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tcPr>
          <w:p w14:paraId="3FDEDF14" w14:textId="667B7E10"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9A0570">
              <w:rPr>
                <w:sz w:val="64"/>
              </w:rPr>
              <w:t>7</w:t>
            </w:r>
            <w:bookmarkEnd w:id="2"/>
            <w:r w:rsidRPr="00074501">
              <w:rPr>
                <w:sz w:val="64"/>
              </w:rPr>
              <w:t xml:space="preserve"> </w:t>
            </w:r>
            <w:r w:rsidRPr="00074501">
              <w:t>V</w:t>
            </w:r>
            <w:bookmarkStart w:id="3" w:name="specVersion"/>
            <w:r w:rsidR="006B2F3E">
              <w:t>1</w:t>
            </w:r>
            <w:r w:rsidR="004030BB">
              <w:t>7</w:t>
            </w:r>
            <w:r w:rsidRPr="00074501">
              <w:t>.</w:t>
            </w:r>
            <w:r w:rsidR="006257E4">
              <w:t>3</w:t>
            </w:r>
            <w:r w:rsidRPr="00074501">
              <w:t>.</w:t>
            </w:r>
            <w:bookmarkEnd w:id="3"/>
            <w:r w:rsidR="006C533B">
              <w:t>0</w:t>
            </w:r>
            <w:r w:rsidRPr="00074501">
              <w:t xml:space="preserve"> </w:t>
            </w:r>
            <w:r w:rsidRPr="00074501">
              <w:rPr>
                <w:sz w:val="32"/>
              </w:rPr>
              <w:t>(</w:t>
            </w:r>
            <w:bookmarkStart w:id="4" w:name="issueDate"/>
            <w:r w:rsidRPr="00074501">
              <w:rPr>
                <w:sz w:val="32"/>
              </w:rPr>
              <w:t>202</w:t>
            </w:r>
            <w:r w:rsidR="00CC1C44">
              <w:rPr>
                <w:sz w:val="32"/>
              </w:rPr>
              <w:t>5</w:t>
            </w:r>
            <w:r>
              <w:rPr>
                <w:sz w:val="32"/>
              </w:rPr>
              <w:t>-</w:t>
            </w:r>
            <w:bookmarkEnd w:id="4"/>
            <w:r w:rsidR="00CC1C44">
              <w:rPr>
                <w:sz w:val="32"/>
              </w:rPr>
              <w:t>0</w:t>
            </w:r>
            <w:r w:rsidR="006257E4">
              <w:rPr>
                <w:sz w:val="32"/>
              </w:rPr>
              <w:t>9</w:t>
            </w:r>
            <w:r w:rsidRPr="00AE6164">
              <w:rPr>
                <w:sz w:val="32"/>
              </w:rPr>
              <w:t>)</w:t>
            </w:r>
          </w:p>
        </w:tc>
      </w:tr>
      <w:tr w:rsidR="004F0988" w14:paraId="0FFD4F19" w14:textId="77777777" w:rsidTr="00711107">
        <w:trPr>
          <w:cantSplit/>
          <w:trHeight w:hRule="exact" w:val="1134"/>
        </w:trPr>
        <w:tc>
          <w:tcPr>
            <w:tcW w:w="10423" w:type="dxa"/>
            <w:gridSpan w:val="2"/>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5" w:name="spectype2"/>
            <w:r w:rsidRPr="00711107">
              <w:t>Specification</w:t>
            </w:r>
            <w:bookmarkEnd w:id="5"/>
          </w:p>
          <w:p w14:paraId="462B8E42" w14:textId="4DE805A6" w:rsidR="00BA4B8D" w:rsidRDefault="00BA4B8D" w:rsidP="00BA4B8D">
            <w:pPr>
              <w:pStyle w:val="Guidance"/>
            </w:pPr>
            <w:r>
              <w:br/>
            </w:r>
            <w:r>
              <w:br/>
            </w:r>
          </w:p>
        </w:tc>
      </w:tr>
      <w:tr w:rsidR="00AE6164" w:rsidRPr="00AE6164" w14:paraId="717C4EBE" w14:textId="77777777" w:rsidTr="009E3E20">
        <w:trPr>
          <w:cantSplit/>
          <w:trHeight w:hRule="exact" w:val="3686"/>
        </w:trPr>
        <w:tc>
          <w:tcPr>
            <w:tcW w:w="10423" w:type="dxa"/>
            <w:gridSpan w:val="2"/>
            <w:tcBorders>
              <w:bottom w:val="single" w:sz="12" w:space="0" w:color="auto"/>
            </w:tcBorders>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6" w:name="specTitle"/>
            <w:r w:rsidRPr="0021797F">
              <w:t>Radio Access Network;</w:t>
            </w:r>
          </w:p>
          <w:bookmarkEnd w:id="6"/>
          <w:p w14:paraId="7E1ECEA4" w14:textId="77777777" w:rsidR="00711107" w:rsidRPr="0021797F" w:rsidRDefault="00711107" w:rsidP="00711107">
            <w:pPr>
              <w:pStyle w:val="ZT"/>
              <w:framePr w:wrap="notBeside"/>
            </w:pPr>
            <w:r w:rsidRPr="0021797F">
              <w:t>Mission Critical (MC) services;</w:t>
            </w:r>
          </w:p>
          <w:p w14:paraId="4BDEB847" w14:textId="77777777" w:rsidR="00CB6E99" w:rsidRDefault="00CB6E99" w:rsidP="00CB6E99">
            <w:pPr>
              <w:pStyle w:val="ZT"/>
              <w:framePr w:wrap="auto" w:hAnchor="text" w:yAlign="inline"/>
              <w:rPr>
                <w:lang w:eastAsia="en-GB"/>
              </w:rPr>
            </w:pPr>
            <w:r>
              <w:t>Part 7: Mission Critical Data (MCData) User Equipment (UE) Protocol conformance specification</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670CF4" w:rsidRPr="00AE6164" w14:paraId="0B3A7FFE" w14:textId="77777777" w:rsidTr="009E3E20">
        <w:trPr>
          <w:cantSplit/>
        </w:trPr>
        <w:tc>
          <w:tcPr>
            <w:tcW w:w="10423" w:type="dxa"/>
            <w:gridSpan w:val="2"/>
            <w:tcBorders>
              <w:top w:val="single" w:sz="12" w:space="0" w:color="auto"/>
            </w:tcBorders>
          </w:tcPr>
          <w:p w14:paraId="05619269" w14:textId="25E544A9" w:rsidR="00670CF4" w:rsidRPr="00AE6164" w:rsidRDefault="00670CF4" w:rsidP="00670CF4">
            <w:pPr>
              <w:pStyle w:val="TAR"/>
            </w:pPr>
            <w:r>
              <w:tab/>
            </w:r>
          </w:p>
        </w:tc>
      </w:tr>
      <w:bookmarkStart w:id="7" w:name="_MON_1710316271"/>
      <w:bookmarkEnd w:id="7"/>
      <w:tr w:rsidR="00E24999" w:rsidRPr="00AE6164" w14:paraId="70FDD341" w14:textId="77777777" w:rsidTr="00711107">
        <w:trPr>
          <w:cantSplit/>
          <w:trHeight w:hRule="exact" w:val="1531"/>
        </w:trPr>
        <w:tc>
          <w:tcPr>
            <w:tcW w:w="5211" w:type="dxa"/>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5pt;height:66pt" o:ole="">
                  <v:imagedata r:id="rId9" o:title=""/>
                </v:shape>
                <o:OLEObject Type="Embed" ProgID="Word.Picture.8" ShapeID="_x0000_i1025" DrawAspect="Content" ObjectID="_1820998113" r:id="rId10"/>
              </w:object>
            </w:r>
          </w:p>
        </w:tc>
        <w:tc>
          <w:tcPr>
            <w:tcW w:w="5212" w:type="dxa"/>
          </w:tcPr>
          <w:p w14:paraId="6182C649" w14:textId="61EFBC43" w:rsidR="00E24999" w:rsidRDefault="00E24999" w:rsidP="00E24999">
            <w:pPr>
              <w:pStyle w:val="TAR"/>
            </w:pPr>
            <w:r>
              <w:object w:dxaOrig="2126" w:dyaOrig="1243" w14:anchorId="44754548">
                <v:shape id="_x0000_i1026" type="#_x0000_t75" style="width:127.5pt;height:76pt" o:ole="">
                  <v:imagedata r:id="rId11" o:title=""/>
                </v:shape>
                <o:OLEObject Type="Embed" ProgID="Word.Picture.8" ShapeID="_x0000_i1026" DrawAspect="Content" ObjectID="_1820998114" r:id="rId12"/>
              </w:object>
            </w:r>
          </w:p>
        </w:tc>
      </w:tr>
      <w:tr w:rsidR="00E24999" w:rsidRPr="00AE6164" w14:paraId="6092823F" w14:textId="77777777" w:rsidTr="00711107">
        <w:trPr>
          <w:cantSplit/>
          <w:trHeight w:hRule="exact" w:val="5783"/>
        </w:trPr>
        <w:tc>
          <w:tcPr>
            <w:tcW w:w="10423" w:type="dxa"/>
            <w:gridSpan w:val="2"/>
          </w:tcPr>
          <w:p w14:paraId="076C4B54" w14:textId="591F6524" w:rsidR="00E24999" w:rsidRPr="000270B9" w:rsidRDefault="00E24999" w:rsidP="00E24999">
            <w:pPr>
              <w:pStyle w:val="TAL"/>
            </w:pPr>
            <w:bookmarkStart w:id="8" w:name="_Hlk99699974"/>
            <w:bookmarkEnd w:id="8"/>
          </w:p>
        </w:tc>
      </w:tr>
      <w:tr w:rsidR="00E24999" w:rsidRPr="000270B9" w14:paraId="4E59D888" w14:textId="77777777" w:rsidTr="0071110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7CEA8E9" w:rsidR="00E16509" w:rsidRPr="00133525" w:rsidRDefault="00E16509" w:rsidP="00133525">
            <w:pPr>
              <w:pStyle w:val="FP"/>
              <w:jc w:val="center"/>
              <w:rPr>
                <w:noProof/>
                <w:sz w:val="18"/>
              </w:rPr>
            </w:pPr>
            <w:r w:rsidRPr="00133525">
              <w:rPr>
                <w:noProof/>
                <w:sz w:val="18"/>
              </w:rPr>
              <w:t xml:space="preserve">© </w:t>
            </w:r>
            <w:bookmarkStart w:id="13" w:name="copyrightDate"/>
            <w:r w:rsidRPr="00711107">
              <w:rPr>
                <w:noProof/>
                <w:sz w:val="18"/>
              </w:rPr>
              <w:t>2</w:t>
            </w:r>
            <w:r w:rsidR="008E2D68" w:rsidRPr="00711107">
              <w:rPr>
                <w:noProof/>
                <w:sz w:val="18"/>
              </w:rPr>
              <w:t>02</w:t>
            </w:r>
            <w:bookmarkEnd w:id="13"/>
            <w:r w:rsidR="00CC1C44">
              <w:rPr>
                <w:noProof/>
                <w:sz w:val="18"/>
              </w:rPr>
              <w:t>5</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27C11027" w14:textId="22326FD4" w:rsidR="006B6205"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6B6205">
        <w:rPr>
          <w:noProof/>
        </w:rPr>
        <w:t>Foreword</w:t>
      </w:r>
      <w:r w:rsidR="006B6205">
        <w:rPr>
          <w:noProof/>
        </w:rPr>
        <w:tab/>
      </w:r>
      <w:r w:rsidR="006B6205">
        <w:rPr>
          <w:noProof/>
        </w:rPr>
        <w:fldChar w:fldCharType="begin" w:fldLock="1"/>
      </w:r>
      <w:r w:rsidR="006B6205">
        <w:rPr>
          <w:noProof/>
        </w:rPr>
        <w:instrText xml:space="preserve"> PAGEREF _Toc210385121 \h </w:instrText>
      </w:r>
      <w:r w:rsidR="006B6205">
        <w:rPr>
          <w:noProof/>
        </w:rPr>
      </w:r>
      <w:r w:rsidR="006B6205">
        <w:rPr>
          <w:noProof/>
        </w:rPr>
        <w:fldChar w:fldCharType="separate"/>
      </w:r>
      <w:r w:rsidR="006B6205">
        <w:rPr>
          <w:noProof/>
        </w:rPr>
        <w:t>7</w:t>
      </w:r>
      <w:r w:rsidR="006B6205">
        <w:rPr>
          <w:noProof/>
        </w:rPr>
        <w:fldChar w:fldCharType="end"/>
      </w:r>
    </w:p>
    <w:p w14:paraId="34956A41" w14:textId="7C751D7E" w:rsidR="006B6205" w:rsidRDefault="006B620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_Toc210385122 \h </w:instrText>
      </w:r>
      <w:r>
        <w:rPr>
          <w:noProof/>
        </w:rPr>
      </w:r>
      <w:r>
        <w:rPr>
          <w:noProof/>
        </w:rPr>
        <w:fldChar w:fldCharType="separate"/>
      </w:r>
      <w:r>
        <w:rPr>
          <w:noProof/>
        </w:rPr>
        <w:t>9</w:t>
      </w:r>
      <w:r>
        <w:rPr>
          <w:noProof/>
        </w:rPr>
        <w:fldChar w:fldCharType="end"/>
      </w:r>
    </w:p>
    <w:p w14:paraId="631A2165" w14:textId="002865FD" w:rsidR="006B6205" w:rsidRDefault="006B620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_Toc210385123 \h </w:instrText>
      </w:r>
      <w:r>
        <w:rPr>
          <w:noProof/>
        </w:rPr>
      </w:r>
      <w:r>
        <w:rPr>
          <w:noProof/>
        </w:rPr>
        <w:fldChar w:fldCharType="separate"/>
      </w:r>
      <w:r>
        <w:rPr>
          <w:noProof/>
        </w:rPr>
        <w:t>9</w:t>
      </w:r>
      <w:r>
        <w:rPr>
          <w:noProof/>
        </w:rPr>
        <w:fldChar w:fldCharType="end"/>
      </w:r>
    </w:p>
    <w:p w14:paraId="7C7FFB1A" w14:textId="4CC1A163" w:rsidR="006B6205" w:rsidRDefault="006B620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_Toc210385124 \h </w:instrText>
      </w:r>
      <w:r>
        <w:rPr>
          <w:noProof/>
        </w:rPr>
      </w:r>
      <w:r>
        <w:rPr>
          <w:noProof/>
        </w:rPr>
        <w:fldChar w:fldCharType="separate"/>
      </w:r>
      <w:r>
        <w:rPr>
          <w:noProof/>
        </w:rPr>
        <w:t>11</w:t>
      </w:r>
      <w:r>
        <w:rPr>
          <w:noProof/>
        </w:rPr>
        <w:fldChar w:fldCharType="end"/>
      </w:r>
    </w:p>
    <w:p w14:paraId="54D1055C" w14:textId="69D8ECD2"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_Toc210385125 \h </w:instrText>
      </w:r>
      <w:r>
        <w:rPr>
          <w:noProof/>
        </w:rPr>
      </w:r>
      <w:r>
        <w:rPr>
          <w:noProof/>
        </w:rPr>
        <w:fldChar w:fldCharType="separate"/>
      </w:r>
      <w:r>
        <w:rPr>
          <w:noProof/>
        </w:rPr>
        <w:t>11</w:t>
      </w:r>
      <w:r>
        <w:rPr>
          <w:noProof/>
        </w:rPr>
        <w:fldChar w:fldCharType="end"/>
      </w:r>
    </w:p>
    <w:p w14:paraId="71C7906E" w14:textId="67BECD4D"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_Toc210385126 \h </w:instrText>
      </w:r>
      <w:r>
        <w:rPr>
          <w:noProof/>
        </w:rPr>
      </w:r>
      <w:r>
        <w:rPr>
          <w:noProof/>
        </w:rPr>
        <w:fldChar w:fldCharType="separate"/>
      </w:r>
      <w:r>
        <w:rPr>
          <w:noProof/>
        </w:rPr>
        <w:t>12</w:t>
      </w:r>
      <w:r>
        <w:rPr>
          <w:noProof/>
        </w:rPr>
        <w:fldChar w:fldCharType="end"/>
      </w:r>
    </w:p>
    <w:p w14:paraId="0FFCCF63" w14:textId="57B3BFCB"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_Toc210385127 \h </w:instrText>
      </w:r>
      <w:r>
        <w:rPr>
          <w:noProof/>
        </w:rPr>
      </w:r>
      <w:r>
        <w:rPr>
          <w:noProof/>
        </w:rPr>
        <w:fldChar w:fldCharType="separate"/>
      </w:r>
      <w:r>
        <w:rPr>
          <w:noProof/>
        </w:rPr>
        <w:t>12</w:t>
      </w:r>
      <w:r>
        <w:rPr>
          <w:noProof/>
        </w:rPr>
        <w:fldChar w:fldCharType="end"/>
      </w:r>
    </w:p>
    <w:p w14:paraId="70ACD384" w14:textId="7814EA76" w:rsidR="006B6205" w:rsidRDefault="006B620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_Toc210385128 \h </w:instrText>
      </w:r>
      <w:r>
        <w:rPr>
          <w:noProof/>
        </w:rPr>
      </w:r>
      <w:r>
        <w:rPr>
          <w:noProof/>
        </w:rPr>
        <w:fldChar w:fldCharType="separate"/>
      </w:r>
      <w:r>
        <w:rPr>
          <w:noProof/>
        </w:rPr>
        <w:t>13</w:t>
      </w:r>
      <w:r>
        <w:rPr>
          <w:noProof/>
        </w:rPr>
        <w:fldChar w:fldCharType="end"/>
      </w:r>
    </w:p>
    <w:p w14:paraId="313B64E4" w14:textId="51F835BD"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Test methodology</w:t>
      </w:r>
      <w:r>
        <w:rPr>
          <w:noProof/>
        </w:rPr>
        <w:tab/>
      </w:r>
      <w:r>
        <w:rPr>
          <w:noProof/>
        </w:rPr>
        <w:fldChar w:fldCharType="begin" w:fldLock="1"/>
      </w:r>
      <w:r>
        <w:rPr>
          <w:noProof/>
        </w:rPr>
        <w:instrText xml:space="preserve"> PAGEREF _Toc210385129 \h </w:instrText>
      </w:r>
      <w:r>
        <w:rPr>
          <w:noProof/>
        </w:rPr>
      </w:r>
      <w:r>
        <w:rPr>
          <w:noProof/>
        </w:rPr>
        <w:fldChar w:fldCharType="separate"/>
      </w:r>
      <w:r>
        <w:rPr>
          <w:noProof/>
        </w:rPr>
        <w:t>13</w:t>
      </w:r>
      <w:r>
        <w:rPr>
          <w:noProof/>
        </w:rPr>
        <w:fldChar w:fldCharType="end"/>
      </w:r>
    </w:p>
    <w:p w14:paraId="4E9A5512" w14:textId="3A2CC9DB"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Testing of optional functions and procedures</w:t>
      </w:r>
      <w:r>
        <w:rPr>
          <w:noProof/>
        </w:rPr>
        <w:tab/>
      </w:r>
      <w:r>
        <w:rPr>
          <w:noProof/>
        </w:rPr>
        <w:fldChar w:fldCharType="begin" w:fldLock="1"/>
      </w:r>
      <w:r>
        <w:rPr>
          <w:noProof/>
        </w:rPr>
        <w:instrText xml:space="preserve"> PAGEREF _Toc210385130 \h </w:instrText>
      </w:r>
      <w:r>
        <w:rPr>
          <w:noProof/>
        </w:rPr>
      </w:r>
      <w:r>
        <w:rPr>
          <w:noProof/>
        </w:rPr>
        <w:fldChar w:fldCharType="separate"/>
      </w:r>
      <w:r>
        <w:rPr>
          <w:noProof/>
        </w:rPr>
        <w:t>13</w:t>
      </w:r>
      <w:r>
        <w:rPr>
          <w:noProof/>
        </w:rPr>
        <w:fldChar w:fldCharType="end"/>
      </w:r>
    </w:p>
    <w:p w14:paraId="11BE7001" w14:textId="75C0F4F1"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Test interfaces and facilities</w:t>
      </w:r>
      <w:r>
        <w:rPr>
          <w:noProof/>
        </w:rPr>
        <w:tab/>
      </w:r>
      <w:r>
        <w:rPr>
          <w:noProof/>
        </w:rPr>
        <w:fldChar w:fldCharType="begin" w:fldLock="1"/>
      </w:r>
      <w:r>
        <w:rPr>
          <w:noProof/>
        </w:rPr>
        <w:instrText xml:space="preserve"> PAGEREF _Toc210385131 \h </w:instrText>
      </w:r>
      <w:r>
        <w:rPr>
          <w:noProof/>
        </w:rPr>
      </w:r>
      <w:r>
        <w:rPr>
          <w:noProof/>
        </w:rPr>
        <w:fldChar w:fldCharType="separate"/>
      </w:r>
      <w:r>
        <w:rPr>
          <w:noProof/>
        </w:rPr>
        <w:t>13</w:t>
      </w:r>
      <w:r>
        <w:rPr>
          <w:noProof/>
        </w:rPr>
        <w:fldChar w:fldCharType="end"/>
      </w:r>
    </w:p>
    <w:p w14:paraId="51DB8F62" w14:textId="37ED9DB9"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Implicit testing</w:t>
      </w:r>
      <w:r>
        <w:rPr>
          <w:noProof/>
        </w:rPr>
        <w:tab/>
      </w:r>
      <w:r>
        <w:rPr>
          <w:noProof/>
        </w:rPr>
        <w:fldChar w:fldCharType="begin" w:fldLock="1"/>
      </w:r>
      <w:r>
        <w:rPr>
          <w:noProof/>
        </w:rPr>
        <w:instrText xml:space="preserve"> PAGEREF _Toc210385132 \h </w:instrText>
      </w:r>
      <w:r>
        <w:rPr>
          <w:noProof/>
        </w:rPr>
      </w:r>
      <w:r>
        <w:rPr>
          <w:noProof/>
        </w:rPr>
        <w:fldChar w:fldCharType="separate"/>
      </w:r>
      <w:r>
        <w:rPr>
          <w:noProof/>
        </w:rPr>
        <w:t>13</w:t>
      </w:r>
      <w:r>
        <w:rPr>
          <w:noProof/>
        </w:rPr>
        <w:fldChar w:fldCharType="end"/>
      </w:r>
    </w:p>
    <w:p w14:paraId="6F188534" w14:textId="7984599B"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Repetition of tests</w:t>
      </w:r>
      <w:r>
        <w:rPr>
          <w:noProof/>
        </w:rPr>
        <w:tab/>
      </w:r>
      <w:r>
        <w:rPr>
          <w:noProof/>
        </w:rPr>
        <w:fldChar w:fldCharType="begin" w:fldLock="1"/>
      </w:r>
      <w:r>
        <w:rPr>
          <w:noProof/>
        </w:rPr>
        <w:instrText xml:space="preserve"> PAGEREF _Toc210385133 \h </w:instrText>
      </w:r>
      <w:r>
        <w:rPr>
          <w:noProof/>
        </w:rPr>
      </w:r>
      <w:r>
        <w:rPr>
          <w:noProof/>
        </w:rPr>
        <w:fldChar w:fldCharType="separate"/>
      </w:r>
      <w:r>
        <w:rPr>
          <w:noProof/>
        </w:rPr>
        <w:t>13</w:t>
      </w:r>
      <w:r>
        <w:rPr>
          <w:noProof/>
        </w:rPr>
        <w:fldChar w:fldCharType="end"/>
      </w:r>
    </w:p>
    <w:p w14:paraId="1ABB1D98" w14:textId="59C17196"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Handling of differences between conformance requirements in different releases of cores specifications</w:t>
      </w:r>
      <w:r>
        <w:rPr>
          <w:noProof/>
        </w:rPr>
        <w:tab/>
      </w:r>
      <w:r>
        <w:rPr>
          <w:noProof/>
        </w:rPr>
        <w:fldChar w:fldCharType="begin" w:fldLock="1"/>
      </w:r>
      <w:r>
        <w:rPr>
          <w:noProof/>
        </w:rPr>
        <w:instrText xml:space="preserve"> PAGEREF _Toc210385134 \h </w:instrText>
      </w:r>
      <w:r>
        <w:rPr>
          <w:noProof/>
        </w:rPr>
      </w:r>
      <w:r>
        <w:rPr>
          <w:noProof/>
        </w:rPr>
        <w:fldChar w:fldCharType="separate"/>
      </w:r>
      <w:r>
        <w:rPr>
          <w:noProof/>
        </w:rPr>
        <w:t>13</w:t>
      </w:r>
      <w:r>
        <w:rPr>
          <w:noProof/>
        </w:rPr>
        <w:fldChar w:fldCharType="end"/>
      </w:r>
    </w:p>
    <w:p w14:paraId="176B13E2" w14:textId="4D906D3B"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Reference conditions</w:t>
      </w:r>
      <w:r>
        <w:rPr>
          <w:noProof/>
        </w:rPr>
        <w:tab/>
      </w:r>
      <w:r>
        <w:rPr>
          <w:noProof/>
        </w:rPr>
        <w:fldChar w:fldCharType="begin" w:fldLock="1"/>
      </w:r>
      <w:r>
        <w:rPr>
          <w:noProof/>
        </w:rPr>
        <w:instrText xml:space="preserve"> PAGEREF _Toc210385135 \h </w:instrText>
      </w:r>
      <w:r>
        <w:rPr>
          <w:noProof/>
        </w:rPr>
      </w:r>
      <w:r>
        <w:rPr>
          <w:noProof/>
        </w:rPr>
        <w:fldChar w:fldCharType="separate"/>
      </w:r>
      <w:r>
        <w:rPr>
          <w:noProof/>
        </w:rPr>
        <w:t>14</w:t>
      </w:r>
      <w:r>
        <w:rPr>
          <w:noProof/>
        </w:rPr>
        <w:fldChar w:fldCharType="end"/>
      </w:r>
    </w:p>
    <w:p w14:paraId="01E67968" w14:textId="06565780"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Generic setup procedures</w:t>
      </w:r>
      <w:r>
        <w:rPr>
          <w:noProof/>
        </w:rPr>
        <w:tab/>
      </w:r>
      <w:r>
        <w:rPr>
          <w:noProof/>
        </w:rPr>
        <w:fldChar w:fldCharType="begin" w:fldLock="1"/>
      </w:r>
      <w:r>
        <w:rPr>
          <w:noProof/>
        </w:rPr>
        <w:instrText xml:space="preserve"> PAGEREF _Toc210385136 \h </w:instrText>
      </w:r>
      <w:r>
        <w:rPr>
          <w:noProof/>
        </w:rPr>
      </w:r>
      <w:r>
        <w:rPr>
          <w:noProof/>
        </w:rPr>
        <w:fldChar w:fldCharType="separate"/>
      </w:r>
      <w:r>
        <w:rPr>
          <w:noProof/>
        </w:rPr>
        <w:t>14</w:t>
      </w:r>
      <w:r>
        <w:rPr>
          <w:noProof/>
        </w:rPr>
        <w:fldChar w:fldCharType="end"/>
      </w:r>
    </w:p>
    <w:p w14:paraId="01CC3605" w14:textId="5094671D" w:rsidR="006B6205" w:rsidRDefault="006B620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MCData Client Configuration</w:t>
      </w:r>
      <w:r>
        <w:rPr>
          <w:noProof/>
        </w:rPr>
        <w:tab/>
      </w:r>
      <w:r>
        <w:rPr>
          <w:noProof/>
        </w:rPr>
        <w:fldChar w:fldCharType="begin" w:fldLock="1"/>
      </w:r>
      <w:r>
        <w:rPr>
          <w:noProof/>
        </w:rPr>
        <w:instrText xml:space="preserve"> PAGEREF _Toc210385137 \h </w:instrText>
      </w:r>
      <w:r>
        <w:rPr>
          <w:noProof/>
        </w:rPr>
      </w:r>
      <w:r>
        <w:rPr>
          <w:noProof/>
        </w:rPr>
        <w:fldChar w:fldCharType="separate"/>
      </w:r>
      <w:r>
        <w:rPr>
          <w:noProof/>
        </w:rPr>
        <w:t>14</w:t>
      </w:r>
      <w:r>
        <w:rPr>
          <w:noProof/>
        </w:rPr>
        <w:fldChar w:fldCharType="end"/>
      </w:r>
    </w:p>
    <w:p w14:paraId="124109E1" w14:textId="2DF6DF49"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Configuration / Authentication / User Authorization / UE Configuration / User Profile / Key Generation</w:t>
      </w:r>
      <w:r>
        <w:rPr>
          <w:noProof/>
        </w:rPr>
        <w:tab/>
      </w:r>
      <w:r>
        <w:rPr>
          <w:noProof/>
        </w:rPr>
        <w:fldChar w:fldCharType="begin" w:fldLock="1"/>
      </w:r>
      <w:r>
        <w:rPr>
          <w:noProof/>
        </w:rPr>
        <w:instrText xml:space="preserve"> PAGEREF _Toc210385138 \h </w:instrText>
      </w:r>
      <w:r>
        <w:rPr>
          <w:noProof/>
        </w:rPr>
      </w:r>
      <w:r>
        <w:rPr>
          <w:noProof/>
        </w:rPr>
        <w:fldChar w:fldCharType="separate"/>
      </w:r>
      <w:r>
        <w:rPr>
          <w:noProof/>
        </w:rPr>
        <w:t>14</w:t>
      </w:r>
      <w:r>
        <w:rPr>
          <w:noProof/>
        </w:rPr>
        <w:fldChar w:fldCharType="end"/>
      </w:r>
    </w:p>
    <w:p w14:paraId="6424BFB8" w14:textId="34589DEC"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Configuration / Group Creation / Group ReGroup Creation / Group ReGroup Teardown</w:t>
      </w:r>
      <w:r>
        <w:rPr>
          <w:noProof/>
        </w:rPr>
        <w:tab/>
      </w:r>
      <w:r>
        <w:rPr>
          <w:noProof/>
        </w:rPr>
        <w:fldChar w:fldCharType="begin" w:fldLock="1"/>
      </w:r>
      <w:r>
        <w:rPr>
          <w:noProof/>
        </w:rPr>
        <w:instrText xml:space="preserve"> PAGEREF _Toc210385139 \h </w:instrText>
      </w:r>
      <w:r>
        <w:rPr>
          <w:noProof/>
        </w:rPr>
      </w:r>
      <w:r>
        <w:rPr>
          <w:noProof/>
        </w:rPr>
        <w:fldChar w:fldCharType="separate"/>
      </w:r>
      <w:r>
        <w:rPr>
          <w:noProof/>
        </w:rPr>
        <w:t>29</w:t>
      </w:r>
      <w:r>
        <w:rPr>
          <w:noProof/>
        </w:rPr>
        <w:fldChar w:fldCharType="end"/>
      </w:r>
    </w:p>
    <w:p w14:paraId="70DBD6E4" w14:textId="4D330EBA"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Configuration / Group Affiliation / Remote change / De-affiliation / Home MCData system</w:t>
      </w:r>
      <w:r>
        <w:rPr>
          <w:noProof/>
        </w:rPr>
        <w:tab/>
      </w:r>
      <w:r>
        <w:rPr>
          <w:noProof/>
        </w:rPr>
        <w:fldChar w:fldCharType="begin" w:fldLock="1"/>
      </w:r>
      <w:r>
        <w:rPr>
          <w:noProof/>
        </w:rPr>
        <w:instrText xml:space="preserve"> PAGEREF _Toc210385140 \h </w:instrText>
      </w:r>
      <w:r>
        <w:rPr>
          <w:noProof/>
        </w:rPr>
      </w:r>
      <w:r>
        <w:rPr>
          <w:noProof/>
        </w:rPr>
        <w:fldChar w:fldCharType="separate"/>
      </w:r>
      <w:r>
        <w:rPr>
          <w:noProof/>
        </w:rPr>
        <w:t>31</w:t>
      </w:r>
      <w:r>
        <w:rPr>
          <w:noProof/>
        </w:rPr>
        <w:fldChar w:fldCharType="end"/>
      </w:r>
    </w:p>
    <w:p w14:paraId="3CCFE9C8" w14:textId="470E66B1"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Configuration / Determination of MCData Service Settings / Current Active MCData Settings / De-subscribe</w:t>
      </w:r>
      <w:r>
        <w:rPr>
          <w:noProof/>
        </w:rPr>
        <w:tab/>
      </w:r>
      <w:r>
        <w:rPr>
          <w:noProof/>
        </w:rPr>
        <w:fldChar w:fldCharType="begin" w:fldLock="1"/>
      </w:r>
      <w:r>
        <w:rPr>
          <w:noProof/>
        </w:rPr>
        <w:instrText xml:space="preserve"> PAGEREF _Toc210385141 \h </w:instrText>
      </w:r>
      <w:r>
        <w:rPr>
          <w:noProof/>
        </w:rPr>
      </w:r>
      <w:r>
        <w:rPr>
          <w:noProof/>
        </w:rPr>
        <w:fldChar w:fldCharType="separate"/>
      </w:r>
      <w:r>
        <w:rPr>
          <w:noProof/>
        </w:rPr>
        <w:t>35</w:t>
      </w:r>
      <w:r>
        <w:rPr>
          <w:noProof/>
        </w:rPr>
        <w:fldChar w:fldCharType="end"/>
      </w:r>
    </w:p>
    <w:p w14:paraId="0F48685D" w14:textId="57E5999C"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Configuration / Pre-established Session Establishment / Pre-established Session Release</w:t>
      </w:r>
      <w:r>
        <w:rPr>
          <w:noProof/>
        </w:rPr>
        <w:tab/>
      </w:r>
      <w:r>
        <w:rPr>
          <w:noProof/>
        </w:rPr>
        <w:fldChar w:fldCharType="begin" w:fldLock="1"/>
      </w:r>
      <w:r>
        <w:rPr>
          <w:noProof/>
        </w:rPr>
        <w:instrText xml:space="preserve"> PAGEREF _Toc210385142 \h </w:instrText>
      </w:r>
      <w:r>
        <w:rPr>
          <w:noProof/>
        </w:rPr>
      </w:r>
      <w:r>
        <w:rPr>
          <w:noProof/>
        </w:rPr>
        <w:fldChar w:fldCharType="separate"/>
      </w:r>
      <w:r>
        <w:rPr>
          <w:noProof/>
        </w:rPr>
        <w:t>37</w:t>
      </w:r>
      <w:r>
        <w:rPr>
          <w:noProof/>
        </w:rPr>
        <w:fldChar w:fldCharType="end"/>
      </w:r>
    </w:p>
    <w:p w14:paraId="67D86EEE" w14:textId="04A3E051"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Functional alias status determination / Activate functional alias / Deactivate functional alias</w:t>
      </w:r>
      <w:r>
        <w:rPr>
          <w:noProof/>
        </w:rPr>
        <w:tab/>
      </w:r>
      <w:r>
        <w:rPr>
          <w:noProof/>
        </w:rPr>
        <w:fldChar w:fldCharType="begin" w:fldLock="1"/>
      </w:r>
      <w:r>
        <w:rPr>
          <w:noProof/>
        </w:rPr>
        <w:instrText xml:space="preserve"> PAGEREF _Toc210385143 \h </w:instrText>
      </w:r>
      <w:r>
        <w:rPr>
          <w:noProof/>
        </w:rPr>
      </w:r>
      <w:r>
        <w:rPr>
          <w:noProof/>
        </w:rPr>
        <w:fldChar w:fldCharType="separate"/>
      </w:r>
      <w:r>
        <w:rPr>
          <w:noProof/>
        </w:rPr>
        <w:t>45</w:t>
      </w:r>
      <w:r>
        <w:rPr>
          <w:noProof/>
        </w:rPr>
        <w:fldChar w:fldCharType="end"/>
      </w:r>
    </w:p>
    <w:p w14:paraId="752494AC" w14:textId="64490A7C"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Configuration / Rules based affiliation status change</w:t>
      </w:r>
      <w:r>
        <w:rPr>
          <w:noProof/>
        </w:rPr>
        <w:tab/>
      </w:r>
      <w:r>
        <w:rPr>
          <w:noProof/>
        </w:rPr>
        <w:fldChar w:fldCharType="begin" w:fldLock="1"/>
      </w:r>
      <w:r>
        <w:rPr>
          <w:noProof/>
        </w:rPr>
        <w:instrText xml:space="preserve"> PAGEREF _Toc210385144 \h </w:instrText>
      </w:r>
      <w:r>
        <w:rPr>
          <w:noProof/>
        </w:rPr>
      </w:r>
      <w:r>
        <w:rPr>
          <w:noProof/>
        </w:rPr>
        <w:fldChar w:fldCharType="separate"/>
      </w:r>
      <w:r>
        <w:rPr>
          <w:noProof/>
        </w:rPr>
        <w:t>48</w:t>
      </w:r>
      <w:r>
        <w:rPr>
          <w:noProof/>
        </w:rPr>
        <w:fldChar w:fldCharType="end"/>
      </w:r>
    </w:p>
    <w:p w14:paraId="17688020" w14:textId="42044AFA"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Location based functional alias status change</w:t>
      </w:r>
      <w:r>
        <w:rPr>
          <w:noProof/>
        </w:rPr>
        <w:tab/>
      </w:r>
      <w:r>
        <w:rPr>
          <w:noProof/>
        </w:rPr>
        <w:fldChar w:fldCharType="begin" w:fldLock="1"/>
      </w:r>
      <w:r>
        <w:rPr>
          <w:noProof/>
        </w:rPr>
        <w:instrText xml:space="preserve"> PAGEREF _Toc210385145 \h </w:instrText>
      </w:r>
      <w:r>
        <w:rPr>
          <w:noProof/>
        </w:rPr>
      </w:r>
      <w:r>
        <w:rPr>
          <w:noProof/>
        </w:rPr>
        <w:fldChar w:fldCharType="separate"/>
      </w:r>
      <w:r>
        <w:rPr>
          <w:noProof/>
        </w:rPr>
        <w:t>52</w:t>
      </w:r>
      <w:r>
        <w:rPr>
          <w:noProof/>
        </w:rPr>
        <w:fldChar w:fldCharType="end"/>
      </w:r>
    </w:p>
    <w:p w14:paraId="1F0805FF" w14:textId="2CC5B29E" w:rsidR="006B6205" w:rsidRDefault="006B620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On-Network Test Scenarios</w:t>
      </w:r>
      <w:r>
        <w:rPr>
          <w:noProof/>
        </w:rPr>
        <w:tab/>
      </w:r>
      <w:r>
        <w:rPr>
          <w:noProof/>
        </w:rPr>
        <w:fldChar w:fldCharType="begin" w:fldLock="1"/>
      </w:r>
      <w:r>
        <w:rPr>
          <w:noProof/>
        </w:rPr>
        <w:instrText xml:space="preserve"> PAGEREF _Toc210385146 \h </w:instrText>
      </w:r>
      <w:r>
        <w:rPr>
          <w:noProof/>
        </w:rPr>
      </w:r>
      <w:r>
        <w:rPr>
          <w:noProof/>
        </w:rPr>
        <w:fldChar w:fldCharType="separate"/>
      </w:r>
      <w:r>
        <w:rPr>
          <w:noProof/>
        </w:rPr>
        <w:t>55</w:t>
      </w:r>
      <w:r>
        <w:rPr>
          <w:noProof/>
        </w:rPr>
        <w:fldChar w:fldCharType="end"/>
      </w:r>
    </w:p>
    <w:p w14:paraId="11DACE39" w14:textId="49532D82"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Short Data Service</w:t>
      </w:r>
      <w:r>
        <w:rPr>
          <w:noProof/>
        </w:rPr>
        <w:tab/>
      </w:r>
      <w:r>
        <w:rPr>
          <w:noProof/>
        </w:rPr>
        <w:fldChar w:fldCharType="begin" w:fldLock="1"/>
      </w:r>
      <w:r>
        <w:rPr>
          <w:noProof/>
        </w:rPr>
        <w:instrText xml:space="preserve"> PAGEREF _Toc210385147 \h </w:instrText>
      </w:r>
      <w:r>
        <w:rPr>
          <w:noProof/>
        </w:rPr>
      </w:r>
      <w:r>
        <w:rPr>
          <w:noProof/>
        </w:rPr>
        <w:fldChar w:fldCharType="separate"/>
      </w:r>
      <w:r>
        <w:rPr>
          <w:noProof/>
        </w:rPr>
        <w:t>55</w:t>
      </w:r>
      <w:r>
        <w:rPr>
          <w:noProof/>
        </w:rPr>
        <w:fldChar w:fldCharType="end"/>
      </w:r>
    </w:p>
    <w:p w14:paraId="1226183B" w14:textId="527776E1"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One-to-one Standalone SDS / Client Originated (CO)</w:t>
      </w:r>
      <w:r>
        <w:rPr>
          <w:noProof/>
        </w:rPr>
        <w:tab/>
      </w:r>
      <w:r>
        <w:rPr>
          <w:noProof/>
        </w:rPr>
        <w:fldChar w:fldCharType="begin" w:fldLock="1"/>
      </w:r>
      <w:r>
        <w:rPr>
          <w:noProof/>
        </w:rPr>
        <w:instrText xml:space="preserve"> PAGEREF _Toc210385148 \h </w:instrText>
      </w:r>
      <w:r>
        <w:rPr>
          <w:noProof/>
        </w:rPr>
      </w:r>
      <w:r>
        <w:rPr>
          <w:noProof/>
        </w:rPr>
        <w:fldChar w:fldCharType="separate"/>
      </w:r>
      <w:r>
        <w:rPr>
          <w:noProof/>
        </w:rPr>
        <w:t>55</w:t>
      </w:r>
      <w:r>
        <w:rPr>
          <w:noProof/>
        </w:rPr>
        <w:fldChar w:fldCharType="end"/>
      </w:r>
    </w:p>
    <w:p w14:paraId="5A7C59C3" w14:textId="6010175A"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One-to-one Standalone SDS / Client Terminated (CT)</w:t>
      </w:r>
      <w:r>
        <w:rPr>
          <w:noProof/>
        </w:rPr>
        <w:tab/>
      </w:r>
      <w:r>
        <w:rPr>
          <w:noProof/>
        </w:rPr>
        <w:fldChar w:fldCharType="begin" w:fldLock="1"/>
      </w:r>
      <w:r>
        <w:rPr>
          <w:noProof/>
        </w:rPr>
        <w:instrText xml:space="preserve"> PAGEREF _Toc210385149 \h </w:instrText>
      </w:r>
      <w:r>
        <w:rPr>
          <w:noProof/>
        </w:rPr>
      </w:r>
      <w:r>
        <w:rPr>
          <w:noProof/>
        </w:rPr>
        <w:fldChar w:fldCharType="separate"/>
      </w:r>
      <w:r>
        <w:rPr>
          <w:noProof/>
        </w:rPr>
        <w:t>63</w:t>
      </w:r>
      <w:r>
        <w:rPr>
          <w:noProof/>
        </w:rPr>
        <w:fldChar w:fldCharType="end"/>
      </w:r>
    </w:p>
    <w:p w14:paraId="6F8C6EDF" w14:textId="537B21C9"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Group Standalone SDS / Client Originated (CO)</w:t>
      </w:r>
      <w:r>
        <w:rPr>
          <w:noProof/>
        </w:rPr>
        <w:tab/>
      </w:r>
      <w:r>
        <w:rPr>
          <w:noProof/>
        </w:rPr>
        <w:fldChar w:fldCharType="begin" w:fldLock="1"/>
      </w:r>
      <w:r>
        <w:rPr>
          <w:noProof/>
        </w:rPr>
        <w:instrText xml:space="preserve"> PAGEREF _Toc210385150 \h </w:instrText>
      </w:r>
      <w:r>
        <w:rPr>
          <w:noProof/>
        </w:rPr>
      </w:r>
      <w:r>
        <w:rPr>
          <w:noProof/>
        </w:rPr>
        <w:fldChar w:fldCharType="separate"/>
      </w:r>
      <w:r>
        <w:rPr>
          <w:noProof/>
        </w:rPr>
        <w:t>75</w:t>
      </w:r>
      <w:r>
        <w:rPr>
          <w:noProof/>
        </w:rPr>
        <w:fldChar w:fldCharType="end"/>
      </w:r>
    </w:p>
    <w:p w14:paraId="79864377" w14:textId="6D560293"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Group Standalone SDS / Client Terminated (CT)</w:t>
      </w:r>
      <w:r>
        <w:rPr>
          <w:noProof/>
        </w:rPr>
        <w:tab/>
      </w:r>
      <w:r>
        <w:rPr>
          <w:noProof/>
        </w:rPr>
        <w:fldChar w:fldCharType="begin" w:fldLock="1"/>
      </w:r>
      <w:r>
        <w:rPr>
          <w:noProof/>
        </w:rPr>
        <w:instrText xml:space="preserve"> PAGEREF _Toc210385151 \h </w:instrText>
      </w:r>
      <w:r>
        <w:rPr>
          <w:noProof/>
        </w:rPr>
      </w:r>
      <w:r>
        <w:rPr>
          <w:noProof/>
        </w:rPr>
        <w:fldChar w:fldCharType="separate"/>
      </w:r>
      <w:r>
        <w:rPr>
          <w:noProof/>
        </w:rPr>
        <w:t>80</w:t>
      </w:r>
      <w:r>
        <w:rPr>
          <w:noProof/>
        </w:rPr>
        <w:fldChar w:fldCharType="end"/>
      </w:r>
    </w:p>
    <w:p w14:paraId="2ED72025" w14:textId="7C0C558A"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Client Originated (CO)</w:t>
      </w:r>
      <w:r>
        <w:rPr>
          <w:noProof/>
        </w:rPr>
        <w:tab/>
      </w:r>
      <w:r>
        <w:rPr>
          <w:noProof/>
        </w:rPr>
        <w:fldChar w:fldCharType="begin" w:fldLock="1"/>
      </w:r>
      <w:r>
        <w:rPr>
          <w:noProof/>
        </w:rPr>
        <w:instrText xml:space="preserve"> PAGEREF _Toc210385152 \h </w:instrText>
      </w:r>
      <w:r>
        <w:rPr>
          <w:noProof/>
        </w:rPr>
      </w:r>
      <w:r>
        <w:rPr>
          <w:noProof/>
        </w:rPr>
        <w:fldChar w:fldCharType="separate"/>
      </w:r>
      <w:r>
        <w:rPr>
          <w:noProof/>
        </w:rPr>
        <w:t>85</w:t>
      </w:r>
      <w:r>
        <w:rPr>
          <w:noProof/>
        </w:rPr>
        <w:fldChar w:fldCharType="end"/>
      </w:r>
    </w:p>
    <w:p w14:paraId="0DF90549" w14:textId="624EBFEA"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Client Terminated (CT)</w:t>
      </w:r>
      <w:r>
        <w:rPr>
          <w:noProof/>
        </w:rPr>
        <w:tab/>
      </w:r>
      <w:r>
        <w:rPr>
          <w:noProof/>
        </w:rPr>
        <w:fldChar w:fldCharType="begin" w:fldLock="1"/>
      </w:r>
      <w:r>
        <w:rPr>
          <w:noProof/>
        </w:rPr>
        <w:instrText xml:space="preserve"> PAGEREF _Toc210385153 \h </w:instrText>
      </w:r>
      <w:r>
        <w:rPr>
          <w:noProof/>
        </w:rPr>
      </w:r>
      <w:r>
        <w:rPr>
          <w:noProof/>
        </w:rPr>
        <w:fldChar w:fldCharType="separate"/>
      </w:r>
      <w:r>
        <w:rPr>
          <w:noProof/>
        </w:rPr>
        <w:t>94</w:t>
      </w:r>
      <w:r>
        <w:rPr>
          <w:noProof/>
        </w:rPr>
        <w:fldChar w:fldCharType="end"/>
      </w:r>
    </w:p>
    <w:p w14:paraId="254C6CD4" w14:textId="6F83D738"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Client Originated (CO)</w:t>
      </w:r>
      <w:r>
        <w:rPr>
          <w:noProof/>
        </w:rPr>
        <w:tab/>
      </w:r>
      <w:r>
        <w:rPr>
          <w:noProof/>
        </w:rPr>
        <w:fldChar w:fldCharType="begin" w:fldLock="1"/>
      </w:r>
      <w:r>
        <w:rPr>
          <w:noProof/>
        </w:rPr>
        <w:instrText xml:space="preserve"> PAGEREF _Toc210385154 \h </w:instrText>
      </w:r>
      <w:r>
        <w:rPr>
          <w:noProof/>
        </w:rPr>
      </w:r>
      <w:r>
        <w:rPr>
          <w:noProof/>
        </w:rPr>
        <w:fldChar w:fldCharType="separate"/>
      </w:r>
      <w:r>
        <w:rPr>
          <w:noProof/>
        </w:rPr>
        <w:t>103</w:t>
      </w:r>
      <w:r>
        <w:rPr>
          <w:noProof/>
        </w:rPr>
        <w:fldChar w:fldCharType="end"/>
      </w:r>
    </w:p>
    <w:p w14:paraId="7FF7DA67" w14:textId="6A85778C"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Client Terminated (CT)</w:t>
      </w:r>
      <w:r>
        <w:rPr>
          <w:noProof/>
        </w:rPr>
        <w:tab/>
      </w:r>
      <w:r>
        <w:rPr>
          <w:noProof/>
        </w:rPr>
        <w:fldChar w:fldCharType="begin" w:fldLock="1"/>
      </w:r>
      <w:r>
        <w:rPr>
          <w:noProof/>
        </w:rPr>
        <w:instrText xml:space="preserve"> PAGEREF _Toc210385155 \h </w:instrText>
      </w:r>
      <w:r>
        <w:rPr>
          <w:noProof/>
        </w:rPr>
      </w:r>
      <w:r>
        <w:rPr>
          <w:noProof/>
        </w:rPr>
        <w:fldChar w:fldCharType="separate"/>
      </w:r>
      <w:r>
        <w:rPr>
          <w:noProof/>
        </w:rPr>
        <w:t>112</w:t>
      </w:r>
      <w:r>
        <w:rPr>
          <w:noProof/>
        </w:rPr>
        <w:fldChar w:fldCharType="end"/>
      </w:r>
    </w:p>
    <w:p w14:paraId="62829601" w14:textId="76577518"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One-to-one SDS Session / Client Originated (CO)</w:t>
      </w:r>
      <w:r>
        <w:rPr>
          <w:noProof/>
        </w:rPr>
        <w:tab/>
      </w:r>
      <w:r>
        <w:rPr>
          <w:noProof/>
        </w:rPr>
        <w:fldChar w:fldCharType="begin" w:fldLock="1"/>
      </w:r>
      <w:r>
        <w:rPr>
          <w:noProof/>
        </w:rPr>
        <w:instrText xml:space="preserve"> PAGEREF _Toc210385156 \h </w:instrText>
      </w:r>
      <w:r>
        <w:rPr>
          <w:noProof/>
        </w:rPr>
      </w:r>
      <w:r>
        <w:rPr>
          <w:noProof/>
        </w:rPr>
        <w:fldChar w:fldCharType="separate"/>
      </w:r>
      <w:r>
        <w:rPr>
          <w:noProof/>
        </w:rPr>
        <w:t>122</w:t>
      </w:r>
      <w:r>
        <w:rPr>
          <w:noProof/>
        </w:rPr>
        <w:fldChar w:fldCharType="end"/>
      </w:r>
    </w:p>
    <w:p w14:paraId="46C1967B" w14:textId="2BE7BA86"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One-to-one SDS Session / Client Terminated (CT)</w:t>
      </w:r>
      <w:r>
        <w:rPr>
          <w:noProof/>
        </w:rPr>
        <w:tab/>
      </w:r>
      <w:r>
        <w:rPr>
          <w:noProof/>
        </w:rPr>
        <w:fldChar w:fldCharType="begin" w:fldLock="1"/>
      </w:r>
      <w:r>
        <w:rPr>
          <w:noProof/>
        </w:rPr>
        <w:instrText xml:space="preserve"> PAGEREF _Toc210385157 \h </w:instrText>
      </w:r>
      <w:r>
        <w:rPr>
          <w:noProof/>
        </w:rPr>
      </w:r>
      <w:r>
        <w:rPr>
          <w:noProof/>
        </w:rPr>
        <w:fldChar w:fldCharType="separate"/>
      </w:r>
      <w:r>
        <w:rPr>
          <w:noProof/>
        </w:rPr>
        <w:t>132</w:t>
      </w:r>
      <w:r>
        <w:rPr>
          <w:noProof/>
        </w:rPr>
        <w:fldChar w:fldCharType="end"/>
      </w:r>
    </w:p>
    <w:p w14:paraId="0BB6B8AA" w14:textId="28FC8A8A"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Group SDS Session / Client Originated (CO)</w:t>
      </w:r>
      <w:r>
        <w:rPr>
          <w:noProof/>
        </w:rPr>
        <w:tab/>
      </w:r>
      <w:r>
        <w:rPr>
          <w:noProof/>
        </w:rPr>
        <w:fldChar w:fldCharType="begin" w:fldLock="1"/>
      </w:r>
      <w:r>
        <w:rPr>
          <w:noProof/>
        </w:rPr>
        <w:instrText xml:space="preserve"> PAGEREF _Toc210385158 \h </w:instrText>
      </w:r>
      <w:r>
        <w:rPr>
          <w:noProof/>
        </w:rPr>
      </w:r>
      <w:r>
        <w:rPr>
          <w:noProof/>
        </w:rPr>
        <w:fldChar w:fldCharType="separate"/>
      </w:r>
      <w:r>
        <w:rPr>
          <w:noProof/>
        </w:rPr>
        <w:t>142</w:t>
      </w:r>
      <w:r>
        <w:rPr>
          <w:noProof/>
        </w:rPr>
        <w:fldChar w:fldCharType="end"/>
      </w:r>
    </w:p>
    <w:p w14:paraId="7BD70C46" w14:textId="02BD735D"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Group SDS Session / Client Terminated (CT)</w:t>
      </w:r>
      <w:r>
        <w:rPr>
          <w:noProof/>
        </w:rPr>
        <w:tab/>
      </w:r>
      <w:r>
        <w:rPr>
          <w:noProof/>
        </w:rPr>
        <w:fldChar w:fldCharType="begin" w:fldLock="1"/>
      </w:r>
      <w:r>
        <w:rPr>
          <w:noProof/>
        </w:rPr>
        <w:instrText xml:space="preserve"> PAGEREF _Toc210385159 \h </w:instrText>
      </w:r>
      <w:r>
        <w:rPr>
          <w:noProof/>
        </w:rPr>
      </w:r>
      <w:r>
        <w:rPr>
          <w:noProof/>
        </w:rPr>
        <w:fldChar w:fldCharType="separate"/>
      </w:r>
      <w:r>
        <w:rPr>
          <w:noProof/>
        </w:rPr>
        <w:t>154</w:t>
      </w:r>
      <w:r>
        <w:rPr>
          <w:noProof/>
        </w:rPr>
        <w:fldChar w:fldCharType="end"/>
      </w:r>
    </w:p>
    <w:p w14:paraId="03FED451" w14:textId="3809F01F"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Pre-established session / Client Originated (CO)</w:t>
      </w:r>
      <w:r>
        <w:rPr>
          <w:noProof/>
        </w:rPr>
        <w:tab/>
      </w:r>
      <w:r>
        <w:rPr>
          <w:noProof/>
        </w:rPr>
        <w:fldChar w:fldCharType="begin" w:fldLock="1"/>
      </w:r>
      <w:r>
        <w:rPr>
          <w:noProof/>
        </w:rPr>
        <w:instrText xml:space="preserve"> PAGEREF _Toc210385160 \h </w:instrText>
      </w:r>
      <w:r>
        <w:rPr>
          <w:noProof/>
        </w:rPr>
      </w:r>
      <w:r>
        <w:rPr>
          <w:noProof/>
        </w:rPr>
        <w:fldChar w:fldCharType="separate"/>
      </w:r>
      <w:r>
        <w:rPr>
          <w:noProof/>
        </w:rPr>
        <w:t>164</w:t>
      </w:r>
      <w:r>
        <w:rPr>
          <w:noProof/>
        </w:rPr>
        <w:fldChar w:fldCharType="end"/>
      </w:r>
    </w:p>
    <w:p w14:paraId="6223D6B4" w14:textId="6D1E42D1"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Pre-established session / Client Terminated (CT)</w:t>
      </w:r>
      <w:r>
        <w:rPr>
          <w:noProof/>
        </w:rPr>
        <w:tab/>
      </w:r>
      <w:r>
        <w:rPr>
          <w:noProof/>
        </w:rPr>
        <w:fldChar w:fldCharType="begin" w:fldLock="1"/>
      </w:r>
      <w:r>
        <w:rPr>
          <w:noProof/>
        </w:rPr>
        <w:instrText xml:space="preserve"> PAGEREF _Toc210385161 \h </w:instrText>
      </w:r>
      <w:r>
        <w:rPr>
          <w:noProof/>
        </w:rPr>
      </w:r>
      <w:r>
        <w:rPr>
          <w:noProof/>
        </w:rPr>
        <w:fldChar w:fldCharType="separate"/>
      </w:r>
      <w:r>
        <w:rPr>
          <w:noProof/>
        </w:rPr>
        <w:t>174</w:t>
      </w:r>
      <w:r>
        <w:rPr>
          <w:noProof/>
        </w:rPr>
        <w:fldChar w:fldCharType="end"/>
      </w:r>
    </w:p>
    <w:p w14:paraId="13F0A8D6" w14:textId="4CFF0053"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One-to-one SDS Session / Pre-established session / Client Originated (CO)</w:t>
      </w:r>
      <w:r>
        <w:rPr>
          <w:noProof/>
        </w:rPr>
        <w:tab/>
      </w:r>
      <w:r>
        <w:rPr>
          <w:noProof/>
        </w:rPr>
        <w:fldChar w:fldCharType="begin" w:fldLock="1"/>
      </w:r>
      <w:r>
        <w:rPr>
          <w:noProof/>
        </w:rPr>
        <w:instrText xml:space="preserve"> PAGEREF _Toc210385162 \h </w:instrText>
      </w:r>
      <w:r>
        <w:rPr>
          <w:noProof/>
        </w:rPr>
      </w:r>
      <w:r>
        <w:rPr>
          <w:noProof/>
        </w:rPr>
        <w:fldChar w:fldCharType="separate"/>
      </w:r>
      <w:r>
        <w:rPr>
          <w:noProof/>
        </w:rPr>
        <w:t>183</w:t>
      </w:r>
      <w:r>
        <w:rPr>
          <w:noProof/>
        </w:rPr>
        <w:fldChar w:fldCharType="end"/>
      </w:r>
    </w:p>
    <w:p w14:paraId="1289CD5F" w14:textId="6CD0F709"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sidRPr="005A2331">
        <w:rPr>
          <w:noProof/>
          <w:color w:val="000000" w:themeColor="text1"/>
        </w:rPr>
        <w:t>6.1.16</w:t>
      </w:r>
      <w:r>
        <w:rPr>
          <w:rFonts w:asciiTheme="minorHAnsi" w:eastAsiaTheme="minorEastAsia" w:hAnsiTheme="minorHAnsi" w:cstheme="minorBidi"/>
          <w:noProof/>
          <w:kern w:val="2"/>
          <w:sz w:val="24"/>
          <w:szCs w:val="24"/>
          <w:lang w:eastAsia="en-GB"/>
          <w14:ligatures w14:val="standardContextual"/>
        </w:rPr>
        <w:tab/>
      </w:r>
      <w:r w:rsidRPr="005A2331">
        <w:rPr>
          <w:noProof/>
          <w:color w:val="000000" w:themeColor="text1"/>
        </w:rPr>
        <w:t>On-network / Short Data Service (SDS) / SDS Session / One-to-one SDS Session / Pre-established session / Client Terminated (CT)</w:t>
      </w:r>
      <w:r>
        <w:rPr>
          <w:noProof/>
        </w:rPr>
        <w:tab/>
      </w:r>
      <w:r>
        <w:rPr>
          <w:noProof/>
        </w:rPr>
        <w:fldChar w:fldCharType="begin" w:fldLock="1"/>
      </w:r>
      <w:r>
        <w:rPr>
          <w:noProof/>
        </w:rPr>
        <w:instrText xml:space="preserve"> PAGEREF _Toc210385163 \h </w:instrText>
      </w:r>
      <w:r>
        <w:rPr>
          <w:noProof/>
        </w:rPr>
      </w:r>
      <w:r>
        <w:rPr>
          <w:noProof/>
        </w:rPr>
        <w:fldChar w:fldCharType="separate"/>
      </w:r>
      <w:r>
        <w:rPr>
          <w:noProof/>
        </w:rPr>
        <w:t>192</w:t>
      </w:r>
      <w:r>
        <w:rPr>
          <w:noProof/>
        </w:rPr>
        <w:fldChar w:fldCharType="end"/>
      </w:r>
    </w:p>
    <w:p w14:paraId="4B986EC2" w14:textId="0EB08673"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Pre-established session / Client Originated (CO)</w:t>
      </w:r>
      <w:r>
        <w:rPr>
          <w:noProof/>
        </w:rPr>
        <w:tab/>
      </w:r>
      <w:r>
        <w:rPr>
          <w:noProof/>
        </w:rPr>
        <w:fldChar w:fldCharType="begin" w:fldLock="1"/>
      </w:r>
      <w:r>
        <w:rPr>
          <w:noProof/>
        </w:rPr>
        <w:instrText xml:space="preserve"> PAGEREF _Toc210385164 \h </w:instrText>
      </w:r>
      <w:r>
        <w:rPr>
          <w:noProof/>
        </w:rPr>
      </w:r>
      <w:r>
        <w:rPr>
          <w:noProof/>
        </w:rPr>
        <w:fldChar w:fldCharType="separate"/>
      </w:r>
      <w:r>
        <w:rPr>
          <w:noProof/>
        </w:rPr>
        <w:t>200</w:t>
      </w:r>
      <w:r>
        <w:rPr>
          <w:noProof/>
        </w:rPr>
        <w:fldChar w:fldCharType="end"/>
      </w:r>
    </w:p>
    <w:p w14:paraId="31DDD9A0" w14:textId="3E5BDCBD"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Pre-established session / Client Terminated (CT)</w:t>
      </w:r>
      <w:r>
        <w:rPr>
          <w:noProof/>
        </w:rPr>
        <w:tab/>
      </w:r>
      <w:r>
        <w:rPr>
          <w:noProof/>
        </w:rPr>
        <w:fldChar w:fldCharType="begin" w:fldLock="1"/>
      </w:r>
      <w:r>
        <w:rPr>
          <w:noProof/>
        </w:rPr>
        <w:instrText xml:space="preserve"> PAGEREF _Toc210385165 \h </w:instrText>
      </w:r>
      <w:r>
        <w:rPr>
          <w:noProof/>
        </w:rPr>
      </w:r>
      <w:r>
        <w:rPr>
          <w:noProof/>
        </w:rPr>
        <w:fldChar w:fldCharType="separate"/>
      </w:r>
      <w:r>
        <w:rPr>
          <w:noProof/>
        </w:rPr>
        <w:t>210</w:t>
      </w:r>
      <w:r>
        <w:rPr>
          <w:noProof/>
        </w:rPr>
        <w:fldChar w:fldCharType="end"/>
      </w:r>
    </w:p>
    <w:p w14:paraId="26F29E1A" w14:textId="01C6D110"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6.1.19</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Group SDS Session / Pre-established session / Client Originated (CO)</w:t>
      </w:r>
      <w:r>
        <w:rPr>
          <w:noProof/>
        </w:rPr>
        <w:tab/>
      </w:r>
      <w:r>
        <w:rPr>
          <w:noProof/>
        </w:rPr>
        <w:fldChar w:fldCharType="begin" w:fldLock="1"/>
      </w:r>
      <w:r>
        <w:rPr>
          <w:noProof/>
        </w:rPr>
        <w:instrText xml:space="preserve"> PAGEREF _Toc210385166 \h </w:instrText>
      </w:r>
      <w:r>
        <w:rPr>
          <w:noProof/>
        </w:rPr>
      </w:r>
      <w:r>
        <w:rPr>
          <w:noProof/>
        </w:rPr>
        <w:fldChar w:fldCharType="separate"/>
      </w:r>
      <w:r>
        <w:rPr>
          <w:noProof/>
        </w:rPr>
        <w:t>219</w:t>
      </w:r>
      <w:r>
        <w:rPr>
          <w:noProof/>
        </w:rPr>
        <w:fldChar w:fldCharType="end"/>
      </w:r>
    </w:p>
    <w:p w14:paraId="44A81028" w14:textId="4A26F141"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sidRPr="005A2331">
        <w:rPr>
          <w:noProof/>
          <w:color w:val="000000" w:themeColor="text1"/>
        </w:rPr>
        <w:t>6.1.20</w:t>
      </w:r>
      <w:r>
        <w:rPr>
          <w:rFonts w:asciiTheme="minorHAnsi" w:eastAsiaTheme="minorEastAsia" w:hAnsiTheme="minorHAnsi" w:cstheme="minorBidi"/>
          <w:noProof/>
          <w:kern w:val="2"/>
          <w:sz w:val="24"/>
          <w:szCs w:val="24"/>
          <w:lang w:eastAsia="en-GB"/>
          <w14:ligatures w14:val="standardContextual"/>
        </w:rPr>
        <w:tab/>
      </w:r>
      <w:r w:rsidRPr="005A2331">
        <w:rPr>
          <w:noProof/>
          <w:color w:val="000000" w:themeColor="text1"/>
        </w:rPr>
        <w:t>On-network / Short Data Service (SDS) / SDS Session / Group SDS Session / Pre-established session / Client Terminated (CT)</w:t>
      </w:r>
      <w:r>
        <w:rPr>
          <w:noProof/>
        </w:rPr>
        <w:tab/>
      </w:r>
      <w:r>
        <w:rPr>
          <w:noProof/>
        </w:rPr>
        <w:fldChar w:fldCharType="begin" w:fldLock="1"/>
      </w:r>
      <w:r>
        <w:rPr>
          <w:noProof/>
        </w:rPr>
        <w:instrText xml:space="preserve"> PAGEREF _Toc210385167 \h </w:instrText>
      </w:r>
      <w:r>
        <w:rPr>
          <w:noProof/>
        </w:rPr>
      </w:r>
      <w:r>
        <w:rPr>
          <w:noProof/>
        </w:rPr>
        <w:fldChar w:fldCharType="separate"/>
      </w:r>
      <w:r>
        <w:rPr>
          <w:noProof/>
        </w:rPr>
        <w:t>227</w:t>
      </w:r>
      <w:r>
        <w:rPr>
          <w:noProof/>
        </w:rPr>
        <w:fldChar w:fldCharType="end"/>
      </w:r>
    </w:p>
    <w:p w14:paraId="7E8097A8" w14:textId="154B7BA9"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One-to-one Standalone SDS / Active functional alias / Client Originated (CO)</w:t>
      </w:r>
      <w:r>
        <w:rPr>
          <w:noProof/>
        </w:rPr>
        <w:tab/>
      </w:r>
      <w:r>
        <w:rPr>
          <w:noProof/>
        </w:rPr>
        <w:fldChar w:fldCharType="begin" w:fldLock="1"/>
      </w:r>
      <w:r>
        <w:rPr>
          <w:noProof/>
        </w:rPr>
        <w:instrText xml:space="preserve"> PAGEREF _Toc210385168 \h </w:instrText>
      </w:r>
      <w:r>
        <w:rPr>
          <w:noProof/>
        </w:rPr>
      </w:r>
      <w:r>
        <w:rPr>
          <w:noProof/>
        </w:rPr>
        <w:fldChar w:fldCharType="separate"/>
      </w:r>
      <w:r>
        <w:rPr>
          <w:noProof/>
        </w:rPr>
        <w:t>235</w:t>
      </w:r>
      <w:r>
        <w:rPr>
          <w:noProof/>
        </w:rPr>
        <w:fldChar w:fldCharType="end"/>
      </w:r>
    </w:p>
    <w:p w14:paraId="26471306" w14:textId="535404ED"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Active functional alias / Client Originated (CO)</w:t>
      </w:r>
      <w:r>
        <w:rPr>
          <w:noProof/>
        </w:rPr>
        <w:tab/>
      </w:r>
      <w:r>
        <w:rPr>
          <w:noProof/>
        </w:rPr>
        <w:fldChar w:fldCharType="begin" w:fldLock="1"/>
      </w:r>
      <w:r>
        <w:rPr>
          <w:noProof/>
        </w:rPr>
        <w:instrText xml:space="preserve"> PAGEREF _Toc210385169 \h </w:instrText>
      </w:r>
      <w:r>
        <w:rPr>
          <w:noProof/>
        </w:rPr>
      </w:r>
      <w:r>
        <w:rPr>
          <w:noProof/>
        </w:rPr>
        <w:fldChar w:fldCharType="separate"/>
      </w:r>
      <w:r>
        <w:rPr>
          <w:noProof/>
        </w:rPr>
        <w:t>241</w:t>
      </w:r>
      <w:r>
        <w:rPr>
          <w:noProof/>
        </w:rPr>
        <w:fldChar w:fldCharType="end"/>
      </w:r>
    </w:p>
    <w:p w14:paraId="0FB1A4ED" w14:textId="1981759A"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File Distribution</w:t>
      </w:r>
      <w:r>
        <w:rPr>
          <w:noProof/>
        </w:rPr>
        <w:tab/>
      </w:r>
      <w:r>
        <w:rPr>
          <w:noProof/>
        </w:rPr>
        <w:fldChar w:fldCharType="begin" w:fldLock="1"/>
      </w:r>
      <w:r>
        <w:rPr>
          <w:noProof/>
        </w:rPr>
        <w:instrText xml:space="preserve"> PAGEREF _Toc210385170 \h </w:instrText>
      </w:r>
      <w:r>
        <w:rPr>
          <w:noProof/>
        </w:rPr>
      </w:r>
      <w:r>
        <w:rPr>
          <w:noProof/>
        </w:rPr>
        <w:fldChar w:fldCharType="separate"/>
      </w:r>
      <w:r>
        <w:rPr>
          <w:noProof/>
        </w:rPr>
        <w:t>250</w:t>
      </w:r>
      <w:r>
        <w:rPr>
          <w:noProof/>
        </w:rPr>
        <w:fldChar w:fldCharType="end"/>
      </w:r>
    </w:p>
    <w:p w14:paraId="2D10C01C" w14:textId="301E75B2"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Non-Mandatory Download / FILE DOWNLOAD REQUEST ACCEPTED / FILE DOWNLOAD COMPLETED / FILE DOWNLOAD REQUEST REJECTED / FILE DOWNLOAD DEFERRED / Client Originated (CO)</w:t>
      </w:r>
      <w:r>
        <w:rPr>
          <w:noProof/>
        </w:rPr>
        <w:tab/>
      </w:r>
      <w:r>
        <w:rPr>
          <w:noProof/>
        </w:rPr>
        <w:fldChar w:fldCharType="begin" w:fldLock="1"/>
      </w:r>
      <w:r>
        <w:rPr>
          <w:noProof/>
        </w:rPr>
        <w:instrText xml:space="preserve"> PAGEREF _Toc210385171 \h </w:instrText>
      </w:r>
      <w:r>
        <w:rPr>
          <w:noProof/>
        </w:rPr>
      </w:r>
      <w:r>
        <w:rPr>
          <w:noProof/>
        </w:rPr>
        <w:fldChar w:fldCharType="separate"/>
      </w:r>
      <w:r>
        <w:rPr>
          <w:noProof/>
        </w:rPr>
        <w:t>250</w:t>
      </w:r>
      <w:r>
        <w:rPr>
          <w:noProof/>
        </w:rPr>
        <w:fldChar w:fldCharType="end"/>
      </w:r>
    </w:p>
    <w:p w14:paraId="76A6CBDC" w14:textId="62801601"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Non-Mandatory Download / Before TDU2 Timers Expires / FILE DOWNLOAD REQUEST ACCEPTED / FILE DOWNLOAD COMPLETED / FILE DOWNLOAD REQUEST REJECTED / FILE DOWNLOAD DEFERRED / FD Client Terminated (CT)</w:t>
      </w:r>
      <w:r>
        <w:rPr>
          <w:noProof/>
        </w:rPr>
        <w:tab/>
      </w:r>
      <w:r>
        <w:rPr>
          <w:noProof/>
        </w:rPr>
        <w:fldChar w:fldCharType="begin" w:fldLock="1"/>
      </w:r>
      <w:r>
        <w:rPr>
          <w:noProof/>
        </w:rPr>
        <w:instrText xml:space="preserve"> PAGEREF _Toc210385172 \h </w:instrText>
      </w:r>
      <w:r>
        <w:rPr>
          <w:noProof/>
        </w:rPr>
      </w:r>
      <w:r>
        <w:rPr>
          <w:noProof/>
        </w:rPr>
        <w:fldChar w:fldCharType="separate"/>
      </w:r>
      <w:r>
        <w:rPr>
          <w:noProof/>
        </w:rPr>
        <w:t>259</w:t>
      </w:r>
      <w:r>
        <w:rPr>
          <w:noProof/>
        </w:rPr>
        <w:fldChar w:fldCharType="end"/>
      </w:r>
    </w:p>
    <w:p w14:paraId="77E7A104" w14:textId="2F3ACFF1"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Non-Mandatory Download / FILE DOWNLOAD REQUEST ACCEPTED / FILE DOWNLOAD COMPLETED / FILE DOWNLOAD REQUEST REJECTED / Client Originated (CO)</w:t>
      </w:r>
      <w:r>
        <w:rPr>
          <w:noProof/>
        </w:rPr>
        <w:tab/>
      </w:r>
      <w:r>
        <w:rPr>
          <w:noProof/>
        </w:rPr>
        <w:fldChar w:fldCharType="begin" w:fldLock="1"/>
      </w:r>
      <w:r>
        <w:rPr>
          <w:noProof/>
        </w:rPr>
        <w:instrText xml:space="preserve"> PAGEREF _Toc210385173 \h </w:instrText>
      </w:r>
      <w:r>
        <w:rPr>
          <w:noProof/>
        </w:rPr>
      </w:r>
      <w:r>
        <w:rPr>
          <w:noProof/>
        </w:rPr>
        <w:fldChar w:fldCharType="separate"/>
      </w:r>
      <w:r>
        <w:rPr>
          <w:noProof/>
        </w:rPr>
        <w:t>269</w:t>
      </w:r>
      <w:r>
        <w:rPr>
          <w:noProof/>
        </w:rPr>
        <w:fldChar w:fldCharType="end"/>
      </w:r>
    </w:p>
    <w:p w14:paraId="0C191E74" w14:textId="2ECBEFD1"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Non-Mandatory Download / After TDU2 Timers Expires / FILE DOWNLOAD REQUEST ACCEPTED / FILE DOWNLOAD COMPLETED / FILE DOWNLOAD REQUEST REJECTED / Client Terminated (CT)</w:t>
      </w:r>
      <w:r>
        <w:rPr>
          <w:noProof/>
        </w:rPr>
        <w:tab/>
      </w:r>
      <w:r>
        <w:rPr>
          <w:noProof/>
        </w:rPr>
        <w:fldChar w:fldCharType="begin" w:fldLock="1"/>
      </w:r>
      <w:r>
        <w:rPr>
          <w:noProof/>
        </w:rPr>
        <w:instrText xml:space="preserve"> PAGEREF _Toc210385174 \h </w:instrText>
      </w:r>
      <w:r>
        <w:rPr>
          <w:noProof/>
        </w:rPr>
      </w:r>
      <w:r>
        <w:rPr>
          <w:noProof/>
        </w:rPr>
        <w:fldChar w:fldCharType="separate"/>
      </w:r>
      <w:r>
        <w:rPr>
          <w:noProof/>
        </w:rPr>
        <w:t>278</w:t>
      </w:r>
      <w:r>
        <w:rPr>
          <w:noProof/>
        </w:rPr>
        <w:fldChar w:fldCharType="end"/>
      </w:r>
    </w:p>
    <w:p w14:paraId="3AB1EF54" w14:textId="23CB1DAD"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Mandatory Download / With Disposition Request / Client Originated (CO)</w:t>
      </w:r>
      <w:r>
        <w:rPr>
          <w:noProof/>
        </w:rPr>
        <w:tab/>
      </w:r>
      <w:r>
        <w:rPr>
          <w:noProof/>
        </w:rPr>
        <w:fldChar w:fldCharType="begin" w:fldLock="1"/>
      </w:r>
      <w:r>
        <w:rPr>
          <w:noProof/>
        </w:rPr>
        <w:instrText xml:space="preserve"> PAGEREF _Toc210385175 \h </w:instrText>
      </w:r>
      <w:r>
        <w:rPr>
          <w:noProof/>
        </w:rPr>
      </w:r>
      <w:r>
        <w:rPr>
          <w:noProof/>
        </w:rPr>
        <w:fldChar w:fldCharType="separate"/>
      </w:r>
      <w:r>
        <w:rPr>
          <w:noProof/>
        </w:rPr>
        <w:t>285</w:t>
      </w:r>
      <w:r>
        <w:rPr>
          <w:noProof/>
        </w:rPr>
        <w:fldChar w:fldCharType="end"/>
      </w:r>
    </w:p>
    <w:p w14:paraId="57374347" w14:textId="67005899"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Mandatory Download / With Disposition Request / Client Terminated (CT)</w:t>
      </w:r>
      <w:r>
        <w:rPr>
          <w:noProof/>
        </w:rPr>
        <w:tab/>
      </w:r>
      <w:r>
        <w:rPr>
          <w:noProof/>
        </w:rPr>
        <w:fldChar w:fldCharType="begin" w:fldLock="1"/>
      </w:r>
      <w:r>
        <w:rPr>
          <w:noProof/>
        </w:rPr>
        <w:instrText xml:space="preserve"> PAGEREF _Toc210385176 \h </w:instrText>
      </w:r>
      <w:r>
        <w:rPr>
          <w:noProof/>
        </w:rPr>
      </w:r>
      <w:r>
        <w:rPr>
          <w:noProof/>
        </w:rPr>
        <w:fldChar w:fldCharType="separate"/>
      </w:r>
      <w:r>
        <w:rPr>
          <w:noProof/>
        </w:rPr>
        <w:t>291</w:t>
      </w:r>
      <w:r>
        <w:rPr>
          <w:noProof/>
        </w:rPr>
        <w:fldChar w:fldCharType="end"/>
      </w:r>
    </w:p>
    <w:p w14:paraId="7E1CEBDB" w14:textId="0FE05887"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Mandatory Download / Without Disposition Request / Client Originated (CO)</w:t>
      </w:r>
      <w:r>
        <w:rPr>
          <w:noProof/>
        </w:rPr>
        <w:tab/>
      </w:r>
      <w:r>
        <w:rPr>
          <w:noProof/>
        </w:rPr>
        <w:fldChar w:fldCharType="begin" w:fldLock="1"/>
      </w:r>
      <w:r>
        <w:rPr>
          <w:noProof/>
        </w:rPr>
        <w:instrText xml:space="preserve"> PAGEREF _Toc210385177 \h </w:instrText>
      </w:r>
      <w:r>
        <w:rPr>
          <w:noProof/>
        </w:rPr>
      </w:r>
      <w:r>
        <w:rPr>
          <w:noProof/>
        </w:rPr>
        <w:fldChar w:fldCharType="separate"/>
      </w:r>
      <w:r>
        <w:rPr>
          <w:noProof/>
        </w:rPr>
        <w:t>297</w:t>
      </w:r>
      <w:r>
        <w:rPr>
          <w:noProof/>
        </w:rPr>
        <w:fldChar w:fldCharType="end"/>
      </w:r>
    </w:p>
    <w:p w14:paraId="3691346F" w14:textId="1C9BEA8E"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Mandatory Download / Without Disposition Request / Client Terminated (CT)</w:t>
      </w:r>
      <w:r>
        <w:rPr>
          <w:noProof/>
        </w:rPr>
        <w:tab/>
      </w:r>
      <w:r>
        <w:rPr>
          <w:noProof/>
        </w:rPr>
        <w:fldChar w:fldCharType="begin" w:fldLock="1"/>
      </w:r>
      <w:r>
        <w:rPr>
          <w:noProof/>
        </w:rPr>
        <w:instrText xml:space="preserve"> PAGEREF _Toc210385178 \h </w:instrText>
      </w:r>
      <w:r>
        <w:rPr>
          <w:noProof/>
        </w:rPr>
      </w:r>
      <w:r>
        <w:rPr>
          <w:noProof/>
        </w:rPr>
        <w:fldChar w:fldCharType="separate"/>
      </w:r>
      <w:r>
        <w:rPr>
          <w:noProof/>
        </w:rPr>
        <w:t>303</w:t>
      </w:r>
      <w:r>
        <w:rPr>
          <w:noProof/>
        </w:rPr>
        <w:fldChar w:fldCharType="end"/>
      </w:r>
    </w:p>
    <w:p w14:paraId="7B95542C" w14:textId="2D067BC2"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One-to-one Standalone FD / Client Originated (CO)</w:t>
      </w:r>
      <w:r>
        <w:rPr>
          <w:noProof/>
        </w:rPr>
        <w:tab/>
      </w:r>
      <w:r>
        <w:rPr>
          <w:noProof/>
        </w:rPr>
        <w:fldChar w:fldCharType="begin" w:fldLock="1"/>
      </w:r>
      <w:r>
        <w:rPr>
          <w:noProof/>
        </w:rPr>
        <w:instrText xml:space="preserve"> PAGEREF _Toc210385179 \h </w:instrText>
      </w:r>
      <w:r>
        <w:rPr>
          <w:noProof/>
        </w:rPr>
      </w:r>
      <w:r>
        <w:rPr>
          <w:noProof/>
        </w:rPr>
        <w:fldChar w:fldCharType="separate"/>
      </w:r>
      <w:r>
        <w:rPr>
          <w:noProof/>
        </w:rPr>
        <w:t>309</w:t>
      </w:r>
      <w:r>
        <w:rPr>
          <w:noProof/>
        </w:rPr>
        <w:fldChar w:fldCharType="end"/>
      </w:r>
    </w:p>
    <w:p w14:paraId="2ACB11A0" w14:textId="1744A680"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One-to-one Standalone FD / Client Terminated (CT)</w:t>
      </w:r>
      <w:r>
        <w:rPr>
          <w:noProof/>
        </w:rPr>
        <w:tab/>
      </w:r>
      <w:r>
        <w:rPr>
          <w:noProof/>
        </w:rPr>
        <w:fldChar w:fldCharType="begin" w:fldLock="1"/>
      </w:r>
      <w:r>
        <w:rPr>
          <w:noProof/>
        </w:rPr>
        <w:instrText xml:space="preserve"> PAGEREF _Toc210385180 \h </w:instrText>
      </w:r>
      <w:r>
        <w:rPr>
          <w:noProof/>
        </w:rPr>
      </w:r>
      <w:r>
        <w:rPr>
          <w:noProof/>
        </w:rPr>
        <w:fldChar w:fldCharType="separate"/>
      </w:r>
      <w:r>
        <w:rPr>
          <w:noProof/>
        </w:rPr>
        <w:t>318</w:t>
      </w:r>
      <w:r>
        <w:rPr>
          <w:noProof/>
        </w:rPr>
        <w:fldChar w:fldCharType="end"/>
      </w:r>
    </w:p>
    <w:p w14:paraId="4B6FE17E" w14:textId="01DD3640"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Group Standalone FD / Client Originated (CO)</w:t>
      </w:r>
      <w:r>
        <w:rPr>
          <w:noProof/>
        </w:rPr>
        <w:tab/>
      </w:r>
      <w:r>
        <w:rPr>
          <w:noProof/>
        </w:rPr>
        <w:fldChar w:fldCharType="begin" w:fldLock="1"/>
      </w:r>
      <w:r>
        <w:rPr>
          <w:noProof/>
        </w:rPr>
        <w:instrText xml:space="preserve"> PAGEREF _Toc210385181 \h </w:instrText>
      </w:r>
      <w:r>
        <w:rPr>
          <w:noProof/>
        </w:rPr>
      </w:r>
      <w:r>
        <w:rPr>
          <w:noProof/>
        </w:rPr>
        <w:fldChar w:fldCharType="separate"/>
      </w:r>
      <w:r>
        <w:rPr>
          <w:noProof/>
        </w:rPr>
        <w:t>324</w:t>
      </w:r>
      <w:r>
        <w:rPr>
          <w:noProof/>
        </w:rPr>
        <w:fldChar w:fldCharType="end"/>
      </w:r>
    </w:p>
    <w:p w14:paraId="1E2A8BB9" w14:textId="5315B5E2"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Group Standalone FD / Client Terminated (CT)</w:t>
      </w:r>
      <w:r>
        <w:rPr>
          <w:noProof/>
        </w:rPr>
        <w:tab/>
      </w:r>
      <w:r>
        <w:rPr>
          <w:noProof/>
        </w:rPr>
        <w:fldChar w:fldCharType="begin" w:fldLock="1"/>
      </w:r>
      <w:r>
        <w:rPr>
          <w:noProof/>
        </w:rPr>
        <w:instrText xml:space="preserve"> PAGEREF _Toc210385182 \h </w:instrText>
      </w:r>
      <w:r>
        <w:rPr>
          <w:noProof/>
        </w:rPr>
      </w:r>
      <w:r>
        <w:rPr>
          <w:noProof/>
        </w:rPr>
        <w:fldChar w:fldCharType="separate"/>
      </w:r>
      <w:r>
        <w:rPr>
          <w:noProof/>
        </w:rPr>
        <w:t>333</w:t>
      </w:r>
      <w:r>
        <w:rPr>
          <w:noProof/>
        </w:rPr>
        <w:fldChar w:fldCharType="end"/>
      </w:r>
    </w:p>
    <w:p w14:paraId="613EEFBA" w14:textId="36D1B4CD"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Accessing list of deferred data group communications / Client Originated (CO)</w:t>
      </w:r>
      <w:r>
        <w:rPr>
          <w:noProof/>
        </w:rPr>
        <w:tab/>
      </w:r>
      <w:r>
        <w:rPr>
          <w:noProof/>
        </w:rPr>
        <w:fldChar w:fldCharType="begin" w:fldLock="1"/>
      </w:r>
      <w:r>
        <w:rPr>
          <w:noProof/>
        </w:rPr>
        <w:instrText xml:space="preserve"> PAGEREF _Toc210385183 \h </w:instrText>
      </w:r>
      <w:r>
        <w:rPr>
          <w:noProof/>
        </w:rPr>
      </w:r>
      <w:r>
        <w:rPr>
          <w:noProof/>
        </w:rPr>
        <w:fldChar w:fldCharType="separate"/>
      </w:r>
      <w:r>
        <w:rPr>
          <w:noProof/>
        </w:rPr>
        <w:t>340</w:t>
      </w:r>
      <w:r>
        <w:rPr>
          <w:noProof/>
        </w:rPr>
        <w:fldChar w:fldCharType="end"/>
      </w:r>
    </w:p>
    <w:p w14:paraId="467FA343" w14:textId="1BAD1206"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Non-Mandatory Download / Active functional alias / Client Originated (CO)</w:t>
      </w:r>
      <w:r>
        <w:rPr>
          <w:noProof/>
        </w:rPr>
        <w:tab/>
      </w:r>
      <w:r>
        <w:rPr>
          <w:noProof/>
        </w:rPr>
        <w:fldChar w:fldCharType="begin" w:fldLock="1"/>
      </w:r>
      <w:r>
        <w:rPr>
          <w:noProof/>
        </w:rPr>
        <w:instrText xml:space="preserve"> PAGEREF _Toc210385184 \h </w:instrText>
      </w:r>
      <w:r>
        <w:rPr>
          <w:noProof/>
        </w:rPr>
      </w:r>
      <w:r>
        <w:rPr>
          <w:noProof/>
        </w:rPr>
        <w:fldChar w:fldCharType="separate"/>
      </w:r>
      <w:r>
        <w:rPr>
          <w:noProof/>
        </w:rPr>
        <w:t>348</w:t>
      </w:r>
      <w:r>
        <w:rPr>
          <w:noProof/>
        </w:rPr>
        <w:fldChar w:fldCharType="end"/>
      </w:r>
    </w:p>
    <w:p w14:paraId="29A72260" w14:textId="632D7360"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One-to-one Standalone FD / Active Functional Alias / Client Originated (CO)</w:t>
      </w:r>
      <w:r>
        <w:rPr>
          <w:noProof/>
        </w:rPr>
        <w:tab/>
      </w:r>
      <w:r>
        <w:rPr>
          <w:noProof/>
        </w:rPr>
        <w:fldChar w:fldCharType="begin" w:fldLock="1"/>
      </w:r>
      <w:r>
        <w:rPr>
          <w:noProof/>
        </w:rPr>
        <w:instrText xml:space="preserve"> PAGEREF _Toc210385185 \h </w:instrText>
      </w:r>
      <w:r>
        <w:rPr>
          <w:noProof/>
        </w:rPr>
      </w:r>
      <w:r>
        <w:rPr>
          <w:noProof/>
        </w:rPr>
        <w:fldChar w:fldCharType="separate"/>
      </w:r>
      <w:r>
        <w:rPr>
          <w:noProof/>
        </w:rPr>
        <w:t>355</w:t>
      </w:r>
      <w:r>
        <w:rPr>
          <w:noProof/>
        </w:rPr>
        <w:fldChar w:fldCharType="end"/>
      </w:r>
    </w:p>
    <w:p w14:paraId="0BDE78F9" w14:textId="38DBD188"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Preconfigured Group Use Only</w:t>
      </w:r>
      <w:r>
        <w:rPr>
          <w:noProof/>
        </w:rPr>
        <w:tab/>
      </w:r>
      <w:r>
        <w:rPr>
          <w:noProof/>
        </w:rPr>
        <w:fldChar w:fldCharType="begin" w:fldLock="1"/>
      </w:r>
      <w:r>
        <w:rPr>
          <w:noProof/>
        </w:rPr>
        <w:instrText xml:space="preserve"> PAGEREF _Toc210385186 \h </w:instrText>
      </w:r>
      <w:r>
        <w:rPr>
          <w:noProof/>
        </w:rPr>
      </w:r>
      <w:r>
        <w:rPr>
          <w:noProof/>
        </w:rPr>
        <w:fldChar w:fldCharType="separate"/>
      </w:r>
      <w:r>
        <w:rPr>
          <w:noProof/>
        </w:rPr>
        <w:t>362</w:t>
      </w:r>
      <w:r>
        <w:rPr>
          <w:noProof/>
        </w:rPr>
        <w:fldChar w:fldCharType="end"/>
      </w:r>
    </w:p>
    <w:p w14:paraId="70D38F7E" w14:textId="41B20BDA"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Group Standalone FD / Preconfigured Group Use Only</w:t>
      </w:r>
      <w:r>
        <w:rPr>
          <w:noProof/>
        </w:rPr>
        <w:tab/>
      </w:r>
      <w:r>
        <w:rPr>
          <w:noProof/>
        </w:rPr>
        <w:fldChar w:fldCharType="begin" w:fldLock="1"/>
      </w:r>
      <w:r>
        <w:rPr>
          <w:noProof/>
        </w:rPr>
        <w:instrText xml:space="preserve"> PAGEREF _Toc210385187 \h </w:instrText>
      </w:r>
      <w:r>
        <w:rPr>
          <w:noProof/>
        </w:rPr>
      </w:r>
      <w:r>
        <w:rPr>
          <w:noProof/>
        </w:rPr>
        <w:fldChar w:fldCharType="separate"/>
      </w:r>
      <w:r>
        <w:rPr>
          <w:noProof/>
        </w:rPr>
        <w:t>365</w:t>
      </w:r>
      <w:r>
        <w:rPr>
          <w:noProof/>
        </w:rPr>
        <w:fldChar w:fldCharType="end"/>
      </w:r>
    </w:p>
    <w:p w14:paraId="7F34C6F6" w14:textId="789B1ACD"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Enhanced Status (ES)</w:t>
      </w:r>
      <w:r>
        <w:rPr>
          <w:noProof/>
        </w:rPr>
        <w:tab/>
      </w:r>
      <w:r>
        <w:rPr>
          <w:noProof/>
        </w:rPr>
        <w:fldChar w:fldCharType="begin" w:fldLock="1"/>
      </w:r>
      <w:r>
        <w:rPr>
          <w:noProof/>
        </w:rPr>
        <w:instrText xml:space="preserve"> PAGEREF _Toc210385188 \h </w:instrText>
      </w:r>
      <w:r>
        <w:rPr>
          <w:noProof/>
        </w:rPr>
      </w:r>
      <w:r>
        <w:rPr>
          <w:noProof/>
        </w:rPr>
        <w:fldChar w:fldCharType="separate"/>
      </w:r>
      <w:r>
        <w:rPr>
          <w:noProof/>
        </w:rPr>
        <w:t>370</w:t>
      </w:r>
      <w:r>
        <w:rPr>
          <w:noProof/>
        </w:rPr>
        <w:fldChar w:fldCharType="end"/>
      </w:r>
    </w:p>
    <w:p w14:paraId="26C1C4AE" w14:textId="0EBCDE58"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On-network / Enhanced Status (ES) / Client Originated (CO)</w:t>
      </w:r>
      <w:r>
        <w:rPr>
          <w:noProof/>
        </w:rPr>
        <w:tab/>
      </w:r>
      <w:r>
        <w:rPr>
          <w:noProof/>
        </w:rPr>
        <w:fldChar w:fldCharType="begin" w:fldLock="1"/>
      </w:r>
      <w:r>
        <w:rPr>
          <w:noProof/>
        </w:rPr>
        <w:instrText xml:space="preserve"> PAGEREF _Toc210385189 \h </w:instrText>
      </w:r>
      <w:r>
        <w:rPr>
          <w:noProof/>
        </w:rPr>
      </w:r>
      <w:r>
        <w:rPr>
          <w:noProof/>
        </w:rPr>
        <w:fldChar w:fldCharType="separate"/>
      </w:r>
      <w:r>
        <w:rPr>
          <w:noProof/>
        </w:rPr>
        <w:t>370</w:t>
      </w:r>
      <w:r>
        <w:rPr>
          <w:noProof/>
        </w:rPr>
        <w:fldChar w:fldCharType="end"/>
      </w:r>
    </w:p>
    <w:p w14:paraId="72A2FDAE" w14:textId="6EB5741A"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On-network / Enhanced Status (ES) / Client Terminated (CT)</w:t>
      </w:r>
      <w:r>
        <w:rPr>
          <w:noProof/>
        </w:rPr>
        <w:tab/>
      </w:r>
      <w:r>
        <w:rPr>
          <w:noProof/>
        </w:rPr>
        <w:fldChar w:fldCharType="begin" w:fldLock="1"/>
      </w:r>
      <w:r>
        <w:rPr>
          <w:noProof/>
        </w:rPr>
        <w:instrText xml:space="preserve"> PAGEREF _Toc210385190 \h </w:instrText>
      </w:r>
      <w:r>
        <w:rPr>
          <w:noProof/>
        </w:rPr>
      </w:r>
      <w:r>
        <w:rPr>
          <w:noProof/>
        </w:rPr>
        <w:fldChar w:fldCharType="separate"/>
      </w:r>
      <w:r>
        <w:rPr>
          <w:noProof/>
        </w:rPr>
        <w:t>376</w:t>
      </w:r>
      <w:r>
        <w:rPr>
          <w:noProof/>
        </w:rPr>
        <w:fldChar w:fldCharType="end"/>
      </w:r>
    </w:p>
    <w:p w14:paraId="71EAFE6F" w14:textId="5F5D8E54"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_Toc210385191 \h </w:instrText>
      </w:r>
      <w:r>
        <w:rPr>
          <w:noProof/>
        </w:rPr>
      </w:r>
      <w:r>
        <w:rPr>
          <w:noProof/>
        </w:rPr>
        <w:fldChar w:fldCharType="separate"/>
      </w:r>
      <w:r>
        <w:rPr>
          <w:noProof/>
        </w:rPr>
        <w:t>382</w:t>
      </w:r>
      <w:r>
        <w:rPr>
          <w:noProof/>
        </w:rPr>
        <w:fldChar w:fldCharType="end"/>
      </w:r>
    </w:p>
    <w:p w14:paraId="5F2FDCD6" w14:textId="212B213D"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Cancel Emergency Alert / Client Originated (CO)</w:t>
      </w:r>
      <w:r>
        <w:rPr>
          <w:noProof/>
        </w:rPr>
        <w:tab/>
      </w:r>
      <w:r>
        <w:rPr>
          <w:noProof/>
        </w:rPr>
        <w:fldChar w:fldCharType="begin" w:fldLock="1"/>
      </w:r>
      <w:r>
        <w:rPr>
          <w:noProof/>
        </w:rPr>
        <w:instrText xml:space="preserve"> PAGEREF _Toc210385192 \h </w:instrText>
      </w:r>
      <w:r>
        <w:rPr>
          <w:noProof/>
        </w:rPr>
      </w:r>
      <w:r>
        <w:rPr>
          <w:noProof/>
        </w:rPr>
        <w:fldChar w:fldCharType="separate"/>
      </w:r>
      <w:r>
        <w:rPr>
          <w:noProof/>
        </w:rPr>
        <w:t>382</w:t>
      </w:r>
      <w:r>
        <w:rPr>
          <w:noProof/>
        </w:rPr>
        <w:fldChar w:fldCharType="end"/>
      </w:r>
    </w:p>
    <w:p w14:paraId="4A37E8F7" w14:textId="322C97E5"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Client Terminated (CT)</w:t>
      </w:r>
      <w:r>
        <w:rPr>
          <w:noProof/>
        </w:rPr>
        <w:tab/>
      </w:r>
      <w:r>
        <w:rPr>
          <w:noProof/>
        </w:rPr>
        <w:fldChar w:fldCharType="begin" w:fldLock="1"/>
      </w:r>
      <w:r>
        <w:rPr>
          <w:noProof/>
        </w:rPr>
        <w:instrText xml:space="preserve"> PAGEREF _Toc210385193 \h </w:instrText>
      </w:r>
      <w:r>
        <w:rPr>
          <w:noProof/>
        </w:rPr>
      </w:r>
      <w:r>
        <w:rPr>
          <w:noProof/>
        </w:rPr>
        <w:fldChar w:fldCharType="separate"/>
      </w:r>
      <w:r>
        <w:rPr>
          <w:noProof/>
        </w:rPr>
        <w:t>388</w:t>
      </w:r>
      <w:r>
        <w:rPr>
          <w:noProof/>
        </w:rPr>
        <w:fldChar w:fldCharType="end"/>
      </w:r>
    </w:p>
    <w:p w14:paraId="5DF122CC" w14:textId="743E5C04"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Location</w:t>
      </w:r>
      <w:r>
        <w:rPr>
          <w:noProof/>
        </w:rPr>
        <w:tab/>
      </w:r>
      <w:r>
        <w:rPr>
          <w:noProof/>
        </w:rPr>
        <w:fldChar w:fldCharType="begin" w:fldLock="1"/>
      </w:r>
      <w:r>
        <w:rPr>
          <w:noProof/>
        </w:rPr>
        <w:instrText xml:space="preserve"> PAGEREF _Toc210385194 \h </w:instrText>
      </w:r>
      <w:r>
        <w:rPr>
          <w:noProof/>
        </w:rPr>
      </w:r>
      <w:r>
        <w:rPr>
          <w:noProof/>
        </w:rPr>
        <w:fldChar w:fldCharType="separate"/>
      </w:r>
      <w:r>
        <w:rPr>
          <w:noProof/>
        </w:rPr>
        <w:t>393</w:t>
      </w:r>
      <w:r>
        <w:rPr>
          <w:noProof/>
        </w:rPr>
        <w:fldChar w:fldCharType="end"/>
      </w:r>
    </w:p>
    <w:p w14:paraId="06D0C880" w14:textId="65B79AE6"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MBMS</w:t>
      </w:r>
      <w:r>
        <w:rPr>
          <w:noProof/>
        </w:rPr>
        <w:tab/>
      </w:r>
      <w:r>
        <w:rPr>
          <w:noProof/>
        </w:rPr>
        <w:fldChar w:fldCharType="begin" w:fldLock="1"/>
      </w:r>
      <w:r>
        <w:rPr>
          <w:noProof/>
        </w:rPr>
        <w:instrText xml:space="preserve"> PAGEREF _Toc210385195 \h </w:instrText>
      </w:r>
      <w:r>
        <w:rPr>
          <w:noProof/>
        </w:rPr>
      </w:r>
      <w:r>
        <w:rPr>
          <w:noProof/>
        </w:rPr>
        <w:fldChar w:fldCharType="separate"/>
      </w:r>
      <w:r>
        <w:rPr>
          <w:noProof/>
        </w:rPr>
        <w:t>413</w:t>
      </w:r>
      <w:r>
        <w:rPr>
          <w:noProof/>
        </w:rPr>
        <w:fldChar w:fldCharType="end"/>
      </w:r>
    </w:p>
    <w:p w14:paraId="12A8888E" w14:textId="53851055"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 MBMS / MBMS Bearer Announcement / MBMS Bearer Listening Status / Transition to MBMS from Unicast</w:t>
      </w:r>
      <w:r>
        <w:rPr>
          <w:noProof/>
        </w:rPr>
        <w:tab/>
      </w:r>
      <w:r>
        <w:rPr>
          <w:noProof/>
        </w:rPr>
        <w:fldChar w:fldCharType="begin" w:fldLock="1"/>
      </w:r>
      <w:r>
        <w:rPr>
          <w:noProof/>
        </w:rPr>
        <w:instrText xml:space="preserve"> PAGEREF _Toc210385196 \h </w:instrText>
      </w:r>
      <w:r>
        <w:rPr>
          <w:noProof/>
        </w:rPr>
      </w:r>
      <w:r>
        <w:rPr>
          <w:noProof/>
        </w:rPr>
        <w:fldChar w:fldCharType="separate"/>
      </w:r>
      <w:r>
        <w:rPr>
          <w:noProof/>
        </w:rPr>
        <w:t>413</w:t>
      </w:r>
      <w:r>
        <w:rPr>
          <w:noProof/>
        </w:rPr>
        <w:fldChar w:fldCharType="end"/>
      </w:r>
    </w:p>
    <w:p w14:paraId="668B6FF3" w14:textId="0317EEF4"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IP Connectivity</w:t>
      </w:r>
      <w:r>
        <w:rPr>
          <w:noProof/>
        </w:rPr>
        <w:tab/>
      </w:r>
      <w:r>
        <w:rPr>
          <w:noProof/>
        </w:rPr>
        <w:fldChar w:fldCharType="begin" w:fldLock="1"/>
      </w:r>
      <w:r>
        <w:rPr>
          <w:noProof/>
        </w:rPr>
        <w:instrText xml:space="preserve"> PAGEREF _Toc210385197 \h </w:instrText>
      </w:r>
      <w:r>
        <w:rPr>
          <w:noProof/>
        </w:rPr>
      </w:r>
      <w:r>
        <w:rPr>
          <w:noProof/>
        </w:rPr>
        <w:fldChar w:fldCharType="separate"/>
      </w:r>
      <w:r>
        <w:rPr>
          <w:noProof/>
        </w:rPr>
        <w:t>434</w:t>
      </w:r>
      <w:r>
        <w:rPr>
          <w:noProof/>
        </w:rPr>
        <w:fldChar w:fldCharType="end"/>
      </w:r>
    </w:p>
    <w:p w14:paraId="0E52983E" w14:textId="792124F4"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 IP Connectivity / Client Originated (CO)</w:t>
      </w:r>
      <w:r>
        <w:rPr>
          <w:noProof/>
        </w:rPr>
        <w:tab/>
      </w:r>
      <w:r>
        <w:rPr>
          <w:noProof/>
        </w:rPr>
        <w:fldChar w:fldCharType="begin" w:fldLock="1"/>
      </w:r>
      <w:r>
        <w:rPr>
          <w:noProof/>
        </w:rPr>
        <w:instrText xml:space="preserve"> PAGEREF _Toc210385198 \h </w:instrText>
      </w:r>
      <w:r>
        <w:rPr>
          <w:noProof/>
        </w:rPr>
      </w:r>
      <w:r>
        <w:rPr>
          <w:noProof/>
        </w:rPr>
        <w:fldChar w:fldCharType="separate"/>
      </w:r>
      <w:r>
        <w:rPr>
          <w:noProof/>
        </w:rPr>
        <w:t>434</w:t>
      </w:r>
      <w:r>
        <w:rPr>
          <w:noProof/>
        </w:rPr>
        <w:fldChar w:fldCharType="end"/>
      </w:r>
    </w:p>
    <w:p w14:paraId="11A749A2" w14:textId="461684FE"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On-network / IP Connectivity / Client Terminated (CT)</w:t>
      </w:r>
      <w:r>
        <w:rPr>
          <w:noProof/>
        </w:rPr>
        <w:tab/>
      </w:r>
      <w:r>
        <w:rPr>
          <w:noProof/>
        </w:rPr>
        <w:fldChar w:fldCharType="begin" w:fldLock="1"/>
      </w:r>
      <w:r>
        <w:rPr>
          <w:noProof/>
        </w:rPr>
        <w:instrText xml:space="preserve"> PAGEREF _Toc210385199 \h </w:instrText>
      </w:r>
      <w:r>
        <w:rPr>
          <w:noProof/>
        </w:rPr>
      </w:r>
      <w:r>
        <w:rPr>
          <w:noProof/>
        </w:rPr>
        <w:fldChar w:fldCharType="separate"/>
      </w:r>
      <w:r>
        <w:rPr>
          <w:noProof/>
        </w:rPr>
        <w:t>440</w:t>
      </w:r>
      <w:r>
        <w:rPr>
          <w:noProof/>
        </w:rPr>
        <w:fldChar w:fldCharType="end"/>
      </w:r>
    </w:p>
    <w:p w14:paraId="59C08DCA" w14:textId="2D5CBC7F"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fldLock="1"/>
      </w:r>
      <w:r>
        <w:rPr>
          <w:noProof/>
        </w:rPr>
        <w:instrText xml:space="preserve"> PAGEREF _Toc210385200 \h </w:instrText>
      </w:r>
      <w:r>
        <w:rPr>
          <w:noProof/>
        </w:rPr>
      </w:r>
      <w:r>
        <w:rPr>
          <w:noProof/>
        </w:rPr>
        <w:fldChar w:fldCharType="separate"/>
      </w:r>
      <w:r>
        <w:rPr>
          <w:noProof/>
        </w:rPr>
        <w:t>446</w:t>
      </w:r>
      <w:r>
        <w:rPr>
          <w:noProof/>
        </w:rPr>
        <w:fldChar w:fldCharType="end"/>
      </w:r>
    </w:p>
    <w:p w14:paraId="4B0C523A" w14:textId="052576E8"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Objects / Object upload / Object search / Update Object / Object retrieval / Delete stored object</w:t>
      </w:r>
      <w:r>
        <w:rPr>
          <w:noProof/>
        </w:rPr>
        <w:tab/>
      </w:r>
      <w:r>
        <w:rPr>
          <w:noProof/>
        </w:rPr>
        <w:fldChar w:fldCharType="begin" w:fldLock="1"/>
      </w:r>
      <w:r>
        <w:rPr>
          <w:noProof/>
        </w:rPr>
        <w:instrText xml:space="preserve"> PAGEREF _Toc210385201 \h </w:instrText>
      </w:r>
      <w:r>
        <w:rPr>
          <w:noProof/>
        </w:rPr>
      </w:r>
      <w:r>
        <w:rPr>
          <w:noProof/>
        </w:rPr>
        <w:fldChar w:fldCharType="separate"/>
      </w:r>
      <w:r>
        <w:rPr>
          <w:noProof/>
        </w:rPr>
        <w:t>446</w:t>
      </w:r>
      <w:r>
        <w:rPr>
          <w:noProof/>
        </w:rPr>
        <w:fldChar w:fldCharType="end"/>
      </w:r>
    </w:p>
    <w:p w14:paraId="32BB5EBA" w14:textId="45A20DBE"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Folders / Discover a folder / Create a folder / Object and folder copy / Search a folder / Move a folder / Delete a folder</w:t>
      </w:r>
      <w:r>
        <w:rPr>
          <w:noProof/>
        </w:rPr>
        <w:tab/>
      </w:r>
      <w:r>
        <w:rPr>
          <w:noProof/>
        </w:rPr>
        <w:fldChar w:fldCharType="begin" w:fldLock="1"/>
      </w:r>
      <w:r>
        <w:rPr>
          <w:noProof/>
        </w:rPr>
        <w:instrText xml:space="preserve"> PAGEREF _Toc210385202 \h </w:instrText>
      </w:r>
      <w:r>
        <w:rPr>
          <w:noProof/>
        </w:rPr>
      </w:r>
      <w:r>
        <w:rPr>
          <w:noProof/>
        </w:rPr>
        <w:fldChar w:fldCharType="separate"/>
      </w:r>
      <w:r>
        <w:rPr>
          <w:noProof/>
        </w:rPr>
        <w:t>455</w:t>
      </w:r>
      <w:r>
        <w:rPr>
          <w:noProof/>
        </w:rPr>
        <w:fldChar w:fldCharType="end"/>
      </w:r>
    </w:p>
    <w:p w14:paraId="592DCF60" w14:textId="1B942D18"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Subscription / Create a subscription to notifications / Update a subscription to notifications / Delete a subscription to notifications</w:t>
      </w:r>
      <w:r>
        <w:rPr>
          <w:noProof/>
        </w:rPr>
        <w:tab/>
      </w:r>
      <w:r>
        <w:rPr>
          <w:noProof/>
        </w:rPr>
        <w:fldChar w:fldCharType="begin" w:fldLock="1"/>
      </w:r>
      <w:r>
        <w:rPr>
          <w:noProof/>
        </w:rPr>
        <w:instrText xml:space="preserve"> PAGEREF _Toc210385203 \h </w:instrText>
      </w:r>
      <w:r>
        <w:rPr>
          <w:noProof/>
        </w:rPr>
      </w:r>
      <w:r>
        <w:rPr>
          <w:noProof/>
        </w:rPr>
        <w:fldChar w:fldCharType="separate"/>
      </w:r>
      <w:r>
        <w:rPr>
          <w:noProof/>
        </w:rPr>
        <w:t>471</w:t>
      </w:r>
      <w:r>
        <w:rPr>
          <w:noProof/>
        </w:rPr>
        <w:fldChar w:fldCharType="end"/>
      </w:r>
    </w:p>
    <w:p w14:paraId="4D796C7E" w14:textId="7AF4FF8A"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Synchronization / Synchronization notifications / Search-based synchronization</w:t>
      </w:r>
      <w:r>
        <w:rPr>
          <w:noProof/>
        </w:rPr>
        <w:tab/>
      </w:r>
      <w:r>
        <w:rPr>
          <w:noProof/>
        </w:rPr>
        <w:fldChar w:fldCharType="begin" w:fldLock="1"/>
      </w:r>
      <w:r>
        <w:rPr>
          <w:noProof/>
        </w:rPr>
        <w:instrText xml:space="preserve"> PAGEREF _Toc210385204 \h </w:instrText>
      </w:r>
      <w:r>
        <w:rPr>
          <w:noProof/>
        </w:rPr>
      </w:r>
      <w:r>
        <w:rPr>
          <w:noProof/>
        </w:rPr>
        <w:fldChar w:fldCharType="separate"/>
      </w:r>
      <w:r>
        <w:rPr>
          <w:noProof/>
        </w:rPr>
        <w:t>476</w:t>
      </w:r>
      <w:r>
        <w:rPr>
          <w:noProof/>
        </w:rPr>
        <w:fldChar w:fldCharType="end"/>
      </w:r>
    </w:p>
    <w:p w14:paraId="4643F6B7" w14:textId="214AA7AE"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Group regroup using a preconfigured group</w:t>
      </w:r>
      <w:r>
        <w:rPr>
          <w:noProof/>
        </w:rPr>
        <w:tab/>
      </w:r>
      <w:r>
        <w:rPr>
          <w:noProof/>
        </w:rPr>
        <w:fldChar w:fldCharType="begin" w:fldLock="1"/>
      </w:r>
      <w:r>
        <w:rPr>
          <w:noProof/>
        </w:rPr>
        <w:instrText xml:space="preserve"> PAGEREF _Toc210385205 \h </w:instrText>
      </w:r>
      <w:r>
        <w:rPr>
          <w:noProof/>
        </w:rPr>
      </w:r>
      <w:r>
        <w:rPr>
          <w:noProof/>
        </w:rPr>
        <w:fldChar w:fldCharType="separate"/>
      </w:r>
      <w:r>
        <w:rPr>
          <w:noProof/>
        </w:rPr>
        <w:t>483</w:t>
      </w:r>
      <w:r>
        <w:rPr>
          <w:noProof/>
        </w:rPr>
        <w:fldChar w:fldCharType="end"/>
      </w:r>
    </w:p>
    <w:p w14:paraId="385C9542" w14:textId="18B0A340"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Requesting a group regroup using a preconfigured group / Removing a regroup using preconfigured group / Client Originated (CO)</w:t>
      </w:r>
      <w:r>
        <w:rPr>
          <w:noProof/>
        </w:rPr>
        <w:tab/>
      </w:r>
      <w:r>
        <w:rPr>
          <w:noProof/>
        </w:rPr>
        <w:fldChar w:fldCharType="begin" w:fldLock="1"/>
      </w:r>
      <w:r>
        <w:rPr>
          <w:noProof/>
        </w:rPr>
        <w:instrText xml:space="preserve"> PAGEREF _Toc210385206 \h </w:instrText>
      </w:r>
      <w:r>
        <w:rPr>
          <w:noProof/>
        </w:rPr>
      </w:r>
      <w:r>
        <w:rPr>
          <w:noProof/>
        </w:rPr>
        <w:fldChar w:fldCharType="separate"/>
      </w:r>
      <w:r>
        <w:rPr>
          <w:noProof/>
        </w:rPr>
        <w:t>483</w:t>
      </w:r>
      <w:r>
        <w:rPr>
          <w:noProof/>
        </w:rPr>
        <w:fldChar w:fldCharType="end"/>
      </w:r>
    </w:p>
    <w:p w14:paraId="52D6E974" w14:textId="2D2FC11C"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noProof/>
        </w:rPr>
        <w:tab/>
      </w:r>
      <w:r>
        <w:rPr>
          <w:noProof/>
        </w:rPr>
        <w:fldChar w:fldCharType="begin" w:fldLock="1"/>
      </w:r>
      <w:r>
        <w:rPr>
          <w:noProof/>
        </w:rPr>
        <w:instrText xml:space="preserve"> PAGEREF _Toc210385207 \h </w:instrText>
      </w:r>
      <w:r>
        <w:rPr>
          <w:noProof/>
        </w:rPr>
      </w:r>
      <w:r>
        <w:rPr>
          <w:noProof/>
        </w:rPr>
        <w:fldChar w:fldCharType="separate"/>
      </w:r>
      <w:r>
        <w:rPr>
          <w:noProof/>
        </w:rPr>
        <w:t>489</w:t>
      </w:r>
      <w:r>
        <w:rPr>
          <w:noProof/>
        </w:rPr>
        <w:fldChar w:fldCharType="end"/>
      </w:r>
    </w:p>
    <w:p w14:paraId="19C6F73C" w14:textId="301F6B00"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noProof/>
        </w:rPr>
        <w:tab/>
      </w:r>
      <w:r>
        <w:rPr>
          <w:noProof/>
        </w:rPr>
        <w:fldChar w:fldCharType="begin" w:fldLock="1"/>
      </w:r>
      <w:r>
        <w:rPr>
          <w:noProof/>
        </w:rPr>
        <w:instrText xml:space="preserve"> PAGEREF _Toc210385208 \h </w:instrText>
      </w:r>
      <w:r>
        <w:rPr>
          <w:noProof/>
        </w:rPr>
      </w:r>
      <w:r>
        <w:rPr>
          <w:noProof/>
        </w:rPr>
        <w:fldChar w:fldCharType="separate"/>
      </w:r>
      <w:r>
        <w:rPr>
          <w:noProof/>
        </w:rPr>
        <w:t>489</w:t>
      </w:r>
      <w:r>
        <w:rPr>
          <w:noProof/>
        </w:rPr>
        <w:fldChar w:fldCharType="end"/>
      </w:r>
    </w:p>
    <w:p w14:paraId="01078873" w14:textId="2464DC8D"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Creating a user regroup using preconfigured group / Removing a user regroup using preconfigured group / Client Terminated (CT)</w:t>
      </w:r>
      <w:r>
        <w:rPr>
          <w:noProof/>
        </w:rPr>
        <w:tab/>
      </w:r>
      <w:r>
        <w:rPr>
          <w:noProof/>
        </w:rPr>
        <w:fldChar w:fldCharType="begin" w:fldLock="1"/>
      </w:r>
      <w:r>
        <w:rPr>
          <w:noProof/>
        </w:rPr>
        <w:instrText xml:space="preserve"> PAGEREF _Toc210385209 \h </w:instrText>
      </w:r>
      <w:r>
        <w:rPr>
          <w:noProof/>
        </w:rPr>
      </w:r>
      <w:r>
        <w:rPr>
          <w:noProof/>
        </w:rPr>
        <w:fldChar w:fldCharType="separate"/>
      </w:r>
      <w:r>
        <w:rPr>
          <w:noProof/>
        </w:rPr>
        <w:t>489</w:t>
      </w:r>
      <w:r>
        <w:rPr>
          <w:noProof/>
        </w:rPr>
        <w:fldChar w:fldCharType="end"/>
      </w:r>
    </w:p>
    <w:p w14:paraId="190A5A7A" w14:textId="2AD0F5D4" w:rsidR="006B6205" w:rsidRDefault="006B620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Off-Network Test Scenarios</w:t>
      </w:r>
      <w:r>
        <w:rPr>
          <w:noProof/>
        </w:rPr>
        <w:tab/>
      </w:r>
      <w:r>
        <w:rPr>
          <w:noProof/>
        </w:rPr>
        <w:fldChar w:fldCharType="begin" w:fldLock="1"/>
      </w:r>
      <w:r>
        <w:rPr>
          <w:noProof/>
        </w:rPr>
        <w:instrText xml:space="preserve"> PAGEREF _Toc210385210 \h </w:instrText>
      </w:r>
      <w:r>
        <w:rPr>
          <w:noProof/>
        </w:rPr>
      </w:r>
      <w:r>
        <w:rPr>
          <w:noProof/>
        </w:rPr>
        <w:fldChar w:fldCharType="separate"/>
      </w:r>
      <w:r>
        <w:rPr>
          <w:noProof/>
        </w:rPr>
        <w:t>494</w:t>
      </w:r>
      <w:r>
        <w:rPr>
          <w:noProof/>
        </w:rPr>
        <w:fldChar w:fldCharType="end"/>
      </w:r>
    </w:p>
    <w:p w14:paraId="3D3DC4BA" w14:textId="45AEDE6A"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Short Data Service (SDS)</w:t>
      </w:r>
      <w:r>
        <w:rPr>
          <w:noProof/>
        </w:rPr>
        <w:tab/>
      </w:r>
      <w:r>
        <w:rPr>
          <w:noProof/>
        </w:rPr>
        <w:fldChar w:fldCharType="begin" w:fldLock="1"/>
      </w:r>
      <w:r>
        <w:rPr>
          <w:noProof/>
        </w:rPr>
        <w:instrText xml:space="preserve"> PAGEREF _Toc210385211 \h </w:instrText>
      </w:r>
      <w:r>
        <w:rPr>
          <w:noProof/>
        </w:rPr>
      </w:r>
      <w:r>
        <w:rPr>
          <w:noProof/>
        </w:rPr>
        <w:fldChar w:fldCharType="separate"/>
      </w:r>
      <w:r>
        <w:rPr>
          <w:noProof/>
        </w:rPr>
        <w:t>494</w:t>
      </w:r>
      <w:r>
        <w:rPr>
          <w:noProof/>
        </w:rPr>
        <w:fldChar w:fldCharType="end"/>
      </w:r>
    </w:p>
    <w:p w14:paraId="05B0E0B6" w14:textId="2B14DCF6"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One-to-one SDS message / Client Originated (CO)</w:t>
      </w:r>
      <w:r>
        <w:rPr>
          <w:noProof/>
        </w:rPr>
        <w:tab/>
      </w:r>
      <w:r>
        <w:rPr>
          <w:noProof/>
        </w:rPr>
        <w:fldChar w:fldCharType="begin" w:fldLock="1"/>
      </w:r>
      <w:r>
        <w:rPr>
          <w:noProof/>
        </w:rPr>
        <w:instrText xml:space="preserve"> PAGEREF _Toc210385212 \h </w:instrText>
      </w:r>
      <w:r>
        <w:rPr>
          <w:noProof/>
        </w:rPr>
      </w:r>
      <w:r>
        <w:rPr>
          <w:noProof/>
        </w:rPr>
        <w:fldChar w:fldCharType="separate"/>
      </w:r>
      <w:r>
        <w:rPr>
          <w:noProof/>
        </w:rPr>
        <w:t>494</w:t>
      </w:r>
      <w:r>
        <w:rPr>
          <w:noProof/>
        </w:rPr>
        <w:fldChar w:fldCharType="end"/>
      </w:r>
    </w:p>
    <w:p w14:paraId="6DA96CB2" w14:textId="39F2E73F"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One-to-one SDS message / Client Terminated (CT)</w:t>
      </w:r>
      <w:r>
        <w:rPr>
          <w:noProof/>
        </w:rPr>
        <w:tab/>
      </w:r>
      <w:r>
        <w:rPr>
          <w:noProof/>
        </w:rPr>
        <w:fldChar w:fldCharType="begin" w:fldLock="1"/>
      </w:r>
      <w:r>
        <w:rPr>
          <w:noProof/>
        </w:rPr>
        <w:instrText xml:space="preserve"> PAGEREF _Toc210385213 \h </w:instrText>
      </w:r>
      <w:r>
        <w:rPr>
          <w:noProof/>
        </w:rPr>
      </w:r>
      <w:r>
        <w:rPr>
          <w:noProof/>
        </w:rPr>
        <w:fldChar w:fldCharType="separate"/>
      </w:r>
      <w:r>
        <w:rPr>
          <w:noProof/>
        </w:rPr>
        <w:t>503</w:t>
      </w:r>
      <w:r>
        <w:rPr>
          <w:noProof/>
        </w:rPr>
        <w:fldChar w:fldCharType="end"/>
      </w:r>
    </w:p>
    <w:p w14:paraId="17BBECEA" w14:textId="6ECD8EBF"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Group SDS message / Client Originated (CO)</w:t>
      </w:r>
      <w:r>
        <w:rPr>
          <w:noProof/>
        </w:rPr>
        <w:tab/>
      </w:r>
      <w:r>
        <w:rPr>
          <w:noProof/>
        </w:rPr>
        <w:fldChar w:fldCharType="begin" w:fldLock="1"/>
      </w:r>
      <w:r>
        <w:rPr>
          <w:noProof/>
        </w:rPr>
        <w:instrText xml:space="preserve"> PAGEREF _Toc210385214 \h </w:instrText>
      </w:r>
      <w:r>
        <w:rPr>
          <w:noProof/>
        </w:rPr>
      </w:r>
      <w:r>
        <w:rPr>
          <w:noProof/>
        </w:rPr>
        <w:fldChar w:fldCharType="separate"/>
      </w:r>
      <w:r>
        <w:rPr>
          <w:noProof/>
        </w:rPr>
        <w:t>513</w:t>
      </w:r>
      <w:r>
        <w:rPr>
          <w:noProof/>
        </w:rPr>
        <w:fldChar w:fldCharType="end"/>
      </w:r>
    </w:p>
    <w:p w14:paraId="1F7C976A" w14:textId="5A980DB5"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Group SDS message / Client Terminated (CT)</w:t>
      </w:r>
      <w:r>
        <w:rPr>
          <w:noProof/>
        </w:rPr>
        <w:tab/>
      </w:r>
      <w:r>
        <w:rPr>
          <w:noProof/>
        </w:rPr>
        <w:fldChar w:fldCharType="begin" w:fldLock="1"/>
      </w:r>
      <w:r>
        <w:rPr>
          <w:noProof/>
        </w:rPr>
        <w:instrText xml:space="preserve"> PAGEREF _Toc210385215 \h </w:instrText>
      </w:r>
      <w:r>
        <w:rPr>
          <w:noProof/>
        </w:rPr>
      </w:r>
      <w:r>
        <w:rPr>
          <w:noProof/>
        </w:rPr>
        <w:fldChar w:fldCharType="separate"/>
      </w:r>
      <w:r>
        <w:rPr>
          <w:noProof/>
        </w:rPr>
        <w:t>522</w:t>
      </w:r>
      <w:r>
        <w:rPr>
          <w:noProof/>
        </w:rPr>
        <w:fldChar w:fldCharType="end"/>
      </w:r>
    </w:p>
    <w:p w14:paraId="09C97F26" w14:textId="7E7D58AC"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Enhanced Status (ES)</w:t>
      </w:r>
      <w:r>
        <w:rPr>
          <w:noProof/>
        </w:rPr>
        <w:tab/>
      </w:r>
      <w:r>
        <w:rPr>
          <w:noProof/>
        </w:rPr>
        <w:fldChar w:fldCharType="begin" w:fldLock="1"/>
      </w:r>
      <w:r>
        <w:rPr>
          <w:noProof/>
        </w:rPr>
        <w:instrText xml:space="preserve"> PAGEREF _Toc210385216 \h </w:instrText>
      </w:r>
      <w:r>
        <w:rPr>
          <w:noProof/>
        </w:rPr>
      </w:r>
      <w:r>
        <w:rPr>
          <w:noProof/>
        </w:rPr>
        <w:fldChar w:fldCharType="separate"/>
      </w:r>
      <w:r>
        <w:rPr>
          <w:noProof/>
        </w:rPr>
        <w:t>532</w:t>
      </w:r>
      <w:r>
        <w:rPr>
          <w:noProof/>
        </w:rPr>
        <w:fldChar w:fldCharType="end"/>
      </w:r>
    </w:p>
    <w:p w14:paraId="121F8CC7" w14:textId="39263897"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Off-network / Enhanced Status (ES) / Client Originated (CO)</w:t>
      </w:r>
      <w:r>
        <w:rPr>
          <w:noProof/>
        </w:rPr>
        <w:tab/>
      </w:r>
      <w:r>
        <w:rPr>
          <w:noProof/>
        </w:rPr>
        <w:fldChar w:fldCharType="begin" w:fldLock="1"/>
      </w:r>
      <w:r>
        <w:rPr>
          <w:noProof/>
        </w:rPr>
        <w:instrText xml:space="preserve"> PAGEREF _Toc210385217 \h </w:instrText>
      </w:r>
      <w:r>
        <w:rPr>
          <w:noProof/>
        </w:rPr>
      </w:r>
      <w:r>
        <w:rPr>
          <w:noProof/>
        </w:rPr>
        <w:fldChar w:fldCharType="separate"/>
      </w:r>
      <w:r>
        <w:rPr>
          <w:noProof/>
        </w:rPr>
        <w:t>532</w:t>
      </w:r>
      <w:r>
        <w:rPr>
          <w:noProof/>
        </w:rPr>
        <w:fldChar w:fldCharType="end"/>
      </w:r>
    </w:p>
    <w:p w14:paraId="5F687C11" w14:textId="15F19156"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Off-network / Enhanced Status (ES) / Client Terminated (CT)</w:t>
      </w:r>
      <w:r>
        <w:rPr>
          <w:noProof/>
        </w:rPr>
        <w:tab/>
      </w:r>
      <w:r>
        <w:rPr>
          <w:noProof/>
        </w:rPr>
        <w:fldChar w:fldCharType="begin" w:fldLock="1"/>
      </w:r>
      <w:r>
        <w:rPr>
          <w:noProof/>
        </w:rPr>
        <w:instrText xml:space="preserve"> PAGEREF _Toc210385218 \h </w:instrText>
      </w:r>
      <w:r>
        <w:rPr>
          <w:noProof/>
        </w:rPr>
      </w:r>
      <w:r>
        <w:rPr>
          <w:noProof/>
        </w:rPr>
        <w:fldChar w:fldCharType="separate"/>
      </w:r>
      <w:r>
        <w:rPr>
          <w:noProof/>
        </w:rPr>
        <w:t>539</w:t>
      </w:r>
      <w:r>
        <w:rPr>
          <w:noProof/>
        </w:rPr>
        <w:fldChar w:fldCharType="end"/>
      </w:r>
    </w:p>
    <w:p w14:paraId="466C86D8" w14:textId="01AC18CE"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_Toc210385219 \h </w:instrText>
      </w:r>
      <w:r>
        <w:rPr>
          <w:noProof/>
        </w:rPr>
      </w:r>
      <w:r>
        <w:rPr>
          <w:noProof/>
        </w:rPr>
        <w:fldChar w:fldCharType="separate"/>
      </w:r>
      <w:r>
        <w:rPr>
          <w:noProof/>
        </w:rPr>
        <w:t>544</w:t>
      </w:r>
      <w:r>
        <w:rPr>
          <w:noProof/>
        </w:rPr>
        <w:fldChar w:fldCharType="end"/>
      </w:r>
    </w:p>
    <w:p w14:paraId="4C7DF12C" w14:textId="35E8C253"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Alert / Emergency Alert Retransmission / Cancel Emergency Alert / Client Originated (CO)</w:t>
      </w:r>
      <w:r>
        <w:rPr>
          <w:noProof/>
        </w:rPr>
        <w:tab/>
      </w:r>
      <w:r>
        <w:rPr>
          <w:noProof/>
        </w:rPr>
        <w:fldChar w:fldCharType="begin" w:fldLock="1"/>
      </w:r>
      <w:r>
        <w:rPr>
          <w:noProof/>
        </w:rPr>
        <w:instrText xml:space="preserve"> PAGEREF _Toc210385220 \h </w:instrText>
      </w:r>
      <w:r>
        <w:rPr>
          <w:noProof/>
        </w:rPr>
      </w:r>
      <w:r>
        <w:rPr>
          <w:noProof/>
        </w:rPr>
        <w:fldChar w:fldCharType="separate"/>
      </w:r>
      <w:r>
        <w:rPr>
          <w:noProof/>
        </w:rPr>
        <w:t>544</w:t>
      </w:r>
      <w:r>
        <w:rPr>
          <w:noProof/>
        </w:rPr>
        <w:fldChar w:fldCharType="end"/>
      </w:r>
    </w:p>
    <w:p w14:paraId="169A039F" w14:textId="1E550BE3" w:rsidR="006B6205" w:rsidRDefault="006B6205">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Alert / Emergency Alert Retransmission / Cancel Emergency Alert / Client Terminated (CT)</w:t>
      </w:r>
      <w:r>
        <w:rPr>
          <w:noProof/>
        </w:rPr>
        <w:tab/>
      </w:r>
      <w:r>
        <w:rPr>
          <w:noProof/>
        </w:rPr>
        <w:fldChar w:fldCharType="begin" w:fldLock="1"/>
      </w:r>
      <w:r>
        <w:rPr>
          <w:noProof/>
        </w:rPr>
        <w:instrText xml:space="preserve"> PAGEREF _Toc210385221 \h </w:instrText>
      </w:r>
      <w:r>
        <w:rPr>
          <w:noProof/>
        </w:rPr>
      </w:r>
      <w:r>
        <w:rPr>
          <w:noProof/>
        </w:rPr>
        <w:fldChar w:fldCharType="separate"/>
      </w:r>
      <w:r>
        <w:rPr>
          <w:noProof/>
        </w:rPr>
        <w:t>549</w:t>
      </w:r>
      <w:r>
        <w:rPr>
          <w:noProof/>
        </w:rPr>
        <w:fldChar w:fldCharType="end"/>
      </w:r>
    </w:p>
    <w:p w14:paraId="2D89AE0C" w14:textId="3A04240B" w:rsidR="006B6205" w:rsidRDefault="006B620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Test Files</w:t>
      </w:r>
      <w:r>
        <w:rPr>
          <w:noProof/>
        </w:rPr>
        <w:tab/>
      </w:r>
      <w:r>
        <w:rPr>
          <w:noProof/>
        </w:rPr>
        <w:fldChar w:fldCharType="begin" w:fldLock="1"/>
      </w:r>
      <w:r>
        <w:rPr>
          <w:noProof/>
        </w:rPr>
        <w:instrText xml:space="preserve"> PAGEREF _Toc210385222 \h </w:instrText>
      </w:r>
      <w:r>
        <w:rPr>
          <w:noProof/>
        </w:rPr>
      </w:r>
      <w:r>
        <w:rPr>
          <w:noProof/>
        </w:rPr>
        <w:fldChar w:fldCharType="separate"/>
      </w:r>
      <w:r>
        <w:rPr>
          <w:noProof/>
        </w:rPr>
        <w:t>554</w:t>
      </w:r>
      <w:r>
        <w:rPr>
          <w:noProof/>
        </w:rPr>
        <w:fldChar w:fldCharType="end"/>
      </w:r>
    </w:p>
    <w:p w14:paraId="15E6E08C" w14:textId="0A7354B5" w:rsidR="006B6205" w:rsidRDefault="006B620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_Toc210385223 \h </w:instrText>
      </w:r>
      <w:r>
        <w:rPr>
          <w:noProof/>
        </w:rPr>
      </w:r>
      <w:r>
        <w:rPr>
          <w:noProof/>
        </w:rPr>
        <w:fldChar w:fldCharType="separate"/>
      </w:r>
      <w:r>
        <w:rPr>
          <w:noProof/>
        </w:rPr>
        <w:t>554</w:t>
      </w:r>
      <w:r>
        <w:rPr>
          <w:noProof/>
        </w:rPr>
        <w:fldChar w:fldCharType="end"/>
      </w:r>
    </w:p>
    <w:p w14:paraId="55411AB3" w14:textId="6819DC79" w:rsidR="006B6205" w:rsidRDefault="006B620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Test files for client originated file distribution</w:t>
      </w:r>
      <w:r>
        <w:rPr>
          <w:noProof/>
        </w:rPr>
        <w:tab/>
      </w:r>
      <w:r>
        <w:rPr>
          <w:noProof/>
        </w:rPr>
        <w:fldChar w:fldCharType="begin" w:fldLock="1"/>
      </w:r>
      <w:r>
        <w:rPr>
          <w:noProof/>
        </w:rPr>
        <w:instrText xml:space="preserve"> PAGEREF _Toc210385224 \h </w:instrText>
      </w:r>
      <w:r>
        <w:rPr>
          <w:noProof/>
        </w:rPr>
      </w:r>
      <w:r>
        <w:rPr>
          <w:noProof/>
        </w:rPr>
        <w:fldChar w:fldCharType="separate"/>
      </w:r>
      <w:r>
        <w:rPr>
          <w:noProof/>
        </w:rPr>
        <w:t>554</w:t>
      </w:r>
      <w:r>
        <w:rPr>
          <w:noProof/>
        </w:rPr>
        <w:fldChar w:fldCharType="end"/>
      </w:r>
    </w:p>
    <w:p w14:paraId="3DAA1593" w14:textId="0A2583B8"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Test File 1 for CO FD</w:t>
      </w:r>
      <w:r>
        <w:rPr>
          <w:noProof/>
        </w:rPr>
        <w:tab/>
      </w:r>
      <w:r>
        <w:rPr>
          <w:noProof/>
        </w:rPr>
        <w:fldChar w:fldCharType="begin" w:fldLock="1"/>
      </w:r>
      <w:r>
        <w:rPr>
          <w:noProof/>
        </w:rPr>
        <w:instrText xml:space="preserve"> PAGEREF _Toc210385225 \h </w:instrText>
      </w:r>
      <w:r>
        <w:rPr>
          <w:noProof/>
        </w:rPr>
      </w:r>
      <w:r>
        <w:rPr>
          <w:noProof/>
        </w:rPr>
        <w:fldChar w:fldCharType="separate"/>
      </w:r>
      <w:r>
        <w:rPr>
          <w:noProof/>
        </w:rPr>
        <w:t>554</w:t>
      </w:r>
      <w:r>
        <w:rPr>
          <w:noProof/>
        </w:rPr>
        <w:fldChar w:fldCharType="end"/>
      </w:r>
    </w:p>
    <w:p w14:paraId="410A8C5B" w14:textId="5A88761B"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Test File 2 for CO FD</w:t>
      </w:r>
      <w:r>
        <w:rPr>
          <w:noProof/>
        </w:rPr>
        <w:tab/>
      </w:r>
      <w:r>
        <w:rPr>
          <w:noProof/>
        </w:rPr>
        <w:fldChar w:fldCharType="begin" w:fldLock="1"/>
      </w:r>
      <w:r>
        <w:rPr>
          <w:noProof/>
        </w:rPr>
        <w:instrText xml:space="preserve"> PAGEREF _Toc210385226 \h </w:instrText>
      </w:r>
      <w:r>
        <w:rPr>
          <w:noProof/>
        </w:rPr>
      </w:r>
      <w:r>
        <w:rPr>
          <w:noProof/>
        </w:rPr>
        <w:fldChar w:fldCharType="separate"/>
      </w:r>
      <w:r>
        <w:rPr>
          <w:noProof/>
        </w:rPr>
        <w:t>554</w:t>
      </w:r>
      <w:r>
        <w:rPr>
          <w:noProof/>
        </w:rPr>
        <w:fldChar w:fldCharType="end"/>
      </w:r>
    </w:p>
    <w:p w14:paraId="4CB764BC" w14:textId="50E864B5" w:rsidR="006B6205" w:rsidRDefault="006B6205">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Test files for client terminated file distribution</w:t>
      </w:r>
      <w:r>
        <w:rPr>
          <w:noProof/>
        </w:rPr>
        <w:tab/>
      </w:r>
      <w:r>
        <w:rPr>
          <w:noProof/>
        </w:rPr>
        <w:fldChar w:fldCharType="begin" w:fldLock="1"/>
      </w:r>
      <w:r>
        <w:rPr>
          <w:noProof/>
        </w:rPr>
        <w:instrText xml:space="preserve"> PAGEREF _Toc210385227 \h </w:instrText>
      </w:r>
      <w:r>
        <w:rPr>
          <w:noProof/>
        </w:rPr>
      </w:r>
      <w:r>
        <w:rPr>
          <w:noProof/>
        </w:rPr>
        <w:fldChar w:fldCharType="separate"/>
      </w:r>
      <w:r>
        <w:rPr>
          <w:noProof/>
        </w:rPr>
        <w:t>554</w:t>
      </w:r>
      <w:r>
        <w:rPr>
          <w:noProof/>
        </w:rPr>
        <w:fldChar w:fldCharType="end"/>
      </w:r>
    </w:p>
    <w:p w14:paraId="32A06CCB" w14:textId="1E761489"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Test File 1 for CT FD</w:t>
      </w:r>
      <w:r>
        <w:rPr>
          <w:noProof/>
        </w:rPr>
        <w:tab/>
      </w:r>
      <w:r>
        <w:rPr>
          <w:noProof/>
        </w:rPr>
        <w:fldChar w:fldCharType="begin" w:fldLock="1"/>
      </w:r>
      <w:r>
        <w:rPr>
          <w:noProof/>
        </w:rPr>
        <w:instrText xml:space="preserve"> PAGEREF _Toc210385228 \h </w:instrText>
      </w:r>
      <w:r>
        <w:rPr>
          <w:noProof/>
        </w:rPr>
      </w:r>
      <w:r>
        <w:rPr>
          <w:noProof/>
        </w:rPr>
        <w:fldChar w:fldCharType="separate"/>
      </w:r>
      <w:r>
        <w:rPr>
          <w:noProof/>
        </w:rPr>
        <w:t>554</w:t>
      </w:r>
      <w:r>
        <w:rPr>
          <w:noProof/>
        </w:rPr>
        <w:fldChar w:fldCharType="end"/>
      </w:r>
    </w:p>
    <w:p w14:paraId="4F7A822F" w14:textId="6BDF7D77" w:rsidR="006B6205" w:rsidRDefault="006B6205">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Test File 2 for CT FD</w:t>
      </w:r>
      <w:r>
        <w:rPr>
          <w:noProof/>
        </w:rPr>
        <w:tab/>
      </w:r>
      <w:r>
        <w:rPr>
          <w:noProof/>
        </w:rPr>
        <w:fldChar w:fldCharType="begin" w:fldLock="1"/>
      </w:r>
      <w:r>
        <w:rPr>
          <w:noProof/>
        </w:rPr>
        <w:instrText xml:space="preserve"> PAGEREF _Toc210385229 \h </w:instrText>
      </w:r>
      <w:r>
        <w:rPr>
          <w:noProof/>
        </w:rPr>
      </w:r>
      <w:r>
        <w:rPr>
          <w:noProof/>
        </w:rPr>
        <w:fldChar w:fldCharType="separate"/>
      </w:r>
      <w:r>
        <w:rPr>
          <w:noProof/>
        </w:rPr>
        <w:t>555</w:t>
      </w:r>
      <w:r>
        <w:rPr>
          <w:noProof/>
        </w:rPr>
        <w:fldChar w:fldCharType="end"/>
      </w:r>
    </w:p>
    <w:p w14:paraId="29E12822" w14:textId="7BE50EC3" w:rsidR="006B6205" w:rsidRDefault="006B620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fldLock="1"/>
      </w:r>
      <w:r>
        <w:rPr>
          <w:noProof/>
        </w:rPr>
        <w:instrText xml:space="preserve"> PAGEREF _Toc210385230 \h </w:instrText>
      </w:r>
      <w:r>
        <w:rPr>
          <w:noProof/>
        </w:rPr>
      </w:r>
      <w:r>
        <w:rPr>
          <w:noProof/>
        </w:rPr>
        <w:fldChar w:fldCharType="separate"/>
      </w:r>
      <w:r>
        <w:rPr>
          <w:noProof/>
        </w:rPr>
        <w:t>556</w:t>
      </w:r>
      <w:r>
        <w:rPr>
          <w:noProof/>
        </w:rPr>
        <w:fldChar w:fldCharType="end"/>
      </w:r>
    </w:p>
    <w:p w14:paraId="0B9E3498" w14:textId="3DCD58C6" w:rsidR="00080512" w:rsidRPr="004D3578" w:rsidRDefault="004D3578">
      <w:r w:rsidRPr="004D3578">
        <w:rPr>
          <w:noProof/>
          <w:sz w:val="22"/>
        </w:rPr>
        <w:fldChar w:fldCharType="end"/>
      </w:r>
    </w:p>
    <w:p w14:paraId="7BF7C178" w14:textId="155595F6" w:rsidR="00711107" w:rsidRPr="00BB7C8E" w:rsidRDefault="001A4252" w:rsidP="001A4252">
      <w:pPr>
        <w:spacing w:after="0"/>
        <w:rPr>
          <w:i/>
        </w:rPr>
      </w:pPr>
      <w:r>
        <w:br w:type="page"/>
      </w:r>
    </w:p>
    <w:p w14:paraId="1CB93987" w14:textId="77777777" w:rsidR="00711107" w:rsidRDefault="00711107" w:rsidP="00711107">
      <w:pPr>
        <w:pStyle w:val="Heading1"/>
      </w:pPr>
      <w:bookmarkStart w:id="16" w:name="foreword"/>
      <w:bookmarkStart w:id="17" w:name="_Toc210385121"/>
      <w:bookmarkEnd w:id="16"/>
      <w:r w:rsidRPr="004D3578">
        <w:t>Foreword</w:t>
      </w:r>
      <w:bookmarkEnd w:id="17"/>
    </w:p>
    <w:p w14:paraId="3088AD7A" w14:textId="77777777" w:rsidR="00711107" w:rsidRPr="004D3578" w:rsidRDefault="00711107" w:rsidP="00711107">
      <w:r w:rsidRPr="004D3578">
        <w:t xml:space="preserve">This Technical </w:t>
      </w:r>
      <w:bookmarkStart w:id="18" w:name="spectype3"/>
      <w:r w:rsidRPr="00BD2328">
        <w:t>Specification</w:t>
      </w:r>
      <w:bookmarkEnd w:id="18"/>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2BADFBD5" w:rsidR="00711107" w:rsidRPr="00C152FE" w:rsidRDefault="00711107" w:rsidP="00711107">
      <w:pPr>
        <w:pStyle w:val="B1"/>
      </w:pPr>
      <w:r w:rsidRPr="006640C0">
        <w:tab/>
      </w:r>
      <w:r w:rsidRPr="00C152FE">
        <w:t>3GPP TS 37.579-6</w:t>
      </w:r>
      <w:r w:rsidR="00C152FE" w:rsidRPr="00C152FE">
        <w:t xml:space="preserve"> [25]</w:t>
      </w:r>
      <w:r w:rsidRPr="00C152FE">
        <w:t>: "Mission Critical (MC) services: Mission Critical Video (MCVideo) User Equipment (UE) Protocol conformance specification"</w:t>
      </w:r>
    </w:p>
    <w:p w14:paraId="59033686" w14:textId="03C8D9F5" w:rsidR="00711107" w:rsidRPr="00C152FE" w:rsidRDefault="00711107" w:rsidP="00711107">
      <w:pPr>
        <w:pStyle w:val="B1"/>
        <w:rPr>
          <w:b/>
          <w:bCs/>
        </w:rPr>
      </w:pPr>
      <w:r w:rsidRPr="006640C0">
        <w:tab/>
      </w:r>
      <w:r w:rsidRPr="00C152FE">
        <w:rPr>
          <w:b/>
          <w:bCs/>
        </w:rPr>
        <w:t>3GPP TS 37.579-7: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19" w:name="introduction"/>
      <w:bookmarkEnd w:id="19"/>
      <w:r w:rsidRPr="004D3578">
        <w:br w:type="page"/>
      </w:r>
      <w:bookmarkStart w:id="20" w:name="scope"/>
      <w:bookmarkStart w:id="21" w:name="_Toc210385122"/>
      <w:bookmarkEnd w:id="20"/>
      <w:r w:rsidRPr="004D3578">
        <w:t>1</w:t>
      </w:r>
      <w:r w:rsidRPr="004D3578">
        <w:tab/>
        <w:t>Scope</w:t>
      </w:r>
      <w:bookmarkEnd w:id="21"/>
    </w:p>
    <w:p w14:paraId="6A18FA6F" w14:textId="40C87FD7" w:rsidR="00AE351E" w:rsidRPr="001C0FC4" w:rsidRDefault="00AE351E" w:rsidP="00AE351E">
      <w:bookmarkStart w:id="22" w:name="references"/>
      <w:bookmarkEnd w:id="22"/>
      <w:r w:rsidRPr="001C0FC4">
        <w:t>The present document specifies the protocol conformance testing for testing a MCData Client for compliance to the Mission Critical Data (MCData)  protocol requirements defined by 3GPP.</w:t>
      </w:r>
    </w:p>
    <w:p w14:paraId="5B4C5D39" w14:textId="77777777" w:rsidR="00AE351E" w:rsidRPr="001C0FC4" w:rsidRDefault="00AE351E" w:rsidP="00AE351E">
      <w:r w:rsidRPr="001C0FC4">
        <w:t>In particular the present document contains:</w:t>
      </w:r>
    </w:p>
    <w:p w14:paraId="1BA138F0" w14:textId="77777777" w:rsidR="00AE351E" w:rsidRPr="001C0FC4" w:rsidRDefault="00AE351E" w:rsidP="00AE351E">
      <w:pPr>
        <w:pStyle w:val="B1"/>
      </w:pPr>
      <w:r w:rsidRPr="001C0FC4">
        <w:t>-</w:t>
      </w:r>
      <w:r w:rsidRPr="001C0FC4">
        <w:tab/>
        <w:t>the overall test structure;</w:t>
      </w:r>
    </w:p>
    <w:p w14:paraId="131211E0" w14:textId="77777777" w:rsidR="00AE351E" w:rsidRPr="001C0FC4" w:rsidRDefault="00AE351E" w:rsidP="00AE351E">
      <w:pPr>
        <w:pStyle w:val="B1"/>
      </w:pPr>
      <w:r w:rsidRPr="001C0FC4">
        <w:t>-</w:t>
      </w:r>
      <w:r w:rsidRPr="001C0FC4">
        <w:tab/>
        <w:t>the test configurations;</w:t>
      </w:r>
    </w:p>
    <w:p w14:paraId="37448B2D" w14:textId="77777777" w:rsidR="00AE351E" w:rsidRPr="001C0FC4" w:rsidRDefault="00AE351E" w:rsidP="00AE351E">
      <w:pPr>
        <w:pStyle w:val="B1"/>
      </w:pPr>
      <w:r w:rsidRPr="001C0FC4">
        <w:t>-</w:t>
      </w:r>
      <w:r w:rsidRPr="001C0FC4">
        <w:tab/>
        <w:t>the conformance requirement and reference to the core specifications;</w:t>
      </w:r>
    </w:p>
    <w:p w14:paraId="5B9C1E27" w14:textId="77777777" w:rsidR="00AE351E" w:rsidRPr="001C0FC4" w:rsidRDefault="00AE351E" w:rsidP="00AE351E">
      <w:pPr>
        <w:pStyle w:val="B1"/>
      </w:pPr>
      <w:r w:rsidRPr="001C0FC4">
        <w:t>-</w:t>
      </w:r>
      <w:r w:rsidRPr="001C0FC4">
        <w:tab/>
        <w:t>the test purposes; and</w:t>
      </w:r>
    </w:p>
    <w:p w14:paraId="0F3DB216" w14:textId="77777777" w:rsidR="00AE351E" w:rsidRPr="001C0FC4" w:rsidRDefault="00AE351E" w:rsidP="00AE351E">
      <w:pPr>
        <w:pStyle w:val="B1"/>
      </w:pPr>
      <w:r w:rsidRPr="001C0FC4">
        <w:t>-</w:t>
      </w:r>
      <w:r w:rsidRPr="001C0FC4">
        <w:tab/>
        <w:t>a brief description of the test procedure, the specific test requirements and short message exchange table.</w:t>
      </w:r>
    </w:p>
    <w:p w14:paraId="4CE5A964" w14:textId="77777777" w:rsidR="00AE351E" w:rsidRPr="001C0FC4" w:rsidRDefault="00AE351E" w:rsidP="00AE351E">
      <w:r w:rsidRPr="001C0FC4">
        <w:t>The present document is valid for MCData Clients implemented according to 3GPP releases starting from Release 13 up to the Release indicated on the cover page of the present document.</w:t>
      </w:r>
    </w:p>
    <w:p w14:paraId="21A05266" w14:textId="77777777" w:rsidR="00AE351E" w:rsidRPr="001C0FC4" w:rsidRDefault="00AE351E" w:rsidP="00AE351E">
      <w:r w:rsidRPr="001C0FC4">
        <w:t>The following information relevant to testing specified in the present document could be found in accompanying specifications:</w:t>
      </w:r>
    </w:p>
    <w:p w14:paraId="1E85CA34" w14:textId="2E8DC714" w:rsidR="00AE351E" w:rsidRPr="001C0FC4" w:rsidRDefault="00AE351E" w:rsidP="00AE351E">
      <w:pPr>
        <w:pStyle w:val="B1"/>
      </w:pPr>
      <w:r w:rsidRPr="001C0FC4">
        <w:t>-</w:t>
      </w:r>
      <w:r w:rsidRPr="001C0FC4">
        <w:tab/>
        <w:t>default setting of the test parameters TS </w:t>
      </w:r>
      <w:r w:rsidR="009E3E20">
        <w:t>37.579</w:t>
      </w:r>
      <w:r w:rsidRPr="001C0FC4">
        <w:t>-1 [2];</w:t>
      </w:r>
    </w:p>
    <w:p w14:paraId="0DAAFABF" w14:textId="11BD523F" w:rsidR="00AE351E" w:rsidRPr="001C0FC4" w:rsidRDefault="00AE351E" w:rsidP="00AE351E">
      <w:pPr>
        <w:pStyle w:val="B1"/>
      </w:pPr>
      <w:r w:rsidRPr="001C0FC4">
        <w:t>-</w:t>
      </w:r>
      <w:r w:rsidRPr="001C0FC4">
        <w:tab/>
        <w:t>Implementation Conformance Statement (ICS) TS </w:t>
      </w:r>
      <w:r w:rsidR="009E3E20">
        <w:t>37.579</w:t>
      </w:r>
      <w:r w:rsidRPr="001C0FC4">
        <w:t>-4 [4] and Implementation eXtra Information for Testing (IXIT) TS </w:t>
      </w:r>
      <w:r w:rsidR="009E3E20">
        <w:t>37.579</w:t>
      </w:r>
      <w:r w:rsidRPr="001C0FC4">
        <w:t>-5 [5];</w:t>
      </w:r>
    </w:p>
    <w:p w14:paraId="73621A4B" w14:textId="1F9E5593" w:rsidR="00AE351E" w:rsidRPr="001C0FC4" w:rsidRDefault="00AE351E" w:rsidP="00AE351E">
      <w:pPr>
        <w:pStyle w:val="B1"/>
      </w:pPr>
      <w:r w:rsidRPr="001C0FC4">
        <w:t>-</w:t>
      </w:r>
      <w:r w:rsidRPr="001C0FC4">
        <w:tab/>
        <w:t>the applicability of each test case TS </w:t>
      </w:r>
      <w:r w:rsidR="009E3E20">
        <w:t>37.579</w:t>
      </w:r>
      <w:r w:rsidRPr="001C0FC4">
        <w:t>-4 [4].</w:t>
      </w:r>
    </w:p>
    <w:p w14:paraId="1597B632" w14:textId="6F01E99C" w:rsidR="00AE351E" w:rsidRPr="001C0FC4" w:rsidRDefault="00AE351E" w:rsidP="00AE351E">
      <w:r w:rsidRPr="001C0FC4">
        <w:t xml:space="preserve">The test cases are expected to be executed through the 3GPP radio interface. The present document does not specify the protocol conformance testing for the </w:t>
      </w:r>
      <w:r w:rsidR="00063683" w:rsidRPr="00063683">
        <w:t>3GPP</w:t>
      </w:r>
      <w:r w:rsidRPr="001C0FC4">
        <w:t xml:space="preserve"> bearers which carry the MCData data sent or received by the MCData Client and which are required to be supported by the UE in which the MCData Client is installed. This is defined in TS 36.523-1 [6]</w:t>
      </w:r>
      <w:r w:rsidR="00063683" w:rsidRPr="00063683">
        <w:t xml:space="preserve"> for EPS (LTE) or TS 38.523-1 [45] for NR/5GC</w:t>
      </w:r>
      <w:r w:rsidRPr="001C0FC4">
        <w:t>.</w:t>
      </w:r>
    </w:p>
    <w:p w14:paraId="783554E2" w14:textId="77777777" w:rsidR="00AE351E" w:rsidRPr="001C0FC4" w:rsidRDefault="00AE351E" w:rsidP="00AE351E">
      <w:r w:rsidRPr="001C0FC4">
        <w:t>According to 3GPP drafting rules, the references clause shall list only documents that are explicitly mentioned in the deliverable. This reference is not used within the document and thus shall be removed from references clause.</w:t>
      </w:r>
    </w:p>
    <w:p w14:paraId="5A68F8C6" w14:textId="77777777" w:rsidR="00711107" w:rsidRPr="004D3578" w:rsidRDefault="00711107" w:rsidP="00711107">
      <w:pPr>
        <w:pStyle w:val="Heading1"/>
      </w:pPr>
      <w:bookmarkStart w:id="23" w:name="_Toc210385123"/>
      <w:r w:rsidRPr="004D3578">
        <w:t>2</w:t>
      </w:r>
      <w:r w:rsidRPr="004D3578">
        <w:tab/>
        <w:t>References</w:t>
      </w:r>
      <w:bookmarkEnd w:id="23"/>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7833CFD" w14:textId="77777777" w:rsidR="00B922F4" w:rsidRPr="001C0FC4" w:rsidRDefault="00B922F4" w:rsidP="00B922F4">
      <w:pPr>
        <w:pStyle w:val="EX"/>
      </w:pPr>
      <w:r w:rsidRPr="001C0FC4">
        <w:t>[1]</w:t>
      </w:r>
      <w:r w:rsidRPr="001C0FC4">
        <w:tab/>
        <w:t>3GPP TR 21.905: "Vocabulary for 3GPP Specifications".</w:t>
      </w:r>
    </w:p>
    <w:p w14:paraId="40C79452" w14:textId="4653A08B" w:rsidR="00B922F4" w:rsidRPr="001C0FC4" w:rsidRDefault="00B922F4" w:rsidP="00B922F4">
      <w:pPr>
        <w:pStyle w:val="EX"/>
      </w:pPr>
      <w:r w:rsidRPr="001C0FC4">
        <w:t>[2]</w:t>
      </w:r>
      <w:r w:rsidRPr="001C0FC4">
        <w:tab/>
        <w:t>3GPP TS </w:t>
      </w:r>
      <w:r w:rsidR="009E3E20">
        <w:t>37.579</w:t>
      </w:r>
      <w:r w:rsidRPr="001C0FC4">
        <w:t>-1: "Mission Critical (MC) services; Part 1: Common test environment".</w:t>
      </w:r>
    </w:p>
    <w:p w14:paraId="4391E288" w14:textId="4C1F5F1D" w:rsidR="00B922F4" w:rsidRPr="001C0FC4" w:rsidRDefault="00B922F4" w:rsidP="00B922F4">
      <w:pPr>
        <w:pStyle w:val="EX"/>
      </w:pPr>
      <w:r w:rsidRPr="001C0FC4">
        <w:t>[3]</w:t>
      </w:r>
      <w:r w:rsidRPr="001C0FC4">
        <w:tab/>
      </w:r>
      <w:r>
        <w:t>Void.</w:t>
      </w:r>
    </w:p>
    <w:p w14:paraId="4EAC65F4" w14:textId="488B6697" w:rsidR="00B922F4" w:rsidRPr="001C0FC4" w:rsidRDefault="00B922F4" w:rsidP="00B922F4">
      <w:pPr>
        <w:pStyle w:val="EX"/>
      </w:pPr>
      <w:r w:rsidRPr="001C0FC4">
        <w:t>[4]</w:t>
      </w:r>
      <w:r w:rsidRPr="001C0FC4">
        <w:tab/>
        <w:t>3GPP TS </w:t>
      </w:r>
      <w:r w:rsidR="009E3E20">
        <w:t>37.579</w:t>
      </w:r>
      <w:r w:rsidRPr="001C0FC4">
        <w:t>-4: " Mission Critical (MC) services; Part 4: Test Applicability and Implementation Conformance Statement (ICS).</w:t>
      </w:r>
    </w:p>
    <w:p w14:paraId="46D026B8" w14:textId="34C567E4" w:rsidR="00B922F4" w:rsidRPr="001C0FC4" w:rsidRDefault="00B922F4" w:rsidP="00B922F4">
      <w:pPr>
        <w:pStyle w:val="EX"/>
      </w:pPr>
      <w:r w:rsidRPr="001C0FC4">
        <w:t>[5]</w:t>
      </w:r>
      <w:r w:rsidRPr="001C0FC4">
        <w:tab/>
        <w:t>3GPP TS </w:t>
      </w:r>
      <w:r w:rsidR="009E3E20">
        <w:t>37.579</w:t>
      </w:r>
      <w:r w:rsidRPr="001C0FC4">
        <w:t>-5: "Mission Critical (MC) services; Part 5: Abstract test suite (ATS)".</w:t>
      </w:r>
    </w:p>
    <w:p w14:paraId="3A6A3BF5" w14:textId="77777777" w:rsidR="00B922F4" w:rsidRPr="001C0FC4" w:rsidRDefault="00B922F4" w:rsidP="00B922F4">
      <w:pPr>
        <w:pStyle w:val="EX"/>
      </w:pPr>
      <w:r w:rsidRPr="001C0FC4">
        <w:t>[6]</w:t>
      </w:r>
      <w:r w:rsidRPr="001C0FC4">
        <w:tab/>
        <w:t>3GPP TS 36.523-1: "Evolved Universal Terrestrial Radio Access (E-UTRA) and Evolved Packet Core (EPC); User Equipment (UE) conformance specification; Part 1: Protocol conformance specification".</w:t>
      </w:r>
    </w:p>
    <w:p w14:paraId="188AFB0D" w14:textId="77777777" w:rsidR="00B922F4" w:rsidRPr="001C0FC4" w:rsidRDefault="00B922F4" w:rsidP="00B922F4">
      <w:pPr>
        <w:pStyle w:val="EX"/>
      </w:pPr>
      <w:r w:rsidRPr="001C0FC4">
        <w:t>[7]</w:t>
      </w:r>
      <w:r w:rsidRPr="001C0FC4">
        <w:tab/>
        <w:t>Void</w:t>
      </w:r>
    </w:p>
    <w:p w14:paraId="26CDDB6B" w14:textId="77777777" w:rsidR="00B922F4" w:rsidRPr="001C0FC4" w:rsidRDefault="00B922F4" w:rsidP="00B922F4">
      <w:pPr>
        <w:pStyle w:val="EX"/>
      </w:pPr>
      <w:r w:rsidRPr="001C0FC4">
        <w:t>[8]</w:t>
      </w:r>
      <w:r w:rsidRPr="001C0FC4">
        <w:tab/>
        <w:t>Void</w:t>
      </w:r>
    </w:p>
    <w:p w14:paraId="42676C77" w14:textId="77777777" w:rsidR="00B922F4" w:rsidRPr="001C0FC4" w:rsidRDefault="00B922F4" w:rsidP="00B922F4">
      <w:pPr>
        <w:pStyle w:val="EX"/>
      </w:pPr>
      <w:r w:rsidRPr="001C0FC4">
        <w:t>[9]</w:t>
      </w:r>
      <w:r w:rsidRPr="001C0FC4">
        <w:tab/>
        <w:t>3GPP TS 24.379: "Mission Critical Push To Talk (MCPTT) call control; Protocol specification".</w:t>
      </w:r>
    </w:p>
    <w:p w14:paraId="14B8EDD8" w14:textId="77777777" w:rsidR="00B922F4" w:rsidRPr="001C0FC4" w:rsidRDefault="00B922F4" w:rsidP="00B922F4">
      <w:pPr>
        <w:pStyle w:val="EX"/>
      </w:pPr>
      <w:r w:rsidRPr="001C0FC4">
        <w:t>[10]</w:t>
      </w:r>
      <w:r w:rsidRPr="001C0FC4">
        <w:tab/>
        <w:t>Void</w:t>
      </w:r>
    </w:p>
    <w:p w14:paraId="15893E6E" w14:textId="77777777" w:rsidR="00B922F4" w:rsidRPr="001C0FC4" w:rsidRDefault="00B922F4" w:rsidP="00B922F4">
      <w:pPr>
        <w:pStyle w:val="EX"/>
      </w:pPr>
      <w:r w:rsidRPr="001C0FC4">
        <w:t>[11]</w:t>
      </w:r>
      <w:r w:rsidRPr="001C0FC4">
        <w:tab/>
        <w:t>3GPP TS 24.481: "Mission Critical Services (MCS) group management; Protocol specification".</w:t>
      </w:r>
    </w:p>
    <w:p w14:paraId="4D2CB5F6" w14:textId="77777777" w:rsidR="00B922F4" w:rsidRPr="001C0FC4" w:rsidRDefault="00B922F4" w:rsidP="00B922F4">
      <w:pPr>
        <w:pStyle w:val="EX"/>
      </w:pPr>
      <w:r w:rsidRPr="001C0FC4">
        <w:t>[12]</w:t>
      </w:r>
      <w:r w:rsidRPr="001C0FC4">
        <w:tab/>
        <w:t>3GPP TS 24.482: "Mission Critical Services (MCS) identity management; Protocol specification".</w:t>
      </w:r>
    </w:p>
    <w:p w14:paraId="474D7A74" w14:textId="77777777" w:rsidR="00B922F4" w:rsidRPr="001C0FC4" w:rsidRDefault="00B922F4" w:rsidP="00B922F4">
      <w:pPr>
        <w:pStyle w:val="EX"/>
      </w:pPr>
      <w:r w:rsidRPr="001C0FC4">
        <w:t>[13]</w:t>
      </w:r>
      <w:r w:rsidRPr="001C0FC4">
        <w:tab/>
        <w:t>3GPP TS 24.483: "Mission Critical Services (MCS) Management Object (MO)".</w:t>
      </w:r>
    </w:p>
    <w:p w14:paraId="025F970D" w14:textId="77777777" w:rsidR="00B922F4" w:rsidRPr="001C0FC4" w:rsidRDefault="00B922F4" w:rsidP="00B922F4">
      <w:pPr>
        <w:pStyle w:val="EX"/>
      </w:pPr>
      <w:r w:rsidRPr="001C0FC4">
        <w:t>[14]</w:t>
      </w:r>
      <w:r w:rsidRPr="001C0FC4">
        <w:tab/>
        <w:t>3GPP TS 24.484: "Mission Critical Services (MCS) configuration management; Protocol specification".</w:t>
      </w:r>
    </w:p>
    <w:p w14:paraId="28327835" w14:textId="77777777" w:rsidR="00B922F4" w:rsidRPr="001C0FC4" w:rsidRDefault="00B922F4" w:rsidP="00B922F4">
      <w:pPr>
        <w:pStyle w:val="EX"/>
      </w:pPr>
      <w:r w:rsidRPr="001C0FC4">
        <w:t>[15]</w:t>
      </w:r>
      <w:r w:rsidRPr="001C0FC4">
        <w:tab/>
        <w:t>3GPP TS 33.179: " Security of Mission Critical Push To Talk (MCPTT) over LTE</w:t>
      </w:r>
      <w:r w:rsidRPr="001C0FC4" w:rsidDel="00FF4333">
        <w:t xml:space="preserve"> </w:t>
      </w:r>
      <w:r w:rsidRPr="001C0FC4">
        <w:t>".</w:t>
      </w:r>
    </w:p>
    <w:p w14:paraId="333A62B9" w14:textId="77777777" w:rsidR="00B922F4" w:rsidRPr="001C0FC4" w:rsidRDefault="00B922F4" w:rsidP="00B922F4">
      <w:pPr>
        <w:pStyle w:val="EX"/>
      </w:pPr>
      <w:r w:rsidRPr="001C0FC4">
        <w:t>[16]</w:t>
      </w:r>
      <w:r w:rsidRPr="001C0FC4">
        <w:tab/>
        <w:t>3GPP TS 24.229: "IP multimedia call control protocol based on Session Initiation Protocol (SIP) and Session Description Protocol (SDP); Stage 3".</w:t>
      </w:r>
    </w:p>
    <w:p w14:paraId="61EA190A" w14:textId="77777777" w:rsidR="00B922F4" w:rsidRPr="001C0FC4" w:rsidRDefault="00B922F4" w:rsidP="00B922F4">
      <w:pPr>
        <w:pStyle w:val="EX"/>
      </w:pPr>
      <w:r w:rsidRPr="001C0FC4">
        <w:t>[17]</w:t>
      </w:r>
      <w:r w:rsidRPr="001C0FC4">
        <w:tab/>
        <w:t>3GPP TS 24.301: "Non-Access-Stratum (NAS) protocol for Evolved Packet System (EPS); Stage 3".</w:t>
      </w:r>
    </w:p>
    <w:p w14:paraId="6CCF798F" w14:textId="77777777" w:rsidR="00B922F4" w:rsidRPr="001C0FC4" w:rsidRDefault="00B922F4" w:rsidP="00B922F4">
      <w:pPr>
        <w:pStyle w:val="EX"/>
      </w:pPr>
      <w:r w:rsidRPr="001C0FC4">
        <w:t>[18]</w:t>
      </w:r>
      <w:r w:rsidRPr="001C0FC4">
        <w:tab/>
        <w:t>Void</w:t>
      </w:r>
    </w:p>
    <w:p w14:paraId="6E77567C" w14:textId="77777777" w:rsidR="00B922F4" w:rsidRPr="001C0FC4" w:rsidRDefault="00B922F4" w:rsidP="00B922F4">
      <w:pPr>
        <w:pStyle w:val="EX"/>
      </w:pPr>
      <w:r w:rsidRPr="001C0FC4">
        <w:t>[19]</w:t>
      </w:r>
      <w:r w:rsidRPr="001C0FC4">
        <w:tab/>
        <w:t>3GPP TS 36.509: "Evolved Universal Terrestrial Radio Access (E-UTRA) and Evolved Universal Terrestrial Radio Access Network (E-UTRAN); Special conformance testing functions for User Equipment (UE)".</w:t>
      </w:r>
    </w:p>
    <w:p w14:paraId="733DD6D8" w14:textId="77777777" w:rsidR="00B922F4" w:rsidRPr="001C0FC4" w:rsidRDefault="00B922F4" w:rsidP="00B922F4">
      <w:pPr>
        <w:pStyle w:val="EX"/>
      </w:pPr>
      <w:r w:rsidRPr="001C0FC4">
        <w:t>[20]</w:t>
      </w:r>
      <w:r w:rsidRPr="001C0FC4">
        <w:tab/>
        <w:t>3GPP TS 36.508: "Evolved Universal Terrestrial Radio Access (E-UTRA) and Evolved Universal Terrestrial Radio Access (E-UTRAN); Common Test Environments for User Equipment (UE) Conformance Testing".</w:t>
      </w:r>
    </w:p>
    <w:p w14:paraId="266809CB" w14:textId="77777777" w:rsidR="00B922F4" w:rsidRPr="001C0FC4" w:rsidRDefault="00B922F4" w:rsidP="00B922F4">
      <w:pPr>
        <w:pStyle w:val="EX"/>
      </w:pPr>
      <w:r w:rsidRPr="001C0FC4">
        <w:t>[21]</w:t>
      </w:r>
      <w:r w:rsidRPr="001C0FC4">
        <w:tab/>
        <w:t>OpenID Connect 1.0: "OpenID Connect Core 1.0 incorporating errata set 1", http://openid.net/specs/openid-connect-core-1_0.html.</w:t>
      </w:r>
    </w:p>
    <w:p w14:paraId="004C64D3" w14:textId="77777777" w:rsidR="00B922F4" w:rsidRPr="001C0FC4" w:rsidRDefault="00B922F4" w:rsidP="00B922F4">
      <w:pPr>
        <w:pStyle w:val="EX"/>
      </w:pPr>
      <w:r w:rsidRPr="001C0FC4">
        <w:t>[22]</w:t>
      </w:r>
      <w:r w:rsidRPr="001C0FC4">
        <w:tab/>
        <w:t>3GPP TS 33.310: "Network Domain Security (NDS); Authentication Framework (AF)".</w:t>
      </w:r>
    </w:p>
    <w:p w14:paraId="0DC4AF59" w14:textId="77777777" w:rsidR="00B922F4" w:rsidRPr="001C0FC4" w:rsidRDefault="00B922F4" w:rsidP="00B922F4">
      <w:pPr>
        <w:pStyle w:val="EX"/>
      </w:pPr>
      <w:r w:rsidRPr="001C0FC4">
        <w:t>[23]</w:t>
      </w:r>
      <w:r w:rsidRPr="001C0FC4">
        <w:tab/>
        <w:t>Void</w:t>
      </w:r>
    </w:p>
    <w:p w14:paraId="4D87A1C1" w14:textId="76B434A4" w:rsidR="00B922F4" w:rsidRPr="001C0FC4" w:rsidRDefault="00B922F4" w:rsidP="00B922F4">
      <w:pPr>
        <w:pStyle w:val="EX"/>
      </w:pPr>
      <w:r w:rsidRPr="001C0FC4">
        <w:t>[24]</w:t>
      </w:r>
      <w:r w:rsidRPr="001C0FC4">
        <w:tab/>
        <w:t>3GPP TS </w:t>
      </w:r>
      <w:r w:rsidR="009E3E20">
        <w:t>37.579</w:t>
      </w:r>
      <w:r w:rsidRPr="001C0FC4">
        <w:t>-2: "Mission Critical (MC) services; Part 2: Mission Critical Push To Talk (MCPTT) User Equipment (UE) Protocol conformance specification".</w:t>
      </w:r>
    </w:p>
    <w:p w14:paraId="675548B3" w14:textId="13FD16FF" w:rsidR="00B922F4" w:rsidRPr="001C0FC4" w:rsidRDefault="00B922F4" w:rsidP="00B922F4">
      <w:pPr>
        <w:pStyle w:val="EX"/>
      </w:pPr>
      <w:r w:rsidRPr="001C0FC4">
        <w:t>[25]</w:t>
      </w:r>
      <w:r w:rsidRPr="001C0FC4">
        <w:tab/>
        <w:t>3GPP TS </w:t>
      </w:r>
      <w:r w:rsidR="009E3E20">
        <w:t>37.579</w:t>
      </w:r>
      <w:r w:rsidRPr="001C0FC4">
        <w:t>-6: "Mission Critical (MC) services; Part 6: Mission Critical Video (MCVideo) User Equipment (UE) Protocol conformance specification ".</w:t>
      </w:r>
    </w:p>
    <w:p w14:paraId="4DD2FA68" w14:textId="77777777" w:rsidR="00B922F4" w:rsidRPr="001C0FC4" w:rsidRDefault="00B922F4" w:rsidP="00B922F4">
      <w:pPr>
        <w:pStyle w:val="EX"/>
      </w:pPr>
      <w:r w:rsidRPr="001C0FC4">
        <w:t>[26]</w:t>
      </w:r>
      <w:r w:rsidRPr="001C0FC4">
        <w:tab/>
        <w:t>Void</w:t>
      </w:r>
    </w:p>
    <w:p w14:paraId="31DD3987" w14:textId="77777777" w:rsidR="00B922F4" w:rsidRPr="001C0FC4" w:rsidRDefault="00B922F4" w:rsidP="00B922F4">
      <w:pPr>
        <w:pStyle w:val="EX"/>
      </w:pPr>
      <w:r w:rsidRPr="001C0FC4">
        <w:t>[27]</w:t>
      </w:r>
      <w:r w:rsidRPr="001C0FC4">
        <w:tab/>
        <w:t>Void</w:t>
      </w:r>
    </w:p>
    <w:p w14:paraId="0EF4D067" w14:textId="77777777" w:rsidR="00B922F4" w:rsidRPr="001C0FC4" w:rsidRDefault="00B922F4" w:rsidP="00B922F4">
      <w:pPr>
        <w:pStyle w:val="EX"/>
      </w:pPr>
      <w:r w:rsidRPr="001C0FC4">
        <w:t>[28]</w:t>
      </w:r>
      <w:r w:rsidRPr="001C0FC4">
        <w:tab/>
        <w:t>Void</w:t>
      </w:r>
    </w:p>
    <w:p w14:paraId="60EBC985" w14:textId="77777777" w:rsidR="00B922F4" w:rsidRPr="001C0FC4" w:rsidRDefault="00B922F4" w:rsidP="00B922F4">
      <w:pPr>
        <w:pStyle w:val="EX"/>
      </w:pPr>
      <w:r w:rsidRPr="001C0FC4">
        <w:t>[29]</w:t>
      </w:r>
      <w:r w:rsidRPr="001C0FC4">
        <w:tab/>
        <w:t>Void</w:t>
      </w:r>
    </w:p>
    <w:p w14:paraId="509EE5CE" w14:textId="77777777" w:rsidR="00B922F4" w:rsidRPr="001C0FC4" w:rsidRDefault="00B922F4" w:rsidP="00B922F4">
      <w:pPr>
        <w:pStyle w:val="EX"/>
      </w:pPr>
      <w:r w:rsidRPr="001C0FC4">
        <w:t>[30]</w:t>
      </w:r>
      <w:r w:rsidRPr="001C0FC4">
        <w:tab/>
        <w:t>3GPP TS 33.180: "Security of the mission critical service".</w:t>
      </w:r>
    </w:p>
    <w:p w14:paraId="7AE2FEA7" w14:textId="77777777" w:rsidR="00B922F4" w:rsidRPr="001C0FC4" w:rsidRDefault="00B922F4" w:rsidP="00B922F4">
      <w:pPr>
        <w:pStyle w:val="EX"/>
      </w:pPr>
      <w:r w:rsidRPr="001C0FC4">
        <w:t>[31]</w:t>
      </w:r>
      <w:r w:rsidRPr="001C0FC4">
        <w:tab/>
        <w:t>3GPP TS 24.282: "Mission Critical Data (MCData) signalling control; Protocol specification".</w:t>
      </w:r>
    </w:p>
    <w:p w14:paraId="71503F4E" w14:textId="77777777" w:rsidR="00B922F4" w:rsidRPr="001C0FC4" w:rsidRDefault="00B922F4" w:rsidP="00B922F4">
      <w:pPr>
        <w:pStyle w:val="EX"/>
      </w:pPr>
      <w:r w:rsidRPr="001C0FC4">
        <w:t>[32]</w:t>
      </w:r>
      <w:r w:rsidRPr="001C0FC4">
        <w:tab/>
        <w:t>3GPP TS 24.582: "Mission Critical Data (MCData) media plane control; Protocol specification".</w:t>
      </w:r>
    </w:p>
    <w:p w14:paraId="2E99903E" w14:textId="77777777" w:rsidR="00B922F4" w:rsidRPr="001C0FC4" w:rsidRDefault="00B922F4" w:rsidP="00B922F4">
      <w:pPr>
        <w:pStyle w:val="EX"/>
      </w:pPr>
      <w:r w:rsidRPr="001C0FC4">
        <w:t>[33]</w:t>
      </w:r>
      <w:r w:rsidRPr="001C0FC4">
        <w:tab/>
        <w:t>3GPP TS 23.282: "Functional architecture and information flows to support Mission Critical Data (MCData); Stage 2".</w:t>
      </w:r>
    </w:p>
    <w:p w14:paraId="543F6C92" w14:textId="77777777" w:rsidR="00B922F4" w:rsidRPr="001C0FC4" w:rsidRDefault="00B922F4" w:rsidP="00B922F4">
      <w:pPr>
        <w:pStyle w:val="EX"/>
      </w:pPr>
      <w:r w:rsidRPr="001C0FC4">
        <w:t>[34]</w:t>
      </w:r>
      <w:r w:rsidRPr="001C0FC4">
        <w:tab/>
        <w:t>3GPP TS 22.282: "Mission Critical Data over LTE. Status: Under change control".</w:t>
      </w:r>
    </w:p>
    <w:p w14:paraId="2034F2E9" w14:textId="77777777" w:rsidR="00B922F4" w:rsidRPr="001C0FC4" w:rsidRDefault="00B922F4" w:rsidP="00B922F4">
      <w:pPr>
        <w:pStyle w:val="EX"/>
      </w:pPr>
      <w:r w:rsidRPr="001C0FC4">
        <w:t>[35]</w:t>
      </w:r>
      <w:r w:rsidRPr="001C0FC4">
        <w:tab/>
        <w:t>Void</w:t>
      </w:r>
    </w:p>
    <w:p w14:paraId="2A578E44" w14:textId="77777777" w:rsidR="00B922F4" w:rsidRPr="001C0FC4" w:rsidRDefault="00B922F4" w:rsidP="00B922F4">
      <w:pPr>
        <w:pStyle w:val="EX"/>
      </w:pPr>
      <w:r w:rsidRPr="001C0FC4">
        <w:t>[36]</w:t>
      </w:r>
      <w:r w:rsidRPr="001C0FC4">
        <w:tab/>
        <w:t>IETF RFC 4826 (May 2007): "Extensible Markup Language (XML) Formats for Representing Resource Lists".</w:t>
      </w:r>
    </w:p>
    <w:p w14:paraId="7BF99453" w14:textId="77777777" w:rsidR="00B922F4" w:rsidRPr="001C0FC4" w:rsidRDefault="00B922F4" w:rsidP="00B922F4">
      <w:pPr>
        <w:pStyle w:val="EX"/>
      </w:pPr>
      <w:r w:rsidRPr="001C0FC4">
        <w:t>[37]</w:t>
      </w:r>
      <w:r w:rsidRPr="001C0FC4">
        <w:tab/>
        <w:t>IETF RFC 4122 (July 2005): "A Universally Unique IDentifier (UUID) URN Namespace".</w:t>
      </w:r>
    </w:p>
    <w:p w14:paraId="30BC3B40" w14:textId="77777777" w:rsidR="00B922F4" w:rsidRPr="001C0FC4" w:rsidRDefault="00B922F4" w:rsidP="00B922F4">
      <w:pPr>
        <w:pStyle w:val="EX"/>
      </w:pPr>
      <w:r w:rsidRPr="001C0FC4">
        <w:t>[38]</w:t>
      </w:r>
      <w:r w:rsidRPr="001C0FC4">
        <w:tab/>
        <w:t>IETF RFC 2046: "Multipurpose Internet Mail Extensions (MIME) Part Two: Media Types".</w:t>
      </w:r>
    </w:p>
    <w:p w14:paraId="4039CCE8" w14:textId="77777777" w:rsidR="00B922F4" w:rsidRDefault="00B922F4" w:rsidP="00B922F4">
      <w:pPr>
        <w:pStyle w:val="EX"/>
      </w:pPr>
      <w:r w:rsidRPr="001C0FC4">
        <w:t>[39]</w:t>
      </w:r>
      <w:r w:rsidRPr="001C0FC4">
        <w:tab/>
        <w:t>3GPP TS 23.032: "Universal Geographical Area Description (GAD)".</w:t>
      </w:r>
    </w:p>
    <w:p w14:paraId="0476C524" w14:textId="77777777" w:rsidR="00B922F4" w:rsidRDefault="00B922F4" w:rsidP="00B922F4">
      <w:pPr>
        <w:pStyle w:val="EX"/>
      </w:pPr>
      <w:r>
        <w:t>[40]</w:t>
      </w:r>
      <w:r>
        <w:tab/>
        <w:t>OMA-TS-REST_NetAPI_NMS-V1_0-20190528-C: "RESTful Network API for Network Message Storage".</w:t>
      </w:r>
    </w:p>
    <w:p w14:paraId="5B7595EC" w14:textId="77777777" w:rsidR="00B922F4" w:rsidRDefault="00B922F4" w:rsidP="00B922F4">
      <w:pPr>
        <w:pStyle w:val="EX"/>
      </w:pPr>
      <w:r>
        <w:t>[41]</w:t>
      </w:r>
      <w:r>
        <w:tab/>
        <w:t>IETF RFC 4567: "Key Management Extensions for Session Description Protocol (SDP) and Real Time Streaming Protocol (RTSP)"</w:t>
      </w:r>
    </w:p>
    <w:p w14:paraId="49056024" w14:textId="77777777" w:rsidR="00B922F4" w:rsidRDefault="00B922F4" w:rsidP="00B922F4">
      <w:pPr>
        <w:pStyle w:val="EX"/>
      </w:pPr>
      <w:r>
        <w:t>[42]</w:t>
      </w:r>
      <w:r>
        <w:tab/>
        <w:t>OMA-TS-REST_NetAPI_Common-V1_0-20120417-C: "Common definitions for RESTful Network APIs"</w:t>
      </w:r>
    </w:p>
    <w:p w14:paraId="6E462403" w14:textId="77777777" w:rsidR="00B922F4" w:rsidRDefault="00B922F4" w:rsidP="00B922F4">
      <w:pPr>
        <w:pStyle w:val="EX"/>
      </w:pPr>
      <w:r>
        <w:t>[43]</w:t>
      </w:r>
      <w:r>
        <w:tab/>
        <w:t>IETF RFC 2388: "Returning Values from Forms: multipart/form-data".</w:t>
      </w:r>
    </w:p>
    <w:p w14:paraId="5F45BB26" w14:textId="77777777" w:rsidR="00063683" w:rsidRDefault="00B922F4" w:rsidP="00063683">
      <w:pPr>
        <w:pStyle w:val="EX"/>
      </w:pPr>
      <w:r>
        <w:t>[44]</w:t>
      </w:r>
      <w:r>
        <w:tab/>
        <w:t>IETF RFC 2616: "Hypertext Transfer Protocol -- HTTP/1.1".</w:t>
      </w:r>
    </w:p>
    <w:p w14:paraId="13E06640" w14:textId="11298523" w:rsidR="00B922F4" w:rsidRPr="001C0FC4" w:rsidRDefault="00063683" w:rsidP="00063683">
      <w:pPr>
        <w:pStyle w:val="EX"/>
      </w:pPr>
      <w:r>
        <w:t>[45]</w:t>
      </w:r>
      <w:r>
        <w:tab/>
        <w:t>3GPP TS 38.523-1: " 5GS; User Equipment (UE) conformance specification;Part 1: Protocol"</w:t>
      </w:r>
    </w:p>
    <w:p w14:paraId="7E44FABC" w14:textId="77777777" w:rsidR="00711107" w:rsidRPr="004D3578" w:rsidRDefault="00711107" w:rsidP="00711107">
      <w:pPr>
        <w:pStyle w:val="Heading1"/>
      </w:pPr>
      <w:bookmarkStart w:id="24" w:name="_Toc210385124"/>
      <w:r w:rsidRPr="004D3578">
        <w:t>3</w:t>
      </w:r>
      <w:r w:rsidRPr="004D3578">
        <w:tab/>
        <w:t>Definitions</w:t>
      </w:r>
      <w:r>
        <w:t xml:space="preserve"> of terms, symbols and abbreviations</w:t>
      </w:r>
      <w:bookmarkEnd w:id="24"/>
    </w:p>
    <w:p w14:paraId="09A27718" w14:textId="77777777" w:rsidR="00711107" w:rsidRPr="004D3578" w:rsidRDefault="00711107" w:rsidP="00711107">
      <w:pPr>
        <w:pStyle w:val="Heading2"/>
      </w:pPr>
      <w:bookmarkStart w:id="25" w:name="_Toc210385125"/>
      <w:r w:rsidRPr="004D3578">
        <w:t>3.1</w:t>
      </w:r>
      <w:r w:rsidRPr="004D3578">
        <w:tab/>
      </w:r>
      <w:r>
        <w:t>Terms</w:t>
      </w:r>
      <w:bookmarkEnd w:id="25"/>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1A26CEB4" w14:textId="77777777" w:rsidR="00241891" w:rsidRPr="001C0FC4" w:rsidRDefault="00241891" w:rsidP="00241891">
      <w:r w:rsidRPr="001C0FC4">
        <w:t>For the purpose of the present document, the following terms given in TS 23.282 [33] apply:</w:t>
      </w:r>
    </w:p>
    <w:p w14:paraId="5DD48111" w14:textId="77777777" w:rsidR="00241891" w:rsidRPr="00241891" w:rsidRDefault="00241891" w:rsidP="00241891">
      <w:pPr>
        <w:pStyle w:val="EW"/>
        <w:rPr>
          <w:b/>
          <w:bCs/>
        </w:rPr>
      </w:pPr>
      <w:r w:rsidRPr="00241891">
        <w:rPr>
          <w:b/>
          <w:bCs/>
        </w:rPr>
        <w:t>Auto-receive</w:t>
      </w:r>
    </w:p>
    <w:p w14:paraId="3C68536D" w14:textId="77777777" w:rsidR="00241891" w:rsidRPr="00241891" w:rsidRDefault="00241891" w:rsidP="00241891">
      <w:pPr>
        <w:pStyle w:val="EW"/>
        <w:rPr>
          <w:b/>
          <w:bCs/>
        </w:rPr>
      </w:pPr>
      <w:r w:rsidRPr="00241891">
        <w:rPr>
          <w:b/>
          <w:bCs/>
        </w:rPr>
        <w:t>Conversation identifier</w:t>
      </w:r>
    </w:p>
    <w:p w14:paraId="095545CE" w14:textId="77777777" w:rsidR="00241891" w:rsidRPr="00241891" w:rsidRDefault="00241891" w:rsidP="00241891">
      <w:pPr>
        <w:pStyle w:val="EW"/>
        <w:rPr>
          <w:b/>
          <w:bCs/>
        </w:rPr>
      </w:pPr>
      <w:r w:rsidRPr="00241891">
        <w:rPr>
          <w:b/>
          <w:bCs/>
        </w:rPr>
        <w:t>Data stream</w:t>
      </w:r>
    </w:p>
    <w:p w14:paraId="2763B512" w14:textId="77777777" w:rsidR="00241891" w:rsidRPr="00241891" w:rsidRDefault="00241891" w:rsidP="00241891">
      <w:pPr>
        <w:pStyle w:val="EW"/>
        <w:rPr>
          <w:b/>
          <w:bCs/>
        </w:rPr>
      </w:pPr>
      <w:r w:rsidRPr="00241891">
        <w:rPr>
          <w:b/>
          <w:bCs/>
        </w:rPr>
        <w:t>FD disposition</w:t>
      </w:r>
    </w:p>
    <w:p w14:paraId="37264716" w14:textId="77777777" w:rsidR="00241891" w:rsidRPr="00241891" w:rsidRDefault="00241891" w:rsidP="00241891">
      <w:pPr>
        <w:pStyle w:val="EW"/>
        <w:rPr>
          <w:b/>
          <w:bCs/>
        </w:rPr>
      </w:pPr>
      <w:r w:rsidRPr="00241891">
        <w:rPr>
          <w:b/>
          <w:bCs/>
        </w:rPr>
        <w:t>MCData client</w:t>
      </w:r>
    </w:p>
    <w:p w14:paraId="5281DEC6" w14:textId="77777777" w:rsidR="00241891" w:rsidRPr="00241891" w:rsidRDefault="00241891" w:rsidP="00241891">
      <w:pPr>
        <w:pStyle w:val="EW"/>
        <w:rPr>
          <w:b/>
          <w:bCs/>
        </w:rPr>
      </w:pPr>
      <w:r w:rsidRPr="00241891">
        <w:rPr>
          <w:b/>
          <w:bCs/>
        </w:rPr>
        <w:t>MCData group</w:t>
      </w:r>
    </w:p>
    <w:p w14:paraId="5B4C2C38" w14:textId="77777777" w:rsidR="00241891" w:rsidRPr="00241891" w:rsidRDefault="00241891" w:rsidP="00241891">
      <w:pPr>
        <w:pStyle w:val="EW"/>
        <w:rPr>
          <w:b/>
          <w:bCs/>
        </w:rPr>
      </w:pPr>
      <w:r w:rsidRPr="00241891">
        <w:rPr>
          <w:b/>
          <w:bCs/>
        </w:rPr>
        <w:t>MCData group affiliation</w:t>
      </w:r>
    </w:p>
    <w:p w14:paraId="14493577" w14:textId="77777777" w:rsidR="00241891" w:rsidRPr="00241891" w:rsidRDefault="00241891" w:rsidP="00241891">
      <w:pPr>
        <w:pStyle w:val="EW"/>
        <w:rPr>
          <w:b/>
          <w:bCs/>
        </w:rPr>
      </w:pPr>
      <w:r w:rsidRPr="00241891">
        <w:rPr>
          <w:b/>
          <w:bCs/>
        </w:rPr>
        <w:t>MCData group communication</w:t>
      </w:r>
    </w:p>
    <w:p w14:paraId="5794D6E4" w14:textId="77777777" w:rsidR="00241891" w:rsidRPr="00241891" w:rsidRDefault="00241891" w:rsidP="00241891">
      <w:pPr>
        <w:pStyle w:val="EW"/>
        <w:rPr>
          <w:b/>
          <w:bCs/>
          <w:lang w:val="sv-SE"/>
        </w:rPr>
      </w:pPr>
      <w:r w:rsidRPr="00241891">
        <w:rPr>
          <w:b/>
          <w:bCs/>
          <w:lang w:val="sv-SE"/>
        </w:rPr>
        <w:t>MCData group de-affiliation</w:t>
      </w:r>
    </w:p>
    <w:p w14:paraId="0404DFAB" w14:textId="77777777" w:rsidR="00241891" w:rsidRPr="00241891" w:rsidRDefault="00241891" w:rsidP="00241891">
      <w:pPr>
        <w:pStyle w:val="EW"/>
        <w:rPr>
          <w:b/>
          <w:bCs/>
          <w:lang w:val="sv-SE"/>
        </w:rPr>
      </w:pPr>
      <w:r w:rsidRPr="00241891">
        <w:rPr>
          <w:b/>
          <w:bCs/>
          <w:lang w:val="sv-SE"/>
        </w:rPr>
        <w:t>MCData ID</w:t>
      </w:r>
    </w:p>
    <w:p w14:paraId="4A0559BE" w14:textId="77777777" w:rsidR="00241891" w:rsidRPr="00241891" w:rsidRDefault="00241891" w:rsidP="00241891">
      <w:pPr>
        <w:pStyle w:val="EW"/>
        <w:rPr>
          <w:b/>
          <w:bCs/>
          <w:lang w:val="sv-SE"/>
        </w:rPr>
      </w:pPr>
      <w:r w:rsidRPr="00241891">
        <w:rPr>
          <w:b/>
          <w:bCs/>
          <w:lang w:val="sv-SE"/>
        </w:rPr>
        <w:t>MCData server</w:t>
      </w:r>
    </w:p>
    <w:p w14:paraId="4A50B7D2" w14:textId="77777777" w:rsidR="00241891" w:rsidRPr="00241891" w:rsidRDefault="00241891" w:rsidP="00241891">
      <w:pPr>
        <w:pStyle w:val="EW"/>
        <w:rPr>
          <w:b/>
          <w:bCs/>
          <w:lang w:val="sv-SE"/>
        </w:rPr>
      </w:pPr>
      <w:r w:rsidRPr="00241891">
        <w:rPr>
          <w:b/>
          <w:bCs/>
          <w:lang w:val="sv-SE"/>
        </w:rPr>
        <w:t>MCData service</w:t>
      </w:r>
    </w:p>
    <w:p w14:paraId="15A8DF6A" w14:textId="77777777" w:rsidR="00241891" w:rsidRPr="00241891" w:rsidRDefault="00241891" w:rsidP="00241891">
      <w:pPr>
        <w:pStyle w:val="EW"/>
        <w:rPr>
          <w:b/>
          <w:bCs/>
          <w:lang w:val="sv-SE"/>
        </w:rPr>
      </w:pPr>
      <w:r w:rsidRPr="00241891">
        <w:rPr>
          <w:b/>
          <w:bCs/>
          <w:lang w:val="sv-SE"/>
        </w:rPr>
        <w:t>MCData UE</w:t>
      </w:r>
    </w:p>
    <w:p w14:paraId="0A8F9D1C" w14:textId="77777777" w:rsidR="00241891" w:rsidRPr="00241891" w:rsidRDefault="00241891" w:rsidP="00241891">
      <w:pPr>
        <w:pStyle w:val="EW"/>
        <w:rPr>
          <w:b/>
          <w:bCs/>
        </w:rPr>
      </w:pPr>
      <w:r w:rsidRPr="00241891">
        <w:rPr>
          <w:b/>
          <w:bCs/>
        </w:rPr>
        <w:t>MCData user</w:t>
      </w:r>
    </w:p>
    <w:p w14:paraId="428AE61B" w14:textId="77777777" w:rsidR="00241891" w:rsidRPr="00241891" w:rsidRDefault="00241891" w:rsidP="00241891">
      <w:pPr>
        <w:pStyle w:val="EW"/>
        <w:rPr>
          <w:b/>
          <w:bCs/>
        </w:rPr>
      </w:pPr>
      <w:r w:rsidRPr="00241891">
        <w:rPr>
          <w:b/>
          <w:bCs/>
        </w:rPr>
        <w:t>Reception control</w:t>
      </w:r>
    </w:p>
    <w:p w14:paraId="65AA76B8" w14:textId="77777777" w:rsidR="00241891" w:rsidRPr="00241891" w:rsidRDefault="00241891" w:rsidP="00241891">
      <w:pPr>
        <w:pStyle w:val="EW"/>
        <w:rPr>
          <w:b/>
          <w:bCs/>
        </w:rPr>
      </w:pPr>
      <w:r w:rsidRPr="00241891">
        <w:rPr>
          <w:b/>
          <w:bCs/>
        </w:rPr>
        <w:t>Reply identifier</w:t>
      </w:r>
    </w:p>
    <w:p w14:paraId="579953AC" w14:textId="77777777" w:rsidR="00241891" w:rsidRPr="00241891" w:rsidRDefault="00241891" w:rsidP="00241891">
      <w:pPr>
        <w:pStyle w:val="EW"/>
        <w:rPr>
          <w:b/>
          <w:bCs/>
        </w:rPr>
      </w:pPr>
      <w:r w:rsidRPr="00241891">
        <w:rPr>
          <w:b/>
          <w:bCs/>
        </w:rPr>
        <w:t>SDS data</w:t>
      </w:r>
    </w:p>
    <w:p w14:paraId="302BDDBA" w14:textId="77777777" w:rsidR="00241891" w:rsidRPr="00241891" w:rsidRDefault="00241891" w:rsidP="00241891">
      <w:pPr>
        <w:pStyle w:val="EW"/>
        <w:rPr>
          <w:b/>
          <w:bCs/>
        </w:rPr>
      </w:pPr>
      <w:r w:rsidRPr="00241891">
        <w:rPr>
          <w:b/>
          <w:bCs/>
        </w:rPr>
        <w:t>SDS disposition</w:t>
      </w:r>
    </w:p>
    <w:p w14:paraId="1DE60628" w14:textId="77777777" w:rsidR="00241891" w:rsidRPr="00241891" w:rsidRDefault="00241891" w:rsidP="00241891">
      <w:pPr>
        <w:pStyle w:val="EW"/>
        <w:rPr>
          <w:b/>
          <w:bCs/>
        </w:rPr>
      </w:pPr>
      <w:r w:rsidRPr="00241891">
        <w:rPr>
          <w:b/>
          <w:bCs/>
        </w:rPr>
        <w:t>Standalone communication</w:t>
      </w:r>
    </w:p>
    <w:p w14:paraId="1C87015A" w14:textId="77777777" w:rsidR="00241891" w:rsidRPr="00241891" w:rsidRDefault="00241891" w:rsidP="00241891">
      <w:pPr>
        <w:pStyle w:val="EW"/>
        <w:rPr>
          <w:b/>
          <w:bCs/>
        </w:rPr>
      </w:pPr>
      <w:r w:rsidRPr="00241891">
        <w:rPr>
          <w:b/>
          <w:bCs/>
        </w:rPr>
        <w:t>Transaction identifier</w:t>
      </w:r>
    </w:p>
    <w:p w14:paraId="024BA4DA" w14:textId="77777777" w:rsidR="00241891" w:rsidRPr="00241891" w:rsidRDefault="00241891" w:rsidP="00241891">
      <w:pPr>
        <w:pStyle w:val="EW"/>
        <w:rPr>
          <w:b/>
          <w:bCs/>
        </w:rPr>
      </w:pPr>
      <w:r w:rsidRPr="00241891">
        <w:rPr>
          <w:b/>
          <w:bCs/>
        </w:rPr>
        <w:t>Transmission control</w:t>
      </w:r>
    </w:p>
    <w:p w14:paraId="2AFFF9CA" w14:textId="77777777" w:rsidR="00241891" w:rsidRPr="001C0FC4" w:rsidRDefault="00241891" w:rsidP="00241891"/>
    <w:p w14:paraId="391E95E0" w14:textId="77777777" w:rsidR="00241891" w:rsidRPr="001C0FC4" w:rsidRDefault="00241891" w:rsidP="00241891">
      <w:r w:rsidRPr="001C0FC4">
        <w:t>For the purpose of the present document, the following terms given in TS 22.282 [34] apply:</w:t>
      </w:r>
    </w:p>
    <w:p w14:paraId="65687489" w14:textId="77777777" w:rsidR="00241891" w:rsidRPr="00241891" w:rsidRDefault="00241891" w:rsidP="00241891">
      <w:pPr>
        <w:pStyle w:val="EW"/>
        <w:rPr>
          <w:b/>
          <w:bCs/>
        </w:rPr>
      </w:pPr>
      <w:r w:rsidRPr="00241891">
        <w:rPr>
          <w:b/>
          <w:bCs/>
        </w:rPr>
        <w:t>Conversation</w:t>
      </w:r>
    </w:p>
    <w:p w14:paraId="734B9484" w14:textId="77777777" w:rsidR="00241891" w:rsidRPr="00241891" w:rsidRDefault="00241891" w:rsidP="00241891">
      <w:pPr>
        <w:pStyle w:val="EW"/>
        <w:rPr>
          <w:b/>
          <w:bCs/>
        </w:rPr>
      </w:pPr>
      <w:r w:rsidRPr="00241891">
        <w:rPr>
          <w:b/>
          <w:bCs/>
        </w:rPr>
        <w:t>Conversation ID</w:t>
      </w:r>
    </w:p>
    <w:p w14:paraId="358D899C" w14:textId="77777777" w:rsidR="00241891" w:rsidRPr="00241891" w:rsidRDefault="00241891" w:rsidP="00241891">
      <w:pPr>
        <w:pStyle w:val="EW"/>
        <w:rPr>
          <w:b/>
          <w:bCs/>
        </w:rPr>
      </w:pPr>
      <w:r w:rsidRPr="00241891">
        <w:rPr>
          <w:b/>
          <w:bCs/>
        </w:rPr>
        <w:t>MCData Conversation Hang Time</w:t>
      </w:r>
    </w:p>
    <w:p w14:paraId="11E4F0AE" w14:textId="77777777" w:rsidR="00241891" w:rsidRPr="00241891" w:rsidRDefault="00241891" w:rsidP="00241891">
      <w:pPr>
        <w:pStyle w:val="EW"/>
        <w:rPr>
          <w:b/>
          <w:bCs/>
        </w:rPr>
      </w:pPr>
      <w:r w:rsidRPr="00241891">
        <w:rPr>
          <w:b/>
          <w:bCs/>
        </w:rPr>
        <w:t>MCData System</w:t>
      </w:r>
    </w:p>
    <w:p w14:paraId="16F1EFDF" w14:textId="77777777" w:rsidR="00241891" w:rsidRPr="001C0FC4" w:rsidRDefault="00241891" w:rsidP="00241891"/>
    <w:p w14:paraId="5A8BFB60" w14:textId="77777777" w:rsidR="00241891" w:rsidRPr="001C0FC4" w:rsidRDefault="00241891" w:rsidP="00241891">
      <w:r w:rsidRPr="001C0FC4">
        <w:t>For the purpose of the present document, the following terms given in 3GPP TS 33.180 [30] apply:</w:t>
      </w:r>
    </w:p>
    <w:p w14:paraId="47378903" w14:textId="77777777" w:rsidR="00241891" w:rsidRPr="00241891" w:rsidRDefault="00241891" w:rsidP="00241891">
      <w:pPr>
        <w:pStyle w:val="EW"/>
        <w:rPr>
          <w:b/>
          <w:bCs/>
        </w:rPr>
      </w:pPr>
      <w:r w:rsidRPr="00241891">
        <w:rPr>
          <w:b/>
          <w:bCs/>
        </w:rPr>
        <w:t>Client Server Key (CSK)</w:t>
      </w:r>
    </w:p>
    <w:p w14:paraId="38900A96" w14:textId="77777777" w:rsidR="00241891" w:rsidRPr="00241891" w:rsidRDefault="00241891" w:rsidP="00241891">
      <w:pPr>
        <w:pStyle w:val="EW"/>
        <w:rPr>
          <w:b/>
          <w:bCs/>
        </w:rPr>
      </w:pPr>
      <w:r w:rsidRPr="00241891">
        <w:rPr>
          <w:b/>
          <w:bCs/>
        </w:rPr>
        <w:t>Private Call Key (PCK)</w:t>
      </w:r>
    </w:p>
    <w:p w14:paraId="08F2F5CF" w14:textId="77777777" w:rsidR="00241891" w:rsidRPr="00241891" w:rsidRDefault="00241891" w:rsidP="00241891">
      <w:pPr>
        <w:pStyle w:val="EW"/>
        <w:rPr>
          <w:b/>
          <w:bCs/>
        </w:rPr>
      </w:pPr>
      <w:r w:rsidRPr="00241891">
        <w:rPr>
          <w:b/>
          <w:bCs/>
        </w:rPr>
        <w:t>Signalling Protection Key (SPK)</w:t>
      </w:r>
    </w:p>
    <w:p w14:paraId="6BCCCD74" w14:textId="77777777" w:rsidR="00241891" w:rsidRPr="00241891" w:rsidRDefault="00241891" w:rsidP="00241891">
      <w:pPr>
        <w:pStyle w:val="EW"/>
        <w:rPr>
          <w:b/>
          <w:bCs/>
        </w:rPr>
      </w:pPr>
      <w:r w:rsidRPr="00241891">
        <w:rPr>
          <w:b/>
          <w:bCs/>
        </w:rPr>
        <w:t>XML Protection Key (XPK)</w:t>
      </w:r>
    </w:p>
    <w:p w14:paraId="2EC5F924" w14:textId="5B706FB1" w:rsidR="00711107" w:rsidRPr="004D3578" w:rsidRDefault="00711107" w:rsidP="00C15DCA">
      <w:pPr>
        <w:pStyle w:val="Heading2"/>
      </w:pPr>
      <w:bookmarkStart w:id="26" w:name="_Toc210385126"/>
      <w:r w:rsidRPr="004D3578">
        <w:t>3.2</w:t>
      </w:r>
      <w:r w:rsidRPr="004D3578">
        <w:tab/>
        <w:t>Symbols</w:t>
      </w:r>
      <w:bookmarkEnd w:id="26"/>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27" w:name="_Toc210385127"/>
      <w:r w:rsidRPr="004D3578">
        <w:t>3.3</w:t>
      </w:r>
      <w:r w:rsidRPr="004D3578">
        <w:tab/>
        <w:t>Abbreviations</w:t>
      </w:r>
      <w:bookmarkEnd w:id="27"/>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084BB1A" w14:textId="77777777" w:rsidR="0007444D" w:rsidRPr="001C0FC4" w:rsidRDefault="0007444D" w:rsidP="0007444D">
      <w:pPr>
        <w:pStyle w:val="EW"/>
      </w:pPr>
      <w:bookmarkStart w:id="28" w:name="_Toc52787441"/>
      <w:bookmarkStart w:id="29" w:name="_Toc52787621"/>
      <w:bookmarkStart w:id="30" w:name="_Toc75906874"/>
      <w:bookmarkStart w:id="31" w:name="_Toc75907211"/>
      <w:bookmarkStart w:id="32" w:name="_Toc84345696"/>
      <w:bookmarkStart w:id="33" w:name="_Toc99871244"/>
      <w:bookmarkStart w:id="34" w:name="_Toc171440736"/>
      <w:r w:rsidRPr="001C0FC4">
        <w:t>CSK</w:t>
      </w:r>
      <w:r w:rsidRPr="001C0FC4">
        <w:tab/>
      </w:r>
      <w:r w:rsidRPr="001C0FC4">
        <w:tab/>
        <w:t>Client-Server Key</w:t>
      </w:r>
    </w:p>
    <w:p w14:paraId="5F0AC1FD" w14:textId="77777777" w:rsidR="0007444D" w:rsidRPr="001C0FC4" w:rsidRDefault="0007444D" w:rsidP="0007444D">
      <w:pPr>
        <w:pStyle w:val="EW"/>
      </w:pPr>
      <w:r w:rsidRPr="001C0FC4">
        <w:t>DS</w:t>
      </w:r>
      <w:r w:rsidRPr="001C0FC4">
        <w:tab/>
      </w:r>
      <w:r w:rsidRPr="001C0FC4">
        <w:tab/>
        <w:t>Data Streaming</w:t>
      </w:r>
    </w:p>
    <w:p w14:paraId="3AC0F62E" w14:textId="77777777" w:rsidR="0007444D" w:rsidRPr="001C0FC4" w:rsidRDefault="0007444D" w:rsidP="0007444D">
      <w:pPr>
        <w:pStyle w:val="EW"/>
      </w:pPr>
      <w:r w:rsidRPr="001C0FC4">
        <w:t>ECGI</w:t>
      </w:r>
      <w:r w:rsidRPr="001C0FC4">
        <w:tab/>
      </w:r>
      <w:r w:rsidRPr="001C0FC4">
        <w:tab/>
        <w:t>E-UTRAN Cell Global Identification</w:t>
      </w:r>
    </w:p>
    <w:p w14:paraId="17B11270" w14:textId="77777777" w:rsidR="0007444D" w:rsidRPr="001C0FC4" w:rsidRDefault="0007444D" w:rsidP="0007444D">
      <w:pPr>
        <w:pStyle w:val="EW"/>
      </w:pPr>
      <w:r w:rsidRPr="001C0FC4">
        <w:t>FD</w:t>
      </w:r>
      <w:r w:rsidRPr="001C0FC4">
        <w:tab/>
      </w:r>
      <w:r w:rsidRPr="001C0FC4">
        <w:tab/>
        <w:t>File Distribution</w:t>
      </w:r>
    </w:p>
    <w:p w14:paraId="7F1D105A" w14:textId="77777777" w:rsidR="0007444D" w:rsidRPr="001C0FC4" w:rsidRDefault="0007444D" w:rsidP="0007444D">
      <w:pPr>
        <w:pStyle w:val="EW"/>
      </w:pPr>
      <w:r w:rsidRPr="001C0FC4">
        <w:t>FFS</w:t>
      </w:r>
      <w:r w:rsidRPr="001C0FC4">
        <w:tab/>
      </w:r>
      <w:r w:rsidRPr="001C0FC4">
        <w:tab/>
        <w:t>For Further Study</w:t>
      </w:r>
    </w:p>
    <w:p w14:paraId="19093958" w14:textId="77777777" w:rsidR="0007444D" w:rsidRPr="001C0FC4" w:rsidRDefault="0007444D" w:rsidP="0007444D">
      <w:pPr>
        <w:pStyle w:val="EW"/>
      </w:pPr>
      <w:r w:rsidRPr="001C0FC4">
        <w:t>ICS</w:t>
      </w:r>
      <w:r w:rsidRPr="001C0FC4">
        <w:tab/>
      </w:r>
      <w:r w:rsidRPr="001C0FC4">
        <w:tab/>
        <w:t>Implementation Conformance Statement</w:t>
      </w:r>
    </w:p>
    <w:p w14:paraId="11E9A722" w14:textId="77777777" w:rsidR="0007444D" w:rsidRPr="001C0FC4" w:rsidRDefault="0007444D" w:rsidP="0007444D">
      <w:pPr>
        <w:pStyle w:val="EW"/>
      </w:pPr>
      <w:r w:rsidRPr="001C0FC4">
        <w:t>IOPS</w:t>
      </w:r>
      <w:r w:rsidRPr="001C0FC4">
        <w:tab/>
      </w:r>
      <w:r w:rsidRPr="001C0FC4">
        <w:tab/>
        <w:t>Isolated E-UTRAN Operation for Public Safety</w:t>
      </w:r>
    </w:p>
    <w:p w14:paraId="4BBD85BD" w14:textId="77777777" w:rsidR="0007444D" w:rsidRPr="001C0FC4" w:rsidRDefault="0007444D" w:rsidP="0007444D">
      <w:pPr>
        <w:pStyle w:val="EW"/>
      </w:pPr>
      <w:r w:rsidRPr="001C0FC4">
        <w:t>IUT</w:t>
      </w:r>
      <w:r w:rsidRPr="001C0FC4">
        <w:tab/>
      </w:r>
      <w:r w:rsidRPr="001C0FC4">
        <w:tab/>
        <w:t>Implementation Under Test</w:t>
      </w:r>
    </w:p>
    <w:p w14:paraId="40C07AF4" w14:textId="77777777" w:rsidR="0007444D" w:rsidRPr="001C0FC4" w:rsidRDefault="0007444D" w:rsidP="0007444D">
      <w:pPr>
        <w:pStyle w:val="EW"/>
      </w:pPr>
      <w:r w:rsidRPr="001C0FC4">
        <w:t>IXIT</w:t>
      </w:r>
      <w:r w:rsidRPr="001C0FC4">
        <w:tab/>
      </w:r>
      <w:r w:rsidRPr="001C0FC4">
        <w:tab/>
        <w:t>Implementation eXtra Information for Testing</w:t>
      </w:r>
    </w:p>
    <w:p w14:paraId="3339AD92" w14:textId="77777777" w:rsidR="0007444D" w:rsidRPr="001C0FC4" w:rsidRDefault="0007444D" w:rsidP="0007444D">
      <w:pPr>
        <w:pStyle w:val="EW"/>
      </w:pPr>
      <w:r w:rsidRPr="001C0FC4">
        <w:t>MBMS</w:t>
      </w:r>
      <w:r w:rsidRPr="001C0FC4">
        <w:tab/>
      </w:r>
      <w:r w:rsidRPr="001C0FC4">
        <w:tab/>
        <w:t>Multimedia Broadcast and Multicast Service</w:t>
      </w:r>
    </w:p>
    <w:p w14:paraId="46C48617" w14:textId="77777777" w:rsidR="0007444D" w:rsidRPr="001C0FC4" w:rsidRDefault="0007444D" w:rsidP="0007444D">
      <w:pPr>
        <w:pStyle w:val="EW"/>
      </w:pPr>
      <w:r w:rsidRPr="001C0FC4">
        <w:t>MBSFN</w:t>
      </w:r>
      <w:r w:rsidRPr="001C0FC4">
        <w:tab/>
      </w:r>
      <w:r w:rsidRPr="001C0FC4">
        <w:tab/>
        <w:t>Multimedia Broadcast multicast service Single Frequency Network</w:t>
      </w:r>
    </w:p>
    <w:p w14:paraId="7C590834" w14:textId="77777777" w:rsidR="0007444D" w:rsidRPr="001C0FC4" w:rsidRDefault="0007444D" w:rsidP="0007444D">
      <w:pPr>
        <w:pStyle w:val="EW"/>
      </w:pPr>
      <w:r w:rsidRPr="001C0FC4">
        <w:t>MC</w:t>
      </w:r>
      <w:r w:rsidRPr="001C0FC4">
        <w:tab/>
      </w:r>
      <w:r w:rsidRPr="001C0FC4">
        <w:tab/>
        <w:t>Mission Critical</w:t>
      </w:r>
    </w:p>
    <w:p w14:paraId="7E9CA9A6" w14:textId="77777777" w:rsidR="0007444D" w:rsidRPr="001C0FC4" w:rsidRDefault="0007444D" w:rsidP="0007444D">
      <w:pPr>
        <w:pStyle w:val="EW"/>
      </w:pPr>
      <w:r w:rsidRPr="001C0FC4">
        <w:t>MCData</w:t>
      </w:r>
      <w:r w:rsidRPr="001C0FC4">
        <w:tab/>
      </w:r>
      <w:r w:rsidRPr="001C0FC4">
        <w:tab/>
        <w:t>Mission Critical Data</w:t>
      </w:r>
    </w:p>
    <w:p w14:paraId="5B2541C2" w14:textId="77777777" w:rsidR="0007444D" w:rsidRPr="001C0FC4" w:rsidRDefault="0007444D" w:rsidP="0007444D">
      <w:pPr>
        <w:pStyle w:val="EW"/>
      </w:pPr>
      <w:r w:rsidRPr="001C0FC4">
        <w:t>MCData group ID</w:t>
      </w:r>
      <w:r w:rsidRPr="001C0FC4">
        <w:tab/>
        <w:t>MCData group Identity</w:t>
      </w:r>
    </w:p>
    <w:p w14:paraId="3F58A471" w14:textId="77777777" w:rsidR="0007444D" w:rsidRPr="001C0FC4" w:rsidRDefault="0007444D" w:rsidP="0007444D">
      <w:pPr>
        <w:pStyle w:val="EW"/>
      </w:pPr>
      <w:r w:rsidRPr="001C0FC4">
        <w:t>MCPTT</w:t>
      </w:r>
      <w:r w:rsidRPr="001C0FC4">
        <w:tab/>
      </w:r>
      <w:r w:rsidRPr="001C0FC4">
        <w:tab/>
        <w:t>Mission Critical Push To Talk</w:t>
      </w:r>
    </w:p>
    <w:p w14:paraId="46A94B48" w14:textId="77777777" w:rsidR="0007444D" w:rsidRPr="001C0FC4" w:rsidRDefault="0007444D" w:rsidP="0007444D">
      <w:pPr>
        <w:pStyle w:val="EW"/>
      </w:pPr>
      <w:r w:rsidRPr="001C0FC4">
        <w:t>MCS</w:t>
      </w:r>
      <w:r w:rsidRPr="001C0FC4">
        <w:tab/>
      </w:r>
      <w:r w:rsidRPr="001C0FC4">
        <w:tab/>
        <w:t>Mission Critical Service</w:t>
      </w:r>
    </w:p>
    <w:p w14:paraId="67B9E6E4" w14:textId="77777777" w:rsidR="0007444D" w:rsidRPr="001C0FC4" w:rsidRDefault="0007444D" w:rsidP="0007444D">
      <w:pPr>
        <w:pStyle w:val="EW"/>
      </w:pPr>
      <w:r w:rsidRPr="001C0FC4">
        <w:t>MCVideo</w:t>
      </w:r>
      <w:r w:rsidRPr="001C0FC4">
        <w:tab/>
      </w:r>
      <w:r w:rsidRPr="001C0FC4">
        <w:tab/>
        <w:t>Mission Critical Video</w:t>
      </w:r>
    </w:p>
    <w:p w14:paraId="61DB9B95" w14:textId="77777777" w:rsidR="0007444D" w:rsidRPr="001C0FC4" w:rsidRDefault="0007444D" w:rsidP="0007444D">
      <w:pPr>
        <w:pStyle w:val="EW"/>
      </w:pPr>
      <w:r w:rsidRPr="001C0FC4">
        <w:t>MDEA</w:t>
      </w:r>
      <w:r w:rsidRPr="001C0FC4">
        <w:tab/>
      </w:r>
      <w:r w:rsidRPr="001C0FC4">
        <w:tab/>
        <w:t>MCData Emergency Alert</w:t>
      </w:r>
    </w:p>
    <w:p w14:paraId="40EC8C67" w14:textId="77777777" w:rsidR="0007444D" w:rsidRPr="001C0FC4" w:rsidRDefault="0007444D" w:rsidP="0007444D">
      <w:pPr>
        <w:pStyle w:val="EW"/>
      </w:pPr>
      <w:r w:rsidRPr="001C0FC4">
        <w:t>MIME</w:t>
      </w:r>
      <w:r w:rsidRPr="001C0FC4">
        <w:tab/>
      </w:r>
      <w:r w:rsidRPr="001C0FC4">
        <w:tab/>
        <w:t>Multipurpose Internet Mail Extensions</w:t>
      </w:r>
    </w:p>
    <w:p w14:paraId="4DD32D20" w14:textId="77777777" w:rsidR="0007444D" w:rsidRPr="001C0FC4" w:rsidRDefault="0007444D" w:rsidP="0007444D">
      <w:pPr>
        <w:pStyle w:val="EW"/>
      </w:pPr>
      <w:r w:rsidRPr="001C0FC4">
        <w:t>MONP</w:t>
      </w:r>
      <w:r w:rsidRPr="001C0FC4">
        <w:tab/>
      </w:r>
      <w:r w:rsidRPr="001C0FC4">
        <w:tab/>
        <w:t>MC service Off-Network Protocol</w:t>
      </w:r>
    </w:p>
    <w:p w14:paraId="3976F912" w14:textId="77777777" w:rsidR="0007444D" w:rsidRPr="001C0FC4" w:rsidRDefault="0007444D" w:rsidP="0007444D">
      <w:pPr>
        <w:pStyle w:val="EW"/>
      </w:pPr>
      <w:r w:rsidRPr="001C0FC4">
        <w:t>NAT</w:t>
      </w:r>
      <w:r w:rsidRPr="001C0FC4">
        <w:tab/>
      </w:r>
      <w:r w:rsidRPr="001C0FC4">
        <w:tab/>
        <w:t>Network Address Translation</w:t>
      </w:r>
    </w:p>
    <w:p w14:paraId="243DF637" w14:textId="77777777" w:rsidR="0007444D" w:rsidRPr="001C0FC4" w:rsidRDefault="0007444D" w:rsidP="0007444D">
      <w:pPr>
        <w:pStyle w:val="EW"/>
      </w:pPr>
      <w:r w:rsidRPr="001C0FC4">
        <w:t>PCC</w:t>
      </w:r>
      <w:r w:rsidRPr="001C0FC4">
        <w:tab/>
      </w:r>
      <w:r w:rsidRPr="001C0FC4">
        <w:tab/>
        <w:t>Policy and Charging Control</w:t>
      </w:r>
    </w:p>
    <w:p w14:paraId="781B6B2D" w14:textId="77777777" w:rsidR="0007444D" w:rsidRPr="001C0FC4" w:rsidRDefault="0007444D" w:rsidP="0007444D">
      <w:pPr>
        <w:pStyle w:val="EW"/>
      </w:pPr>
      <w:r w:rsidRPr="001C0FC4">
        <w:t>PCCB</w:t>
      </w:r>
      <w:r w:rsidRPr="001C0FC4">
        <w:tab/>
      </w:r>
      <w:r w:rsidRPr="001C0FC4">
        <w:tab/>
        <w:t>Private Call Call-Back</w:t>
      </w:r>
    </w:p>
    <w:p w14:paraId="4EEB9D53" w14:textId="77777777" w:rsidR="0007444D" w:rsidRPr="001C0FC4" w:rsidRDefault="0007444D" w:rsidP="0007444D">
      <w:pPr>
        <w:pStyle w:val="EW"/>
      </w:pPr>
      <w:r w:rsidRPr="001C0FC4">
        <w:t>PCRF</w:t>
      </w:r>
      <w:r w:rsidRPr="001C0FC4">
        <w:tab/>
      </w:r>
      <w:r w:rsidRPr="001C0FC4">
        <w:tab/>
        <w:t>Policy and Charging Rules Function</w:t>
      </w:r>
    </w:p>
    <w:p w14:paraId="3FFF5C48" w14:textId="77777777" w:rsidR="0007444D" w:rsidRPr="001C0FC4" w:rsidRDefault="0007444D" w:rsidP="0007444D">
      <w:pPr>
        <w:pStyle w:val="EW"/>
      </w:pPr>
      <w:r w:rsidRPr="001C0FC4">
        <w:t>PLMN</w:t>
      </w:r>
      <w:r w:rsidRPr="001C0FC4">
        <w:tab/>
      </w:r>
      <w:r w:rsidRPr="001C0FC4">
        <w:tab/>
        <w:t>Public Land Mobile Network</w:t>
      </w:r>
    </w:p>
    <w:p w14:paraId="42841BE9" w14:textId="77777777" w:rsidR="0007444D" w:rsidRPr="001C0FC4" w:rsidRDefault="0007444D" w:rsidP="0007444D">
      <w:pPr>
        <w:pStyle w:val="EW"/>
      </w:pPr>
      <w:r w:rsidRPr="001C0FC4">
        <w:t>QCI</w:t>
      </w:r>
      <w:r w:rsidRPr="001C0FC4">
        <w:tab/>
      </w:r>
      <w:r w:rsidRPr="001C0FC4">
        <w:tab/>
        <w:t>QoS Class Identifier</w:t>
      </w:r>
    </w:p>
    <w:p w14:paraId="612F86BE" w14:textId="77777777" w:rsidR="0007444D" w:rsidRPr="001C0FC4" w:rsidRDefault="0007444D" w:rsidP="0007444D">
      <w:pPr>
        <w:pStyle w:val="EW"/>
      </w:pPr>
      <w:r w:rsidRPr="001C0FC4">
        <w:t>RTP</w:t>
      </w:r>
      <w:r w:rsidRPr="001C0FC4">
        <w:tab/>
      </w:r>
      <w:r w:rsidRPr="001C0FC4">
        <w:tab/>
        <w:t>Real-time Transport Protocol</w:t>
      </w:r>
    </w:p>
    <w:p w14:paraId="775123B3" w14:textId="77777777" w:rsidR="0007444D" w:rsidRPr="001C0FC4" w:rsidRDefault="0007444D" w:rsidP="0007444D">
      <w:pPr>
        <w:pStyle w:val="EW"/>
      </w:pPr>
      <w:r w:rsidRPr="001C0FC4">
        <w:t>SAI</w:t>
      </w:r>
      <w:r w:rsidRPr="001C0FC4">
        <w:tab/>
      </w:r>
      <w:r w:rsidRPr="001C0FC4">
        <w:tab/>
        <w:t>Service Area Identifier</w:t>
      </w:r>
    </w:p>
    <w:p w14:paraId="7ED393D1" w14:textId="77777777" w:rsidR="0007444D" w:rsidRPr="001C0FC4" w:rsidRDefault="0007444D" w:rsidP="0007444D">
      <w:pPr>
        <w:pStyle w:val="EW"/>
      </w:pPr>
      <w:r w:rsidRPr="001C0FC4">
        <w:t>SDP</w:t>
      </w:r>
      <w:r w:rsidRPr="001C0FC4">
        <w:tab/>
      </w:r>
      <w:r w:rsidRPr="001C0FC4">
        <w:tab/>
        <w:t>Session Description Protocol</w:t>
      </w:r>
    </w:p>
    <w:p w14:paraId="15DABAA1" w14:textId="77777777" w:rsidR="0007444D" w:rsidRPr="001C0FC4" w:rsidRDefault="0007444D" w:rsidP="0007444D">
      <w:pPr>
        <w:pStyle w:val="EW"/>
      </w:pPr>
      <w:r w:rsidRPr="001C0FC4">
        <w:t>SDS</w:t>
      </w:r>
      <w:r w:rsidRPr="001C0FC4">
        <w:tab/>
      </w:r>
      <w:r w:rsidRPr="001C0FC4">
        <w:tab/>
        <w:t>Short Data Service</w:t>
      </w:r>
    </w:p>
    <w:p w14:paraId="03367627" w14:textId="77777777" w:rsidR="0007444D" w:rsidRPr="001C0FC4" w:rsidRDefault="0007444D" w:rsidP="0007444D">
      <w:pPr>
        <w:pStyle w:val="EW"/>
      </w:pPr>
      <w:r w:rsidRPr="001C0FC4">
        <w:t>SIP</w:t>
      </w:r>
      <w:r w:rsidRPr="001C0FC4">
        <w:tab/>
      </w:r>
      <w:r w:rsidRPr="001C0FC4">
        <w:tab/>
        <w:t>Session Initiation Protocol</w:t>
      </w:r>
    </w:p>
    <w:p w14:paraId="5B5F6A77" w14:textId="77777777" w:rsidR="0007444D" w:rsidRPr="001C0FC4" w:rsidRDefault="0007444D" w:rsidP="0007444D">
      <w:pPr>
        <w:pStyle w:val="EW"/>
      </w:pPr>
      <w:r w:rsidRPr="001C0FC4">
        <w:t>SPK</w:t>
      </w:r>
      <w:r w:rsidRPr="001C0FC4">
        <w:tab/>
      </w:r>
      <w:r w:rsidRPr="001C0FC4">
        <w:tab/>
        <w:t>Signalling Protection Key</w:t>
      </w:r>
    </w:p>
    <w:p w14:paraId="76844F31" w14:textId="77777777" w:rsidR="0007444D" w:rsidRPr="001C0FC4" w:rsidRDefault="0007444D" w:rsidP="0007444D">
      <w:pPr>
        <w:pStyle w:val="EW"/>
      </w:pPr>
      <w:r w:rsidRPr="001C0FC4">
        <w:t>SS</w:t>
      </w:r>
      <w:r w:rsidRPr="001C0FC4">
        <w:tab/>
      </w:r>
      <w:r w:rsidRPr="001C0FC4">
        <w:tab/>
        <w:t>System Simulator</w:t>
      </w:r>
    </w:p>
    <w:p w14:paraId="4CDEF439" w14:textId="77777777" w:rsidR="0007444D" w:rsidRPr="001C0FC4" w:rsidRDefault="0007444D" w:rsidP="0007444D">
      <w:pPr>
        <w:pStyle w:val="EW"/>
      </w:pPr>
      <w:r w:rsidRPr="001C0FC4">
        <w:t>SSRC</w:t>
      </w:r>
      <w:r w:rsidRPr="001C0FC4">
        <w:tab/>
      </w:r>
      <w:r w:rsidRPr="001C0FC4">
        <w:tab/>
        <w:t>Synchronization SouRCe</w:t>
      </w:r>
    </w:p>
    <w:p w14:paraId="204C1E6D" w14:textId="77777777" w:rsidR="0007444D" w:rsidRPr="001C0FC4" w:rsidRDefault="0007444D" w:rsidP="0007444D">
      <w:pPr>
        <w:pStyle w:val="EW"/>
      </w:pPr>
      <w:r w:rsidRPr="001C0FC4">
        <w:t>TGI</w:t>
      </w:r>
      <w:r w:rsidRPr="001C0FC4">
        <w:tab/>
      </w:r>
      <w:r w:rsidRPr="001C0FC4">
        <w:tab/>
        <w:t>Temporary MCVideo Group Identity</w:t>
      </w:r>
    </w:p>
    <w:p w14:paraId="23380EC5" w14:textId="77777777" w:rsidR="0007444D" w:rsidRPr="001C0FC4" w:rsidRDefault="0007444D" w:rsidP="0007444D">
      <w:pPr>
        <w:pStyle w:val="EW"/>
      </w:pPr>
      <w:r w:rsidRPr="001C0FC4">
        <w:t>TMGI</w:t>
      </w:r>
      <w:r w:rsidRPr="001C0FC4">
        <w:tab/>
      </w:r>
      <w:r w:rsidRPr="001C0FC4">
        <w:tab/>
        <w:t>Temporary Mobile Group Identity</w:t>
      </w:r>
    </w:p>
    <w:p w14:paraId="389B66DF" w14:textId="77777777" w:rsidR="0007444D" w:rsidRPr="001C0FC4" w:rsidRDefault="0007444D" w:rsidP="0007444D">
      <w:pPr>
        <w:pStyle w:val="EW"/>
      </w:pPr>
      <w:r w:rsidRPr="001C0FC4">
        <w:t>TP</w:t>
      </w:r>
      <w:r w:rsidRPr="001C0FC4">
        <w:tab/>
      </w:r>
      <w:r w:rsidRPr="001C0FC4">
        <w:tab/>
        <w:t>Transmission Point</w:t>
      </w:r>
    </w:p>
    <w:p w14:paraId="3CC6418B" w14:textId="77777777" w:rsidR="0007444D" w:rsidRPr="001C0FC4" w:rsidRDefault="0007444D" w:rsidP="0007444D">
      <w:pPr>
        <w:pStyle w:val="EW"/>
      </w:pPr>
      <w:r w:rsidRPr="001C0FC4">
        <w:t>TP</w:t>
      </w:r>
      <w:r w:rsidRPr="001C0FC4">
        <w:tab/>
      </w:r>
      <w:r w:rsidRPr="001C0FC4">
        <w:tab/>
        <w:t>Test Purpose</w:t>
      </w:r>
    </w:p>
    <w:p w14:paraId="1CCD44BE" w14:textId="77777777" w:rsidR="0007444D" w:rsidRPr="001C0FC4" w:rsidRDefault="0007444D" w:rsidP="0007444D">
      <w:pPr>
        <w:pStyle w:val="EW"/>
      </w:pPr>
      <w:r w:rsidRPr="001C0FC4">
        <w:t>UE</w:t>
      </w:r>
      <w:r w:rsidRPr="001C0FC4">
        <w:tab/>
      </w:r>
      <w:r w:rsidRPr="001C0FC4">
        <w:tab/>
        <w:t>User Equipment</w:t>
      </w:r>
    </w:p>
    <w:p w14:paraId="09D2FF4C" w14:textId="77777777" w:rsidR="0007444D" w:rsidRPr="001C0FC4" w:rsidRDefault="0007444D" w:rsidP="0007444D">
      <w:pPr>
        <w:keepLines/>
        <w:spacing w:after="0"/>
        <w:ind w:left="1702" w:hanging="1418"/>
      </w:pPr>
      <w:r w:rsidRPr="001C0FC4">
        <w:t>UM</w:t>
      </w:r>
      <w:r w:rsidRPr="001C0FC4">
        <w:tab/>
      </w:r>
      <w:r w:rsidRPr="001C0FC4">
        <w:tab/>
        <w:t>Unacknowledged Mode</w:t>
      </w:r>
    </w:p>
    <w:p w14:paraId="7E98CB04" w14:textId="77777777" w:rsidR="0007444D" w:rsidRPr="001C0FC4" w:rsidRDefault="0007444D" w:rsidP="0007444D">
      <w:pPr>
        <w:pStyle w:val="EW"/>
      </w:pPr>
      <w:r w:rsidRPr="001C0FC4">
        <w:t>URI</w:t>
      </w:r>
      <w:r w:rsidRPr="001C0FC4">
        <w:tab/>
      </w:r>
      <w:r w:rsidRPr="001C0FC4">
        <w:tab/>
        <w:t>Uniform Resource Identifier</w:t>
      </w:r>
    </w:p>
    <w:p w14:paraId="46B15270" w14:textId="77777777" w:rsidR="0007444D" w:rsidRPr="001C0FC4" w:rsidRDefault="0007444D" w:rsidP="0007444D">
      <w:pPr>
        <w:pStyle w:val="EW"/>
      </w:pPr>
      <w:r w:rsidRPr="001C0FC4">
        <w:t>XPK</w:t>
      </w:r>
      <w:r w:rsidRPr="001C0FC4">
        <w:tab/>
      </w:r>
      <w:r w:rsidRPr="001C0FC4">
        <w:tab/>
        <w:t>XML Protection Key</w:t>
      </w:r>
    </w:p>
    <w:p w14:paraId="2E35F0F5" w14:textId="77777777" w:rsidR="00296E35" w:rsidRPr="001C0FC4" w:rsidRDefault="00296E35" w:rsidP="00296E35">
      <w:pPr>
        <w:pStyle w:val="Heading1"/>
      </w:pPr>
      <w:bookmarkStart w:id="35" w:name="_Toc42507329"/>
      <w:bookmarkStart w:id="36" w:name="_Toc52307860"/>
      <w:bookmarkStart w:id="37" w:name="_Toc52782272"/>
      <w:bookmarkStart w:id="38" w:name="_Toc52782881"/>
      <w:bookmarkStart w:id="39" w:name="_Toc59042750"/>
      <w:bookmarkStart w:id="40" w:name="_Toc75459121"/>
      <w:bookmarkStart w:id="41" w:name="_Toc90630561"/>
      <w:bookmarkStart w:id="42" w:name="_Toc100778768"/>
      <w:bookmarkStart w:id="43" w:name="_Toc101286102"/>
      <w:bookmarkStart w:id="44" w:name="_Toc106817688"/>
      <w:bookmarkStart w:id="45" w:name="_Toc106817813"/>
      <w:bookmarkStart w:id="46" w:name="_Toc178186315"/>
      <w:bookmarkStart w:id="47" w:name="_Toc210385128"/>
      <w:bookmarkEnd w:id="28"/>
      <w:bookmarkEnd w:id="29"/>
      <w:bookmarkEnd w:id="30"/>
      <w:bookmarkEnd w:id="31"/>
      <w:bookmarkEnd w:id="32"/>
      <w:bookmarkEnd w:id="33"/>
      <w:bookmarkEnd w:id="34"/>
      <w:r w:rsidRPr="001C0FC4">
        <w:t>4</w:t>
      </w:r>
      <w:r w:rsidRPr="001C0FC4">
        <w:tab/>
        <w:t>General</w:t>
      </w:r>
      <w:bookmarkEnd w:id="35"/>
      <w:bookmarkEnd w:id="36"/>
      <w:bookmarkEnd w:id="37"/>
      <w:bookmarkEnd w:id="38"/>
      <w:bookmarkEnd w:id="39"/>
      <w:bookmarkEnd w:id="40"/>
      <w:bookmarkEnd w:id="41"/>
      <w:bookmarkEnd w:id="42"/>
      <w:bookmarkEnd w:id="43"/>
      <w:bookmarkEnd w:id="44"/>
      <w:bookmarkEnd w:id="45"/>
      <w:bookmarkEnd w:id="46"/>
      <w:bookmarkEnd w:id="47"/>
    </w:p>
    <w:p w14:paraId="6669B321" w14:textId="77777777" w:rsidR="00296E35" w:rsidRPr="001C0FC4" w:rsidRDefault="00296E35" w:rsidP="00296E35">
      <w:pPr>
        <w:pStyle w:val="Heading2"/>
      </w:pPr>
      <w:bookmarkStart w:id="48" w:name="_Toc522499783"/>
      <w:bookmarkStart w:id="49" w:name="_Toc25610636"/>
      <w:bookmarkStart w:id="50" w:name="_Toc42507330"/>
      <w:bookmarkStart w:id="51" w:name="_Toc52307861"/>
      <w:bookmarkStart w:id="52" w:name="_Toc52782273"/>
      <w:bookmarkStart w:id="53" w:name="_Toc52782882"/>
      <w:bookmarkStart w:id="54" w:name="_Toc59042751"/>
      <w:bookmarkStart w:id="55" w:name="_Toc75459122"/>
      <w:bookmarkStart w:id="56" w:name="_Toc90630562"/>
      <w:bookmarkStart w:id="57" w:name="_Toc100778769"/>
      <w:bookmarkStart w:id="58" w:name="_Toc101286103"/>
      <w:bookmarkStart w:id="59" w:name="_Toc106817689"/>
      <w:bookmarkStart w:id="60" w:name="_Toc106817814"/>
      <w:bookmarkStart w:id="61" w:name="_Toc178186316"/>
      <w:bookmarkStart w:id="62" w:name="_Toc210385129"/>
      <w:r w:rsidRPr="001C0FC4">
        <w:t>4.1</w:t>
      </w:r>
      <w:r w:rsidRPr="001C0FC4">
        <w:tab/>
        <w:t>Test methodology</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009E7D0" w14:textId="77777777" w:rsidR="00296E35" w:rsidRPr="001C0FC4" w:rsidRDefault="00296E35" w:rsidP="00296E35">
      <w:pPr>
        <w:pStyle w:val="Heading3"/>
      </w:pPr>
      <w:bookmarkStart w:id="63" w:name="_Toc522499784"/>
      <w:bookmarkStart w:id="64" w:name="_Toc25610637"/>
      <w:bookmarkStart w:id="65" w:name="_Toc42507331"/>
      <w:bookmarkStart w:id="66" w:name="_Toc52307862"/>
      <w:bookmarkStart w:id="67" w:name="_Toc52782274"/>
      <w:bookmarkStart w:id="68" w:name="_Toc52782883"/>
      <w:bookmarkStart w:id="69" w:name="_Toc59042752"/>
      <w:bookmarkStart w:id="70" w:name="_Toc75459123"/>
      <w:bookmarkStart w:id="71" w:name="_Toc90630563"/>
      <w:bookmarkStart w:id="72" w:name="_Toc100778770"/>
      <w:bookmarkStart w:id="73" w:name="_Toc101286104"/>
      <w:bookmarkStart w:id="74" w:name="_Toc106817690"/>
      <w:bookmarkStart w:id="75" w:name="_Toc106817815"/>
      <w:bookmarkStart w:id="76" w:name="_Toc178186317"/>
      <w:bookmarkStart w:id="77" w:name="_Toc210385130"/>
      <w:r w:rsidRPr="001C0FC4">
        <w:t>4.1.1</w:t>
      </w:r>
      <w:r w:rsidRPr="001C0FC4">
        <w:tab/>
        <w:t>Testing of optional functions and procedures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170EBC7B" w14:textId="77777777" w:rsidR="00296E35" w:rsidRPr="001C0FC4" w:rsidRDefault="00296E35" w:rsidP="00296E35">
      <w:r w:rsidRPr="001C0FC4">
        <w:t>Any function or procedure which is optional, may be subject to a conformance test if it is implemented in the MCData Client.</w:t>
      </w:r>
    </w:p>
    <w:p w14:paraId="2B616AB7" w14:textId="7917A97C" w:rsidR="00296E35" w:rsidRPr="001C0FC4" w:rsidRDefault="00296E35" w:rsidP="00296E35">
      <w:r w:rsidRPr="001C0FC4">
        <w:t>A declaration by the MCData Client supplier (to use the Implementation Conformance Statement (ICS) proforma specified in TS </w:t>
      </w:r>
      <w:r>
        <w:t>37.579</w:t>
      </w:r>
      <w:r w:rsidRPr="001C0FC4">
        <w:t>-4 [4]) is used to determine whether an optional function/procedure has been implemented.</w:t>
      </w:r>
    </w:p>
    <w:p w14:paraId="5347C02C" w14:textId="77777777" w:rsidR="00296E35" w:rsidRPr="001C0FC4" w:rsidRDefault="00296E35" w:rsidP="00296E35">
      <w:pPr>
        <w:pStyle w:val="Heading3"/>
      </w:pPr>
      <w:bookmarkStart w:id="78" w:name="_Toc522499785"/>
      <w:bookmarkStart w:id="79" w:name="_Toc25610638"/>
      <w:bookmarkStart w:id="80" w:name="_Toc42507332"/>
      <w:bookmarkStart w:id="81" w:name="_Toc52307863"/>
      <w:bookmarkStart w:id="82" w:name="_Toc52782275"/>
      <w:bookmarkStart w:id="83" w:name="_Toc52782884"/>
      <w:bookmarkStart w:id="84" w:name="_Toc59042753"/>
      <w:bookmarkStart w:id="85" w:name="_Toc75459124"/>
      <w:bookmarkStart w:id="86" w:name="_Toc90630564"/>
      <w:bookmarkStart w:id="87" w:name="_Toc100778771"/>
      <w:bookmarkStart w:id="88" w:name="_Toc101286105"/>
      <w:bookmarkStart w:id="89" w:name="_Toc106817691"/>
      <w:bookmarkStart w:id="90" w:name="_Toc106817816"/>
      <w:bookmarkStart w:id="91" w:name="_Toc178186318"/>
      <w:bookmarkStart w:id="92" w:name="_Toc210385131"/>
      <w:r w:rsidRPr="001C0FC4">
        <w:t>4.1.2</w:t>
      </w:r>
      <w:r w:rsidRPr="001C0FC4">
        <w:tab/>
        <w:t>Test interfaces and facilities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2A42983" w14:textId="77777777" w:rsidR="00296E35" w:rsidRPr="001C0FC4" w:rsidRDefault="00296E35" w:rsidP="00296E35">
      <w:r w:rsidRPr="001C0FC4">
        <w:t>Detailed descriptions of the MCData</w:t>
      </w:r>
    </w:p>
    <w:p w14:paraId="6ED92BAD" w14:textId="77777777" w:rsidR="00296E35" w:rsidRPr="001C0FC4" w:rsidRDefault="00296E35" w:rsidP="00296E35">
      <w:r w:rsidRPr="001C0FC4">
        <w:t xml:space="preserve"> Client test interfaces and special facilities for testing are provided in 3GPP TS 36.509 [19].</w:t>
      </w:r>
    </w:p>
    <w:p w14:paraId="1C6D88AF" w14:textId="77777777" w:rsidR="00296E35" w:rsidRPr="001C0FC4" w:rsidRDefault="00296E35" w:rsidP="00296E35">
      <w:pPr>
        <w:pStyle w:val="Heading2"/>
      </w:pPr>
      <w:bookmarkStart w:id="93" w:name="_Toc522499786"/>
      <w:bookmarkStart w:id="94" w:name="_Toc25610639"/>
      <w:bookmarkStart w:id="95" w:name="_Toc42507333"/>
      <w:bookmarkStart w:id="96" w:name="_Toc52307864"/>
      <w:bookmarkStart w:id="97" w:name="_Toc52782276"/>
      <w:bookmarkStart w:id="98" w:name="_Toc52782885"/>
      <w:bookmarkStart w:id="99" w:name="_Toc59042754"/>
      <w:bookmarkStart w:id="100" w:name="_Toc75459125"/>
      <w:bookmarkStart w:id="101" w:name="_Toc90630565"/>
      <w:bookmarkStart w:id="102" w:name="_Toc100778772"/>
      <w:bookmarkStart w:id="103" w:name="_Toc101286106"/>
      <w:bookmarkStart w:id="104" w:name="_Toc106817692"/>
      <w:bookmarkStart w:id="105" w:name="_Toc106817817"/>
      <w:bookmarkStart w:id="106" w:name="_Toc178186319"/>
      <w:bookmarkStart w:id="107" w:name="_Toc210385132"/>
      <w:r w:rsidRPr="001C0FC4">
        <w:t>4.2</w:t>
      </w:r>
      <w:r w:rsidRPr="001C0FC4">
        <w:tab/>
        <w:t>Implicit testing</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1215D4B" w14:textId="77777777" w:rsidR="00296E35" w:rsidRPr="001C0FC4" w:rsidRDefault="00296E35" w:rsidP="00296E35">
      <w:r w:rsidRPr="001C0FC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6804D72B" w14:textId="77777777" w:rsidR="00296E35" w:rsidRPr="001C0FC4" w:rsidRDefault="00296E35" w:rsidP="00296E35">
      <w:pPr>
        <w:pStyle w:val="Heading2"/>
      </w:pPr>
      <w:bookmarkStart w:id="108" w:name="_Toc522499787"/>
      <w:bookmarkStart w:id="109" w:name="_Toc25610640"/>
      <w:bookmarkStart w:id="110" w:name="_Toc42507334"/>
      <w:bookmarkStart w:id="111" w:name="_Toc52307865"/>
      <w:bookmarkStart w:id="112" w:name="_Toc52782277"/>
      <w:bookmarkStart w:id="113" w:name="_Toc52782886"/>
      <w:bookmarkStart w:id="114" w:name="_Toc59042755"/>
      <w:bookmarkStart w:id="115" w:name="_Toc75459126"/>
      <w:bookmarkStart w:id="116" w:name="_Toc90630566"/>
      <w:bookmarkStart w:id="117" w:name="_Toc100778773"/>
      <w:bookmarkStart w:id="118" w:name="_Toc101286107"/>
      <w:bookmarkStart w:id="119" w:name="_Toc106817693"/>
      <w:bookmarkStart w:id="120" w:name="_Toc106817818"/>
      <w:bookmarkStart w:id="121" w:name="_Toc178186320"/>
      <w:bookmarkStart w:id="122" w:name="_Toc210385133"/>
      <w:r w:rsidRPr="001C0FC4">
        <w:t>4.3</w:t>
      </w:r>
      <w:r w:rsidRPr="001C0FC4">
        <w:tab/>
        <w:t>Repetition of tests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1CBF6D0E" w14:textId="77777777" w:rsidR="00296E35" w:rsidRPr="001C0FC4" w:rsidRDefault="00296E35" w:rsidP="00296E35">
      <w:r w:rsidRPr="001C0FC4">
        <w:t>As a general rule, the test cases specified in the present document are highly reproducible and do not need to be repeated unless otherwise stated.</w:t>
      </w:r>
    </w:p>
    <w:p w14:paraId="76C78328" w14:textId="77777777" w:rsidR="00296E35" w:rsidRPr="001C0FC4" w:rsidRDefault="00296E35" w:rsidP="00296E35">
      <w:pPr>
        <w:pStyle w:val="Heading2"/>
      </w:pPr>
      <w:bookmarkStart w:id="123" w:name="_Toc522499788"/>
      <w:bookmarkStart w:id="124" w:name="_Toc25610641"/>
      <w:bookmarkStart w:id="125" w:name="_Toc42507335"/>
      <w:bookmarkStart w:id="126" w:name="_Toc52307866"/>
      <w:bookmarkStart w:id="127" w:name="_Toc52782278"/>
      <w:bookmarkStart w:id="128" w:name="_Toc52782887"/>
      <w:bookmarkStart w:id="129" w:name="_Toc59042756"/>
      <w:bookmarkStart w:id="130" w:name="_Toc75459127"/>
      <w:bookmarkStart w:id="131" w:name="_Toc90630567"/>
      <w:bookmarkStart w:id="132" w:name="_Toc100778774"/>
      <w:bookmarkStart w:id="133" w:name="_Toc101286108"/>
      <w:bookmarkStart w:id="134" w:name="_Toc106817694"/>
      <w:bookmarkStart w:id="135" w:name="_Toc106817819"/>
      <w:bookmarkStart w:id="136" w:name="_Toc178186321"/>
      <w:bookmarkStart w:id="137" w:name="_Toc210385134"/>
      <w:r w:rsidRPr="001C0FC4">
        <w:t>4.4</w:t>
      </w:r>
      <w:r w:rsidRPr="001C0FC4">
        <w:tab/>
        <w:t>Handling of differences between conformance requirements in different releases of cores specifications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5EFF83E6" w14:textId="77777777" w:rsidR="00296E35" w:rsidRPr="001C0FC4" w:rsidRDefault="00296E35" w:rsidP="00296E35">
      <w:r w:rsidRPr="001C0FC4">
        <w:t>The conformance requirements which determine the scope of each test case are explicitly copy-pasted from relevant core specifications in the especially dedicated for this clause of each test with the title 'Conformance requirements'.</w:t>
      </w:r>
    </w:p>
    <w:p w14:paraId="0B73FDD4" w14:textId="77777777" w:rsidR="00296E35" w:rsidRPr="001C0FC4" w:rsidRDefault="00296E35" w:rsidP="00296E35">
      <w:pPr>
        <w:pStyle w:val="NO"/>
      </w:pPr>
      <w:r w:rsidRPr="001C0FC4">
        <w:t>NOTE:</w:t>
      </w:r>
      <w:r w:rsidRPr="001C0FC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BDD575F" w14:textId="77777777" w:rsidR="00296E35" w:rsidRPr="001C0FC4" w:rsidRDefault="00296E35" w:rsidP="00296E35">
      <w:r w:rsidRPr="001C0FC4">
        <w:t xml:space="preserve">When differences between conformance requirements in different releases of the cores specifications have impact </w:t>
      </w:r>
      <w:r w:rsidRPr="001C0FC4">
        <w:rPr>
          <w:lang w:eastAsia="ja-JP"/>
        </w:rPr>
        <w:t xml:space="preserve">on the </w:t>
      </w:r>
      <w:r w:rsidRPr="001C0FC4">
        <w:t>Pre-test conditions, Test procedure sequence or/and the</w:t>
      </w:r>
      <w:r w:rsidRPr="001C0FC4">
        <w:rPr>
          <w:lang w:eastAsia="ja-JP"/>
        </w:rPr>
        <w:t xml:space="preserve"> </w:t>
      </w:r>
      <w:r w:rsidRPr="001C0FC4">
        <w:t xml:space="preserve">Specific message contents, </w:t>
      </w:r>
      <w:r w:rsidRPr="001C0FC4">
        <w:rPr>
          <w:lang w:eastAsia="ja-JP"/>
        </w:rPr>
        <w:t>the Conformance requirements related to different releases are specified separately with clear indication of the Release of the spec from which they were copied.</w:t>
      </w:r>
    </w:p>
    <w:p w14:paraId="756DE1E7" w14:textId="4798FFE9" w:rsidR="00296E35" w:rsidRPr="001C0FC4" w:rsidRDefault="00296E35" w:rsidP="00296E35">
      <w:r w:rsidRPr="001C0FC4">
        <w:t>When there is no Release indicated for a conformance requirement text, this should be understood either as the Conformance requirements in the latest version of the spec with release = the TC Applicability release (which can be found in TS </w:t>
      </w:r>
      <w:r>
        <w:t>37.579</w:t>
      </w:r>
      <w:r w:rsidRPr="001C0FC4">
        <w:t>-4 [4], Table 4-1: Applicability of tests and additional information for testing, column 'Release'), or, as the Conformance requirements in the latest version of the spec of the release when the feature was introduced to the core specs.</w:t>
      </w:r>
    </w:p>
    <w:p w14:paraId="138047A4" w14:textId="77777777" w:rsidR="00296E35" w:rsidRPr="001C0FC4" w:rsidRDefault="00296E35" w:rsidP="00296E35">
      <w:pPr>
        <w:pStyle w:val="Heading2"/>
      </w:pPr>
      <w:bookmarkStart w:id="138" w:name="_Toc522499789"/>
      <w:bookmarkStart w:id="139" w:name="_Toc25610642"/>
      <w:bookmarkStart w:id="140" w:name="_Toc42507336"/>
      <w:bookmarkStart w:id="141" w:name="_Toc52307867"/>
      <w:bookmarkStart w:id="142" w:name="_Toc52782279"/>
      <w:bookmarkStart w:id="143" w:name="_Toc52782888"/>
      <w:bookmarkStart w:id="144" w:name="_Toc59042757"/>
      <w:bookmarkStart w:id="145" w:name="_Toc75459128"/>
      <w:bookmarkStart w:id="146" w:name="_Toc90630568"/>
      <w:bookmarkStart w:id="147" w:name="_Toc100778775"/>
      <w:bookmarkStart w:id="148" w:name="_Toc101286109"/>
      <w:bookmarkStart w:id="149" w:name="_Toc106817695"/>
      <w:bookmarkStart w:id="150" w:name="_Toc106817820"/>
      <w:bookmarkStart w:id="151" w:name="_Toc178186322"/>
      <w:bookmarkStart w:id="152" w:name="_Toc210385135"/>
      <w:r w:rsidRPr="001C0FC4">
        <w:t>4.5</w:t>
      </w:r>
      <w:r w:rsidRPr="001C0FC4">
        <w:tab/>
        <w:t>Reference conditions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B4927A2" w14:textId="0067A10A" w:rsidR="00296E35" w:rsidRPr="001C0FC4" w:rsidRDefault="00296E35" w:rsidP="00296E35">
      <w:r w:rsidRPr="001C0FC4">
        <w:t>The reference environments used by all signalling and protocol tests is specified in TS </w:t>
      </w:r>
      <w:r>
        <w:t>37.579</w:t>
      </w:r>
      <w:r w:rsidRPr="001C0FC4">
        <w:t>-1 [2]. Where a test requires an environment that is different, this will be specified in the test itself.</w:t>
      </w:r>
    </w:p>
    <w:p w14:paraId="00824F84" w14:textId="77777777" w:rsidR="00296E35" w:rsidRPr="001C0FC4" w:rsidRDefault="00296E35" w:rsidP="00296E35">
      <w:bookmarkStart w:id="153" w:name="_Toc522499790"/>
      <w:bookmarkStart w:id="154" w:name="_Toc25610643"/>
      <w:bookmarkStart w:id="155" w:name="_Toc42507337"/>
      <w:bookmarkStart w:id="156" w:name="_Toc52307868"/>
      <w:bookmarkStart w:id="157" w:name="_Toc52782280"/>
      <w:bookmarkStart w:id="158" w:name="_Toc52782889"/>
      <w:bookmarkStart w:id="159" w:name="_Toc59042758"/>
      <w:bookmarkStart w:id="160" w:name="_Toc75459129"/>
      <w:bookmarkStart w:id="161" w:name="_Toc90630569"/>
      <w:r w:rsidRPr="001C0FC4">
        <w:t>For all test cases in this document unless specified otherwise the condition MCDATA applies for all message contents.</w:t>
      </w:r>
    </w:p>
    <w:p w14:paraId="22313061" w14:textId="77777777" w:rsidR="00296E35" w:rsidRPr="001C0FC4" w:rsidRDefault="00296E35" w:rsidP="00296E35">
      <w:pPr>
        <w:pStyle w:val="Heading2"/>
      </w:pPr>
      <w:bookmarkStart w:id="162" w:name="_Toc100778776"/>
      <w:bookmarkStart w:id="163" w:name="_Toc101286110"/>
      <w:bookmarkStart w:id="164" w:name="_Toc106817696"/>
      <w:bookmarkStart w:id="165" w:name="_Toc106817821"/>
      <w:bookmarkStart w:id="166" w:name="_Toc178186323"/>
      <w:bookmarkStart w:id="167" w:name="_Toc210385136"/>
      <w:r w:rsidRPr="001C0FC4">
        <w:t>4.6</w:t>
      </w:r>
      <w:r w:rsidRPr="001C0FC4">
        <w:tab/>
        <w:t>Generic setup procedures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5419C045" w14:textId="7DC68B2D" w:rsidR="00296E35" w:rsidRPr="001C0FC4" w:rsidRDefault="00296E35" w:rsidP="00296E35">
      <w:r w:rsidRPr="001C0FC4">
        <w:t>A set of basic generic procedures for MCData Client-Server communication are described in TS </w:t>
      </w:r>
      <w:r>
        <w:t>37.579</w:t>
      </w:r>
      <w:r w:rsidRPr="001C0FC4">
        <w:t>-1 [2]. These procedures will be used in numerous test cases throughout the present document.</w:t>
      </w:r>
    </w:p>
    <w:p w14:paraId="7AF203E5" w14:textId="77777777" w:rsidR="00296E35" w:rsidRPr="001C0FC4" w:rsidRDefault="00296E35" w:rsidP="00296E35">
      <w:pPr>
        <w:pStyle w:val="Heading1"/>
      </w:pPr>
      <w:bookmarkStart w:id="168" w:name="_Toc522499791"/>
      <w:bookmarkStart w:id="169" w:name="_Toc25610644"/>
      <w:bookmarkStart w:id="170" w:name="_Toc42507338"/>
      <w:bookmarkStart w:id="171" w:name="_Toc52307869"/>
      <w:bookmarkStart w:id="172" w:name="_Toc52782281"/>
      <w:bookmarkStart w:id="173" w:name="_Toc52782890"/>
      <w:bookmarkStart w:id="174" w:name="_Toc59042759"/>
      <w:bookmarkStart w:id="175" w:name="_Toc75459130"/>
      <w:bookmarkStart w:id="176" w:name="_Toc90630570"/>
      <w:bookmarkStart w:id="177" w:name="_Toc100778777"/>
      <w:bookmarkStart w:id="178" w:name="_Toc101286111"/>
      <w:bookmarkStart w:id="179" w:name="_Toc106817697"/>
      <w:bookmarkStart w:id="180" w:name="_Toc106817822"/>
      <w:bookmarkStart w:id="181" w:name="_Toc178186324"/>
      <w:bookmarkStart w:id="182" w:name="_Toc512007916"/>
      <w:bookmarkStart w:id="183" w:name="_Toc210385137"/>
      <w:r w:rsidRPr="001C0FC4">
        <w:t>5</w:t>
      </w:r>
      <w:r w:rsidRPr="001C0FC4">
        <w:tab/>
        <w:t>MCData Client Configuration</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3"/>
    </w:p>
    <w:p w14:paraId="318C7535" w14:textId="77777777" w:rsidR="00296E35" w:rsidRPr="001C0FC4" w:rsidRDefault="00296E35" w:rsidP="00296E35">
      <w:pPr>
        <w:pStyle w:val="Heading2"/>
      </w:pPr>
      <w:bookmarkStart w:id="184" w:name="_Toc522499792"/>
      <w:bookmarkStart w:id="185" w:name="_Toc25610645"/>
      <w:bookmarkStart w:id="186" w:name="_Toc42507339"/>
      <w:bookmarkStart w:id="187" w:name="_Toc52307870"/>
      <w:bookmarkStart w:id="188" w:name="_Toc52782282"/>
      <w:bookmarkStart w:id="189" w:name="_Toc52782891"/>
      <w:bookmarkStart w:id="190" w:name="_Toc59042760"/>
      <w:bookmarkStart w:id="191" w:name="_Toc75459131"/>
      <w:bookmarkStart w:id="192" w:name="_Toc90630571"/>
      <w:bookmarkStart w:id="193" w:name="_Toc100778778"/>
      <w:bookmarkStart w:id="194" w:name="_Toc101286112"/>
      <w:bookmarkStart w:id="195" w:name="_Toc106817698"/>
      <w:bookmarkStart w:id="196" w:name="_Toc106817823"/>
      <w:bookmarkStart w:id="197" w:name="_Toc178186325"/>
      <w:bookmarkStart w:id="198" w:name="_Toc210385138"/>
      <w:r w:rsidRPr="001C0FC4">
        <w:t>5.1</w:t>
      </w:r>
      <w:r w:rsidRPr="001C0FC4">
        <w:tab/>
        <w:t>Configuration / Authentication / User Authorization / UE Configuration / User Profile / Key Generation</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74794665" w14:textId="77777777" w:rsidR="00296E35" w:rsidRPr="001C0FC4" w:rsidRDefault="00296E35" w:rsidP="00296E35">
      <w:pPr>
        <w:pStyle w:val="H6"/>
      </w:pPr>
      <w:bookmarkStart w:id="199" w:name="_Toc52782283"/>
      <w:bookmarkStart w:id="200" w:name="_Toc52782892"/>
      <w:bookmarkStart w:id="201" w:name="_Toc59042761"/>
      <w:bookmarkStart w:id="202" w:name="_Hlk35434780"/>
      <w:bookmarkStart w:id="203" w:name="_Toc522499793"/>
      <w:bookmarkStart w:id="204" w:name="_Toc25610646"/>
      <w:r w:rsidRPr="001C0FC4">
        <w:t>5.1.1</w:t>
      </w:r>
      <w:r w:rsidRPr="001C0FC4">
        <w:tab/>
        <w:t>Test Purpose (TP)</w:t>
      </w:r>
      <w:bookmarkEnd w:id="199"/>
      <w:bookmarkEnd w:id="200"/>
      <w:bookmarkEnd w:id="201"/>
    </w:p>
    <w:p w14:paraId="6B8E9038" w14:textId="77777777" w:rsidR="00296E35" w:rsidRPr="001C0FC4" w:rsidRDefault="00296E35" w:rsidP="00296E35">
      <w:pPr>
        <w:pStyle w:val="H6"/>
      </w:pPr>
      <w:r w:rsidRPr="001C0FC4">
        <w:t>(1)</w:t>
      </w:r>
    </w:p>
    <w:p w14:paraId="573F942D" w14:textId="0CBC3F08" w:rsidR="00296E35" w:rsidRPr="001C0FC4" w:rsidRDefault="00296E35" w:rsidP="00296E35">
      <w:pPr>
        <w:pStyle w:val="PL"/>
      </w:pPr>
      <w:r w:rsidRPr="001C0FC4">
        <w:rPr>
          <w:b/>
        </w:rPr>
        <w:t>with</w:t>
      </w:r>
      <w:r w:rsidRPr="001C0FC4">
        <w:t xml:space="preserve"> { UE (MCDATA Client) attached to EPS </w:t>
      </w:r>
      <w:r w:rsidR="000D77BF" w:rsidRPr="000D77BF">
        <w:t xml:space="preserve">or 5GS </w:t>
      </w:r>
      <w:r w:rsidRPr="001C0FC4">
        <w:t>services }</w:t>
      </w:r>
    </w:p>
    <w:p w14:paraId="3D24687A" w14:textId="77777777" w:rsidR="00296E35" w:rsidRPr="001C0FC4" w:rsidRDefault="00296E35" w:rsidP="00296E35">
      <w:pPr>
        <w:pStyle w:val="PL"/>
      </w:pPr>
      <w:r w:rsidRPr="001C0FC4">
        <w:rPr>
          <w:b/>
        </w:rPr>
        <w:t>ensure that</w:t>
      </w:r>
      <w:r w:rsidRPr="001C0FC4">
        <w:t xml:space="preserve"> {</w:t>
      </w:r>
    </w:p>
    <w:p w14:paraId="38C8D9E7" w14:textId="77777777" w:rsidR="00296E35" w:rsidRPr="001C0FC4" w:rsidRDefault="00296E35" w:rsidP="00296E35">
      <w:pPr>
        <w:pStyle w:val="PL"/>
      </w:pPr>
      <w:r w:rsidRPr="001C0FC4">
        <w:t xml:space="preserve">  </w:t>
      </w:r>
      <w:r w:rsidRPr="001C0FC4">
        <w:rPr>
          <w:b/>
        </w:rPr>
        <w:t>when</w:t>
      </w:r>
      <w:r w:rsidRPr="001C0FC4">
        <w:t xml:space="preserve"> { the MCData User activates an MCData application and requests MCData initialisation }</w:t>
      </w:r>
    </w:p>
    <w:p w14:paraId="0C5C34A2"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MCData User Authentication </w:t>
      </w:r>
      <w:r w:rsidRPr="001C0FC4">
        <w:t>}</w:t>
      </w:r>
    </w:p>
    <w:p w14:paraId="485BE9CB"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0924DA67" w14:textId="77777777" w:rsidR="00296E35" w:rsidRPr="001C0FC4" w:rsidRDefault="00296E35" w:rsidP="00296E35">
      <w:pPr>
        <w:pStyle w:val="PL"/>
        <w:rPr>
          <w:rFonts w:cs="Courier New"/>
          <w:szCs w:val="16"/>
        </w:rPr>
      </w:pPr>
    </w:p>
    <w:p w14:paraId="65DB6A19" w14:textId="77777777" w:rsidR="00296E35" w:rsidRPr="001C0FC4" w:rsidRDefault="00296E35" w:rsidP="00296E35">
      <w:pPr>
        <w:pStyle w:val="H6"/>
      </w:pPr>
      <w:r w:rsidRPr="001C0FC4">
        <w:t>(2)</w:t>
      </w:r>
    </w:p>
    <w:p w14:paraId="2D822244" w14:textId="77777777" w:rsidR="00296E35" w:rsidRPr="001C0FC4" w:rsidRDefault="00296E35" w:rsidP="00296E35">
      <w:pPr>
        <w:pStyle w:val="PL"/>
      </w:pPr>
      <w:r w:rsidRPr="001C0FC4">
        <w:rPr>
          <w:b/>
        </w:rPr>
        <w:t>with</w:t>
      </w:r>
      <w:r w:rsidRPr="001C0FC4">
        <w:t xml:space="preserve"> { UE (MCDATA Client) user authenticated }</w:t>
      </w:r>
    </w:p>
    <w:p w14:paraId="746954BB" w14:textId="77777777" w:rsidR="00296E35" w:rsidRPr="001C0FC4" w:rsidRDefault="00296E35" w:rsidP="00296E35">
      <w:pPr>
        <w:pStyle w:val="PL"/>
      </w:pPr>
      <w:r w:rsidRPr="001C0FC4">
        <w:rPr>
          <w:b/>
        </w:rPr>
        <w:t>ensure that</w:t>
      </w:r>
      <w:r w:rsidRPr="001C0FC4">
        <w:t xml:space="preserve"> {</w:t>
      </w:r>
    </w:p>
    <w:p w14:paraId="07E47576" w14:textId="77777777" w:rsidR="00296E35" w:rsidRPr="001C0FC4" w:rsidRDefault="00296E35" w:rsidP="00296E35">
      <w:pPr>
        <w:pStyle w:val="PL"/>
      </w:pPr>
      <w:r w:rsidRPr="001C0FC4">
        <w:t xml:space="preserve">  </w:t>
      </w:r>
      <w:r w:rsidRPr="001C0FC4">
        <w:rPr>
          <w:b/>
        </w:rPr>
        <w:t>when</w:t>
      </w:r>
      <w:r w:rsidRPr="001C0FC4">
        <w:t xml:space="preserve"> { the UE (MCDATA Client) has established a secure HTPP tunnel }</w:t>
      </w:r>
    </w:p>
    <w:p w14:paraId="627AD627"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key management authorization and obtains identity management key material </w:t>
      </w:r>
      <w:r w:rsidRPr="001C0FC4">
        <w:t>}</w:t>
      </w:r>
    </w:p>
    <w:p w14:paraId="1D768F68"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8683835" w14:textId="77777777" w:rsidR="00296E35" w:rsidRPr="001C0FC4" w:rsidRDefault="00296E35" w:rsidP="00296E35">
      <w:pPr>
        <w:pStyle w:val="PL"/>
        <w:rPr>
          <w:rFonts w:cs="Courier New"/>
          <w:szCs w:val="16"/>
        </w:rPr>
      </w:pPr>
    </w:p>
    <w:p w14:paraId="014148A3" w14:textId="77777777" w:rsidR="00296E35" w:rsidRPr="001C0FC4" w:rsidRDefault="00296E35" w:rsidP="00296E35">
      <w:pPr>
        <w:pStyle w:val="H6"/>
      </w:pPr>
      <w:r w:rsidRPr="001C0FC4">
        <w:t>(3)</w:t>
      </w:r>
    </w:p>
    <w:p w14:paraId="408C4099" w14:textId="77777777" w:rsidR="00296E35" w:rsidRPr="001C0FC4" w:rsidRDefault="00296E35" w:rsidP="00296E35">
      <w:pPr>
        <w:pStyle w:val="PL"/>
      </w:pPr>
      <w:r w:rsidRPr="001C0FC4">
        <w:rPr>
          <w:b/>
        </w:rPr>
        <w:t>with</w:t>
      </w:r>
      <w:r w:rsidRPr="001C0FC4">
        <w:t xml:space="preserve"> { UE (MCDATA Client) has obtained identity management key material }</w:t>
      </w:r>
    </w:p>
    <w:p w14:paraId="5F970DF0" w14:textId="77777777" w:rsidR="00296E35" w:rsidRPr="001C0FC4" w:rsidRDefault="00296E35" w:rsidP="00296E35">
      <w:pPr>
        <w:pStyle w:val="PL"/>
      </w:pPr>
      <w:r w:rsidRPr="001C0FC4">
        <w:rPr>
          <w:b/>
        </w:rPr>
        <w:t>ensure that</w:t>
      </w:r>
      <w:r w:rsidRPr="001C0FC4">
        <w:t xml:space="preserve"> {</w:t>
      </w:r>
    </w:p>
    <w:p w14:paraId="40FEAC1F" w14:textId="77777777" w:rsidR="00296E35" w:rsidRPr="001C0FC4" w:rsidRDefault="00296E35" w:rsidP="00296E35">
      <w:pPr>
        <w:pStyle w:val="PL"/>
      </w:pPr>
      <w:r w:rsidRPr="001C0FC4">
        <w:t xml:space="preserve">  </w:t>
      </w:r>
      <w:r w:rsidRPr="001C0FC4">
        <w:rPr>
          <w:b/>
        </w:rPr>
        <w:t>when</w:t>
      </w:r>
      <w:r w:rsidRPr="001C0FC4">
        <w:t xml:space="preserve"> { the UE (MCDATA Client) requests user service authorization }</w:t>
      </w:r>
    </w:p>
    <w:p w14:paraId="051DE560"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user authorization request to the MCData Server </w:t>
      </w:r>
      <w:r w:rsidRPr="001C0FC4">
        <w:t>}</w:t>
      </w:r>
    </w:p>
    <w:p w14:paraId="66F54B9F"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62F1FE" w14:textId="77777777" w:rsidR="00296E35" w:rsidRPr="001C0FC4" w:rsidRDefault="00296E35" w:rsidP="00296E35">
      <w:pPr>
        <w:pStyle w:val="PL"/>
        <w:rPr>
          <w:rFonts w:cs="Courier New"/>
          <w:szCs w:val="16"/>
        </w:rPr>
      </w:pPr>
    </w:p>
    <w:p w14:paraId="4DEA984E" w14:textId="77777777" w:rsidR="00296E35" w:rsidRPr="001C0FC4" w:rsidRDefault="00296E35" w:rsidP="00296E35">
      <w:pPr>
        <w:pStyle w:val="H6"/>
      </w:pPr>
      <w:r w:rsidRPr="001C0FC4">
        <w:t>(4)</w:t>
      </w:r>
    </w:p>
    <w:p w14:paraId="3BE1CC11" w14:textId="77777777" w:rsidR="00296E35" w:rsidRPr="001C0FC4" w:rsidRDefault="00296E35" w:rsidP="00296E35">
      <w:pPr>
        <w:pStyle w:val="PL"/>
      </w:pPr>
      <w:r w:rsidRPr="001C0FC4">
        <w:rPr>
          <w:b/>
        </w:rPr>
        <w:t>with</w:t>
      </w:r>
      <w:r w:rsidRPr="001C0FC4">
        <w:t xml:space="preserve"> { UE (MCDATA Client) authorized for user services }</w:t>
      </w:r>
    </w:p>
    <w:p w14:paraId="605E78F2" w14:textId="77777777" w:rsidR="00296E35" w:rsidRPr="001C0FC4" w:rsidRDefault="00296E35" w:rsidP="00296E35">
      <w:pPr>
        <w:pStyle w:val="PL"/>
      </w:pPr>
      <w:r w:rsidRPr="001C0FC4">
        <w:rPr>
          <w:b/>
        </w:rPr>
        <w:t>ensure that</w:t>
      </w:r>
      <w:r w:rsidRPr="001C0FC4">
        <w:t xml:space="preserve"> {</w:t>
      </w:r>
    </w:p>
    <w:p w14:paraId="2352D4C7" w14:textId="77777777" w:rsidR="00296E35" w:rsidRPr="001C0FC4" w:rsidRDefault="00296E35" w:rsidP="00296E35">
      <w:pPr>
        <w:pStyle w:val="PL"/>
      </w:pPr>
      <w:r w:rsidRPr="001C0FC4">
        <w:t xml:space="preserve">  </w:t>
      </w:r>
      <w:r w:rsidRPr="001C0FC4">
        <w:rPr>
          <w:b/>
        </w:rPr>
        <w:t>when</w:t>
      </w:r>
      <w:r w:rsidRPr="001C0FC4">
        <w:t xml:space="preserve"> { the UE (MCDATA Client) requests configuration management authorization}</w:t>
      </w:r>
    </w:p>
    <w:p w14:paraId="3BB9893F"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requests subscription to multiple documents simultaneously </w:t>
      </w:r>
      <w:r w:rsidRPr="001C0FC4">
        <w:rPr>
          <w:rFonts w:cs="Courier New"/>
          <w:b/>
          <w:szCs w:val="16"/>
        </w:rPr>
        <w:t>and</w:t>
      </w:r>
      <w:r w:rsidRPr="001C0FC4">
        <w:rPr>
          <w:rFonts w:cs="Courier New"/>
          <w:szCs w:val="16"/>
        </w:rPr>
        <w:t xml:space="preserve"> request the retrieval of the MCData UE Configuration document, the MCData User Profile Configuration Document and the MCData Service Configuration Document </w:t>
      </w:r>
      <w:r w:rsidRPr="001C0FC4">
        <w:t>}</w:t>
      </w:r>
    </w:p>
    <w:p w14:paraId="57D2FD24"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54464450" w14:textId="77777777" w:rsidR="00296E35" w:rsidRPr="001C0FC4" w:rsidRDefault="00296E35" w:rsidP="00296E35">
      <w:pPr>
        <w:pStyle w:val="PL"/>
        <w:rPr>
          <w:rFonts w:cs="Courier New"/>
          <w:szCs w:val="16"/>
        </w:rPr>
      </w:pPr>
    </w:p>
    <w:p w14:paraId="26B7A308" w14:textId="77777777" w:rsidR="00296E35" w:rsidRPr="001C0FC4" w:rsidRDefault="00296E35" w:rsidP="00296E35">
      <w:pPr>
        <w:pStyle w:val="H6"/>
      </w:pPr>
      <w:r w:rsidRPr="001C0FC4">
        <w:t>(5)</w:t>
      </w:r>
    </w:p>
    <w:p w14:paraId="6DF627F2" w14:textId="77777777" w:rsidR="00296E35" w:rsidRPr="001C0FC4" w:rsidRDefault="00296E35" w:rsidP="00296E35">
      <w:pPr>
        <w:pStyle w:val="PL"/>
      </w:pPr>
      <w:r w:rsidRPr="001C0FC4">
        <w:rPr>
          <w:b/>
        </w:rPr>
        <w:t>with</w:t>
      </w:r>
      <w:r w:rsidRPr="001C0FC4">
        <w:t xml:space="preserve"> { UE (MCDATA Client) having obtained user configuration data }</w:t>
      </w:r>
    </w:p>
    <w:p w14:paraId="1767580B" w14:textId="77777777" w:rsidR="00296E35" w:rsidRPr="001C0FC4" w:rsidRDefault="00296E35" w:rsidP="00296E35">
      <w:pPr>
        <w:pStyle w:val="PL"/>
      </w:pPr>
      <w:r w:rsidRPr="001C0FC4">
        <w:rPr>
          <w:b/>
        </w:rPr>
        <w:t>ensure that</w:t>
      </w:r>
      <w:r w:rsidRPr="001C0FC4">
        <w:t xml:space="preserve"> {</w:t>
      </w:r>
    </w:p>
    <w:p w14:paraId="72A94B7A" w14:textId="77777777" w:rsidR="00296E35" w:rsidRPr="001C0FC4" w:rsidRDefault="00296E35" w:rsidP="00296E35">
      <w:pPr>
        <w:pStyle w:val="PL"/>
      </w:pPr>
      <w:r w:rsidRPr="001C0FC4">
        <w:t xml:space="preserve">  </w:t>
      </w:r>
      <w:r w:rsidRPr="001C0FC4">
        <w:rPr>
          <w:b/>
        </w:rPr>
        <w:t>when</w:t>
      </w:r>
      <w:r w:rsidRPr="001C0FC4">
        <w:t xml:space="preserve"> { the UE (MCDATA Client) requests group management authorization }</w:t>
      </w:r>
    </w:p>
    <w:p w14:paraId="63C16AF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receives the group profile including group traffic keys </w:t>
      </w:r>
      <w:r w:rsidRPr="001C0FC4">
        <w:t>}</w:t>
      </w:r>
    </w:p>
    <w:p w14:paraId="0E31C2C7"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260A0A7C" w14:textId="77777777" w:rsidR="00296E35" w:rsidRPr="001C0FC4" w:rsidRDefault="00296E35" w:rsidP="00296E35">
      <w:pPr>
        <w:pStyle w:val="PL"/>
        <w:rPr>
          <w:rFonts w:cs="Courier New"/>
          <w:szCs w:val="16"/>
        </w:rPr>
      </w:pPr>
    </w:p>
    <w:p w14:paraId="6A4107BE" w14:textId="77777777" w:rsidR="00296E35" w:rsidRPr="001C0FC4" w:rsidRDefault="00296E35" w:rsidP="00296E35">
      <w:pPr>
        <w:pStyle w:val="H6"/>
      </w:pPr>
      <w:r w:rsidRPr="001C0FC4">
        <w:t>(6)</w:t>
      </w:r>
    </w:p>
    <w:p w14:paraId="5BD2F5EA" w14:textId="77777777" w:rsidR="00296E35" w:rsidRPr="001C0FC4" w:rsidRDefault="00296E35" w:rsidP="00296E35">
      <w:pPr>
        <w:pStyle w:val="PL"/>
      </w:pPr>
      <w:r w:rsidRPr="001C0FC4">
        <w:rPr>
          <w:b/>
        </w:rPr>
        <w:t>with</w:t>
      </w:r>
      <w:r w:rsidRPr="001C0FC4">
        <w:t xml:space="preserve"> { UE (MCDATA Client) having obtained all required configuration data }</w:t>
      </w:r>
    </w:p>
    <w:p w14:paraId="4730EF71" w14:textId="77777777" w:rsidR="00296E35" w:rsidRPr="001C0FC4" w:rsidRDefault="00296E35" w:rsidP="00296E35">
      <w:pPr>
        <w:pStyle w:val="PL"/>
      </w:pPr>
      <w:r w:rsidRPr="001C0FC4">
        <w:rPr>
          <w:b/>
        </w:rPr>
        <w:t>ensure that</w:t>
      </w:r>
      <w:r w:rsidRPr="001C0FC4">
        <w:t xml:space="preserve"> {</w:t>
      </w:r>
    </w:p>
    <w:p w14:paraId="3B5EAF4C" w14:textId="77777777" w:rsidR="00296E35" w:rsidRPr="001C0FC4" w:rsidRDefault="00296E35" w:rsidP="00296E35">
      <w:pPr>
        <w:pStyle w:val="PL"/>
      </w:pPr>
      <w:r w:rsidRPr="001C0FC4">
        <w:t xml:space="preserve">  </w:t>
      </w:r>
      <w:r w:rsidRPr="001C0FC4">
        <w:rPr>
          <w:b/>
        </w:rPr>
        <w:t>when</w:t>
      </w:r>
      <w:r w:rsidRPr="001C0FC4">
        <w:t xml:space="preserve"> { the UE (MCDATA Client) requires to refresh its service settings }</w:t>
      </w:r>
    </w:p>
    <w:p w14:paraId="3A77CA0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SIP PUBLISH request </w:t>
      </w:r>
      <w:r w:rsidRPr="001C0FC4">
        <w:t>}</w:t>
      </w:r>
    </w:p>
    <w:p w14:paraId="208D6893"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F18B91" w14:textId="77777777" w:rsidR="00296E35" w:rsidRPr="001C0FC4" w:rsidRDefault="00296E35" w:rsidP="00296E35">
      <w:pPr>
        <w:pStyle w:val="PL"/>
        <w:rPr>
          <w:rFonts w:cs="Courier New"/>
          <w:szCs w:val="16"/>
        </w:rPr>
      </w:pPr>
    </w:p>
    <w:p w14:paraId="2C843469" w14:textId="77777777" w:rsidR="00296E35" w:rsidRPr="001C0FC4" w:rsidRDefault="00296E35" w:rsidP="00296E35">
      <w:pPr>
        <w:pStyle w:val="H6"/>
      </w:pPr>
      <w:bookmarkStart w:id="205" w:name="_Toc52782284"/>
      <w:bookmarkStart w:id="206" w:name="_Toc52782893"/>
      <w:bookmarkStart w:id="207" w:name="_Toc59042762"/>
      <w:r w:rsidRPr="001C0FC4">
        <w:t>5.1.2</w:t>
      </w:r>
      <w:r w:rsidRPr="001C0FC4">
        <w:tab/>
        <w:t>Conformance requirements</w:t>
      </w:r>
      <w:bookmarkEnd w:id="205"/>
      <w:bookmarkEnd w:id="206"/>
      <w:bookmarkEnd w:id="207"/>
    </w:p>
    <w:p w14:paraId="66DB6800" w14:textId="77777777" w:rsidR="00296E35" w:rsidRPr="001C0FC4" w:rsidRDefault="00296E35" w:rsidP="00296E35">
      <w:pPr>
        <w:keepNext/>
        <w:keepLines/>
      </w:pPr>
      <w:bookmarkStart w:id="208" w:name="_Hlk37847318"/>
      <w:r w:rsidRPr="001C0FC4">
        <w:t>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bookmarkEnd w:id="208"/>
    <w:p w14:paraId="0A31A943" w14:textId="77777777" w:rsidR="00296E35" w:rsidRPr="001C0FC4" w:rsidRDefault="00296E35" w:rsidP="00296E35">
      <w:r w:rsidRPr="001C0FC4">
        <w:t>[TS 24.482, clause 6.2.1]</w:t>
      </w:r>
    </w:p>
    <w:p w14:paraId="2E3719FA" w14:textId="77777777" w:rsidR="00296E35" w:rsidRPr="001C0FC4" w:rsidRDefault="00296E35" w:rsidP="00296E35">
      <w:r w:rsidRPr="001C0FC4">
        <w:t>Upon an indication from the MC service client to initiate MC service user authentication, the IdM client shall perform the user authentication procedure according to 3GPP TS 33.180 [17] with the following clarifications:</w:t>
      </w:r>
    </w:p>
    <w:p w14:paraId="12EC4CDC" w14:textId="77777777" w:rsidR="00296E35" w:rsidRPr="001C0FC4" w:rsidRDefault="00296E35" w:rsidP="00296E35">
      <w:pPr>
        <w:pStyle w:val="B1"/>
      </w:pPr>
      <w:r w:rsidRPr="001C0FC4">
        <w:t>1)</w:t>
      </w:r>
      <w:r w:rsidRPr="001C0FC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0E4D60E0" w14:textId="77777777" w:rsidR="00296E35" w:rsidRPr="001C0FC4" w:rsidRDefault="00296E35" w:rsidP="00296E35">
      <w:pPr>
        <w:pStyle w:val="B1"/>
      </w:pPr>
      <w:r w:rsidRPr="001C0FC4">
        <w:t>2)</w:t>
      </w:r>
      <w:r w:rsidRPr="001C0FC4">
        <w:tab/>
        <w:t>shall generate an OIDC Authentication Request message as specified in the OpenID Connect 1.0 [6] and IETF RFC 6749 [5] with the following clarifications:</w:t>
      </w:r>
    </w:p>
    <w:p w14:paraId="498A39C1" w14:textId="77777777" w:rsidR="00296E35" w:rsidRPr="001C0FC4" w:rsidRDefault="00296E35" w:rsidP="00296E35">
      <w:pPr>
        <w:pStyle w:val="B2"/>
      </w:pPr>
      <w:r w:rsidRPr="001C0FC4">
        <w:t>a)</w:t>
      </w:r>
      <w:r w:rsidRPr="001C0FC4">
        <w:tab/>
        <w:t>shall generate an HTTP GET request method according to IETF RFC 2616 [4];</w:t>
      </w:r>
    </w:p>
    <w:p w14:paraId="56D68CC9" w14:textId="77777777" w:rsidR="00296E35" w:rsidRPr="001C0FC4" w:rsidRDefault="00296E35" w:rsidP="00296E35">
      <w:pPr>
        <w:pStyle w:val="B2"/>
      </w:pPr>
      <w:r w:rsidRPr="001C0FC4">
        <w:t>b)</w:t>
      </w:r>
      <w:r w:rsidRPr="001C0FC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7FE3D588" w14:textId="77777777" w:rsidR="00296E35" w:rsidRPr="001C0FC4" w:rsidRDefault="00296E35" w:rsidP="00296E35">
      <w:pPr>
        <w:pStyle w:val="NO"/>
      </w:pPr>
      <w:r w:rsidRPr="001C0FC4">
        <w:t>NOTE 1:</w:t>
      </w:r>
      <w:r w:rsidRPr="001C0FC4">
        <w:tab/>
        <w:t>The configuration of client_id is specified in 3GPP TS 24.483 [11].</w:t>
      </w:r>
    </w:p>
    <w:p w14:paraId="6283AC6E" w14:textId="77777777" w:rsidR="00296E35" w:rsidRPr="001C0FC4" w:rsidRDefault="00296E35" w:rsidP="00296E35">
      <w:pPr>
        <w:pStyle w:val="B2"/>
      </w:pPr>
      <w:r w:rsidRPr="001C0FC4">
        <w:t>c)</w:t>
      </w:r>
      <w:r w:rsidRPr="001C0FC4">
        <w:tab/>
        <w:t>shall include the remaining required parameters as specified in 3GPP TS 33.180 [17] in the query component of the authorization endpoint's URI using the "application/x-www-form-urlencoded" format as specified in W3C.REC-html401-19991224 [7]; and</w:t>
      </w:r>
    </w:p>
    <w:p w14:paraId="707AD2B2" w14:textId="77777777" w:rsidR="00296E35" w:rsidRPr="001C0FC4" w:rsidRDefault="00296E35" w:rsidP="00296E35">
      <w:pPr>
        <w:pStyle w:val="B1"/>
      </w:pPr>
      <w:r w:rsidRPr="001C0FC4">
        <w:t>3)</w:t>
      </w:r>
      <w:r w:rsidRPr="001C0FC4">
        <w:tab/>
        <w:t>shall send the HTTP GET request method towards the IdM server.</w:t>
      </w:r>
    </w:p>
    <w:p w14:paraId="32F1F598" w14:textId="77777777" w:rsidR="00296E35" w:rsidRPr="001C0FC4" w:rsidRDefault="00296E35" w:rsidP="00296E35">
      <w:pPr>
        <w:pStyle w:val="NO"/>
      </w:pPr>
      <w:r w:rsidRPr="001C0FC4">
        <w:t>NOTE 2:</w:t>
      </w:r>
      <w:r w:rsidRPr="001C0FC4">
        <w:tab/>
        <w:t>The OpenID Connect 1.0 [6] specification allows for an alternative mechanism for sending the OIDC Authentication request message using an HTTP POST request method which can be used in place of steps 1, 2, and 3 above.</w:t>
      </w:r>
    </w:p>
    <w:p w14:paraId="076796AC" w14:textId="77777777" w:rsidR="00296E35" w:rsidRPr="001C0FC4" w:rsidRDefault="00296E35" w:rsidP="00296E35">
      <w:r w:rsidRPr="001C0FC4">
        <w:t>Upon receipt of an HTTP 200 (OK) response from the IdM server, the IdM client:</w:t>
      </w:r>
    </w:p>
    <w:p w14:paraId="2C0BFEC8" w14:textId="77777777" w:rsidR="00296E35" w:rsidRPr="001C0FC4" w:rsidRDefault="00296E35" w:rsidP="00296E35">
      <w:pPr>
        <w:pStyle w:val="B1"/>
      </w:pPr>
      <w:r w:rsidRPr="001C0FC4">
        <w:t>1)</w:t>
      </w:r>
      <w:r w:rsidRPr="001C0FC4">
        <w:tab/>
        <w:t>shall prompt the MC service user for their username and password;</w:t>
      </w:r>
    </w:p>
    <w:p w14:paraId="6339FE45" w14:textId="77777777" w:rsidR="00296E35" w:rsidRPr="001C0FC4" w:rsidRDefault="00296E35" w:rsidP="00296E35">
      <w:pPr>
        <w:pStyle w:val="NO"/>
      </w:pPr>
      <w:r w:rsidRPr="001C0FC4">
        <w:t>NOTE 3:</w:t>
      </w:r>
      <w:r w:rsidRPr="001C0FC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42DC7F13" w14:textId="77777777" w:rsidR="00296E35" w:rsidRPr="001C0FC4" w:rsidRDefault="00296E35" w:rsidP="00296E35">
      <w:pPr>
        <w:pStyle w:val="B1"/>
      </w:pPr>
      <w:r w:rsidRPr="001C0FC4">
        <w:t>2)</w:t>
      </w:r>
      <w:r w:rsidRPr="001C0FC4">
        <w:tab/>
        <w:t>shall generate an HTTP POST request method containing the MC service user's username and password; and</w:t>
      </w:r>
    </w:p>
    <w:p w14:paraId="2003C5DC" w14:textId="77777777" w:rsidR="00296E35" w:rsidRPr="001C0FC4" w:rsidRDefault="00296E35" w:rsidP="00296E35">
      <w:pPr>
        <w:pStyle w:val="B1"/>
      </w:pPr>
      <w:r w:rsidRPr="001C0FC4">
        <w:t>3)</w:t>
      </w:r>
      <w:r w:rsidRPr="001C0FC4">
        <w:tab/>
        <w:t>shall send the HTTP POST request method towards the IdM server.</w:t>
      </w:r>
    </w:p>
    <w:p w14:paraId="4BCA471D" w14:textId="77777777" w:rsidR="00296E35" w:rsidRPr="001C0FC4" w:rsidRDefault="00296E35" w:rsidP="00296E35">
      <w:r w:rsidRPr="001C0FC4">
        <w:t xml:space="preserve">Upon receipt of an </w:t>
      </w:r>
      <w:r w:rsidRPr="001C0FC4">
        <w:rPr>
          <w:shd w:val="clear" w:color="auto" w:fill="FFFFFF"/>
        </w:rPr>
        <w:t>OIDC Authentication Response message,</w:t>
      </w:r>
      <w:r w:rsidRPr="001C0FC4">
        <w:t xml:space="preserve"> </w:t>
      </w:r>
      <w:r w:rsidRPr="001C0FC4">
        <w:rPr>
          <w:shd w:val="clear" w:color="auto" w:fill="FFFFFF"/>
        </w:rPr>
        <w:t xml:space="preserve">the </w:t>
      </w:r>
      <w:r w:rsidRPr="001C0FC4">
        <w:t>IdM client:</w:t>
      </w:r>
    </w:p>
    <w:p w14:paraId="2A16F43C" w14:textId="77777777" w:rsidR="00296E35" w:rsidRPr="001C0FC4" w:rsidRDefault="00296E35" w:rsidP="00296E35">
      <w:pPr>
        <w:pStyle w:val="B1"/>
      </w:pPr>
      <w:r w:rsidRPr="001C0FC4">
        <w:t>1)</w:t>
      </w:r>
      <w:r w:rsidRPr="001C0FC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4DA46D53" w14:textId="77777777" w:rsidR="00296E35" w:rsidRPr="001C0FC4" w:rsidRDefault="00296E35" w:rsidP="00296E35">
      <w:pPr>
        <w:pStyle w:val="B1"/>
      </w:pPr>
      <w:r w:rsidRPr="001C0FC4">
        <w:t>2)</w:t>
      </w:r>
      <w:r w:rsidRPr="001C0FC4">
        <w:tab/>
        <w:t>shall generate an OIDC Token Request message as specified in OpenID Connect 1.0 [6] and IETF RFC 6749 [5] with the following clarifications:</w:t>
      </w:r>
    </w:p>
    <w:p w14:paraId="3802E697" w14:textId="77777777" w:rsidR="00296E35" w:rsidRPr="001C0FC4" w:rsidRDefault="00296E35" w:rsidP="00296E35">
      <w:pPr>
        <w:pStyle w:val="B2"/>
      </w:pPr>
      <w:r w:rsidRPr="001C0FC4">
        <w:t>a)</w:t>
      </w:r>
      <w:r w:rsidRPr="001C0FC4">
        <w:tab/>
        <w:t>shall generate an HTTP POST request method according to IETF RFC 2616 [4]; and</w:t>
      </w:r>
    </w:p>
    <w:p w14:paraId="6254F5BC" w14:textId="77777777" w:rsidR="00296E35" w:rsidRPr="001C0FC4" w:rsidRDefault="00296E35" w:rsidP="00296E35">
      <w:pPr>
        <w:pStyle w:val="B2"/>
      </w:pPr>
      <w:r w:rsidRPr="001C0FC4">
        <w:t>b)</w:t>
      </w:r>
      <w:r w:rsidRPr="001C0FC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064270D" w14:textId="77777777" w:rsidR="00296E35" w:rsidRPr="001C0FC4" w:rsidRDefault="00296E35" w:rsidP="00296E35">
      <w:pPr>
        <w:pStyle w:val="B1"/>
      </w:pPr>
      <w:r w:rsidRPr="001C0FC4">
        <w:t>3)</w:t>
      </w:r>
      <w:r w:rsidRPr="001C0FC4">
        <w:tab/>
        <w:t>shall send the HTTP POST request method towards the IdM server.</w:t>
      </w:r>
    </w:p>
    <w:p w14:paraId="4D3B244B" w14:textId="77777777" w:rsidR="00296E35" w:rsidRPr="001C0FC4" w:rsidRDefault="00296E35" w:rsidP="00296E35">
      <w:r w:rsidRPr="001C0FC4">
        <w:t>Upon receipt of an OIDC Token Response message, the IdM client:</w:t>
      </w:r>
    </w:p>
    <w:p w14:paraId="70EC33C6" w14:textId="77777777" w:rsidR="00296E35" w:rsidRPr="001C0FC4" w:rsidRDefault="00296E35" w:rsidP="00296E35">
      <w:pPr>
        <w:pStyle w:val="B1"/>
      </w:pPr>
      <w:r w:rsidRPr="001C0FC4">
        <w:t>1)</w:t>
      </w:r>
      <w:r w:rsidRPr="001C0FC4">
        <w:tab/>
        <w:t>shall validate the id_token, access_token and refresh token in the received OIDC Token Response message as specified in the OpenID Connect 1.0 [6] specification; and</w:t>
      </w:r>
    </w:p>
    <w:p w14:paraId="308B2DAA" w14:textId="77777777" w:rsidR="00296E35" w:rsidRPr="001C0FC4" w:rsidRDefault="00296E35" w:rsidP="00296E35">
      <w:pPr>
        <w:pStyle w:val="B1"/>
      </w:pPr>
      <w:r w:rsidRPr="001C0FC4">
        <w:t>2)</w:t>
      </w:r>
      <w:r w:rsidRPr="001C0FC4">
        <w:tab/>
        <w:t>shall provide the id_token and access_token in the received OIDC Token Response message to the MC service client.</w:t>
      </w:r>
    </w:p>
    <w:p w14:paraId="66639A9D" w14:textId="77777777" w:rsidR="00296E35" w:rsidRPr="001C0FC4" w:rsidRDefault="00296E35" w:rsidP="00296E35">
      <w:pPr>
        <w:pStyle w:val="NO"/>
      </w:pPr>
      <w:r w:rsidRPr="001C0FC4">
        <w:t>NOTE 4:</w:t>
      </w:r>
      <w:r w:rsidRPr="001C0FC4">
        <w:tab/>
        <w:t>The method in which the IdM client provides the id_token and access_token to the MC service client is implementation specific.</w:t>
      </w:r>
    </w:p>
    <w:p w14:paraId="162F5A4C" w14:textId="77777777" w:rsidR="00296E35" w:rsidRPr="001C0FC4" w:rsidRDefault="00296E35" w:rsidP="00296E35">
      <w:r w:rsidRPr="001C0FC4">
        <w:t>The MC UE may repeat the entire procedure in this clause as needed to obtain the necessary authorisation tokens for the MC service clients, depending on the scope parameter in the Authentication Request message as specified in 3GPP TS 33.180 [17].</w:t>
      </w:r>
    </w:p>
    <w:p w14:paraId="31A7C03F" w14:textId="77777777" w:rsidR="00296E35" w:rsidRPr="001C0FC4" w:rsidRDefault="00296E35" w:rsidP="00296E35">
      <w:r w:rsidRPr="001C0FC4">
        <w:t>[TS 24.482, Annex A.2.1.2]</w:t>
      </w:r>
    </w:p>
    <w:p w14:paraId="0B86F1EE" w14:textId="77777777" w:rsidR="00296E35" w:rsidRPr="001C0FC4" w:rsidRDefault="00296E35" w:rsidP="00296E35">
      <w:r w:rsidRPr="001C0FC4">
        <w:t>The HTTP client in the UE shall support the client role defined in IETF RFC 2818 [10].</w:t>
      </w:r>
    </w:p>
    <w:p w14:paraId="52FBDE0C" w14:textId="77777777" w:rsidR="00296E35" w:rsidRPr="001C0FC4" w:rsidRDefault="00296E35" w:rsidP="00296E35">
      <w:r w:rsidRPr="001C0FC4">
        <w:t>The HTTP client in the UE shall support transport layer security (TLS) as specified in 3GPP TS 33.180 [17].</w:t>
      </w:r>
    </w:p>
    <w:p w14:paraId="2382611B" w14:textId="77777777" w:rsidR="00296E35" w:rsidRPr="001C0FC4" w:rsidRDefault="00296E35" w:rsidP="00296E35">
      <w:r w:rsidRPr="001C0FC4">
        <w:t>The HTTP client in the UE is configured with the following parameters:</w:t>
      </w:r>
    </w:p>
    <w:p w14:paraId="5BD40E1E" w14:textId="77777777" w:rsidR="00296E35" w:rsidRPr="001C0FC4" w:rsidRDefault="00296E35" w:rsidP="00296E35">
      <w:pPr>
        <w:pStyle w:val="B1"/>
      </w:pPr>
      <w:r w:rsidRPr="001C0FC4">
        <w:t>1)</w:t>
      </w:r>
      <w:r w:rsidRPr="001C0FC4">
        <w:tab/>
        <w:t>a home HTTP proxy FQDN;</w:t>
      </w:r>
    </w:p>
    <w:p w14:paraId="712E6F69" w14:textId="77777777" w:rsidR="00296E35" w:rsidRPr="001C0FC4" w:rsidRDefault="00296E35" w:rsidP="00296E35">
      <w:pPr>
        <w:pStyle w:val="B1"/>
      </w:pPr>
      <w:r w:rsidRPr="001C0FC4">
        <w:t>2)</w:t>
      </w:r>
      <w:r w:rsidRPr="001C0FC4">
        <w:tab/>
        <w:t>a home HTTP proxy port;</w:t>
      </w:r>
    </w:p>
    <w:p w14:paraId="1D74F92C" w14:textId="77777777" w:rsidR="00296E35" w:rsidRPr="001C0FC4" w:rsidRDefault="00296E35" w:rsidP="00296E35">
      <w:pPr>
        <w:pStyle w:val="B1"/>
      </w:pPr>
      <w:r w:rsidRPr="001C0FC4">
        <w:t>3)</w:t>
      </w:r>
      <w:r w:rsidRPr="001C0FC4">
        <w:tab/>
        <w:t>a TLS tunnel authentication method. The TLS tunnel authentication method parameter is set to one of the following:</w:t>
      </w:r>
    </w:p>
    <w:p w14:paraId="2B87C15C" w14:textId="77777777" w:rsidR="00296E35" w:rsidRPr="001C0FC4" w:rsidRDefault="00296E35" w:rsidP="00296E35">
      <w:pPr>
        <w:pStyle w:val="B2"/>
      </w:pPr>
      <w:r w:rsidRPr="001C0FC4">
        <w:t>a)</w:t>
      </w:r>
      <w:r w:rsidRPr="001C0FC4">
        <w:tab/>
        <w:t>one-way authentication of the HTTP proxy based on the server certificate;</w:t>
      </w:r>
    </w:p>
    <w:p w14:paraId="1211BEFE" w14:textId="77777777" w:rsidR="00296E35" w:rsidRPr="001C0FC4" w:rsidRDefault="00296E35" w:rsidP="00296E35">
      <w:pPr>
        <w:pStyle w:val="B2"/>
      </w:pPr>
      <w:r w:rsidRPr="001C0FC4">
        <w:t>b)</w:t>
      </w:r>
      <w:r w:rsidRPr="001C0FC4">
        <w:tab/>
        <w:t>mutual authentication based on certificates; and</w:t>
      </w:r>
    </w:p>
    <w:p w14:paraId="4DD8BE36" w14:textId="77777777" w:rsidR="00296E35" w:rsidRPr="001C0FC4" w:rsidRDefault="00296E35" w:rsidP="00296E35">
      <w:pPr>
        <w:pStyle w:val="B2"/>
      </w:pPr>
      <w:r w:rsidRPr="001C0FC4">
        <w:t>c)</w:t>
      </w:r>
      <w:r w:rsidRPr="001C0FC4">
        <w:tab/>
        <w:t>mutual authentication based on pre-shared key;</w:t>
      </w:r>
    </w:p>
    <w:p w14:paraId="0F05F057" w14:textId="77777777" w:rsidR="00296E35" w:rsidRPr="001C0FC4" w:rsidRDefault="00296E35" w:rsidP="00296E35">
      <w:pPr>
        <w:pStyle w:val="B1"/>
      </w:pPr>
      <w:r w:rsidRPr="001C0FC4">
        <w:tab/>
        <w:t>as specified in 3GPP TS 33.180 [17];</w:t>
      </w:r>
    </w:p>
    <w:p w14:paraId="71E20175" w14:textId="77777777" w:rsidR="00296E35" w:rsidRPr="001C0FC4" w:rsidRDefault="00296E35" w:rsidP="00296E35">
      <w:pPr>
        <w:pStyle w:val="B1"/>
      </w:pPr>
      <w:r w:rsidRPr="001C0FC4">
        <w:t>4)</w:t>
      </w:r>
      <w:r w:rsidRPr="001C0FC4">
        <w:tab/>
        <w:t>if the TLS tunnel authentication method is the mutual authentication based on certificates:</w:t>
      </w:r>
    </w:p>
    <w:p w14:paraId="065EED21" w14:textId="77777777" w:rsidR="00296E35" w:rsidRPr="001C0FC4" w:rsidRDefault="00296E35" w:rsidP="00296E35">
      <w:pPr>
        <w:pStyle w:val="B2"/>
      </w:pPr>
      <w:r w:rsidRPr="001C0FC4">
        <w:t>a)</w:t>
      </w:r>
      <w:r w:rsidRPr="001C0FC4">
        <w:tab/>
        <w:t>TLS tunnel authentication X.509 certificate; and</w:t>
      </w:r>
    </w:p>
    <w:p w14:paraId="02BBB5C7" w14:textId="77777777" w:rsidR="00296E35" w:rsidRPr="001C0FC4" w:rsidRDefault="00296E35" w:rsidP="00296E35">
      <w:pPr>
        <w:pStyle w:val="B1"/>
      </w:pPr>
      <w:r w:rsidRPr="001C0FC4">
        <w:t>5)</w:t>
      </w:r>
      <w:r w:rsidRPr="001C0FC4">
        <w:tab/>
        <w:t>if the TLS tunnel authentication method is the mutual authentication based on pre-shared key;</w:t>
      </w:r>
    </w:p>
    <w:p w14:paraId="76393BE7" w14:textId="77777777" w:rsidR="00296E35" w:rsidRPr="001C0FC4" w:rsidRDefault="00296E35" w:rsidP="00296E35">
      <w:pPr>
        <w:pStyle w:val="B2"/>
      </w:pPr>
      <w:r w:rsidRPr="001C0FC4">
        <w:t>a)</w:t>
      </w:r>
      <w:r w:rsidRPr="001C0FC4">
        <w:tab/>
        <w:t>TLS tunnel authentication pre-shared key.</w:t>
      </w:r>
    </w:p>
    <w:p w14:paraId="0CBBF7FF" w14:textId="77777777" w:rsidR="00296E35" w:rsidRPr="001C0FC4" w:rsidRDefault="00296E35" w:rsidP="00296E35">
      <w:r w:rsidRPr="001C0FC4">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2225AB69" w14:textId="77777777" w:rsidR="00296E35" w:rsidRPr="001C0FC4" w:rsidRDefault="00296E35" w:rsidP="00296E35">
      <w:r w:rsidRPr="001C0FC4">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A2D9059" w14:textId="77777777" w:rsidR="00296E35" w:rsidRPr="001C0FC4" w:rsidRDefault="00296E35" w:rsidP="00296E35">
      <w:pPr>
        <w:pStyle w:val="NO"/>
      </w:pPr>
      <w:r w:rsidRPr="001C0FC4">
        <w:t>NOTE:</w:t>
      </w:r>
      <w:r w:rsidRPr="001C0FC4">
        <w:tab/>
        <w:t>The TLS tunnel can be terminated in the HTTP proxy (rather than in the HTTP server providing the dereferenced HTTP URL).</w:t>
      </w:r>
    </w:p>
    <w:p w14:paraId="61075875" w14:textId="77777777" w:rsidR="00296E35" w:rsidRPr="001C0FC4" w:rsidRDefault="00296E35" w:rsidP="00296E35">
      <w:r w:rsidRPr="001C0FC4">
        <w:t>The HTTP client in the UE shall send and receive all HTTP messages via the TLS tunnel.</w:t>
      </w:r>
    </w:p>
    <w:p w14:paraId="71D96E32" w14:textId="77777777" w:rsidR="00296E35" w:rsidRPr="001C0FC4" w:rsidRDefault="00296E35" w:rsidP="00296E35">
      <w:r w:rsidRPr="001C0FC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3D65715F" w14:textId="77777777" w:rsidR="00296E35" w:rsidRPr="001C0FC4" w:rsidRDefault="00296E35" w:rsidP="00296E35">
      <w:r w:rsidRPr="001C0FC4">
        <w:t>[TS 33.180, Annex D.1]</w:t>
      </w:r>
    </w:p>
    <w:p w14:paraId="77BB1111" w14:textId="77777777" w:rsidR="00296E35" w:rsidRPr="001C0FC4" w:rsidRDefault="00296E35" w:rsidP="00296E35">
      <w:r w:rsidRPr="001C0FC4">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E8AA4EC" w14:textId="77777777" w:rsidR="00296E35" w:rsidRPr="001C0FC4" w:rsidRDefault="00296E35" w:rsidP="00296E35">
      <w:pPr>
        <w:pStyle w:val="B1"/>
      </w:pPr>
      <w:r w:rsidRPr="001C0FC4">
        <w:t>-</w:t>
      </w:r>
      <w:r w:rsidRPr="001C0FC4">
        <w:tab/>
        <w:t>KMS Initialize.</w:t>
      </w:r>
    </w:p>
    <w:p w14:paraId="07E5D35F" w14:textId="77777777" w:rsidR="00296E35" w:rsidRPr="001C0FC4" w:rsidRDefault="00296E35" w:rsidP="00296E35">
      <w:pPr>
        <w:pStyle w:val="B1"/>
      </w:pPr>
      <w:r w:rsidRPr="001C0FC4">
        <w:t>-</w:t>
      </w:r>
      <w:r w:rsidRPr="001C0FC4">
        <w:tab/>
        <w:t>KMS KeyProvision.</w:t>
      </w:r>
    </w:p>
    <w:p w14:paraId="16EA8AA1" w14:textId="77777777" w:rsidR="00296E35" w:rsidRPr="001C0FC4" w:rsidRDefault="00296E35" w:rsidP="00296E35">
      <w:pPr>
        <w:pStyle w:val="B1"/>
      </w:pPr>
      <w:r w:rsidRPr="001C0FC4">
        <w:t>-</w:t>
      </w:r>
      <w:r w:rsidRPr="001C0FC4">
        <w:tab/>
        <w:t>KMS CertCache.</w:t>
      </w:r>
    </w:p>
    <w:p w14:paraId="3ED4EEEC" w14:textId="77777777" w:rsidR="00296E35" w:rsidRPr="001C0FC4" w:rsidRDefault="00296E35" w:rsidP="00296E35">
      <w:r w:rsidRPr="001C0FC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09DEA290" w14:textId="77777777" w:rsidR="00296E35" w:rsidRPr="001C0FC4" w:rsidRDefault="00296E35" w:rsidP="00296E35">
      <w:r w:rsidRPr="001C0FC4">
        <w:t>It is assumed that transmissions between the KMS and the key management client are secure and that the KMS has authenticated the identity of the key management client.</w:t>
      </w:r>
    </w:p>
    <w:p w14:paraId="3D0F2516" w14:textId="77777777" w:rsidR="00296E35" w:rsidRPr="001C0FC4" w:rsidRDefault="00296E35" w:rsidP="00296E35">
      <w:r w:rsidRPr="001C0FC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090E8E5E" w14:textId="77777777" w:rsidR="00296E35" w:rsidRPr="001C0FC4" w:rsidRDefault="00296E35" w:rsidP="00296E35">
      <w:r w:rsidRPr="001C0FC4">
        <w:t>[TS 33.180, clause 5.1.3.1]</w:t>
      </w:r>
    </w:p>
    <w:p w14:paraId="0E7869AB" w14:textId="77777777" w:rsidR="00296E35" w:rsidRPr="001C0FC4" w:rsidRDefault="00296E35" w:rsidP="00296E35">
      <w:pPr>
        <w:keepNext/>
        <w:keepLines/>
      </w:pPr>
      <w:r w:rsidRPr="001C0FC4">
        <w:t>This clause expands on the MCX user service authorization step shown in figure 5.1.1-1 step C.</w:t>
      </w:r>
    </w:p>
    <w:p w14:paraId="3C7A7D78" w14:textId="77777777" w:rsidR="00296E35" w:rsidRPr="001C0FC4" w:rsidRDefault="00296E35" w:rsidP="00296E35">
      <w:r w:rsidRPr="001C0FC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422C2ED9" w14:textId="77777777" w:rsidR="00296E35" w:rsidRPr="001C0FC4" w:rsidRDefault="00296E35" w:rsidP="00296E35">
      <w:pPr>
        <w:pStyle w:val="NO"/>
      </w:pPr>
      <w:r w:rsidRPr="001C0FC4">
        <w:t>NOTE:</w:t>
      </w:r>
      <w:r w:rsidRPr="001C0FC4">
        <w:tab/>
        <w:t>All HTTP traffic between the UE and HTTP proxy, and all HTTP traffic between the UE and KMS (if not going through the HTTP proxy)  is protected using HTTPS.</w:t>
      </w:r>
    </w:p>
    <w:p w14:paraId="340E14E6" w14:textId="77777777" w:rsidR="00296E35" w:rsidRPr="001C0FC4" w:rsidRDefault="00296E35" w:rsidP="00296E35">
      <w:r w:rsidRPr="001C0FC4">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1B447BC5" w14:textId="77777777" w:rsidR="00296E35" w:rsidRPr="001C0FC4" w:rsidRDefault="00296E35" w:rsidP="00296E35">
      <w:r w:rsidRPr="001C0FC4">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2D4D0198" w14:textId="77777777" w:rsidR="00296E35" w:rsidRPr="001C0FC4" w:rsidRDefault="00296E35" w:rsidP="00296E35">
      <w:r w:rsidRPr="001C0FC4">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7E42F390" w14:textId="77777777" w:rsidR="00296E35" w:rsidRPr="001C0FC4" w:rsidRDefault="00296E35" w:rsidP="00296E35">
      <w:r w:rsidRPr="001C0FC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6986E939" w14:textId="77777777" w:rsidR="00296E35" w:rsidRPr="001C0FC4" w:rsidRDefault="00296E35" w:rsidP="00296E35">
      <w:r w:rsidRPr="001C0FC4">
        <w:t xml:space="preserve">The UE can now perform configuration management authorization and download the user profile for the service(s) (MCPTT, MCVideo, MCData). Following the flow described in subclause 10.1.4.3 of 3GPP TS 23.280 [36] " MC service user obtains the </w:t>
      </w:r>
      <w:r w:rsidRPr="001C0FC4">
        <w:rPr>
          <w:lang w:eastAsia="zh-CN"/>
        </w:rPr>
        <w:t xml:space="preserve">MC service </w:t>
      </w:r>
      <w:r w:rsidRPr="001C0FC4">
        <w:t>user profile</w:t>
      </w:r>
      <w:r w:rsidRPr="001C0FC4">
        <w:rPr>
          <w:lang w:eastAsia="zh-CN"/>
        </w:rPr>
        <w:t>(s) from the network</w:t>
      </w:r>
      <w:r w:rsidRPr="001C0FC4" w:rsidDel="00320C3D">
        <w:t xml:space="preserve"> </w:t>
      </w:r>
      <w:r w:rsidRPr="001C0FC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77AE311B" w14:textId="77777777" w:rsidR="00296E35" w:rsidRPr="001C0FC4" w:rsidRDefault="00296E35" w:rsidP="00296E35">
      <w:r w:rsidRPr="001C0FC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709ECD3F" w14:textId="77777777" w:rsidR="00296E35" w:rsidRPr="001C0FC4" w:rsidRDefault="00296E35" w:rsidP="00296E35">
      <w:pPr>
        <w:pStyle w:val="TH"/>
      </w:pPr>
      <w:r w:rsidRPr="001C0FC4">
        <w:object w:dxaOrig="10357" w:dyaOrig="7428" w14:anchorId="6B240303">
          <v:shape id="_x0000_i1027" type="#_x0000_t75" style="width:354pt;height:256.5pt" o:ole="">
            <v:imagedata r:id="rId13" o:title=""/>
          </v:shape>
          <o:OLEObject Type="Embed" ProgID="Visio.Drawing.15" ShapeID="_x0000_i1027" DrawAspect="Content" ObjectID="_1820998115" r:id="rId14"/>
        </w:object>
      </w:r>
    </w:p>
    <w:p w14:paraId="1734CE38" w14:textId="77777777" w:rsidR="00296E35" w:rsidRPr="001C0FC4" w:rsidRDefault="00296E35" w:rsidP="00296E35">
      <w:pPr>
        <w:pStyle w:val="TF"/>
      </w:pPr>
      <w:r w:rsidRPr="001C0FC4">
        <w:t>Figure 5.1.3.1-1: MCX user service authorization</w:t>
      </w:r>
    </w:p>
    <w:p w14:paraId="5FD7F636" w14:textId="77777777" w:rsidR="00296E35" w:rsidRPr="001C0FC4" w:rsidRDefault="00296E35" w:rsidP="00296E35">
      <w:r w:rsidRPr="001C0FC4">
        <w:t>The user authorization procedure in Step C of Figure 5.1.1-1 is further detailed into 5 sub steps that comprise the MCX user service authorization process:</w:t>
      </w:r>
    </w:p>
    <w:p w14:paraId="7B0D5479" w14:textId="77777777" w:rsidR="00296E35" w:rsidRPr="001C0FC4" w:rsidRDefault="00296E35" w:rsidP="00296E35">
      <w:pPr>
        <w:pStyle w:val="EX"/>
      </w:pPr>
      <w:r w:rsidRPr="001C0FC4">
        <w:t>Step C-1:</w:t>
      </w:r>
      <w:r w:rsidRPr="001C0FC4">
        <w:tab/>
        <w:t>If not already done, establish a secure HTTP tunnel using HTTPS between the MCX UE and MCX proxy server. Subsequent HTTP messaging makes use of this tunnel (with the possible exception of the KMS client to KMS server interface).</w:t>
      </w:r>
    </w:p>
    <w:p w14:paraId="496EA483" w14:textId="77777777" w:rsidR="00296E35" w:rsidRPr="001C0FC4" w:rsidRDefault="00296E35" w:rsidP="00296E35">
      <w:pPr>
        <w:pStyle w:val="EX"/>
      </w:pPr>
      <w:r w:rsidRPr="001C0FC4">
        <w:t>Step C-2:</w:t>
      </w:r>
      <w:r w:rsidRPr="001C0FC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34AA077D" w14:textId="77777777" w:rsidR="00296E35" w:rsidRPr="001C0FC4" w:rsidRDefault="00296E35" w:rsidP="00296E35">
      <w:pPr>
        <w:pStyle w:val="EX"/>
      </w:pPr>
      <w:r w:rsidRPr="001C0FC4">
        <w:t>Step C-3:</w:t>
      </w:r>
      <w:r w:rsidRPr="001C0FC4">
        <w:tab/>
        <w:t>The MCX client in the UE presents an access token to the MCX server over SIP as defined in clause 5.1.3.2 of the present document.  This step may be repeated to authorise the user with additional MCX services (MCPTT, MCVideo, MCData) as necessary.</w:t>
      </w:r>
    </w:p>
    <w:p w14:paraId="79EE0E57" w14:textId="77777777" w:rsidR="00296E35" w:rsidRPr="001C0FC4" w:rsidRDefault="00296E35" w:rsidP="00296E35">
      <w:pPr>
        <w:pStyle w:val="EX"/>
      </w:pPr>
      <w:r w:rsidRPr="001C0FC4">
        <w:t>Step C-4:</w:t>
      </w:r>
      <w:r w:rsidRPr="001C0FC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3CA907D5" w14:textId="77777777" w:rsidR="00296E35" w:rsidRPr="001C0FC4" w:rsidRDefault="00296E35" w:rsidP="00296E35">
      <w:pPr>
        <w:pStyle w:val="EX"/>
      </w:pPr>
      <w:r w:rsidRPr="001C0FC4">
        <w:t>Step C-5:</w:t>
      </w:r>
      <w:r w:rsidRPr="001C0FC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3B9E4355" w14:textId="77777777" w:rsidR="00296E35" w:rsidRPr="001C0FC4" w:rsidRDefault="00296E35" w:rsidP="00296E35">
      <w:r w:rsidRPr="001C0FC4">
        <w:t>[TS 33.180, clause 5.3.3]</w:t>
      </w:r>
    </w:p>
    <w:p w14:paraId="4189DC43" w14:textId="77777777" w:rsidR="00296E35" w:rsidRPr="001C0FC4" w:rsidRDefault="00296E35" w:rsidP="00296E35">
      <w:r w:rsidRPr="001C0FC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60D3BBA6" w14:textId="77777777" w:rsidR="00296E35" w:rsidRPr="001C0FC4" w:rsidRDefault="00296E35" w:rsidP="00296E35">
      <w:pPr>
        <w:pStyle w:val="TH"/>
      </w:pPr>
      <w:r w:rsidRPr="001C0FC4">
        <w:object w:dxaOrig="8634" w:dyaOrig="2550" w14:anchorId="5F948A4A">
          <v:shape id="_x0000_i1028" type="#_x0000_t75" style="width:6in;height:127.5pt" o:ole="">
            <v:imagedata r:id="rId15" o:title="" croptop="4758f" cropright="1666f"/>
          </v:shape>
          <o:OLEObject Type="Embed" ProgID="Visio.Drawing.15" ShapeID="_x0000_i1028" DrawAspect="Content" ObjectID="_1820998116" r:id="rId16"/>
        </w:object>
      </w:r>
    </w:p>
    <w:p w14:paraId="35D2A9D2" w14:textId="77777777" w:rsidR="00296E35" w:rsidRPr="001C0FC4" w:rsidRDefault="00296E35" w:rsidP="00296E35">
      <w:pPr>
        <w:pStyle w:val="TF"/>
      </w:pPr>
      <w:r w:rsidRPr="001C0FC4">
        <w:t>Figure 5.3.3-1: Provisioning of key material via the HTTP proxy</w:t>
      </w:r>
    </w:p>
    <w:p w14:paraId="6DC9A0F2" w14:textId="77777777" w:rsidR="00296E35" w:rsidRPr="001C0FC4" w:rsidRDefault="00296E35" w:rsidP="00296E35"/>
    <w:p w14:paraId="6B3064F0" w14:textId="77777777" w:rsidR="00296E35" w:rsidRPr="001C0FC4" w:rsidRDefault="00296E35" w:rsidP="00296E35">
      <w:r w:rsidRPr="001C0FC4">
        <w:t xml:space="preserve">The procedure in figure 5.3.3-1 is now described step-by-step. </w:t>
      </w:r>
    </w:p>
    <w:p w14:paraId="3A9D434C" w14:textId="77777777" w:rsidR="00296E35" w:rsidRPr="001C0FC4" w:rsidRDefault="00296E35" w:rsidP="00296E35">
      <w:pPr>
        <w:pStyle w:val="B1"/>
      </w:pPr>
      <w:r w:rsidRPr="001C0FC4">
        <w:t>0)</w:t>
      </w:r>
      <w:r w:rsidRPr="001C0FC4">
        <w:tab/>
        <w:t>The key management client establishes a connection to the KMS. As with other elements in the Common Services Core, the connection is routed via, and secured by, the HTTP Proxy. The message flow below is within this secure connection.</w:t>
      </w:r>
    </w:p>
    <w:p w14:paraId="3E2B9B0B" w14:textId="77777777" w:rsidR="00296E35" w:rsidRPr="001C0FC4" w:rsidRDefault="00296E35" w:rsidP="00296E35">
      <w:pPr>
        <w:pStyle w:val="NO"/>
      </w:pPr>
      <w:r w:rsidRPr="001C0FC4">
        <w:t>NOTE:</w:t>
      </w:r>
      <w:r w:rsidRPr="001C0FC4">
        <w:tab/>
        <w:t xml:space="preserve">Additionally, the connection between the KMS and the HTTP Proxy </w:t>
      </w:r>
      <w:r w:rsidRPr="001C0FC4">
        <w:rPr>
          <w:lang w:eastAsia="zh-CN"/>
        </w:rPr>
        <w:t xml:space="preserve">is </w:t>
      </w:r>
      <w:r w:rsidRPr="001C0FC4">
        <w:t xml:space="preserve">secured </w:t>
      </w:r>
      <w:r w:rsidRPr="001C0FC4">
        <w:rPr>
          <w:lang w:eastAsia="zh-CN"/>
        </w:rPr>
        <w:t>according to clause 6.1</w:t>
      </w:r>
      <w:r w:rsidRPr="001C0FC4">
        <w:t>.</w:t>
      </w:r>
    </w:p>
    <w:p w14:paraId="29E7C612" w14:textId="77777777" w:rsidR="00296E35" w:rsidRPr="001C0FC4" w:rsidRDefault="00296E35" w:rsidP="00296E35">
      <w:pPr>
        <w:pStyle w:val="B1"/>
      </w:pPr>
      <w:r w:rsidRPr="001C0FC4">
        <w:t>1)</w:t>
      </w:r>
      <w:r w:rsidRPr="001C0FC4">
        <w:tab/>
        <w:t>The key management client makes a request for user key material from the KMS. The request contains an access token to authenticate the user as defined in clause 5.1. There are three types of request (as defined in Annex D):</w:t>
      </w:r>
    </w:p>
    <w:p w14:paraId="3BA6688C" w14:textId="77777777" w:rsidR="00296E35" w:rsidRPr="001C0FC4" w:rsidRDefault="00296E35" w:rsidP="00296E35">
      <w:pPr>
        <w:pStyle w:val="B2"/>
      </w:pPr>
      <w:r w:rsidRPr="001C0FC4">
        <w:t>a)</w:t>
      </w:r>
      <w:r w:rsidRPr="001C0FC4">
        <w:tab/>
        <w:t>KMSInit Request. This request is the first request sent to the KMS to setup the user.</w:t>
      </w:r>
    </w:p>
    <w:p w14:paraId="7A058BB0" w14:textId="77777777" w:rsidR="00296E35" w:rsidRPr="001C0FC4" w:rsidRDefault="00296E35" w:rsidP="00296E35">
      <w:pPr>
        <w:pStyle w:val="B2"/>
      </w:pPr>
      <w:r w:rsidRPr="001C0FC4">
        <w:t>b)</w:t>
      </w:r>
      <w:r w:rsidRPr="001C0FC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41CCCE0E" w14:textId="77777777" w:rsidR="00296E35" w:rsidRPr="001C0FC4" w:rsidRDefault="00296E35" w:rsidP="00296E35">
      <w:pPr>
        <w:pStyle w:val="B2"/>
      </w:pPr>
      <w:r w:rsidRPr="001C0FC4">
        <w:t>c)</w:t>
      </w:r>
      <w:r w:rsidRPr="001C0FC4">
        <w:tab/>
        <w:t>KMSCertCache Request: This request is to obtain external KMS certificates associated with external security domains (managed by another KMS). The request may contain details of the latest version of the cache received by the client.</w:t>
      </w:r>
    </w:p>
    <w:p w14:paraId="6909D74F" w14:textId="77777777" w:rsidR="00296E35" w:rsidRPr="001C0FC4" w:rsidRDefault="00296E35" w:rsidP="00296E35">
      <w:pPr>
        <w:pStyle w:val="B1"/>
      </w:pPr>
      <w:r w:rsidRPr="001C0FC4">
        <w:t>2)</w:t>
      </w:r>
      <w:r w:rsidRPr="001C0FC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3995E4F1" w14:textId="77777777" w:rsidR="00296E35" w:rsidRPr="001C0FC4" w:rsidRDefault="00296E35" w:rsidP="00296E35">
      <w:pPr>
        <w:pStyle w:val="B2"/>
      </w:pPr>
      <w:r w:rsidRPr="001C0FC4">
        <w:t>a)</w:t>
      </w:r>
      <w:r w:rsidRPr="001C0FC4">
        <w:tab/>
        <w:t>KMSInit Response. This response contains domain parameters and optionally, a new TrK and/or a new InK.</w:t>
      </w:r>
    </w:p>
    <w:p w14:paraId="467CB2F7" w14:textId="77777777" w:rsidR="00296E35" w:rsidRPr="001C0FC4" w:rsidRDefault="00296E35" w:rsidP="00296E35">
      <w:pPr>
        <w:pStyle w:val="B2"/>
      </w:pPr>
      <w:r w:rsidRPr="001C0FC4">
        <w:t>b)</w:t>
      </w:r>
      <w:r w:rsidRPr="001C0FC4">
        <w:tab/>
        <w:t>KMSKeyProv Response: This response provides new key material to the user and optionally, a new TrK.</w:t>
      </w:r>
    </w:p>
    <w:p w14:paraId="38EA7729" w14:textId="77777777" w:rsidR="00296E35" w:rsidRPr="001C0FC4" w:rsidRDefault="00296E35" w:rsidP="00296E35">
      <w:pPr>
        <w:pStyle w:val="B2"/>
      </w:pPr>
      <w:r w:rsidRPr="001C0FC4">
        <w:t>c)</w:t>
      </w:r>
      <w:r w:rsidRPr="001C0FC4">
        <w:tab/>
        <w:t>KMSCertCache Response: This response contains new or updated home KMS certificates and/or external KMS certificates required by the user for communications with external security domains.</w:t>
      </w:r>
    </w:p>
    <w:p w14:paraId="15EA3A09" w14:textId="77777777" w:rsidR="00296E35" w:rsidRPr="001C0FC4" w:rsidRDefault="00296E35" w:rsidP="00296E35">
      <w:r w:rsidRPr="001C0FC4">
        <w:t>The procedure for the provisioning of identity-specific key material when the HTTP proxy is not used between the KMS and the KMS client is as described in Figure 5.3.3-2.</w:t>
      </w:r>
    </w:p>
    <w:p w14:paraId="55C13273" w14:textId="77777777" w:rsidR="00296E35" w:rsidRPr="001C0FC4" w:rsidRDefault="00296E35" w:rsidP="00296E35">
      <w:pPr>
        <w:pStyle w:val="TH"/>
      </w:pPr>
      <w:r w:rsidRPr="001C0FC4">
        <w:object w:dxaOrig="8856" w:dyaOrig="2760" w14:anchorId="608A30FE">
          <v:shape id="_x0000_i1029" type="#_x0000_t75" style="width:442.5pt;height:138pt" o:ole="">
            <v:imagedata r:id="rId17" o:title=""/>
          </v:shape>
          <o:OLEObject Type="Embed" ProgID="Visio.Drawing.15" ShapeID="_x0000_i1029" DrawAspect="Content" ObjectID="_1820998117" r:id="rId18"/>
        </w:object>
      </w:r>
    </w:p>
    <w:p w14:paraId="6FB9550B" w14:textId="77777777" w:rsidR="00296E35" w:rsidRPr="001C0FC4" w:rsidRDefault="00296E35" w:rsidP="00296E35">
      <w:pPr>
        <w:pStyle w:val="TF"/>
      </w:pPr>
      <w:r w:rsidRPr="001C0FC4">
        <w:t>Figure 5.3.3-2: Provisioning of key material without a proxy</w:t>
      </w:r>
    </w:p>
    <w:p w14:paraId="34007D16" w14:textId="77777777" w:rsidR="00296E35" w:rsidRPr="001C0FC4" w:rsidRDefault="00296E35" w:rsidP="00296E35"/>
    <w:p w14:paraId="11CB72A9" w14:textId="77777777" w:rsidR="00296E35" w:rsidRPr="001C0FC4" w:rsidRDefault="00296E35" w:rsidP="00296E35">
      <w:r w:rsidRPr="001C0FC4">
        <w:t xml:space="preserve">The procedure in Figure 5.3.3-2 is now described step-by-step: </w:t>
      </w:r>
    </w:p>
    <w:p w14:paraId="44FA83AD" w14:textId="77777777" w:rsidR="00296E35" w:rsidRPr="001C0FC4" w:rsidRDefault="00296E35" w:rsidP="00296E35">
      <w:pPr>
        <w:pStyle w:val="B1"/>
      </w:pPr>
      <w:r w:rsidRPr="001C0FC4">
        <w:t>0)</w:t>
      </w:r>
      <w:r w:rsidRPr="001C0FC4">
        <w:tab/>
        <w:t>The key management client establishes a direct HTTPS connection to the KMS. The following message flow is within this secure connection.</w:t>
      </w:r>
    </w:p>
    <w:p w14:paraId="599A6C39" w14:textId="77777777" w:rsidR="00296E35" w:rsidRPr="001C0FC4" w:rsidRDefault="00296E35" w:rsidP="00296E35">
      <w:pPr>
        <w:pStyle w:val="B1"/>
      </w:pPr>
      <w:r w:rsidRPr="001C0FC4">
        <w:t>1)</w:t>
      </w:r>
      <w:r w:rsidRPr="001C0FC4">
        <w:tab/>
        <w:t>The key management client makes a request to the KMS. The same requests can be made as defined above with a proxy.</w:t>
      </w:r>
    </w:p>
    <w:p w14:paraId="1436A186" w14:textId="77777777" w:rsidR="00296E35" w:rsidRPr="001C0FC4" w:rsidRDefault="00296E35" w:rsidP="00296E35">
      <w:pPr>
        <w:pStyle w:val="B1"/>
      </w:pPr>
      <w:r w:rsidRPr="001C0FC4">
        <w:t>2)</w:t>
      </w:r>
      <w:r w:rsidRPr="001C0FC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EDF4ADA" w14:textId="77777777" w:rsidR="00296E35" w:rsidRPr="001C0FC4" w:rsidRDefault="00296E35" w:rsidP="00296E35">
      <w:r w:rsidRPr="001C0FC4">
        <w:t>As a result of this procedure, the key management client has securely obtained key material for use within the MC system.</w:t>
      </w:r>
    </w:p>
    <w:p w14:paraId="27475760" w14:textId="77777777" w:rsidR="00296E35" w:rsidRPr="001C0FC4" w:rsidRDefault="00296E35" w:rsidP="00296E35">
      <w:r w:rsidRPr="001C0FC4">
        <w:t>[TS 24.484, clause 4.2.1]</w:t>
      </w:r>
    </w:p>
    <w:p w14:paraId="76EFD0F8" w14:textId="77777777" w:rsidR="00296E35" w:rsidRPr="001C0FC4" w:rsidRDefault="00296E35" w:rsidP="00296E35">
      <w:r w:rsidRPr="001C0FC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6930A4CA" w14:textId="77777777" w:rsidR="00296E35" w:rsidRPr="001C0FC4" w:rsidRDefault="00296E35" w:rsidP="00296E35">
      <w:r w:rsidRPr="001C0FC4">
        <w:t>In order to obtain access to MC services the UE needs to obtain configuration data either online via the network or offline using some external device (e.g. a laptop). As part of the bootstrap process the MC UE needs to discover either:</w:t>
      </w:r>
    </w:p>
    <w:p w14:paraId="0A2ECC67" w14:textId="77777777" w:rsidR="00296E35" w:rsidRPr="001C0FC4" w:rsidRDefault="00296E35" w:rsidP="00296E35">
      <w:pPr>
        <w:pStyle w:val="B1"/>
      </w:pPr>
      <w:r w:rsidRPr="001C0FC4">
        <w:t>1.</w:t>
      </w:r>
      <w:r w:rsidRPr="001C0FC4">
        <w:tab/>
        <w:t xml:space="preserve">the online configuration management server in the network that configures the MCS UE initial configuration MO </w:t>
      </w:r>
      <w:r w:rsidRPr="001C0FC4">
        <w:rPr>
          <w:rFonts w:eastAsia="SimSun"/>
          <w:lang w:eastAsia="zh-CN"/>
        </w:rPr>
        <w:t xml:space="preserve">and the default MCS user profile </w:t>
      </w:r>
      <w:r w:rsidRPr="001C0FC4">
        <w:t>configuration</w:t>
      </w:r>
      <w:r w:rsidRPr="001C0FC4">
        <w:rPr>
          <w:rFonts w:eastAsia="SimSun"/>
          <w:lang w:eastAsia="zh-CN"/>
        </w:rPr>
        <w:t xml:space="preserve"> MO(s)</w:t>
      </w:r>
      <w:r w:rsidRPr="001C0FC4">
        <w:t>, then the MC UE:</w:t>
      </w:r>
    </w:p>
    <w:p w14:paraId="406437ED" w14:textId="77777777" w:rsidR="00296E35" w:rsidRPr="001C0FC4" w:rsidRDefault="00296E35" w:rsidP="00296E35">
      <w:pPr>
        <w:pStyle w:val="B2"/>
      </w:pPr>
      <w:r w:rsidRPr="001C0FC4">
        <w:t>a)</w:t>
      </w:r>
      <w:r w:rsidRPr="001C0FC4">
        <w:tab/>
        <w:t>using the URI of the configuration management server obtained from the MCS UE initial configuration MO, obtains for each MCS that is enabled:</w:t>
      </w:r>
    </w:p>
    <w:p w14:paraId="5FC254E4" w14:textId="77777777" w:rsidR="00296E35" w:rsidRPr="001C0FC4" w:rsidRDefault="00296E35" w:rsidP="00296E35">
      <w:pPr>
        <w:pStyle w:val="B3"/>
      </w:pPr>
      <w:r w:rsidRPr="001C0FC4">
        <w:t>-</w:t>
      </w:r>
      <w:r w:rsidRPr="001C0FC4">
        <w:tab/>
        <w:t>the appropriateMCS UE configuration document;</w:t>
      </w:r>
    </w:p>
    <w:p w14:paraId="3D3F87D8" w14:textId="77777777" w:rsidR="00296E35" w:rsidRPr="001C0FC4" w:rsidRDefault="00296E35" w:rsidP="00296E35">
      <w:pPr>
        <w:pStyle w:val="B3"/>
      </w:pPr>
      <w:r w:rsidRPr="001C0FC4">
        <w:t>-</w:t>
      </w:r>
      <w:r w:rsidRPr="001C0FC4">
        <w:tab/>
        <w:t>the appropriateMCS user profile configuration document; and</w:t>
      </w:r>
    </w:p>
    <w:p w14:paraId="494B3B37" w14:textId="77777777" w:rsidR="00296E35" w:rsidRPr="001C0FC4" w:rsidRDefault="00296E35" w:rsidP="00296E35">
      <w:pPr>
        <w:pStyle w:val="B3"/>
      </w:pPr>
      <w:r w:rsidRPr="001C0FC4">
        <w:t>-</w:t>
      </w:r>
      <w:r w:rsidRPr="001C0FC4">
        <w:tab/>
        <w:t>the appropriateMC service configuration document; and</w:t>
      </w:r>
    </w:p>
    <w:p w14:paraId="662B8D56" w14:textId="77777777" w:rsidR="00296E35" w:rsidRPr="001C0FC4" w:rsidRDefault="00296E35" w:rsidP="00296E35">
      <w:pPr>
        <w:pStyle w:val="B2"/>
      </w:pPr>
      <w:r w:rsidRPr="001C0FC4">
        <w:t>b)</w:t>
      </w:r>
      <w:r w:rsidRPr="001C0FC4">
        <w:tab/>
        <w:t>using the URI of the group management server obtained from the MCS UE initial configuration MO obtain the MCS group document; or</w:t>
      </w:r>
    </w:p>
    <w:p w14:paraId="2FDA0CB6" w14:textId="77777777" w:rsidR="00296E35" w:rsidRPr="001C0FC4" w:rsidRDefault="00296E35" w:rsidP="00296E35">
      <w:pPr>
        <w:pStyle w:val="B1"/>
      </w:pPr>
      <w:r w:rsidRPr="001C0FC4">
        <w:t>2.</w:t>
      </w:r>
      <w:r w:rsidRPr="001C0FC4">
        <w:tab/>
        <w:t>the:</w:t>
      </w:r>
    </w:p>
    <w:p w14:paraId="5B266E3E" w14:textId="77777777" w:rsidR="00296E35" w:rsidRPr="001C0FC4" w:rsidRDefault="00296E35" w:rsidP="00296E35">
      <w:pPr>
        <w:pStyle w:val="B2"/>
      </w:pPr>
      <w:r w:rsidRPr="001C0FC4">
        <w:t>a)</w:t>
      </w:r>
      <w:r w:rsidRPr="001C0FC4">
        <w:tab/>
        <w:t>offline configuration management server on the external device that configures the MC UE with the:</w:t>
      </w:r>
    </w:p>
    <w:p w14:paraId="6C602F57" w14:textId="77777777" w:rsidR="00296E35" w:rsidRPr="001C0FC4" w:rsidRDefault="00296E35" w:rsidP="00296E35">
      <w:pPr>
        <w:pStyle w:val="B3"/>
      </w:pPr>
      <w:r w:rsidRPr="001C0FC4">
        <w:t>-</w:t>
      </w:r>
      <w:r w:rsidRPr="001C0FC4">
        <w:tab/>
        <w:t>MCS UE initial configuration MO;</w:t>
      </w:r>
    </w:p>
    <w:p w14:paraId="41050F3F" w14:textId="77777777" w:rsidR="00296E35" w:rsidRPr="001C0FC4" w:rsidRDefault="00296E35" w:rsidP="00296E35">
      <w:pPr>
        <w:pStyle w:val="B3"/>
      </w:pPr>
      <w:r w:rsidRPr="001C0FC4">
        <w:t>-</w:t>
      </w:r>
      <w:r w:rsidRPr="001C0FC4">
        <w:tab/>
        <w:t>appropriate MCS UE configuration MO(s);</w:t>
      </w:r>
    </w:p>
    <w:p w14:paraId="7A26BA6D" w14:textId="77777777" w:rsidR="00296E35" w:rsidRPr="001C0FC4" w:rsidRDefault="00296E35" w:rsidP="00296E35">
      <w:pPr>
        <w:pStyle w:val="B3"/>
      </w:pPr>
      <w:r w:rsidRPr="001C0FC4">
        <w:t>-</w:t>
      </w:r>
      <w:r w:rsidRPr="001C0FC4">
        <w:tab/>
        <w:t>appropriate MCS user profile MO(s); and</w:t>
      </w:r>
    </w:p>
    <w:p w14:paraId="3ACADFEF" w14:textId="77777777" w:rsidR="00296E35" w:rsidRPr="001C0FC4" w:rsidRDefault="00296E35" w:rsidP="00296E35">
      <w:pPr>
        <w:pStyle w:val="B3"/>
      </w:pPr>
      <w:r w:rsidRPr="001C0FC4">
        <w:t>-</w:t>
      </w:r>
      <w:r w:rsidRPr="001C0FC4">
        <w:tab/>
        <w:t>appropriate MCS service configuration MO(s); and</w:t>
      </w:r>
    </w:p>
    <w:p w14:paraId="13FDA2E0" w14:textId="77777777" w:rsidR="00296E35" w:rsidRPr="001C0FC4" w:rsidRDefault="00296E35" w:rsidP="00296E35">
      <w:pPr>
        <w:pStyle w:val="B2"/>
      </w:pPr>
      <w:r w:rsidRPr="001C0FC4">
        <w:t>b)</w:t>
      </w:r>
      <w:r w:rsidRPr="001C0FC4">
        <w:tab/>
        <w:t>offline group management server on the external device that configures the MC UE with the MCS group MO.</w:t>
      </w:r>
    </w:p>
    <w:p w14:paraId="045E370E" w14:textId="77777777" w:rsidR="00296E35" w:rsidRPr="001C0FC4" w:rsidRDefault="00296E35" w:rsidP="00296E35">
      <w:r w:rsidRPr="001C0FC4">
        <w:rPr>
          <w:rFonts w:eastAsia="SimSun"/>
          <w:lang w:eastAsia="zh-CN"/>
        </w:rPr>
        <w:t xml:space="preserve">The mechanism to </w:t>
      </w:r>
      <w:r w:rsidRPr="001C0FC4">
        <w:t xml:space="preserve">discover the online or offline configuration management server </w:t>
      </w:r>
      <w:r w:rsidRPr="001C0FC4">
        <w:rPr>
          <w:rFonts w:eastAsia="SimSun"/>
          <w:lang w:eastAsia="zh-CN"/>
        </w:rPr>
        <w:t>is dependent on the protocol used to manage and configure the MO and is out of scope of the present document.</w:t>
      </w:r>
    </w:p>
    <w:p w14:paraId="2D72D919" w14:textId="77777777" w:rsidR="00296E35" w:rsidRPr="001C0FC4" w:rsidRDefault="00296E35" w:rsidP="00296E35">
      <w:pPr>
        <w:rPr>
          <w:rFonts w:eastAsia="SimSun"/>
          <w:lang w:eastAsia="zh-CN"/>
        </w:rPr>
      </w:pPr>
      <w:r w:rsidRPr="001C0FC4">
        <w:t>[TS 24.484, clause 4.2.2.1]</w:t>
      </w:r>
    </w:p>
    <w:p w14:paraId="29FF52B9" w14:textId="77777777" w:rsidR="00296E35" w:rsidRPr="001C0FC4" w:rsidRDefault="00296E35" w:rsidP="00296E35">
      <w:r w:rsidRPr="001C0FC4">
        <w:t>The format of the MCS UE initial configuration MO downloaded to the MC UE during online configuration is defined in 3GPP TS 24.483 [4].</w:t>
      </w:r>
    </w:p>
    <w:p w14:paraId="4315575A" w14:textId="77777777" w:rsidR="00296E35" w:rsidRPr="001C0FC4" w:rsidRDefault="00296E35" w:rsidP="00296E35">
      <w:r w:rsidRPr="001C0FC4">
        <w:t>The format of the MCS group document downloaded to the MC UE during online configuration is defined in 3GPP TS 24.481 [5].</w:t>
      </w:r>
    </w:p>
    <w:p w14:paraId="24C4F0DD" w14:textId="77777777" w:rsidR="00296E35" w:rsidRPr="001C0FC4" w:rsidRDefault="00296E35" w:rsidP="00296E35">
      <w:r w:rsidRPr="001C0FC4">
        <w:t xml:space="preserve">Figure 4.2.2-1 shows the </w:t>
      </w:r>
      <w:r w:rsidRPr="001C0FC4">
        <w:rPr>
          <w:rFonts w:eastAsia="SimSun"/>
          <w:lang w:eastAsia="zh-CN"/>
        </w:rPr>
        <w:t xml:space="preserve">MCPTT UE online configuration </w:t>
      </w:r>
      <w:r w:rsidRPr="001C0FC4">
        <w:t>time sequence</w:t>
      </w:r>
      <w:r w:rsidRPr="001C0FC4">
        <w:rPr>
          <w:rFonts w:eastAsia="SimSun"/>
          <w:lang w:eastAsia="zh-CN"/>
        </w:rPr>
        <w:t>.</w:t>
      </w:r>
      <w:r w:rsidRPr="001C0FC4">
        <w:t xml:space="preserve"> </w:t>
      </w:r>
    </w:p>
    <w:p w14:paraId="3259079B" w14:textId="77777777" w:rsidR="00296E35" w:rsidRPr="001C0FC4" w:rsidRDefault="00296E35" w:rsidP="00296E35">
      <w:pPr>
        <w:pStyle w:val="TH"/>
        <w:rPr>
          <w:rFonts w:eastAsia="Malgun Gothic"/>
          <w:lang w:eastAsia="ko-KR"/>
        </w:rPr>
      </w:pPr>
      <w:r w:rsidRPr="001C0FC4">
        <w:rPr>
          <w:lang w:eastAsia="x-none"/>
        </w:rPr>
        <w:object w:dxaOrig="5592" w:dyaOrig="5460" w14:anchorId="308660A2">
          <v:shape id="_x0000_i1030" type="#_x0000_t75" style="width:279.5pt;height:273pt" o:ole="">
            <v:imagedata r:id="rId19" o:title=""/>
          </v:shape>
          <o:OLEObject Type="Embed" ProgID="Visio.Drawing.11" ShapeID="_x0000_i1030" DrawAspect="Content" ObjectID="_1820998118" r:id="rId20"/>
        </w:object>
      </w:r>
    </w:p>
    <w:p w14:paraId="1C859D6D" w14:textId="77777777" w:rsidR="00296E35" w:rsidRPr="001C0FC4" w:rsidRDefault="00296E35" w:rsidP="00296E35">
      <w:pPr>
        <w:pStyle w:val="TF"/>
      </w:pPr>
      <w:r w:rsidRPr="001C0FC4">
        <w:t>Figure 4.2.2-1 MC UE online configuration time sequence</w:t>
      </w:r>
    </w:p>
    <w:p w14:paraId="4CF52973" w14:textId="77777777" w:rsidR="00296E35" w:rsidRPr="001C0FC4" w:rsidRDefault="00296E35" w:rsidP="00296E35">
      <w:pPr>
        <w:rPr>
          <w:rFonts w:eastAsia="SimSun"/>
          <w:lang w:eastAsia="zh-CN"/>
        </w:rPr>
      </w:pPr>
    </w:p>
    <w:p w14:paraId="74440C39" w14:textId="77777777" w:rsidR="00296E35" w:rsidRPr="001C0FC4" w:rsidRDefault="00296E35" w:rsidP="00296E35">
      <w:pPr>
        <w:rPr>
          <w:rFonts w:eastAsia="SimSun"/>
          <w:lang w:eastAsia="zh-CN"/>
        </w:rPr>
      </w:pPr>
      <w:r w:rsidRPr="001C0FC4">
        <w:rPr>
          <w:rFonts w:eastAsia="SimSun"/>
          <w:lang w:eastAsia="zh-CN"/>
        </w:rPr>
        <w:t xml:space="preserve">If the MCS UE initial configuration MO has changed from the version stored in the MC UE, the updated MC UE initial configuration MO is downloaded to the MCPTT UE. </w:t>
      </w:r>
    </w:p>
    <w:p w14:paraId="7195D2AD" w14:textId="77777777" w:rsidR="00296E35" w:rsidRPr="001C0FC4" w:rsidRDefault="00296E35" w:rsidP="00296E35">
      <w:pPr>
        <w:rPr>
          <w:rFonts w:eastAsia="SimSun"/>
          <w:lang w:eastAsia="zh-CN"/>
        </w:rPr>
      </w:pPr>
      <w:r w:rsidRPr="001C0FC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1BC02D50" w14:textId="77777777" w:rsidR="00296E35" w:rsidRPr="001C0FC4" w:rsidRDefault="00296E35" w:rsidP="00296E35">
      <w:pPr>
        <w:pStyle w:val="NO"/>
        <w:rPr>
          <w:rFonts w:eastAsia="SimSun"/>
          <w:lang w:eastAsia="zh-CN"/>
        </w:rPr>
      </w:pPr>
      <w:r w:rsidRPr="001C0FC4">
        <w:rPr>
          <w:rFonts w:eastAsia="SimSun"/>
          <w:lang w:eastAsia="zh-CN"/>
        </w:rPr>
        <w:t>NOTE</w:t>
      </w:r>
      <w:r w:rsidRPr="001C0FC4">
        <w:t> 1</w:t>
      </w:r>
      <w:r w:rsidRPr="001C0FC4">
        <w:rPr>
          <w:rFonts w:eastAsia="SimSun"/>
          <w:lang w:eastAsia="zh-CN"/>
        </w:rPr>
        <w:t>:</w:t>
      </w:r>
      <w:r w:rsidRPr="001C0FC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36971048" w14:textId="77777777" w:rsidR="00296E35" w:rsidRPr="001C0FC4" w:rsidRDefault="00296E35" w:rsidP="00296E35">
      <w:r w:rsidRPr="001C0FC4">
        <w:rPr>
          <w:rFonts w:eastAsia="SimSun"/>
          <w:lang w:eastAsia="zh-CN"/>
        </w:rPr>
        <w:t xml:space="preserve">The MC UE contacts the identity management server using the HTTPS URI stored in the MCS UE initial configuration MO and performs MC User authentication as specified in </w:t>
      </w:r>
      <w:r w:rsidRPr="001C0FC4">
        <w:t>3GPP TS 24.482 [6].</w:t>
      </w:r>
    </w:p>
    <w:p w14:paraId="5C58792A" w14:textId="77777777" w:rsidR="00296E35" w:rsidRPr="001C0FC4" w:rsidRDefault="00296E35" w:rsidP="00296E35">
      <w:r w:rsidRPr="001C0FC4">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492D2663" w14:textId="77777777" w:rsidR="00296E35" w:rsidRPr="001C0FC4" w:rsidRDefault="00296E35" w:rsidP="00296E35">
      <w:pPr>
        <w:pStyle w:val="NO"/>
        <w:rPr>
          <w:rFonts w:eastAsia="SimSun"/>
          <w:lang w:eastAsia="zh-CN"/>
        </w:rPr>
      </w:pPr>
      <w:r w:rsidRPr="001C0FC4">
        <w:t>NOTE 2:</w:t>
      </w:r>
      <w:r w:rsidRPr="001C0FC4">
        <w:tab/>
        <w:t xml:space="preserve">The MC UE can be notified of changes to an configuration documents at any time while using the MCS. </w:t>
      </w:r>
    </w:p>
    <w:p w14:paraId="64266D8B" w14:textId="77777777" w:rsidR="00296E35" w:rsidRPr="001C0FC4" w:rsidRDefault="00296E35" w:rsidP="00296E35">
      <w:r w:rsidRPr="001C0FC4">
        <w:t>[TS 24.484, clause 6.2.2]</w:t>
      </w:r>
    </w:p>
    <w:p w14:paraId="31455593" w14:textId="77777777" w:rsidR="00296E35" w:rsidRPr="001C0FC4" w:rsidRDefault="00296E35" w:rsidP="00296E35">
      <w:r w:rsidRPr="001C0FC4">
        <w:t>The CMC shall send the HTTP request over TLS connection as specified for the HTTP client in the UE in annex A of 3GPP TS 24.482 [6].</w:t>
      </w:r>
    </w:p>
    <w:p w14:paraId="4BF0A757" w14:textId="77777777" w:rsidR="00296E35" w:rsidRPr="001C0FC4" w:rsidRDefault="00296E35" w:rsidP="00296E35">
      <w:r w:rsidRPr="001C0FC4">
        <w:t>[TS 24.484, clause 6.3.1.1]</w:t>
      </w:r>
    </w:p>
    <w:p w14:paraId="6A50A49F" w14:textId="77777777" w:rsidR="00296E35" w:rsidRPr="001C0FC4" w:rsidRDefault="00296E35" w:rsidP="00296E35">
      <w:r w:rsidRPr="001C0FC4">
        <w:t>A CMC shall support subclause 6.1.1 "</w:t>
      </w:r>
      <w:r w:rsidRPr="001C0FC4">
        <w:rPr>
          <w:i/>
        </w:rPr>
        <w:t>Document Management</w:t>
      </w:r>
      <w:r w:rsidRPr="001C0FC4">
        <w:t>" of OMA OMA-TS-XDM_Core-V2_1 [2] and subclause 6.3.13.2.2 for subscribing to configuration management documents.</w:t>
      </w:r>
    </w:p>
    <w:p w14:paraId="32C856CE" w14:textId="77777777" w:rsidR="00296E35" w:rsidRPr="001C0FC4" w:rsidRDefault="00296E35" w:rsidP="00296E35">
      <w:r w:rsidRPr="001C0FC4">
        <w:t>[TS 24.484, clause 6.3.3.2.1]</w:t>
      </w:r>
    </w:p>
    <w:p w14:paraId="4AB6FE05" w14:textId="77777777" w:rsidR="00296E35" w:rsidRPr="001C0FC4" w:rsidRDefault="00296E35" w:rsidP="00296E35">
      <w:r w:rsidRPr="001C0FC4">
        <w:t>In order to retrieve a configuration management document, a GC shall send an HTTP GET request with the Request URI that references the document to be updated to the network according to procedures specified in IETF RFC 4825 [14] "</w:t>
      </w:r>
      <w:r w:rsidRPr="001C0FC4">
        <w:rPr>
          <w:i/>
        </w:rPr>
        <w:t>Retrieve a Document</w:t>
      </w:r>
      <w:r w:rsidRPr="001C0FC4">
        <w:t>".</w:t>
      </w:r>
    </w:p>
    <w:p w14:paraId="693BCFD8" w14:textId="77777777" w:rsidR="00296E35" w:rsidRPr="001C0FC4" w:rsidRDefault="00296E35" w:rsidP="00296E35">
      <w:r w:rsidRPr="001C0FC4">
        <w:t>[TS 24.484, clause 6.3.3.2.2]</w:t>
      </w:r>
    </w:p>
    <w:p w14:paraId="36A17CFE" w14:textId="77777777" w:rsidR="00296E35" w:rsidRPr="001C0FC4" w:rsidRDefault="00296E35" w:rsidP="00296E35">
      <w:r w:rsidRPr="001C0FC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6C44E8D9" w14:textId="77777777" w:rsidR="00296E35" w:rsidRPr="001C0FC4" w:rsidRDefault="00296E35" w:rsidP="00296E35">
      <w:r w:rsidRPr="001C0FC4">
        <w:t>Subclause 7.5 specifies which configuration management documents can be retrieved from the CMS over the CSC-4 reference point.</w:t>
      </w:r>
    </w:p>
    <w:p w14:paraId="2AA5BF19" w14:textId="77777777" w:rsidR="00296E35" w:rsidRPr="001C0FC4" w:rsidRDefault="00296E35" w:rsidP="00296E35">
      <w:r w:rsidRPr="001C0FC4">
        <w:t>[TS 24.484, clause 6.3.13.2.1]</w:t>
      </w:r>
    </w:p>
    <w:p w14:paraId="33A0FC12" w14:textId="77777777" w:rsidR="00296E35" w:rsidRPr="001C0FC4" w:rsidRDefault="00296E35" w:rsidP="00296E35">
      <w:r w:rsidRPr="001C0FC4">
        <w:t>This procedure enables the CMC to subscribe to notification of changes of one or more configuration management documents defined.</w:t>
      </w:r>
    </w:p>
    <w:p w14:paraId="41F31E26" w14:textId="77777777" w:rsidR="00296E35" w:rsidRPr="001C0FC4" w:rsidRDefault="00296E35" w:rsidP="00296E35">
      <w:r w:rsidRPr="001C0FC4">
        <w:t>This procedure enables the MCS server to subscribe to notification of changes of the MCPTT service configuration document.</w:t>
      </w:r>
    </w:p>
    <w:p w14:paraId="26D868F4" w14:textId="77777777" w:rsidR="00296E35" w:rsidRPr="001C0FC4" w:rsidRDefault="00296E35" w:rsidP="00296E35">
      <w:r w:rsidRPr="001C0FC4">
        <w:t>[TS 24.484, clause 6.3.13.2.2]</w:t>
      </w:r>
    </w:p>
    <w:p w14:paraId="573F279D" w14:textId="77777777" w:rsidR="00296E35" w:rsidRPr="001C0FC4" w:rsidRDefault="00296E35" w:rsidP="00296E35">
      <w:r w:rsidRPr="001C0FC4">
        <w:t>In order to subscribe to Configuration management</w:t>
      </w:r>
      <w:r w:rsidRPr="001C0FC4">
        <w:rPr>
          <w:lang w:eastAsia="ko-KR"/>
        </w:rPr>
        <w:t xml:space="preserve"> document</w:t>
      </w:r>
      <w:r w:rsidRPr="001C0FC4">
        <w:t>, a CMC shall send an initial SIP SUBSCRIBE request to the network according to the UE originating procedures specified in 3GPP TS 24.229 [22] and IETF RFC 5875 [11]. In the initial SIP SUBSCRIBE request, the CMC:</w:t>
      </w:r>
    </w:p>
    <w:p w14:paraId="2CDF9D1C" w14:textId="77777777" w:rsidR="00296E35" w:rsidRPr="001C0FC4" w:rsidRDefault="00296E35" w:rsidP="00296E35">
      <w:pPr>
        <w:pStyle w:val="B1"/>
      </w:pPr>
      <w:r w:rsidRPr="001C0FC4">
        <w:t>…</w:t>
      </w:r>
    </w:p>
    <w:p w14:paraId="199B044E"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6B00E299"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1C02059D"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149E1F98"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w:t>
      </w:r>
      <w:r w:rsidRPr="001C0FC4">
        <w:t>;</w:t>
      </w:r>
    </w:p>
    <w:p w14:paraId="112ECF9B" w14:textId="77777777" w:rsidR="00296E35" w:rsidRPr="001C0FC4" w:rsidRDefault="00296E35" w:rsidP="00296E35">
      <w:pPr>
        <w:pStyle w:val="B2"/>
      </w:pPr>
      <w:r w:rsidRPr="001C0FC4">
        <w:t>2)</w:t>
      </w:r>
      <w:r w:rsidRPr="001C0FC4">
        <w:tab/>
        <w:t>shall set the Request-URI to the configured public service identity for performing subscription proxy function of the CMS;</w:t>
      </w:r>
    </w:p>
    <w:p w14:paraId="4BDF286D"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t>application/vnd.3gpp.mcptt-info+xml MIME body with the &lt;mcptt-access-token&gt; element set to the value of the access token received during authentication procedure as described in 3GPP TS 24.482 [6];</w:t>
      </w:r>
    </w:p>
    <w:p w14:paraId="4B1EC380" w14:textId="77777777" w:rsidR="00296E35" w:rsidRPr="001C0FC4" w:rsidRDefault="00296E35" w:rsidP="00296E35">
      <w:pPr>
        <w:pStyle w:val="B1"/>
      </w:pPr>
      <w:r w:rsidRPr="001C0FC4">
        <w:t>d)</w:t>
      </w:r>
      <w:r w:rsidRPr="001C0FC4">
        <w:tab/>
        <w:t>if identity hiding is required:</w:t>
      </w:r>
    </w:p>
    <w:p w14:paraId="763EE089"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[9]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6538DC35" w14:textId="77777777" w:rsidR="00296E35" w:rsidRPr="001C0FC4" w:rsidRDefault="00296E35" w:rsidP="00296E35">
      <w:pPr>
        <w:pStyle w:val="B2"/>
      </w:pPr>
      <w:r w:rsidRPr="001C0FC4">
        <w:t>2)</w:t>
      </w:r>
      <w:r w:rsidRPr="001C0FC4">
        <w:tab/>
        <w:t>shall include an application/mikey MIME body with the CSK as specified in 3GPP TS 24.379 [9];</w:t>
      </w:r>
    </w:p>
    <w:p w14:paraId="5164C195" w14:textId="77777777" w:rsidR="00296E35" w:rsidRPr="001C0FC4" w:rsidRDefault="00296E35" w:rsidP="00296E35">
      <w:pPr>
        <w:pStyle w:val="B1"/>
      </w:pPr>
      <w:r w:rsidRPr="001C0FC4">
        <w:t>e)</w:t>
      </w:r>
      <w:r w:rsidRPr="001C0FC4">
        <w:tab/>
        <w:t>shall include the ICSI value "urn:urn-7:3gpp-service.ims.icsi.mcptt" (coded as specified in 3GPP TS 24.229 [22]), in a P-Preferred-Service header field according to IETF RFC 6050 [23]; and</w:t>
      </w:r>
    </w:p>
    <w:p w14:paraId="2163534A"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7A7EEF68" w14:textId="77777777" w:rsidR="00296E35" w:rsidRPr="001C0FC4" w:rsidRDefault="00296E35" w:rsidP="00296E35">
      <w:r w:rsidRPr="001C0FC4">
        <w:t>Upon receiving a SIP NOTIFY request associated with a subscription created as result of the sent initial SIP SUBSCRIBE request:</w:t>
      </w:r>
    </w:p>
    <w:p w14:paraId="72B36B74" w14:textId="77777777" w:rsidR="00296E35" w:rsidRPr="001C0FC4" w:rsidRDefault="00296E35" w:rsidP="00296E35">
      <w:pPr>
        <w:pStyle w:val="B1"/>
      </w:pPr>
      <w:r w:rsidRPr="001C0FC4">
        <w:t>1)</w:t>
      </w:r>
      <w:r w:rsidRPr="001C0FC4">
        <w:tab/>
        <w:t>if identity hiding is required, the CMC shall perform the confidentiality protection procedures and integrity protection procedures defined in 3GPP TS 24.379 [9] for MC client; and</w:t>
      </w:r>
    </w:p>
    <w:p w14:paraId="682E38F3" w14:textId="77777777" w:rsidR="00296E35" w:rsidRPr="001C0FC4" w:rsidRDefault="00296E35" w:rsidP="00296E35">
      <w:pPr>
        <w:pStyle w:val="B1"/>
      </w:pPr>
      <w:r w:rsidRPr="001C0FC4">
        <w:t>2)</w:t>
      </w:r>
      <w:r w:rsidRPr="001C0FC4">
        <w:tab/>
        <w:t>shall handle the SIP NOTIFY request according to IETF RFC 5875 [11].</w:t>
      </w:r>
    </w:p>
    <w:p w14:paraId="504BAD33" w14:textId="77777777" w:rsidR="00296E35" w:rsidRPr="001C0FC4" w:rsidRDefault="00296E35" w:rsidP="00296E35">
      <w:r w:rsidRPr="001C0FC4">
        <w:t>In order to re-subscribe to notification of changes of a modified list of one or more configuration management</w:t>
      </w:r>
      <w:r w:rsidRPr="001C0FC4">
        <w:rPr>
          <w:lang w:eastAsia="ko-KR"/>
        </w:rPr>
        <w:t xml:space="preserve"> documents;</w:t>
      </w:r>
      <w:r w:rsidRPr="001C0FC4">
        <w:t xml:space="preserve"> a CMC shall send a SIP re-SUBSCRIBE request to the network according to the UE originating procedures specified in 3GPP TS 24.229 [22] and IETF RFC 5875 [11]. In the SIP re-SUBSCRIBE request, the CMC: </w:t>
      </w:r>
    </w:p>
    <w:p w14:paraId="02405F17" w14:textId="77777777" w:rsidR="00296E35" w:rsidRPr="001C0FC4" w:rsidRDefault="00296E35" w:rsidP="00296E35">
      <w:pPr>
        <w:pStyle w:val="B1"/>
      </w:pPr>
      <w:r w:rsidRPr="001C0FC4">
        <w:t>a)</w:t>
      </w:r>
      <w:r w:rsidRPr="001C0FC4">
        <w:tab/>
        <w:t>if direct subscription is used, shall set the Request URI to a SIP URI containing:</w:t>
      </w:r>
    </w:p>
    <w:p w14:paraId="7A8C957F" w14:textId="77777777" w:rsidR="00296E35" w:rsidRPr="001C0FC4" w:rsidRDefault="00296E35" w:rsidP="00296E35">
      <w:pPr>
        <w:pStyle w:val="B2"/>
      </w:pPr>
      <w:r w:rsidRPr="001C0FC4">
        <w:t>1)</w:t>
      </w:r>
      <w:r w:rsidRPr="001C0FC4">
        <w:tab/>
        <w:t>the base URI being equal to the "CMSXCAPRootURI" configured in the CMC as per 3GPP TS 24.483 [4]; and</w:t>
      </w:r>
    </w:p>
    <w:p w14:paraId="7E50266A" w14:textId="77777777" w:rsidR="00296E35" w:rsidRPr="001C0FC4" w:rsidRDefault="00296E35" w:rsidP="00296E35">
      <w:pPr>
        <w:pStyle w:val="B2"/>
      </w:pPr>
      <w:r w:rsidRPr="001C0FC4">
        <w:t>2)</w:t>
      </w:r>
      <w:r w:rsidRPr="001C0FC4">
        <w:tab/>
        <w:t xml:space="preserve">the "auid" parameter set to the appropriate application usage identifying a </w:t>
      </w:r>
      <w:r w:rsidRPr="001C0FC4">
        <w:rPr>
          <w:rFonts w:eastAsia="SimSun"/>
        </w:rPr>
        <w:t xml:space="preserve">configuration management document as described in </w:t>
      </w:r>
      <w:r w:rsidRPr="001C0FC4">
        <w:t>clause 7;</w:t>
      </w:r>
    </w:p>
    <w:p w14:paraId="63DEBC66"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72EE73B0"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40D91096"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625E28D3"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 as described in clause</w:t>
      </w:r>
      <w:r w:rsidRPr="001C0FC4">
        <w:t> </w:t>
      </w:r>
      <w:r w:rsidRPr="001C0FC4">
        <w:rPr>
          <w:rFonts w:eastAsia="SimSun"/>
        </w:rPr>
        <w:t>7</w:t>
      </w:r>
      <w:r w:rsidRPr="001C0FC4">
        <w:t>;</w:t>
      </w:r>
    </w:p>
    <w:p w14:paraId="51511ACA" w14:textId="77777777" w:rsidR="00296E35" w:rsidRPr="001C0FC4" w:rsidRDefault="00296E35" w:rsidP="00296E35">
      <w:pPr>
        <w:pStyle w:val="B1"/>
      </w:pPr>
      <w:r w:rsidRPr="001C0FC4">
        <w:t>c)</w:t>
      </w:r>
      <w:r w:rsidRPr="001C0FC4">
        <w:tab/>
        <w:t xml:space="preserve">if identity hiding is required, shall perform the confidentiality protection procedures and integrity protection procedures defined in 3GPP TS 24.379 [9] for MC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 using the CSK included in the initial SIP SUBSCRIBE request</w:t>
      </w:r>
      <w:r w:rsidRPr="001C0FC4">
        <w:t>; and</w:t>
      </w:r>
    </w:p>
    <w:p w14:paraId="2F7DA60E" w14:textId="77777777" w:rsidR="00296E35" w:rsidRPr="001C0FC4" w:rsidRDefault="00296E35" w:rsidP="00296E35">
      <w:pPr>
        <w:pStyle w:val="B1"/>
      </w:pPr>
      <w:r w:rsidRPr="001C0FC4">
        <w:t>d)</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0258256E" w14:textId="77777777" w:rsidR="00296E35" w:rsidRPr="001C0FC4" w:rsidRDefault="00296E35" w:rsidP="00296E35">
      <w:r w:rsidRPr="001C0FC4">
        <w:t>[TS 24.481, clauses 6.2.2.2]</w:t>
      </w:r>
    </w:p>
    <w:p w14:paraId="0AA0A53C" w14:textId="77777777" w:rsidR="00296E35" w:rsidRPr="001C0FC4" w:rsidRDefault="00296E35" w:rsidP="00296E35">
      <w:pPr>
        <w:rPr>
          <w:lang w:eastAsia="x-none"/>
        </w:rPr>
      </w:pPr>
      <w:r w:rsidRPr="001C0FC4">
        <w:rPr>
          <w:lang w:eastAsia="x-none"/>
        </w:rPr>
        <w:t xml:space="preserve">In order to address an existing group document defining a group ID known by GC, the GC shall set the Request-URI of an HTTP request to a XCAP URI identifying a </w:t>
      </w:r>
      <w:r w:rsidRPr="001C0FC4">
        <w:rPr>
          <w:rFonts w:eastAsia="SimSun"/>
        </w:rPr>
        <w:t>group document addressed by a group ID as described in subclause</w:t>
      </w:r>
      <w:r w:rsidRPr="001C0FC4">
        <w:t> </w:t>
      </w:r>
      <w:r w:rsidRPr="001C0FC4">
        <w:rPr>
          <w:rFonts w:eastAsia="SimSun"/>
        </w:rPr>
        <w:t>7.2.10.2</w:t>
      </w:r>
      <w:r w:rsidRPr="001C0FC4">
        <w:rPr>
          <w:lang w:eastAsia="x-none"/>
        </w:rPr>
        <w:t>, where the group ID is set to the group ID known by GC and where the XCAP root URI is the XCAP root URI configured in the GC.</w:t>
      </w:r>
    </w:p>
    <w:p w14:paraId="4FEFB216" w14:textId="77777777" w:rsidR="00296E35" w:rsidRPr="001C0FC4" w:rsidRDefault="00296E35" w:rsidP="00296E35">
      <w:pPr>
        <w:rPr>
          <w:lang w:eastAsia="x-none"/>
        </w:rPr>
      </w:pPr>
      <w:r w:rsidRPr="001C0FC4">
        <w:t>[TS 24.481, clauses 6.2.3]</w:t>
      </w:r>
    </w:p>
    <w:p w14:paraId="398FC4CF" w14:textId="77777777" w:rsidR="00296E35" w:rsidRPr="001C0FC4" w:rsidRDefault="00296E35" w:rsidP="00296E35">
      <w:pPr>
        <w:rPr>
          <w:lang w:eastAsia="x-none"/>
        </w:rPr>
      </w:pPr>
      <w:r w:rsidRPr="001C0FC4">
        <w:rPr>
          <w:lang w:eastAsia="x-none"/>
        </w:rPr>
        <w:t>The GMC shall send the HTTP request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[10].</w:t>
      </w:r>
    </w:p>
    <w:p w14:paraId="5B7E070C" w14:textId="77777777" w:rsidR="00296E35" w:rsidRPr="001C0FC4" w:rsidRDefault="00296E35" w:rsidP="00296E35">
      <w:r w:rsidRPr="001C0FC4">
        <w:t>The GMC shall perform the procedures in subclause 6.2.2 specified for GC.</w:t>
      </w:r>
    </w:p>
    <w:p w14:paraId="0CE14D00" w14:textId="77777777" w:rsidR="00296E35" w:rsidRPr="001C0FC4" w:rsidRDefault="00296E35" w:rsidP="00296E35">
      <w:r w:rsidRPr="001C0FC4">
        <w:t>[TS 24.481, clauses 6.3.3.2.1]</w:t>
      </w:r>
    </w:p>
    <w:p w14:paraId="3A53B338" w14:textId="77777777" w:rsidR="00296E35" w:rsidRPr="001C0FC4" w:rsidRDefault="00296E35" w:rsidP="00296E35">
      <w:r w:rsidRPr="001C0FC4">
        <w:t>In order to retrieve a group document, a GC shall send an HTTP GET request with the Request URI that references the document to be retrieved to the network according to procedures specified in IETF RFC 4825 [22] "</w:t>
      </w:r>
      <w:r w:rsidRPr="001C0FC4">
        <w:rPr>
          <w:i/>
        </w:rPr>
        <w:t>Fetch a Document</w:t>
      </w:r>
      <w:r w:rsidRPr="001C0FC4">
        <w:t>".</w:t>
      </w:r>
    </w:p>
    <w:p w14:paraId="380F4A5B" w14:textId="77777777" w:rsidR="00296E35" w:rsidRPr="001C0FC4" w:rsidRDefault="00296E35" w:rsidP="00296E35">
      <w:r w:rsidRPr="001C0FC4">
        <w:t>[TS 24.481, clauses 6.3.3.2.2]</w:t>
      </w:r>
    </w:p>
    <w:p w14:paraId="3DA444D3" w14:textId="77777777" w:rsidR="00296E35" w:rsidRPr="001C0FC4" w:rsidRDefault="00296E35" w:rsidP="00296E35">
      <w:r w:rsidRPr="001C0FC4">
        <w:t>In order to retrieve a group document, a GMC shall perform the procedures in subclause 6.3.3.2.1 specified for GC.</w:t>
      </w:r>
    </w:p>
    <w:p w14:paraId="61F11C3B" w14:textId="77777777" w:rsidR="00296E35" w:rsidRPr="001C0FC4" w:rsidRDefault="00296E35" w:rsidP="00296E35">
      <w:r w:rsidRPr="001C0FC4">
        <w:t>[TS 24.481, clauses 6.3.13.2.1]</w:t>
      </w:r>
    </w:p>
    <w:p w14:paraId="79D4EB81" w14:textId="77777777" w:rsidR="00296E35" w:rsidRPr="001C0FC4" w:rsidRDefault="00296E35" w:rsidP="00296E35">
      <w:r w:rsidRPr="001C0FC4">
        <w:t>In order to subscribe to notification of changes of:</w:t>
      </w:r>
    </w:p>
    <w:p w14:paraId="785BBF87" w14:textId="77777777" w:rsidR="00296E35" w:rsidRPr="001C0FC4" w:rsidRDefault="00296E35" w:rsidP="00296E35">
      <w:pPr>
        <w:pStyle w:val="B1"/>
        <w:rPr>
          <w:lang w:eastAsia="ko-KR"/>
        </w:rPr>
      </w:pPr>
      <w:r w:rsidRPr="001C0FC4">
        <w:t>a)</w:t>
      </w:r>
      <w:r w:rsidRPr="001C0FC4">
        <w:tab/>
        <w:t>one or more MCData group</w:t>
      </w:r>
      <w:r w:rsidRPr="001C0FC4">
        <w:rPr>
          <w:lang w:eastAsia="ko-KR"/>
        </w:rPr>
        <w:t xml:space="preserve"> documents of MCData groups identified by MCData group IDs;</w:t>
      </w:r>
    </w:p>
    <w:p w14:paraId="72CF8E0F" w14:textId="77777777" w:rsidR="00296E35" w:rsidRPr="001C0FC4" w:rsidRDefault="00296E35" w:rsidP="00296E35">
      <w:pPr>
        <w:pStyle w:val="B1"/>
      </w:pPr>
      <w:r w:rsidRPr="001C0FC4">
        <w:rPr>
          <w:lang w:eastAsia="ko-KR"/>
        </w:rPr>
        <w:t>…</w:t>
      </w:r>
    </w:p>
    <w:p w14:paraId="1F89C492" w14:textId="77777777" w:rsidR="00296E35" w:rsidRPr="001C0FC4" w:rsidRDefault="00296E35" w:rsidP="00296E35">
      <w:r w:rsidRPr="001C0FC4">
        <w:t>a GMC shall send an initial SIP SUBSCRIBE request to the network according to the UE originating procedures specified in 3GPP TS 24.229 [12] and IETF RFC 5875 [13]. In the initial SIP SUBSCRIBE request, the GMC:</w:t>
      </w:r>
    </w:p>
    <w:p w14:paraId="0346D6E8" w14:textId="77777777" w:rsidR="00296E35" w:rsidRPr="001C0FC4" w:rsidRDefault="00296E35" w:rsidP="00296E35">
      <w:pPr>
        <w:pStyle w:val="B1"/>
      </w:pPr>
      <w:r w:rsidRPr="001C0FC4">
        <w:rPr>
          <w:rFonts w:eastAsia="SimSun"/>
        </w:rPr>
        <w:t>a)</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GMC </w:t>
      </w:r>
      <w:r w:rsidRPr="001C0FC4">
        <w:t>shall include one &lt;entry&gt; element for each document or element to be subscribed to, such that the "uri" attribute of the &lt;entry&gt; element:</w:t>
      </w:r>
    </w:p>
    <w:p w14:paraId="4FAF28CB" w14:textId="77777777" w:rsidR="00296E35" w:rsidRPr="001C0FC4" w:rsidRDefault="00296E35" w:rsidP="00296E35">
      <w:pPr>
        <w:pStyle w:val="B2"/>
      </w:pPr>
      <w:r w:rsidRPr="001C0FC4">
        <w:t>1)</w:t>
      </w:r>
      <w:r w:rsidRPr="001C0FC4">
        <w:tab/>
        <w:t>contains a relative path reference:</w:t>
      </w:r>
    </w:p>
    <w:p w14:paraId="0DBCDB87" w14:textId="77777777" w:rsidR="00296E35" w:rsidRPr="001C0FC4" w:rsidRDefault="00296E35" w:rsidP="00296E35">
      <w:pPr>
        <w:pStyle w:val="B3"/>
      </w:pPr>
      <w:r w:rsidRPr="001C0FC4">
        <w:t>A)</w:t>
      </w:r>
      <w:r w:rsidRPr="001C0FC4">
        <w:tab/>
        <w:t>with the base URI being equal to the XCAP root URI configured in the GMC; and</w:t>
      </w:r>
    </w:p>
    <w:p w14:paraId="213E841D" w14:textId="77777777" w:rsidR="00296E35" w:rsidRPr="001C0FC4" w:rsidRDefault="00296E35" w:rsidP="00296E35">
      <w:pPr>
        <w:pStyle w:val="B3"/>
      </w:pPr>
      <w:r w:rsidRPr="001C0FC4">
        <w:t>B)</w:t>
      </w:r>
      <w:r w:rsidRPr="001C0FC4">
        <w:tab/>
        <w:t xml:space="preserve">identifying a </w:t>
      </w:r>
      <w:r w:rsidRPr="001C0FC4">
        <w:rPr>
          <w:rFonts w:eastAsia="SimSun"/>
        </w:rPr>
        <w:t>group document addressed by a group ID as described in subclause</w:t>
      </w:r>
      <w:r w:rsidRPr="001C0FC4">
        <w:t> </w:t>
      </w:r>
      <w:r w:rsidRPr="001C0FC4">
        <w:rPr>
          <w:rFonts w:eastAsia="SimSun"/>
        </w:rPr>
        <w:t xml:space="preserve">7.2.10.2 </w:t>
      </w:r>
      <w:r w:rsidRPr="001C0FC4">
        <w:t>where the group ID is set to the MCData group ID; or</w:t>
      </w:r>
    </w:p>
    <w:p w14:paraId="765F1D9B" w14:textId="77777777" w:rsidR="00296E35" w:rsidRPr="001C0FC4" w:rsidRDefault="00296E35" w:rsidP="00296E35">
      <w:pPr>
        <w:pStyle w:val="B2"/>
      </w:pPr>
      <w:r w:rsidRPr="001C0FC4">
        <w:t>...</w:t>
      </w:r>
    </w:p>
    <w:p w14:paraId="39FFB1AE" w14:textId="77777777" w:rsidR="00296E35" w:rsidRPr="001C0FC4" w:rsidRDefault="00296E35" w:rsidP="00296E35">
      <w:pPr>
        <w:pStyle w:val="B1"/>
      </w:pPr>
      <w:r w:rsidRPr="001C0FC4">
        <w:t>b)</w:t>
      </w:r>
      <w:r w:rsidRPr="001C0FC4">
        <w:tab/>
        <w:t>shall set the Request-URI to the configured public service identity for performing subscription proxy function of the GMS;</w:t>
      </w:r>
    </w:p>
    <w:p w14:paraId="2150291E"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rPr>
          <w:lang w:eastAsia="ko-KR"/>
        </w:rPr>
        <w:t>application/</w:t>
      </w:r>
      <w:r w:rsidRPr="001C0FC4">
        <w:t xml:space="preserve">vnd.3gpp.mcptt-info+xml </w:t>
      </w:r>
      <w:r w:rsidRPr="001C0FC4">
        <w:rPr>
          <w:lang w:eastAsia="ko-KR"/>
        </w:rPr>
        <w:t xml:space="preserve">MIME body with </w:t>
      </w:r>
      <w:r w:rsidRPr="001C0FC4">
        <w:t>the &lt;mcptt-access-token&gt; element set to the value of the access token received during authentication procedure as described in 3GPP TS 24.482 [49];</w:t>
      </w:r>
    </w:p>
    <w:p w14:paraId="1B4633A0" w14:textId="77777777" w:rsidR="00296E35" w:rsidRPr="001C0FC4" w:rsidRDefault="00296E35" w:rsidP="00296E35">
      <w:pPr>
        <w:pStyle w:val="B1"/>
      </w:pPr>
      <w:r w:rsidRPr="001C0FC4">
        <w:t>d)</w:t>
      </w:r>
      <w:r w:rsidRPr="001C0FC4">
        <w:tab/>
        <w:t>if identity hiding is required:</w:t>
      </w:r>
    </w:p>
    <w:p w14:paraId="6F373ECA"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[5]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3570B808" w14:textId="77777777" w:rsidR="00296E35" w:rsidRPr="001C0FC4" w:rsidRDefault="00296E35" w:rsidP="00296E35">
      <w:pPr>
        <w:pStyle w:val="B2"/>
      </w:pPr>
      <w:r w:rsidRPr="001C0FC4">
        <w:t>2)</w:t>
      </w:r>
      <w:r w:rsidRPr="001C0FC4">
        <w:tab/>
        <w:t>shall include an application/mikey MIME body with the CSK as specified in 3GPP TS 24.379 [5];</w:t>
      </w:r>
    </w:p>
    <w:p w14:paraId="4050CD11" w14:textId="77777777" w:rsidR="00296E35" w:rsidRPr="001C0FC4" w:rsidRDefault="00296E35" w:rsidP="00296E35">
      <w:pPr>
        <w:pStyle w:val="B1"/>
      </w:pPr>
      <w:r w:rsidRPr="001C0FC4">
        <w:t>e)</w:t>
      </w:r>
      <w:r w:rsidRPr="001C0FC4">
        <w:tab/>
        <w:t>shall include the ICSI value "urn:urn-7:3gpp-service.ims.icsi.mcptt" (coded as specified in 3GPP TS 24.229 [12]), in a P-Preferred-Service header field according to IETF RFC 6050 [14]; and</w:t>
      </w:r>
    </w:p>
    <w:p w14:paraId="76D7EDEC"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54CF7463" w14:textId="77777777" w:rsidR="00296E35" w:rsidRPr="001C0FC4" w:rsidRDefault="00296E35" w:rsidP="00296E35">
      <w:r w:rsidRPr="001C0FC4">
        <w:t>Upon receiving a SIP NOTIFY request associated with a subscription created as result of the sent initial SIP SUBSCRIBE request:</w:t>
      </w:r>
    </w:p>
    <w:p w14:paraId="35B0EB55" w14:textId="77777777" w:rsidR="00296E35" w:rsidRPr="001C0FC4" w:rsidRDefault="00296E35" w:rsidP="00296E35">
      <w:pPr>
        <w:pStyle w:val="B1"/>
      </w:pPr>
      <w:r w:rsidRPr="001C0FC4">
        <w:t>1)</w:t>
      </w:r>
      <w:r w:rsidRPr="001C0FC4">
        <w:tab/>
        <w:t>if identity hiding is required, the GMC shall perform the confidentiality protection procedures and integrity protection procedures defined in 3GPP TS 24.379 [5] for MCPTT client; and</w:t>
      </w:r>
    </w:p>
    <w:p w14:paraId="5F40EEE6" w14:textId="77777777" w:rsidR="00296E35" w:rsidRPr="001C0FC4" w:rsidRDefault="00296E35" w:rsidP="00296E35">
      <w:pPr>
        <w:pStyle w:val="B1"/>
      </w:pPr>
      <w:r w:rsidRPr="001C0FC4">
        <w:t>2)</w:t>
      </w:r>
      <w:r w:rsidRPr="001C0FC4">
        <w:tab/>
        <w:t>shall handle the SIP NOTIFY request according to IETF RFC 5875 [13].</w:t>
      </w:r>
    </w:p>
    <w:p w14:paraId="5919D148" w14:textId="77777777" w:rsidR="00296E35" w:rsidRPr="001C0FC4" w:rsidRDefault="00296E35" w:rsidP="00296E35">
      <w:r w:rsidRPr="001C0FC4">
        <w:t>[TS 24.282, clause 7.2.1]</w:t>
      </w:r>
    </w:p>
    <w:p w14:paraId="4E7EAE4B" w14:textId="77777777" w:rsidR="00296E35" w:rsidRPr="001C0FC4" w:rsidRDefault="00296E35" w:rsidP="00296E35">
      <w:r w:rsidRPr="001C0FC4">
        <w:t>When the MCData client performs SIP registration for service authorisation the MCData client shall perform the registration procedures as specified in 3GPP TS 24.229 [5].</w:t>
      </w:r>
    </w:p>
    <w:p w14:paraId="6CF145BD" w14:textId="77777777" w:rsidR="00296E35" w:rsidRPr="001C0FC4" w:rsidRDefault="00296E35" w:rsidP="00296E35">
      <w:r w:rsidRPr="001C0FC4">
        <w:t>The MCData client shall include the following media feature tags in the Contact header field of the SIP REGISTER request:</w:t>
      </w:r>
    </w:p>
    <w:p w14:paraId="7F0D6356" w14:textId="77777777" w:rsidR="00296E35" w:rsidRPr="001C0FC4" w:rsidRDefault="00296E35" w:rsidP="00296E35">
      <w:pPr>
        <w:pStyle w:val="B1"/>
      </w:pPr>
      <w:r w:rsidRPr="001C0FC4">
        <w:t>1)</w:t>
      </w:r>
      <w:r w:rsidRPr="001C0FC4">
        <w:tab/>
        <w:t xml:space="preserve">the </w:t>
      </w:r>
      <w:r w:rsidRPr="001C0FC4">
        <w:rPr>
          <w:rFonts w:eastAsia="SimSun"/>
          <w:lang w:eastAsia="zh-CN"/>
        </w:rPr>
        <w:t>g.3gpp.icsi-ref</w:t>
      </w:r>
      <w:r w:rsidRPr="001C0FC4">
        <w:t xml:space="preserve"> media feature tag containing the value of "urn:urn-7:3gpp-service.ims.icsi.mcdata";</w:t>
      </w:r>
    </w:p>
    <w:p w14:paraId="3FA8C7DD" w14:textId="77777777" w:rsidR="00296E35" w:rsidRPr="001C0FC4" w:rsidRDefault="00296E35" w:rsidP="00296E35">
      <w:pPr>
        <w:pStyle w:val="B1"/>
      </w:pPr>
      <w:r w:rsidRPr="001C0FC4">
        <w:t>2)</w:t>
      </w:r>
      <w:r w:rsidRPr="001C0FC4">
        <w:tab/>
        <w:t>if SDS is supported then:</w:t>
      </w:r>
    </w:p>
    <w:p w14:paraId="4908393C" w14:textId="77777777" w:rsidR="00296E35" w:rsidRPr="001C0FC4" w:rsidRDefault="00296E35" w:rsidP="00296E35">
      <w:pPr>
        <w:pStyle w:val="B2"/>
      </w:pPr>
      <w:r w:rsidRPr="001C0FC4">
        <w:t>a)</w:t>
      </w:r>
      <w:r w:rsidRPr="001C0FC4">
        <w:tab/>
        <w:t>the g.3gpp.mcdata.sds media feature tag; and</w:t>
      </w:r>
    </w:p>
    <w:p w14:paraId="5B88855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"urn:urn-7:3gpp-service.ims.icsi.mcdata.sds"; and</w:t>
      </w:r>
    </w:p>
    <w:p w14:paraId="1F71476F" w14:textId="77777777" w:rsidR="00296E35" w:rsidRPr="001C0FC4" w:rsidRDefault="00296E35" w:rsidP="00296E35">
      <w:pPr>
        <w:pStyle w:val="B1"/>
      </w:pPr>
      <w:r w:rsidRPr="001C0FC4">
        <w:t>3)</w:t>
      </w:r>
      <w:r w:rsidRPr="001C0FC4">
        <w:tab/>
        <w:t>if FD service is supported then:</w:t>
      </w:r>
    </w:p>
    <w:p w14:paraId="57CE3075" w14:textId="77777777" w:rsidR="00296E35" w:rsidRPr="001C0FC4" w:rsidRDefault="00296E35" w:rsidP="00296E35">
      <w:pPr>
        <w:pStyle w:val="B2"/>
      </w:pPr>
      <w:r w:rsidRPr="001C0FC4">
        <w:t>a)</w:t>
      </w:r>
      <w:r w:rsidRPr="001C0FC4">
        <w:tab/>
        <w:t>the g.3gpp.mcdata.fd media feature tag; and</w:t>
      </w:r>
    </w:p>
    <w:p w14:paraId="1C25EF1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"urn:urn-7:3gpp-service.ims.icsi.mcdata.fd".</w:t>
      </w:r>
    </w:p>
    <w:p w14:paraId="765319FA" w14:textId="77777777" w:rsidR="00296E35" w:rsidRPr="001C0FC4" w:rsidRDefault="00296E35" w:rsidP="00296E35">
      <w:pPr>
        <w:pStyle w:val="NO"/>
      </w:pPr>
      <w:r w:rsidRPr="001C0FC4">
        <w:rPr>
          <w:rFonts w:eastAsia="SimSun"/>
        </w:rPr>
        <w:t>NOTE 1:</w:t>
      </w:r>
      <w:r w:rsidRPr="001C0FC4">
        <w:rPr>
          <w:rFonts w:eastAsia="SimSun"/>
        </w:rPr>
        <w:tab/>
        <w:t xml:space="preserve">If the MCData client logs off from the MCData service but the MCData UE remains registered the MCData UE performs a re-registration </w:t>
      </w:r>
      <w:r w:rsidRPr="001C0FC4">
        <w:t xml:space="preserve">as specified in 3GPP TS 24.229 [5] without the supported g.3gpp.mcdata media feature tags and the </w:t>
      </w:r>
      <w:r w:rsidRPr="001C0FC4">
        <w:rPr>
          <w:rFonts w:eastAsia="SimSun"/>
          <w:lang w:eastAsia="zh-CN"/>
        </w:rPr>
        <w:t>g.3gpp.icsi-ref</w:t>
      </w:r>
      <w:r w:rsidRPr="001C0FC4">
        <w:t xml:space="preserve"> media feature tag containing the supported MCData service ICSIs in the Contact header field of the SIP REGISTER request.</w:t>
      </w:r>
    </w:p>
    <w:p w14:paraId="6D1881FB" w14:textId="77777777" w:rsidR="00296E35" w:rsidRPr="001C0FC4" w:rsidRDefault="00296E35" w:rsidP="00296E35">
      <w:r w:rsidRPr="001C0FC4">
        <w:t>If the MCData client, upon performing SIP registration:</w:t>
      </w:r>
    </w:p>
    <w:p w14:paraId="603F6541"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7B1C5E2E" w14:textId="77777777" w:rsidR="00296E35" w:rsidRPr="001C0FC4" w:rsidRDefault="00296E35" w:rsidP="00296E35">
      <w:pPr>
        <w:pStyle w:val="B1"/>
      </w:pPr>
      <w:r w:rsidRPr="001C0FC4">
        <w:t>2)</w:t>
      </w:r>
      <w:r w:rsidRPr="001C0FC4">
        <w:tab/>
        <w:t>has available an access-token;</w:t>
      </w:r>
    </w:p>
    <w:p w14:paraId="0A55F650" w14:textId="77777777" w:rsidR="00296E35" w:rsidRPr="001C0FC4" w:rsidRDefault="00296E35" w:rsidP="00296E35">
      <w:pPr>
        <w:pStyle w:val="B1"/>
      </w:pPr>
      <w:r w:rsidRPr="001C0FC4">
        <w:t>3)</w:t>
      </w:r>
      <w:r w:rsidRPr="001C0FC4">
        <w:tab/>
        <w:t>based on implementation decides to use SIP REGISTER for service authorization;</w:t>
      </w:r>
    </w:p>
    <w:p w14:paraId="1ED7083F" w14:textId="77777777" w:rsidR="00296E35" w:rsidRPr="001C0FC4" w:rsidRDefault="00296E35" w:rsidP="00296E35">
      <w:pPr>
        <w:pStyle w:val="B1"/>
      </w:pPr>
      <w:r w:rsidRPr="001C0FC4">
        <w:t>4)</w:t>
      </w:r>
      <w:r w:rsidRPr="001C0FC4">
        <w:tab/>
        <w:t>confidentiality protection is disabled as specified in subclause 6.5.2.3.1; and</w:t>
      </w:r>
    </w:p>
    <w:p w14:paraId="3A6420AB" w14:textId="77777777" w:rsidR="00296E35" w:rsidRPr="001C0FC4" w:rsidRDefault="00296E35" w:rsidP="00296E35">
      <w:pPr>
        <w:pStyle w:val="B1"/>
      </w:pPr>
      <w:r w:rsidRPr="001C0FC4">
        <w:t>5)</w:t>
      </w:r>
      <w:r w:rsidRPr="001C0FC4">
        <w:tab/>
        <w:t>integrity protection is disabled as specified in subclause 6.5.3.3.1;</w:t>
      </w:r>
    </w:p>
    <w:p w14:paraId="2E461A69" w14:textId="77777777" w:rsidR="00296E35" w:rsidRPr="001C0FC4" w:rsidRDefault="00296E35" w:rsidP="00296E35">
      <w:r w:rsidRPr="001C0FC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52700343" w14:textId="77777777" w:rsidR="00296E35" w:rsidRPr="001C0FC4" w:rsidRDefault="00296E35" w:rsidP="00296E35">
      <w:pPr>
        <w:pStyle w:val="NO"/>
      </w:pPr>
      <w:r w:rsidRPr="001C0FC4">
        <w:t>NOTE 2:</w:t>
      </w:r>
      <w:r w:rsidRPr="001C0FC4">
        <w:tab/>
        <w:t>the access-token contains the MCData ID of the user.</w:t>
      </w:r>
    </w:p>
    <w:p w14:paraId="2E3A085E" w14:textId="77777777" w:rsidR="00296E35" w:rsidRPr="001C0FC4" w:rsidRDefault="00296E35" w:rsidP="00296E35">
      <w:r w:rsidRPr="001C0FC4">
        <w:t>If the MCData client, upon performing SIP registration:</w:t>
      </w:r>
    </w:p>
    <w:p w14:paraId="035FCEA0"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0D8686C0" w14:textId="77777777" w:rsidR="00296E35" w:rsidRPr="001C0FC4" w:rsidRDefault="00296E35" w:rsidP="00296E35">
      <w:pPr>
        <w:pStyle w:val="B1"/>
      </w:pPr>
      <w:r w:rsidRPr="001C0FC4">
        <w:t>2)</w:t>
      </w:r>
      <w:r w:rsidRPr="001C0FC4">
        <w:tab/>
        <w:t>has an available access-token;</w:t>
      </w:r>
    </w:p>
    <w:p w14:paraId="7CEC372F" w14:textId="77777777" w:rsidR="00296E35" w:rsidRPr="001C0FC4" w:rsidRDefault="00296E35" w:rsidP="00296E35">
      <w:pPr>
        <w:pStyle w:val="B1"/>
      </w:pPr>
      <w:r w:rsidRPr="001C0FC4">
        <w:t>3)</w:t>
      </w:r>
      <w:r w:rsidRPr="001C0FC4">
        <w:tab/>
        <w:t>based on implementation decides to use SIP REGISTER for service authorization; and</w:t>
      </w:r>
    </w:p>
    <w:p w14:paraId="0D0DF233" w14:textId="77777777" w:rsidR="00296E35" w:rsidRPr="001C0FC4" w:rsidRDefault="00296E35" w:rsidP="00296E35">
      <w:pPr>
        <w:pStyle w:val="B1"/>
      </w:pPr>
      <w:r w:rsidRPr="001C0FC4">
        <w:t>4)</w:t>
      </w:r>
      <w:r w:rsidRPr="001C0FC4">
        <w:tab/>
        <w:t>either confidentiality protection is enabled as specified in subclause 6.5.2.3.1 or integrity protection is enabled as specified in subclause 6.5.3.3.1;</w:t>
      </w:r>
    </w:p>
    <w:p w14:paraId="6B114632" w14:textId="77777777" w:rsidR="00296E35" w:rsidRPr="001C0FC4" w:rsidRDefault="00296E35" w:rsidP="00296E35">
      <w:r w:rsidRPr="001C0FC4">
        <w:t>then the MCData client:</w:t>
      </w:r>
    </w:p>
    <w:p w14:paraId="10BEEACC" w14:textId="77777777" w:rsidR="00296E35" w:rsidRPr="001C0FC4" w:rsidRDefault="00296E35" w:rsidP="00296E35">
      <w:pPr>
        <w:pStyle w:val="B1"/>
      </w:pPr>
      <w:r w:rsidRPr="001C0FC4">
        <w:t>1)</w:t>
      </w:r>
      <w:r w:rsidRPr="001C0FC4">
        <w:tab/>
        <w:t>shall include an application/mikey MIME body with the CSK as MIKEY-SAKKE I_MESSAGE as specified in 3GPP TS 33.180 [26] in the body of the SIP REGISTER request;</w:t>
      </w:r>
    </w:p>
    <w:p w14:paraId="074246B1" w14:textId="77777777" w:rsidR="00296E35" w:rsidRPr="001C0FC4" w:rsidRDefault="00296E35" w:rsidP="00296E35">
      <w:pPr>
        <w:pStyle w:val="B1"/>
      </w:pPr>
      <w:r w:rsidRPr="001C0FC4">
        <w:t>2)</w:t>
      </w:r>
      <w:r w:rsidRPr="001C0FC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149E98B8"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235588F6" w14:textId="77777777" w:rsidR="00296E35" w:rsidRPr="001C0FC4" w:rsidRDefault="00296E35" w:rsidP="00296E35">
      <w:pPr>
        <w:pStyle w:val="B1"/>
      </w:pPr>
      <w:r w:rsidRPr="001C0FC4">
        <w:t>4)</w:t>
      </w:r>
      <w:r w:rsidRPr="001C0FC4">
        <w:tab/>
        <w:t>if integrity protection is enabled as specified in subclause 6.5.3.3.1, shall use the CSK to integrity protect the application/vnd.3gpp.mcdata-info+xml MIME body by following the procedures in subclause 6.6.3.3.3.</w:t>
      </w:r>
    </w:p>
    <w:p w14:paraId="23740F19" w14:textId="77777777" w:rsidR="00296E35" w:rsidRPr="001C0FC4" w:rsidRDefault="00296E35" w:rsidP="00296E35">
      <w:r w:rsidRPr="001C0FC4">
        <w:t>[TS 24.282, clause 7.2.1A]</w:t>
      </w:r>
    </w:p>
    <w:p w14:paraId="367401BB" w14:textId="77777777" w:rsidR="00296E35" w:rsidRPr="001C0FC4" w:rsidRDefault="00296E35" w:rsidP="00296E35">
      <w:r w:rsidRPr="001C0FC4">
        <w:t>This procedure is only referenced from other procedures.</w:t>
      </w:r>
    </w:p>
    <w:p w14:paraId="1B733FFF" w14:textId="77777777" w:rsidR="00296E35" w:rsidRPr="001C0FC4" w:rsidRDefault="00296E35" w:rsidP="00296E35">
      <w:r w:rsidRPr="001C0FC4">
        <w:t>When populating the SIP PUBLISH request, the MCData client shall:</w:t>
      </w:r>
    </w:p>
    <w:p w14:paraId="2F6AE40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 xml:space="preserve">public service identity identifying the participating MCData function serving </w:t>
      </w:r>
      <w:r w:rsidRPr="001C0FC4">
        <w:rPr>
          <w:rFonts w:eastAsia="SimSun"/>
        </w:rPr>
        <w:t>the MCData user;</w:t>
      </w:r>
    </w:p>
    <w:p w14:paraId="32BB3BA2" w14:textId="77777777" w:rsidR="00296E35" w:rsidRPr="001C0FC4" w:rsidRDefault="00296E35" w:rsidP="00296E35">
      <w:pPr>
        <w:pStyle w:val="B1"/>
      </w:pPr>
      <w:r w:rsidRPr="001C0FC4">
        <w:t>2)</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53EB942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set the Event header field to the "poc-settings" value; and</w:t>
      </w:r>
    </w:p>
    <w:p w14:paraId="0FA0C337"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set the Expires header field according to IETF RFC 3903 [34], to 4294967295, if the MCData user </w:t>
      </w:r>
      <w:r w:rsidRPr="001C0FC4">
        <w:t xml:space="preserve">is not removing the </w:t>
      </w:r>
      <w:r w:rsidRPr="001C0FC4">
        <w:rPr>
          <w:rFonts w:eastAsia="SimSun"/>
        </w:rPr>
        <w:t>MCData service settings, otherwise to remove the MCData service settings the MCData client shall set the Expires header field to zero.</w:t>
      </w:r>
    </w:p>
    <w:p w14:paraId="256DDD4A" w14:textId="77777777" w:rsidR="00296E35" w:rsidRPr="001C0FC4" w:rsidRDefault="00296E35" w:rsidP="00296E35">
      <w:pPr>
        <w:pStyle w:val="NO"/>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2CF1E3A" w14:textId="77777777" w:rsidR="00296E35" w:rsidRPr="001C0FC4" w:rsidRDefault="00296E35" w:rsidP="00296E35">
      <w:pPr>
        <w:pStyle w:val="NO"/>
        <w:rPr>
          <w:rFonts w:eastAsia="SimSun"/>
        </w:rPr>
      </w:pPr>
      <w:r w:rsidRPr="001C0FC4">
        <w:rPr>
          <w:rFonts w:eastAsia="SimSun"/>
        </w:rPr>
        <w:t>NOTE 2:</w:t>
      </w:r>
      <w:r w:rsidRPr="001C0FC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5EC74F57" w14:textId="77777777" w:rsidR="00296E35" w:rsidRPr="001C0FC4" w:rsidRDefault="00296E35" w:rsidP="00296E35">
      <w:pPr>
        <w:pStyle w:val="NO"/>
        <w:rPr>
          <w:rFonts w:eastAsia="SimSun"/>
        </w:rPr>
      </w:pPr>
      <w:r w:rsidRPr="001C0FC4">
        <w:rPr>
          <w:rFonts w:eastAsia="SimSun"/>
        </w:rPr>
        <w:t>NOTE 3:</w:t>
      </w:r>
      <w:r w:rsidRPr="001C0FC4">
        <w:rPr>
          <w:rFonts w:eastAsia="SimSun"/>
        </w:rPr>
        <w:tab/>
        <w:t>Removing the MCData service settings by setting the Expires header field to zero, logs off the MCData client from the MCData service.</w:t>
      </w:r>
    </w:p>
    <w:p w14:paraId="1F3BA642" w14:textId="77777777" w:rsidR="00296E35" w:rsidRPr="001C0FC4" w:rsidRDefault="00296E35" w:rsidP="00296E35">
      <w:r w:rsidRPr="001C0FC4">
        <w:t>[TS 24.282, clause 7.2.2]</w:t>
      </w:r>
    </w:p>
    <w:p w14:paraId="4E6600CD" w14:textId="77777777" w:rsidR="00296E35" w:rsidRPr="001C0FC4" w:rsidRDefault="00296E35" w:rsidP="00296E35">
      <w:r w:rsidRPr="001C0FC4">
        <w:t>If based on implementation the MCData client decides to use SIP PUBLISH for MCData server settings to also perform service authorization and</w:t>
      </w:r>
    </w:p>
    <w:p w14:paraId="3A39959C" w14:textId="77777777" w:rsidR="00296E35" w:rsidRPr="001C0FC4" w:rsidRDefault="00296E35" w:rsidP="00296E35">
      <w:pPr>
        <w:pStyle w:val="B1"/>
      </w:pPr>
      <w:r w:rsidRPr="001C0FC4">
        <w:t>1)</w:t>
      </w:r>
      <w:r w:rsidRPr="001C0FC4">
        <w:tab/>
        <w:t>has successfully finished the user authentication procedure as described in 3GPP TS 24.482 [24]; and</w:t>
      </w:r>
    </w:p>
    <w:p w14:paraId="4E2D530B" w14:textId="77777777" w:rsidR="00296E35" w:rsidRPr="001C0FC4" w:rsidRDefault="00296E35" w:rsidP="00296E35">
      <w:pPr>
        <w:pStyle w:val="B1"/>
      </w:pPr>
      <w:r w:rsidRPr="001C0FC4">
        <w:t>2)</w:t>
      </w:r>
      <w:r w:rsidRPr="001C0FC4">
        <w:tab/>
        <w:t>has available an access-token;</w:t>
      </w:r>
    </w:p>
    <w:p w14:paraId="3BD7B0E0" w14:textId="77777777" w:rsidR="00296E35" w:rsidRPr="001C0FC4" w:rsidRDefault="00296E35" w:rsidP="00296E35">
      <w:r w:rsidRPr="001C0FC4">
        <w:t>then the MCData client:</w:t>
      </w:r>
    </w:p>
    <w:p w14:paraId="5CA96015" w14:textId="77777777" w:rsidR="00296E35" w:rsidRPr="001C0FC4" w:rsidRDefault="00296E35" w:rsidP="00296E35">
      <w:pPr>
        <w:pStyle w:val="B1"/>
      </w:pPr>
      <w:r w:rsidRPr="001C0FC4">
        <w:t>1)</w:t>
      </w:r>
      <w:r w:rsidRPr="001C0FC4">
        <w:tab/>
        <w:t>shall perform the procedures in subclause 7.2.1A;</w:t>
      </w:r>
    </w:p>
    <w:p w14:paraId="68D7F63E" w14:textId="77777777" w:rsidR="00296E35" w:rsidRPr="001C0FC4" w:rsidRDefault="00296E35" w:rsidP="00296E35">
      <w:pPr>
        <w:pStyle w:val="B1"/>
      </w:pPr>
      <w:r w:rsidRPr="001C0FC4">
        <w:t>2)</w:t>
      </w:r>
      <w:r w:rsidRPr="001C0FC4">
        <w:tab/>
        <w:t>if confidentiality protection is disabled as specified in subclause 6.5.2.3.1 and integrity protection is disabled, shall include in the body of the SIP PUBLISH request, an application/vnd.3gpp.mcdata-info+xml MIME body as specified in Annex F.1 with the &lt;mcdata-access-token&gt; element set to the value of the access token received during the user authentication procedures;</w:t>
      </w:r>
    </w:p>
    <w:p w14:paraId="400EA8F3" w14:textId="77777777" w:rsidR="00296E35" w:rsidRPr="001C0FC4" w:rsidRDefault="00296E35" w:rsidP="00296E35">
      <w:pPr>
        <w:pStyle w:val="B1"/>
      </w:pPr>
      <w:r w:rsidRPr="001C0FC4">
        <w:t>3)</w:t>
      </w:r>
      <w:r w:rsidRPr="001C0FC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0D7458DC" w14:textId="77777777" w:rsidR="00296E35" w:rsidRPr="001C0FC4" w:rsidRDefault="00296E35" w:rsidP="00296E35">
      <w:pPr>
        <w:pStyle w:val="B1"/>
      </w:pPr>
      <w:r w:rsidRPr="001C0FC4">
        <w:t>4)</w:t>
      </w:r>
      <w:r w:rsidRPr="001C0FC4">
        <w:tab/>
        <w:t>if confidentiality protection is enabled as specified in subclause 6.5.2.3.1, shall include in the body of the SIP PUBLISH request an application/vnd.3gpp.mcdata-info+xml MIME body with:</w:t>
      </w:r>
    </w:p>
    <w:p w14:paraId="43819696" w14:textId="77777777" w:rsidR="00296E35" w:rsidRPr="001C0FC4" w:rsidRDefault="00296E35" w:rsidP="00296E35">
      <w:pPr>
        <w:pStyle w:val="B2"/>
      </w:pPr>
      <w:r w:rsidRPr="001C0FC4">
        <w:t>a)</w:t>
      </w:r>
      <w:r w:rsidRPr="001C0FC4">
        <w:tab/>
        <w:t>the &lt;mcdata-access-token&gt; element set to the received access-token encrypted using the CSK, as specified in subclause 6.5.2.3.3; and</w:t>
      </w:r>
    </w:p>
    <w:p w14:paraId="5D7AC7D7"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4A516AA8" w14:textId="77777777" w:rsidR="00296E35" w:rsidRPr="001C0FC4" w:rsidRDefault="00296E35" w:rsidP="00296E35">
      <w:pPr>
        <w:pStyle w:val="B1"/>
      </w:pPr>
      <w:r w:rsidRPr="001C0FC4">
        <w:t>5)</w:t>
      </w:r>
      <w:r w:rsidRPr="001C0FC4">
        <w:tab/>
        <w:t>if confidentiality protection is disabled as specified in subclause 6.5.2.3.1, shall include in the body of the SIP PUBLISH request, an application/vnd.3gpp.mcdata-info+xml MIME body as specified in Annex F.1 with:</w:t>
      </w:r>
    </w:p>
    <w:p w14:paraId="307589EC" w14:textId="77777777" w:rsidR="00296E35" w:rsidRPr="001C0FC4" w:rsidRDefault="00296E35" w:rsidP="00296E35">
      <w:pPr>
        <w:pStyle w:val="B2"/>
      </w:pPr>
      <w:r w:rsidRPr="001C0FC4">
        <w:t>a)</w:t>
      </w:r>
      <w:r w:rsidRPr="001C0FC4">
        <w:tab/>
        <w:t>the &lt;mcdata-access-token&gt; element set to the value of the access token received during the user authentication procedures in the body of the SIP PUBLISH request; and</w:t>
      </w:r>
    </w:p>
    <w:p w14:paraId="2838E2E0" w14:textId="77777777" w:rsidR="00296E35" w:rsidRPr="001C0FC4" w:rsidRDefault="00296E35" w:rsidP="00296E35">
      <w:pPr>
        <w:pStyle w:val="B2"/>
        <w:rPr>
          <w:rFonts w:eastAsia="SimSun"/>
        </w:rPr>
      </w:pPr>
      <w:r w:rsidRPr="001C0FC4">
        <w:t>b)</w:t>
      </w:r>
      <w:r w:rsidRPr="001C0FC4">
        <w:tab/>
        <w:t>the &lt;mcdata-client-id&gt; element set to the value of the MCData client ID of the originating MCData client;</w:t>
      </w:r>
    </w:p>
    <w:p w14:paraId="2964716F" w14:textId="77777777" w:rsidR="00296E35" w:rsidRPr="001C0FC4" w:rsidRDefault="00296E35" w:rsidP="00296E35">
      <w:pPr>
        <w:pStyle w:val="B1"/>
        <w:rPr>
          <w:rFonts w:eastAsia="SimSun"/>
        </w:rPr>
      </w:pPr>
      <w:r w:rsidRPr="001C0FC4">
        <w:t>6)</w:t>
      </w:r>
      <w:r w:rsidRPr="001C0FC4">
        <w:tab/>
        <w:t xml:space="preserve">shall include </w:t>
      </w:r>
      <w:r w:rsidRPr="001C0FC4">
        <w:rPr>
          <w:rFonts w:eastAsia="SimSun"/>
        </w:rPr>
        <w:t xml:space="preserve">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0D6082CC"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4A868CEC" w14:textId="77777777" w:rsidR="00296E35" w:rsidRPr="001C0FC4" w:rsidRDefault="00296E35" w:rsidP="00296E35">
      <w:pPr>
        <w:pStyle w:val="B1"/>
      </w:pPr>
      <w:r w:rsidRPr="001C0FC4">
        <w:t>7)</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26D91825"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180182F" w14:textId="77777777" w:rsidR="00296E35" w:rsidRPr="001C0FC4" w:rsidRDefault="00296E35" w:rsidP="00296E35">
      <w:r w:rsidRPr="001C0FC4">
        <w:t>[TS 24.282, clause 7.2.3]</w:t>
      </w:r>
    </w:p>
    <w:p w14:paraId="5A2CAD9F" w14:textId="77777777" w:rsidR="00296E35" w:rsidRPr="001C0FC4" w:rsidRDefault="00296E35" w:rsidP="00296E35">
      <w:r w:rsidRPr="001C0FC4">
        <w:rPr>
          <w:rFonts w:eastAsia="SimSun"/>
        </w:rPr>
        <w:t xml:space="preserve">To set, update, remove or refresh the MCData service settings, the MCData client shall generate a SIP PUBLISH request according </w:t>
      </w:r>
      <w:r w:rsidRPr="001C0FC4">
        <w:t xml:space="preserve">3GPP TS 24.229 [5], IETF RFC 3903 [34] and </w:t>
      </w:r>
      <w:r w:rsidRPr="001C0FC4">
        <w:rPr>
          <w:rFonts w:eastAsia="SimSun"/>
        </w:rPr>
        <w:t>IETF RFC 4354 [35]</w:t>
      </w:r>
      <w:r w:rsidRPr="001C0FC4">
        <w:t>. In the SIP PUBLISH request, the MCData client:</w:t>
      </w:r>
    </w:p>
    <w:p w14:paraId="7F0D91FC" w14:textId="77777777" w:rsidR="00296E35" w:rsidRPr="001C0FC4" w:rsidRDefault="00296E35" w:rsidP="00296E35">
      <w:pPr>
        <w:pStyle w:val="B1"/>
      </w:pPr>
      <w:r w:rsidRPr="001C0FC4">
        <w:t>1)</w:t>
      </w:r>
      <w:r w:rsidRPr="001C0FC4">
        <w:tab/>
        <w:t>shall perform the procedures in subclause 7.2.1A;</w:t>
      </w:r>
    </w:p>
    <w:p w14:paraId="46A67FF6" w14:textId="77777777" w:rsidR="00296E35" w:rsidRPr="001C0FC4" w:rsidRDefault="00296E35" w:rsidP="00296E35">
      <w:pPr>
        <w:pStyle w:val="B1"/>
      </w:pPr>
      <w:r w:rsidRPr="001C0FC4">
        <w:t>2)</w:t>
      </w:r>
      <w:r w:rsidRPr="001C0FC4">
        <w:tab/>
        <w:t>if confidentiality protection is enabled as specified in subclause 6.5.2.3.1, shall include in the body of the SIP PUBLISH request, an application/vnd.3gpp.mcdata-info+xml MIME body with:</w:t>
      </w:r>
    </w:p>
    <w:p w14:paraId="7C87CD51" w14:textId="77777777" w:rsidR="00296E35" w:rsidRPr="001C0FC4" w:rsidRDefault="00296E35" w:rsidP="00296E35">
      <w:pPr>
        <w:pStyle w:val="B2"/>
      </w:pPr>
      <w:r w:rsidRPr="001C0FC4">
        <w:t>a)</w:t>
      </w:r>
      <w:r w:rsidRPr="001C0FC4">
        <w:tab/>
        <w:t>the &lt;mcdata-request-uri&gt; element set to the targeted MCData ID encrypted using the CSK, as specified in subclause 6.5.2.3.3; and</w:t>
      </w:r>
    </w:p>
    <w:p w14:paraId="00DC8B2D"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27D3DC72"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specified in Annex F.1 with:</w:t>
      </w:r>
    </w:p>
    <w:p w14:paraId="05BCC382" w14:textId="77777777" w:rsidR="00296E35" w:rsidRPr="001C0FC4" w:rsidRDefault="00296E35" w:rsidP="00296E35">
      <w:pPr>
        <w:pStyle w:val="B2"/>
      </w:pPr>
      <w:r w:rsidRPr="001C0FC4">
        <w:t>a)</w:t>
      </w:r>
      <w:r w:rsidRPr="001C0FC4">
        <w:tab/>
        <w:t>the &lt;mcdata-request-uri&gt; set to the cleartext targeted MCData ID; and</w:t>
      </w:r>
    </w:p>
    <w:p w14:paraId="35A4F2C9" w14:textId="77777777" w:rsidR="00296E35" w:rsidRPr="001C0FC4" w:rsidRDefault="00296E35" w:rsidP="00296E35">
      <w:pPr>
        <w:pStyle w:val="B2"/>
      </w:pPr>
      <w:r w:rsidRPr="001C0FC4">
        <w:t>b)</w:t>
      </w:r>
      <w:r w:rsidRPr="001C0FC4">
        <w:tab/>
        <w:t>the &lt;mcdata-client-id&gt; element set to the value of the MCData client ID of the originating MCData client;</w:t>
      </w:r>
    </w:p>
    <w:p w14:paraId="1402CCB8"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include 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4A7479C6"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71706CFB" w14:textId="77777777" w:rsidR="00296E35" w:rsidRPr="001C0FC4" w:rsidRDefault="00296E35" w:rsidP="00296E35">
      <w:pPr>
        <w:pStyle w:val="B1"/>
      </w:pPr>
      <w:r w:rsidRPr="001C0FC4">
        <w:t>5)</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0111C10A"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212746D2" w14:textId="77777777" w:rsidR="00296E35" w:rsidRPr="001C0FC4" w:rsidRDefault="00296E35" w:rsidP="00296E35">
      <w:pPr>
        <w:rPr>
          <w:rFonts w:eastAsia="SimSun"/>
        </w:rPr>
      </w:pPr>
      <w:r w:rsidRPr="001C0FC4">
        <w:rPr>
          <w:rFonts w:eastAsia="SimSun"/>
        </w:rPr>
        <w:t>On receiving the SIP 200 (OK) response to the SIP PUBLISH request the MCData client may indicate to the MCData User the successful communication of the MCData service settings to the MCData server.</w:t>
      </w:r>
    </w:p>
    <w:p w14:paraId="7AD4A3E1" w14:textId="77777777" w:rsidR="00296E35" w:rsidRPr="001C0FC4" w:rsidRDefault="00296E35" w:rsidP="00296E35">
      <w:r w:rsidRPr="001C0FC4">
        <w:rPr>
          <w:rFonts w:eastAsia="SimSun"/>
        </w:rPr>
        <w:t>[TS</w:t>
      </w:r>
      <w:r w:rsidRPr="001C0FC4">
        <w:t xml:space="preserve"> 33.180, clause 6.1.2]</w:t>
      </w:r>
    </w:p>
    <w:p w14:paraId="4A9FDFEB" w14:textId="77777777" w:rsidR="00296E35" w:rsidRPr="001C0FC4" w:rsidRDefault="00296E35" w:rsidP="00296E35">
      <w:r w:rsidRPr="001C0FC4">
        <w:rPr>
          <w:rFonts w:eastAsia="Malgun Gothic"/>
        </w:rPr>
        <w:t>The support of Transport Layer Security (TLS) on HTTP-1 is mandatory. The profile for TLS implementation and usage shall follow the provisions given in 3GPP TS 33.310 [5], annex E.</w:t>
      </w:r>
    </w:p>
    <w:p w14:paraId="725E0F43" w14:textId="77777777" w:rsidR="00296E35" w:rsidRPr="001C0FC4" w:rsidRDefault="00296E35" w:rsidP="00296E35">
      <w:pPr>
        <w:rPr>
          <w:rFonts w:eastAsia="Malgun Gothic"/>
        </w:rPr>
      </w:pPr>
      <w:r w:rsidRPr="001C0FC4">
        <w:t xml:space="preserve">If the PSK TLS based authentication mechanism is supported, the HTTP client in the MC UE and the HTTP Proxy shall support the TLS version, PSK ciphersuites and TLS Extensions as specified in the TLS profile given in 3GPP TS 33.310 [5], annex E. </w:t>
      </w:r>
      <w:r w:rsidRPr="001C0FC4">
        <w:rPr>
          <w:rFonts w:eastAsia="Malgun Gothic"/>
        </w:rPr>
        <w:t>The usage of pre-shared key ciphersuites for TLS is specified in the TLS profile given in 3GPP TS 33.310 [5], annex E.</w:t>
      </w:r>
    </w:p>
    <w:p w14:paraId="1D7C75D4" w14:textId="77777777" w:rsidR="00296E35" w:rsidRPr="001C0FC4" w:rsidRDefault="00296E35" w:rsidP="00296E35">
      <w:pPr>
        <w:pStyle w:val="H6"/>
      </w:pPr>
      <w:bookmarkStart w:id="209" w:name="_Toc52782285"/>
      <w:bookmarkStart w:id="210" w:name="_Toc52782894"/>
      <w:bookmarkStart w:id="211" w:name="_Toc59042763"/>
      <w:r w:rsidRPr="001C0FC4">
        <w:t>5.1.3</w:t>
      </w:r>
      <w:r w:rsidRPr="001C0FC4">
        <w:tab/>
        <w:t>Test description</w:t>
      </w:r>
      <w:bookmarkEnd w:id="209"/>
      <w:bookmarkEnd w:id="210"/>
      <w:bookmarkEnd w:id="211"/>
    </w:p>
    <w:p w14:paraId="4AC0FC7D" w14:textId="77777777" w:rsidR="00296E35" w:rsidRPr="001C0FC4" w:rsidRDefault="00296E35" w:rsidP="00296E35">
      <w:pPr>
        <w:pStyle w:val="H6"/>
      </w:pPr>
      <w:bookmarkStart w:id="212" w:name="_Toc52782286"/>
      <w:bookmarkStart w:id="213" w:name="_Toc52782895"/>
      <w:bookmarkStart w:id="214" w:name="_Toc59042764"/>
      <w:r w:rsidRPr="001C0FC4">
        <w:t>5.1.3.1</w:t>
      </w:r>
      <w:r w:rsidRPr="001C0FC4">
        <w:tab/>
        <w:t>Pre-test conditions</w:t>
      </w:r>
      <w:bookmarkEnd w:id="212"/>
      <w:bookmarkEnd w:id="213"/>
      <w:bookmarkEnd w:id="214"/>
    </w:p>
    <w:p w14:paraId="68A32345" w14:textId="6AF870E6" w:rsidR="00296E35" w:rsidRPr="001C0FC4" w:rsidRDefault="00296E35" w:rsidP="00296E35">
      <w:r w:rsidRPr="001C0FC4">
        <w:t xml:space="preserve">Same pre-test conditions as for MCPTT test case 5.1 (TS </w:t>
      </w:r>
      <w:r>
        <w:t>37.579</w:t>
      </w:r>
      <w:r w:rsidRPr="001C0FC4">
        <w:t>-2 [24]) with the following exception(s):</w:t>
      </w:r>
    </w:p>
    <w:p w14:paraId="558D026E" w14:textId="77777777" w:rsidR="00296E35" w:rsidRPr="001C0FC4" w:rsidRDefault="00296E35" w:rsidP="00296E35">
      <w:pPr>
        <w:pStyle w:val="B1"/>
      </w:pPr>
      <w:r w:rsidRPr="001C0FC4">
        <w:t>-</w:t>
      </w:r>
      <w:r w:rsidRPr="001C0FC4">
        <w:tab/>
        <w:t>The term "MCPTT" is replaced with "MCData".</w:t>
      </w:r>
    </w:p>
    <w:p w14:paraId="1DA3132D" w14:textId="77777777" w:rsidR="00296E35" w:rsidRPr="001C0FC4" w:rsidRDefault="00296E35" w:rsidP="00296E35">
      <w:pPr>
        <w:pStyle w:val="H6"/>
      </w:pPr>
      <w:bookmarkStart w:id="215" w:name="_Toc52782287"/>
      <w:bookmarkStart w:id="216" w:name="_Toc52782896"/>
      <w:bookmarkStart w:id="217" w:name="_Toc59042765"/>
      <w:r w:rsidRPr="001C0FC4">
        <w:t>5.1.3.2</w:t>
      </w:r>
      <w:r w:rsidRPr="001C0FC4">
        <w:tab/>
        <w:t>Test procedure sequence</w:t>
      </w:r>
      <w:bookmarkEnd w:id="215"/>
      <w:bookmarkEnd w:id="216"/>
      <w:bookmarkEnd w:id="217"/>
    </w:p>
    <w:p w14:paraId="14235754" w14:textId="7E0038BC" w:rsidR="00296E35" w:rsidRPr="001C0FC4" w:rsidRDefault="00296E35" w:rsidP="00296E35">
      <w:r w:rsidRPr="001C0FC4">
        <w:t xml:space="preserve">Same test procedure sequence as for MCPTT test case 5.1 (TS </w:t>
      </w:r>
      <w:r>
        <w:t>37.579</w:t>
      </w:r>
      <w:r w:rsidRPr="001C0FC4">
        <w:t>-2 [24]) with the following exception(s):</w:t>
      </w:r>
    </w:p>
    <w:p w14:paraId="2AD9EAEA" w14:textId="77777777" w:rsidR="00296E35" w:rsidRPr="001C0FC4" w:rsidRDefault="00296E35" w:rsidP="00296E35">
      <w:pPr>
        <w:pStyle w:val="B1"/>
      </w:pPr>
      <w:r w:rsidRPr="001C0FC4">
        <w:t>-</w:t>
      </w:r>
      <w:r w:rsidRPr="001C0FC4">
        <w:tab/>
        <w:t>The term "MCPTT" is replaced with "MCData".</w:t>
      </w:r>
    </w:p>
    <w:p w14:paraId="0515CBBC" w14:textId="77777777" w:rsidR="00296E35" w:rsidRPr="001C0FC4" w:rsidRDefault="00296E35" w:rsidP="00296E35">
      <w:pPr>
        <w:pStyle w:val="H6"/>
      </w:pPr>
      <w:bookmarkStart w:id="218" w:name="_Toc52782288"/>
      <w:bookmarkStart w:id="219" w:name="_Toc52782897"/>
      <w:bookmarkStart w:id="220" w:name="_Toc59042766"/>
      <w:bookmarkEnd w:id="202"/>
      <w:r w:rsidRPr="001C0FC4">
        <w:t>5.1.3.3</w:t>
      </w:r>
      <w:r w:rsidRPr="001C0FC4">
        <w:tab/>
        <w:t>Specific message contents</w:t>
      </w:r>
      <w:bookmarkEnd w:id="218"/>
      <w:bookmarkEnd w:id="219"/>
      <w:bookmarkEnd w:id="220"/>
    </w:p>
    <w:p w14:paraId="30358BAB" w14:textId="763D8784" w:rsidR="00296E35" w:rsidRPr="001C0FC4" w:rsidRDefault="00296E35" w:rsidP="00296E35">
      <w:r w:rsidRPr="001C0FC4">
        <w:t xml:space="preserve">Same specific message contents as for MCPTT test case 5.1 (TS </w:t>
      </w:r>
      <w:r>
        <w:t>37.579</w:t>
      </w:r>
      <w:r w:rsidRPr="001C0FC4">
        <w:t>-2 [24]) with the following exception(s):</w:t>
      </w:r>
    </w:p>
    <w:p w14:paraId="113BE495" w14:textId="77777777" w:rsidR="00296E35" w:rsidRPr="001C0FC4" w:rsidRDefault="00296E35" w:rsidP="00296E35">
      <w:pPr>
        <w:pStyle w:val="B1"/>
      </w:pPr>
      <w:r w:rsidRPr="001C0FC4">
        <w:t>-</w:t>
      </w:r>
      <w:r w:rsidRPr="001C0FC4">
        <w:tab/>
        <w:t>The term "MCPTT" is replaced with "MCData".</w:t>
      </w:r>
    </w:p>
    <w:p w14:paraId="41BCEA37" w14:textId="77777777" w:rsidR="00296E35" w:rsidRPr="001C0FC4" w:rsidRDefault="00296E35" w:rsidP="00296E35">
      <w:pPr>
        <w:pStyle w:val="B1"/>
      </w:pPr>
      <w:r w:rsidRPr="001C0FC4">
        <w:t>-</w:t>
      </w:r>
      <w:r w:rsidRPr="001C0FC4">
        <w:tab/>
        <w:t>Condition MCDATA is used for all messages.</w:t>
      </w:r>
    </w:p>
    <w:p w14:paraId="077221C4" w14:textId="77777777" w:rsidR="00296E35" w:rsidRPr="001C0FC4" w:rsidRDefault="00296E35" w:rsidP="00296E35">
      <w:pPr>
        <w:pStyle w:val="Heading2"/>
      </w:pPr>
      <w:bookmarkStart w:id="221" w:name="_Toc42507340"/>
      <w:bookmarkStart w:id="222" w:name="_Toc52307871"/>
      <w:bookmarkStart w:id="223" w:name="_Toc52782289"/>
      <w:bookmarkStart w:id="224" w:name="_Toc52782898"/>
      <w:bookmarkStart w:id="225" w:name="_Toc59042767"/>
      <w:bookmarkStart w:id="226" w:name="_Toc75459132"/>
      <w:bookmarkStart w:id="227" w:name="_Toc90630572"/>
      <w:bookmarkStart w:id="228" w:name="_Toc100778779"/>
      <w:bookmarkStart w:id="229" w:name="_Toc178186326"/>
      <w:bookmarkStart w:id="230" w:name="_Toc522499794"/>
      <w:bookmarkStart w:id="231" w:name="_Toc25610647"/>
      <w:bookmarkStart w:id="232" w:name="_Toc42507341"/>
      <w:bookmarkStart w:id="233" w:name="_Toc52307872"/>
      <w:bookmarkStart w:id="234" w:name="_Toc52782296"/>
      <w:bookmarkStart w:id="235" w:name="_Toc52782905"/>
      <w:bookmarkStart w:id="236" w:name="_Toc59042774"/>
      <w:bookmarkStart w:id="237" w:name="_Toc75459133"/>
      <w:bookmarkStart w:id="238" w:name="_Toc90630573"/>
      <w:bookmarkStart w:id="239" w:name="_Toc210385139"/>
      <w:bookmarkEnd w:id="203"/>
      <w:bookmarkEnd w:id="204"/>
      <w:r w:rsidRPr="001C0FC4">
        <w:t>5.2</w:t>
      </w:r>
      <w:r w:rsidRPr="001C0FC4">
        <w:tab/>
        <w:t>Configuration / Group Creation / Group ReGroup Creation / Group ReGroup Teardown</w:t>
      </w:r>
      <w:bookmarkEnd w:id="221"/>
      <w:bookmarkEnd w:id="222"/>
      <w:bookmarkEnd w:id="223"/>
      <w:bookmarkEnd w:id="224"/>
      <w:bookmarkEnd w:id="225"/>
      <w:bookmarkEnd w:id="226"/>
      <w:bookmarkEnd w:id="227"/>
      <w:bookmarkEnd w:id="228"/>
      <w:bookmarkEnd w:id="229"/>
      <w:bookmarkEnd w:id="239"/>
    </w:p>
    <w:p w14:paraId="40861141" w14:textId="77777777" w:rsidR="00296E35" w:rsidRPr="001C0FC4" w:rsidRDefault="00296E35" w:rsidP="00296E35">
      <w:pPr>
        <w:pStyle w:val="H6"/>
      </w:pPr>
      <w:bookmarkStart w:id="240" w:name="_Toc52782290"/>
      <w:bookmarkStart w:id="241" w:name="_Toc52782899"/>
      <w:bookmarkStart w:id="242" w:name="_Toc59042768"/>
      <w:r w:rsidRPr="001C0FC4">
        <w:t>5.2.1</w:t>
      </w:r>
      <w:r w:rsidRPr="001C0FC4">
        <w:tab/>
        <w:t>Test Purpose (TP)</w:t>
      </w:r>
      <w:bookmarkEnd w:id="240"/>
      <w:bookmarkEnd w:id="241"/>
      <w:bookmarkEnd w:id="242"/>
    </w:p>
    <w:p w14:paraId="7250B52A" w14:textId="77777777" w:rsidR="00296E35" w:rsidRPr="001C0FC4" w:rsidRDefault="00296E35" w:rsidP="00296E35">
      <w:pPr>
        <w:pStyle w:val="H6"/>
      </w:pPr>
      <w:r w:rsidRPr="001C0FC4">
        <w:t>(1)</w:t>
      </w:r>
    </w:p>
    <w:p w14:paraId="1D430233" w14:textId="28084B78" w:rsidR="00296E35" w:rsidRPr="001C0FC4" w:rsidRDefault="00296E35" w:rsidP="00296E35">
      <w:pPr>
        <w:pStyle w:val="PL"/>
      </w:pPr>
      <w:r w:rsidRPr="001C0FC4">
        <w:rPr>
          <w:b/>
        </w:rPr>
        <w:t>with</w:t>
      </w:r>
      <w:r w:rsidRPr="001C0FC4">
        <w:t xml:space="preserve"> { UE (MCData Client) attached to EPS </w:t>
      </w:r>
      <w:r w:rsidR="000D77BF" w:rsidRPr="000D77BF">
        <w:t xml:space="preserve">or 5GS </w:t>
      </w:r>
      <w:r w:rsidRPr="001C0FC4">
        <w:t>services }</w:t>
      </w:r>
    </w:p>
    <w:p w14:paraId="2EB80E68" w14:textId="77777777" w:rsidR="00296E35" w:rsidRPr="001C0FC4" w:rsidRDefault="00296E35" w:rsidP="00296E35">
      <w:pPr>
        <w:pStyle w:val="PL"/>
      </w:pPr>
      <w:r w:rsidRPr="001C0FC4">
        <w:rPr>
          <w:b/>
        </w:rPr>
        <w:t>ensure that</w:t>
      </w:r>
      <w:r w:rsidRPr="001C0FC4">
        <w:t xml:space="preserve"> {</w:t>
      </w:r>
    </w:p>
    <w:p w14:paraId="660D883E" w14:textId="77777777" w:rsidR="00296E35" w:rsidRPr="001C0FC4" w:rsidRDefault="00296E35" w:rsidP="00296E35">
      <w:pPr>
        <w:pStyle w:val="PL"/>
      </w:pPr>
      <w:r w:rsidRPr="001C0FC4">
        <w:t xml:space="preserve">  </w:t>
      </w:r>
      <w:r w:rsidRPr="001C0FC4">
        <w:rPr>
          <w:b/>
        </w:rPr>
        <w:t>when</w:t>
      </w:r>
      <w:r w:rsidRPr="001C0FC4">
        <w:t xml:space="preserve"> { the UE (MCData Client) requests formation of a new MCData group }</w:t>
      </w:r>
    </w:p>
    <w:p w14:paraId="303091E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creation the UE (MCData Client) has access to the new group </w:t>
      </w:r>
      <w:r w:rsidRPr="001C0FC4">
        <w:t>}</w:t>
      </w:r>
    </w:p>
    <w:p w14:paraId="525A53E3" w14:textId="77777777" w:rsidR="00296E35" w:rsidRPr="001C0FC4" w:rsidRDefault="00296E35" w:rsidP="00296E35">
      <w:pPr>
        <w:pStyle w:val="PL"/>
      </w:pPr>
      <w:r w:rsidRPr="001C0FC4">
        <w:t xml:space="preserve">            }</w:t>
      </w:r>
    </w:p>
    <w:p w14:paraId="6E5106CD" w14:textId="77777777" w:rsidR="00296E35" w:rsidRPr="001C0FC4" w:rsidRDefault="00296E35" w:rsidP="00296E35">
      <w:pPr>
        <w:pStyle w:val="PL"/>
      </w:pPr>
    </w:p>
    <w:p w14:paraId="357ED06C" w14:textId="77777777" w:rsidR="00296E35" w:rsidRPr="001C0FC4" w:rsidRDefault="00296E35" w:rsidP="00296E35">
      <w:pPr>
        <w:pStyle w:val="H6"/>
      </w:pPr>
      <w:r w:rsidRPr="001C0FC4">
        <w:t>(2)</w:t>
      </w:r>
    </w:p>
    <w:p w14:paraId="5D0E9314" w14:textId="77777777" w:rsidR="00296E35" w:rsidRPr="001C0FC4" w:rsidRDefault="00296E35" w:rsidP="00296E35">
      <w:pPr>
        <w:pStyle w:val="PL"/>
      </w:pPr>
      <w:r w:rsidRPr="001C0FC4">
        <w:rPr>
          <w:b/>
        </w:rPr>
        <w:t>with</w:t>
      </w:r>
      <w:r w:rsidRPr="001C0FC4">
        <w:t xml:space="preserve"> { UE (MCData Client) having access to at least two MCData groups }</w:t>
      </w:r>
    </w:p>
    <w:p w14:paraId="132D49EC" w14:textId="77777777" w:rsidR="00296E35" w:rsidRPr="001C0FC4" w:rsidRDefault="00296E35" w:rsidP="00296E35">
      <w:pPr>
        <w:pStyle w:val="PL"/>
      </w:pPr>
      <w:r w:rsidRPr="001C0FC4">
        <w:rPr>
          <w:b/>
        </w:rPr>
        <w:t>ensure that</w:t>
      </w:r>
      <w:r w:rsidRPr="001C0FC4">
        <w:t xml:space="preserve"> {</w:t>
      </w:r>
    </w:p>
    <w:p w14:paraId="4B79AC8A" w14:textId="77777777" w:rsidR="00296E35" w:rsidRPr="001C0FC4" w:rsidRDefault="00296E35" w:rsidP="00296E35">
      <w:pPr>
        <w:pStyle w:val="PL"/>
      </w:pPr>
      <w:r w:rsidRPr="001C0FC4">
        <w:t xml:space="preserve">  </w:t>
      </w:r>
      <w:r w:rsidRPr="001C0FC4">
        <w:rPr>
          <w:b/>
        </w:rPr>
        <w:t>when</w:t>
      </w:r>
      <w:r w:rsidRPr="001C0FC4">
        <w:t xml:space="preserve"> { the UE (MCData Client) requests the groups to be combined }</w:t>
      </w:r>
    </w:p>
    <w:p w14:paraId="15DD00C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regrouping the UE (MCData Client) has access to the temporary group </w:t>
      </w:r>
      <w:r w:rsidRPr="001C0FC4">
        <w:t>}</w:t>
      </w:r>
    </w:p>
    <w:p w14:paraId="5A729EB0"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7A3EB713" w14:textId="77777777" w:rsidR="00296E35" w:rsidRPr="001C0FC4" w:rsidRDefault="00296E35" w:rsidP="00296E35">
      <w:pPr>
        <w:pStyle w:val="PL"/>
      </w:pPr>
    </w:p>
    <w:p w14:paraId="53025EBE" w14:textId="77777777" w:rsidR="00296E35" w:rsidRPr="001C0FC4" w:rsidRDefault="00296E35" w:rsidP="00296E35">
      <w:pPr>
        <w:pStyle w:val="H6"/>
      </w:pPr>
      <w:r w:rsidRPr="001C0FC4">
        <w:t>(3)</w:t>
      </w:r>
    </w:p>
    <w:p w14:paraId="1CF98F32" w14:textId="77777777" w:rsidR="00296E35" w:rsidRPr="001C0FC4" w:rsidRDefault="00296E35" w:rsidP="00296E35">
      <w:pPr>
        <w:pStyle w:val="PL"/>
      </w:pPr>
      <w:r w:rsidRPr="001C0FC4">
        <w:rPr>
          <w:b/>
        </w:rPr>
        <w:t>with</w:t>
      </w:r>
      <w:r w:rsidRPr="001C0FC4">
        <w:t xml:space="preserve"> { UE (MCData Client) having access to a temporary group }</w:t>
      </w:r>
    </w:p>
    <w:p w14:paraId="2CF7216B" w14:textId="77777777" w:rsidR="00296E35" w:rsidRPr="001C0FC4" w:rsidRDefault="00296E35" w:rsidP="00296E35">
      <w:pPr>
        <w:pStyle w:val="PL"/>
      </w:pPr>
      <w:r w:rsidRPr="001C0FC4">
        <w:rPr>
          <w:b/>
        </w:rPr>
        <w:t>ensure that</w:t>
      </w:r>
      <w:r w:rsidRPr="001C0FC4">
        <w:t xml:space="preserve"> {</w:t>
      </w:r>
    </w:p>
    <w:p w14:paraId="1FC9DED0" w14:textId="77777777" w:rsidR="00296E35" w:rsidRPr="001C0FC4" w:rsidRDefault="00296E35" w:rsidP="00296E35">
      <w:pPr>
        <w:pStyle w:val="PL"/>
      </w:pPr>
      <w:r w:rsidRPr="001C0FC4">
        <w:t xml:space="preserve">  </w:t>
      </w:r>
      <w:r w:rsidRPr="001C0FC4">
        <w:rPr>
          <w:b/>
        </w:rPr>
        <w:t>when</w:t>
      </w:r>
      <w:r w:rsidRPr="001C0FC4">
        <w:t xml:space="preserve"> { the UE (MCData Client) requests temporary group tear down }</w:t>
      </w:r>
    </w:p>
    <w:p w14:paraId="1E759C58"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tear down the UE (MCData Client) removes the temporary group </w:t>
      </w:r>
      <w:r w:rsidRPr="001C0FC4">
        <w:t>}</w:t>
      </w:r>
    </w:p>
    <w:p w14:paraId="20FB9A16"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F5307B8" w14:textId="77777777" w:rsidR="00296E35" w:rsidRPr="001C0FC4" w:rsidRDefault="00296E35" w:rsidP="00296E35">
      <w:pPr>
        <w:pStyle w:val="PL"/>
      </w:pPr>
    </w:p>
    <w:p w14:paraId="5F5C13DB" w14:textId="77777777" w:rsidR="00296E35" w:rsidRPr="001C0FC4" w:rsidRDefault="00296E35" w:rsidP="00296E35">
      <w:pPr>
        <w:pStyle w:val="H6"/>
      </w:pPr>
      <w:bookmarkStart w:id="243" w:name="_Toc52782291"/>
      <w:bookmarkStart w:id="244" w:name="_Toc52782900"/>
      <w:bookmarkStart w:id="245" w:name="_Toc59042769"/>
      <w:r w:rsidRPr="001C0FC4">
        <w:t>5.2.2</w:t>
      </w:r>
      <w:r w:rsidRPr="001C0FC4">
        <w:tab/>
        <w:t>Conformance requirements</w:t>
      </w:r>
      <w:bookmarkEnd w:id="243"/>
      <w:bookmarkEnd w:id="244"/>
      <w:bookmarkEnd w:id="245"/>
    </w:p>
    <w:p w14:paraId="6A7295B1" w14:textId="77777777" w:rsidR="00296E35" w:rsidRPr="001C0FC4" w:rsidRDefault="00296E35" w:rsidP="00296E35">
      <w:r w:rsidRPr="001C0FC4">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E59F09" w14:textId="77777777" w:rsidR="00296E35" w:rsidRPr="001C0FC4" w:rsidRDefault="00296E35" w:rsidP="00296E35">
      <w:r w:rsidRPr="001C0FC4">
        <w:t>[TS 24.481, clause 6.3.2.2.1]</w:t>
      </w:r>
    </w:p>
    <w:p w14:paraId="2C130027" w14:textId="77777777" w:rsidR="00296E35" w:rsidRPr="001C0FC4" w:rsidRDefault="00296E35" w:rsidP="00296E35">
      <w:r w:rsidRPr="001C0FC4">
        <w:t>In order to create a group document, a GC shall create an XML document of the application usage specified in subclause 7.2.1 and shall send the XML document to the network according to procedures specified in IETF RFC 4825 [22] "</w:t>
      </w:r>
      <w:r w:rsidRPr="001C0FC4">
        <w:rPr>
          <w:i/>
        </w:rPr>
        <w:t>Create or Replace a Document</w:t>
      </w:r>
      <w:r w:rsidRPr="001C0FC4">
        <w:t xml:space="preserve">". The GC shall set </w:t>
      </w:r>
      <w:r w:rsidRPr="001C0FC4">
        <w:rPr>
          <w:lang w:eastAsia="x-none"/>
        </w:rPr>
        <w:t>the Request-URI of the HTTP PUT request to an XCAP URI in users tree where the XUI is set to a group creation XUI configuration parameter.</w:t>
      </w:r>
    </w:p>
    <w:p w14:paraId="6FF99083" w14:textId="77777777" w:rsidR="00296E35" w:rsidRPr="001C0FC4" w:rsidRDefault="00296E35" w:rsidP="00296E35">
      <w:r w:rsidRPr="001C0FC4">
        <w:t>[TS 24.481, clause 6.3.2.2.2]</w:t>
      </w:r>
    </w:p>
    <w:p w14:paraId="5429E235" w14:textId="77777777" w:rsidR="00296E35" w:rsidRPr="001C0FC4" w:rsidRDefault="00296E35" w:rsidP="00296E35">
      <w:r w:rsidRPr="001C0FC4">
        <w:t>In order to create a group document, a GMC shall perform the procedures in subclause 6.3.2.2.1 specified for GC.</w:t>
      </w:r>
    </w:p>
    <w:p w14:paraId="65D7E564" w14:textId="77777777" w:rsidR="00296E35" w:rsidRPr="001C0FC4" w:rsidRDefault="00296E35" w:rsidP="00296E35">
      <w:r w:rsidRPr="001C0FC4">
        <w:t>[TS 24.481, clause 6.3.14.1]</w:t>
      </w:r>
    </w:p>
    <w:p w14:paraId="26881AE0" w14:textId="77777777" w:rsidR="00296E35" w:rsidRPr="001C0FC4" w:rsidRDefault="00296E35" w:rsidP="00296E35">
      <w:r w:rsidRPr="001C0FC4">
        <w:t>This procedure enables a GMC to initiate creation of a temporary MCS group by combining MCS groups.</w:t>
      </w:r>
    </w:p>
    <w:p w14:paraId="4E7BCC48" w14:textId="77777777" w:rsidR="00296E35" w:rsidRPr="001C0FC4" w:rsidRDefault="00296E35" w:rsidP="00296E35">
      <w:pPr>
        <w:pStyle w:val="NO"/>
      </w:pPr>
      <w:bookmarkStart w:id="246" w:name="_Hlk502839812"/>
      <w:bookmarkStart w:id="247" w:name="_Hlk502839823"/>
      <w:r w:rsidRPr="001C0FC4">
        <w:t>NOTE:</w:t>
      </w:r>
      <w:r w:rsidRPr="001C0FC4">
        <w:tab/>
        <w:t>The temporary MCS group formation procedure does not ensure that the MCSs of the temporary MCS group are the same as MCSs of each constituent MCS group of the temporary MCS group.</w:t>
      </w:r>
      <w:bookmarkEnd w:id="246"/>
      <w:bookmarkEnd w:id="247"/>
    </w:p>
    <w:p w14:paraId="7E58B5E0" w14:textId="77777777" w:rsidR="00296E35" w:rsidRPr="001C0FC4" w:rsidRDefault="00296E35" w:rsidP="00296E35">
      <w:r w:rsidRPr="001C0FC4">
        <w:t>[TS 24.481, clause 6.3.14.2]</w:t>
      </w:r>
    </w:p>
    <w:p w14:paraId="2C465CC5" w14:textId="77777777" w:rsidR="00296E35" w:rsidRPr="001C0FC4" w:rsidRDefault="00296E35" w:rsidP="00296E35">
      <w:r w:rsidRPr="001C0FC4">
        <w:t>In order to form a temporary MCS group, a GMC shall send a HTTP POST request according to procedures specified in IETF RFC 2616 [21] and subclause 6.2.3. In the HTTP POST request, the GMC:</w:t>
      </w:r>
    </w:p>
    <w:p w14:paraId="2261B7ED" w14:textId="77777777" w:rsidR="00296E35" w:rsidRPr="001C0FC4" w:rsidRDefault="00296E35" w:rsidP="00296E35">
      <w:pPr>
        <w:ind w:left="568" w:hanging="284"/>
      </w:pPr>
      <w:r w:rsidRPr="001C0FC4">
        <w:t>a)</w:t>
      </w:r>
      <w:r w:rsidRPr="001C0FC4">
        <w:tab/>
        <w:t>shall set the Request-URI to an XCAP URI:</w:t>
      </w:r>
    </w:p>
    <w:p w14:paraId="19D9C815" w14:textId="77777777" w:rsidR="00296E35" w:rsidRPr="001C0FC4" w:rsidRDefault="00296E35" w:rsidP="00296E35">
      <w:pPr>
        <w:ind w:left="851" w:hanging="284"/>
      </w:pPr>
      <w:r w:rsidRPr="001C0FC4">
        <w:t>1)</w:t>
      </w:r>
      <w:r w:rsidRPr="001C0FC4">
        <w:tab/>
        <w:t>in users tree where the XUI is set to a group creation XUI configuration parameter; and</w:t>
      </w:r>
    </w:p>
    <w:p w14:paraId="52DD7DF5" w14:textId="77777777" w:rsidR="00296E35" w:rsidRPr="001C0FC4" w:rsidRDefault="00296E35" w:rsidP="00296E35">
      <w:pPr>
        <w:ind w:left="851" w:hanging="284"/>
      </w:pPr>
      <w:r w:rsidRPr="001C0FC4">
        <w:t>2)</w:t>
      </w:r>
      <w:r w:rsidRPr="001C0FC4">
        <w:tab/>
        <w:t>with the document selector identifying the temporary MCS group to be created; and</w:t>
      </w:r>
    </w:p>
    <w:p w14:paraId="1635FFEA" w14:textId="77777777" w:rsidR="00296E35" w:rsidRPr="001C0FC4" w:rsidRDefault="00296E35" w:rsidP="00296E35">
      <w:pPr>
        <w:ind w:left="568" w:hanging="284"/>
      </w:pPr>
      <w:r w:rsidRPr="001C0FC4">
        <w:t>b)</w:t>
      </w:r>
      <w:r w:rsidRPr="001C0FC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0A77AAB" w14:textId="77777777" w:rsidR="00296E35" w:rsidRPr="001C0FC4" w:rsidRDefault="00296E35" w:rsidP="00296E35">
      <w:r w:rsidRPr="001C0FC4">
        <w:t>Upon reception of an HTTP 2xx response to the sent HTTP POST request, the GMC shall consider the temporary MCS group formation as successful.</w:t>
      </w:r>
    </w:p>
    <w:p w14:paraId="2419B09D" w14:textId="77777777" w:rsidR="00296E35" w:rsidRPr="001C0FC4" w:rsidRDefault="00296E35" w:rsidP="00296E35">
      <w:r w:rsidRPr="001C0FC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8993D3F" w14:textId="77777777" w:rsidR="00296E35" w:rsidRPr="001C0FC4" w:rsidRDefault="00296E35" w:rsidP="00296E35">
      <w:r w:rsidRPr="001C0FC4">
        <w:t>[TS 24.481, clause 6.3.15.1]</w:t>
      </w:r>
    </w:p>
    <w:p w14:paraId="79CF54ED" w14:textId="77777777" w:rsidR="00296E35" w:rsidRPr="001C0FC4" w:rsidRDefault="00296E35" w:rsidP="00296E35">
      <w:r w:rsidRPr="001C0FC4">
        <w:t>This procedure enables a GMC to initiate tear down of a temporary MCS group.</w:t>
      </w:r>
    </w:p>
    <w:p w14:paraId="21FA0D66" w14:textId="77777777" w:rsidR="00296E35" w:rsidRPr="001C0FC4" w:rsidRDefault="00296E35" w:rsidP="00296E35">
      <w:pPr>
        <w:rPr>
          <w:lang w:eastAsia="x-none"/>
        </w:rPr>
      </w:pPr>
      <w:r w:rsidRPr="001C0FC4">
        <w:t>[TS 24.481, clause 6.3.15.2]</w:t>
      </w:r>
    </w:p>
    <w:p w14:paraId="10E0BAEE" w14:textId="77777777" w:rsidR="00296E35" w:rsidRPr="001C0FC4" w:rsidRDefault="00296E35" w:rsidP="00296E35">
      <w:pPr>
        <w:rPr>
          <w:lang w:eastAsia="x-none"/>
        </w:rPr>
      </w:pPr>
      <w:r w:rsidRPr="001C0FC4">
        <w:rPr>
          <w:lang w:eastAsia="x-none"/>
        </w:rPr>
        <w:t xml:space="preserve">In order to </w:t>
      </w:r>
      <w:r w:rsidRPr="001C0FC4">
        <w:t xml:space="preserve">tear down a temporary MCS group, the GMC shall send an HTTP DELETE request with </w:t>
      </w:r>
      <w:r w:rsidRPr="001C0FC4">
        <w:rPr>
          <w:lang w:eastAsia="x-none"/>
        </w:rPr>
        <w:t xml:space="preserve">Request-URI with an </w:t>
      </w:r>
      <w:r w:rsidRPr="001C0FC4">
        <w:t xml:space="preserve">XCAP URI </w:t>
      </w:r>
      <w:r w:rsidRPr="001C0FC4">
        <w:rPr>
          <w:lang w:eastAsia="x-none"/>
        </w:rPr>
        <w:t xml:space="preserve">identifying a group document of the temporary MCS group </w:t>
      </w:r>
      <w:r w:rsidRPr="001C0FC4">
        <w:t>according to procedures specified in IETF RFC 4825 [22] "</w:t>
      </w:r>
      <w:r w:rsidRPr="001C0FC4">
        <w:rPr>
          <w:i/>
        </w:rPr>
        <w:t>Delete an Element</w:t>
      </w:r>
      <w:r w:rsidRPr="001C0FC4">
        <w:t>"</w:t>
      </w:r>
      <w:r w:rsidRPr="001C0FC4">
        <w:rPr>
          <w:lang w:eastAsia="x-none"/>
        </w:rPr>
        <w:t>.</w:t>
      </w:r>
    </w:p>
    <w:p w14:paraId="186FEAC5" w14:textId="77777777" w:rsidR="00296E35" w:rsidRPr="001C0FC4" w:rsidRDefault="00296E35" w:rsidP="00296E35">
      <w:r w:rsidRPr="001C0FC4">
        <w:t>[TS 33.180, clause 7.3.2]</w:t>
      </w:r>
    </w:p>
    <w:p w14:paraId="188E44C9" w14:textId="77777777" w:rsidR="00296E35" w:rsidRPr="001C0FC4" w:rsidRDefault="00296E35" w:rsidP="00296E35">
      <w:r w:rsidRPr="001C0FC4">
        <w:t xml:space="preserve">The group </w:t>
      </w:r>
      <w:r w:rsidRPr="001C0FC4">
        <w:rPr>
          <w:lang w:eastAsia="zh-CN"/>
        </w:rPr>
        <w:t>creation</w:t>
      </w:r>
      <w:r w:rsidRPr="001C0FC4">
        <w:t xml:space="preserve"> procedure </w:t>
      </w:r>
      <w:r w:rsidRPr="001C0FC4">
        <w:rPr>
          <w:lang w:eastAsia="zh-CN"/>
        </w:rPr>
        <w:t>is</w:t>
      </w:r>
      <w:r w:rsidRPr="001C0FC4">
        <w:t xml:space="preserve"> described in </w:t>
      </w:r>
      <w:r w:rsidRPr="001C0FC4">
        <w:rPr>
          <w:lang w:eastAsia="zh-CN"/>
        </w:rPr>
        <w:t>clause</w:t>
      </w:r>
      <w:r w:rsidRPr="001C0FC4">
        <w:t xml:space="preserve"> 10.2.</w:t>
      </w:r>
      <w:r w:rsidRPr="001C0FC4">
        <w:rPr>
          <w:lang w:eastAsia="zh-CN"/>
        </w:rPr>
        <w:t>3</w:t>
      </w:r>
      <w:r w:rsidRPr="001C0FC4">
        <w:t xml:space="preserve"> of 3GPP TS 23.280 [36] and </w:t>
      </w:r>
      <w:r w:rsidRPr="001C0FC4">
        <w:rPr>
          <w:rFonts w:eastAsia="SimSun"/>
          <w:lang w:eastAsia="zh-CN"/>
        </w:rPr>
        <w:t>applies to the MCPTT scenario of normal group creation by an MC administrator and user regrouping operations by an authorized user/dispatcher</w:t>
      </w:r>
      <w:r w:rsidRPr="001C0FC4">
        <w:t>.  To establish the security context for the group, the GMS follows the procedures in c</w:t>
      </w:r>
      <w:r w:rsidRPr="001C0FC4">
        <w:rPr>
          <w:lang w:eastAsia="zh-CN"/>
        </w:rPr>
        <w:t>lause</w:t>
      </w:r>
      <w:r w:rsidRPr="001C0FC4">
        <w:t xml:space="preserve"> 5.7 to create a new GMK and GMK-ID.</w:t>
      </w:r>
    </w:p>
    <w:p w14:paraId="24F195DC" w14:textId="77777777" w:rsidR="00296E35" w:rsidRPr="001C0FC4" w:rsidRDefault="00296E35" w:rsidP="00296E35">
      <w:r w:rsidRPr="001C0FC4">
        <w:t xml:space="preserve">The encapsulated GMK and GUK-ID is sent to group members by the GMS within a notification message (step </w:t>
      </w:r>
      <w:r w:rsidRPr="001C0FC4">
        <w:rPr>
          <w:lang w:eastAsia="zh-CN"/>
        </w:rPr>
        <w:t>4</w:t>
      </w:r>
      <w:r w:rsidRPr="001C0FC4">
        <w:t xml:space="preserve"> in c</w:t>
      </w:r>
      <w:r w:rsidRPr="001C0FC4">
        <w:rPr>
          <w:lang w:eastAsia="zh-CN"/>
        </w:rPr>
        <w:t>lause</w:t>
      </w:r>
      <w:r w:rsidRPr="001C0FC4">
        <w:t xml:space="preserve"> 10.2.</w:t>
      </w:r>
      <w:r w:rsidRPr="001C0FC4">
        <w:rPr>
          <w:lang w:eastAsia="zh-CN"/>
        </w:rPr>
        <w:t>3</w:t>
      </w:r>
      <w:r w:rsidRPr="001C0FC4">
        <w:t xml:space="preserve"> of 3GPP TS 23.280 [36]). The procedure is equivalent to that described in c</w:t>
      </w:r>
      <w:r w:rsidRPr="001C0FC4">
        <w:rPr>
          <w:lang w:eastAsia="zh-CN"/>
        </w:rPr>
        <w:t>lause</w:t>
      </w:r>
      <w:r w:rsidRPr="001C0FC4">
        <w:t xml:space="preserve"> 5.7 of this specification.</w:t>
      </w:r>
    </w:p>
    <w:p w14:paraId="630ECD4C" w14:textId="77777777" w:rsidR="00296E35" w:rsidRPr="001C0FC4" w:rsidRDefault="00296E35" w:rsidP="00296E35">
      <w:pPr>
        <w:pStyle w:val="H6"/>
      </w:pPr>
      <w:bookmarkStart w:id="248" w:name="_Toc52782292"/>
      <w:bookmarkStart w:id="249" w:name="_Toc52782901"/>
      <w:bookmarkStart w:id="250" w:name="_Toc59042770"/>
      <w:r w:rsidRPr="001C0FC4">
        <w:t>5.2.3</w:t>
      </w:r>
      <w:r w:rsidRPr="001C0FC4">
        <w:tab/>
        <w:t>Test description</w:t>
      </w:r>
      <w:bookmarkEnd w:id="248"/>
      <w:bookmarkEnd w:id="249"/>
      <w:bookmarkEnd w:id="250"/>
    </w:p>
    <w:p w14:paraId="49E6B52D" w14:textId="77777777" w:rsidR="00296E35" w:rsidRPr="001C0FC4" w:rsidRDefault="00296E35" w:rsidP="00296E35">
      <w:pPr>
        <w:pStyle w:val="H6"/>
      </w:pPr>
      <w:bookmarkStart w:id="251" w:name="_Toc52782293"/>
      <w:bookmarkStart w:id="252" w:name="_Toc52782902"/>
      <w:bookmarkStart w:id="253" w:name="_Toc59042771"/>
      <w:r w:rsidRPr="001C0FC4">
        <w:t>5.2.3.1</w:t>
      </w:r>
      <w:r w:rsidRPr="001C0FC4">
        <w:tab/>
        <w:t>Pre-test conditions</w:t>
      </w:r>
      <w:bookmarkEnd w:id="251"/>
      <w:bookmarkEnd w:id="252"/>
      <w:bookmarkEnd w:id="253"/>
    </w:p>
    <w:p w14:paraId="32C14DA6" w14:textId="4E04AA1B" w:rsidR="00296E35" w:rsidRPr="001C0FC4" w:rsidRDefault="00296E35" w:rsidP="00296E35">
      <w:bookmarkStart w:id="254" w:name="_Hlk88146017"/>
      <w:r w:rsidRPr="001C0FC4">
        <w:t xml:space="preserve">Same pre-test conditions as for MCPTT test case 5.2 (TS </w:t>
      </w:r>
      <w:r>
        <w:t>37.579</w:t>
      </w:r>
      <w:r w:rsidRPr="001C0FC4">
        <w:t>-2 [24]) with the following exception(s):</w:t>
      </w:r>
    </w:p>
    <w:p w14:paraId="3CCCAC07" w14:textId="77777777" w:rsidR="00296E35" w:rsidRPr="001C0FC4" w:rsidRDefault="00296E35" w:rsidP="00296E35">
      <w:pPr>
        <w:pStyle w:val="B1"/>
      </w:pPr>
      <w:r w:rsidRPr="001C0FC4">
        <w:t>-</w:t>
      </w:r>
      <w:r w:rsidRPr="001C0FC4">
        <w:tab/>
        <w:t>The term "MCPTT" is replaced with "MCData"</w:t>
      </w:r>
    </w:p>
    <w:p w14:paraId="12F05067" w14:textId="77777777" w:rsidR="00296E35" w:rsidRPr="001C0FC4" w:rsidRDefault="00296E35" w:rsidP="00296E35">
      <w:pPr>
        <w:pStyle w:val="H6"/>
      </w:pPr>
      <w:bookmarkStart w:id="255" w:name="_Toc52782294"/>
      <w:bookmarkStart w:id="256" w:name="_Toc52782903"/>
      <w:bookmarkStart w:id="257" w:name="_Toc59042772"/>
      <w:bookmarkEnd w:id="254"/>
      <w:r w:rsidRPr="001C0FC4">
        <w:t>5.2.3.2</w:t>
      </w:r>
      <w:r w:rsidRPr="001C0FC4">
        <w:tab/>
        <w:t>Test procedure sequence</w:t>
      </w:r>
      <w:bookmarkEnd w:id="255"/>
      <w:bookmarkEnd w:id="256"/>
      <w:bookmarkEnd w:id="257"/>
    </w:p>
    <w:p w14:paraId="28493A50" w14:textId="7B0801C2" w:rsidR="00296E35" w:rsidRPr="001C0FC4" w:rsidRDefault="00296E35" w:rsidP="00296E35">
      <w:r w:rsidRPr="001C0FC4">
        <w:t xml:space="preserve">Same test procedure sequence as for MCPTT test case 5.2 (TS </w:t>
      </w:r>
      <w:r>
        <w:t>37.579</w:t>
      </w:r>
      <w:r w:rsidRPr="001C0FC4">
        <w:t>-2 [24]) with the following exception(s):</w:t>
      </w:r>
    </w:p>
    <w:p w14:paraId="1C4EE010" w14:textId="77777777" w:rsidR="00296E35" w:rsidRPr="001C0FC4" w:rsidRDefault="00296E35" w:rsidP="00296E35">
      <w:pPr>
        <w:pStyle w:val="B1"/>
      </w:pPr>
      <w:r w:rsidRPr="001C0FC4">
        <w:t>-</w:t>
      </w:r>
      <w:r w:rsidRPr="001C0FC4">
        <w:tab/>
        <w:t>The term "MCPTT" is replaced with "MCData"</w:t>
      </w:r>
    </w:p>
    <w:p w14:paraId="18F686DA" w14:textId="77777777" w:rsidR="00296E35" w:rsidRPr="001C0FC4" w:rsidRDefault="00296E35" w:rsidP="00296E35">
      <w:pPr>
        <w:pStyle w:val="H6"/>
      </w:pPr>
      <w:bookmarkStart w:id="258" w:name="_Toc52782295"/>
      <w:bookmarkStart w:id="259" w:name="_Toc52782904"/>
      <w:bookmarkStart w:id="260" w:name="_Toc59042773"/>
      <w:r w:rsidRPr="001C0FC4">
        <w:t>5.2.3.3</w:t>
      </w:r>
      <w:r w:rsidRPr="001C0FC4">
        <w:tab/>
        <w:t>Specific message contents</w:t>
      </w:r>
      <w:bookmarkEnd w:id="258"/>
      <w:bookmarkEnd w:id="259"/>
      <w:bookmarkEnd w:id="260"/>
    </w:p>
    <w:p w14:paraId="44A02626" w14:textId="78EA9A56" w:rsidR="00296E35" w:rsidRPr="001C0FC4" w:rsidRDefault="00296E35" w:rsidP="00296E35">
      <w:r w:rsidRPr="001C0FC4">
        <w:t xml:space="preserve">Same specific message contents as for MCPTT test case 5.2 (TS </w:t>
      </w:r>
      <w:r>
        <w:t>37.579</w:t>
      </w:r>
      <w:r w:rsidRPr="001C0FC4">
        <w:t>-2 [24]) with the following exception(s):</w:t>
      </w:r>
    </w:p>
    <w:p w14:paraId="4EE4482F" w14:textId="77777777" w:rsidR="00296E35" w:rsidRPr="001C0FC4" w:rsidRDefault="00296E35" w:rsidP="00296E35">
      <w:pPr>
        <w:pStyle w:val="B1"/>
      </w:pPr>
      <w:r w:rsidRPr="001C0FC4">
        <w:t>-</w:t>
      </w:r>
      <w:r w:rsidRPr="001C0FC4">
        <w:tab/>
        <w:t>The term "MCPTT" is replaced with "MCData"</w:t>
      </w:r>
    </w:p>
    <w:p w14:paraId="26B21EBF" w14:textId="77777777" w:rsidR="00296E35" w:rsidRPr="001C0FC4" w:rsidRDefault="00296E35" w:rsidP="00296E35">
      <w:pPr>
        <w:pStyle w:val="B1"/>
      </w:pPr>
      <w:r w:rsidRPr="001C0FC4">
        <w:t>-</w:t>
      </w:r>
      <w:r w:rsidRPr="001C0FC4">
        <w:tab/>
        <w:t>Condition MCDATA is used for all messages.</w:t>
      </w:r>
    </w:p>
    <w:p w14:paraId="1A525FE7" w14:textId="77777777" w:rsidR="00296E35" w:rsidRPr="001C0FC4" w:rsidRDefault="00296E35" w:rsidP="00296E35">
      <w:pPr>
        <w:pStyle w:val="Heading2"/>
      </w:pPr>
      <w:bookmarkStart w:id="261" w:name="_Toc100778780"/>
      <w:bookmarkStart w:id="262" w:name="_Toc178186327"/>
      <w:bookmarkStart w:id="263" w:name="_Toc522499795"/>
      <w:bookmarkStart w:id="264" w:name="_Toc25610648"/>
      <w:bookmarkStart w:id="265" w:name="_Toc42507342"/>
      <w:bookmarkStart w:id="266" w:name="_Toc52307873"/>
      <w:bookmarkStart w:id="267" w:name="_Toc52782303"/>
      <w:bookmarkStart w:id="268" w:name="_Toc52782912"/>
      <w:bookmarkStart w:id="269" w:name="_Toc59042781"/>
      <w:bookmarkStart w:id="270" w:name="_Toc75459134"/>
      <w:bookmarkStart w:id="271" w:name="_Toc90630574"/>
      <w:bookmarkStart w:id="272" w:name="_Toc210385140"/>
      <w:bookmarkEnd w:id="230"/>
      <w:bookmarkEnd w:id="231"/>
      <w:bookmarkEnd w:id="232"/>
      <w:bookmarkEnd w:id="233"/>
      <w:bookmarkEnd w:id="234"/>
      <w:bookmarkEnd w:id="235"/>
      <w:bookmarkEnd w:id="236"/>
      <w:bookmarkEnd w:id="237"/>
      <w:bookmarkEnd w:id="238"/>
      <w:r w:rsidRPr="001C0FC4">
        <w:t>5.3</w:t>
      </w:r>
      <w:r w:rsidRPr="001C0FC4">
        <w:tab/>
        <w:t>Configuration / Group Affiliation / Remote change / De-affiliation / Home MCData system</w:t>
      </w:r>
      <w:bookmarkEnd w:id="261"/>
      <w:bookmarkEnd w:id="262"/>
      <w:bookmarkEnd w:id="272"/>
    </w:p>
    <w:p w14:paraId="6535E494" w14:textId="77777777" w:rsidR="00296E35" w:rsidRPr="001C0FC4" w:rsidRDefault="00296E35" w:rsidP="00296E35">
      <w:pPr>
        <w:pStyle w:val="H6"/>
      </w:pPr>
      <w:bookmarkStart w:id="273" w:name="_Toc52782297"/>
      <w:bookmarkStart w:id="274" w:name="_Toc52782906"/>
      <w:bookmarkStart w:id="275" w:name="_Toc59042775"/>
      <w:r w:rsidRPr="001C0FC4">
        <w:t>5.3.1</w:t>
      </w:r>
      <w:r w:rsidRPr="001C0FC4">
        <w:tab/>
        <w:t>Test Purpose (TP)</w:t>
      </w:r>
      <w:bookmarkEnd w:id="273"/>
      <w:bookmarkEnd w:id="274"/>
      <w:bookmarkEnd w:id="275"/>
    </w:p>
    <w:p w14:paraId="5F8EDC6D" w14:textId="77777777" w:rsidR="00296E35" w:rsidRPr="001C0FC4" w:rsidRDefault="00296E35" w:rsidP="00296E35">
      <w:pPr>
        <w:pStyle w:val="H6"/>
      </w:pPr>
      <w:r w:rsidRPr="001C0FC4">
        <w:t>(1)</w:t>
      </w:r>
    </w:p>
    <w:p w14:paraId="06AB3990"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1CBF55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the MCData User }</w:t>
      </w:r>
    </w:p>
    <w:p w14:paraId="38910FDC"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MCData User by sending the SS (MCData Server) a SIP SUBSCRIBE message </w:t>
      </w:r>
      <w:r w:rsidRPr="001C0FC4">
        <w:rPr>
          <w:b/>
        </w:rPr>
        <w:t>and</w:t>
      </w:r>
      <w:r w:rsidRPr="001C0FC4">
        <w:t xml:space="preserve"> starts informing the MCData User of any affiliation status changes for the MCData User after the subscription is accepted }</w:t>
      </w:r>
    </w:p>
    <w:p w14:paraId="301A3660" w14:textId="77777777" w:rsidR="00296E35" w:rsidRPr="001C0FC4" w:rsidRDefault="00296E35" w:rsidP="00296E35">
      <w:pPr>
        <w:pStyle w:val="PL"/>
      </w:pPr>
      <w:r w:rsidRPr="001C0FC4">
        <w:t xml:space="preserve">            }</w:t>
      </w:r>
    </w:p>
    <w:p w14:paraId="78A4D757" w14:textId="77777777" w:rsidR="00296E35" w:rsidRPr="001C0FC4" w:rsidRDefault="00296E35" w:rsidP="00296E35">
      <w:pPr>
        <w:pStyle w:val="PL"/>
      </w:pPr>
    </w:p>
    <w:p w14:paraId="66E615F8" w14:textId="77777777" w:rsidR="00296E35" w:rsidRPr="001C0FC4" w:rsidRDefault="00296E35" w:rsidP="00296E35">
      <w:pPr>
        <w:pStyle w:val="H6"/>
      </w:pPr>
      <w:r w:rsidRPr="001C0FC4">
        <w:t>(2)</w:t>
      </w:r>
    </w:p>
    <w:p w14:paraId="23E5C48E"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40B23FEC"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affiliate to an MCData group }</w:t>
      </w:r>
    </w:p>
    <w:p w14:paraId="114B0D64" w14:textId="77777777" w:rsidR="00296E35" w:rsidRPr="001C0FC4" w:rsidRDefault="00296E35" w:rsidP="00296E35">
      <w:pPr>
        <w:pStyle w:val="PL"/>
      </w:pPr>
      <w:r w:rsidRPr="001C0FC4">
        <w:t xml:space="preserve">    </w:t>
      </w:r>
      <w:r w:rsidRPr="001C0FC4">
        <w:rPr>
          <w:b/>
        </w:rPr>
        <w:t>then</w:t>
      </w:r>
      <w:r w:rsidRPr="001C0FC4">
        <w:t xml:space="preserve"> { UE (MCData Client) requests to affiliate to a MCData group by sending the SS (MCData Server) a SIP PUBLISH message }</w:t>
      </w:r>
    </w:p>
    <w:p w14:paraId="074D61D7" w14:textId="77777777" w:rsidR="00296E35" w:rsidRPr="001C0FC4" w:rsidRDefault="00296E35" w:rsidP="00296E35">
      <w:pPr>
        <w:pStyle w:val="PL"/>
      </w:pPr>
      <w:r w:rsidRPr="001C0FC4">
        <w:t xml:space="preserve">            }</w:t>
      </w:r>
    </w:p>
    <w:p w14:paraId="3EAF2489" w14:textId="77777777" w:rsidR="00296E35" w:rsidRPr="001C0FC4" w:rsidRDefault="00296E35" w:rsidP="00296E35">
      <w:pPr>
        <w:pStyle w:val="PL"/>
      </w:pPr>
    </w:p>
    <w:p w14:paraId="601974C8" w14:textId="77777777" w:rsidR="00296E35" w:rsidRPr="001C0FC4" w:rsidRDefault="00296E35" w:rsidP="00296E35">
      <w:pPr>
        <w:pStyle w:val="H6"/>
      </w:pPr>
      <w:r w:rsidRPr="001C0FC4">
        <w:t>(3)</w:t>
      </w:r>
    </w:p>
    <w:p w14:paraId="4BA214C4"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2403839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a target user }</w:t>
      </w:r>
    </w:p>
    <w:p w14:paraId="35DAF56B"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target user by sending the SS (MCData Server) a SIP SUBSCRIBE message </w:t>
      </w:r>
      <w:r w:rsidRPr="001C0FC4">
        <w:rPr>
          <w:b/>
        </w:rPr>
        <w:t>and</w:t>
      </w:r>
      <w:r w:rsidRPr="001C0FC4">
        <w:t xml:space="preserve"> starts informing the MCData User of any affiliation status changes for the target user after the subscription is accepted }</w:t>
      </w:r>
    </w:p>
    <w:p w14:paraId="2C05D600" w14:textId="77777777" w:rsidR="00296E35" w:rsidRPr="001C0FC4" w:rsidRDefault="00296E35" w:rsidP="00296E35">
      <w:pPr>
        <w:pStyle w:val="PL"/>
      </w:pPr>
      <w:r w:rsidRPr="001C0FC4">
        <w:t xml:space="preserve">            }</w:t>
      </w:r>
    </w:p>
    <w:p w14:paraId="76EF8674" w14:textId="77777777" w:rsidR="00296E35" w:rsidRPr="001C0FC4" w:rsidRDefault="00296E35" w:rsidP="00296E35">
      <w:pPr>
        <w:pStyle w:val="PL"/>
      </w:pPr>
    </w:p>
    <w:p w14:paraId="5E0602C8" w14:textId="77777777" w:rsidR="00296E35" w:rsidRPr="001C0FC4" w:rsidRDefault="00296E35" w:rsidP="00296E35">
      <w:pPr>
        <w:pStyle w:val="H6"/>
      </w:pPr>
      <w:r w:rsidRPr="001C0FC4">
        <w:t>(4)</w:t>
      </w:r>
    </w:p>
    <w:p w14:paraId="27A5893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148D3B8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mandatory mode }</w:t>
      </w:r>
    </w:p>
    <w:p w14:paraId="09306C67"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mandatory mode by sending the SS (MCData Server) a SIP PUBLISH message }</w:t>
      </w:r>
    </w:p>
    <w:p w14:paraId="21BB6929" w14:textId="77777777" w:rsidR="00296E35" w:rsidRPr="001C0FC4" w:rsidRDefault="00296E35" w:rsidP="00296E35">
      <w:pPr>
        <w:pStyle w:val="PL"/>
      </w:pPr>
      <w:r w:rsidRPr="001C0FC4">
        <w:t xml:space="preserve">            }</w:t>
      </w:r>
    </w:p>
    <w:p w14:paraId="2DBE1726" w14:textId="77777777" w:rsidR="00296E35" w:rsidRPr="001C0FC4" w:rsidRDefault="00296E35" w:rsidP="00296E35">
      <w:pPr>
        <w:pStyle w:val="PL"/>
      </w:pPr>
    </w:p>
    <w:p w14:paraId="708ACAB1" w14:textId="77777777" w:rsidR="00296E35" w:rsidRPr="001C0FC4" w:rsidRDefault="00296E35" w:rsidP="00296E35">
      <w:pPr>
        <w:pStyle w:val="H6"/>
      </w:pPr>
      <w:r w:rsidRPr="001C0FC4">
        <w:t>(5)</w:t>
      </w:r>
    </w:p>
    <w:p w14:paraId="178EE9DB"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60AE2C4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de-affiliated to an MCData group via mandatory mode }</w:t>
      </w:r>
    </w:p>
    <w:p w14:paraId="14E5A911"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de-affiliated to an MCData group via mandatory mode by sending the SS (MCData Server) a SIP PUBLISH message }</w:t>
      </w:r>
    </w:p>
    <w:p w14:paraId="49939BA9" w14:textId="77777777" w:rsidR="00296E35" w:rsidRPr="001C0FC4" w:rsidRDefault="00296E35" w:rsidP="00296E35">
      <w:pPr>
        <w:pStyle w:val="PL"/>
      </w:pPr>
      <w:r w:rsidRPr="001C0FC4">
        <w:t xml:space="preserve">            }</w:t>
      </w:r>
    </w:p>
    <w:p w14:paraId="3EC77BDC" w14:textId="77777777" w:rsidR="00296E35" w:rsidRPr="001C0FC4" w:rsidRDefault="00296E35" w:rsidP="00296E35">
      <w:pPr>
        <w:pStyle w:val="PL"/>
      </w:pPr>
    </w:p>
    <w:p w14:paraId="05E77C1F" w14:textId="77777777" w:rsidR="00296E35" w:rsidRPr="001C0FC4" w:rsidRDefault="00296E35" w:rsidP="00296E35">
      <w:pPr>
        <w:pStyle w:val="H6"/>
      </w:pPr>
      <w:r w:rsidRPr="001C0FC4">
        <w:t>(6)</w:t>
      </w:r>
    </w:p>
    <w:p w14:paraId="1C915288"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0E17F7C3"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negotiated mode }</w:t>
      </w:r>
    </w:p>
    <w:p w14:paraId="4888AAD6"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negotiated mode by sending the SS (MCData Server) a SIP MESSAGE message }</w:t>
      </w:r>
    </w:p>
    <w:p w14:paraId="3E0EBA05" w14:textId="77777777" w:rsidR="00296E35" w:rsidRPr="001C0FC4" w:rsidRDefault="00296E35" w:rsidP="00296E35">
      <w:pPr>
        <w:pStyle w:val="PL"/>
      </w:pPr>
      <w:r w:rsidRPr="001C0FC4">
        <w:t xml:space="preserve">            }</w:t>
      </w:r>
    </w:p>
    <w:p w14:paraId="56032955" w14:textId="77777777" w:rsidR="00296E35" w:rsidRPr="001C0FC4" w:rsidRDefault="00296E35" w:rsidP="00296E35">
      <w:pPr>
        <w:pStyle w:val="PL"/>
      </w:pPr>
    </w:p>
    <w:p w14:paraId="525581B6" w14:textId="77777777" w:rsidR="00296E35" w:rsidRPr="001C0FC4" w:rsidRDefault="00296E35" w:rsidP="00296E35">
      <w:pPr>
        <w:pStyle w:val="H6"/>
      </w:pPr>
      <w:r w:rsidRPr="001C0FC4">
        <w:t>(7)</w:t>
      </w:r>
    </w:p>
    <w:p w14:paraId="355E092C"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3929F9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to affiliation status changes for a target user }</w:t>
      </w:r>
    </w:p>
    <w:p w14:paraId="5B01766A" w14:textId="77777777" w:rsidR="00296E35" w:rsidRPr="001C0FC4" w:rsidRDefault="00296E35" w:rsidP="00296E35">
      <w:pPr>
        <w:pStyle w:val="PL"/>
      </w:pPr>
      <w:r w:rsidRPr="001C0FC4">
        <w:t xml:space="preserve">    </w:t>
      </w:r>
      <w:r w:rsidRPr="001C0FC4">
        <w:rPr>
          <w:b/>
        </w:rPr>
        <w:t>then</w:t>
      </w:r>
      <w:r w:rsidRPr="001C0FC4">
        <w:t xml:space="preserve"> { UE (MCData Client) requests to de-subscribe to affiliation status changes for a target user by sending the SS (MCData Server) a SIP SUBSCRIBE message }</w:t>
      </w:r>
    </w:p>
    <w:p w14:paraId="6228A56F" w14:textId="77777777" w:rsidR="00296E35" w:rsidRPr="001C0FC4" w:rsidRDefault="00296E35" w:rsidP="00296E35">
      <w:pPr>
        <w:pStyle w:val="PL"/>
      </w:pPr>
      <w:r w:rsidRPr="001C0FC4">
        <w:t xml:space="preserve">            }</w:t>
      </w:r>
    </w:p>
    <w:p w14:paraId="4C5F86DD" w14:textId="77777777" w:rsidR="00296E35" w:rsidRPr="001C0FC4" w:rsidRDefault="00296E35" w:rsidP="00296E35">
      <w:pPr>
        <w:pStyle w:val="PL"/>
      </w:pPr>
    </w:p>
    <w:p w14:paraId="07C5A993" w14:textId="77777777" w:rsidR="00296E35" w:rsidRPr="001C0FC4" w:rsidRDefault="00296E35" w:rsidP="00296E35">
      <w:pPr>
        <w:pStyle w:val="H6"/>
      </w:pPr>
      <w:r w:rsidRPr="001C0FC4">
        <w:t>(8)</w:t>
      </w:r>
    </w:p>
    <w:p w14:paraId="45072559" w14:textId="77777777" w:rsidR="00296E35" w:rsidRPr="001C0FC4" w:rsidRDefault="00296E35" w:rsidP="00296E35">
      <w:pPr>
        <w:pStyle w:val="PL"/>
      </w:pPr>
      <w:r w:rsidRPr="001C0FC4">
        <w:rPr>
          <w:b/>
        </w:rPr>
        <w:t>with</w:t>
      </w:r>
      <w:r w:rsidRPr="001C0FC4">
        <w:t xml:space="preserve"> { UE (MCData Client) already affiliated with a MCData group }</w:t>
      </w:r>
    </w:p>
    <w:p w14:paraId="3E30A2F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w:t>
      </w:r>
    </w:p>
    <w:p w14:paraId="6AE8E38D" w14:textId="77777777" w:rsidR="00296E35" w:rsidRPr="001C0FC4" w:rsidRDefault="00296E35" w:rsidP="00296E35">
      <w:pPr>
        <w:pStyle w:val="PL"/>
      </w:pPr>
      <w:r w:rsidRPr="001C0FC4">
        <w:t xml:space="preserve">    </w:t>
      </w:r>
      <w:r w:rsidRPr="001C0FC4">
        <w:rPr>
          <w:b/>
        </w:rPr>
        <w:t>then</w:t>
      </w:r>
      <w:r w:rsidRPr="001C0FC4">
        <w:t xml:space="preserve"> { UE (MCData Client)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by sending the SS (MCData Server) a SIP PUBLISH message }</w:t>
      </w:r>
    </w:p>
    <w:p w14:paraId="036E81CD" w14:textId="77777777" w:rsidR="00296E35" w:rsidRPr="001C0FC4" w:rsidRDefault="00296E35" w:rsidP="00296E35">
      <w:pPr>
        <w:pStyle w:val="PL"/>
      </w:pPr>
      <w:r w:rsidRPr="001C0FC4">
        <w:t xml:space="preserve">            }</w:t>
      </w:r>
    </w:p>
    <w:p w14:paraId="41764667" w14:textId="77777777" w:rsidR="00296E35" w:rsidRPr="001C0FC4" w:rsidRDefault="00296E35" w:rsidP="00296E35">
      <w:pPr>
        <w:pStyle w:val="PL"/>
      </w:pPr>
    </w:p>
    <w:p w14:paraId="7177A858" w14:textId="77777777" w:rsidR="00296E35" w:rsidRPr="001C0FC4" w:rsidRDefault="00296E35" w:rsidP="00296E35">
      <w:pPr>
        <w:pStyle w:val="H6"/>
      </w:pPr>
      <w:r w:rsidRPr="001C0FC4">
        <w:t>(9)</w:t>
      </w:r>
    </w:p>
    <w:p w14:paraId="16822A6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1AA0D98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that the MCData User choose to affiliate to an MCData group via negotiated mode by sending a SIP MESSAGE message }</w:t>
      </w:r>
    </w:p>
    <w:p w14:paraId="27C5E769" w14:textId="77777777" w:rsidR="00296E35" w:rsidRPr="001C0FC4" w:rsidRDefault="00296E35" w:rsidP="00296E35">
      <w:pPr>
        <w:pStyle w:val="PL"/>
      </w:pPr>
      <w:r w:rsidRPr="001C0FC4">
        <w:t xml:space="preserve">    </w:t>
      </w:r>
      <w:r w:rsidRPr="001C0FC4">
        <w:rPr>
          <w:b/>
        </w:rPr>
        <w:t>then</w:t>
      </w:r>
      <w:r w:rsidRPr="001C0FC4">
        <w:t xml:space="preserve"> { UE (MCData Client) accepts to affiliate to a MCData group by sending the SS (MCData Server) a SIP PUBLISH message }</w:t>
      </w:r>
    </w:p>
    <w:p w14:paraId="6E4B790A" w14:textId="77777777" w:rsidR="00296E35" w:rsidRPr="001C0FC4" w:rsidRDefault="00296E35" w:rsidP="00296E35">
      <w:pPr>
        <w:pStyle w:val="PL"/>
      </w:pPr>
      <w:r w:rsidRPr="001C0FC4">
        <w:t xml:space="preserve">            }</w:t>
      </w:r>
    </w:p>
    <w:p w14:paraId="606F62ED" w14:textId="77777777" w:rsidR="00296E35" w:rsidRPr="001C0FC4" w:rsidRDefault="00296E35" w:rsidP="00296E35">
      <w:pPr>
        <w:pStyle w:val="PL"/>
      </w:pPr>
    </w:p>
    <w:p w14:paraId="2C330653" w14:textId="77777777" w:rsidR="00296E35" w:rsidRPr="001C0FC4" w:rsidRDefault="00296E35" w:rsidP="00296E35">
      <w:pPr>
        <w:pStyle w:val="H6"/>
      </w:pPr>
      <w:bookmarkStart w:id="276" w:name="_Toc52782298"/>
      <w:bookmarkStart w:id="277" w:name="_Toc52782907"/>
      <w:bookmarkStart w:id="278" w:name="_Toc59042776"/>
      <w:r w:rsidRPr="001C0FC4">
        <w:t>5.3.2</w:t>
      </w:r>
      <w:r w:rsidRPr="001C0FC4">
        <w:tab/>
        <w:t>Conformance requirements</w:t>
      </w:r>
      <w:bookmarkEnd w:id="276"/>
      <w:bookmarkEnd w:id="277"/>
      <w:bookmarkEnd w:id="278"/>
    </w:p>
    <w:p w14:paraId="3C866B08" w14:textId="77777777" w:rsidR="00296E35" w:rsidRPr="001C0FC4" w:rsidRDefault="00296E35" w:rsidP="00296E35">
      <w:r w:rsidRPr="001C0FC4">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BC4D352" w14:textId="77777777" w:rsidR="00296E35" w:rsidRPr="001C0FC4" w:rsidRDefault="00296E35" w:rsidP="00296E35">
      <w:r w:rsidRPr="001C0FC4">
        <w:t>[TS 24.282, clause 8.2.2]</w:t>
      </w:r>
    </w:p>
    <w:p w14:paraId="18EBBA39" w14:textId="77777777" w:rsidR="00296E35" w:rsidRPr="001C0FC4" w:rsidRDefault="00296E35" w:rsidP="00296E35">
      <w:r w:rsidRPr="001C0FC4">
        <w:t>In order:</w:t>
      </w:r>
    </w:p>
    <w:p w14:paraId="2653D07C" w14:textId="77777777" w:rsidR="00296E35" w:rsidRPr="001C0FC4" w:rsidRDefault="00296E35" w:rsidP="00296E35">
      <w:pPr>
        <w:ind w:left="568" w:hanging="284"/>
      </w:pPr>
      <w:r w:rsidRPr="001C0FC4">
        <w:t>-</w:t>
      </w:r>
      <w:r w:rsidRPr="001C0FC4">
        <w:tab/>
        <w:t xml:space="preserve">to indicate that an MCData user is interested in one or more MCData group(s) </w:t>
      </w:r>
      <w:r w:rsidRPr="001C0FC4">
        <w:rPr>
          <w:rFonts w:eastAsia="SimSun"/>
        </w:rPr>
        <w:t>at an MCData client</w:t>
      </w:r>
      <w:r w:rsidRPr="001C0FC4">
        <w:t>;</w:t>
      </w:r>
    </w:p>
    <w:p w14:paraId="7871EC3A" w14:textId="77777777" w:rsidR="00296E35" w:rsidRPr="001C0FC4" w:rsidRDefault="00296E35" w:rsidP="00296E35">
      <w:pPr>
        <w:ind w:left="568" w:hanging="284"/>
      </w:pPr>
      <w:r w:rsidRPr="001C0FC4">
        <w:t>-</w:t>
      </w:r>
      <w:r w:rsidRPr="001C0FC4">
        <w:tab/>
        <w:t xml:space="preserve">to indicate that the MCData user is no longer interested in one or more MCData group(s) </w:t>
      </w:r>
      <w:r w:rsidRPr="001C0FC4">
        <w:rPr>
          <w:rFonts w:eastAsia="SimSun"/>
        </w:rPr>
        <w:t>at the MCData client</w:t>
      </w:r>
      <w:r w:rsidRPr="001C0FC4">
        <w:t>;</w:t>
      </w:r>
    </w:p>
    <w:p w14:paraId="45805C57" w14:textId="77777777" w:rsidR="00296E35" w:rsidRPr="001C0FC4" w:rsidRDefault="00296E35" w:rsidP="00296E35">
      <w:pPr>
        <w:ind w:left="568" w:hanging="284"/>
      </w:pPr>
      <w:r w:rsidRPr="001C0FC4">
        <w:t>-</w:t>
      </w:r>
      <w:r w:rsidRPr="001C0FC4">
        <w:tab/>
        <w:t xml:space="preserve">to refresh indication of an MCData user interest in one or more MCData group(s) </w:t>
      </w:r>
      <w:r w:rsidRPr="001C0FC4">
        <w:rPr>
          <w:rFonts w:eastAsia="SimSun"/>
        </w:rPr>
        <w:t>at an MCData client</w:t>
      </w:r>
      <w:r w:rsidRPr="001C0FC4">
        <w:t xml:space="preserve"> due to near expiration of the expiration time of an MCData group with the affiliation status set to the "affiliated" state received in a SIP NOTIFY request in subclause 8.2.3;</w:t>
      </w:r>
    </w:p>
    <w:p w14:paraId="68634567" w14:textId="77777777" w:rsidR="00296E35" w:rsidRPr="001C0FC4" w:rsidRDefault="00296E35" w:rsidP="00296E35">
      <w:pPr>
        <w:ind w:left="568" w:hanging="284"/>
      </w:pPr>
      <w:r w:rsidRPr="001C0FC4">
        <w:t>-</w:t>
      </w:r>
      <w:r w:rsidRPr="001C0FC4">
        <w:tab/>
        <w:t>to send an affiliation status change request in mandatory mode to another MCData user; or</w:t>
      </w:r>
    </w:p>
    <w:p w14:paraId="436A6B6A" w14:textId="77777777" w:rsidR="00296E35" w:rsidRPr="001C0FC4" w:rsidRDefault="00296E35" w:rsidP="00296E35">
      <w:pPr>
        <w:ind w:left="568" w:hanging="284"/>
      </w:pPr>
      <w:r w:rsidRPr="001C0FC4">
        <w:t>-</w:t>
      </w:r>
      <w:r w:rsidRPr="001C0FC4">
        <w:tab/>
        <w:t>any combination of the above;</w:t>
      </w:r>
    </w:p>
    <w:p w14:paraId="64A7AA08" w14:textId="77777777" w:rsidR="00296E35" w:rsidRPr="001C0FC4" w:rsidRDefault="00296E35" w:rsidP="00296E35">
      <w:r w:rsidRPr="001C0FC4">
        <w:t xml:space="preserve">the MCData client shall generate a SIP PUBLISH request according to 3GPP TS 24.229 [5], IETF RFC 3903 [34], and </w:t>
      </w:r>
      <w:r w:rsidRPr="001C0FC4">
        <w:rPr>
          <w:rFonts w:eastAsia="SimSun"/>
        </w:rPr>
        <w:t>IETF RFC 3856 [39]</w:t>
      </w:r>
      <w:r w:rsidRPr="001C0FC4">
        <w:t>.</w:t>
      </w:r>
    </w:p>
    <w:p w14:paraId="0F32DDA9" w14:textId="77777777" w:rsidR="00296E35" w:rsidRPr="001C0FC4" w:rsidRDefault="00296E35" w:rsidP="00296E35">
      <w:r w:rsidRPr="001C0FC4">
        <w:t>In the SIP PUBLISH request, the MCData client:</w:t>
      </w:r>
    </w:p>
    <w:p w14:paraId="2D6E4D5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B99341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F6FD5A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40655C23"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 xml:space="preserve">if the targeted MCData user </w:t>
      </w:r>
      <w:r w:rsidRPr="001C0FC4">
        <w:t>is interested in</w:t>
      </w:r>
      <w:r w:rsidRPr="001C0FC4">
        <w:rPr>
          <w:rFonts w:eastAsia="SimSun"/>
        </w:rPr>
        <w:t xml:space="preserve"> at least one MCData group at the targeted MCData client, shall set the Expires header field according to IETF RFC 3903 [34], to 4294967295;</w:t>
      </w:r>
    </w:p>
    <w:p w14:paraId="0B8C8216"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8673187"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 xml:space="preserve">if the targeted MCData user is no longer </w:t>
      </w:r>
      <w:r w:rsidRPr="001C0FC4">
        <w:t>interested in</w:t>
      </w:r>
      <w:r w:rsidRPr="001C0FC4">
        <w:rPr>
          <w:rFonts w:eastAsia="SimSun"/>
        </w:rPr>
        <w:t xml:space="preserve"> any MCData group at the targeted MCData client, shall set the Expires header field according to IETF RFC 3903 [34], to zero; and</w:t>
      </w:r>
    </w:p>
    <w:p w14:paraId="19E3CFFA"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shall include an application/pidf+xml MIME body indicating per-user affiliation information according to subclause </w:t>
      </w:r>
      <w:r w:rsidRPr="001C0FC4">
        <w:t>8.4.1</w:t>
      </w:r>
      <w:r w:rsidRPr="001C0FC4">
        <w:rPr>
          <w:rFonts w:eastAsia="SimSun"/>
        </w:rPr>
        <w:t>. In the MIME body, the MCData client:</w:t>
      </w:r>
    </w:p>
    <w:p w14:paraId="53AE6BAE" w14:textId="77777777" w:rsidR="00296E35" w:rsidRPr="001C0FC4" w:rsidRDefault="00296E35" w:rsidP="00296E35">
      <w:pPr>
        <w:ind w:left="851" w:hanging="284"/>
        <w:rPr>
          <w:rFonts w:eastAsia="SimSun"/>
        </w:rPr>
      </w:pPr>
      <w:r w:rsidRPr="001C0FC4">
        <w:rPr>
          <w:rFonts w:eastAsia="SimSun"/>
        </w:rPr>
        <w:t>a)</w:t>
      </w:r>
      <w:r w:rsidRPr="001C0FC4">
        <w:rPr>
          <w:rFonts w:eastAsia="SimSun"/>
        </w:rPr>
        <w:tab/>
        <w:t>shall include all MCData groups where the targeted MCData user indicates its interest at the targeted MCData client;</w:t>
      </w:r>
    </w:p>
    <w:p w14:paraId="6565E573" w14:textId="77777777" w:rsidR="00296E35" w:rsidRPr="001C0FC4" w:rsidRDefault="00296E35" w:rsidP="00296E35">
      <w:pPr>
        <w:ind w:left="851" w:hanging="284"/>
        <w:rPr>
          <w:rFonts w:eastAsia="SimSun"/>
        </w:rPr>
      </w:pPr>
      <w:r w:rsidRPr="001C0FC4">
        <w:rPr>
          <w:rFonts w:eastAsia="SimSun"/>
        </w:rPr>
        <w:t>b)</w:t>
      </w:r>
      <w:r w:rsidRPr="001C0FC4">
        <w:rPr>
          <w:rFonts w:eastAsia="SimSun"/>
        </w:rPr>
        <w:tab/>
        <w:t>shall include the MCData client ID of the targeted MCData client;</w:t>
      </w:r>
    </w:p>
    <w:p w14:paraId="1120548E" w14:textId="77777777" w:rsidR="00296E35" w:rsidRPr="001C0FC4" w:rsidRDefault="00296E35" w:rsidP="00296E35">
      <w:pPr>
        <w:ind w:left="851" w:hanging="284"/>
        <w:rPr>
          <w:rFonts w:eastAsia="SimSun"/>
        </w:rPr>
      </w:pPr>
      <w:r w:rsidRPr="001C0FC4">
        <w:rPr>
          <w:rFonts w:eastAsia="SimSun"/>
        </w:rPr>
        <w:t>c)</w:t>
      </w:r>
      <w:r w:rsidRPr="001C0FC4">
        <w:rPr>
          <w:rFonts w:eastAsia="SimSun"/>
        </w:rPr>
        <w:tab/>
        <w:t>shall not include the "status" attribute and the "expires" attribute in the &lt;affiliation&gt; element; and</w:t>
      </w:r>
    </w:p>
    <w:p w14:paraId="20589505" w14:textId="77777777" w:rsidR="00296E35" w:rsidRPr="001C0FC4" w:rsidRDefault="00296E35" w:rsidP="00296E35">
      <w:pPr>
        <w:ind w:left="851" w:hanging="284"/>
        <w:rPr>
          <w:rFonts w:eastAsia="SimSun"/>
        </w:rPr>
      </w:pPr>
      <w:r w:rsidRPr="001C0FC4">
        <w:rPr>
          <w:rFonts w:eastAsia="SimSun"/>
        </w:rPr>
        <w:t>d)</w:t>
      </w:r>
      <w:r w:rsidRPr="001C0FC4">
        <w:rPr>
          <w:rFonts w:eastAsia="SimSun"/>
        </w:rPr>
        <w:tab/>
        <w:t>shall set the &lt;p-id&gt; child element of the &lt;presence&gt; root element to a globally unique value.</w:t>
      </w:r>
    </w:p>
    <w:p w14:paraId="01599499"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64A65266" w14:textId="77777777" w:rsidR="00296E35" w:rsidRPr="001C0FC4" w:rsidRDefault="00296E35" w:rsidP="00296E35">
      <w:r w:rsidRPr="001C0FC4">
        <w:t>[TS 24.282, clause 8.2.3]</w:t>
      </w:r>
    </w:p>
    <w:p w14:paraId="5BB40253" w14:textId="77777777" w:rsidR="00296E35" w:rsidRPr="001C0FC4" w:rsidRDefault="00296E35" w:rsidP="00296E35">
      <w:pPr>
        <w:keepLines/>
        <w:ind w:left="1135" w:hanging="851"/>
      </w:pPr>
      <w:r w:rsidRPr="001C0FC4">
        <w:t>NOTE 1:</w:t>
      </w:r>
      <w:r w:rsidRPr="001C0FC4">
        <w:tab/>
        <w:t>The MCData UE also uses this procedure to determine which MCData groups the MCData user successfully affiliated to.</w:t>
      </w:r>
    </w:p>
    <w:p w14:paraId="23CA0558" w14:textId="77777777" w:rsidR="00296E35" w:rsidRPr="001C0FC4" w:rsidRDefault="00296E35" w:rsidP="00296E35">
      <w:r w:rsidRPr="001C0FC4">
        <w:t>In order to discover MCData groups:</w:t>
      </w:r>
    </w:p>
    <w:p w14:paraId="183BB69F" w14:textId="77777777" w:rsidR="00296E35" w:rsidRPr="001C0FC4" w:rsidRDefault="00296E35" w:rsidP="00296E35">
      <w:pPr>
        <w:ind w:left="568" w:hanging="284"/>
      </w:pPr>
      <w:r w:rsidRPr="001C0FC4">
        <w:t>1)</w:t>
      </w:r>
      <w:r w:rsidRPr="001C0FC4">
        <w:tab/>
        <w:t>which the MCData user at an MCData client is affiliated to; or</w:t>
      </w:r>
    </w:p>
    <w:p w14:paraId="45D9A756" w14:textId="77777777" w:rsidR="00296E35" w:rsidRPr="001C0FC4" w:rsidRDefault="00296E35" w:rsidP="00296E35">
      <w:pPr>
        <w:ind w:left="568" w:hanging="284"/>
      </w:pPr>
      <w:r w:rsidRPr="001C0FC4">
        <w:t>2)</w:t>
      </w:r>
      <w:r w:rsidRPr="001C0FC4">
        <w:tab/>
        <w:t>which another MCData user is affiliated to;</w:t>
      </w:r>
    </w:p>
    <w:p w14:paraId="49F56336" w14:textId="77777777" w:rsidR="00296E35" w:rsidRPr="001C0FC4" w:rsidRDefault="00296E35" w:rsidP="00296E35">
      <w:pPr>
        <w:rPr>
          <w:rFonts w:eastAsia="SimSun"/>
        </w:rPr>
      </w:pPr>
      <w:r w:rsidRPr="001C0FC4">
        <w:t xml:space="preserve">the MCData client shall generate an initial SIP SUBSCRIBE request according to 3GPP TS 24.229 [5], </w:t>
      </w:r>
      <w:r w:rsidRPr="001C0FC4">
        <w:rPr>
          <w:rFonts w:eastAsia="SimSun"/>
        </w:rPr>
        <w:t xml:space="preserve">IETF RFC 3856 [39], </w:t>
      </w:r>
      <w:r w:rsidRPr="001C0FC4">
        <w:t>and IETF RFC 6665 [36]</w:t>
      </w:r>
      <w:r w:rsidRPr="001C0FC4">
        <w:rPr>
          <w:rFonts w:eastAsia="SimSun"/>
        </w:rPr>
        <w:t>.</w:t>
      </w:r>
    </w:p>
    <w:p w14:paraId="65EBE7B4" w14:textId="77777777" w:rsidR="00296E35" w:rsidRPr="001C0FC4" w:rsidRDefault="00296E35" w:rsidP="00296E35">
      <w:r w:rsidRPr="001C0FC4">
        <w:rPr>
          <w:rFonts w:eastAsia="SimSun"/>
        </w:rPr>
        <w:t>In the SIP SUBSCRIBE request, the MCData client:</w:t>
      </w:r>
    </w:p>
    <w:p w14:paraId="2624E379"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0374ED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targeted MCData user;</w:t>
      </w:r>
    </w:p>
    <w:p w14:paraId="14D80BD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F4BBFAD"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580537FF"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B421DE8"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if the MCData client wants to fetch the current state only, shall set the Expires header field according to IETF RFC 6665 [36], to zero; and</w:t>
      </w:r>
    </w:p>
    <w:p w14:paraId="1282392E" w14:textId="77777777" w:rsidR="00296E35" w:rsidRPr="001C0FC4" w:rsidRDefault="00296E35" w:rsidP="00296E35">
      <w:pPr>
        <w:ind w:left="568" w:hanging="284"/>
        <w:rPr>
          <w:rFonts w:eastAsia="SimSun"/>
        </w:rPr>
      </w:pPr>
      <w:r w:rsidRPr="001C0FC4">
        <w:rPr>
          <w:lang w:eastAsia="ko-KR"/>
        </w:rPr>
        <w:t>6)</w:t>
      </w:r>
      <w:r w:rsidRPr="001C0FC4">
        <w:rPr>
          <w:lang w:eastAsia="ko-KR"/>
        </w:rPr>
        <w:tab/>
        <w:t xml:space="preserve">shall include an Accept header field containing the </w:t>
      </w:r>
      <w:r w:rsidRPr="001C0FC4">
        <w:rPr>
          <w:rFonts w:eastAsia="SimSun"/>
        </w:rPr>
        <w:t>application/pidf+xml MIME type; and</w:t>
      </w:r>
    </w:p>
    <w:p w14:paraId="28D862C5" w14:textId="77777777" w:rsidR="00296E35" w:rsidRPr="001C0FC4" w:rsidRDefault="00296E35" w:rsidP="00296E35">
      <w:pPr>
        <w:ind w:left="568" w:hanging="284"/>
        <w:rPr>
          <w:lang w:eastAsia="ko-KR"/>
        </w:rPr>
      </w:pPr>
      <w:r w:rsidRPr="001C0FC4">
        <w:rPr>
          <w:lang w:eastAsia="ko-KR"/>
        </w:rPr>
        <w:t>7)</w:t>
      </w:r>
      <w:r w:rsidRPr="001C0FC4">
        <w:rPr>
          <w:lang w:eastAsia="ko-KR"/>
        </w:rPr>
        <w:tab/>
      </w:r>
      <w:r w:rsidRPr="001C0FC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1C0FC4">
        <w:t xml:space="preserve">8.4.2, indicating </w:t>
      </w:r>
      <w:r w:rsidRPr="001C0FC4">
        <w:rPr>
          <w:rFonts w:eastAsia="SimSun"/>
        </w:rPr>
        <w:t>the MCData client ID of the MCData client.</w:t>
      </w:r>
    </w:p>
    <w:p w14:paraId="1051D6DE" w14:textId="77777777" w:rsidR="00296E35" w:rsidRPr="001C0FC4" w:rsidRDefault="00296E35" w:rsidP="00296E35">
      <w:r w:rsidRPr="001C0FC4">
        <w:t xml:space="preserve">In order to re-subscribe or de-subscribe, the MCData client shall generate an in-dialog SIP SUBSCRIBE request according to 3GPP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EACB81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331E77EF" w14:textId="77777777" w:rsidR="00296E35" w:rsidRPr="001C0FC4" w:rsidRDefault="00296E35" w:rsidP="00296E35">
      <w:pPr>
        <w:keepLines/>
        <w:ind w:left="1135" w:hanging="851"/>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2EBED28" w14:textId="77777777" w:rsidR="00296E35" w:rsidRPr="001C0FC4" w:rsidRDefault="00296E35" w:rsidP="00296E35">
      <w:pPr>
        <w:ind w:left="568" w:hanging="284"/>
        <w:rPr>
          <w:rFonts w:eastAsia="SimSun"/>
        </w:rPr>
      </w:pPr>
      <w:r w:rsidRPr="001C0FC4">
        <w:rPr>
          <w:rFonts w:eastAsia="SimSun"/>
        </w:rPr>
        <w:t>2)</w:t>
      </w:r>
      <w:r w:rsidRPr="001C0FC4">
        <w:rPr>
          <w:rFonts w:eastAsia="SimSun"/>
        </w:rPr>
        <w:tab/>
        <w:t>if the MCData client wants to de-subscribe, shall set the Expires header field according to IETF RFC 6665 [36], to zero; and</w:t>
      </w:r>
    </w:p>
    <w:p w14:paraId="1FF5EF80" w14:textId="77777777" w:rsidR="00296E35" w:rsidRPr="001C0FC4" w:rsidRDefault="00296E35" w:rsidP="00296E35">
      <w:pPr>
        <w:ind w:left="568" w:hanging="284"/>
        <w:rPr>
          <w:lang w:eastAsia="ko-KR"/>
        </w:rPr>
      </w:pPr>
      <w:r w:rsidRPr="001C0FC4">
        <w:rPr>
          <w:lang w:eastAsia="ko-KR"/>
        </w:rPr>
        <w:t>3)</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38F1BE6B" w14:textId="77777777" w:rsidR="00296E35" w:rsidRPr="001C0FC4" w:rsidRDefault="00296E35" w:rsidP="00296E35">
      <w:pPr>
        <w:ind w:left="851" w:hanging="284"/>
      </w:pPr>
      <w:r w:rsidRPr="001C0FC4">
        <w:rPr>
          <w:rFonts w:eastAsia="SimSun"/>
        </w:rPr>
        <w:tab/>
        <w:t xml:space="preserve">Upon receiving a SIP NOTIFY request according to </w:t>
      </w:r>
      <w:r w:rsidRPr="001C0FC4">
        <w:t xml:space="preserve">3GPP 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affiliation information constructed according to subclause </w:t>
      </w:r>
      <w:r w:rsidRPr="001C0FC4">
        <w:t>8.4.1</w:t>
      </w:r>
      <w:r w:rsidRPr="001C0FC4">
        <w:rPr>
          <w:rFonts w:eastAsia="SimSun"/>
        </w:rPr>
        <w:t>, then the MCData client shall determine affiliation status of the MCData user for each MCData group at the MCData client(s) in the MIME body</w:t>
      </w:r>
      <w:r w:rsidRPr="001C0FC4">
        <w:t xml:space="preserve">. If </w:t>
      </w:r>
      <w:r w:rsidRPr="001C0FC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2D22DC33" w14:textId="77777777" w:rsidR="00296E35" w:rsidRPr="001C0FC4" w:rsidRDefault="00296E35" w:rsidP="00296E35">
      <w:r w:rsidRPr="001C0FC4">
        <w:t>[TS 24.282, clause 8.2.4]</w:t>
      </w:r>
    </w:p>
    <w:p w14:paraId="2D665563" w14:textId="77777777" w:rsidR="00296E35" w:rsidRPr="001C0FC4" w:rsidRDefault="00296E35" w:rsidP="00296E35">
      <w:pPr>
        <w:keepLines/>
        <w:ind w:left="1135" w:hanging="851"/>
      </w:pPr>
      <w:r w:rsidRPr="001C0FC4">
        <w:t>NOTE:</w:t>
      </w:r>
      <w:r w:rsidRPr="001C0FC4">
        <w:tab/>
        <w:t>Procedure for sending affiliation status change request in negotiated mode to several target MCData users is not supported in this version of the specification.</w:t>
      </w:r>
    </w:p>
    <w:p w14:paraId="49E68E08" w14:textId="77777777" w:rsidR="00296E35" w:rsidRPr="001C0FC4" w:rsidRDefault="00296E35" w:rsidP="00296E35">
      <w:r w:rsidRPr="001C0FC4">
        <w:t xml:space="preserve">Upon receiving a request from the MCData user to send an affiliation status change request in negotiated mode to a target MCData user, the MCData client shall </w:t>
      </w:r>
      <w:r w:rsidRPr="001C0FC4">
        <w:rPr>
          <w:rFonts w:eastAsia="SimSun"/>
        </w:rPr>
        <w:t xml:space="preserve">generate a SIP MESSAGE request in accordance with 3GPP TS 24.229 [5] and </w:t>
      </w:r>
      <w:r w:rsidRPr="001C0FC4">
        <w:rPr>
          <w:lang w:eastAsia="ko-KR"/>
        </w:rPr>
        <w:t>IETF RFC 3428 [6]</w:t>
      </w:r>
      <w:r w:rsidRPr="001C0FC4">
        <w:t>. In the SIP MESSAGE request, the MCData client:</w:t>
      </w:r>
    </w:p>
    <w:p w14:paraId="2CE3A54B"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344906AA"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 xml:space="preserve">MCData ID of the </w:t>
      </w:r>
      <w:r w:rsidRPr="001C0FC4">
        <w:t>target MCData user</w:t>
      </w:r>
      <w:r w:rsidRPr="001C0FC4">
        <w:rPr>
          <w:lang w:eastAsia="ko-KR"/>
        </w:rPr>
        <w:t>;</w:t>
      </w:r>
    </w:p>
    <w:p w14:paraId="7091681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1554483A" w14:textId="77777777" w:rsidR="00296E35" w:rsidRPr="001C0FC4" w:rsidRDefault="00296E35" w:rsidP="00296E35">
      <w:pPr>
        <w:ind w:left="568" w:hanging="284"/>
      </w:pPr>
      <w:r w:rsidRPr="001C0FC4">
        <w:t>4)</w:t>
      </w:r>
      <w:r w:rsidRPr="001C0FC4">
        <w:tab/>
        <w:t>shall include an application/vnd.3gpp.mcdata-affiliation-command+xml MIME body as specified in Annex D.3; and</w:t>
      </w:r>
    </w:p>
    <w:p w14:paraId="5D63A053" w14:textId="77777777" w:rsidR="00296E35" w:rsidRPr="001C0FC4" w:rsidRDefault="00296E35" w:rsidP="00296E35">
      <w:pPr>
        <w:ind w:left="568" w:hanging="284"/>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20A8663"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indicate to the user that the request has been delivered to an MCData client of the target MCData user.</w:t>
      </w:r>
    </w:p>
    <w:p w14:paraId="78D275ED" w14:textId="77777777" w:rsidR="00296E35" w:rsidRPr="001C0FC4" w:rsidRDefault="00296E35" w:rsidP="00296E35">
      <w:r w:rsidRPr="001C0FC4">
        <w:t>[TS 24.282, clause 8.2.5]</w:t>
      </w:r>
    </w:p>
    <w:p w14:paraId="3D030FDE" w14:textId="77777777" w:rsidR="00296E35" w:rsidRPr="001C0FC4" w:rsidRDefault="00296E35" w:rsidP="00296E35">
      <w:r w:rsidRPr="001C0FC4">
        <w:t>Upon receiving a SIP MESSAGE request containing:</w:t>
      </w:r>
    </w:p>
    <w:p w14:paraId="39847A69" w14:textId="77777777" w:rsidR="00296E35" w:rsidRPr="001C0FC4" w:rsidRDefault="00296E35" w:rsidP="00296E35">
      <w:pPr>
        <w:ind w:left="568" w:hanging="284"/>
      </w:pPr>
      <w:r w:rsidRPr="001C0FC4">
        <w:t>1)</w:t>
      </w:r>
      <w:r w:rsidRPr="001C0FC4">
        <w:tab/>
      </w:r>
      <w:r w:rsidRPr="001C0FC4">
        <w:rPr>
          <w:lang w:eastAsia="ko-KR"/>
        </w:rPr>
        <w:t xml:space="preserve">the ICSI value "urn:urn-7:3gpp-service.ims.icsi.mcdata" </w:t>
      </w:r>
      <w:r w:rsidRPr="001C0FC4">
        <w:t>(coded as specified in 3GPP TS 24.229 [5]), in a P-Asserted-Service header field according to IETF </w:t>
      </w:r>
      <w:r w:rsidRPr="001C0FC4">
        <w:rPr>
          <w:rFonts w:eastAsia="MS Mincho"/>
        </w:rPr>
        <w:t>RFC 6050 [7]</w:t>
      </w:r>
      <w:r w:rsidRPr="001C0FC4">
        <w:rPr>
          <w:lang w:eastAsia="ko-KR"/>
        </w:rPr>
        <w:t>; and</w:t>
      </w:r>
    </w:p>
    <w:p w14:paraId="2A58E1EA" w14:textId="77777777" w:rsidR="00296E35" w:rsidRPr="001C0FC4" w:rsidRDefault="00296E35" w:rsidP="00296E35">
      <w:pPr>
        <w:ind w:left="568" w:hanging="284"/>
      </w:pPr>
      <w:r w:rsidRPr="001C0FC4">
        <w:t>2)</w:t>
      </w:r>
      <w:r w:rsidRPr="001C0FC4">
        <w:tab/>
        <w:t>an application/vnd.3gpp.mcdata-affiliation-command+xml MIME body with a list of MCData groups for affiliation under the &lt;affiliate&gt; element and a list of MCData groups for de-affiliation under the &lt;de-affiliate&gt; element;</w:t>
      </w:r>
    </w:p>
    <w:p w14:paraId="2EDFAAB2" w14:textId="77777777" w:rsidR="00296E35" w:rsidRPr="001C0FC4" w:rsidRDefault="00296E35" w:rsidP="00296E35">
      <w:r w:rsidRPr="001C0FC4">
        <w:t>then the MCData client:</w:t>
      </w:r>
    </w:p>
    <w:p w14:paraId="55A43C97" w14:textId="77777777" w:rsidR="00296E35" w:rsidRPr="001C0FC4" w:rsidRDefault="00296E35" w:rsidP="00296E35">
      <w:pPr>
        <w:ind w:left="568" w:hanging="284"/>
      </w:pPr>
      <w:r w:rsidRPr="001C0FC4">
        <w:t>1)</w:t>
      </w:r>
      <w:r w:rsidRPr="001C0FC4">
        <w:tab/>
        <w:t>shall send a 200 (OK) response to the SIP MESSAGE request;</w:t>
      </w:r>
    </w:p>
    <w:p w14:paraId="18B5431A" w14:textId="77777777" w:rsidR="00296E35" w:rsidRPr="001C0FC4" w:rsidRDefault="00296E35" w:rsidP="00296E35">
      <w:pPr>
        <w:ind w:left="568" w:hanging="284"/>
      </w:pPr>
      <w:r w:rsidRPr="001C0FC4">
        <w:t>2)</w:t>
      </w:r>
      <w:r w:rsidRPr="001C0FC4">
        <w:tab/>
        <w:t>shall seek confirmation of the list of MCData groups for affiliation and the list of MCData groups for de-affiliation, resulting in an accepted list of MCData groups for affiliation and an accepted list of MCData groups for de-affiliation; and</w:t>
      </w:r>
    </w:p>
    <w:p w14:paraId="7CDBF28A" w14:textId="77777777" w:rsidR="00296E35" w:rsidRPr="001C0FC4" w:rsidRDefault="00296E35" w:rsidP="00296E35">
      <w:pPr>
        <w:ind w:left="568" w:hanging="284"/>
      </w:pPr>
      <w:r w:rsidRPr="001C0FC4">
        <w:t>3)</w:t>
      </w:r>
      <w:r w:rsidRPr="001C0FC4">
        <w:tab/>
        <w:t>if the user accepts the request:</w:t>
      </w:r>
    </w:p>
    <w:p w14:paraId="1CF49DE2" w14:textId="77777777" w:rsidR="00296E35" w:rsidRPr="001C0FC4" w:rsidRDefault="00296E35" w:rsidP="00296E35">
      <w:pPr>
        <w:ind w:left="851" w:hanging="284"/>
      </w:pPr>
      <w:r w:rsidRPr="001C0FC4">
        <w:t>a)</w:t>
      </w:r>
      <w:r w:rsidRPr="001C0FC4">
        <w:tab/>
        <w:t>shall perform affiliation for each entry in the accepted list of MCData groups for affiliation for which the MCData client is not affiliated, as specified in subclause</w:t>
      </w:r>
      <w:r w:rsidRPr="001C0FC4">
        <w:rPr>
          <w:rFonts w:eastAsia="SimSun"/>
        </w:rPr>
        <w:t> </w:t>
      </w:r>
      <w:r w:rsidRPr="001C0FC4">
        <w:t>8.2.2; and</w:t>
      </w:r>
    </w:p>
    <w:p w14:paraId="6F59A36B" w14:textId="77777777" w:rsidR="00296E35" w:rsidRPr="001C0FC4" w:rsidRDefault="00296E35" w:rsidP="00296E35">
      <w:pPr>
        <w:ind w:left="851" w:hanging="284"/>
      </w:pPr>
      <w:r w:rsidRPr="001C0FC4">
        <w:t>b)</w:t>
      </w:r>
      <w:r w:rsidRPr="001C0FC4">
        <w:tab/>
        <w:t>shall perform de-affiliation for each entry in the accepted list of MCData groups for de-affiliation for which the MCData client is affiliated, as specified in subclause</w:t>
      </w:r>
      <w:r w:rsidRPr="001C0FC4">
        <w:rPr>
          <w:rFonts w:eastAsia="SimSun"/>
        </w:rPr>
        <w:t> </w:t>
      </w:r>
      <w:r w:rsidRPr="001C0FC4">
        <w:t>8.2.2.</w:t>
      </w:r>
    </w:p>
    <w:p w14:paraId="5CDF222D" w14:textId="77777777" w:rsidR="00296E35" w:rsidRPr="001C0FC4" w:rsidRDefault="00296E35" w:rsidP="00296E35">
      <w:pPr>
        <w:pStyle w:val="H6"/>
      </w:pPr>
      <w:bookmarkStart w:id="279" w:name="_Toc52782299"/>
      <w:bookmarkStart w:id="280" w:name="_Toc52782908"/>
      <w:bookmarkStart w:id="281" w:name="_Toc59042777"/>
      <w:r w:rsidRPr="001C0FC4">
        <w:t>5.3.3</w:t>
      </w:r>
      <w:r w:rsidRPr="001C0FC4">
        <w:tab/>
        <w:t>Test description</w:t>
      </w:r>
      <w:bookmarkEnd w:id="279"/>
      <w:bookmarkEnd w:id="280"/>
      <w:bookmarkEnd w:id="281"/>
    </w:p>
    <w:p w14:paraId="772EFE2C" w14:textId="77777777" w:rsidR="00296E35" w:rsidRPr="001C0FC4" w:rsidRDefault="00296E35" w:rsidP="00296E35">
      <w:pPr>
        <w:pStyle w:val="H6"/>
      </w:pPr>
      <w:bookmarkStart w:id="282" w:name="_Toc52782300"/>
      <w:bookmarkStart w:id="283" w:name="_Toc52782909"/>
      <w:bookmarkStart w:id="284" w:name="_Toc59042778"/>
      <w:r w:rsidRPr="001C0FC4">
        <w:t>5.3.3.1</w:t>
      </w:r>
      <w:r w:rsidRPr="001C0FC4">
        <w:tab/>
        <w:t>Pre-test conditions</w:t>
      </w:r>
      <w:bookmarkEnd w:id="282"/>
      <w:bookmarkEnd w:id="283"/>
      <w:bookmarkEnd w:id="284"/>
    </w:p>
    <w:p w14:paraId="60D9D86A" w14:textId="554A4617" w:rsidR="00296E35" w:rsidRPr="001C0FC4" w:rsidRDefault="00296E35" w:rsidP="00296E35">
      <w:r w:rsidRPr="001C0FC4">
        <w:t xml:space="preserve">Same pre-test conditions as for MCPTT test case 5.3 (TS </w:t>
      </w:r>
      <w:r>
        <w:t>37.579</w:t>
      </w:r>
      <w:r w:rsidRPr="001C0FC4">
        <w:t>-2 [24]) with the following exception(s):</w:t>
      </w:r>
    </w:p>
    <w:p w14:paraId="20505338" w14:textId="77777777" w:rsidR="00296E35" w:rsidRPr="001C0FC4" w:rsidRDefault="00296E35" w:rsidP="00296E35">
      <w:pPr>
        <w:ind w:left="568" w:hanging="284"/>
      </w:pPr>
      <w:r w:rsidRPr="001C0FC4">
        <w:t>-</w:t>
      </w:r>
      <w:r w:rsidRPr="001C0FC4">
        <w:tab/>
        <w:t>The term "MCPTT" is replaced with "MCData"</w:t>
      </w:r>
    </w:p>
    <w:p w14:paraId="449556B9" w14:textId="77777777" w:rsidR="00296E35" w:rsidRPr="001C0FC4" w:rsidRDefault="00296E35" w:rsidP="00296E35">
      <w:pPr>
        <w:pStyle w:val="H6"/>
      </w:pPr>
      <w:bookmarkStart w:id="285" w:name="_Toc52782301"/>
      <w:bookmarkStart w:id="286" w:name="_Toc52782910"/>
      <w:bookmarkStart w:id="287" w:name="_Toc59042779"/>
      <w:r w:rsidRPr="001C0FC4">
        <w:t>5.3.3.2</w:t>
      </w:r>
      <w:r w:rsidRPr="001C0FC4">
        <w:tab/>
        <w:t>Test procedure sequence</w:t>
      </w:r>
      <w:bookmarkEnd w:id="285"/>
      <w:bookmarkEnd w:id="286"/>
      <w:bookmarkEnd w:id="287"/>
    </w:p>
    <w:p w14:paraId="302CC6B5" w14:textId="64DEE3F6" w:rsidR="00296E35" w:rsidRPr="001C0FC4" w:rsidRDefault="00296E35" w:rsidP="00296E35">
      <w:r w:rsidRPr="001C0FC4">
        <w:t xml:space="preserve">Same test procedure sequence as for MCPTT test case 5.3 (TS </w:t>
      </w:r>
      <w:r>
        <w:t>37.579</w:t>
      </w:r>
      <w:r w:rsidRPr="001C0FC4">
        <w:t>-2 [24]) with the following exception(s):</w:t>
      </w:r>
    </w:p>
    <w:p w14:paraId="40CFDCE1" w14:textId="77777777" w:rsidR="00296E35" w:rsidRPr="001C0FC4" w:rsidRDefault="00296E35" w:rsidP="00296E35">
      <w:pPr>
        <w:pStyle w:val="B1"/>
      </w:pPr>
      <w:r w:rsidRPr="001C0FC4">
        <w:t>-</w:t>
      </w:r>
      <w:r w:rsidRPr="001C0FC4">
        <w:tab/>
        <w:t>The term "MCPTT" is replaced with "MCData"</w:t>
      </w:r>
    </w:p>
    <w:p w14:paraId="01597663" w14:textId="77777777" w:rsidR="00296E35" w:rsidRPr="001C0FC4" w:rsidRDefault="00296E35" w:rsidP="00296E35">
      <w:pPr>
        <w:pStyle w:val="H6"/>
      </w:pPr>
      <w:bookmarkStart w:id="288" w:name="_Toc52782302"/>
      <w:bookmarkStart w:id="289" w:name="_Toc52782911"/>
      <w:bookmarkStart w:id="290" w:name="_Toc59042780"/>
      <w:r w:rsidRPr="001C0FC4">
        <w:t>5.3.3.3</w:t>
      </w:r>
      <w:r w:rsidRPr="001C0FC4">
        <w:tab/>
        <w:t>Specific message contents</w:t>
      </w:r>
      <w:bookmarkEnd w:id="288"/>
      <w:bookmarkEnd w:id="289"/>
      <w:bookmarkEnd w:id="290"/>
    </w:p>
    <w:p w14:paraId="601F74DA" w14:textId="7BE54D6A" w:rsidR="00296E35" w:rsidRPr="001C0FC4" w:rsidRDefault="00296E35" w:rsidP="00296E35">
      <w:r w:rsidRPr="001C0FC4">
        <w:t xml:space="preserve">Same specific message contents as for MCPTT test case 5.3 (TS </w:t>
      </w:r>
      <w:r>
        <w:t>37.579</w:t>
      </w:r>
      <w:r w:rsidRPr="001C0FC4">
        <w:t>-2 [24]) with the following exception(s):</w:t>
      </w:r>
    </w:p>
    <w:p w14:paraId="31D2B493" w14:textId="77777777" w:rsidR="00296E35" w:rsidRPr="001C0FC4" w:rsidRDefault="00296E35" w:rsidP="00296E35">
      <w:pPr>
        <w:pStyle w:val="B1"/>
      </w:pPr>
      <w:r w:rsidRPr="001C0FC4">
        <w:t>-</w:t>
      </w:r>
      <w:r w:rsidRPr="001C0FC4">
        <w:tab/>
        <w:t>The term "MCPTT" is replaced with "MCData"</w:t>
      </w:r>
    </w:p>
    <w:p w14:paraId="7B66477C" w14:textId="77777777" w:rsidR="00296E35" w:rsidRPr="001C0FC4" w:rsidRDefault="00296E35" w:rsidP="00296E35">
      <w:pPr>
        <w:pStyle w:val="B1"/>
      </w:pPr>
      <w:r w:rsidRPr="001C0FC4">
        <w:t>-</w:t>
      </w:r>
      <w:r w:rsidRPr="001C0FC4">
        <w:tab/>
        <w:t>Condition MCDATA is used for all messages.</w:t>
      </w:r>
    </w:p>
    <w:p w14:paraId="1DD16951" w14:textId="77777777" w:rsidR="00296E35" w:rsidRPr="001C0FC4" w:rsidRDefault="00296E35" w:rsidP="00296E35">
      <w:pPr>
        <w:pStyle w:val="Heading2"/>
      </w:pPr>
      <w:bookmarkStart w:id="291" w:name="_Toc100778781"/>
      <w:bookmarkStart w:id="292" w:name="_Toc178186328"/>
      <w:bookmarkStart w:id="293" w:name="_Toc522499796"/>
      <w:bookmarkStart w:id="294" w:name="_Toc25610649"/>
      <w:bookmarkStart w:id="295" w:name="_Toc42507343"/>
      <w:bookmarkStart w:id="296" w:name="_Toc52307874"/>
      <w:bookmarkStart w:id="297" w:name="_Toc52782310"/>
      <w:bookmarkStart w:id="298" w:name="_Toc52782919"/>
      <w:bookmarkStart w:id="299" w:name="_Toc59042788"/>
      <w:bookmarkStart w:id="300" w:name="_Toc75459135"/>
      <w:bookmarkStart w:id="301" w:name="_Toc90630575"/>
      <w:bookmarkStart w:id="302" w:name="_Toc210385141"/>
      <w:bookmarkEnd w:id="263"/>
      <w:bookmarkEnd w:id="264"/>
      <w:bookmarkEnd w:id="265"/>
      <w:bookmarkEnd w:id="266"/>
      <w:bookmarkEnd w:id="267"/>
      <w:bookmarkEnd w:id="268"/>
      <w:bookmarkEnd w:id="269"/>
      <w:bookmarkEnd w:id="270"/>
      <w:bookmarkEnd w:id="271"/>
      <w:r w:rsidRPr="001C0FC4">
        <w:t>5.4</w:t>
      </w:r>
      <w:r w:rsidRPr="001C0FC4">
        <w:tab/>
        <w:t>Configuration / Determination of MCData Service Settings / Current Active MCData Settings / De-subscribe</w:t>
      </w:r>
      <w:bookmarkEnd w:id="291"/>
      <w:bookmarkEnd w:id="292"/>
      <w:bookmarkEnd w:id="302"/>
    </w:p>
    <w:p w14:paraId="05C21947" w14:textId="77777777" w:rsidR="00296E35" w:rsidRPr="001C0FC4" w:rsidRDefault="00296E35" w:rsidP="00296E35">
      <w:pPr>
        <w:pStyle w:val="H6"/>
      </w:pPr>
      <w:bookmarkStart w:id="303" w:name="_Toc52782304"/>
      <w:bookmarkStart w:id="304" w:name="_Toc52782913"/>
      <w:bookmarkStart w:id="305" w:name="_Toc59042782"/>
      <w:r w:rsidRPr="001C0FC4">
        <w:t>5.4.1</w:t>
      </w:r>
      <w:r w:rsidRPr="001C0FC4">
        <w:tab/>
        <w:t>Test Purpose (TP)</w:t>
      </w:r>
      <w:bookmarkEnd w:id="303"/>
      <w:bookmarkEnd w:id="304"/>
      <w:bookmarkEnd w:id="305"/>
    </w:p>
    <w:p w14:paraId="02506BE6" w14:textId="77777777" w:rsidR="00296E35" w:rsidRPr="001C0FC4" w:rsidRDefault="00296E35" w:rsidP="00296E35">
      <w:pPr>
        <w:pStyle w:val="H6"/>
      </w:pPr>
      <w:r w:rsidRPr="001C0FC4">
        <w:t>(1)</w:t>
      </w:r>
    </w:p>
    <w:p w14:paraId="6248056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0036E9A"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verify the currently active MCData service settings or to discover MCData service settings }</w:t>
      </w:r>
    </w:p>
    <w:p w14:paraId="1EB6C6F0"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find the MCData service settings </w:t>
      </w:r>
      <w:r w:rsidRPr="001C0FC4">
        <w:rPr>
          <w:b/>
          <w:bCs/>
        </w:rPr>
        <w:t>and</w:t>
      </w:r>
      <w:r w:rsidRPr="001C0FC4">
        <w:t xml:space="preserve"> responds to the SIP NOTIFY message with a SIP 200 (OK) message }</w:t>
      </w:r>
    </w:p>
    <w:p w14:paraId="64FAB97B" w14:textId="77777777" w:rsidR="00296E35" w:rsidRPr="001C0FC4" w:rsidRDefault="00296E35" w:rsidP="00296E35">
      <w:pPr>
        <w:pStyle w:val="PL"/>
      </w:pPr>
      <w:r w:rsidRPr="001C0FC4">
        <w:t xml:space="preserve">            }</w:t>
      </w:r>
    </w:p>
    <w:p w14:paraId="01AA989D" w14:textId="77777777" w:rsidR="00296E35" w:rsidRPr="001C0FC4" w:rsidRDefault="00296E35" w:rsidP="00296E35">
      <w:pPr>
        <w:pStyle w:val="PL"/>
      </w:pPr>
    </w:p>
    <w:p w14:paraId="08AD70A4" w14:textId="77777777" w:rsidR="00296E35" w:rsidRPr="001C0FC4" w:rsidRDefault="00296E35" w:rsidP="00296E35">
      <w:pPr>
        <w:pStyle w:val="H6"/>
      </w:pPr>
      <w:r w:rsidRPr="001C0FC4">
        <w:t>(2)</w:t>
      </w:r>
    </w:p>
    <w:p w14:paraId="00C70080"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6D6AEC74"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re-subscribe for MCData service settings }</w:t>
      </w:r>
    </w:p>
    <w:p w14:paraId="39FE176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re-subscribe for the MCData service settings </w:t>
      </w:r>
      <w:r w:rsidRPr="001C0FC4">
        <w:rPr>
          <w:b/>
          <w:bCs/>
        </w:rPr>
        <w:t>and</w:t>
      </w:r>
      <w:r w:rsidRPr="001C0FC4">
        <w:t xml:space="preserve"> responds to the SIP NOTIFY message with a SIP 200 (OK) message }</w:t>
      </w:r>
    </w:p>
    <w:p w14:paraId="63D4B33E" w14:textId="77777777" w:rsidR="00296E35" w:rsidRPr="001C0FC4" w:rsidRDefault="00296E35" w:rsidP="00296E35">
      <w:pPr>
        <w:pStyle w:val="PL"/>
      </w:pPr>
      <w:r w:rsidRPr="001C0FC4">
        <w:t xml:space="preserve">            }</w:t>
      </w:r>
    </w:p>
    <w:p w14:paraId="71ED2FC8" w14:textId="77777777" w:rsidR="00296E35" w:rsidRPr="001C0FC4" w:rsidRDefault="00296E35" w:rsidP="00296E35">
      <w:pPr>
        <w:pStyle w:val="PL"/>
      </w:pPr>
    </w:p>
    <w:p w14:paraId="334EF8D4" w14:textId="77777777" w:rsidR="00296E35" w:rsidRPr="001C0FC4" w:rsidRDefault="00296E35" w:rsidP="00296E35">
      <w:pPr>
        <w:pStyle w:val="H6"/>
      </w:pPr>
      <w:r w:rsidRPr="001C0FC4">
        <w:t>(3)</w:t>
      </w:r>
    </w:p>
    <w:p w14:paraId="77ACA984"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35F0184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for MCData service settings }</w:t>
      </w:r>
    </w:p>
    <w:p w14:paraId="56DF2D49"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de-subscribe for the MCData service settings </w:t>
      </w:r>
      <w:r w:rsidRPr="001C0FC4">
        <w:rPr>
          <w:b/>
          <w:bCs/>
        </w:rPr>
        <w:t>and</w:t>
      </w:r>
      <w:r w:rsidRPr="001C0FC4">
        <w:t xml:space="preserve"> responds to the SIP NOTIFY message with a SIP 200 (OK) message }</w:t>
      </w:r>
    </w:p>
    <w:p w14:paraId="4AD921C9" w14:textId="77777777" w:rsidR="00296E35" w:rsidRPr="001C0FC4" w:rsidRDefault="00296E35" w:rsidP="00296E35">
      <w:pPr>
        <w:pStyle w:val="PL"/>
      </w:pPr>
      <w:r w:rsidRPr="001C0FC4">
        <w:t xml:space="preserve">            }</w:t>
      </w:r>
    </w:p>
    <w:p w14:paraId="06F1F4D0" w14:textId="77777777" w:rsidR="00296E35" w:rsidRPr="001C0FC4" w:rsidRDefault="00296E35" w:rsidP="00296E35">
      <w:pPr>
        <w:pStyle w:val="PL"/>
      </w:pPr>
    </w:p>
    <w:p w14:paraId="0B498C68" w14:textId="77777777" w:rsidR="00296E35" w:rsidRPr="001C0FC4" w:rsidRDefault="00296E35" w:rsidP="00296E35">
      <w:pPr>
        <w:pStyle w:val="H6"/>
      </w:pPr>
      <w:bookmarkStart w:id="306" w:name="_Toc52782305"/>
      <w:bookmarkStart w:id="307" w:name="_Toc52782914"/>
      <w:bookmarkStart w:id="308" w:name="_Toc59042783"/>
      <w:r w:rsidRPr="001C0FC4">
        <w:t>5.4.2</w:t>
      </w:r>
      <w:r w:rsidRPr="001C0FC4">
        <w:tab/>
        <w:t>Conformance requirements</w:t>
      </w:r>
      <w:bookmarkEnd w:id="306"/>
      <w:bookmarkEnd w:id="307"/>
      <w:bookmarkEnd w:id="308"/>
    </w:p>
    <w:p w14:paraId="1F9C3824" w14:textId="77777777" w:rsidR="00296E35" w:rsidRPr="001C0FC4" w:rsidRDefault="00296E35" w:rsidP="00296E35">
      <w:pPr>
        <w:keepNext/>
        <w:keepLines/>
      </w:pPr>
      <w:r w:rsidRPr="001C0FC4">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722860F" w14:textId="77777777" w:rsidR="00296E35" w:rsidRPr="001C0FC4" w:rsidRDefault="00296E35" w:rsidP="00296E35">
      <w:r w:rsidRPr="001C0FC4">
        <w:t>[TS 24.282, clause 7.2.4]</w:t>
      </w:r>
    </w:p>
    <w:p w14:paraId="127DC425" w14:textId="77777777" w:rsidR="00296E35" w:rsidRPr="001C0FC4" w:rsidRDefault="00296E35" w:rsidP="00296E35">
      <w:pPr>
        <w:rPr>
          <w:rFonts w:eastAsia="SimSun"/>
        </w:rPr>
      </w:pPr>
      <w:r w:rsidRPr="001C0FC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1C0FC4">
        <w:rPr>
          <w:rFonts w:eastAsia="SimSun"/>
        </w:rPr>
        <w:t>IETF RFC 4354 [35].</w:t>
      </w:r>
    </w:p>
    <w:p w14:paraId="7DDA78FC" w14:textId="77777777" w:rsidR="00296E35" w:rsidRPr="001C0FC4" w:rsidRDefault="00296E35" w:rsidP="00296E35">
      <w:r w:rsidRPr="001C0FC4">
        <w:rPr>
          <w:rFonts w:eastAsia="SimSun"/>
        </w:rPr>
        <w:t>In the SIP SUBSCRIBE request, the MCData client:</w:t>
      </w:r>
    </w:p>
    <w:p w14:paraId="41604891"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public service identity </w:t>
      </w:r>
      <w:r w:rsidRPr="001C0FC4">
        <w:t>identifying the originating participating MCData function serving the MCData user</w:t>
      </w:r>
      <w:r w:rsidRPr="001C0FC4">
        <w:rPr>
          <w:rFonts w:eastAsia="SimSun"/>
        </w:rPr>
        <w:t>;</w:t>
      </w:r>
    </w:p>
    <w:p w14:paraId="25CCC79B"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C12527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5F33C56"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shall set the Event header field to the 'poc-settings' value;</w:t>
      </w:r>
    </w:p>
    <w:p w14:paraId="7F5E682F" w14:textId="77777777" w:rsidR="00296E35" w:rsidRPr="001C0FC4" w:rsidRDefault="00296E35" w:rsidP="00296E35">
      <w:pPr>
        <w:ind w:left="568" w:hanging="284"/>
        <w:rPr>
          <w:lang w:eastAsia="ko-KR"/>
        </w:rPr>
      </w:pPr>
      <w:r w:rsidRPr="001C0FC4">
        <w:rPr>
          <w:lang w:eastAsia="ko-KR"/>
        </w:rPr>
        <w:t>5)</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63CFD513"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if the MCData client wants to receive the current status and later notification, shall set the Expires header field according to IETF RFC 6665 [36], to 4294967295; and</w:t>
      </w:r>
    </w:p>
    <w:p w14:paraId="372E1970"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E92A7DD" w14:textId="77777777" w:rsidR="00296E35" w:rsidRPr="001C0FC4" w:rsidRDefault="00296E35" w:rsidP="00296E35">
      <w:pPr>
        <w:ind w:left="568" w:hanging="284"/>
        <w:rPr>
          <w:rFonts w:eastAsia="SimSun"/>
        </w:rPr>
      </w:pPr>
      <w:r w:rsidRPr="001C0FC4">
        <w:rPr>
          <w:rFonts w:eastAsia="SimSun"/>
        </w:rPr>
        <w:t>7)</w:t>
      </w:r>
      <w:r w:rsidRPr="001C0FC4">
        <w:rPr>
          <w:rFonts w:eastAsia="SimSun"/>
        </w:rPr>
        <w:tab/>
        <w:t>if the MCData client wants to fetch the current state only, shall set the Expires header field according to IETF RFC 6665 [36], to zero.</w:t>
      </w:r>
    </w:p>
    <w:p w14:paraId="5B3EC2BE" w14:textId="77777777" w:rsidR="00296E35" w:rsidRPr="001C0FC4" w:rsidRDefault="00296E35" w:rsidP="00296E35">
      <w:r w:rsidRPr="001C0FC4">
        <w:t xml:space="preserve">In order to re-subscribe or de-subscribe, the MCData client shall generate an in-dialog SIP SUBSCRIBE request according to 3GPP TS 24.229 [5], IETF RFC 6665 [36], </w:t>
      </w:r>
      <w:r w:rsidRPr="001C0FC4">
        <w:rPr>
          <w:rFonts w:eastAsia="SimSun"/>
        </w:rPr>
        <w:t>IETF RFC 4354 [35]. In the SIP SUBSCRIBE request, the MCData client:</w:t>
      </w:r>
    </w:p>
    <w:p w14:paraId="11C1DDCD"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shall set the Event header field to the 'poc-settings' value;</w:t>
      </w:r>
    </w:p>
    <w:p w14:paraId="5566AEBA" w14:textId="77777777" w:rsidR="00296E35" w:rsidRPr="001C0FC4" w:rsidRDefault="00296E35" w:rsidP="00296E35">
      <w:pPr>
        <w:ind w:left="568" w:hanging="284"/>
        <w:rPr>
          <w:lang w:eastAsia="ko-KR"/>
        </w:rPr>
      </w:pPr>
      <w:r w:rsidRPr="001C0FC4">
        <w:rPr>
          <w:lang w:eastAsia="ko-KR"/>
        </w:rPr>
        <w:t>2)</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5F4A0AAF" w14:textId="77777777" w:rsidR="00296E35" w:rsidRPr="001C0FC4" w:rsidRDefault="00296E35" w:rsidP="00296E35">
      <w:pPr>
        <w:ind w:left="568" w:hanging="284"/>
        <w:rPr>
          <w:rFonts w:eastAsia="SimSun"/>
        </w:rPr>
      </w:pPr>
      <w:r w:rsidRPr="001C0FC4">
        <w:rPr>
          <w:rFonts w:eastAsia="SimSun"/>
        </w:rPr>
        <w:t>3)</w:t>
      </w:r>
      <w:r w:rsidRPr="001C0FC4">
        <w:rPr>
          <w:rFonts w:eastAsia="SimSun"/>
        </w:rPr>
        <w:tab/>
        <w:t>if the MCData client wants to receive the current status and later notification, shall set the Expires header field according to IETF RFC 6665 [36], to 4294967295; and</w:t>
      </w:r>
    </w:p>
    <w:p w14:paraId="3688B1BE"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5179B85"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de-subscribe, shall set the Expires header field according to IETF RFC 6665 [36], to zero.</w:t>
      </w:r>
    </w:p>
    <w:p w14:paraId="65B5FA75"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3GPP TS 24.229 [5], IETF RFC 6665 [36] and </w:t>
      </w:r>
      <w:r w:rsidRPr="001C0FC4">
        <w:rPr>
          <w:rFonts w:eastAsia="SimSun"/>
        </w:rPr>
        <w:t>IETF RFC 4354 [35], that contains an application/poc-settings+xml MIME body the MCData client shall cache:</w:t>
      </w:r>
    </w:p>
    <w:p w14:paraId="11563CBD"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the &lt;am-settings&gt; element of the poc-settings+xml MIME body for each MCData client identified by the </w:t>
      </w:r>
      <w:r w:rsidRPr="001C0FC4">
        <w:rPr>
          <w:lang w:eastAsia="ko-KR"/>
        </w:rPr>
        <w:t xml:space="preserve">"id" attribute </w:t>
      </w:r>
      <w:r w:rsidRPr="001C0FC4">
        <w:rPr>
          <w:rFonts w:eastAsia="SimSun"/>
        </w:rPr>
        <w:t>according to IETF RFC 4354 [35] as the current Answer-mode indication of that MPCTT client; and</w:t>
      </w:r>
    </w:p>
    <w:p w14:paraId="3464D728" w14:textId="77777777" w:rsidR="00296E35" w:rsidRPr="001C0FC4" w:rsidRDefault="00296E35" w:rsidP="00296E35">
      <w:pPr>
        <w:pStyle w:val="B1"/>
        <w:rPr>
          <w:rFonts w:eastAsia="SimSun"/>
        </w:rPr>
      </w:pPr>
      <w:r w:rsidRPr="001C0FC4">
        <w:rPr>
          <w:rFonts w:eastAsia="SimSun"/>
        </w:rPr>
        <w:t>2)</w:t>
      </w:r>
      <w:r w:rsidRPr="001C0FC4">
        <w:rPr>
          <w:rFonts w:eastAsia="SimSun"/>
        </w:rPr>
        <w:tab/>
        <w:t xml:space="preserve">the </w:t>
      </w:r>
      <w:r w:rsidRPr="001C0FC4">
        <w:t xml:space="preserve">&lt;selected-user-profile-index&gt; element of the </w:t>
      </w:r>
      <w:r w:rsidRPr="001C0FC4">
        <w:rPr>
          <w:rFonts w:eastAsia="SimSun"/>
        </w:rPr>
        <w:t xml:space="preserve">poc-settings+xml MIME body for each MCData client identified by the </w:t>
      </w:r>
      <w:r w:rsidRPr="001C0FC4">
        <w:rPr>
          <w:lang w:eastAsia="ko-KR"/>
        </w:rPr>
        <w:t xml:space="preserve">"id" attribute </w:t>
      </w:r>
      <w:r w:rsidRPr="001C0FC4">
        <w:rPr>
          <w:rFonts w:eastAsia="SimSun"/>
        </w:rPr>
        <w:t>according to IETF RFC 4354 [35] as the active MCData user profile of that MCData client.</w:t>
      </w:r>
    </w:p>
    <w:p w14:paraId="1B9EF1B9" w14:textId="77777777" w:rsidR="00296E35" w:rsidRPr="001C0FC4" w:rsidRDefault="00296E35" w:rsidP="00296E35">
      <w:pPr>
        <w:pStyle w:val="H6"/>
      </w:pPr>
      <w:bookmarkStart w:id="309" w:name="_Toc52782306"/>
      <w:bookmarkStart w:id="310" w:name="_Toc52782915"/>
      <w:bookmarkStart w:id="311" w:name="_Toc59042784"/>
      <w:r w:rsidRPr="001C0FC4">
        <w:t>5.4.3</w:t>
      </w:r>
      <w:r w:rsidRPr="001C0FC4">
        <w:tab/>
        <w:t>Test description</w:t>
      </w:r>
      <w:bookmarkEnd w:id="309"/>
      <w:bookmarkEnd w:id="310"/>
      <w:bookmarkEnd w:id="311"/>
    </w:p>
    <w:p w14:paraId="3BAC1808" w14:textId="77777777" w:rsidR="00296E35" w:rsidRPr="001C0FC4" w:rsidRDefault="00296E35" w:rsidP="00296E35">
      <w:pPr>
        <w:pStyle w:val="H6"/>
      </w:pPr>
      <w:bookmarkStart w:id="312" w:name="_Toc52782307"/>
      <w:bookmarkStart w:id="313" w:name="_Toc52782916"/>
      <w:bookmarkStart w:id="314" w:name="_Toc59042785"/>
      <w:r w:rsidRPr="001C0FC4">
        <w:t>5.4.3.1</w:t>
      </w:r>
      <w:r w:rsidRPr="001C0FC4">
        <w:tab/>
        <w:t>Pre-test conditions</w:t>
      </w:r>
      <w:bookmarkEnd w:id="312"/>
      <w:bookmarkEnd w:id="313"/>
      <w:bookmarkEnd w:id="314"/>
    </w:p>
    <w:p w14:paraId="5422ABDE" w14:textId="3ECA6CD5" w:rsidR="00296E35" w:rsidRPr="001C0FC4" w:rsidRDefault="00296E35" w:rsidP="00296E35">
      <w:r w:rsidRPr="001C0FC4">
        <w:t xml:space="preserve">Same pre-test conditions as for MCPTT test case 5.5 (TS </w:t>
      </w:r>
      <w:r>
        <w:t>37.579</w:t>
      </w:r>
      <w:r w:rsidRPr="001C0FC4">
        <w:t>-2 [24]) with the following exception(s):</w:t>
      </w:r>
    </w:p>
    <w:p w14:paraId="51284FFE" w14:textId="77777777" w:rsidR="00296E35" w:rsidRPr="001C0FC4" w:rsidRDefault="00296E35" w:rsidP="00296E35">
      <w:pPr>
        <w:pStyle w:val="B1"/>
      </w:pPr>
      <w:r w:rsidRPr="001C0FC4">
        <w:t>-</w:t>
      </w:r>
      <w:r w:rsidRPr="001C0FC4">
        <w:tab/>
        <w:t>The term "MCPTT" is replaced with "MCData"</w:t>
      </w:r>
    </w:p>
    <w:p w14:paraId="1291B624" w14:textId="77777777" w:rsidR="00296E35" w:rsidRPr="001C0FC4" w:rsidRDefault="00296E35" w:rsidP="00296E35">
      <w:pPr>
        <w:pStyle w:val="H6"/>
      </w:pPr>
      <w:bookmarkStart w:id="315" w:name="_Toc52782308"/>
      <w:bookmarkStart w:id="316" w:name="_Toc52782917"/>
      <w:bookmarkStart w:id="317" w:name="_Toc59042786"/>
      <w:r w:rsidRPr="001C0FC4">
        <w:t>5.4.3.2</w:t>
      </w:r>
      <w:r w:rsidRPr="001C0FC4">
        <w:tab/>
        <w:t>Test procedure sequence</w:t>
      </w:r>
      <w:bookmarkEnd w:id="315"/>
      <w:bookmarkEnd w:id="316"/>
      <w:bookmarkEnd w:id="317"/>
    </w:p>
    <w:p w14:paraId="7B054802" w14:textId="7141BE86" w:rsidR="00296E35" w:rsidRPr="001C0FC4" w:rsidRDefault="00296E35" w:rsidP="00296E35">
      <w:r w:rsidRPr="001C0FC4">
        <w:t xml:space="preserve">Same test procedure sequence as for MCPTT test case 5.5 (TS </w:t>
      </w:r>
      <w:r>
        <w:t>37.579</w:t>
      </w:r>
      <w:r w:rsidRPr="001C0FC4">
        <w:t>-2 [24]) with the following exception(s):</w:t>
      </w:r>
    </w:p>
    <w:p w14:paraId="14A87921" w14:textId="77777777" w:rsidR="00296E35" w:rsidRPr="001C0FC4" w:rsidRDefault="00296E35" w:rsidP="00296E35">
      <w:pPr>
        <w:pStyle w:val="B1"/>
      </w:pPr>
      <w:r w:rsidRPr="001C0FC4">
        <w:t>-</w:t>
      </w:r>
      <w:r w:rsidRPr="001C0FC4">
        <w:tab/>
        <w:t>The term "MCPTT" is replaced with "MCData"</w:t>
      </w:r>
    </w:p>
    <w:p w14:paraId="1E3B98F8" w14:textId="77777777" w:rsidR="00296E35" w:rsidRPr="001C0FC4" w:rsidRDefault="00296E35" w:rsidP="00296E35">
      <w:pPr>
        <w:pStyle w:val="H6"/>
      </w:pPr>
      <w:bookmarkStart w:id="318" w:name="_Toc52782309"/>
      <w:bookmarkStart w:id="319" w:name="_Toc52782918"/>
      <w:bookmarkStart w:id="320" w:name="_Toc59042787"/>
      <w:r w:rsidRPr="001C0FC4">
        <w:t>5.4.3.3</w:t>
      </w:r>
      <w:r w:rsidRPr="001C0FC4">
        <w:tab/>
        <w:t>Specific message contents</w:t>
      </w:r>
      <w:bookmarkEnd w:id="318"/>
      <w:bookmarkEnd w:id="319"/>
      <w:bookmarkEnd w:id="320"/>
    </w:p>
    <w:p w14:paraId="6F681B7C" w14:textId="1479FF99" w:rsidR="00296E35" w:rsidRPr="001C0FC4" w:rsidRDefault="00296E35" w:rsidP="00296E35">
      <w:r w:rsidRPr="001C0FC4">
        <w:t xml:space="preserve">Same specific message contents as for MCPTT test case 5.5 (TS </w:t>
      </w:r>
      <w:r>
        <w:t>37.579</w:t>
      </w:r>
      <w:r w:rsidRPr="001C0FC4">
        <w:t>-2 [24]) with the following exception(s):</w:t>
      </w:r>
    </w:p>
    <w:p w14:paraId="07F3697F" w14:textId="77777777" w:rsidR="00296E35" w:rsidRPr="001C0FC4" w:rsidRDefault="00296E35" w:rsidP="00296E35">
      <w:pPr>
        <w:pStyle w:val="B1"/>
      </w:pPr>
      <w:r w:rsidRPr="001C0FC4">
        <w:t>-</w:t>
      </w:r>
      <w:r w:rsidRPr="001C0FC4">
        <w:tab/>
        <w:t>The term "MCPTT" is replaced with "MCData"</w:t>
      </w:r>
    </w:p>
    <w:p w14:paraId="2022F3F2" w14:textId="77777777" w:rsidR="00296E35" w:rsidRPr="001C0FC4" w:rsidRDefault="00296E35" w:rsidP="00296E35">
      <w:pPr>
        <w:pStyle w:val="B1"/>
      </w:pPr>
      <w:r w:rsidRPr="001C0FC4">
        <w:t>-</w:t>
      </w:r>
      <w:r w:rsidRPr="001C0FC4">
        <w:tab/>
        <w:t>Condition MCDATA is used for all messages.</w:t>
      </w:r>
    </w:p>
    <w:p w14:paraId="77F55756" w14:textId="77777777" w:rsidR="00296E35" w:rsidRPr="001C0FC4" w:rsidRDefault="00296E35" w:rsidP="00296E35">
      <w:pPr>
        <w:pStyle w:val="Heading2"/>
      </w:pPr>
      <w:bookmarkStart w:id="321" w:name="_Toc178186329"/>
      <w:bookmarkStart w:id="322" w:name="_Toc210385142"/>
      <w:r w:rsidRPr="001C0FC4">
        <w:t>5.5</w:t>
      </w:r>
      <w:r w:rsidRPr="001C0FC4">
        <w:tab/>
        <w:t>Configuration / Pre-established Session Establishment / Pre-established Session Release</w:t>
      </w:r>
      <w:bookmarkEnd w:id="321"/>
      <w:bookmarkEnd w:id="322"/>
    </w:p>
    <w:p w14:paraId="1A2488F0" w14:textId="77777777" w:rsidR="00296E35" w:rsidRPr="001C0FC4" w:rsidRDefault="00296E35" w:rsidP="00296E35">
      <w:pPr>
        <w:pStyle w:val="H6"/>
      </w:pPr>
      <w:r w:rsidRPr="001C0FC4">
        <w:t>5.5.5</w:t>
      </w:r>
      <w:r w:rsidRPr="001C0FC4">
        <w:tab/>
        <w:t>Test Purpose (TP)</w:t>
      </w:r>
    </w:p>
    <w:p w14:paraId="06A61B0F" w14:textId="77777777" w:rsidR="00296E35" w:rsidRPr="001C0FC4" w:rsidRDefault="00296E35" w:rsidP="00296E35">
      <w:pPr>
        <w:pStyle w:val="H6"/>
      </w:pPr>
      <w:r w:rsidRPr="001C0FC4">
        <w:t>(1)</w:t>
      </w:r>
    </w:p>
    <w:p w14:paraId="2D68C6F2"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27A50A1B"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creation of a pre-established session }</w:t>
      </w:r>
    </w:p>
    <w:p w14:paraId="01817FA2" w14:textId="77777777" w:rsidR="00296E35" w:rsidRPr="001C0FC4" w:rsidRDefault="00296E35" w:rsidP="00296E35">
      <w:pPr>
        <w:pStyle w:val="PL"/>
      </w:pPr>
      <w:r w:rsidRPr="001C0FC4">
        <w:t xml:space="preserve">    </w:t>
      </w:r>
      <w:r w:rsidRPr="001C0FC4">
        <w:rPr>
          <w:b/>
        </w:rPr>
        <w:t>then</w:t>
      </w:r>
      <w:r w:rsidRPr="001C0FC4">
        <w:t xml:space="preserve"> { UE (MCData client) requests the creation of a pre-establish session by sending a SIP INVITE message }</w:t>
      </w:r>
    </w:p>
    <w:p w14:paraId="600A2AD0" w14:textId="77777777" w:rsidR="00296E35" w:rsidRPr="001C0FC4" w:rsidRDefault="00296E35" w:rsidP="00296E35">
      <w:pPr>
        <w:pStyle w:val="PL"/>
      </w:pPr>
      <w:r w:rsidRPr="001C0FC4">
        <w:t xml:space="preserve">            }</w:t>
      </w:r>
    </w:p>
    <w:p w14:paraId="011959EA" w14:textId="77777777" w:rsidR="00296E35" w:rsidRPr="001C0FC4" w:rsidRDefault="00296E35" w:rsidP="00296E35">
      <w:pPr>
        <w:pStyle w:val="PL"/>
      </w:pPr>
    </w:p>
    <w:p w14:paraId="449B179C" w14:textId="77777777" w:rsidR="00296E35" w:rsidRPr="001C0FC4" w:rsidRDefault="00296E35" w:rsidP="00296E35">
      <w:pPr>
        <w:pStyle w:val="H6"/>
      </w:pPr>
      <w:r w:rsidRPr="001C0FC4">
        <w:t>(2)</w:t>
      </w:r>
    </w:p>
    <w:p w14:paraId="0CE59EF5"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600FCF6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release of a pre-established session }</w:t>
      </w:r>
    </w:p>
    <w:p w14:paraId="5995922A" w14:textId="77777777" w:rsidR="00296E35" w:rsidRPr="001C0FC4" w:rsidRDefault="00296E35" w:rsidP="00296E35">
      <w:pPr>
        <w:pStyle w:val="PL"/>
      </w:pPr>
      <w:r w:rsidRPr="001C0FC4">
        <w:t xml:space="preserve">    </w:t>
      </w:r>
      <w:r w:rsidRPr="001C0FC4">
        <w:rPr>
          <w:b/>
        </w:rPr>
        <w:t>then</w:t>
      </w:r>
      <w:r w:rsidRPr="001C0FC4">
        <w:t xml:space="preserve"> { UE (MCData client) requests the release of a pre-establish session by sending a SIP BYE message }</w:t>
      </w:r>
    </w:p>
    <w:p w14:paraId="5A1541FA" w14:textId="77777777" w:rsidR="00296E35" w:rsidRPr="001C0FC4" w:rsidRDefault="00296E35" w:rsidP="00296E35">
      <w:pPr>
        <w:pStyle w:val="PL"/>
      </w:pPr>
      <w:r w:rsidRPr="001C0FC4">
        <w:t xml:space="preserve">            }</w:t>
      </w:r>
    </w:p>
    <w:p w14:paraId="7C910329" w14:textId="77777777" w:rsidR="00296E35" w:rsidRPr="001C0FC4" w:rsidRDefault="00296E35" w:rsidP="00296E35">
      <w:pPr>
        <w:pStyle w:val="PL"/>
      </w:pPr>
    </w:p>
    <w:p w14:paraId="623338F3" w14:textId="77777777" w:rsidR="00296E35" w:rsidRPr="001C0FC4" w:rsidRDefault="00296E35" w:rsidP="00296E35">
      <w:pPr>
        <w:pStyle w:val="H6"/>
      </w:pPr>
      <w:r w:rsidRPr="001C0FC4">
        <w:t>(3)</w:t>
      </w:r>
    </w:p>
    <w:p w14:paraId="621CA242"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7F89B1F6"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the release of a pre-established session by sending a SIP BYE message }</w:t>
      </w:r>
    </w:p>
    <w:p w14:paraId="607D31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pre-established session release request by sending a SIP 200 (OK) message }</w:t>
      </w:r>
    </w:p>
    <w:p w14:paraId="3DDF68E3" w14:textId="77777777" w:rsidR="00296E35" w:rsidRPr="001C0FC4" w:rsidRDefault="00296E35" w:rsidP="00296E35">
      <w:pPr>
        <w:pStyle w:val="PL"/>
      </w:pPr>
      <w:r w:rsidRPr="001C0FC4">
        <w:t xml:space="preserve">            }</w:t>
      </w:r>
    </w:p>
    <w:p w14:paraId="3EC7B152" w14:textId="77777777" w:rsidR="00296E35" w:rsidRPr="001C0FC4" w:rsidRDefault="00296E35" w:rsidP="00296E35">
      <w:pPr>
        <w:pStyle w:val="PL"/>
      </w:pPr>
    </w:p>
    <w:p w14:paraId="0DEA5D00" w14:textId="77777777" w:rsidR="00296E35" w:rsidRPr="001C0FC4" w:rsidRDefault="00296E35" w:rsidP="00296E35">
      <w:pPr>
        <w:pStyle w:val="H6"/>
      </w:pPr>
      <w:r w:rsidRPr="001C0FC4">
        <w:t>5.5.2</w:t>
      </w:r>
      <w:r w:rsidRPr="001C0FC4">
        <w:tab/>
        <w:t>Conformance requirements</w:t>
      </w:r>
    </w:p>
    <w:p w14:paraId="72FE840A" w14:textId="77777777" w:rsidR="00296E35" w:rsidRPr="001C0FC4" w:rsidRDefault="00296E35" w:rsidP="00296E35">
      <w:r w:rsidRPr="001C0FC4">
        <w:t>References: The conformance requirements covered in the current TC are specified in: TS 24.282, clauses 18.3.2.1, 18.3.3.1.1, 18.3.3.1.2. Unless otherwise stated, these are Rel-13 requirements.</w:t>
      </w:r>
    </w:p>
    <w:p w14:paraId="291C78EF" w14:textId="77777777" w:rsidR="00296E35" w:rsidRPr="001C0FC4" w:rsidRDefault="00296E35" w:rsidP="00296E35">
      <w:r w:rsidRPr="001C0FC4">
        <w:t>[TS 24.282, clause 18.3.2.1]</w:t>
      </w:r>
    </w:p>
    <w:p w14:paraId="445821B2" w14:textId="77777777" w:rsidR="00296E35" w:rsidRPr="001C0FC4" w:rsidRDefault="00296E35" w:rsidP="00296E35">
      <w:r w:rsidRPr="001C0FC4">
        <w:t>When the MCData client initiates a pre-established session the MCData client shall:</w:t>
      </w:r>
    </w:p>
    <w:p w14:paraId="04117E56" w14:textId="77777777" w:rsidR="00296E35" w:rsidRPr="001C0FC4" w:rsidRDefault="00296E35" w:rsidP="00296E35">
      <w:pPr>
        <w:pStyle w:val="B1"/>
      </w:pPr>
      <w:r w:rsidRPr="001C0FC4">
        <w:t>1)</w:t>
      </w:r>
      <w:r w:rsidRPr="001C0FC4">
        <w:tab/>
        <w:t>gather ICE candidates according to IETF RFC 5245 [50]; and</w:t>
      </w:r>
    </w:p>
    <w:p w14:paraId="2E286676" w14:textId="77777777" w:rsidR="00296E35" w:rsidRPr="001C0FC4" w:rsidRDefault="00296E35" w:rsidP="00296E35">
      <w:pPr>
        <w:pStyle w:val="NO"/>
      </w:pPr>
      <w:r w:rsidRPr="001C0FC4">
        <w:t>NOTE:</w:t>
      </w:r>
      <w:r w:rsidRPr="001C0FC4">
        <w:tab/>
        <w:t>ICE candidates are only gathered on interfaces that the MCData UE uses to obtain MCData service.</w:t>
      </w:r>
    </w:p>
    <w:p w14:paraId="5EEF7FB4" w14:textId="77777777" w:rsidR="00296E35" w:rsidRPr="001C0FC4" w:rsidRDefault="00296E35" w:rsidP="00296E35">
      <w:pPr>
        <w:pStyle w:val="B1"/>
      </w:pPr>
      <w:r w:rsidRPr="001C0FC4">
        <w:t>2)</w:t>
      </w:r>
      <w:r w:rsidRPr="001C0FC4">
        <w:tab/>
        <w:t>generate an initial SIP INVITE request by following the UE originating session procedures specified in 3GPP TS 24.229 [5], with the clarifications given below.</w:t>
      </w:r>
    </w:p>
    <w:p w14:paraId="2502F721" w14:textId="77777777" w:rsidR="00296E35" w:rsidRPr="001C0FC4" w:rsidRDefault="00296E35" w:rsidP="00296E35">
      <w:pPr>
        <w:tabs>
          <w:tab w:val="left" w:pos="5820"/>
        </w:tabs>
      </w:pPr>
      <w:r w:rsidRPr="001C0FC4">
        <w:t>The MCData client:</w:t>
      </w:r>
    </w:p>
    <w:p w14:paraId="7DCF858D" w14:textId="77777777" w:rsidR="00296E35" w:rsidRPr="001C0FC4" w:rsidRDefault="00296E35" w:rsidP="00296E35">
      <w:pPr>
        <w:pStyle w:val="B1"/>
      </w:pPr>
      <w:r w:rsidRPr="001C0FC4">
        <w:t>1)</w:t>
      </w:r>
      <w:r w:rsidRPr="001C0FC4">
        <w:tab/>
        <w:t>shall set the Request-URI of the SIP INVITE request to the public service identity of the participating MCData function serving the MCData user;</w:t>
      </w:r>
    </w:p>
    <w:p w14:paraId="1D4366E3" w14:textId="77777777" w:rsidR="00296E35" w:rsidRPr="001C0FC4" w:rsidRDefault="00296E35" w:rsidP="00296E35">
      <w:pPr>
        <w:pStyle w:val="B1"/>
      </w:pPr>
      <w:r w:rsidRPr="001C0FC4">
        <w:t>2)</w:t>
      </w:r>
      <w:r w:rsidRPr="001C0FC4">
        <w:tab/>
        <w:t>may include a P-Preferred-Identity header field in the SIP INVITE request containing a public user identity as specified in 3GPP TS 24.229 [5];</w:t>
      </w:r>
    </w:p>
    <w:p w14:paraId="3DCEE54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include the </w:t>
      </w:r>
      <w:r w:rsidRPr="001C0FC4">
        <w:t>g.3gpp.mcdata.sds</w:t>
      </w:r>
      <w:r w:rsidRPr="001C0FC4">
        <w:rPr>
          <w:lang w:eastAsia="ko-KR"/>
        </w:rPr>
        <w:t xml:space="preserve"> media feature tag in the Contact header field of the SIP INVITE request according to IETF RFC 3840 [16];</w:t>
      </w:r>
    </w:p>
    <w:p w14:paraId="453E0A2A" w14:textId="77777777" w:rsidR="00296E35" w:rsidRPr="001C0FC4" w:rsidRDefault="00296E35" w:rsidP="00296E35">
      <w:pPr>
        <w:pStyle w:val="B1"/>
      </w:pPr>
      <w:r w:rsidRPr="001C0FC4">
        <w:t>4)</w:t>
      </w:r>
      <w:r w:rsidRPr="001C0FC4">
        <w:tab/>
        <w:t>shall include an Accept-Contact header field with the media feature tag g.3gpp.mcdata.sds along with parameters "require" and "explicit" according to IETF RFC 3841 [8];</w:t>
      </w:r>
    </w:p>
    <w:p w14:paraId="7818CA64" w14:textId="77777777" w:rsidR="00296E35" w:rsidRPr="001C0FC4" w:rsidRDefault="00296E35" w:rsidP="00296E35">
      <w:pPr>
        <w:pStyle w:val="B1"/>
      </w:pPr>
      <w:r w:rsidRPr="001C0FC4">
        <w:t>5)</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6A195610" w14:textId="77777777" w:rsidR="00296E35" w:rsidRPr="001C0FC4" w:rsidRDefault="00296E35" w:rsidP="00296E35">
      <w:pPr>
        <w:pStyle w:val="B1"/>
      </w:pPr>
      <w:r w:rsidRPr="001C0FC4">
        <w:t>6)</w:t>
      </w:r>
      <w:r w:rsidRPr="001C0FC4">
        <w:tab/>
        <w:t xml:space="preserve">shall include an Accept-Contact header field with the media feature tag </w:t>
      </w:r>
      <w:r w:rsidRPr="001C0FC4">
        <w:rPr>
          <w:rFonts w:eastAsia="SimSun"/>
          <w:lang w:eastAsia="zh-CN"/>
        </w:rPr>
        <w:t>g.3gpp.icsi-ref</w:t>
      </w:r>
      <w:r w:rsidRPr="001C0FC4">
        <w:t xml:space="preserve"> set to the value "urn:urn-7:3gpp-service.ims.icsi.mcdata</w:t>
      </w:r>
      <w:r w:rsidRPr="001C0FC4">
        <w:rPr>
          <w:lang w:eastAsia="ko-KR"/>
        </w:rPr>
        <w:t>.sds</w:t>
      </w:r>
      <w:r w:rsidRPr="001C0FC4">
        <w:t>" along with parameters "require" and "explicit" according to IETF RFC 3841 [8];</w:t>
      </w:r>
    </w:p>
    <w:p w14:paraId="690787D7" w14:textId="77777777" w:rsidR="00296E35" w:rsidRPr="001C0FC4" w:rsidRDefault="00296E35" w:rsidP="00296E35">
      <w:pPr>
        <w:pStyle w:val="B1"/>
      </w:pPr>
      <w:r w:rsidRPr="001C0FC4">
        <w:t>7)</w:t>
      </w:r>
      <w:r w:rsidRPr="001C0FC4">
        <w:tab/>
        <w:t>shall include the "timer" option tag in the Supported header field;</w:t>
      </w:r>
    </w:p>
    <w:p w14:paraId="60F32FC0" w14:textId="77777777" w:rsidR="00296E35" w:rsidRPr="001C0FC4" w:rsidRDefault="00296E35" w:rsidP="00296E35">
      <w:pPr>
        <w:pStyle w:val="B1"/>
      </w:pPr>
      <w:r w:rsidRPr="001C0FC4">
        <w:t>8)</w:t>
      </w:r>
      <w:r w:rsidRPr="001C0FC4">
        <w:tab/>
        <w:t>should include the Session-Expires header field according to IETF RFC 4028 [38] and should not include the "refresher" header field. The "refresher" header field parameter shall be set to "uac" if included;</w:t>
      </w:r>
    </w:p>
    <w:p w14:paraId="6C7BC11F" w14:textId="77777777" w:rsidR="00296E35" w:rsidRPr="001C0FC4" w:rsidRDefault="00296E35" w:rsidP="00296E35">
      <w:pPr>
        <w:pStyle w:val="B1"/>
      </w:pPr>
      <w:r w:rsidRPr="001C0FC4">
        <w:t>9)</w:t>
      </w:r>
      <w:r w:rsidRPr="001C0FC4">
        <w:tab/>
        <w:t>shall include in the application/vnd.3gpp.mcdata-info+xml MIME body with the &lt;mcdataInfo&gt; element containing the &lt;mcdata-Params&gt; element with the &lt;anyExt&gt; element an &lt;pre-established-session-ind&gt; element set to a value of "true";</w:t>
      </w:r>
    </w:p>
    <w:p w14:paraId="62ACC370" w14:textId="77777777" w:rsidR="00296E35" w:rsidRPr="001C0FC4" w:rsidRDefault="00296E35" w:rsidP="00296E35">
      <w:pPr>
        <w:pStyle w:val="B1"/>
      </w:pPr>
      <w:r w:rsidRPr="001C0FC4">
        <w:t>10)</w:t>
      </w:r>
      <w:r w:rsidRPr="001C0FC4">
        <w:tab/>
        <w:t>shall include an SDP offer according to 3GPP TS 24.229 [5] with the clarifications given in subclause 18.3.1.1, and include ICE candidates in the SDP offer as per IETF RFC 5245 [50]; and</w:t>
      </w:r>
    </w:p>
    <w:p w14:paraId="18D27F39" w14:textId="77777777" w:rsidR="00296E35" w:rsidRPr="001C0FC4" w:rsidRDefault="00296E35" w:rsidP="00296E35">
      <w:pPr>
        <w:pStyle w:val="B1"/>
      </w:pPr>
      <w:r w:rsidRPr="001C0FC4">
        <w:t>11)</w:t>
      </w:r>
      <w:r w:rsidRPr="001C0FC4">
        <w:tab/>
        <w:t>shall send the SIP INVITE request according to 3GPP TS 24.229 [5].</w:t>
      </w:r>
    </w:p>
    <w:p w14:paraId="5E6777E2" w14:textId="77777777" w:rsidR="00296E35" w:rsidRPr="001C0FC4" w:rsidRDefault="00296E35" w:rsidP="00296E35">
      <w:r w:rsidRPr="001C0FC4">
        <w:t>Upon receiving a SIP 2xx response to the SIP INVITE request the MCData client:</w:t>
      </w:r>
    </w:p>
    <w:p w14:paraId="426F128F" w14:textId="77777777" w:rsidR="00296E35" w:rsidRPr="001C0FC4" w:rsidRDefault="00296E35" w:rsidP="00296E35">
      <w:pPr>
        <w:pStyle w:val="B1"/>
      </w:pPr>
      <w:r w:rsidRPr="001C0FC4">
        <w:t>1)</w:t>
      </w:r>
      <w:r w:rsidRPr="001C0FC4">
        <w:tab/>
        <w:t>shall interact with the media plane as specified in 3GPP TS 24.582 [15].</w:t>
      </w:r>
    </w:p>
    <w:p w14:paraId="3A27E2A6" w14:textId="77777777" w:rsidR="00296E35" w:rsidRPr="001C0FC4" w:rsidRDefault="00296E35" w:rsidP="00296E35">
      <w:r w:rsidRPr="001C0FC4">
        <w:t>[TS 24.282, clause 18.3.3.1.1]</w:t>
      </w:r>
    </w:p>
    <w:p w14:paraId="272EC6F5" w14:textId="77777777" w:rsidR="00296E35" w:rsidRPr="001C0FC4" w:rsidRDefault="00296E35" w:rsidP="00296E35">
      <w:pPr>
        <w:pStyle w:val="NO"/>
      </w:pPr>
      <w:r w:rsidRPr="001C0FC4">
        <w:t>NOTE:</w:t>
      </w:r>
      <w:r w:rsidRPr="001C0FC4">
        <w:tab/>
        <w:t>The MCData client needs to be prepared to release the pre-established session when receiving a SIP BYE request generated by the SIP core (e.g. due to network release of media plane resources).</w:t>
      </w:r>
    </w:p>
    <w:p w14:paraId="489377E0" w14:textId="77777777" w:rsidR="00296E35" w:rsidRPr="001C0FC4" w:rsidRDefault="00296E35" w:rsidP="00296E35">
      <w:r w:rsidRPr="001C0FC4">
        <w:t>When a MCData client needs to release a pre-established session as created in subclause 18.3.2, the MCData client shall perform the procedure as described in subclause 13.2.2.2.2.1.</w:t>
      </w:r>
    </w:p>
    <w:p w14:paraId="5C6AA22B" w14:textId="77777777" w:rsidR="00296E35" w:rsidRPr="001C0FC4" w:rsidRDefault="00296E35" w:rsidP="00296E35">
      <w:r w:rsidRPr="001C0FC4">
        <w:t>[TS 24.282, clause 18.3.3.1.2</w:t>
      </w:r>
    </w:p>
    <w:p w14:paraId="01DC24A4" w14:textId="77777777" w:rsidR="00296E35" w:rsidRPr="001C0FC4" w:rsidRDefault="00296E35" w:rsidP="00296E35">
      <w:r w:rsidRPr="001C0FC4">
        <w:t>Upon receiving a SIP BYE request from the participating MCData function within a pre-established session the MCData client shall check whether there are any MCData sessions using the pre-established session, and:</w:t>
      </w:r>
    </w:p>
    <w:p w14:paraId="757652F5" w14:textId="77777777" w:rsidR="00296E35" w:rsidRPr="001C0FC4" w:rsidRDefault="00296E35" w:rsidP="00296E35">
      <w:pPr>
        <w:pStyle w:val="B1"/>
      </w:pPr>
      <w:r w:rsidRPr="001C0FC4">
        <w:t>1)</w:t>
      </w:r>
      <w:r w:rsidRPr="001C0FC4">
        <w:tab/>
        <w:t>if there is an established MCData session then the MCData client shall remove the MCData client from the MCData session by performing the procedures for session release for each MCData session as specified in 3GPP TS 24.582 [15]; and</w:t>
      </w:r>
    </w:p>
    <w:p w14:paraId="575987BA" w14:textId="77777777" w:rsidR="00296E35" w:rsidRPr="001C0FC4" w:rsidRDefault="00296E35" w:rsidP="00296E35">
      <w:pPr>
        <w:pStyle w:val="B1"/>
      </w:pPr>
      <w:r w:rsidRPr="001C0FC4">
        <w:t>2)</w:t>
      </w:r>
      <w:r w:rsidRPr="001C0FC4">
        <w:tab/>
        <w:t>if there is no MCData session using the pre-established session, then the MCData client shall follow the procedure described in subclause </w:t>
      </w:r>
      <w:r w:rsidRPr="001C0FC4">
        <w:rPr>
          <w:rFonts w:eastAsia="Malgun Gothic"/>
        </w:rPr>
        <w:t>13.2.3.2.2.</w:t>
      </w:r>
    </w:p>
    <w:p w14:paraId="20B8CBC1" w14:textId="77777777" w:rsidR="00296E35" w:rsidRPr="001C0FC4" w:rsidRDefault="00296E35" w:rsidP="00296E35">
      <w:pPr>
        <w:pStyle w:val="H6"/>
      </w:pPr>
      <w:r w:rsidRPr="001C0FC4">
        <w:t>5.5.3</w:t>
      </w:r>
      <w:r w:rsidRPr="001C0FC4">
        <w:tab/>
        <w:t>Test description</w:t>
      </w:r>
    </w:p>
    <w:p w14:paraId="6C6D7524" w14:textId="77777777" w:rsidR="00296E35" w:rsidRPr="001C0FC4" w:rsidRDefault="00296E35" w:rsidP="00296E35">
      <w:pPr>
        <w:pStyle w:val="H6"/>
      </w:pPr>
      <w:r w:rsidRPr="001C0FC4">
        <w:t>5.5.3.1</w:t>
      </w:r>
      <w:r w:rsidRPr="001C0FC4">
        <w:tab/>
        <w:t>Pre-test conditions</w:t>
      </w:r>
    </w:p>
    <w:p w14:paraId="3E33D19A" w14:textId="77777777" w:rsidR="00296E35" w:rsidRDefault="00296E35" w:rsidP="00296E35">
      <w:pPr>
        <w:pStyle w:val="H6"/>
      </w:pPr>
      <w:r w:rsidRPr="00102CE5">
        <w:t>Test configuration</w:t>
      </w:r>
      <w:r>
        <w:t>:</w:t>
      </w:r>
    </w:p>
    <w:p w14:paraId="64FCCD98" w14:textId="263DC446" w:rsidR="00296E35" w:rsidRDefault="00296E35" w:rsidP="00296E35">
      <w:pPr>
        <w:pStyle w:val="B1"/>
      </w:pPr>
      <w:r>
        <w:t>-</w:t>
      </w:r>
      <w:r>
        <w:tab/>
        <w:t>Single cell configuration according to TS 37.579-1 [2] clause 5.2.2.2.1.</w:t>
      </w:r>
    </w:p>
    <w:p w14:paraId="51683974" w14:textId="77777777" w:rsidR="00296E35" w:rsidRDefault="00296E35" w:rsidP="00296E35">
      <w:pPr>
        <w:pStyle w:val="H6"/>
      </w:pPr>
      <w:r>
        <w:t>Preamble:</w:t>
      </w:r>
    </w:p>
    <w:p w14:paraId="2670ECEF" w14:textId="42EB878D" w:rsidR="00296E35" w:rsidRDefault="00296E35" w:rsidP="00296E35">
      <w:pPr>
        <w:pStyle w:val="B1"/>
      </w:pPr>
      <w:r>
        <w:t>-</w:t>
      </w:r>
      <w:r>
        <w:tab/>
        <w:t>The UE has performed procedure 'Initial registration' as described in TS 37.579-1 [2] clause 5.4.2.</w:t>
      </w:r>
    </w:p>
    <w:p w14:paraId="553E65D7" w14:textId="77777777" w:rsidR="00296E35" w:rsidRDefault="00296E35" w:rsidP="00296E35">
      <w:pPr>
        <w:pStyle w:val="B1"/>
      </w:pPr>
      <w:r>
        <w:t>-</w:t>
      </w:r>
      <w:r>
        <w:tab/>
      </w:r>
      <w:r w:rsidRPr="000573F5">
        <w:t>UE States at the end of the preamble</w:t>
      </w:r>
      <w:r>
        <w:t>:</w:t>
      </w:r>
    </w:p>
    <w:p w14:paraId="55D5BADA" w14:textId="77777777" w:rsidR="00296E35" w:rsidRDefault="00296E35" w:rsidP="00296E35">
      <w:pPr>
        <w:pStyle w:val="B1"/>
        <w:ind w:left="852"/>
      </w:pPr>
      <w:r>
        <w:t>-</w:t>
      </w:r>
      <w:r>
        <w:tab/>
        <w:t>The UE is in RRC_IDLE state.</w:t>
      </w:r>
    </w:p>
    <w:p w14:paraId="036E1D8F" w14:textId="77777777" w:rsidR="00296E35" w:rsidRDefault="00296E35" w:rsidP="00296E35">
      <w:pPr>
        <w:pStyle w:val="B1"/>
        <w:ind w:left="852"/>
      </w:pPr>
      <w:r>
        <w:t>-</w:t>
      </w:r>
      <w:r>
        <w:tab/>
        <w:t>The client is registered for MCData.</w:t>
      </w:r>
    </w:p>
    <w:p w14:paraId="32709AB1" w14:textId="77777777" w:rsidR="00296E35" w:rsidRPr="001C0FC4" w:rsidRDefault="00296E35" w:rsidP="00296E35">
      <w:pPr>
        <w:pStyle w:val="H6"/>
      </w:pPr>
      <w:r w:rsidRPr="001C0FC4">
        <w:t>5.5.3.2</w:t>
      </w:r>
      <w:r w:rsidRPr="001C0FC4">
        <w:tab/>
        <w:t>Test procedure sequence</w:t>
      </w:r>
    </w:p>
    <w:p w14:paraId="24EB446E" w14:textId="77777777" w:rsidR="00296E35" w:rsidRPr="001C0FC4" w:rsidRDefault="00296E35" w:rsidP="00296E35">
      <w:pPr>
        <w:pStyle w:val="TH"/>
        <w:rPr>
          <w:color w:val="000000"/>
        </w:rPr>
      </w:pPr>
      <w:r w:rsidRPr="001C0FC4">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296E35" w:rsidRPr="001C0FC4" w14:paraId="610851B7" w14:textId="77777777" w:rsidTr="002E3FCC">
        <w:tc>
          <w:tcPr>
            <w:tcW w:w="558" w:type="dxa"/>
            <w:tcBorders>
              <w:top w:val="single" w:sz="4" w:space="0" w:color="auto"/>
              <w:left w:val="single" w:sz="4" w:space="0" w:color="auto"/>
              <w:bottom w:val="nil"/>
              <w:right w:val="single" w:sz="4" w:space="0" w:color="auto"/>
            </w:tcBorders>
            <w:hideMark/>
          </w:tcPr>
          <w:p w14:paraId="70ACF86A" w14:textId="77777777" w:rsidR="00296E35" w:rsidRPr="001C0FC4" w:rsidRDefault="00296E35" w:rsidP="002E3FCC">
            <w:pPr>
              <w:pStyle w:val="TAH"/>
            </w:pPr>
            <w:r w:rsidRPr="001C0FC4">
              <w:t>St</w:t>
            </w:r>
          </w:p>
        </w:tc>
        <w:tc>
          <w:tcPr>
            <w:tcW w:w="4059" w:type="dxa"/>
            <w:tcBorders>
              <w:top w:val="single" w:sz="4" w:space="0" w:color="auto"/>
              <w:left w:val="single" w:sz="4" w:space="0" w:color="auto"/>
              <w:bottom w:val="nil"/>
              <w:right w:val="single" w:sz="4" w:space="0" w:color="auto"/>
            </w:tcBorders>
            <w:hideMark/>
          </w:tcPr>
          <w:p w14:paraId="36C2ED2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10A15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C0AA54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747062" w14:textId="77777777" w:rsidR="00296E35" w:rsidRPr="001C0FC4" w:rsidRDefault="00296E35" w:rsidP="002E3FCC">
            <w:pPr>
              <w:pStyle w:val="TAH"/>
            </w:pPr>
            <w:r w:rsidRPr="001C0FC4">
              <w:t>Verdict</w:t>
            </w:r>
          </w:p>
        </w:tc>
      </w:tr>
      <w:tr w:rsidR="00296E35" w:rsidRPr="001C0FC4" w14:paraId="25C25DEB" w14:textId="77777777" w:rsidTr="002E3FCC">
        <w:tc>
          <w:tcPr>
            <w:tcW w:w="558" w:type="dxa"/>
            <w:tcBorders>
              <w:top w:val="nil"/>
              <w:left w:val="single" w:sz="4" w:space="0" w:color="auto"/>
              <w:bottom w:val="single" w:sz="4" w:space="0" w:color="auto"/>
              <w:right w:val="single" w:sz="4" w:space="0" w:color="auto"/>
            </w:tcBorders>
          </w:tcPr>
          <w:p w14:paraId="1733CBE6" w14:textId="77777777" w:rsidR="00296E35" w:rsidRPr="001C0FC4" w:rsidRDefault="00296E35" w:rsidP="002E3FCC">
            <w:pPr>
              <w:pStyle w:val="TAH"/>
            </w:pPr>
          </w:p>
        </w:tc>
        <w:tc>
          <w:tcPr>
            <w:tcW w:w="4059" w:type="dxa"/>
            <w:tcBorders>
              <w:top w:val="nil"/>
              <w:left w:val="single" w:sz="4" w:space="0" w:color="auto"/>
              <w:bottom w:val="single" w:sz="4" w:space="0" w:color="auto"/>
              <w:right w:val="single" w:sz="4" w:space="0" w:color="auto"/>
            </w:tcBorders>
          </w:tcPr>
          <w:p w14:paraId="3921F80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358E64"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CA48EB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003A3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6AAE93B" w14:textId="77777777" w:rsidR="00296E35" w:rsidRPr="001C0FC4" w:rsidRDefault="00296E35" w:rsidP="002E3FCC">
            <w:pPr>
              <w:pStyle w:val="TAH"/>
            </w:pPr>
          </w:p>
        </w:tc>
      </w:tr>
      <w:tr w:rsidR="00296E35" w:rsidRPr="001C0FC4" w14:paraId="5367A5D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2C99BFE9" w14:textId="77777777" w:rsidR="00296E35" w:rsidRPr="001C0FC4" w:rsidRDefault="00296E35" w:rsidP="002E3FCC">
            <w:pPr>
              <w:pStyle w:val="TAC"/>
            </w:pPr>
            <w:r w:rsidRPr="001C0FC4">
              <w:t>1</w:t>
            </w:r>
          </w:p>
        </w:tc>
        <w:tc>
          <w:tcPr>
            <w:tcW w:w="4059" w:type="dxa"/>
            <w:tcBorders>
              <w:top w:val="single" w:sz="4" w:space="0" w:color="auto"/>
              <w:left w:val="single" w:sz="4" w:space="0" w:color="auto"/>
              <w:bottom w:val="single" w:sz="4" w:space="0" w:color="auto"/>
              <w:right w:val="single" w:sz="4" w:space="0" w:color="auto"/>
            </w:tcBorders>
            <w:hideMark/>
          </w:tcPr>
          <w:p w14:paraId="216428AF" w14:textId="77777777" w:rsidR="00296E35" w:rsidRPr="001C0FC4" w:rsidRDefault="00296E35" w:rsidP="002E3FCC">
            <w:pPr>
              <w:pStyle w:val="TAL"/>
            </w:pPr>
            <w:r w:rsidRPr="001C0FC4">
              <w:t>Make the UE (MCData client) initiate establishment of a pre-established session for MCData SDS communication.</w:t>
            </w:r>
          </w:p>
          <w:p w14:paraId="1A798FA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488B7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F3E4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88E4D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BFC14E" w14:textId="77777777" w:rsidR="00296E35" w:rsidRPr="001C0FC4" w:rsidRDefault="00296E35" w:rsidP="002E3FCC">
            <w:pPr>
              <w:pStyle w:val="TAC"/>
            </w:pPr>
            <w:r w:rsidRPr="001C0FC4">
              <w:t>-</w:t>
            </w:r>
          </w:p>
        </w:tc>
      </w:tr>
      <w:tr w:rsidR="00296E35" w:rsidRPr="001C0FC4" w14:paraId="326D9E7C"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4A517D59" w14:textId="77777777" w:rsidR="00296E35" w:rsidRPr="001C0FC4" w:rsidRDefault="00296E35" w:rsidP="002E3FCC">
            <w:pPr>
              <w:pStyle w:val="TAC"/>
            </w:pPr>
            <w:r w:rsidRPr="001C0FC4">
              <w:t>2</w:t>
            </w:r>
          </w:p>
        </w:tc>
        <w:tc>
          <w:tcPr>
            <w:tcW w:w="4059" w:type="dxa"/>
            <w:tcBorders>
              <w:top w:val="single" w:sz="4" w:space="0" w:color="auto"/>
              <w:left w:val="single" w:sz="4" w:space="0" w:color="auto"/>
              <w:bottom w:val="single" w:sz="4" w:space="0" w:color="auto"/>
              <w:right w:val="single" w:sz="4" w:space="0" w:color="auto"/>
            </w:tcBorders>
            <w:hideMark/>
          </w:tcPr>
          <w:p w14:paraId="3342962D" w14:textId="2AA2CA12" w:rsidR="00296E35" w:rsidRPr="001C0FC4" w:rsidRDefault="00296E35" w:rsidP="002E3FCC">
            <w:pPr>
              <w:pStyle w:val="TAL"/>
            </w:pPr>
            <w:r w:rsidRPr="001C0FC4">
              <w:t>Check: Does the UE (MCData client)</w:t>
            </w:r>
            <w:r w:rsidRPr="001C0FC4">
              <w:rPr>
                <w:rFonts w:eastAsia="Calibri"/>
                <w:lang w:eastAsia="ko-KR"/>
              </w:rPr>
              <w:t xml:space="preserve"> correctly perform procedure '</w:t>
            </w:r>
            <w:r w:rsidRPr="001C0FC4">
              <w:t xml:space="preserve">MCX pre-established session establishment' as described in TS </w:t>
            </w:r>
            <w:r>
              <w:t>37.579</w:t>
            </w:r>
            <w:r w:rsidRPr="001C0FC4">
              <w:t xml:space="preserve">-1 [2] Table </w:t>
            </w:r>
            <w:r w:rsidRPr="001C0FC4">
              <w:rPr>
                <w:bCs/>
              </w:rPr>
              <w:t>5.3.3.3-1</w:t>
            </w:r>
            <w:r w:rsidRPr="001C0FC4">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C8803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07C0C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C115A"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B268DD" w14:textId="77777777" w:rsidR="00296E35" w:rsidRPr="001C0FC4" w:rsidRDefault="00296E35" w:rsidP="002E3FCC">
            <w:pPr>
              <w:pStyle w:val="TAC"/>
            </w:pPr>
            <w:r w:rsidRPr="001C0FC4">
              <w:t>P</w:t>
            </w:r>
          </w:p>
        </w:tc>
      </w:tr>
      <w:tr w:rsidR="00296E35" w:rsidRPr="001C0FC4" w14:paraId="23E0BB9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3265B75E" w14:textId="77777777" w:rsidR="00296E35" w:rsidRPr="001C0FC4" w:rsidRDefault="00296E35" w:rsidP="002E3FCC">
            <w:pPr>
              <w:pStyle w:val="TAC"/>
            </w:pPr>
            <w:r w:rsidRPr="001C0FC4">
              <w:t>3</w:t>
            </w:r>
          </w:p>
        </w:tc>
        <w:tc>
          <w:tcPr>
            <w:tcW w:w="4059" w:type="dxa"/>
            <w:tcBorders>
              <w:top w:val="single" w:sz="4" w:space="0" w:color="auto"/>
              <w:left w:val="single" w:sz="4" w:space="0" w:color="auto"/>
              <w:bottom w:val="single" w:sz="4" w:space="0" w:color="auto"/>
              <w:right w:val="single" w:sz="4" w:space="0" w:color="auto"/>
            </w:tcBorders>
            <w:hideMark/>
          </w:tcPr>
          <w:p w14:paraId="03384D18" w14:textId="77777777" w:rsidR="00296E35" w:rsidRPr="001C0FC4" w:rsidRDefault="00296E35" w:rsidP="002E3FCC">
            <w:pPr>
              <w:pStyle w:val="TAL"/>
            </w:pPr>
            <w:r w:rsidRPr="001C0FC4">
              <w:t>Make the UE (MCData client) release the pre-established session.</w:t>
            </w:r>
          </w:p>
          <w:p w14:paraId="21F2512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214C2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7310A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523E5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32D81FE" w14:textId="77777777" w:rsidR="00296E35" w:rsidRPr="001C0FC4" w:rsidRDefault="00296E35" w:rsidP="002E3FCC">
            <w:pPr>
              <w:pStyle w:val="TAC"/>
            </w:pPr>
            <w:r w:rsidRPr="001C0FC4">
              <w:t>-</w:t>
            </w:r>
          </w:p>
        </w:tc>
      </w:tr>
      <w:tr w:rsidR="00296E35" w:rsidRPr="001C0FC4" w14:paraId="3B8546FF"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7F88C91F" w14:textId="77777777" w:rsidR="00296E35" w:rsidRPr="001C0FC4" w:rsidRDefault="00296E35" w:rsidP="002E3FCC">
            <w:pPr>
              <w:pStyle w:val="TAC"/>
            </w:pPr>
            <w:r w:rsidRPr="001C0FC4">
              <w:t>4</w:t>
            </w:r>
          </w:p>
        </w:tc>
        <w:tc>
          <w:tcPr>
            <w:tcW w:w="4059" w:type="dxa"/>
            <w:tcBorders>
              <w:top w:val="single" w:sz="4" w:space="0" w:color="auto"/>
              <w:left w:val="single" w:sz="4" w:space="0" w:color="auto"/>
              <w:bottom w:val="single" w:sz="4" w:space="0" w:color="auto"/>
              <w:right w:val="single" w:sz="4" w:space="0" w:color="auto"/>
            </w:tcBorders>
            <w:hideMark/>
          </w:tcPr>
          <w:p w14:paraId="3D98987B" w14:textId="18F844E7" w:rsidR="00296E35" w:rsidRPr="001C0FC4" w:rsidRDefault="00296E35" w:rsidP="002E3FCC">
            <w:pPr>
              <w:pStyle w:val="TAL"/>
            </w:pPr>
            <w:r w:rsidRPr="001C0FC4">
              <w:t xml:space="preserve">Check: Does the UE (MCData client) correctly perform procedure 'MCX CO call release' as described in TS </w:t>
            </w:r>
            <w:r>
              <w:t>37.579</w:t>
            </w:r>
            <w:r w:rsidRPr="001C0FC4">
              <w:t>-1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221E88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54D9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25C1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6FC27E" w14:textId="77777777" w:rsidR="00296E35" w:rsidRPr="001C0FC4" w:rsidRDefault="00296E35" w:rsidP="002E3FCC">
            <w:pPr>
              <w:pStyle w:val="TAC"/>
            </w:pPr>
            <w:r w:rsidRPr="001C0FC4">
              <w:t>P</w:t>
            </w:r>
          </w:p>
        </w:tc>
      </w:tr>
      <w:tr w:rsidR="00296E35" w:rsidRPr="001C0FC4" w14:paraId="765652E8"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03017BB5" w14:textId="77777777" w:rsidR="00296E35" w:rsidRPr="001C0FC4" w:rsidRDefault="00296E35" w:rsidP="002E3FCC">
            <w:pPr>
              <w:pStyle w:val="TAC"/>
            </w:pPr>
            <w:r w:rsidRPr="001C0FC4">
              <w:t>5</w:t>
            </w:r>
          </w:p>
        </w:tc>
        <w:tc>
          <w:tcPr>
            <w:tcW w:w="4059" w:type="dxa"/>
            <w:tcBorders>
              <w:top w:val="single" w:sz="4" w:space="0" w:color="auto"/>
              <w:left w:val="single" w:sz="4" w:space="0" w:color="auto"/>
              <w:bottom w:val="single" w:sz="4" w:space="0" w:color="auto"/>
              <w:right w:val="single" w:sz="4" w:space="0" w:color="auto"/>
            </w:tcBorders>
            <w:hideMark/>
          </w:tcPr>
          <w:p w14:paraId="6AF384C6" w14:textId="77777777" w:rsidR="00296E35" w:rsidRPr="001C0FC4" w:rsidRDefault="00296E35" w:rsidP="002E3FCC">
            <w:pPr>
              <w:pStyle w:val="TAL"/>
            </w:pPr>
            <w:r w:rsidRPr="001C0FC4">
              <w:t>Make the UE (MCData client) initiate establishment of a pre-established session for MCData SDS communication.</w:t>
            </w:r>
          </w:p>
          <w:p w14:paraId="1B399EB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8A83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5DD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7B5EB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EE3AE6" w14:textId="77777777" w:rsidR="00296E35" w:rsidRPr="001C0FC4" w:rsidRDefault="00296E35" w:rsidP="002E3FCC">
            <w:pPr>
              <w:pStyle w:val="TAC"/>
            </w:pPr>
            <w:r w:rsidRPr="001C0FC4">
              <w:t>-</w:t>
            </w:r>
          </w:p>
        </w:tc>
      </w:tr>
      <w:tr w:rsidR="00296E35" w:rsidRPr="001C0FC4" w14:paraId="14CCD451"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68B787D0" w14:textId="77777777" w:rsidR="00296E35" w:rsidRPr="001C0FC4" w:rsidRDefault="00296E35" w:rsidP="002E3FCC">
            <w:pPr>
              <w:pStyle w:val="TAC"/>
            </w:pPr>
            <w:r w:rsidRPr="001C0FC4">
              <w:t>6</w:t>
            </w:r>
          </w:p>
        </w:tc>
        <w:tc>
          <w:tcPr>
            <w:tcW w:w="4059" w:type="dxa"/>
            <w:tcBorders>
              <w:top w:val="single" w:sz="4" w:space="0" w:color="auto"/>
              <w:left w:val="single" w:sz="4" w:space="0" w:color="auto"/>
              <w:bottom w:val="single" w:sz="4" w:space="0" w:color="auto"/>
              <w:right w:val="single" w:sz="4" w:space="0" w:color="auto"/>
            </w:tcBorders>
            <w:hideMark/>
          </w:tcPr>
          <w:p w14:paraId="63E22860" w14:textId="2370B9FC" w:rsidR="00296E35" w:rsidRPr="001C0FC4" w:rsidRDefault="00296E35" w:rsidP="002E3FCC">
            <w:pPr>
              <w:pStyle w:val="TAL"/>
            </w:pPr>
            <w:r w:rsidRPr="001C0FC4">
              <w:rPr>
                <w:rFonts w:eastAsia="Calibri"/>
                <w:lang w:eastAsia="ko-KR"/>
              </w:rPr>
              <w:t>Procedure '</w:t>
            </w:r>
            <w:r w:rsidRPr="001C0FC4">
              <w:t xml:space="preserve">MCX pre-established session establishment' as described in TS </w:t>
            </w:r>
            <w:r>
              <w:t>37.579</w:t>
            </w:r>
            <w:r w:rsidRPr="001C0FC4">
              <w:t xml:space="preserve">-1 [2] Table </w:t>
            </w:r>
            <w:r w:rsidRPr="001C0FC4">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7633E7B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CD5C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B146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ED39BC" w14:textId="77777777" w:rsidR="00296E35" w:rsidRPr="001C0FC4" w:rsidRDefault="00296E35" w:rsidP="002E3FCC">
            <w:pPr>
              <w:pStyle w:val="TAC"/>
            </w:pPr>
            <w:r w:rsidRPr="001C0FC4">
              <w:t>-</w:t>
            </w:r>
          </w:p>
        </w:tc>
      </w:tr>
      <w:tr w:rsidR="00296E35" w:rsidRPr="001C0FC4" w14:paraId="6D940A2E"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10F9D3F0" w14:textId="77777777" w:rsidR="00296E35" w:rsidRPr="001C0FC4" w:rsidRDefault="00296E35" w:rsidP="002E3FCC">
            <w:pPr>
              <w:pStyle w:val="TAC"/>
            </w:pPr>
            <w:r w:rsidRPr="001C0FC4">
              <w:t>7</w:t>
            </w:r>
          </w:p>
        </w:tc>
        <w:tc>
          <w:tcPr>
            <w:tcW w:w="4059" w:type="dxa"/>
            <w:tcBorders>
              <w:top w:val="single" w:sz="4" w:space="0" w:color="auto"/>
              <w:left w:val="single" w:sz="4" w:space="0" w:color="auto"/>
              <w:bottom w:val="single" w:sz="4" w:space="0" w:color="auto"/>
              <w:right w:val="single" w:sz="4" w:space="0" w:color="auto"/>
            </w:tcBorders>
            <w:hideMark/>
          </w:tcPr>
          <w:p w14:paraId="5B444D9E" w14:textId="1036D06B" w:rsidR="00296E35" w:rsidRPr="001C0FC4" w:rsidRDefault="00296E35" w:rsidP="002E3FCC">
            <w:pPr>
              <w:pStyle w:val="TAL"/>
            </w:pPr>
            <w:r w:rsidRPr="001C0FC4">
              <w:rPr>
                <w:rFonts w:eastAsia="Calibri"/>
              </w:rPr>
              <w:t>Check: Does the UE (MCData client) correctly perform procedure '</w:t>
            </w:r>
            <w:r w:rsidRPr="001C0FC4">
              <w:t xml:space="preserve">MCX CT call release' </w:t>
            </w:r>
            <w:r w:rsidRPr="001C0FC4">
              <w:rPr>
                <w:rFonts w:eastAsia="Calibri"/>
              </w:rPr>
              <w:t xml:space="preserve">as described in </w:t>
            </w:r>
            <w:r w:rsidRPr="001C0FC4">
              <w:t xml:space="preserve">TS </w:t>
            </w:r>
            <w:r>
              <w:t>37.579</w:t>
            </w:r>
            <w:r w:rsidRPr="001C0FC4">
              <w:t>-1 [2] Table 5.3.12.3-1</w:t>
            </w:r>
            <w:r w:rsidRPr="001C0FC4">
              <w:rPr>
                <w:bCs/>
              </w:rPr>
              <w:t xml:space="preserve"> to release the pre-established session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6627F6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BED7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54B8F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448F2B6" w14:textId="77777777" w:rsidR="00296E35" w:rsidRPr="001C0FC4" w:rsidRDefault="00296E35" w:rsidP="002E3FCC">
            <w:pPr>
              <w:pStyle w:val="TAC"/>
            </w:pPr>
            <w:r w:rsidRPr="001C0FC4">
              <w:t>P</w:t>
            </w:r>
          </w:p>
        </w:tc>
      </w:tr>
      <w:tr w:rsidR="00296E35" w:rsidRPr="001C0FC4" w14:paraId="2C087CF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3576D49" w14:textId="77777777" w:rsidR="00296E35" w:rsidRPr="001C0FC4" w:rsidRDefault="00296E35" w:rsidP="002E3FCC">
            <w:pPr>
              <w:pStyle w:val="TAN"/>
            </w:pPr>
            <w:r w:rsidRPr="001C0FC4">
              <w:t>NOTE 1: This is expected to be done via a suitable implementation dependent MMI.</w:t>
            </w:r>
          </w:p>
        </w:tc>
      </w:tr>
    </w:tbl>
    <w:p w14:paraId="5CAFA5DD" w14:textId="77777777" w:rsidR="00296E35" w:rsidRPr="001C0FC4" w:rsidRDefault="00296E35" w:rsidP="00296E35"/>
    <w:p w14:paraId="597AF2B7" w14:textId="77777777" w:rsidR="00296E35" w:rsidRPr="001C0FC4" w:rsidRDefault="00296E35" w:rsidP="00296E35">
      <w:pPr>
        <w:pStyle w:val="H6"/>
      </w:pPr>
      <w:r w:rsidRPr="001C0FC4">
        <w:t>5.5.3.3</w:t>
      </w:r>
      <w:r w:rsidRPr="001C0FC4">
        <w:tab/>
        <w:t>Specific message contents</w:t>
      </w:r>
    </w:p>
    <w:p w14:paraId="5CBE31BE" w14:textId="1E3C1F47" w:rsidR="00296E35" w:rsidRPr="001C0FC4" w:rsidRDefault="00296E35" w:rsidP="00296E35">
      <w:pPr>
        <w:pStyle w:val="TH"/>
      </w:pPr>
      <w:r w:rsidRPr="001C0FC4">
        <w:t>Table 5.5.3.3-1: SIP BYE from the UE (step 4, Table 5.5.3.2-1;</w:t>
      </w:r>
      <w:r w:rsidRPr="001C0FC4">
        <w:br/>
        <w:t xml:space="preserve">step 1, TS </w:t>
      </w:r>
      <w:r>
        <w:t>37.579</w:t>
      </w:r>
      <w:r w:rsidRPr="001C0FC4">
        <w:t>-1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73CE3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872902" w14:textId="2D563AED" w:rsidR="00296E35" w:rsidRPr="001C0FC4" w:rsidRDefault="00296E35" w:rsidP="002E3FCC">
            <w:pPr>
              <w:pStyle w:val="TAL"/>
            </w:pPr>
            <w:r w:rsidRPr="001C0FC4">
              <w:t xml:space="preserve">Derivation Path: TS </w:t>
            </w:r>
            <w:r>
              <w:t>37.579</w:t>
            </w:r>
            <w:r w:rsidRPr="001C0FC4">
              <w:t>-1 [2], Table 5.5.2.2.1-1</w:t>
            </w:r>
          </w:p>
        </w:tc>
      </w:tr>
      <w:tr w:rsidR="00296E35" w:rsidRPr="001C0FC4" w14:paraId="43D366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E4310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3ABBA8"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E3DE02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6CCA330"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039D47AD" w14:textId="77777777" w:rsidR="00296E35" w:rsidRPr="001C0FC4" w:rsidRDefault="00296E35" w:rsidP="002E3FCC">
            <w:pPr>
              <w:pStyle w:val="TAH"/>
            </w:pPr>
            <w:r w:rsidRPr="001C0FC4">
              <w:t>Condition</w:t>
            </w:r>
          </w:p>
        </w:tc>
      </w:tr>
      <w:tr w:rsidR="00296E35" w:rsidRPr="001C0FC4" w14:paraId="4C332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02C9C0"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26028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FE8E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A346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C13C4C" w14:textId="77777777" w:rsidR="00296E35" w:rsidRPr="001C0FC4" w:rsidRDefault="00296E35" w:rsidP="002E3FCC">
            <w:pPr>
              <w:pStyle w:val="TAL"/>
            </w:pPr>
          </w:p>
        </w:tc>
      </w:tr>
      <w:tr w:rsidR="00296E35" w:rsidRPr="001C0FC4" w14:paraId="1E0864E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CFC85"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44605B93"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3FA5E766"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5AAB1B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492474" w14:textId="77777777" w:rsidR="00296E35" w:rsidRPr="001C0FC4" w:rsidRDefault="00296E35" w:rsidP="002E3FCC">
            <w:pPr>
              <w:pStyle w:val="TAL"/>
            </w:pPr>
          </w:p>
        </w:tc>
      </w:tr>
    </w:tbl>
    <w:p w14:paraId="43131DEC" w14:textId="77777777" w:rsidR="00296E35" w:rsidRPr="001C0FC4" w:rsidRDefault="00296E35" w:rsidP="00296E35"/>
    <w:p w14:paraId="4F6FCF2F" w14:textId="2E9238D4" w:rsidR="00296E35" w:rsidRPr="001C0FC4" w:rsidRDefault="00296E35" w:rsidP="00296E35">
      <w:pPr>
        <w:pStyle w:val="TH"/>
      </w:pPr>
      <w:r w:rsidRPr="001C0FC4">
        <w:t>Table 5.5.3.3-2: SIP BYE from the SS (step 7, Table 5.5.3.2-1;</w:t>
      </w:r>
      <w:r w:rsidRPr="001C0FC4">
        <w:br/>
        <w:t xml:space="preserve">step 1, TS </w:t>
      </w:r>
      <w:r>
        <w:t>37.579</w:t>
      </w:r>
      <w:r w:rsidRPr="001C0FC4">
        <w:t>-1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EEFF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F6C1FDC" w14:textId="6647BDDE" w:rsidR="00296E35" w:rsidRPr="001C0FC4" w:rsidRDefault="00296E35" w:rsidP="002E3FCC">
            <w:pPr>
              <w:pStyle w:val="TAL"/>
            </w:pPr>
            <w:r w:rsidRPr="001C0FC4">
              <w:t xml:space="preserve">Derivation Path: TS </w:t>
            </w:r>
            <w:r>
              <w:t>37.579</w:t>
            </w:r>
            <w:r w:rsidRPr="001C0FC4">
              <w:t>-1 [2], Table 5.5.2.2.2-1</w:t>
            </w:r>
          </w:p>
        </w:tc>
      </w:tr>
      <w:tr w:rsidR="00296E35" w:rsidRPr="001C0FC4" w14:paraId="7CACF3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18EE03"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6FB8A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60C27D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B61A4B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BF90E78" w14:textId="77777777" w:rsidR="00296E35" w:rsidRPr="001C0FC4" w:rsidRDefault="00296E35" w:rsidP="002E3FCC">
            <w:pPr>
              <w:pStyle w:val="TAH"/>
            </w:pPr>
            <w:r w:rsidRPr="001C0FC4">
              <w:t>Condition</w:t>
            </w:r>
          </w:p>
        </w:tc>
      </w:tr>
      <w:tr w:rsidR="00296E35" w:rsidRPr="001C0FC4" w14:paraId="14FB3DD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046529"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4DA99C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1F2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1A9B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D3B609" w14:textId="77777777" w:rsidR="00296E35" w:rsidRPr="001C0FC4" w:rsidRDefault="00296E35" w:rsidP="002E3FCC">
            <w:pPr>
              <w:pStyle w:val="TAL"/>
            </w:pPr>
          </w:p>
        </w:tc>
      </w:tr>
      <w:tr w:rsidR="00296E35" w:rsidRPr="001C0FC4" w14:paraId="4E018C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80B216"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53C99F5"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70EB2D09"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92B94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F5711E" w14:textId="77777777" w:rsidR="00296E35" w:rsidRPr="001C0FC4" w:rsidRDefault="00296E35" w:rsidP="002E3FCC">
            <w:pPr>
              <w:pStyle w:val="TAL"/>
            </w:pPr>
          </w:p>
        </w:tc>
      </w:tr>
    </w:tbl>
    <w:p w14:paraId="2C65B33F" w14:textId="77777777" w:rsidR="00296E35" w:rsidRPr="001C0FC4" w:rsidRDefault="00296E35" w:rsidP="00296E35"/>
    <w:p w14:paraId="549A5565" w14:textId="77777777" w:rsidR="00296E35" w:rsidRPr="001C0FC4" w:rsidRDefault="00296E35" w:rsidP="00296E35">
      <w:pPr>
        <w:keepNext/>
        <w:keepLines/>
        <w:spacing w:before="180"/>
        <w:ind w:left="1134" w:hanging="1134"/>
        <w:outlineLvl w:val="1"/>
        <w:rPr>
          <w:rFonts w:ascii="Arial" w:hAnsi="Arial"/>
          <w:sz w:val="32"/>
        </w:rPr>
      </w:pPr>
      <w:r w:rsidRPr="001C0FC4">
        <w:rPr>
          <w:rFonts w:ascii="Arial" w:hAnsi="Arial"/>
          <w:sz w:val="32"/>
        </w:rPr>
        <w:t>5.6</w:t>
      </w:r>
      <w:r w:rsidRPr="001C0FC4">
        <w:rPr>
          <w:rFonts w:ascii="Arial" w:hAnsi="Arial"/>
          <w:sz w:val="32"/>
        </w:rPr>
        <w:tab/>
        <w:t>Configuration / Download CSK</w:t>
      </w:r>
    </w:p>
    <w:p w14:paraId="3FCAF7E8" w14:textId="77777777" w:rsidR="00296E35" w:rsidRPr="001C0FC4" w:rsidRDefault="00296E35" w:rsidP="00296E35">
      <w:pPr>
        <w:pStyle w:val="H6"/>
      </w:pPr>
      <w:r w:rsidRPr="001C0FC4">
        <w:t>5.6.1</w:t>
      </w:r>
      <w:r w:rsidRPr="001C0FC4">
        <w:tab/>
        <w:t>Test Purpose (TP)</w:t>
      </w:r>
    </w:p>
    <w:p w14:paraId="68954E8E" w14:textId="77777777" w:rsidR="00296E35" w:rsidRPr="001C0FC4" w:rsidRDefault="00296E35" w:rsidP="00296E35">
      <w:pPr>
        <w:pStyle w:val="H6"/>
      </w:pPr>
      <w:r w:rsidRPr="001C0FC4">
        <w:t>(1)</w:t>
      </w:r>
    </w:p>
    <w:p w14:paraId="42F37E2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23C16A2" w14:textId="77777777" w:rsidR="00296E35" w:rsidRPr="001C0FC4" w:rsidRDefault="00296E35" w:rsidP="00296E35">
      <w:pPr>
        <w:pStyle w:val="PL"/>
      </w:pPr>
      <w:r w:rsidRPr="001C0FC4">
        <w:t>ensure that {</w:t>
      </w:r>
    </w:p>
    <w:p w14:paraId="263D049E" w14:textId="77777777" w:rsidR="00296E35" w:rsidRPr="001C0FC4" w:rsidRDefault="00296E35" w:rsidP="00296E35">
      <w:pPr>
        <w:pStyle w:val="PL"/>
      </w:pPr>
      <w:r w:rsidRPr="001C0FC4">
        <w:t xml:space="preserve">  </w:t>
      </w:r>
      <w:r w:rsidRPr="001C0FC4">
        <w:rPr>
          <w:b/>
        </w:rPr>
        <w:t>when</w:t>
      </w:r>
      <w:r w:rsidRPr="001C0FC4">
        <w:t xml:space="preserve"> { MCData Client receives a CSK key download message via a SIP MESSAGE message }</w:t>
      </w:r>
    </w:p>
    <w:p w14:paraId="0DE6EAF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and replaces the existing CSK and CSK-ID associated with the participating MCData function </w:t>
      </w:r>
      <w:r w:rsidRPr="001C0FC4">
        <w:rPr>
          <w:b/>
          <w:bCs/>
        </w:rPr>
        <w:t>and</w:t>
      </w:r>
      <w:r w:rsidRPr="001C0FC4">
        <w:t xml:space="preserve"> uses the new CSK information with a SIP MESSAGE message when prompted to initiate a call }</w:t>
      </w:r>
    </w:p>
    <w:p w14:paraId="6ED160E5" w14:textId="77777777" w:rsidR="00296E35" w:rsidRPr="001C0FC4" w:rsidRDefault="00296E35" w:rsidP="00296E35">
      <w:pPr>
        <w:pStyle w:val="PL"/>
      </w:pPr>
      <w:r w:rsidRPr="001C0FC4">
        <w:t xml:space="preserve">            }</w:t>
      </w:r>
    </w:p>
    <w:p w14:paraId="717F167E" w14:textId="77777777" w:rsidR="00296E35" w:rsidRPr="001C0FC4" w:rsidRDefault="00296E35" w:rsidP="00296E35">
      <w:pPr>
        <w:pStyle w:val="PL"/>
      </w:pPr>
    </w:p>
    <w:p w14:paraId="338ECFCB" w14:textId="77777777" w:rsidR="00296E35" w:rsidRPr="001C0FC4" w:rsidRDefault="00296E35" w:rsidP="00296E35">
      <w:pPr>
        <w:pStyle w:val="H6"/>
      </w:pPr>
      <w:r w:rsidRPr="001C0FC4">
        <w:t>(2)</w:t>
      </w:r>
    </w:p>
    <w:p w14:paraId="08C66781"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3E7D81A7" w14:textId="77777777" w:rsidR="00296E35" w:rsidRPr="001C0FC4" w:rsidRDefault="00296E35" w:rsidP="00296E35">
      <w:pPr>
        <w:pStyle w:val="PL"/>
      </w:pPr>
      <w:r w:rsidRPr="001C0FC4">
        <w:rPr>
          <w:b/>
        </w:rPr>
        <w:t>ensure that</w:t>
      </w:r>
      <w:r w:rsidRPr="001C0FC4">
        <w:t xml:space="preserve"> {</w:t>
      </w:r>
    </w:p>
    <w:p w14:paraId="6FE3A99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BED584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B614B08" w14:textId="77777777" w:rsidR="00296E35" w:rsidRPr="001C0FC4" w:rsidRDefault="00296E35" w:rsidP="00296E35">
      <w:pPr>
        <w:pStyle w:val="PL"/>
      </w:pPr>
      <w:r w:rsidRPr="001C0FC4">
        <w:t xml:space="preserve">            }</w:t>
      </w:r>
    </w:p>
    <w:p w14:paraId="4E882934" w14:textId="77777777" w:rsidR="00296E35" w:rsidRPr="001C0FC4" w:rsidRDefault="00296E35" w:rsidP="00296E35">
      <w:pPr>
        <w:pStyle w:val="PL"/>
      </w:pPr>
    </w:p>
    <w:p w14:paraId="58A18BAD" w14:textId="77777777" w:rsidR="00296E35" w:rsidRPr="001C0FC4" w:rsidRDefault="00296E35" w:rsidP="00296E35">
      <w:pPr>
        <w:pStyle w:val="H6"/>
      </w:pPr>
      <w:r w:rsidRPr="001C0FC4">
        <w:t>5.6.2</w:t>
      </w:r>
      <w:r w:rsidRPr="001C0FC4">
        <w:tab/>
        <w:t>Conformance requirements</w:t>
      </w:r>
    </w:p>
    <w:p w14:paraId="4878593E" w14:textId="77777777" w:rsidR="00296E35" w:rsidRPr="001C0FC4" w:rsidRDefault="00296E35" w:rsidP="00296E35">
      <w:pPr>
        <w:keepNext/>
        <w:keepLines/>
      </w:pPr>
      <w:r w:rsidRPr="001C0FC4">
        <w:t>References: The conformance requirements covered in the present TC are specified in: TS 24.282 clause 7.2.5, TS 33.180 clause 9.2.1.4, TS 24.582 clause 10.1. Unless otherwise stated these are Rel-16 requirements.</w:t>
      </w:r>
    </w:p>
    <w:p w14:paraId="4C0480DB" w14:textId="77777777" w:rsidR="00296E35" w:rsidRPr="001C0FC4" w:rsidRDefault="00296E35" w:rsidP="00296E35">
      <w:r w:rsidRPr="001C0FC4">
        <w:t>[TS 24.282, clause 7.2.5]</w:t>
      </w:r>
    </w:p>
    <w:p w14:paraId="63D02986" w14:textId="77777777" w:rsidR="00296E35" w:rsidRPr="001C0FC4" w:rsidRDefault="00296E35" w:rsidP="00296E35">
      <w:r w:rsidRPr="001C0FC4">
        <w:t>When the MCData client receives a SIP MESSAGE request containing:</w:t>
      </w:r>
    </w:p>
    <w:p w14:paraId="43D5DCF6" w14:textId="77777777" w:rsidR="00296E35" w:rsidRPr="001C0FC4" w:rsidRDefault="00296E35" w:rsidP="00296E35">
      <w:pPr>
        <w:pStyle w:val="B1"/>
        <w:rPr>
          <w:lang w:eastAsia="ko-KR"/>
        </w:rPr>
      </w:pPr>
      <w:r w:rsidRPr="001C0FC4">
        <w:rPr>
          <w:lang w:eastAsia="ko-KR"/>
        </w:rPr>
        <w:t>1)</w:t>
      </w:r>
      <w:r w:rsidRPr="001C0FC4">
        <w:rPr>
          <w:lang w:eastAsia="ko-KR"/>
        </w:rPr>
        <w:tab/>
        <w:t>a P-Asserted-Service header field containing the "urn:urn-7:3gpp-service.ims.icsi.mcdata"; and</w:t>
      </w:r>
    </w:p>
    <w:p w14:paraId="7E8A96B1" w14:textId="77777777" w:rsidR="00296E35" w:rsidRPr="001C0FC4" w:rsidRDefault="00296E35" w:rsidP="00296E35">
      <w:pPr>
        <w:pStyle w:val="B1"/>
        <w:rPr>
          <w:lang w:eastAsia="ko-KR"/>
        </w:rPr>
      </w:pPr>
      <w:r w:rsidRPr="001C0FC4">
        <w:t>2)</w:t>
      </w:r>
      <w:r w:rsidRPr="001C0FC4">
        <w:tab/>
        <w:t>an application/mikey MIME body;</w:t>
      </w:r>
    </w:p>
    <w:p w14:paraId="25C3EF86" w14:textId="77777777" w:rsidR="00296E35" w:rsidRPr="001C0FC4" w:rsidRDefault="00296E35" w:rsidP="00296E35">
      <w:r w:rsidRPr="001C0FC4">
        <w:rPr>
          <w:lang w:eastAsia="ko-KR"/>
        </w:rPr>
        <w:t xml:space="preserve">Then, if </w:t>
      </w:r>
      <w:r w:rsidRPr="001C0FC4">
        <w:t>the key identifier within the CSB-ID of the MIKEY payload is a CSK-ID (4 most-significant bits have the value '2'),</w:t>
      </w:r>
      <w:r w:rsidRPr="001C0FC4">
        <w:rPr>
          <w:lang w:eastAsia="ko-KR"/>
        </w:rPr>
        <w:t xml:space="preserve"> the MCData client:</w:t>
      </w:r>
    </w:p>
    <w:p w14:paraId="68C8BED2" w14:textId="77777777" w:rsidR="00296E35" w:rsidRPr="001C0FC4" w:rsidRDefault="00296E35" w:rsidP="00296E35">
      <w:pPr>
        <w:pStyle w:val="B1"/>
      </w:pPr>
      <w:r w:rsidRPr="001C0FC4">
        <w:t>1)</w:t>
      </w:r>
      <w:r w:rsidRPr="001C0FC4">
        <w:tab/>
        <w:t>shall follow the security procedures in subclause 9.2.1 of 3GPP TS 33.180 [26] to extract the CSK. The client:</w:t>
      </w:r>
    </w:p>
    <w:p w14:paraId="784D61A4"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w:t>
      </w:r>
      <w:r w:rsidRPr="001C0FC4">
        <w:t>initiator field (IDRi) has type 'URI' (</w:t>
      </w:r>
      <w:r w:rsidRPr="001C0FC4">
        <w:rPr>
          <w:lang w:eastAsia="ko-KR"/>
        </w:rPr>
        <w:t>identity hiding is not used), the client:</w:t>
      </w:r>
    </w:p>
    <w:p w14:paraId="4BA7CB3C" w14:textId="77777777" w:rsidR="00296E35" w:rsidRPr="001C0FC4" w:rsidRDefault="00296E35" w:rsidP="00296E35">
      <w:pPr>
        <w:pStyle w:val="B3"/>
      </w:pPr>
      <w:r w:rsidRPr="001C0FC4">
        <w:rPr>
          <w:lang w:eastAsia="ko-KR"/>
        </w:rPr>
        <w:t>i)</w:t>
      </w:r>
      <w:r w:rsidRPr="001C0FC4">
        <w:rPr>
          <w:lang w:eastAsia="ko-KR"/>
        </w:rPr>
        <w:tab/>
        <w:t xml:space="preserve">shall extract the initiator </w:t>
      </w:r>
      <w:r w:rsidRPr="001C0FC4">
        <w:t xml:space="preserve">URI from the initiator field (IDRi) of the I_MESSAGE as described in 3GPP TS 33.180 [26]. If </w:t>
      </w:r>
      <w:r w:rsidRPr="001C0FC4">
        <w:rPr>
          <w:lang w:eastAsia="ko-KR"/>
        </w:rPr>
        <w:t xml:space="preserve">the initiator </w:t>
      </w:r>
      <w:r w:rsidRPr="001C0FC4">
        <w:t xml:space="preserve">URI deviates from the public service identity of the participating MCData function serving the MCData user,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 and</w:t>
      </w:r>
    </w:p>
    <w:p w14:paraId="7F2CA3F8" w14:textId="77777777" w:rsidR="00296E35" w:rsidRPr="001C0FC4" w:rsidRDefault="00296E35" w:rsidP="00296E35">
      <w:pPr>
        <w:pStyle w:val="B3"/>
      </w:pPr>
      <w:r w:rsidRPr="001C0FC4">
        <w:t>ii)</w:t>
      </w:r>
      <w:r w:rsidRPr="001C0FC4">
        <w:tab/>
        <w:t xml:space="preserve">shall convert the </w:t>
      </w:r>
      <w:r w:rsidRPr="001C0FC4">
        <w:rPr>
          <w:lang w:eastAsia="ko-KR"/>
        </w:rPr>
        <w:t xml:space="preserve">initiator </w:t>
      </w:r>
      <w:r w:rsidRPr="001C0FC4">
        <w:t>URI to a UID as described in 3GPP TS 33.180 [26];</w:t>
      </w:r>
    </w:p>
    <w:p w14:paraId="6E9B65DD" w14:textId="77777777" w:rsidR="00296E35" w:rsidRPr="001C0FC4" w:rsidRDefault="00296E35" w:rsidP="00296E35">
      <w:pPr>
        <w:pStyle w:val="B2"/>
      </w:pPr>
      <w:r w:rsidRPr="001C0FC4">
        <w:t>b)</w:t>
      </w:r>
      <w:r w:rsidRPr="001C0FC4">
        <w:tab/>
        <w:t>if the initiator field (IDRi) has type 'UID' (identity hiding in use), the client:</w:t>
      </w:r>
    </w:p>
    <w:p w14:paraId="5A9FCA64" w14:textId="77777777" w:rsidR="00296E35" w:rsidRPr="001C0FC4" w:rsidRDefault="00296E35" w:rsidP="00296E35">
      <w:pPr>
        <w:pStyle w:val="B3"/>
      </w:pPr>
      <w:r w:rsidRPr="001C0FC4">
        <w:t>i)</w:t>
      </w:r>
      <w:r w:rsidRPr="001C0FC4">
        <w:tab/>
        <w:t>shall convert the public service identity of participating MCData function serving the MCData user to a UID as described in 3GPP TS 33.180 [26]; and</w:t>
      </w:r>
    </w:p>
    <w:p w14:paraId="3F2448F4" w14:textId="77777777" w:rsidR="00296E35" w:rsidRPr="001C0FC4" w:rsidRDefault="00296E35" w:rsidP="00296E35">
      <w:pPr>
        <w:pStyle w:val="B3"/>
      </w:pPr>
      <w:r w:rsidRPr="001C0FC4">
        <w:rPr>
          <w:lang w:eastAsia="ko-KR"/>
        </w:rPr>
        <w:t>ii)</w:t>
      </w:r>
      <w:r w:rsidRPr="001C0FC4">
        <w:rPr>
          <w:lang w:eastAsia="ko-KR"/>
        </w:rPr>
        <w:tab/>
        <w:t xml:space="preserve">shall compare the generated UID with the UID in the initiator </w:t>
      </w:r>
      <w:r w:rsidRPr="001C0FC4">
        <w:t xml:space="preserve">field (IDRi) of the I_MESSAGE as described in 3GPP TS 33.180 [26]. If </w:t>
      </w:r>
      <w:r w:rsidRPr="001C0FC4">
        <w:rPr>
          <w:lang w:eastAsia="ko-KR"/>
        </w:rPr>
        <w:t xml:space="preserve">the two initiator </w:t>
      </w:r>
      <w:r w:rsidRPr="001C0FC4">
        <w:t xml:space="preserve">UIDs deviate from each other,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w:t>
      </w:r>
    </w:p>
    <w:p w14:paraId="6E0F7E52" w14:textId="77777777" w:rsidR="00296E35" w:rsidRPr="001C0FC4" w:rsidRDefault="00296E35" w:rsidP="00296E35">
      <w:pPr>
        <w:pStyle w:val="B2"/>
      </w:pPr>
      <w:r w:rsidRPr="001C0FC4">
        <w:t>c)</w:t>
      </w:r>
      <w:r w:rsidRPr="001C0FC4">
        <w:tab/>
        <w:t>shall use the UID to validate the signature of the I_MESSAGE as described in 3GPP TS 33.180 [26];</w:t>
      </w:r>
    </w:p>
    <w:p w14:paraId="636E0D24"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I_MESSAGE fails,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4.4 and shall not continue with the rest of the steps;</w:t>
      </w:r>
    </w:p>
    <w:p w14:paraId="0FFB19F0" w14:textId="77777777" w:rsidR="00296E35" w:rsidRPr="001C0FC4" w:rsidRDefault="00296E35" w:rsidP="00296E35">
      <w:pPr>
        <w:pStyle w:val="B3"/>
        <w:ind w:left="852"/>
      </w:pPr>
      <w:r w:rsidRPr="001C0FC4">
        <w:t>e)</w:t>
      </w:r>
      <w:r w:rsidRPr="001C0FC4">
        <w:tab/>
        <w:t>shall extract and decrypt the encapsulated CSK using the participating MCData function's (KMS provisioned) UID key as described in 3GPP TS 33.180 [26];</w:t>
      </w:r>
    </w:p>
    <w:p w14:paraId="2F1EC955" w14:textId="77777777" w:rsidR="00296E35" w:rsidRPr="001C0FC4" w:rsidRDefault="00296E35" w:rsidP="00296E35">
      <w:pPr>
        <w:pStyle w:val="B3"/>
        <w:ind w:left="852"/>
      </w:pPr>
      <w:r w:rsidRPr="001C0FC4">
        <w:t>f)</w:t>
      </w:r>
      <w:r w:rsidRPr="001C0FC4">
        <w:tab/>
        <w:t>shall extract and store the algorithm to be used to protect the MCData signalling fields; and</w:t>
      </w:r>
    </w:p>
    <w:p w14:paraId="4B1E7DBF" w14:textId="77777777" w:rsidR="00296E35" w:rsidRPr="001C0FC4" w:rsidRDefault="00296E35" w:rsidP="00296E35">
      <w:pPr>
        <w:pStyle w:val="B3"/>
        <w:ind w:left="852"/>
      </w:pPr>
      <w:r w:rsidRPr="001C0FC4">
        <w:t>g)</w:t>
      </w:r>
      <w:r w:rsidRPr="001C0FC4">
        <w:tab/>
        <w:t>shall extract the CSK-ID, from the payload as specified in 3GPP TS 33.180 [26]; and</w:t>
      </w:r>
    </w:p>
    <w:p w14:paraId="6BCAE73E" w14:textId="77777777" w:rsidR="00296E35" w:rsidRPr="001C0FC4" w:rsidRDefault="00296E35" w:rsidP="00296E35">
      <w:pPr>
        <w:pStyle w:val="B1"/>
      </w:pPr>
      <w:r w:rsidRPr="001C0FC4">
        <w:t>2)</w:t>
      </w:r>
      <w:r w:rsidRPr="001C0FC4">
        <w:tab/>
        <w:t xml:space="preserve">Upon successful extraction, the client shall replace the existing CSK and CSK-ID associated with the participating MCData function, with the extracted CSK and CSK-ID in the 'key download' message. </w:t>
      </w:r>
    </w:p>
    <w:p w14:paraId="62163413" w14:textId="77777777" w:rsidR="00296E35" w:rsidRPr="001C0FC4" w:rsidRDefault="00296E35" w:rsidP="00296E35">
      <w:r w:rsidRPr="001C0FC4">
        <w:t>[TS 33.180, clause 9.2.1.4]</w:t>
      </w:r>
    </w:p>
    <w:p w14:paraId="08D8B52A" w14:textId="77777777" w:rsidR="00296E35" w:rsidRPr="001C0FC4" w:rsidRDefault="00296E35" w:rsidP="00296E35">
      <w:r w:rsidRPr="001C0FC4">
        <w:t>The MCX Server may decide to update an existing CSK at any time. This may be due to CSK revocation or expiry.</w:t>
      </w:r>
    </w:p>
    <w:p w14:paraId="7CAAD430" w14:textId="77777777" w:rsidR="00296E35" w:rsidRPr="001C0FC4" w:rsidRDefault="00296E35" w:rsidP="00296E35">
      <w:r w:rsidRPr="001C0FC4">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409B1DAA" w14:textId="77777777" w:rsidR="00296E35" w:rsidRPr="001C0FC4" w:rsidRDefault="00296E35" w:rsidP="00296E35">
      <w:pPr>
        <w:pStyle w:val="B1"/>
      </w:pPr>
      <w:r w:rsidRPr="001C0FC4">
        <w:t>-</w:t>
      </w:r>
      <w:r w:rsidRPr="001C0FC4">
        <w:tab/>
        <w:t>discard any previous CSKs associated with the MC Server FQDN, and</w:t>
      </w:r>
    </w:p>
    <w:p w14:paraId="19CDCFB6" w14:textId="77777777" w:rsidR="00296E35" w:rsidRPr="001C0FC4" w:rsidRDefault="00296E35" w:rsidP="00296E35">
      <w:pPr>
        <w:pStyle w:val="B1"/>
      </w:pPr>
      <w:r w:rsidRPr="001C0FC4">
        <w:t>-</w:t>
      </w:r>
      <w:r w:rsidRPr="001C0FC4">
        <w:tab/>
        <w:t xml:space="preserve">use the new CSK for uplink signalling with the MC Server. </w:t>
      </w:r>
    </w:p>
    <w:p w14:paraId="07A64180" w14:textId="77777777" w:rsidR="00296E35" w:rsidRPr="001C0FC4" w:rsidRDefault="00296E35" w:rsidP="00296E35">
      <w:r w:rsidRPr="001C0FC4">
        <w:t>[TS 24.582, clause 10.1]</w:t>
      </w:r>
    </w:p>
    <w:p w14:paraId="102B90D0" w14:textId="77777777" w:rsidR="00296E35" w:rsidRPr="001C0FC4" w:rsidRDefault="00296E35" w:rsidP="00296E35">
      <w:r w:rsidRPr="001C0FC4">
        <w:t>Media plane security provides integrity and confidentiality protection for the MCData media information and media plane control information transmitted using media plane. Media plane security also provides the authentication of MCData media information.</w:t>
      </w:r>
    </w:p>
    <w:p w14:paraId="725F2FB6" w14:textId="77777777" w:rsidR="00296E35" w:rsidRPr="001C0FC4" w:rsidRDefault="00296E35" w:rsidP="00296E35">
      <w:r w:rsidRPr="001C0FC4">
        <w:t>The media plane security is based on 3GPP MCData security solution including key management as defined in 3GPP TS 33.180 [15].</w:t>
      </w:r>
    </w:p>
    <w:p w14:paraId="48B64324" w14:textId="77777777" w:rsidR="00296E35" w:rsidRPr="001C0FC4" w:rsidRDefault="00296E35" w:rsidP="00296E35">
      <w:pPr>
        <w:pStyle w:val="NO"/>
      </w:pPr>
      <w:r w:rsidRPr="001C0FC4">
        <w:t>NOTE:</w:t>
      </w:r>
      <w:r w:rsidRPr="001C0FC4">
        <w:tab/>
        <w:t>In 3GPP TS 33.180 [15] media information is denoted as MCData Data Payload and media plane control information is denoted as MCData Data signalling Payload.</w:t>
      </w:r>
    </w:p>
    <w:p w14:paraId="133A96D2" w14:textId="77777777" w:rsidR="00296E35" w:rsidRPr="001C0FC4" w:rsidRDefault="00296E35" w:rsidP="00296E35">
      <w:r w:rsidRPr="001C0FC4">
        <w:t>Various keys and associated key identifiers protect the media information and media plane control information carried in the body of an MSRP SEND message.</w:t>
      </w:r>
    </w:p>
    <w:p w14:paraId="49B8A87E" w14:textId="77777777" w:rsidR="00296E35" w:rsidRPr="001C0FC4" w:rsidRDefault="00296E35" w:rsidP="00296E35">
      <w:r w:rsidRPr="001C0FC4">
        <w:t>The media plane control information may be:</w:t>
      </w:r>
    </w:p>
    <w:p w14:paraId="4C24B813" w14:textId="77777777" w:rsidR="00296E35" w:rsidRPr="001C0FC4" w:rsidRDefault="00296E35" w:rsidP="00296E35">
      <w:pPr>
        <w:pStyle w:val="B1"/>
      </w:pPr>
      <w:r w:rsidRPr="001C0FC4">
        <w:t>1.</w:t>
      </w:r>
      <w:r w:rsidRPr="001C0FC4">
        <w:tab/>
        <w:t>SDS SIGNALLING PAYLOAD; or</w:t>
      </w:r>
    </w:p>
    <w:p w14:paraId="37B683A0" w14:textId="77777777" w:rsidR="00296E35" w:rsidRPr="001C0FC4" w:rsidRDefault="00296E35" w:rsidP="00296E35">
      <w:pPr>
        <w:pStyle w:val="B1"/>
      </w:pPr>
      <w:r w:rsidRPr="001C0FC4">
        <w:t>2.</w:t>
      </w:r>
      <w:r w:rsidRPr="001C0FC4">
        <w:tab/>
        <w:t xml:space="preserve">SDS NOTIFICATION. </w:t>
      </w:r>
    </w:p>
    <w:p w14:paraId="6FE458FB" w14:textId="77777777" w:rsidR="00296E35" w:rsidRPr="001C0FC4" w:rsidRDefault="00296E35" w:rsidP="00296E35">
      <w:r w:rsidRPr="001C0FC4">
        <w:t>The media information may be:</w:t>
      </w:r>
    </w:p>
    <w:p w14:paraId="26367671" w14:textId="77777777" w:rsidR="00296E35" w:rsidRPr="001C0FC4" w:rsidRDefault="00296E35" w:rsidP="00296E35">
      <w:pPr>
        <w:pStyle w:val="B1"/>
      </w:pPr>
      <w:r w:rsidRPr="001C0FC4">
        <w:t>1.</w:t>
      </w:r>
      <w:r w:rsidRPr="001C0FC4">
        <w:tab/>
        <w:t>DATA PAYLOAD; or</w:t>
      </w:r>
    </w:p>
    <w:p w14:paraId="126A9E34" w14:textId="77777777" w:rsidR="00296E35" w:rsidRPr="001C0FC4" w:rsidRDefault="00296E35" w:rsidP="00296E35">
      <w:pPr>
        <w:pStyle w:val="B1"/>
      </w:pPr>
      <w:r w:rsidRPr="001C0FC4">
        <w:t>2.</w:t>
      </w:r>
      <w:r w:rsidRPr="001C0FC4">
        <w:tab/>
        <w:t>File or file portion.</w:t>
      </w:r>
    </w:p>
    <w:p w14:paraId="1F43D981" w14:textId="77777777" w:rsidR="00296E35" w:rsidRPr="001C0FC4" w:rsidRDefault="00296E35" w:rsidP="00296E35">
      <w:r w:rsidRPr="001C0FC4">
        <w:t>In an on-network MCData communication for an MCData group, if protection of media is negotiated, the GMK and the GMK-ID of the MCData group shall be used for protecting the media sent and received by MCData clients.</w:t>
      </w:r>
    </w:p>
    <w:p w14:paraId="08FBEE94" w14:textId="77777777" w:rsidR="00296E35" w:rsidRPr="001C0FC4" w:rsidRDefault="00296E35" w:rsidP="00296E35">
      <w:r w:rsidRPr="001C0FC4">
        <w:t>In an on-network one-to-one MCData communication, if protection of media is negotiated, the PCK and the PCK-ID shall be used for protecting the media sent and received by MCData clients.</w:t>
      </w:r>
    </w:p>
    <w:p w14:paraId="43FC4688" w14:textId="77777777" w:rsidR="00296E35" w:rsidRPr="001C0FC4" w:rsidRDefault="00296E35" w:rsidP="00296E35">
      <w:r w:rsidRPr="001C0FC4">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402AB409" w14:textId="77777777" w:rsidR="00296E35" w:rsidRPr="001C0FC4" w:rsidRDefault="00296E35" w:rsidP="00296E35">
      <w:r w:rsidRPr="001C0FC4">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414994F0" w14:textId="77777777" w:rsidR="00296E35" w:rsidRPr="001C0FC4" w:rsidRDefault="00296E35" w:rsidP="00296E35">
      <w:r w:rsidRPr="001C0FC4">
        <w:t>The GMK and the GMK-ID are distributed to the MCData clients using the group document subscription and notification procedure specified in 3GPP TS 24.481 [4].</w:t>
      </w:r>
    </w:p>
    <w:p w14:paraId="3EE38298" w14:textId="77777777" w:rsidR="00296E35" w:rsidRPr="001C0FC4" w:rsidRDefault="00296E35" w:rsidP="00296E35">
      <w:r w:rsidRPr="001C0FC4">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3915DF08" w14:textId="77777777" w:rsidR="00296E35" w:rsidRPr="001C0FC4" w:rsidRDefault="00296E35" w:rsidP="00296E35">
      <w:r w:rsidRPr="001C0FC4">
        <w:t>The CSK and the CSK-ID are generated by the MCData client and provided to the participating MCData function serving the MCData client using SIP signalling according to 3GPP TS 24.282 [8].</w:t>
      </w:r>
    </w:p>
    <w:p w14:paraId="1719F945" w14:textId="77777777" w:rsidR="00296E35" w:rsidRPr="001C0FC4" w:rsidRDefault="00296E35" w:rsidP="00296E35">
      <w:r w:rsidRPr="001C0FC4">
        <w:t xml:space="preserve">The SPK and the SPK-ID are configured in the participating MCData function and the controlling MCData function. </w:t>
      </w:r>
    </w:p>
    <w:p w14:paraId="5A7C8ADB" w14:textId="77777777" w:rsidR="00296E35" w:rsidRPr="001C0FC4" w:rsidRDefault="00296E35" w:rsidP="00296E35">
      <w:r w:rsidRPr="001C0FC4">
        <w:t>The key material for creating and verifying the authentication signature (SSK, PVT and KPAK) is provisioned to the MCData clients by the KMS as specified in 3GPP TS 33.180 [15].</w:t>
      </w:r>
    </w:p>
    <w:p w14:paraId="76E7D5A3" w14:textId="77777777" w:rsidR="00296E35" w:rsidRPr="001C0FC4" w:rsidRDefault="00296E35" w:rsidP="00296E35">
      <w:pPr>
        <w:pStyle w:val="H6"/>
      </w:pPr>
      <w:r w:rsidRPr="001C0FC4">
        <w:t>5.6.3</w:t>
      </w:r>
      <w:r w:rsidRPr="001C0FC4">
        <w:tab/>
        <w:t>Test description</w:t>
      </w:r>
    </w:p>
    <w:p w14:paraId="36FBC580" w14:textId="77777777" w:rsidR="00296E35" w:rsidRPr="001C0FC4" w:rsidRDefault="00296E35" w:rsidP="00296E35">
      <w:pPr>
        <w:pStyle w:val="H6"/>
      </w:pPr>
      <w:r w:rsidRPr="001C0FC4">
        <w:t>5.6.3.1</w:t>
      </w:r>
      <w:r w:rsidRPr="001C0FC4">
        <w:tab/>
        <w:t>Pre-test conditions</w:t>
      </w:r>
    </w:p>
    <w:p w14:paraId="73D49FEE" w14:textId="77777777" w:rsidR="00296E35" w:rsidRDefault="00296E35" w:rsidP="00296E35">
      <w:pPr>
        <w:pStyle w:val="H6"/>
      </w:pPr>
      <w:r w:rsidRPr="00102CE5">
        <w:t>Test configuration</w:t>
      </w:r>
      <w:r>
        <w:t>:</w:t>
      </w:r>
    </w:p>
    <w:p w14:paraId="3F0864E6" w14:textId="1C504B27" w:rsidR="00296E35" w:rsidRDefault="00296E35" w:rsidP="00296E35">
      <w:pPr>
        <w:pStyle w:val="B1"/>
      </w:pPr>
      <w:r>
        <w:t>-</w:t>
      </w:r>
      <w:r>
        <w:tab/>
        <w:t>Single cell configuration according to TS 37.579-1 [2] clause 5.2.2.2.1.</w:t>
      </w:r>
    </w:p>
    <w:p w14:paraId="401393B6" w14:textId="77777777" w:rsidR="00296E35" w:rsidRDefault="00296E35" w:rsidP="00296E35">
      <w:pPr>
        <w:pStyle w:val="H6"/>
      </w:pPr>
      <w:r>
        <w:t>Preamble:</w:t>
      </w:r>
    </w:p>
    <w:p w14:paraId="4A1683E2" w14:textId="2A581D52" w:rsidR="00296E35" w:rsidRDefault="00296E35" w:rsidP="00296E35">
      <w:pPr>
        <w:pStyle w:val="B1"/>
      </w:pPr>
      <w:r>
        <w:t>-</w:t>
      </w:r>
      <w:r>
        <w:tab/>
        <w:t>The UE has performed procedure 'Initial registration' as described in TS 37.579-1 [2] clause 5.4.2.</w:t>
      </w:r>
    </w:p>
    <w:p w14:paraId="5CCE5BFA" w14:textId="77777777" w:rsidR="00296E35" w:rsidRDefault="00296E35" w:rsidP="00296E35">
      <w:pPr>
        <w:pStyle w:val="B1"/>
      </w:pPr>
      <w:r>
        <w:t>-</w:t>
      </w:r>
      <w:r>
        <w:tab/>
      </w:r>
      <w:r w:rsidRPr="000573F5">
        <w:t>UE States at the end of the preamble</w:t>
      </w:r>
      <w:r>
        <w:t>:</w:t>
      </w:r>
    </w:p>
    <w:p w14:paraId="73AB6EB8" w14:textId="77777777" w:rsidR="00296E35" w:rsidRDefault="00296E35" w:rsidP="00296E35">
      <w:pPr>
        <w:pStyle w:val="B1"/>
        <w:ind w:left="852"/>
      </w:pPr>
      <w:r>
        <w:t>-</w:t>
      </w:r>
      <w:r>
        <w:tab/>
        <w:t>The UE is in RRC_IDLE state.</w:t>
      </w:r>
    </w:p>
    <w:p w14:paraId="12C36E13" w14:textId="77777777" w:rsidR="00296E35" w:rsidRDefault="00296E35" w:rsidP="00296E35">
      <w:pPr>
        <w:pStyle w:val="B1"/>
        <w:ind w:left="852"/>
      </w:pPr>
      <w:r>
        <w:t>-</w:t>
      </w:r>
      <w:r>
        <w:tab/>
        <w:t>The client is registered for MCData.</w:t>
      </w:r>
    </w:p>
    <w:p w14:paraId="6E6291A9" w14:textId="77777777" w:rsidR="00296E35" w:rsidRPr="001C0FC4" w:rsidRDefault="00296E35" w:rsidP="00296E35">
      <w:pPr>
        <w:pStyle w:val="H6"/>
      </w:pPr>
      <w:r w:rsidRPr="001C0FC4">
        <w:t>5.6.3.2</w:t>
      </w:r>
      <w:r w:rsidRPr="001C0FC4">
        <w:tab/>
        <w:t>Test procedure sequence</w:t>
      </w:r>
    </w:p>
    <w:p w14:paraId="567AFA87" w14:textId="77777777" w:rsidR="00296E35" w:rsidRPr="001C0FC4" w:rsidRDefault="00296E35" w:rsidP="00296E35">
      <w:pPr>
        <w:pStyle w:val="TH"/>
      </w:pPr>
      <w:r w:rsidRPr="001C0FC4">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1C0FC4" w14:paraId="690B207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E9E1"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E389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E39F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1D62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61F8" w14:textId="77777777" w:rsidR="00296E35" w:rsidRPr="001C0FC4" w:rsidRDefault="00296E35" w:rsidP="002E3FCC">
            <w:pPr>
              <w:pStyle w:val="TAH"/>
            </w:pPr>
            <w:r w:rsidRPr="001C0FC4">
              <w:t>Verdict</w:t>
            </w:r>
          </w:p>
        </w:tc>
      </w:tr>
      <w:tr w:rsidR="00296E35" w:rsidRPr="001C0FC4" w14:paraId="39E2C64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A3A7E" w14:textId="77777777" w:rsidR="00296E35" w:rsidRPr="001C0FC4" w:rsidRDefault="00296E35" w:rsidP="002E3FCC">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2E0D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9907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340C" w14:textId="77777777" w:rsidR="00296E35" w:rsidRPr="001C0FC4" w:rsidRDefault="00296E35" w:rsidP="002E3FCC">
            <w:pPr>
              <w:pStyle w:val="TAH"/>
            </w:pPr>
            <w:r w:rsidRPr="001C0FC4">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16BC7" w14:textId="77777777" w:rsidR="00296E35" w:rsidRPr="001C0FC4" w:rsidRDefault="00296E35" w:rsidP="002E3FCC">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08CB5" w14:textId="77777777" w:rsidR="00296E35" w:rsidRPr="001C0FC4" w:rsidRDefault="00296E35" w:rsidP="002E3FCC">
            <w:pPr>
              <w:pStyle w:val="TAH"/>
            </w:pPr>
          </w:p>
        </w:tc>
      </w:tr>
      <w:tr w:rsidR="00296E35" w:rsidRPr="001C0FC4" w14:paraId="6CF7CE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E9446"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B1786" w14:textId="1AEB9260"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23E3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938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A01D0"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44495" w14:textId="77777777" w:rsidR="00296E35" w:rsidRPr="001C0FC4" w:rsidRDefault="00296E35" w:rsidP="002E3FCC">
            <w:pPr>
              <w:pStyle w:val="TAC"/>
            </w:pPr>
            <w:r w:rsidRPr="001C0FC4">
              <w:t>P</w:t>
            </w:r>
          </w:p>
        </w:tc>
      </w:tr>
      <w:tr w:rsidR="00296E35" w:rsidRPr="001C0FC4" w14:paraId="514FA6D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C3A42"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3EEFC" w14:textId="77777777" w:rsidR="00296E35" w:rsidRPr="001C0FC4" w:rsidRDefault="00296E35" w:rsidP="002E3FCC">
            <w:pPr>
              <w:pStyle w:val="TAL"/>
            </w:pPr>
            <w:r w:rsidRPr="001C0FC4">
              <w:t>Make the UE (MCData client) send a standalone one-to-one SDS message with disposition request "DELIVERY".</w:t>
            </w:r>
          </w:p>
          <w:p w14:paraId="28C420E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DF75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750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85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C65F1" w14:textId="77777777" w:rsidR="00296E35" w:rsidRPr="001C0FC4" w:rsidRDefault="00296E35" w:rsidP="002E3FCC">
            <w:pPr>
              <w:pStyle w:val="TAC"/>
            </w:pPr>
            <w:r w:rsidRPr="001C0FC4">
              <w:t>-</w:t>
            </w:r>
          </w:p>
        </w:tc>
      </w:tr>
      <w:tr w:rsidR="00296E35" w:rsidRPr="001C0FC4" w14:paraId="6E5D31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F78B6" w14:textId="77777777" w:rsidR="00296E35" w:rsidRPr="001C0FC4" w:rsidRDefault="00296E35" w:rsidP="002E3FCC">
            <w:pPr>
              <w:pStyle w:val="TAC"/>
            </w:pPr>
            <w:r w:rsidRPr="001C0FC4">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E7B0" w14:textId="7556A9F8" w:rsidR="00296E35" w:rsidRPr="001C0FC4" w:rsidRDefault="00296E35" w:rsidP="002E3FCC">
            <w:pPr>
              <w:pStyle w:val="TAL"/>
            </w:pPr>
            <w:r w:rsidRPr="001C0FC4">
              <w:t xml:space="preserve">Check: Does the UE (MCData client) correctly perform steps 1a1-3 of procedure 'CO SDS or FD message transfer using signalling plane' as described in TS </w:t>
            </w:r>
            <w:r>
              <w:t>37.579</w:t>
            </w:r>
            <w:r w:rsidRPr="001C0FC4">
              <w:t>-1 [2] Table 5.3C.1.3-1 to send a standalone one-to-one SDS message with disposition request "DELIVERY"?</w:t>
            </w:r>
          </w:p>
          <w:p w14:paraId="5D73114B"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599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8CC8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F6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6AA3A" w14:textId="77777777" w:rsidR="00296E35" w:rsidRPr="001C0FC4" w:rsidRDefault="00296E35" w:rsidP="002E3FCC">
            <w:pPr>
              <w:pStyle w:val="TAC"/>
            </w:pPr>
            <w:r w:rsidRPr="001C0FC4">
              <w:t>P</w:t>
            </w:r>
          </w:p>
        </w:tc>
      </w:tr>
      <w:tr w:rsidR="00296E35" w:rsidRPr="001C0FC4" w14:paraId="2926836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3278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FFACD" w14:textId="1D8BD454"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54A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5302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4302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799DC" w14:textId="77777777" w:rsidR="00296E35" w:rsidRPr="001C0FC4" w:rsidRDefault="00296E35" w:rsidP="002E3FCC">
            <w:pPr>
              <w:pStyle w:val="TAC"/>
            </w:pPr>
            <w:r w:rsidRPr="001C0FC4">
              <w:t>P</w:t>
            </w:r>
          </w:p>
        </w:tc>
      </w:tr>
      <w:tr w:rsidR="00296E35" w:rsidRPr="001C0FC4" w14:paraId="325F80C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B272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B1516" w14:textId="77777777" w:rsidR="00296E35" w:rsidRPr="001C0FC4" w:rsidRDefault="00296E35" w:rsidP="002E3FCC">
            <w:pPr>
              <w:pStyle w:val="TAL"/>
            </w:pPr>
            <w:r w:rsidRPr="001C0FC4">
              <w:t>Check: Does the UE (MCData client) provide the disposition notification to the user?</w:t>
            </w:r>
          </w:p>
          <w:p w14:paraId="5514ACC1"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458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2F92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D7F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5912F" w14:textId="77777777" w:rsidR="00296E35" w:rsidRPr="001C0FC4" w:rsidRDefault="00296E35" w:rsidP="002E3FCC">
            <w:pPr>
              <w:pStyle w:val="TAC"/>
            </w:pPr>
            <w:r w:rsidRPr="001C0FC4">
              <w:t>P</w:t>
            </w:r>
          </w:p>
        </w:tc>
      </w:tr>
      <w:tr w:rsidR="00296E35" w:rsidRPr="001C0FC4" w14:paraId="44A426BD" w14:textId="77777777" w:rsidTr="002E3FCC">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B4D4C" w14:textId="77777777" w:rsidR="00296E35" w:rsidRPr="001C0FC4" w:rsidRDefault="00296E35" w:rsidP="002E3FCC">
            <w:pPr>
              <w:pStyle w:val="TAN"/>
            </w:pPr>
            <w:r w:rsidRPr="001C0FC4">
              <w:t>NOTE 1:</w:t>
            </w:r>
            <w:r w:rsidRPr="001C0FC4">
              <w:tab/>
              <w:t>This is expected to be done via a suitable implementation dependent MMI.</w:t>
            </w:r>
          </w:p>
          <w:p w14:paraId="3C3126A4" w14:textId="77777777" w:rsidR="00296E35" w:rsidRPr="001C0FC4" w:rsidRDefault="00296E35" w:rsidP="002E3FCC">
            <w:pPr>
              <w:pStyle w:val="TAN"/>
            </w:pPr>
            <w:r w:rsidRPr="001C0FC4">
              <w:t>NOTE 2:</w:t>
            </w:r>
            <w:r w:rsidRPr="001C0FC4">
              <w:tab/>
              <w:t>The RRC connection is not released at the end of the procedure.</w:t>
            </w:r>
          </w:p>
        </w:tc>
      </w:tr>
    </w:tbl>
    <w:p w14:paraId="686EED3C" w14:textId="77777777" w:rsidR="00296E35" w:rsidRPr="001C0FC4" w:rsidRDefault="00296E35" w:rsidP="00296E35"/>
    <w:p w14:paraId="02900911" w14:textId="77777777" w:rsidR="00296E35" w:rsidRPr="001C0FC4" w:rsidRDefault="00296E35" w:rsidP="00296E35">
      <w:pPr>
        <w:pStyle w:val="H6"/>
      </w:pPr>
      <w:r w:rsidRPr="001C0FC4">
        <w:t>5.6.3.3</w:t>
      </w:r>
      <w:r w:rsidRPr="001C0FC4">
        <w:tab/>
        <w:t>Specific message contents</w:t>
      </w:r>
    </w:p>
    <w:p w14:paraId="6AB884B9" w14:textId="52824D09" w:rsidR="00296E35" w:rsidRPr="001C0FC4" w:rsidRDefault="00296E35" w:rsidP="00296E35">
      <w:pPr>
        <w:pStyle w:val="TH"/>
      </w:pPr>
      <w:r w:rsidRPr="001C0FC4">
        <w:t>Table 5.6.3.3-1: SIP MESSAGE from the SS (step 1,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837FE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3C8AC37" w14:textId="781B698A" w:rsidR="00296E35" w:rsidRPr="001C0FC4" w:rsidRDefault="00296E35" w:rsidP="002E3FCC">
            <w:pPr>
              <w:pStyle w:val="TAL"/>
            </w:pPr>
            <w:r w:rsidRPr="001C0FC4">
              <w:t xml:space="preserve">Derivation Path: TS </w:t>
            </w:r>
            <w:r>
              <w:t>37.579</w:t>
            </w:r>
            <w:r w:rsidRPr="001C0FC4">
              <w:t>-1 [2], Table 5.5.2.7.2-2</w:t>
            </w:r>
          </w:p>
        </w:tc>
      </w:tr>
      <w:tr w:rsidR="00296E35" w:rsidRPr="001C0FC4" w14:paraId="45544E9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3CE1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C99FD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905D8C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059B2F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C348162" w14:textId="77777777" w:rsidR="00296E35" w:rsidRPr="001C0FC4" w:rsidRDefault="00296E35" w:rsidP="002E3FCC">
            <w:pPr>
              <w:pStyle w:val="TAH"/>
            </w:pPr>
            <w:r w:rsidRPr="001C0FC4">
              <w:t>Condition</w:t>
            </w:r>
          </w:p>
        </w:tc>
      </w:tr>
      <w:tr w:rsidR="00296E35" w:rsidRPr="001C0FC4" w14:paraId="653B2829"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E58B7D9" w14:textId="77777777" w:rsidR="00296E35" w:rsidRPr="001C0FC4" w:rsidRDefault="00296E35" w:rsidP="002E3FCC">
            <w:pPr>
              <w:pStyle w:val="TAL"/>
            </w:pPr>
            <w:r w:rsidRPr="001C0FC4">
              <w:t>P-Asserted-Service</w:t>
            </w:r>
          </w:p>
        </w:tc>
        <w:tc>
          <w:tcPr>
            <w:tcW w:w="2127" w:type="dxa"/>
            <w:tcBorders>
              <w:top w:val="single" w:sz="4" w:space="0" w:color="auto"/>
              <w:left w:val="single" w:sz="4" w:space="0" w:color="auto"/>
              <w:bottom w:val="single" w:sz="4" w:space="0" w:color="auto"/>
              <w:right w:val="single" w:sz="4" w:space="0" w:color="auto"/>
            </w:tcBorders>
          </w:tcPr>
          <w:p w14:paraId="3C91DF5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32E3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7E09D" w14:textId="77777777" w:rsidR="00296E35" w:rsidRPr="001C0FC4" w:rsidRDefault="00296E35" w:rsidP="002E3FCC">
            <w:pPr>
              <w:pStyle w:val="TAL"/>
            </w:pPr>
            <w:r w:rsidRPr="001C0FC4">
              <w:t>TS 24.282 [31] clause 7.3.7</w:t>
            </w:r>
          </w:p>
        </w:tc>
        <w:tc>
          <w:tcPr>
            <w:tcW w:w="1135" w:type="dxa"/>
            <w:tcBorders>
              <w:top w:val="single" w:sz="4" w:space="0" w:color="auto"/>
              <w:left w:val="single" w:sz="4" w:space="0" w:color="auto"/>
              <w:bottom w:val="single" w:sz="4" w:space="0" w:color="auto"/>
              <w:right w:val="single" w:sz="4" w:space="0" w:color="auto"/>
            </w:tcBorders>
          </w:tcPr>
          <w:p w14:paraId="6A80AB5E" w14:textId="77777777" w:rsidR="00296E35" w:rsidRPr="001C0FC4" w:rsidRDefault="00296E35" w:rsidP="002E3FCC">
            <w:pPr>
              <w:pStyle w:val="TAL"/>
            </w:pPr>
          </w:p>
        </w:tc>
      </w:tr>
      <w:tr w:rsidR="00296E35" w:rsidRPr="001C0FC4" w14:paraId="7B7522B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980A621" w14:textId="77777777" w:rsidR="00296E35" w:rsidRPr="001C0FC4" w:rsidRDefault="00296E35" w:rsidP="002E3FCC">
            <w:pPr>
              <w:pStyle w:val="TAL"/>
            </w:pPr>
            <w:r w:rsidRPr="001C0FC4">
              <w:rPr>
                <w:rFonts w:cs="Arial"/>
                <w:szCs w:val="18"/>
              </w:rPr>
              <w:t xml:space="preserve">  </w:t>
            </w:r>
            <w:r w:rsidRPr="001C0FC4">
              <w:t>Service-ID</w:t>
            </w:r>
          </w:p>
        </w:tc>
        <w:tc>
          <w:tcPr>
            <w:tcW w:w="2127" w:type="dxa"/>
            <w:tcBorders>
              <w:top w:val="single" w:sz="4" w:space="0" w:color="auto"/>
              <w:left w:val="single" w:sz="4" w:space="0" w:color="auto"/>
              <w:bottom w:val="single" w:sz="4" w:space="0" w:color="auto"/>
              <w:right w:val="single" w:sz="4" w:space="0" w:color="auto"/>
            </w:tcBorders>
          </w:tcPr>
          <w:p w14:paraId="477215C8" w14:textId="77777777" w:rsidR="00296E35" w:rsidRPr="001C0FC4" w:rsidRDefault="00296E35" w:rsidP="002E3FCC">
            <w:pPr>
              <w:pStyle w:val="TAL"/>
            </w:pPr>
            <w:r w:rsidRPr="001C0FC4">
              <w:rPr>
                <w:iCs/>
              </w:rPr>
              <w:t>"</w:t>
            </w:r>
            <w:r w:rsidRPr="001C0FC4">
              <w:rPr>
                <w:lang w:eastAsia="ko-KR"/>
              </w:rPr>
              <w:t>urn:urn-7:3gpp-service.ims.icsi.mcdata</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EBA72A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E023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3871DD" w14:textId="77777777" w:rsidR="00296E35" w:rsidRPr="001C0FC4" w:rsidRDefault="00296E35" w:rsidP="002E3FCC">
            <w:pPr>
              <w:pStyle w:val="TAL"/>
            </w:pPr>
          </w:p>
        </w:tc>
      </w:tr>
      <w:tr w:rsidR="00296E35" w:rsidRPr="001C0FC4" w14:paraId="67B2BC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7C1DB36" w14:textId="77777777" w:rsidR="00296E35" w:rsidRPr="001C0FC4" w:rsidRDefault="00296E35" w:rsidP="002E3FCC">
            <w:pPr>
              <w:pStyle w:val="TAL"/>
              <w:rPr>
                <w:rFonts w:cs="Arial"/>
                <w:b/>
                <w:szCs w:val="18"/>
              </w:rPr>
            </w:pPr>
            <w:r w:rsidRPr="001C0FC4">
              <w:rPr>
                <w:b/>
              </w:rPr>
              <w:t>Content-Type</w:t>
            </w:r>
          </w:p>
        </w:tc>
        <w:tc>
          <w:tcPr>
            <w:tcW w:w="2127" w:type="dxa"/>
            <w:tcBorders>
              <w:top w:val="single" w:sz="4" w:space="0" w:color="auto"/>
              <w:left w:val="single" w:sz="4" w:space="0" w:color="auto"/>
              <w:bottom w:val="single" w:sz="4" w:space="0" w:color="auto"/>
              <w:right w:val="single" w:sz="4" w:space="0" w:color="auto"/>
            </w:tcBorders>
          </w:tcPr>
          <w:p w14:paraId="430395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99F52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601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ABFF3" w14:textId="77777777" w:rsidR="00296E35" w:rsidRPr="001C0FC4" w:rsidRDefault="00296E35" w:rsidP="002E3FCC">
            <w:pPr>
              <w:pStyle w:val="TAL"/>
            </w:pPr>
          </w:p>
        </w:tc>
      </w:tr>
      <w:tr w:rsidR="00296E35" w:rsidRPr="001C0FC4" w14:paraId="3BB3AC5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FAF69A" w14:textId="77777777" w:rsidR="00296E35" w:rsidRPr="001C0FC4" w:rsidRDefault="00296E35" w:rsidP="002E3FCC">
            <w:pPr>
              <w:pStyle w:val="TAL"/>
              <w:rPr>
                <w:rFonts w:cs="Arial"/>
                <w:szCs w:val="18"/>
              </w:rPr>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CD35FCB" w14:textId="77777777" w:rsidR="00296E35" w:rsidRPr="001C0FC4" w:rsidRDefault="00296E35" w:rsidP="002E3FCC">
            <w:pPr>
              <w:pStyle w:val="TAL"/>
              <w:rPr>
                <w:iCs/>
              </w:rPr>
            </w:pPr>
            <w:r w:rsidRPr="001C0FC4">
              <w:t>"application/mikey"</w:t>
            </w:r>
          </w:p>
        </w:tc>
        <w:tc>
          <w:tcPr>
            <w:tcW w:w="2127" w:type="dxa"/>
            <w:tcBorders>
              <w:top w:val="single" w:sz="4" w:space="0" w:color="auto"/>
              <w:left w:val="single" w:sz="4" w:space="0" w:color="auto"/>
              <w:bottom w:val="single" w:sz="4" w:space="0" w:color="auto"/>
              <w:right w:val="single" w:sz="4" w:space="0" w:color="auto"/>
            </w:tcBorders>
          </w:tcPr>
          <w:p w14:paraId="240EAD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5E3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C564A9" w14:textId="77777777" w:rsidR="00296E35" w:rsidRPr="001C0FC4" w:rsidRDefault="00296E35" w:rsidP="002E3FCC">
            <w:pPr>
              <w:pStyle w:val="TAL"/>
            </w:pPr>
          </w:p>
        </w:tc>
      </w:tr>
      <w:tr w:rsidR="00296E35" w:rsidRPr="001C0FC4" w14:paraId="5888262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68241"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41FE7D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0E9A4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421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97347" w14:textId="77777777" w:rsidR="00296E35" w:rsidRPr="001C0FC4" w:rsidRDefault="00296E35" w:rsidP="002E3FCC">
            <w:pPr>
              <w:pStyle w:val="TAL"/>
            </w:pPr>
          </w:p>
        </w:tc>
      </w:tr>
      <w:tr w:rsidR="00296E35" w:rsidRPr="001C0FC4" w14:paraId="23D264C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A2BE128" w14:textId="77777777" w:rsidR="00296E35" w:rsidRPr="001C0FC4" w:rsidRDefault="00296E35" w:rsidP="002E3FCC">
            <w:pPr>
              <w:pStyle w:val="TAL"/>
            </w:pPr>
            <w:r w:rsidRPr="001C0FC4">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069B093" w14:textId="577958E2" w:rsidR="00296E35" w:rsidRPr="001C0FC4" w:rsidRDefault="00296E35" w:rsidP="002E3FCC">
            <w:pPr>
              <w:pStyle w:val="TAL"/>
            </w:pPr>
            <w:r w:rsidRPr="001C0FC4">
              <w:t xml:space="preserve">base64 encoded MIKEY message as described in TS </w:t>
            </w:r>
            <w:r>
              <w:t>37.579</w:t>
            </w:r>
            <w:r w:rsidRPr="001C0FC4">
              <w:t>-1 [2], Table 5.5.9.1-1A</w:t>
            </w:r>
          </w:p>
        </w:tc>
        <w:tc>
          <w:tcPr>
            <w:tcW w:w="2127" w:type="dxa"/>
            <w:tcBorders>
              <w:top w:val="single" w:sz="4" w:space="0" w:color="auto"/>
              <w:left w:val="single" w:sz="4" w:space="0" w:color="auto"/>
              <w:bottom w:val="single" w:sz="4" w:space="0" w:color="auto"/>
              <w:right w:val="single" w:sz="4" w:space="0" w:color="auto"/>
            </w:tcBorders>
            <w:hideMark/>
          </w:tcPr>
          <w:p w14:paraId="71A7A063" w14:textId="77777777" w:rsidR="00296E35" w:rsidRPr="001C0FC4" w:rsidRDefault="00296E35" w:rsidP="002E3FCC">
            <w:pPr>
              <w:pStyle w:val="TAL"/>
            </w:pPr>
            <w:r w:rsidRPr="001C0FC4">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46C0DD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EFA3A" w14:textId="77777777" w:rsidR="00296E35" w:rsidRPr="001C0FC4" w:rsidRDefault="00296E35" w:rsidP="002E3FCC">
            <w:pPr>
              <w:pStyle w:val="TAL"/>
            </w:pPr>
          </w:p>
        </w:tc>
      </w:tr>
    </w:tbl>
    <w:p w14:paraId="5970FABC" w14:textId="77777777" w:rsidR="00296E35" w:rsidRPr="001C0FC4" w:rsidRDefault="00296E35" w:rsidP="00296E35"/>
    <w:p w14:paraId="5E4FF355" w14:textId="59F87B09" w:rsidR="00296E35" w:rsidRPr="001C0FC4" w:rsidRDefault="00296E35" w:rsidP="00296E35">
      <w:pPr>
        <w:pStyle w:val="TH"/>
      </w:pPr>
      <w:r w:rsidRPr="001C0FC4">
        <w:t>Table 5.6.3.3-2: SIP MESSAGE from the UE (step 4, Table 5.6.3.2-1;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40C3DA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C36F971" w14:textId="6939E0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098413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A685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B3B3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CBA07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D70BB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5E9E85D" w14:textId="77777777" w:rsidR="00296E35" w:rsidRPr="001C0FC4" w:rsidRDefault="00296E35" w:rsidP="002E3FCC">
            <w:pPr>
              <w:pStyle w:val="TAH"/>
              <w:rPr>
                <w:bCs/>
              </w:rPr>
            </w:pPr>
            <w:r w:rsidRPr="001C0FC4">
              <w:rPr>
                <w:bCs/>
              </w:rPr>
              <w:t>Condition</w:t>
            </w:r>
          </w:p>
        </w:tc>
      </w:tr>
      <w:tr w:rsidR="00296E35" w:rsidRPr="001C0FC4" w14:paraId="2DCCA3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DE76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69C95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C5CD7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CEE5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4F0055" w14:textId="77777777" w:rsidR="00296E35" w:rsidRPr="001C0FC4" w:rsidRDefault="00296E35" w:rsidP="002E3FCC">
            <w:pPr>
              <w:pStyle w:val="TAL"/>
            </w:pPr>
          </w:p>
        </w:tc>
      </w:tr>
      <w:tr w:rsidR="00296E35" w:rsidRPr="001C0FC4" w14:paraId="00D721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B5EC0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2CDDF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4B947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68B3C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AC08B7" w14:textId="77777777" w:rsidR="00296E35" w:rsidRPr="001C0FC4" w:rsidRDefault="00296E35" w:rsidP="002E3FCC">
            <w:pPr>
              <w:pStyle w:val="TAL"/>
            </w:pPr>
          </w:p>
        </w:tc>
      </w:tr>
      <w:tr w:rsidR="00296E35" w:rsidRPr="001C0FC4" w14:paraId="5E5642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1C085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793E9C" w14:textId="77777777" w:rsidR="00296E35" w:rsidRPr="001C0FC4" w:rsidRDefault="00296E35" w:rsidP="002E3FCC">
            <w:pPr>
              <w:pStyle w:val="TAL"/>
              <w:rPr>
                <w:iCs/>
              </w:rPr>
            </w:pPr>
            <w:r w:rsidRPr="001C0FC4">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3463CA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7018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B315C0" w14:textId="77777777" w:rsidR="00296E35" w:rsidRPr="001C0FC4" w:rsidRDefault="00296E35" w:rsidP="002E3FCC">
            <w:pPr>
              <w:pStyle w:val="TAL"/>
            </w:pPr>
          </w:p>
        </w:tc>
      </w:tr>
      <w:tr w:rsidR="00296E35" w:rsidRPr="001C0FC4" w14:paraId="76CC0A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322FF1"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66043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2BDBA9B"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AC9E5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3DEEC" w14:textId="77777777" w:rsidR="00296E35" w:rsidRPr="001C0FC4" w:rsidRDefault="00296E35" w:rsidP="002E3FCC">
            <w:pPr>
              <w:pStyle w:val="TAL"/>
            </w:pPr>
          </w:p>
        </w:tc>
      </w:tr>
      <w:tr w:rsidR="00296E35" w:rsidRPr="001C0FC4" w14:paraId="104F11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AB95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8C9F4B" w14:textId="77777777" w:rsidR="00296E35" w:rsidRPr="001C0FC4" w:rsidRDefault="00296E35" w:rsidP="002E3FCC">
            <w:pPr>
              <w:pStyle w:val="TAL"/>
              <w:rPr>
                <w:iCs/>
              </w:rPr>
            </w:pPr>
            <w:r w:rsidRPr="001C0FC4">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06C7C9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0CBF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EE7019" w14:textId="77777777" w:rsidR="00296E35" w:rsidRPr="001C0FC4" w:rsidRDefault="00296E35" w:rsidP="002E3FCC">
            <w:pPr>
              <w:pStyle w:val="TAL"/>
            </w:pPr>
          </w:p>
        </w:tc>
      </w:tr>
      <w:tr w:rsidR="00296E35" w:rsidRPr="001C0FC4" w14:paraId="427D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3F6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01DDD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A94AD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DA9E9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6F14C8" w14:textId="77777777" w:rsidR="00296E35" w:rsidRPr="001C0FC4" w:rsidRDefault="00296E35" w:rsidP="002E3FCC">
            <w:pPr>
              <w:pStyle w:val="TAL"/>
            </w:pPr>
          </w:p>
        </w:tc>
      </w:tr>
      <w:tr w:rsidR="00296E35" w:rsidRPr="001C0FC4" w14:paraId="2D6BF71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63B7C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8EB977" w14:textId="77777777" w:rsidR="00296E35" w:rsidRPr="001C0FC4" w:rsidRDefault="00296E35" w:rsidP="002E3FCC">
            <w:pPr>
              <w:pStyle w:val="TAL"/>
              <w:rPr>
                <w:iCs/>
              </w:rPr>
            </w:pPr>
            <w:r w:rsidRPr="001C0FC4">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B6DF8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E135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C6B44" w14:textId="77777777" w:rsidR="00296E35" w:rsidRPr="001C0FC4" w:rsidRDefault="00296E35" w:rsidP="002E3FCC">
            <w:pPr>
              <w:pStyle w:val="TAL"/>
            </w:pPr>
          </w:p>
        </w:tc>
      </w:tr>
    </w:tbl>
    <w:p w14:paraId="21F393C3" w14:textId="77777777" w:rsidR="00296E35" w:rsidRPr="001C0FC4" w:rsidRDefault="00296E35" w:rsidP="00296E35"/>
    <w:p w14:paraId="18786839" w14:textId="77777777" w:rsidR="00296E35" w:rsidRPr="001C0FC4" w:rsidRDefault="00296E35" w:rsidP="00296E35">
      <w:pPr>
        <w:pStyle w:val="TH"/>
      </w:pPr>
      <w:r w:rsidRPr="001C0FC4">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FD2BF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E431804" w14:textId="18E203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18C8CC1" w14:textId="77777777" w:rsidR="00296E35" w:rsidRPr="001C0FC4" w:rsidRDefault="00296E35" w:rsidP="00296E35"/>
    <w:p w14:paraId="6800A2C6" w14:textId="77777777" w:rsidR="00296E35" w:rsidRPr="001C0FC4" w:rsidRDefault="00296E35" w:rsidP="00296E35">
      <w:pPr>
        <w:pStyle w:val="TH"/>
      </w:pPr>
      <w:r w:rsidRPr="001C0FC4">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F766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717DE3" w14:textId="662986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6D1A7798" w14:textId="77777777" w:rsidR="00296E35" w:rsidRPr="001C0FC4" w:rsidRDefault="00296E35" w:rsidP="00296E35"/>
    <w:p w14:paraId="2B6AF3F6" w14:textId="77777777" w:rsidR="00296E35" w:rsidRPr="001C0FC4" w:rsidRDefault="00296E35" w:rsidP="00296E35">
      <w:pPr>
        <w:pStyle w:val="TH"/>
      </w:pPr>
      <w:r w:rsidRPr="001C0FC4">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271A8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1DF404" w14:textId="7A00A99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831045C" w14:textId="77777777" w:rsidR="00296E35" w:rsidRPr="001C0FC4" w:rsidRDefault="00296E35" w:rsidP="00296E35"/>
    <w:p w14:paraId="4B80FF0F" w14:textId="2DDA564C" w:rsidR="00296E35" w:rsidRPr="001C0FC4" w:rsidRDefault="00296E35" w:rsidP="00296E35">
      <w:pPr>
        <w:pStyle w:val="TH"/>
      </w:pPr>
      <w:r w:rsidRPr="001C0FC4">
        <w:t>Table 5.6.3.3-6: SIP MESSAGE from the SS (step 6,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81ACC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C5C0C9" w14:textId="6730A49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290D4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CED6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0485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A272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B3BB5C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B9E4F2" w14:textId="77777777" w:rsidR="00296E35" w:rsidRPr="001C0FC4" w:rsidRDefault="00296E35" w:rsidP="002E3FCC">
            <w:pPr>
              <w:pStyle w:val="TAH"/>
              <w:rPr>
                <w:bCs/>
              </w:rPr>
            </w:pPr>
            <w:r w:rsidRPr="001C0FC4">
              <w:rPr>
                <w:bCs/>
              </w:rPr>
              <w:t>Condition</w:t>
            </w:r>
          </w:p>
        </w:tc>
      </w:tr>
      <w:tr w:rsidR="00296E35" w:rsidRPr="001C0FC4" w14:paraId="77BCB73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2ABDB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7BDE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804C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02DC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E0878B" w14:textId="77777777" w:rsidR="00296E35" w:rsidRPr="001C0FC4" w:rsidRDefault="00296E35" w:rsidP="002E3FCC">
            <w:pPr>
              <w:pStyle w:val="TAL"/>
            </w:pPr>
          </w:p>
        </w:tc>
      </w:tr>
      <w:tr w:rsidR="00296E35" w:rsidRPr="001C0FC4" w14:paraId="1C81AC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E6D8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4CFA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B37045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AE7D5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0C00A6" w14:textId="77777777" w:rsidR="00296E35" w:rsidRPr="001C0FC4" w:rsidRDefault="00296E35" w:rsidP="002E3FCC">
            <w:pPr>
              <w:pStyle w:val="TAL"/>
            </w:pPr>
          </w:p>
        </w:tc>
      </w:tr>
      <w:tr w:rsidR="00296E35" w:rsidRPr="001C0FC4" w14:paraId="29BB0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B287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02417B" w14:textId="77777777" w:rsidR="00296E35" w:rsidRPr="001C0FC4" w:rsidRDefault="00296E35" w:rsidP="002E3FCC">
            <w:pPr>
              <w:pStyle w:val="TAL"/>
              <w:rPr>
                <w:iCs/>
              </w:rPr>
            </w:pPr>
            <w:r w:rsidRPr="001C0FC4">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7A96E0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24008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3552EC" w14:textId="77777777" w:rsidR="00296E35" w:rsidRPr="001C0FC4" w:rsidRDefault="00296E35" w:rsidP="002E3FCC">
            <w:pPr>
              <w:pStyle w:val="TAL"/>
            </w:pPr>
          </w:p>
        </w:tc>
      </w:tr>
    </w:tbl>
    <w:p w14:paraId="074949CB" w14:textId="77777777" w:rsidR="00296E35" w:rsidRPr="001C0FC4" w:rsidRDefault="00296E35" w:rsidP="00296E35"/>
    <w:p w14:paraId="21A09BE8" w14:textId="77777777" w:rsidR="00296E35" w:rsidRPr="001C0FC4" w:rsidRDefault="00296E35" w:rsidP="00296E35">
      <w:pPr>
        <w:pStyle w:val="TH"/>
      </w:pPr>
      <w:r w:rsidRPr="001C0FC4">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32A8C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989DEBC" w14:textId="0F83C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7813236" w14:textId="77777777" w:rsidR="00296E35" w:rsidRPr="001C0FC4" w:rsidRDefault="00296E35" w:rsidP="00296E35"/>
    <w:p w14:paraId="526FEE46" w14:textId="77777777" w:rsidR="00296E35" w:rsidRPr="001C0FC4" w:rsidRDefault="00296E35" w:rsidP="00296E35">
      <w:pPr>
        <w:pStyle w:val="Heading2"/>
      </w:pPr>
      <w:bookmarkStart w:id="323" w:name="_Toc178186330"/>
      <w:bookmarkStart w:id="324" w:name="_Toc210385143"/>
      <w:r w:rsidRPr="001C0FC4">
        <w:t>5.7</w:t>
      </w:r>
      <w:r w:rsidRPr="001C0FC4">
        <w:tab/>
        <w:t>Configuration / Functional Alias / Functional alias status determination / Activate functional alias / Deactivate functional alias</w:t>
      </w:r>
      <w:bookmarkEnd w:id="323"/>
      <w:bookmarkEnd w:id="324"/>
    </w:p>
    <w:p w14:paraId="2B14D729" w14:textId="77777777" w:rsidR="00296E35" w:rsidRPr="001C0FC4" w:rsidRDefault="00296E35" w:rsidP="00296E35">
      <w:pPr>
        <w:pStyle w:val="H6"/>
      </w:pPr>
      <w:r w:rsidRPr="001C0FC4">
        <w:t>5.7.1</w:t>
      </w:r>
      <w:r w:rsidRPr="001C0FC4">
        <w:tab/>
        <w:t>Test Purpose (TP)</w:t>
      </w:r>
    </w:p>
    <w:p w14:paraId="598F10AA" w14:textId="77777777" w:rsidR="00296E35" w:rsidRPr="001C0FC4" w:rsidRDefault="00296E35" w:rsidP="00296E35">
      <w:pPr>
        <w:pStyle w:val="H6"/>
      </w:pPr>
      <w:r w:rsidRPr="001C0FC4">
        <w:t>(1)</w:t>
      </w:r>
    </w:p>
    <w:p w14:paraId="607F429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D2B80B7" w14:textId="77777777" w:rsidR="00296E35" w:rsidRPr="001C0FC4" w:rsidRDefault="00296E35" w:rsidP="00296E35">
      <w:pPr>
        <w:pStyle w:val="PL"/>
      </w:pPr>
      <w:r w:rsidRPr="001C0FC4">
        <w:t>ensure that {</w:t>
      </w:r>
    </w:p>
    <w:p w14:paraId="58F5B3BC"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rFonts w:eastAsia="SimSun"/>
        </w:rPr>
        <w:t>to</w:t>
      </w:r>
      <w:r w:rsidRPr="001C0FC4">
        <w:t xml:space="preserve"> determine the current status of a functional alias and later notification of status changes of a functional alias }</w:t>
      </w:r>
    </w:p>
    <w:p w14:paraId="64FD298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determine the current status of a functional alias and later notification of status changes of a functional alias </w:t>
      </w:r>
      <w:r w:rsidRPr="001C0FC4">
        <w:rPr>
          <w:b/>
          <w:bCs/>
        </w:rPr>
        <w:t>and</w:t>
      </w:r>
      <w:r w:rsidRPr="001C0FC4">
        <w:t xml:space="preserve"> responds to the SIP NOTIFY message with a SIP 200 (OK) message }</w:t>
      </w:r>
    </w:p>
    <w:p w14:paraId="5F2F385F" w14:textId="77777777" w:rsidR="00296E35" w:rsidRPr="001C0FC4" w:rsidRDefault="00296E35" w:rsidP="00296E35">
      <w:pPr>
        <w:pStyle w:val="PL"/>
      </w:pPr>
      <w:r w:rsidRPr="001C0FC4">
        <w:t xml:space="preserve">            }</w:t>
      </w:r>
    </w:p>
    <w:p w14:paraId="319278EB" w14:textId="77777777" w:rsidR="00296E35" w:rsidRPr="001C0FC4" w:rsidRDefault="00296E35" w:rsidP="00296E35">
      <w:pPr>
        <w:pStyle w:val="PL"/>
      </w:pPr>
    </w:p>
    <w:p w14:paraId="5B359222" w14:textId="77777777" w:rsidR="00296E35" w:rsidRPr="001C0FC4" w:rsidRDefault="00296E35" w:rsidP="00296E35">
      <w:pPr>
        <w:pStyle w:val="H6"/>
      </w:pPr>
      <w:r w:rsidRPr="001C0FC4">
        <w:t>(2)</w:t>
      </w:r>
    </w:p>
    <w:p w14:paraId="3133F61F"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3175DFF3" w14:textId="77777777" w:rsidR="00296E35" w:rsidRPr="001C0FC4" w:rsidRDefault="00296E35" w:rsidP="00296E35">
      <w:pPr>
        <w:pStyle w:val="PL"/>
      </w:pPr>
      <w:r w:rsidRPr="001C0FC4">
        <w:t>ensure that {</w:t>
      </w:r>
    </w:p>
    <w:p w14:paraId="121D3B35" w14:textId="77777777" w:rsidR="00296E35" w:rsidRPr="001C0FC4" w:rsidRDefault="00296E35" w:rsidP="00296E35">
      <w:pPr>
        <w:pStyle w:val="PL"/>
      </w:pPr>
      <w:r w:rsidRPr="001C0FC4">
        <w:t xml:space="preserve">  </w:t>
      </w:r>
      <w:r w:rsidRPr="001C0FC4">
        <w:rPr>
          <w:b/>
        </w:rPr>
        <w:t>when</w:t>
      </w:r>
      <w:r w:rsidRPr="001C0FC4">
        <w:t xml:space="preserve"> { MCData User requests to activate a functional alias }</w:t>
      </w:r>
    </w:p>
    <w:p w14:paraId="06751023"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activate a functional alias </w:t>
      </w:r>
      <w:r w:rsidRPr="001C0FC4">
        <w:rPr>
          <w:b/>
          <w:bCs/>
        </w:rPr>
        <w:t>and</w:t>
      </w:r>
      <w:r w:rsidRPr="001C0FC4">
        <w:t xml:space="preserve"> responds to the SIP NOTIFY message with a SIP 200 (OK) message }</w:t>
      </w:r>
    </w:p>
    <w:p w14:paraId="53F8C4D0" w14:textId="77777777" w:rsidR="00296E35" w:rsidRPr="001C0FC4" w:rsidRDefault="00296E35" w:rsidP="00296E35">
      <w:pPr>
        <w:pStyle w:val="PL"/>
      </w:pPr>
      <w:r w:rsidRPr="001C0FC4">
        <w:t xml:space="preserve">            }</w:t>
      </w:r>
    </w:p>
    <w:p w14:paraId="09A33EF3" w14:textId="77777777" w:rsidR="00296E35" w:rsidRPr="001C0FC4" w:rsidRDefault="00296E35" w:rsidP="00296E35">
      <w:pPr>
        <w:pStyle w:val="PL"/>
      </w:pPr>
    </w:p>
    <w:p w14:paraId="56B2AC85" w14:textId="77777777" w:rsidR="00296E35" w:rsidRPr="001C0FC4" w:rsidRDefault="00296E35" w:rsidP="00296E35">
      <w:pPr>
        <w:pStyle w:val="H6"/>
      </w:pPr>
      <w:r w:rsidRPr="001C0FC4">
        <w:t>(3)</w:t>
      </w:r>
    </w:p>
    <w:p w14:paraId="1F9145A8"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232A019E" w14:textId="77777777" w:rsidR="00296E35" w:rsidRPr="001C0FC4" w:rsidRDefault="00296E35" w:rsidP="00296E35">
      <w:pPr>
        <w:pStyle w:val="PL"/>
      </w:pPr>
      <w:r w:rsidRPr="001C0FC4">
        <w:t>ensure that {</w:t>
      </w:r>
    </w:p>
    <w:p w14:paraId="1D8CDE19" w14:textId="77777777" w:rsidR="00296E35" w:rsidRPr="001C0FC4" w:rsidRDefault="00296E35" w:rsidP="00296E35">
      <w:pPr>
        <w:pStyle w:val="PL"/>
      </w:pPr>
      <w:r w:rsidRPr="001C0FC4">
        <w:t xml:space="preserve">  </w:t>
      </w:r>
      <w:r w:rsidRPr="001C0FC4">
        <w:rPr>
          <w:b/>
        </w:rPr>
        <w:t>when</w:t>
      </w:r>
      <w:r w:rsidRPr="001C0FC4">
        <w:t xml:space="preserve"> { MCData User requests to deactivate a functional alias }</w:t>
      </w:r>
    </w:p>
    <w:p w14:paraId="40311470"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deactivate a functional alias </w:t>
      </w:r>
      <w:r w:rsidRPr="001C0FC4">
        <w:rPr>
          <w:b/>
          <w:bCs/>
        </w:rPr>
        <w:t>and</w:t>
      </w:r>
      <w:r w:rsidRPr="001C0FC4">
        <w:t xml:space="preserve"> responds to the SIP NOTIFY message with a SIP 200 (OK) message }</w:t>
      </w:r>
    </w:p>
    <w:p w14:paraId="35E9DEBC" w14:textId="77777777" w:rsidR="00296E35" w:rsidRPr="001C0FC4" w:rsidRDefault="00296E35" w:rsidP="00296E35">
      <w:pPr>
        <w:pStyle w:val="PL"/>
      </w:pPr>
      <w:r w:rsidRPr="001C0FC4">
        <w:t xml:space="preserve">            }</w:t>
      </w:r>
    </w:p>
    <w:p w14:paraId="6812A82A" w14:textId="77777777" w:rsidR="00296E35" w:rsidRPr="001C0FC4" w:rsidRDefault="00296E35" w:rsidP="00296E35">
      <w:pPr>
        <w:pStyle w:val="PL"/>
      </w:pPr>
    </w:p>
    <w:p w14:paraId="2ECA333E" w14:textId="77777777" w:rsidR="00296E35" w:rsidRPr="001C0FC4" w:rsidRDefault="00296E35" w:rsidP="00296E35">
      <w:pPr>
        <w:pStyle w:val="H6"/>
      </w:pPr>
      <w:r w:rsidRPr="001C0FC4">
        <w:t>(4)</w:t>
      </w:r>
    </w:p>
    <w:p w14:paraId="1E1C9F27"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4B125589" w14:textId="77777777" w:rsidR="00296E35" w:rsidRPr="001C0FC4" w:rsidRDefault="00296E35" w:rsidP="00296E35">
      <w:pPr>
        <w:pStyle w:val="PL"/>
      </w:pPr>
      <w:r w:rsidRPr="001C0FC4">
        <w:t>ensure that {</w:t>
      </w:r>
    </w:p>
    <w:p w14:paraId="196855B8"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lang w:eastAsia="ko-KR"/>
        </w:rPr>
        <w:t>to</w:t>
      </w:r>
      <w:r w:rsidRPr="001C0FC4">
        <w:t xml:space="preserve"> de-subscribe from determining the status of a functional alias }</w:t>
      </w:r>
    </w:p>
    <w:p w14:paraId="52AD2B5D"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w:t>
      </w:r>
      <w:r w:rsidRPr="001C0FC4">
        <w:rPr>
          <w:lang w:eastAsia="ko-KR"/>
        </w:rPr>
        <w:t>to</w:t>
      </w:r>
      <w:r w:rsidRPr="001C0FC4">
        <w:t xml:space="preserve"> de-subscribe from determining the status of a functional alias</w:t>
      </w:r>
      <w:r w:rsidRPr="001C0FC4">
        <w:rPr>
          <w:b/>
          <w:bCs/>
        </w:rPr>
        <w:t xml:space="preserve"> and</w:t>
      </w:r>
      <w:r w:rsidRPr="001C0FC4">
        <w:t xml:space="preserve"> responds to the SIP NOTIFY message with a SIP 200 (OK) message }</w:t>
      </w:r>
    </w:p>
    <w:p w14:paraId="58657F7A" w14:textId="77777777" w:rsidR="00296E35" w:rsidRPr="001C0FC4" w:rsidRDefault="00296E35" w:rsidP="00296E35">
      <w:pPr>
        <w:pStyle w:val="PL"/>
      </w:pPr>
      <w:r w:rsidRPr="001C0FC4">
        <w:t xml:space="preserve">            }</w:t>
      </w:r>
    </w:p>
    <w:p w14:paraId="48D84C5A" w14:textId="77777777" w:rsidR="00296E35" w:rsidRPr="001C0FC4" w:rsidRDefault="00296E35" w:rsidP="00296E35">
      <w:pPr>
        <w:pStyle w:val="PL"/>
      </w:pPr>
    </w:p>
    <w:p w14:paraId="2CF5FB27" w14:textId="77777777" w:rsidR="00296E35" w:rsidRPr="001C0FC4" w:rsidRDefault="00296E35" w:rsidP="00296E35">
      <w:pPr>
        <w:pStyle w:val="H6"/>
      </w:pPr>
      <w:r w:rsidRPr="001C0FC4">
        <w:t>5.7.2</w:t>
      </w:r>
      <w:r w:rsidRPr="001C0FC4">
        <w:tab/>
        <w:t>Conformance requirements</w:t>
      </w:r>
    </w:p>
    <w:p w14:paraId="73B0D491" w14:textId="77777777" w:rsidR="00296E35" w:rsidRPr="001C0FC4" w:rsidRDefault="00296E35" w:rsidP="00296E35">
      <w:pPr>
        <w:keepNext/>
        <w:keepLines/>
      </w:pPr>
      <w:r w:rsidRPr="001C0FC4">
        <w:t>References: The conformance requirements covered in the present TC are specified in: TS 24.282 clause 22.2.1.2, 22.2.1.3. Unless otherwise stated these are Rel-16 requirements.</w:t>
      </w:r>
    </w:p>
    <w:p w14:paraId="61D7B0DD" w14:textId="77777777" w:rsidR="00296E35" w:rsidRPr="001C0FC4" w:rsidRDefault="00296E35" w:rsidP="00296E35">
      <w:r w:rsidRPr="001C0FC4">
        <w:t>[TS 24.282, clause 22.2.1.2]</w:t>
      </w:r>
    </w:p>
    <w:p w14:paraId="2AA90798" w14:textId="77777777" w:rsidR="00296E35" w:rsidRPr="001C0FC4" w:rsidRDefault="00296E35" w:rsidP="00296E35">
      <w:pPr>
        <w:rPr>
          <w:rFonts w:eastAsia="Malgun Gothic"/>
        </w:rPr>
      </w:pPr>
      <w:r w:rsidRPr="001C0FC4">
        <w:rPr>
          <w:rFonts w:eastAsia="Malgun Gothic"/>
        </w:rPr>
        <w:t>In order:</w:t>
      </w:r>
    </w:p>
    <w:p w14:paraId="31952EFB" w14:textId="77777777" w:rsidR="00296E35" w:rsidRPr="001C0FC4" w:rsidRDefault="00296E35" w:rsidP="00296E35">
      <w:pPr>
        <w:pStyle w:val="B1"/>
      </w:pPr>
      <w:r w:rsidRPr="001C0FC4">
        <w:t>-</w:t>
      </w:r>
      <w:r w:rsidRPr="001C0FC4">
        <w:tab/>
        <w:t>to indicate that an MCData user requests to activate one or more functional aliases;</w:t>
      </w:r>
    </w:p>
    <w:p w14:paraId="43382814" w14:textId="77777777" w:rsidR="00296E35" w:rsidRPr="001C0FC4" w:rsidRDefault="00296E35" w:rsidP="00296E35">
      <w:pPr>
        <w:pStyle w:val="B1"/>
      </w:pPr>
      <w:r w:rsidRPr="001C0FC4">
        <w:t>-</w:t>
      </w:r>
      <w:r w:rsidRPr="001C0FC4">
        <w:tab/>
        <w:t>to indicate that the MCData user requests to deactivate one or more functional aliases;</w:t>
      </w:r>
    </w:p>
    <w:p w14:paraId="5C665963" w14:textId="77777777" w:rsidR="00296E35" w:rsidRPr="001C0FC4" w:rsidRDefault="00296E35" w:rsidP="00296E35">
      <w:pPr>
        <w:pStyle w:val="B1"/>
      </w:pPr>
      <w:r w:rsidRPr="001C0FC4">
        <w:t>-</w:t>
      </w:r>
      <w:r w:rsidRPr="001C0FC4">
        <w:tab/>
        <w:t>to refresh indication of an MCData user interest in one or more functional aliases due to near expiration of the expiration time of a functional alias with the status set to the "activated" state received in a SIP NOTIFY request in subclause 22.2.1.3;</w:t>
      </w:r>
    </w:p>
    <w:p w14:paraId="5D8007CD"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activated;</w:t>
      </w:r>
    </w:p>
    <w:p w14:paraId="13B81F56"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deactivated; or</w:t>
      </w:r>
    </w:p>
    <w:p w14:paraId="1996F43F" w14:textId="77777777" w:rsidR="00296E35" w:rsidRPr="001C0FC4" w:rsidRDefault="00296E35" w:rsidP="00296E35">
      <w:pPr>
        <w:pStyle w:val="B1"/>
      </w:pPr>
      <w:r w:rsidRPr="001C0FC4">
        <w:t>-</w:t>
      </w:r>
      <w:r w:rsidRPr="001C0FC4">
        <w:tab/>
        <w:t>any combination of the above;</w:t>
      </w:r>
    </w:p>
    <w:p w14:paraId="4F24CBBC" w14:textId="77777777" w:rsidR="00296E35" w:rsidRPr="001C0FC4" w:rsidRDefault="00296E35" w:rsidP="00296E35">
      <w:r w:rsidRPr="001C0FC4">
        <w:t xml:space="preserve">the MCData client shall generate a SIP PUBLISH request according to TS 24.229 [5], IETF RFC 3903 [34], and </w:t>
      </w:r>
      <w:r w:rsidRPr="001C0FC4">
        <w:rPr>
          <w:rFonts w:eastAsia="SimSun"/>
        </w:rPr>
        <w:t>IETF RFC 3856 [39]</w:t>
      </w:r>
      <w:r w:rsidRPr="001C0FC4">
        <w:t>.</w:t>
      </w:r>
    </w:p>
    <w:p w14:paraId="51A8C3A3" w14:textId="77777777" w:rsidR="00296E35" w:rsidRPr="001C0FC4" w:rsidRDefault="00296E35" w:rsidP="00296E35">
      <w:r w:rsidRPr="001C0FC4">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1C0FC4">
        <w:rPr>
          <w:lang w:eastAsia="ko-KR"/>
        </w:rPr>
        <w:t>in TS 24.484 [12])</w:t>
      </w:r>
      <w:r w:rsidRPr="001C0FC4">
        <w:t>. If the functional alias has been activated due to a location area trigger and the &lt;manual-deactivation-not-allowed-if-location-criteria-met&gt; element is set to a value of "true", the MCData client shall suppress the MCData user’s request.</w:t>
      </w:r>
    </w:p>
    <w:p w14:paraId="526623F9" w14:textId="77777777" w:rsidR="00296E35" w:rsidRPr="001C0FC4" w:rsidRDefault="00296E35" w:rsidP="00296E35">
      <w:pPr>
        <w:pStyle w:val="NO"/>
        <w:rPr>
          <w:rFonts w:eastAsia="SimSun"/>
        </w:rPr>
      </w:pPr>
      <w:r w:rsidRPr="001C0FC4">
        <w:rPr>
          <w:rFonts w:eastAsia="SimSun"/>
        </w:rPr>
        <w:t>NOTE 1:</w:t>
      </w:r>
      <w:r w:rsidRPr="001C0FC4">
        <w:rPr>
          <w:rFonts w:eastAsia="SimSun"/>
        </w:rPr>
        <w:tab/>
        <w:t>If the request is suppressed, a notification message can be displayed to the user.</w:t>
      </w:r>
    </w:p>
    <w:p w14:paraId="337EE68B" w14:textId="77777777" w:rsidR="00296E35" w:rsidRPr="001C0FC4" w:rsidRDefault="00296E35" w:rsidP="00296E35">
      <w:r w:rsidRPr="001C0FC4">
        <w:t>In the SIP PUBLISH request, the MCData client:</w:t>
      </w:r>
    </w:p>
    <w:p w14:paraId="265F293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2BBD81E5" w14:textId="77777777" w:rsidR="00296E35" w:rsidRPr="001C0FC4" w:rsidRDefault="00296E35" w:rsidP="00296E35">
      <w:pPr>
        <w:pStyle w:val="B1"/>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202CF048"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770AB592"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if the MCData client </w:t>
      </w:r>
      <w:r w:rsidRPr="001C0FC4">
        <w:t>requests to activate one or more functional aliases</w:t>
      </w:r>
      <w:r w:rsidRPr="001C0FC4">
        <w:rPr>
          <w:rFonts w:eastAsia="SimSun"/>
        </w:rPr>
        <w:t>, shall set the Expires header field according to IETF RFC 3903 [34], to 4294967295;</w:t>
      </w:r>
    </w:p>
    <w:p w14:paraId="70E4A3D0"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E6D537C"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t>
      </w:r>
      <w:r w:rsidRPr="001C0FC4">
        <w:t>requests to deactivate one or more functional aliases</w:t>
      </w:r>
      <w:r w:rsidRPr="001C0FC4">
        <w:rPr>
          <w:rFonts w:eastAsia="SimSun"/>
        </w:rPr>
        <w:t>, shall set the Expires header field according to IETF RFC 3903 [34], to zero; and</w:t>
      </w:r>
    </w:p>
    <w:p w14:paraId="13286556" w14:textId="77777777" w:rsidR="00296E35" w:rsidRPr="001C0FC4" w:rsidRDefault="00296E35" w:rsidP="00296E35">
      <w:pPr>
        <w:pStyle w:val="NO"/>
        <w:rPr>
          <w:rFonts w:eastAsia="SimSun"/>
        </w:rPr>
      </w:pPr>
      <w:r w:rsidRPr="001C0FC4">
        <w:rPr>
          <w:rFonts w:eastAsia="SimSun"/>
        </w:rPr>
        <w:t>NOTE 3:</w:t>
      </w:r>
      <w:r w:rsidRPr="001C0FC4">
        <w:rPr>
          <w:rFonts w:eastAsia="SimSun"/>
        </w:rPr>
        <w:tab/>
        <w:t>Activation and deactivation of functional alias cannot be performed with the same PUBLISH request.</w:t>
      </w:r>
    </w:p>
    <w:p w14:paraId="0FC44AF1"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application/pidf+xml MIME body indicating per-user functional alias information according to subclause </w:t>
      </w:r>
      <w:r w:rsidRPr="001C0FC4">
        <w:t>22.3.1</w:t>
      </w:r>
      <w:r w:rsidRPr="001C0FC4">
        <w:rPr>
          <w:rFonts w:eastAsia="SimSun"/>
        </w:rPr>
        <w:t>. In the MIME body, the MCData client:</w:t>
      </w:r>
    </w:p>
    <w:p w14:paraId="787BC9F4" w14:textId="77777777" w:rsidR="00296E35" w:rsidRPr="001C0FC4" w:rsidRDefault="00296E35" w:rsidP="00296E35">
      <w:pPr>
        <w:pStyle w:val="B2"/>
        <w:rPr>
          <w:rFonts w:eastAsia="SimSun"/>
        </w:rPr>
      </w:pPr>
      <w:r w:rsidRPr="001C0FC4">
        <w:rPr>
          <w:rFonts w:eastAsia="SimSun"/>
        </w:rPr>
        <w:t>a)</w:t>
      </w:r>
      <w:r w:rsidRPr="001C0FC4">
        <w:rPr>
          <w:rFonts w:eastAsia="SimSun"/>
        </w:rPr>
        <w:tab/>
        <w:t>shall include all functional aliases where the MCData user requests activation for the MCData ID;</w:t>
      </w:r>
    </w:p>
    <w:p w14:paraId="3FFF7DA4" w14:textId="77777777" w:rsidR="00296E35" w:rsidRPr="001C0FC4" w:rsidRDefault="00296E35" w:rsidP="00296E35">
      <w:pPr>
        <w:pStyle w:val="B2"/>
        <w:rPr>
          <w:rFonts w:eastAsia="SimSun"/>
        </w:rPr>
      </w:pPr>
      <w:r w:rsidRPr="001C0FC4">
        <w:rPr>
          <w:rFonts w:eastAsia="SimSun"/>
        </w:rPr>
        <w:t>b)</w:t>
      </w:r>
      <w:r w:rsidRPr="001C0FC4">
        <w:rPr>
          <w:rFonts w:eastAsia="SimSun"/>
        </w:rPr>
        <w:tab/>
        <w:t>shall include the MCData client ID of the targeted MCData client;</w:t>
      </w:r>
    </w:p>
    <w:p w14:paraId="4783DAEA" w14:textId="77777777" w:rsidR="00296E35" w:rsidRPr="001C0FC4" w:rsidRDefault="00296E35" w:rsidP="00296E35">
      <w:pPr>
        <w:pStyle w:val="B2"/>
        <w:rPr>
          <w:rFonts w:eastAsia="SimSun"/>
        </w:rPr>
      </w:pPr>
      <w:r w:rsidRPr="001C0FC4">
        <w:rPr>
          <w:rFonts w:eastAsia="SimSun"/>
        </w:rPr>
        <w:t>c)</w:t>
      </w:r>
      <w:r w:rsidRPr="001C0FC4">
        <w:rPr>
          <w:rFonts w:eastAsia="SimSun"/>
        </w:rPr>
        <w:tab/>
        <w:t>shall not include the "status" attribute and the "expires" attribute in the &lt;functionalalias&gt; element;</w:t>
      </w:r>
    </w:p>
    <w:p w14:paraId="287210C9" w14:textId="77777777" w:rsidR="00296E35" w:rsidRPr="001C0FC4" w:rsidRDefault="00296E35" w:rsidP="00296E35">
      <w:pPr>
        <w:pStyle w:val="B2"/>
        <w:rPr>
          <w:rFonts w:eastAsia="SimSun"/>
        </w:rPr>
      </w:pPr>
      <w:r w:rsidRPr="001C0FC4">
        <w:rPr>
          <w:rFonts w:eastAsia="SimSun"/>
        </w:rPr>
        <w:t>d)</w:t>
      </w:r>
      <w:r w:rsidRPr="001C0FC4">
        <w:rPr>
          <w:rFonts w:eastAsia="SimSun"/>
        </w:rPr>
        <w:tab/>
        <w:t>if the MCData client has received an indication that take over of a functional alias is possible and intends to take over a functional alias, shall include a &lt;take-over&gt; child element set to "true"; and</w:t>
      </w:r>
    </w:p>
    <w:p w14:paraId="3AFAB753" w14:textId="77777777" w:rsidR="00296E35" w:rsidRPr="001C0FC4" w:rsidRDefault="00296E35" w:rsidP="00296E35">
      <w:pPr>
        <w:pStyle w:val="B2"/>
        <w:rPr>
          <w:rFonts w:eastAsia="SimSun"/>
        </w:rPr>
      </w:pPr>
      <w:r w:rsidRPr="001C0FC4">
        <w:rPr>
          <w:rFonts w:eastAsia="SimSun"/>
        </w:rPr>
        <w:t>e)</w:t>
      </w:r>
      <w:r w:rsidRPr="001C0FC4">
        <w:rPr>
          <w:rFonts w:eastAsia="SimSun"/>
        </w:rPr>
        <w:tab/>
        <w:t>shall set the &lt;p-id-fa&gt; child element of the &lt;presence&gt; root element to a globally unique value.</w:t>
      </w:r>
    </w:p>
    <w:p w14:paraId="3F57CFDB"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TS 24.229 [5]</w:t>
      </w:r>
      <w:r w:rsidRPr="001C0FC4">
        <w:rPr>
          <w:rFonts w:eastAsia="SimSun"/>
        </w:rPr>
        <w:t>.</w:t>
      </w:r>
    </w:p>
    <w:p w14:paraId="26CDE332" w14:textId="77777777" w:rsidR="00296E35" w:rsidRPr="001C0FC4" w:rsidRDefault="00296E35" w:rsidP="00296E35">
      <w:r w:rsidRPr="001C0FC4">
        <w:t>[TS 24.282, clause 22.2.1.3]</w:t>
      </w:r>
    </w:p>
    <w:p w14:paraId="4391B873" w14:textId="77777777" w:rsidR="00296E35" w:rsidRPr="001C0FC4" w:rsidRDefault="00296E35" w:rsidP="00296E35">
      <w:pPr>
        <w:pStyle w:val="NO"/>
      </w:pPr>
      <w:r w:rsidRPr="001C0FC4">
        <w:t>NOTE 1:</w:t>
      </w:r>
      <w:r w:rsidRPr="001C0FC4">
        <w:tab/>
        <w:t>The MCData UE also uses this procedure to determine which functional alias have been successfully activated for the MCData ID.</w:t>
      </w:r>
    </w:p>
    <w:p w14:paraId="485DF1F6" w14:textId="77777777" w:rsidR="00296E35" w:rsidRPr="001C0FC4" w:rsidRDefault="00296E35" w:rsidP="00296E35">
      <w:r w:rsidRPr="001C0FC4">
        <w:t>In order to discover functional aliases:</w:t>
      </w:r>
    </w:p>
    <w:p w14:paraId="57185091" w14:textId="77777777" w:rsidR="00296E35" w:rsidRPr="001C0FC4" w:rsidRDefault="00296E35" w:rsidP="00296E35">
      <w:pPr>
        <w:pStyle w:val="B1"/>
      </w:pPr>
      <w:r w:rsidRPr="001C0FC4">
        <w:t>1)</w:t>
      </w:r>
      <w:r w:rsidRPr="001C0FC4">
        <w:tab/>
        <w:t>which are activated for the MCData user; or</w:t>
      </w:r>
    </w:p>
    <w:p w14:paraId="5AD7C196" w14:textId="77777777" w:rsidR="00296E35" w:rsidRPr="001C0FC4" w:rsidRDefault="00296E35" w:rsidP="00296E35">
      <w:pPr>
        <w:pStyle w:val="B1"/>
      </w:pPr>
      <w:r w:rsidRPr="001C0FC4">
        <w:t>2)</w:t>
      </w:r>
      <w:r w:rsidRPr="001C0FC4">
        <w:tab/>
        <w:t>which another MCData user has activated;</w:t>
      </w:r>
    </w:p>
    <w:p w14:paraId="222A7B73" w14:textId="77777777" w:rsidR="00296E35" w:rsidRPr="001C0FC4" w:rsidRDefault="00296E35" w:rsidP="00296E35">
      <w:pPr>
        <w:rPr>
          <w:rFonts w:eastAsia="SimSun"/>
        </w:rPr>
      </w:pPr>
      <w:r w:rsidRPr="001C0FC4">
        <w:t xml:space="preserve">the MCData client shall generate an initial SIP SUBSCRIBE request according to TS 24.229 [5], </w:t>
      </w:r>
      <w:r w:rsidRPr="001C0FC4">
        <w:rPr>
          <w:rFonts w:eastAsia="SimSun"/>
        </w:rPr>
        <w:t xml:space="preserve">IETF RFC 3856 [39], </w:t>
      </w:r>
      <w:r w:rsidRPr="001C0FC4">
        <w:t>and IETF RFC 6665 [36]</w:t>
      </w:r>
      <w:r w:rsidRPr="001C0FC4">
        <w:rPr>
          <w:rFonts w:eastAsia="SimSun"/>
        </w:rPr>
        <w:t>.</w:t>
      </w:r>
    </w:p>
    <w:p w14:paraId="52CEAA17" w14:textId="77777777" w:rsidR="00296E35" w:rsidRPr="001C0FC4" w:rsidRDefault="00296E35" w:rsidP="00296E35">
      <w:r w:rsidRPr="001C0FC4">
        <w:rPr>
          <w:rFonts w:eastAsia="SimSun"/>
        </w:rPr>
        <w:t>In the SIP SUBSCRIBE request, the MCData client:</w:t>
      </w:r>
    </w:p>
    <w:p w14:paraId="5D6020DA"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4BD925A2" w14:textId="77777777" w:rsidR="00296E35" w:rsidRPr="001C0FC4" w:rsidRDefault="00296E35" w:rsidP="00296E35">
      <w:pPr>
        <w:pStyle w:val="B1"/>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shall include:</w:t>
      </w:r>
    </w:p>
    <w:p w14:paraId="64859AE8" w14:textId="77777777" w:rsidR="00296E35" w:rsidRPr="001C0FC4" w:rsidRDefault="00296E35" w:rsidP="00296E35">
      <w:pPr>
        <w:pStyle w:val="B2"/>
        <w:rPr>
          <w:rFonts w:eastAsia="SimSun"/>
        </w:rPr>
      </w:pPr>
      <w:r w:rsidRPr="001C0FC4">
        <w:t>a)</w:t>
      </w:r>
      <w:r w:rsidRPr="001C0FC4">
        <w:tab/>
        <w:t xml:space="preserve">the &lt;mcdata-request-uri&gt; element set to the </w:t>
      </w:r>
      <w:r w:rsidRPr="001C0FC4">
        <w:rPr>
          <w:lang w:eastAsia="ko-KR"/>
        </w:rPr>
        <w:t>MCData ID of the targeted MCData user;</w:t>
      </w:r>
      <w:r w:rsidRPr="001C0FC4">
        <w:rPr>
          <w:rFonts w:eastAsia="SimSun"/>
        </w:rPr>
        <w:t xml:space="preserve"> and</w:t>
      </w:r>
    </w:p>
    <w:p w14:paraId="74949510" w14:textId="77777777" w:rsidR="00296E35" w:rsidRPr="001C0FC4" w:rsidRDefault="00296E35" w:rsidP="00296E35">
      <w:pPr>
        <w:pStyle w:val="B2"/>
        <w:rPr>
          <w:lang w:eastAsia="ko-KR"/>
        </w:rPr>
      </w:pPr>
      <w:r w:rsidRPr="001C0FC4">
        <w:t>b)</w:t>
      </w:r>
      <w:r w:rsidRPr="001C0FC4">
        <w:tab/>
      </w:r>
      <w:r w:rsidRPr="001C0FC4">
        <w:rPr>
          <w:rFonts w:eastAsia="SimSun"/>
        </w:rPr>
        <w:t>the &lt;request-type&gt; element in the &lt;mcdata-Params&gt; element of the &lt;mcdatainfo&gt; element set to the value "functional-alias-status-determination";</w:t>
      </w:r>
    </w:p>
    <w:p w14:paraId="03277E67"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1D28E500" w14:textId="77777777" w:rsidR="00296E35" w:rsidRPr="001C0FC4" w:rsidRDefault="00296E35" w:rsidP="00296E35">
      <w:pPr>
        <w:pStyle w:val="B1"/>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44E5F197"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44720E5D"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wants to fetch the current state only, shall set the Expires header field according to IETF RFC 6665 [36], to zero; </w:t>
      </w:r>
    </w:p>
    <w:p w14:paraId="669DDDD3"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Events header field set to "presence"; and</w:t>
      </w:r>
    </w:p>
    <w:p w14:paraId="5153D1E6" w14:textId="77777777" w:rsidR="00296E35" w:rsidRPr="001C0FC4" w:rsidRDefault="00296E35" w:rsidP="00296E35">
      <w:pPr>
        <w:pStyle w:val="B1"/>
        <w:rPr>
          <w:lang w:eastAsia="ko-KR"/>
        </w:rPr>
      </w:pPr>
      <w:r w:rsidRPr="001C0FC4">
        <w:rPr>
          <w:lang w:eastAsia="ko-KR"/>
        </w:rPr>
        <w:t>7)</w:t>
      </w:r>
      <w:r w:rsidRPr="001C0FC4">
        <w:rPr>
          <w:lang w:eastAsia="ko-KR"/>
        </w:rPr>
        <w:tab/>
        <w:t xml:space="preserve">shall include an Accept header field containing the </w:t>
      </w:r>
      <w:r w:rsidRPr="001C0FC4">
        <w:rPr>
          <w:rFonts w:eastAsia="SimSun"/>
        </w:rPr>
        <w:t>application/pidf+xml MIME type.</w:t>
      </w:r>
    </w:p>
    <w:p w14:paraId="17A85420" w14:textId="77777777" w:rsidR="00296E35" w:rsidRPr="001C0FC4" w:rsidRDefault="00296E35" w:rsidP="00296E35">
      <w:r w:rsidRPr="001C0FC4">
        <w:t xml:space="preserve">In order to re-subscribe or de-subscribe, the MCData client shall generate an in-dialog SIP SUBSCRIBE request according to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FB014DC" w14:textId="77777777" w:rsidR="00296E35" w:rsidRPr="001C0FC4" w:rsidRDefault="00296E35" w:rsidP="00296E35">
      <w:pPr>
        <w:pStyle w:val="B1"/>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111D0F78" w14:textId="77777777" w:rsidR="00296E35" w:rsidRPr="001C0FC4" w:rsidRDefault="00296E35" w:rsidP="00296E35">
      <w:pPr>
        <w:pStyle w:val="NO"/>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2E73661" w14:textId="77777777" w:rsidR="00296E35" w:rsidRPr="001C0FC4" w:rsidRDefault="00296E35" w:rsidP="00296E35">
      <w:pPr>
        <w:pStyle w:val="B1"/>
        <w:rPr>
          <w:rFonts w:eastAsia="SimSun"/>
        </w:rPr>
      </w:pPr>
      <w:r w:rsidRPr="001C0FC4">
        <w:rPr>
          <w:rFonts w:eastAsia="SimSun"/>
        </w:rPr>
        <w:t>2)</w:t>
      </w:r>
      <w:r w:rsidRPr="001C0FC4">
        <w:rPr>
          <w:rFonts w:eastAsia="SimSun"/>
        </w:rPr>
        <w:tab/>
        <w:t>if the MCData client wants to de-subscribe, shall set the Expires header field according to IETF RFC 6665 [36], to zero;</w:t>
      </w:r>
    </w:p>
    <w:p w14:paraId="1B1DDB2B" w14:textId="77777777" w:rsidR="00296E35" w:rsidRPr="001C0FC4" w:rsidRDefault="00296E35" w:rsidP="00296E35">
      <w:pPr>
        <w:pStyle w:val="B1"/>
        <w:rPr>
          <w:rFonts w:eastAsia="SimSun"/>
        </w:rPr>
      </w:pPr>
      <w:r w:rsidRPr="001C0FC4">
        <w:rPr>
          <w:rFonts w:eastAsia="SimSun"/>
        </w:rPr>
        <w:t>3)</w:t>
      </w:r>
      <w:r w:rsidRPr="001C0FC4">
        <w:rPr>
          <w:rFonts w:eastAsia="SimSun"/>
        </w:rPr>
        <w:tab/>
        <w:t>shall include an Events header field set to "presence"; and</w:t>
      </w:r>
    </w:p>
    <w:p w14:paraId="636DAF6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01EDDCE8"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functional alias information  constructed according to subclause </w:t>
      </w:r>
      <w:r w:rsidRPr="001C0FC4">
        <w:t>22.3.1</w:t>
      </w:r>
      <w:r w:rsidRPr="001C0FC4">
        <w:rPr>
          <w:rFonts w:eastAsia="SimSun"/>
        </w:rPr>
        <w:t>, then the MCData client shall determine the status of the MCData user for each functional alias in the MIME body</w:t>
      </w:r>
      <w:r w:rsidRPr="001C0FC4">
        <w:t xml:space="preserve">. If </w:t>
      </w:r>
      <w:r w:rsidRPr="001C0FC4">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1D405A65" w14:textId="77777777" w:rsidR="00296E35" w:rsidRPr="001C0FC4" w:rsidRDefault="00296E35" w:rsidP="00296E35">
      <w:pPr>
        <w:rPr>
          <w:rFonts w:eastAsia="SimSun"/>
        </w:rPr>
      </w:pPr>
      <w:r w:rsidRPr="001C0FC4">
        <w:rPr>
          <w:rFonts w:eastAsia="SimSun"/>
        </w:rPr>
        <w:t>If the MCData client detected a functional alias activation or deactivation, it shall perform the procedure specified in subclause 8.2.6.</w:t>
      </w:r>
    </w:p>
    <w:p w14:paraId="48D88B51" w14:textId="77777777" w:rsidR="00296E35" w:rsidRPr="001C0FC4" w:rsidRDefault="00296E35" w:rsidP="00296E35">
      <w:pPr>
        <w:pStyle w:val="H6"/>
      </w:pPr>
      <w:r w:rsidRPr="001C0FC4">
        <w:t>5.7.3</w:t>
      </w:r>
      <w:r w:rsidRPr="001C0FC4">
        <w:tab/>
        <w:t>Test description</w:t>
      </w:r>
    </w:p>
    <w:p w14:paraId="36657CDD" w14:textId="77777777" w:rsidR="00296E35" w:rsidRPr="001C0FC4" w:rsidRDefault="00296E35" w:rsidP="00296E35">
      <w:pPr>
        <w:pStyle w:val="H6"/>
      </w:pPr>
      <w:r w:rsidRPr="001C0FC4">
        <w:t>5.7.3.1</w:t>
      </w:r>
      <w:r w:rsidRPr="001C0FC4">
        <w:tab/>
        <w:t>Pre-test conditions</w:t>
      </w:r>
    </w:p>
    <w:p w14:paraId="6E740D56" w14:textId="741F3B5C" w:rsidR="00296E35" w:rsidRPr="001C0FC4" w:rsidRDefault="00296E35" w:rsidP="00296E35">
      <w:r w:rsidRPr="001C0FC4">
        <w:t xml:space="preserve">Same pre-test conditions as for MCPTT test case 5.8 (TS </w:t>
      </w:r>
      <w:r>
        <w:t>37.579</w:t>
      </w:r>
      <w:r w:rsidRPr="001C0FC4">
        <w:t>-2 [24]) with the following exception(s):</w:t>
      </w:r>
    </w:p>
    <w:p w14:paraId="7530A163" w14:textId="77777777" w:rsidR="00296E35" w:rsidRPr="001C0FC4" w:rsidRDefault="00296E35" w:rsidP="00296E35">
      <w:pPr>
        <w:pStyle w:val="B1"/>
      </w:pPr>
      <w:r w:rsidRPr="001C0FC4">
        <w:t>-</w:t>
      </w:r>
      <w:r w:rsidRPr="001C0FC4">
        <w:tab/>
        <w:t>The term "MCPTT" is replaced with "MCData"</w:t>
      </w:r>
    </w:p>
    <w:p w14:paraId="65AC4AA0" w14:textId="77777777" w:rsidR="00296E35" w:rsidRPr="001C0FC4" w:rsidRDefault="00296E35" w:rsidP="00296E35">
      <w:pPr>
        <w:pStyle w:val="H6"/>
      </w:pPr>
      <w:r w:rsidRPr="001C0FC4">
        <w:t>5.7.3.2</w:t>
      </w:r>
      <w:r w:rsidRPr="001C0FC4">
        <w:tab/>
        <w:t>Test procedure sequence</w:t>
      </w:r>
    </w:p>
    <w:p w14:paraId="1DB7B91D" w14:textId="2E683CD6" w:rsidR="00296E35" w:rsidRPr="001C0FC4" w:rsidRDefault="00296E35" w:rsidP="00296E35">
      <w:r w:rsidRPr="001C0FC4">
        <w:t xml:space="preserve">Same test procedure sequence as for MCPTT test case 5.8 (TS </w:t>
      </w:r>
      <w:r>
        <w:t>37.579</w:t>
      </w:r>
      <w:r w:rsidRPr="001C0FC4">
        <w:t>-2 [24]) with the following exception(s):</w:t>
      </w:r>
    </w:p>
    <w:p w14:paraId="2C4550F9" w14:textId="77777777" w:rsidR="00296E35" w:rsidRPr="001C0FC4" w:rsidRDefault="00296E35" w:rsidP="00296E35">
      <w:pPr>
        <w:pStyle w:val="B1"/>
      </w:pPr>
      <w:r w:rsidRPr="001C0FC4">
        <w:t>-</w:t>
      </w:r>
      <w:r w:rsidRPr="001C0FC4">
        <w:tab/>
        <w:t>The term "MCPTT" is replaced with "MCData"</w:t>
      </w:r>
    </w:p>
    <w:p w14:paraId="7A402636" w14:textId="77777777" w:rsidR="00296E35" w:rsidRPr="001C0FC4" w:rsidRDefault="00296E35" w:rsidP="00296E35">
      <w:pPr>
        <w:pStyle w:val="H6"/>
      </w:pPr>
      <w:r w:rsidRPr="001C0FC4">
        <w:t>5.7.3.3</w:t>
      </w:r>
      <w:r w:rsidRPr="001C0FC4">
        <w:tab/>
        <w:t>Specific message contents</w:t>
      </w:r>
    </w:p>
    <w:p w14:paraId="0A06E9F2" w14:textId="4A494587" w:rsidR="00296E35" w:rsidRPr="001C0FC4" w:rsidRDefault="00296E35" w:rsidP="00296E35">
      <w:r w:rsidRPr="001C0FC4">
        <w:t xml:space="preserve">Same specific message contents as for MCPTT test case 5.8 (TS </w:t>
      </w:r>
      <w:r>
        <w:t>37.579</w:t>
      </w:r>
      <w:r w:rsidRPr="001C0FC4">
        <w:t>-2 [24]) with the following exception(s):</w:t>
      </w:r>
    </w:p>
    <w:p w14:paraId="464993FF" w14:textId="77777777" w:rsidR="00296E35" w:rsidRPr="001C0FC4" w:rsidRDefault="00296E35" w:rsidP="00296E35">
      <w:pPr>
        <w:pStyle w:val="B1"/>
      </w:pPr>
      <w:r w:rsidRPr="001C0FC4">
        <w:t>-</w:t>
      </w:r>
      <w:r w:rsidRPr="001C0FC4">
        <w:tab/>
        <w:t>The term "MCPTT" is replaced with "MCData"</w:t>
      </w:r>
    </w:p>
    <w:p w14:paraId="0FBF887D" w14:textId="77777777" w:rsidR="00296E35" w:rsidRDefault="00296E35" w:rsidP="00296E35">
      <w:pPr>
        <w:pStyle w:val="B1"/>
      </w:pPr>
      <w:r w:rsidRPr="001C0FC4">
        <w:t>-</w:t>
      </w:r>
      <w:r w:rsidRPr="001C0FC4">
        <w:tab/>
        <w:t>Condition MCDATA is used for all messages.</w:t>
      </w:r>
    </w:p>
    <w:p w14:paraId="41E3D7A3" w14:textId="77777777" w:rsidR="00296E35" w:rsidRPr="009D4502" w:rsidRDefault="00296E35" w:rsidP="00296E35">
      <w:pPr>
        <w:pStyle w:val="Heading2"/>
      </w:pPr>
      <w:bookmarkStart w:id="325" w:name="_Toc178186331"/>
      <w:bookmarkStart w:id="326" w:name="_Toc210385144"/>
      <w:r w:rsidRPr="009D4502">
        <w:t>5.8</w:t>
      </w:r>
      <w:r w:rsidRPr="009D4502">
        <w:tab/>
        <w:t>Configuration / Rules based affiliation status change</w:t>
      </w:r>
      <w:bookmarkEnd w:id="325"/>
      <w:bookmarkEnd w:id="326"/>
    </w:p>
    <w:p w14:paraId="5CD452D8" w14:textId="77777777" w:rsidR="00296E35" w:rsidRPr="009D4502" w:rsidRDefault="00296E35" w:rsidP="00296E35">
      <w:pPr>
        <w:pStyle w:val="H6"/>
      </w:pPr>
      <w:r w:rsidRPr="009D4502">
        <w:t>5.8.1</w:t>
      </w:r>
      <w:r w:rsidRPr="009D4502">
        <w:tab/>
        <w:t>Test Purpose (TP)</w:t>
      </w:r>
    </w:p>
    <w:p w14:paraId="587AFF02" w14:textId="77777777" w:rsidR="00296E35" w:rsidRPr="009D4502" w:rsidRDefault="00296E35" w:rsidP="00296E35">
      <w:pPr>
        <w:pStyle w:val="H6"/>
      </w:pPr>
      <w:r w:rsidRPr="009D4502">
        <w:t>(1)</w:t>
      </w:r>
    </w:p>
    <w:p w14:paraId="0195E811"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6EF47CB6" w14:textId="77777777" w:rsidR="00296E35" w:rsidRPr="009D4502" w:rsidRDefault="00296E35" w:rsidP="00296E35">
      <w:pPr>
        <w:pStyle w:val="PL"/>
      </w:pPr>
      <w:r w:rsidRPr="009D4502">
        <w:rPr>
          <w:b/>
        </w:rPr>
        <w:t>ensure that</w:t>
      </w:r>
      <w:r w:rsidRPr="009D4502">
        <w:t xml:space="preserve"> {</w:t>
      </w:r>
    </w:p>
    <w:p w14:paraId="34613639"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de-affiliation }</w:t>
      </w:r>
    </w:p>
    <w:p w14:paraId="106A0180"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de-affiliate from a group }</w:t>
      </w:r>
    </w:p>
    <w:p w14:paraId="4DC84857" w14:textId="77777777" w:rsidR="00296E35" w:rsidRPr="009D4502" w:rsidRDefault="00296E35" w:rsidP="00296E35">
      <w:pPr>
        <w:pStyle w:val="PL"/>
      </w:pPr>
      <w:r w:rsidRPr="009D4502">
        <w:t xml:space="preserve">            }</w:t>
      </w:r>
    </w:p>
    <w:p w14:paraId="178C1E54" w14:textId="77777777" w:rsidR="00296E35" w:rsidRPr="009D4502" w:rsidRDefault="00296E35" w:rsidP="00296E35">
      <w:pPr>
        <w:pStyle w:val="PL"/>
      </w:pPr>
    </w:p>
    <w:p w14:paraId="7574457E" w14:textId="77777777" w:rsidR="00296E35" w:rsidRPr="009D4502" w:rsidRDefault="00296E35" w:rsidP="00296E35">
      <w:pPr>
        <w:pStyle w:val="H6"/>
      </w:pPr>
      <w:r w:rsidRPr="009D4502">
        <w:t>(2)</w:t>
      </w:r>
    </w:p>
    <w:p w14:paraId="089AEFD5"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3AEF7800" w14:textId="77777777" w:rsidR="00296E35" w:rsidRPr="009D4502" w:rsidRDefault="00296E35" w:rsidP="00296E35">
      <w:pPr>
        <w:pStyle w:val="PL"/>
      </w:pPr>
      <w:r w:rsidRPr="009D4502">
        <w:rPr>
          <w:b/>
        </w:rPr>
        <w:t>ensure that</w:t>
      </w:r>
      <w:r w:rsidRPr="009D4502">
        <w:t xml:space="preserve"> {</w:t>
      </w:r>
    </w:p>
    <w:p w14:paraId="0FDB65A1"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affiliation }</w:t>
      </w:r>
    </w:p>
    <w:p w14:paraId="6ED68BDB"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affiliate to a group }</w:t>
      </w:r>
    </w:p>
    <w:p w14:paraId="37C03D81" w14:textId="77777777" w:rsidR="00296E35" w:rsidRPr="009D4502" w:rsidRDefault="00296E35" w:rsidP="00296E35">
      <w:pPr>
        <w:pStyle w:val="PL"/>
      </w:pPr>
      <w:r w:rsidRPr="009D4502">
        <w:t xml:space="preserve">            }</w:t>
      </w:r>
    </w:p>
    <w:p w14:paraId="65045BE5" w14:textId="77777777" w:rsidR="00296E35" w:rsidRPr="009D4502" w:rsidRDefault="00296E35" w:rsidP="00296E35">
      <w:pPr>
        <w:pStyle w:val="PL"/>
      </w:pPr>
    </w:p>
    <w:p w14:paraId="73465ED1" w14:textId="77777777" w:rsidR="00296E35" w:rsidRPr="009D4502" w:rsidRDefault="00296E35" w:rsidP="00296E35">
      <w:pPr>
        <w:pStyle w:val="H6"/>
      </w:pPr>
      <w:r w:rsidRPr="009D4502">
        <w:t>5.8.2</w:t>
      </w:r>
      <w:r w:rsidRPr="009D4502">
        <w:tab/>
        <w:t>Conformance requirements</w:t>
      </w:r>
    </w:p>
    <w:p w14:paraId="6DB07714" w14:textId="77777777" w:rsidR="00296E35" w:rsidRPr="009D4502" w:rsidRDefault="00296E35" w:rsidP="00296E35">
      <w:pPr>
        <w:keepNext/>
        <w:keepLines/>
      </w:pPr>
      <w:r w:rsidRPr="009D4502">
        <w:t>References: The conformance requirements covered in the present TC are specified in: TS 24.282 clause 8.2.6, 8.2.2. Unless otherwise stated these are Rel-16 requirements.</w:t>
      </w:r>
    </w:p>
    <w:p w14:paraId="25D51D8C" w14:textId="77777777" w:rsidR="00296E35" w:rsidRPr="009D4502" w:rsidRDefault="00296E35" w:rsidP="00296E35">
      <w:r w:rsidRPr="009D4502">
        <w:t>[TS 24.282, clause 8.2.6]</w:t>
      </w:r>
    </w:p>
    <w:p w14:paraId="7BDB5142" w14:textId="77777777" w:rsidR="00296E35" w:rsidRPr="009D4502" w:rsidRDefault="00296E35" w:rsidP="00296E35">
      <w:r w:rsidRPr="009D4502">
        <w:t xml:space="preserve">Rules based affiliation is controlled by the elements &lt;RulesForAffiliation&gt; or &lt;RulesForDeaffiliation&gt; of the MCData user profile document identified by the MCData ID of the MCData user (see the MCData user profile document specified in 3GPP TS 24.484 [50]).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subclause 8.2.2. </w:t>
      </w:r>
    </w:p>
    <w:p w14:paraId="27C9432B" w14:textId="77777777" w:rsidR="00296E35" w:rsidRPr="009D4502" w:rsidRDefault="00296E35" w:rsidP="00296E35">
      <w:pPr>
        <w:pStyle w:val="NO"/>
      </w:pPr>
      <w:r w:rsidRPr="009D4502">
        <w:t>NOTE:</w:t>
      </w:r>
      <w:r w:rsidRPr="009D4502">
        <w:tab/>
        <w:t>Hysteresis can be applied to location changes to avoid too frequent affiliation changes. In addition, the definition of area entry and exit criteria can be specified to provide a buffer space to minimize ping-ponging into and out of an area.</w:t>
      </w:r>
    </w:p>
    <w:p w14:paraId="6F229B90" w14:textId="77777777" w:rsidR="00296E35" w:rsidRPr="009D4502" w:rsidRDefault="00296E35" w:rsidP="00296E35">
      <w:r w:rsidRPr="009D4502">
        <w:t>[TS 24.282, clause 8.2.2]</w:t>
      </w:r>
    </w:p>
    <w:p w14:paraId="1DB6E670" w14:textId="77777777" w:rsidR="00296E35" w:rsidRPr="009D4502" w:rsidRDefault="00296E35" w:rsidP="00296E35">
      <w:r w:rsidRPr="009D4502">
        <w:t>In order:</w:t>
      </w:r>
    </w:p>
    <w:p w14:paraId="0CB32BBC" w14:textId="77777777" w:rsidR="00296E35" w:rsidRPr="009D4502" w:rsidRDefault="00296E35" w:rsidP="00296E35">
      <w:pPr>
        <w:pStyle w:val="B1"/>
      </w:pPr>
      <w:r w:rsidRPr="009D4502">
        <w:t>-</w:t>
      </w:r>
      <w:r w:rsidRPr="009D4502">
        <w:tab/>
        <w:t xml:space="preserve">to indicate that an MCData user is interested in one or more MCData group(s) </w:t>
      </w:r>
      <w:r w:rsidRPr="009D4502">
        <w:rPr>
          <w:rFonts w:eastAsia="SimSun"/>
        </w:rPr>
        <w:t>at an MCData client</w:t>
      </w:r>
      <w:r w:rsidRPr="009D4502">
        <w:t>;</w:t>
      </w:r>
    </w:p>
    <w:p w14:paraId="50A184FE"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at the MCData client</w:t>
      </w:r>
      <w:r w:rsidRPr="009D4502">
        <w:t>;</w:t>
      </w:r>
    </w:p>
    <w:p w14:paraId="5F77D8DE" w14:textId="77777777" w:rsidR="00296E35" w:rsidRPr="009D4502" w:rsidRDefault="00296E35" w:rsidP="00296E35">
      <w:pPr>
        <w:pStyle w:val="B1"/>
      </w:pPr>
      <w:r w:rsidRPr="009D4502">
        <w:t>-</w:t>
      </w:r>
      <w:r w:rsidRPr="009D4502">
        <w:tab/>
        <w:t xml:space="preserve">to refresh indication of an MCData user interest in one or more MCData group(s) </w:t>
      </w:r>
      <w:r w:rsidRPr="009D4502">
        <w:rPr>
          <w:rFonts w:eastAsia="SimSun"/>
        </w:rPr>
        <w:t>at an MCData client</w:t>
      </w:r>
      <w:r w:rsidRPr="009D4502">
        <w:t xml:space="preserve"> due to near expiration of the expiration time of an MCData group with the affiliation status set to the "affiliated" state received in a SIP NOTIFY request in subclause 8.2.3;</w:t>
      </w:r>
    </w:p>
    <w:p w14:paraId="13C79943" w14:textId="77777777" w:rsidR="00296E35" w:rsidRPr="009D4502" w:rsidRDefault="00296E35" w:rsidP="00296E35">
      <w:pPr>
        <w:pStyle w:val="B1"/>
      </w:pPr>
      <w:r w:rsidRPr="009D4502">
        <w:t>-</w:t>
      </w:r>
      <w:r w:rsidRPr="009D4502">
        <w:tab/>
        <w:t xml:space="preserve">to send an </w:t>
      </w:r>
      <w:r w:rsidRPr="009D4502">
        <w:rPr>
          <w:lang w:val="en-US"/>
        </w:rPr>
        <w:t>a</w:t>
      </w:r>
      <w:r w:rsidRPr="009D4502">
        <w:t>ffiliation status</w:t>
      </w:r>
      <w:r w:rsidRPr="009D4502">
        <w:rPr>
          <w:lang w:val="en-US"/>
        </w:rPr>
        <w:t xml:space="preserve"> change request in mandatory mode to another MCData user;</w:t>
      </w:r>
    </w:p>
    <w:p w14:paraId="6B4F664B" w14:textId="77777777" w:rsidR="00296E35" w:rsidRPr="009D4502" w:rsidRDefault="00296E35" w:rsidP="00296E35">
      <w:pPr>
        <w:pStyle w:val="B1"/>
      </w:pPr>
      <w:r w:rsidRPr="009D4502">
        <w:t>-</w:t>
      </w:r>
      <w:r w:rsidRPr="009D4502">
        <w:tab/>
        <w:t>to indicate that an MCData user is interested in one or more MCData group(s) at an MCData client triggered by a location or functional alias activation criteria;</w:t>
      </w:r>
    </w:p>
    <w:p w14:paraId="60144BF9"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 xml:space="preserve">at the </w:t>
      </w:r>
      <w:r w:rsidRPr="009D4502">
        <w:t xml:space="preserve">MCData </w:t>
      </w:r>
      <w:r w:rsidRPr="009D4502">
        <w:rPr>
          <w:rFonts w:eastAsia="SimSun"/>
        </w:rPr>
        <w:t>client</w:t>
      </w:r>
      <w:r w:rsidRPr="009D4502">
        <w:t xml:space="preserve"> client triggered by location or functional alias deactivation criteria; or</w:t>
      </w:r>
    </w:p>
    <w:p w14:paraId="05B36BB3" w14:textId="77777777" w:rsidR="00296E35" w:rsidRPr="009D4502" w:rsidRDefault="00296E35" w:rsidP="00296E35">
      <w:pPr>
        <w:pStyle w:val="B1"/>
      </w:pPr>
      <w:r w:rsidRPr="009D4502">
        <w:t>-</w:t>
      </w:r>
      <w:r w:rsidRPr="009D4502">
        <w:tab/>
        <w:t>any combination of the above;</w:t>
      </w:r>
    </w:p>
    <w:p w14:paraId="4F375624" w14:textId="77777777" w:rsidR="00296E35" w:rsidRPr="009D4502" w:rsidRDefault="00296E35" w:rsidP="00296E35">
      <w:r w:rsidRPr="009D4502">
        <w:t xml:space="preserve">the MCData client shall generate a SIP PUBLISH request according to 3GPP TS 24.229 [5], IETF RFC 3903 [34], and </w:t>
      </w:r>
      <w:r w:rsidRPr="009D4502">
        <w:rPr>
          <w:rFonts w:eastAsia="SimSun"/>
        </w:rPr>
        <w:t>IETF RFC 3856 [39]</w:t>
      </w:r>
      <w:r w:rsidRPr="009D4502">
        <w:t>.</w:t>
      </w:r>
    </w:p>
    <w:p w14:paraId="18F0920D" w14:textId="77777777" w:rsidR="00296E35" w:rsidRPr="009D4502" w:rsidRDefault="00296E35" w:rsidP="00296E35">
      <w:r w:rsidRPr="009D4502">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[50]). If the affiliation to the group has been activated due to a rule being fulfilled and the &lt;manual-deaffiliation-not-allowed-if-affiliation-rules-are-met&gt; element is present and is set to a value of "true", the MCData client shall suppress the MCData user’s request.</w:t>
      </w:r>
    </w:p>
    <w:p w14:paraId="601FB092" w14:textId="77777777" w:rsidR="00296E35" w:rsidRPr="009D4502" w:rsidRDefault="00296E35" w:rsidP="00296E35">
      <w:pPr>
        <w:pStyle w:val="NO"/>
      </w:pPr>
      <w:r w:rsidRPr="009D4502">
        <w:rPr>
          <w:rFonts w:eastAsia="SimSun"/>
        </w:rPr>
        <w:t>NOTE 0:</w:t>
      </w:r>
      <w:r w:rsidRPr="009D4502">
        <w:rPr>
          <w:rFonts w:eastAsia="SimSun"/>
        </w:rPr>
        <w:tab/>
        <w:t>If the request is suppressed, a notification message can be displayed to the user.</w:t>
      </w:r>
    </w:p>
    <w:p w14:paraId="3AC5C58E" w14:textId="77777777" w:rsidR="00296E35" w:rsidRPr="009D4502" w:rsidRDefault="00296E35" w:rsidP="00296E35">
      <w:r w:rsidRPr="009D4502">
        <w:t>In the SIP PUBLISH request, the MCData client:</w:t>
      </w:r>
    </w:p>
    <w:p w14:paraId="50389D5F" w14:textId="77777777" w:rsidR="00296E35" w:rsidRPr="009D4502" w:rsidRDefault="00296E35" w:rsidP="00296E35">
      <w:pPr>
        <w:pStyle w:val="B1"/>
        <w:rPr>
          <w:rFonts w:eastAsia="SimSun"/>
        </w:rPr>
      </w:pPr>
      <w:r w:rsidRPr="009D4502">
        <w:rPr>
          <w:rFonts w:eastAsia="SimSun"/>
        </w:rPr>
        <w:t>1)</w:t>
      </w:r>
      <w:r w:rsidRPr="009D4502">
        <w:rPr>
          <w:rFonts w:eastAsia="SimSun"/>
        </w:rPr>
        <w:tab/>
        <w:t xml:space="preserve">shall set the Request-URI to the </w:t>
      </w:r>
      <w:r w:rsidRPr="009D4502">
        <w:t xml:space="preserve">public service identity identifying the </w:t>
      </w:r>
      <w:r w:rsidRPr="009D4502">
        <w:rPr>
          <w:lang w:val="en-US"/>
        </w:rPr>
        <w:t xml:space="preserve">originating </w:t>
      </w:r>
      <w:r w:rsidRPr="009D4502">
        <w:t>participating MCData function serving the MCData user</w:t>
      </w:r>
      <w:r w:rsidRPr="009D4502">
        <w:rPr>
          <w:rFonts w:eastAsia="SimSun"/>
        </w:rPr>
        <w:t>;</w:t>
      </w:r>
    </w:p>
    <w:p w14:paraId="26FA159D" w14:textId="77777777" w:rsidR="00296E35" w:rsidRPr="009D4502" w:rsidRDefault="00296E35" w:rsidP="00296E35">
      <w:pPr>
        <w:pStyle w:val="B1"/>
        <w:rPr>
          <w:lang w:eastAsia="ko-KR"/>
        </w:rPr>
      </w:pPr>
      <w:r w:rsidRPr="009D4502">
        <w:rPr>
          <w:rFonts w:eastAsia="SimSun"/>
        </w:rPr>
        <w:t>2)</w:t>
      </w:r>
      <w:r w:rsidRPr="009D4502">
        <w:rPr>
          <w:rFonts w:eastAsia="SimSun"/>
        </w:rPr>
        <w:tab/>
        <w:t xml:space="preserve">shall include </w:t>
      </w:r>
      <w:r w:rsidRPr="009D4502">
        <w:rPr>
          <w:rFonts w:eastAsia="SimSun"/>
          <w:lang w:val="en-US"/>
        </w:rPr>
        <w:t xml:space="preserve">an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In the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the MCData client </w:t>
      </w:r>
      <w:r w:rsidRPr="009D4502">
        <w:t xml:space="preserve">shall include the &lt;mcdata-request-uri&gt; element set to the </w:t>
      </w:r>
      <w:r w:rsidRPr="009D4502">
        <w:rPr>
          <w:lang w:eastAsia="ko-KR"/>
        </w:rPr>
        <w:t>MCData ID of the MCData user;</w:t>
      </w:r>
    </w:p>
    <w:p w14:paraId="631BE22D" w14:textId="77777777" w:rsidR="00296E35" w:rsidRPr="009D4502" w:rsidRDefault="00296E35" w:rsidP="00296E35">
      <w:pPr>
        <w:pStyle w:val="B1"/>
      </w:pPr>
      <w:r w:rsidRPr="009D4502">
        <w:t>3)</w:t>
      </w:r>
      <w:r w:rsidRPr="009D4502">
        <w:tab/>
        <w:t>shall include the ICSI value "urn:urn-7:3gpp-service.ims.icsi.mcdata" (</w:t>
      </w:r>
      <w:r w:rsidRPr="009D4502">
        <w:rPr>
          <w:lang w:eastAsia="zh-CN"/>
        </w:rPr>
        <w:t xml:space="preserve">coded as specified in </w:t>
      </w:r>
      <w:r w:rsidRPr="009D4502">
        <w:t>3GPP TS 24.229 [5]</w:t>
      </w:r>
      <w:r w:rsidRPr="009D4502">
        <w:rPr>
          <w:lang w:eastAsia="zh-CN"/>
        </w:rPr>
        <w:t xml:space="preserve">), </w:t>
      </w:r>
      <w:r w:rsidRPr="009D4502">
        <w:t>in a P-Preferred-Service header field according to IETF </w:t>
      </w:r>
      <w:r w:rsidRPr="009D4502">
        <w:rPr>
          <w:rFonts w:eastAsia="MS Mincho"/>
        </w:rPr>
        <w:t>RFC 6050 [7]</w:t>
      </w:r>
      <w:r w:rsidRPr="009D4502">
        <w:t>;</w:t>
      </w:r>
    </w:p>
    <w:p w14:paraId="3FC0D6C1" w14:textId="77777777" w:rsidR="00296E35" w:rsidRPr="009D4502" w:rsidRDefault="00296E35" w:rsidP="00296E35">
      <w:pPr>
        <w:pStyle w:val="B1"/>
        <w:rPr>
          <w:rFonts w:eastAsia="SimSun"/>
        </w:rPr>
      </w:pPr>
      <w:r w:rsidRPr="009D4502">
        <w:rPr>
          <w:rFonts w:eastAsia="SimSun"/>
        </w:rPr>
        <w:t>4)</w:t>
      </w:r>
      <w:r w:rsidRPr="009D4502">
        <w:rPr>
          <w:rFonts w:eastAsia="SimSun"/>
        </w:rPr>
        <w:tab/>
        <w:t xml:space="preserve">if the targeted MCData user </w:t>
      </w:r>
      <w:r w:rsidRPr="009D4502">
        <w:t>is interested in</w:t>
      </w:r>
      <w:r w:rsidRPr="009D4502">
        <w:rPr>
          <w:rFonts w:eastAsia="SimSun"/>
        </w:rPr>
        <w:t xml:space="preserve"> at least one MCData group at the targeted MCData client, shall set the Expires header field according to IETF RFC 3903 [34], to 4294967295;</w:t>
      </w:r>
    </w:p>
    <w:p w14:paraId="63FB6DFF" w14:textId="77777777" w:rsidR="00296E35" w:rsidRPr="009D4502" w:rsidRDefault="00296E35" w:rsidP="00296E35">
      <w:pPr>
        <w:pStyle w:val="NO"/>
        <w:rPr>
          <w:rFonts w:eastAsia="SimSun"/>
        </w:rPr>
      </w:pPr>
      <w:r w:rsidRPr="009D4502">
        <w:rPr>
          <w:rFonts w:eastAsia="SimSun"/>
        </w:rPr>
        <w:t>NOTE 1:</w:t>
      </w:r>
      <w:r w:rsidRPr="009D4502">
        <w:rPr>
          <w:rFonts w:eastAsia="SimSun"/>
        </w:rPr>
        <w:tab/>
        <w:t>4294967295, which is equal to 2</w:t>
      </w:r>
      <w:r w:rsidRPr="009D4502">
        <w:rPr>
          <w:rFonts w:eastAsia="SimSun"/>
          <w:vertAlign w:val="superscript"/>
        </w:rPr>
        <w:t>32</w:t>
      </w:r>
      <w:r w:rsidRPr="009D4502">
        <w:rPr>
          <w:rFonts w:eastAsia="SimSun"/>
        </w:rPr>
        <w:t>-1, is the highest value defined for Expires header field in IETF RFC 3261 [4].</w:t>
      </w:r>
    </w:p>
    <w:p w14:paraId="3FB7BF35" w14:textId="77777777" w:rsidR="00296E35" w:rsidRPr="009D4502" w:rsidRDefault="00296E35" w:rsidP="00296E35">
      <w:pPr>
        <w:pStyle w:val="B1"/>
        <w:rPr>
          <w:rFonts w:eastAsia="SimSun"/>
        </w:rPr>
      </w:pPr>
      <w:r w:rsidRPr="009D4502">
        <w:rPr>
          <w:rFonts w:eastAsia="SimSun"/>
        </w:rPr>
        <w:t>5)</w:t>
      </w:r>
      <w:r w:rsidRPr="009D4502">
        <w:rPr>
          <w:rFonts w:eastAsia="SimSun"/>
        </w:rPr>
        <w:tab/>
        <w:t xml:space="preserve">if the targeted MCData user is no longer </w:t>
      </w:r>
      <w:r w:rsidRPr="009D4502">
        <w:t>interested in</w:t>
      </w:r>
      <w:r w:rsidRPr="009D4502">
        <w:rPr>
          <w:rFonts w:eastAsia="SimSun"/>
        </w:rPr>
        <w:t xml:space="preserve"> any MCData group at the targeted MCData client, shall set the Expires header field according to IETF RFC 3903 [34], to zero; and</w:t>
      </w:r>
    </w:p>
    <w:p w14:paraId="072F197E" w14:textId="77777777" w:rsidR="00296E35" w:rsidRPr="009D4502" w:rsidRDefault="00296E35" w:rsidP="00296E35">
      <w:pPr>
        <w:pStyle w:val="B1"/>
        <w:rPr>
          <w:rFonts w:eastAsia="SimSun"/>
          <w:lang w:val="en-US"/>
        </w:rPr>
      </w:pPr>
      <w:r w:rsidRPr="009D4502">
        <w:rPr>
          <w:rFonts w:eastAsia="SimSun"/>
        </w:rPr>
        <w:t>6</w:t>
      </w:r>
      <w:r w:rsidRPr="009D4502">
        <w:rPr>
          <w:rFonts w:eastAsia="SimSun"/>
          <w:lang w:val="en-US"/>
        </w:rPr>
        <w:t>)</w:t>
      </w:r>
      <w:r w:rsidRPr="009D4502">
        <w:rPr>
          <w:rFonts w:eastAsia="SimSun"/>
        </w:rPr>
        <w:tab/>
        <w:t xml:space="preserve">shall include </w:t>
      </w:r>
      <w:r w:rsidRPr="009D4502">
        <w:rPr>
          <w:rFonts w:eastAsia="SimSun"/>
          <w:lang w:val="en-US"/>
        </w:rPr>
        <w:t>an application/pidf+xml MIME body indicating per-user affiliation information according to subclause</w:t>
      </w:r>
      <w:r w:rsidRPr="009D4502">
        <w:rPr>
          <w:rFonts w:eastAsia="SimSun"/>
        </w:rPr>
        <w:t> </w:t>
      </w:r>
      <w:r w:rsidRPr="009D4502">
        <w:t>8.4</w:t>
      </w:r>
      <w:r w:rsidRPr="009D4502">
        <w:rPr>
          <w:lang w:val="en-US"/>
        </w:rPr>
        <w:t>.1</w:t>
      </w:r>
      <w:r w:rsidRPr="009D4502">
        <w:rPr>
          <w:rFonts w:eastAsia="SimSun"/>
          <w:lang w:val="en-US"/>
        </w:rPr>
        <w:t>. In the MIME body, the MCData client:</w:t>
      </w:r>
    </w:p>
    <w:p w14:paraId="34F1A3F5" w14:textId="77777777" w:rsidR="00296E35" w:rsidRPr="009D4502" w:rsidRDefault="00296E35" w:rsidP="00296E35">
      <w:pPr>
        <w:pStyle w:val="B2"/>
        <w:rPr>
          <w:rFonts w:eastAsia="SimSun"/>
        </w:rPr>
      </w:pPr>
      <w:r w:rsidRPr="009D4502">
        <w:rPr>
          <w:rFonts w:eastAsia="SimSun"/>
          <w:lang w:val="en-US"/>
        </w:rPr>
        <w:t>a)</w:t>
      </w:r>
      <w:r w:rsidRPr="009D4502">
        <w:rPr>
          <w:rFonts w:eastAsia="SimSun"/>
          <w:lang w:val="en-US"/>
        </w:rPr>
        <w:tab/>
        <w:t>shall include all MCData groups where the targeted MCData user indicates its interest at the targeted MCData client</w:t>
      </w:r>
      <w:r w:rsidRPr="009D4502">
        <w:rPr>
          <w:rFonts w:eastAsia="SimSun"/>
        </w:rPr>
        <w:t>;</w:t>
      </w:r>
    </w:p>
    <w:p w14:paraId="352BB5C9" w14:textId="77777777" w:rsidR="00296E35" w:rsidRPr="009D4502" w:rsidRDefault="00296E35" w:rsidP="00296E35">
      <w:pPr>
        <w:pStyle w:val="B2"/>
        <w:rPr>
          <w:rFonts w:eastAsia="SimSun"/>
        </w:rPr>
      </w:pPr>
      <w:r w:rsidRPr="009D4502">
        <w:rPr>
          <w:rFonts w:eastAsia="SimSun"/>
        </w:rPr>
        <w:t>b)</w:t>
      </w:r>
      <w:r w:rsidRPr="009D4502">
        <w:rPr>
          <w:rFonts w:eastAsia="SimSun"/>
        </w:rPr>
        <w:tab/>
        <w:t>shall include the MCData client ID of the targeted MCData client;</w:t>
      </w:r>
    </w:p>
    <w:p w14:paraId="68E9BA4E" w14:textId="77777777" w:rsidR="00296E35" w:rsidRPr="009D4502" w:rsidRDefault="00296E35" w:rsidP="00296E35">
      <w:pPr>
        <w:pStyle w:val="B2"/>
        <w:rPr>
          <w:rFonts w:eastAsia="SimSun"/>
          <w:lang w:val="en-US"/>
        </w:rPr>
      </w:pPr>
      <w:r w:rsidRPr="009D4502">
        <w:rPr>
          <w:rFonts w:eastAsia="SimSun"/>
        </w:rPr>
        <w:t>c)</w:t>
      </w:r>
      <w:r w:rsidRPr="009D4502">
        <w:rPr>
          <w:rFonts w:eastAsia="SimSun"/>
        </w:rPr>
        <w:tab/>
      </w:r>
      <w:r w:rsidRPr="009D4502">
        <w:rPr>
          <w:rFonts w:eastAsia="SimSun"/>
          <w:lang w:val="en-US"/>
        </w:rPr>
        <w:t>shall not include the "status" attribute and the "expires" attribute in the &lt;affiliation&gt; element; and</w:t>
      </w:r>
    </w:p>
    <w:p w14:paraId="699D3DD1" w14:textId="77777777" w:rsidR="00296E35" w:rsidRPr="009D4502" w:rsidRDefault="00296E35" w:rsidP="00296E35">
      <w:pPr>
        <w:pStyle w:val="B2"/>
        <w:rPr>
          <w:rFonts w:eastAsia="SimSun"/>
        </w:rPr>
      </w:pPr>
      <w:r w:rsidRPr="009D4502">
        <w:rPr>
          <w:rFonts w:eastAsia="SimSun"/>
          <w:lang w:val="en-US"/>
        </w:rPr>
        <w:t>d)</w:t>
      </w:r>
      <w:r w:rsidRPr="009D4502">
        <w:rPr>
          <w:rFonts w:eastAsia="SimSun"/>
          <w:lang w:val="en-US"/>
        </w:rPr>
        <w:tab/>
        <w:t>shall set the &lt;p-id&gt; child element of the &lt;presence&gt; root element to a globally unique value.</w:t>
      </w:r>
    </w:p>
    <w:p w14:paraId="505961F4" w14:textId="77777777" w:rsidR="00296E35" w:rsidRPr="009D4502" w:rsidRDefault="00296E35" w:rsidP="00296E35">
      <w:pPr>
        <w:rPr>
          <w:rFonts w:eastAsia="SimSun"/>
        </w:rPr>
      </w:pPr>
      <w:r w:rsidRPr="009D4502">
        <w:rPr>
          <w:rFonts w:eastAsia="SimSun"/>
        </w:rPr>
        <w:t xml:space="preserve">The MCData client shall send the SIP PUBLISH request </w:t>
      </w:r>
      <w:r w:rsidRPr="009D4502">
        <w:t>according to 3GPP TS 24.229 [5]</w:t>
      </w:r>
      <w:r w:rsidRPr="009D4502">
        <w:rPr>
          <w:rFonts w:eastAsia="SimSun"/>
        </w:rPr>
        <w:t>.</w:t>
      </w:r>
    </w:p>
    <w:p w14:paraId="100F9E1E" w14:textId="77777777" w:rsidR="00296E35" w:rsidRPr="009D4502" w:rsidRDefault="00296E35" w:rsidP="00296E35">
      <w:pPr>
        <w:pStyle w:val="H6"/>
      </w:pPr>
      <w:r w:rsidRPr="009D4502">
        <w:t>5.8.3</w:t>
      </w:r>
      <w:r w:rsidRPr="009D4502">
        <w:tab/>
        <w:t>Test description</w:t>
      </w:r>
    </w:p>
    <w:p w14:paraId="42319B85" w14:textId="77777777" w:rsidR="00296E35" w:rsidRPr="009D4502" w:rsidRDefault="00296E35" w:rsidP="00296E35">
      <w:pPr>
        <w:pStyle w:val="H6"/>
      </w:pPr>
      <w:r w:rsidRPr="009D4502">
        <w:t>5.8.3.1</w:t>
      </w:r>
      <w:r w:rsidRPr="009D4502">
        <w:tab/>
        <w:t>Pre-test conditions</w:t>
      </w:r>
    </w:p>
    <w:p w14:paraId="0428271E" w14:textId="77777777" w:rsidR="00296E35" w:rsidRPr="009D4502" w:rsidRDefault="00296E35" w:rsidP="00296E35">
      <w:pPr>
        <w:pStyle w:val="H6"/>
      </w:pPr>
      <w:r w:rsidRPr="009D4502">
        <w:t>Test configuration:</w:t>
      </w:r>
    </w:p>
    <w:p w14:paraId="13716FA9" w14:textId="4882FFAA" w:rsidR="00296E35" w:rsidRPr="009D4502" w:rsidRDefault="00296E35" w:rsidP="00296E35">
      <w:pPr>
        <w:pStyle w:val="B1"/>
      </w:pPr>
      <w:r w:rsidRPr="009D4502">
        <w:t>-</w:t>
      </w:r>
      <w:r w:rsidRPr="009D4502">
        <w:tab/>
        <w:t xml:space="preserve">Single cell configuration according to TS </w:t>
      </w:r>
      <w:r>
        <w:t>37.579</w:t>
      </w:r>
      <w:r w:rsidRPr="009D4502">
        <w:t>-1 [2] clause 5.2.2.2.1.</w:t>
      </w:r>
    </w:p>
    <w:p w14:paraId="01D55DFF" w14:textId="77777777" w:rsidR="00296E35" w:rsidRPr="009D4502" w:rsidRDefault="00296E35" w:rsidP="00296E35">
      <w:pPr>
        <w:pStyle w:val="B1"/>
      </w:pPr>
      <w:r w:rsidRPr="009D4502">
        <w:t>-</w:t>
      </w:r>
      <w:r w:rsidRPr="009D4502">
        <w:tab/>
        <w:t>GNSS simulator to simulate a location.</w:t>
      </w:r>
    </w:p>
    <w:p w14:paraId="7183AA91" w14:textId="77777777" w:rsidR="00296E35" w:rsidRPr="009D4502" w:rsidRDefault="00296E35" w:rsidP="00296E35">
      <w:pPr>
        <w:pStyle w:val="H6"/>
      </w:pPr>
      <w:r w:rsidRPr="009D4502">
        <w:t>Preamble:</w:t>
      </w:r>
    </w:p>
    <w:p w14:paraId="63337FF3" w14:textId="11537CAB" w:rsidR="00296E35" w:rsidRPr="009D4502" w:rsidRDefault="00296E35" w:rsidP="00296E35">
      <w:pPr>
        <w:pStyle w:val="B1"/>
      </w:pPr>
      <w:r w:rsidRPr="009D4502">
        <w:t>-</w:t>
      </w:r>
      <w:r w:rsidRPr="009D4502">
        <w:tab/>
        <w:t xml:space="preserve">The UE has performed procedure 'Initial registration' as described in TS </w:t>
      </w:r>
      <w:r>
        <w:t>37.579</w:t>
      </w:r>
      <w:r w:rsidRPr="009D4502">
        <w:t>-1 [2] clause 5.4.2.</w:t>
      </w:r>
    </w:p>
    <w:p w14:paraId="49C0872F" w14:textId="77777777" w:rsidR="00296E35" w:rsidRPr="009D4502" w:rsidRDefault="00296E35" w:rsidP="00296E35">
      <w:pPr>
        <w:pStyle w:val="B1"/>
      </w:pPr>
      <w:r w:rsidRPr="009D4502">
        <w:t>-</w:t>
      </w:r>
      <w:r w:rsidRPr="009D4502">
        <w:tab/>
        <w:t xml:space="preserve">The GNSS simulator is configured to simulate a location in the centre of </w:t>
      </w:r>
      <w:r w:rsidRPr="009D4502">
        <w:rPr>
          <w:color w:val="000000"/>
        </w:rPr>
        <w:t xml:space="preserve">Geographical </w:t>
      </w:r>
      <w:r w:rsidRPr="009D4502">
        <w:t>area #1 to provide a location, as defined in TS 36.508 [24] Table 4.11.2-2, step 1 of scenario #4.</w:t>
      </w:r>
    </w:p>
    <w:p w14:paraId="7A0F0437" w14:textId="77777777" w:rsidR="00296E35" w:rsidRPr="009D4502" w:rsidRDefault="00296E35" w:rsidP="00296E35">
      <w:pPr>
        <w:pStyle w:val="B1"/>
      </w:pPr>
      <w:r w:rsidRPr="009D4502">
        <w:t>-</w:t>
      </w:r>
      <w:r w:rsidRPr="009D4502">
        <w:tab/>
        <w:t>UE States at the end of the preamble:</w:t>
      </w:r>
    </w:p>
    <w:p w14:paraId="2D21B2A2" w14:textId="77777777" w:rsidR="00296E35" w:rsidRPr="009D4502" w:rsidRDefault="00296E35" w:rsidP="00296E35">
      <w:pPr>
        <w:pStyle w:val="B1"/>
        <w:ind w:left="852"/>
      </w:pPr>
      <w:r w:rsidRPr="009D4502">
        <w:t>-</w:t>
      </w:r>
      <w:r w:rsidRPr="009D4502">
        <w:tab/>
        <w:t>The UE is in RRC_IDLE state.</w:t>
      </w:r>
    </w:p>
    <w:p w14:paraId="00CEC60D" w14:textId="77777777" w:rsidR="00296E35" w:rsidRPr="009D4502" w:rsidRDefault="00296E35" w:rsidP="00296E35">
      <w:pPr>
        <w:pStyle w:val="B1"/>
        <w:ind w:left="852"/>
      </w:pPr>
      <w:r w:rsidRPr="009D4502">
        <w:t>-</w:t>
      </w:r>
      <w:r w:rsidRPr="009D4502">
        <w:tab/>
        <w:t>The client is registered for MCData.</w:t>
      </w:r>
    </w:p>
    <w:p w14:paraId="179081FE" w14:textId="77777777" w:rsidR="00296E35" w:rsidRPr="009D4502" w:rsidRDefault="00296E35" w:rsidP="00296E35">
      <w:pPr>
        <w:pStyle w:val="H6"/>
      </w:pPr>
      <w:r w:rsidRPr="009D4502">
        <w:t>5.8.3.2</w:t>
      </w:r>
      <w:r w:rsidRPr="009D4502">
        <w:tab/>
        <w:t>Test procedure sequence</w:t>
      </w:r>
    </w:p>
    <w:p w14:paraId="1DD7B9A1" w14:textId="77777777" w:rsidR="00296E35" w:rsidRPr="009D4502" w:rsidRDefault="00296E35" w:rsidP="00296E35">
      <w:pPr>
        <w:pStyle w:val="TH"/>
      </w:pPr>
      <w:r w:rsidRPr="009D4502">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9D4502" w14:paraId="196A84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917FC" w14:textId="77777777" w:rsidR="00296E35" w:rsidRPr="009D4502" w:rsidRDefault="00296E35" w:rsidP="002E3FCC">
            <w:pPr>
              <w:pStyle w:val="TAH"/>
            </w:pPr>
            <w:r w:rsidRPr="009D4502">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A1379" w14:textId="77777777" w:rsidR="00296E35" w:rsidRPr="009D4502" w:rsidRDefault="00296E35" w:rsidP="002E3FCC">
            <w:pPr>
              <w:pStyle w:val="TAH"/>
              <w:spacing w:line="252" w:lineRule="auto"/>
            </w:pPr>
            <w:r w:rsidRPr="009D4502">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E0FF" w14:textId="77777777" w:rsidR="00296E35" w:rsidRPr="009D4502" w:rsidRDefault="00296E35" w:rsidP="002E3FCC">
            <w:pPr>
              <w:pStyle w:val="TAH"/>
              <w:spacing w:line="252" w:lineRule="auto"/>
            </w:pPr>
            <w:r w:rsidRPr="009D4502">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980E3" w14:textId="77777777" w:rsidR="00296E35" w:rsidRPr="009D4502" w:rsidRDefault="00296E35" w:rsidP="002E3FCC">
            <w:pPr>
              <w:pStyle w:val="TAH"/>
              <w:spacing w:line="252" w:lineRule="auto"/>
            </w:pPr>
            <w:r w:rsidRPr="009D4502">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24DAB" w14:textId="77777777" w:rsidR="00296E35" w:rsidRPr="009D4502" w:rsidRDefault="00296E35" w:rsidP="002E3FCC">
            <w:pPr>
              <w:pStyle w:val="TAH"/>
              <w:spacing w:line="252" w:lineRule="auto"/>
            </w:pPr>
            <w:r w:rsidRPr="009D4502">
              <w:t>Verdict</w:t>
            </w:r>
          </w:p>
        </w:tc>
      </w:tr>
      <w:tr w:rsidR="00296E35" w:rsidRPr="009D4502" w14:paraId="27A89C5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25A64" w14:textId="77777777" w:rsidR="00296E35" w:rsidRPr="009D4502"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2761D" w14:textId="77777777" w:rsidR="00296E35" w:rsidRPr="009D4502"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9EA76" w14:textId="77777777" w:rsidR="00296E35" w:rsidRPr="009D4502" w:rsidRDefault="00296E35" w:rsidP="002E3FCC">
            <w:pPr>
              <w:pStyle w:val="TAH"/>
              <w:spacing w:line="252" w:lineRule="auto"/>
            </w:pPr>
            <w:r w:rsidRPr="009D4502">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485FC" w14:textId="77777777" w:rsidR="00296E35" w:rsidRPr="009D4502" w:rsidRDefault="00296E35" w:rsidP="002E3FCC">
            <w:pPr>
              <w:pStyle w:val="TAH"/>
              <w:spacing w:line="252" w:lineRule="auto"/>
            </w:pPr>
            <w:r w:rsidRPr="009D4502">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FB93" w14:textId="77777777" w:rsidR="00296E35" w:rsidRPr="009D4502"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06E0" w14:textId="77777777" w:rsidR="00296E35" w:rsidRPr="009D4502" w:rsidRDefault="00296E35" w:rsidP="002E3FCC">
            <w:pPr>
              <w:pStyle w:val="TAH"/>
              <w:spacing w:line="252" w:lineRule="auto"/>
            </w:pPr>
          </w:p>
        </w:tc>
      </w:tr>
      <w:tr w:rsidR="00296E35" w:rsidRPr="009D4502" w14:paraId="56E2F55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35F39" w14:textId="77777777" w:rsidR="00296E35" w:rsidRPr="009D4502" w:rsidRDefault="00296E35" w:rsidP="002E3FCC">
            <w:pPr>
              <w:pStyle w:val="TAC"/>
            </w:pPr>
            <w:r w:rsidRPr="009D4502">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8D376" w14:textId="77777777" w:rsidR="00296E35" w:rsidRPr="009D4502" w:rsidRDefault="00296E35" w:rsidP="002E3FCC">
            <w:pPr>
              <w:pStyle w:val="TAL"/>
            </w:pPr>
            <w:r w:rsidRPr="009D4502">
              <w:t>Trigger the UE to reset UTC time and location.</w:t>
            </w:r>
          </w:p>
          <w:p w14:paraId="3B055A31" w14:textId="77777777" w:rsidR="00296E35" w:rsidRPr="009D4502" w:rsidRDefault="00296E35" w:rsidP="002E3FCC">
            <w:pPr>
              <w:pStyle w:val="TAL"/>
            </w:pPr>
          </w:p>
          <w:p w14:paraId="5761DB3F" w14:textId="77777777" w:rsidR="00296E35" w:rsidRPr="009D4502" w:rsidRDefault="00296E35" w:rsidP="002E3FCC">
            <w:pPr>
              <w:pStyle w:val="TAL"/>
            </w:pPr>
            <w:r w:rsidRPr="009D4502">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4EAB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E08E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B717"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7EA44" w14:textId="77777777" w:rsidR="00296E35" w:rsidRPr="009D4502" w:rsidRDefault="00296E35" w:rsidP="002E3FCC">
            <w:pPr>
              <w:pStyle w:val="TAC"/>
            </w:pPr>
            <w:r w:rsidRPr="009D4502">
              <w:t>-</w:t>
            </w:r>
          </w:p>
        </w:tc>
      </w:tr>
      <w:tr w:rsidR="00296E35" w:rsidRPr="009D4502" w14:paraId="2EF3B3A6"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9EA42" w14:textId="77777777" w:rsidR="00296E35" w:rsidRPr="009D4502" w:rsidRDefault="00296E35" w:rsidP="002E3FCC">
            <w:pPr>
              <w:pStyle w:val="TAC"/>
            </w:pPr>
            <w:r w:rsidRPr="009D4502">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CCCAE8" w14:textId="77777777" w:rsidR="00296E35" w:rsidRPr="009D4502" w:rsidRDefault="00296E35" w:rsidP="002E3FCC">
            <w:pPr>
              <w:pStyle w:val="TAL"/>
            </w:pPr>
            <w:r w:rsidRPr="009D4502">
              <w:t>Trigger the GNSS simulator</w:t>
            </w:r>
            <w:r w:rsidRPr="009D4502">
              <w:rPr>
                <w:lang w:eastAsia="zh-CN"/>
              </w:rPr>
              <w:t xml:space="preserve"> to start step 2 of </w:t>
            </w:r>
            <w:r w:rsidRPr="009D4502">
              <w:t xml:space="preserve">Scenario #4 to </w:t>
            </w:r>
            <w:r w:rsidRPr="009D4502">
              <w:rPr>
                <w:lang w:eastAsia="zh-CN"/>
              </w:rPr>
              <w:t xml:space="preserve">simulate the UE moving to location #7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90F375"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8ACCA"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9A0B1"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4681F0" w14:textId="77777777" w:rsidR="00296E35" w:rsidRPr="009D4502" w:rsidRDefault="00296E35" w:rsidP="002E3FCC">
            <w:pPr>
              <w:pStyle w:val="TAC"/>
            </w:pPr>
            <w:r w:rsidRPr="009D4502">
              <w:t>-</w:t>
            </w:r>
          </w:p>
        </w:tc>
      </w:tr>
      <w:tr w:rsidR="00296E35" w:rsidRPr="009D4502" w14:paraId="06B94637"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FAA84" w14:textId="77777777" w:rsidR="00296E35" w:rsidRPr="009D4502" w:rsidRDefault="00296E35" w:rsidP="002E3FCC">
            <w:pPr>
              <w:pStyle w:val="TAC"/>
            </w:pPr>
            <w:r w:rsidRPr="009D4502">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D612B" w14:textId="77777777" w:rsidR="00296E35" w:rsidRPr="009D4502" w:rsidRDefault="00296E35" w:rsidP="002E3FCC">
            <w:pPr>
              <w:pStyle w:val="TAL"/>
            </w:pPr>
            <w:r w:rsidRPr="009D4502">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598F1"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94C16"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8CF79"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C0283" w14:textId="77777777" w:rsidR="00296E35" w:rsidRPr="009D4502" w:rsidRDefault="00296E35" w:rsidP="002E3FCC">
            <w:pPr>
              <w:pStyle w:val="TAC"/>
            </w:pPr>
            <w:r w:rsidRPr="009D4502">
              <w:t>-</w:t>
            </w:r>
          </w:p>
        </w:tc>
      </w:tr>
      <w:tr w:rsidR="00296E35" w:rsidRPr="009D4502" w14:paraId="2AD3A5E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771AB" w14:textId="77777777" w:rsidR="00296E35" w:rsidRPr="009D4502" w:rsidRDefault="00296E35" w:rsidP="002E3FCC">
            <w:pPr>
              <w:pStyle w:val="TAC"/>
            </w:pPr>
            <w:r w:rsidRPr="009D4502">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05DC0" w14:textId="690187AF"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de-affiliate with group A?</w:t>
            </w:r>
          </w:p>
          <w:p w14:paraId="3DF9642B" w14:textId="77777777" w:rsidR="00296E35" w:rsidRPr="009D4502" w:rsidRDefault="00296E35" w:rsidP="002E3FCC">
            <w:pPr>
              <w:pStyle w:val="TAL"/>
            </w:pPr>
          </w:p>
          <w:p w14:paraId="2384A229"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DBEE2"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0C295"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5D035" w14:textId="77777777" w:rsidR="00296E35" w:rsidRPr="009D4502" w:rsidRDefault="00296E35" w:rsidP="002E3FCC">
            <w:pPr>
              <w:pStyle w:val="TAC"/>
            </w:pPr>
            <w:r w:rsidRPr="009D4502">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14152" w14:textId="77777777" w:rsidR="00296E35" w:rsidRPr="009D4502" w:rsidRDefault="00296E35" w:rsidP="002E3FCC">
            <w:pPr>
              <w:pStyle w:val="TAC"/>
            </w:pPr>
            <w:r w:rsidRPr="009D4502">
              <w:t>P</w:t>
            </w:r>
          </w:p>
        </w:tc>
      </w:tr>
      <w:tr w:rsidR="00296E35" w:rsidRPr="009D4502" w14:paraId="2264841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8F8055" w14:textId="77777777" w:rsidR="00296E35" w:rsidRPr="009D4502" w:rsidRDefault="00296E35" w:rsidP="002E3FCC">
            <w:pPr>
              <w:pStyle w:val="TAC"/>
            </w:pPr>
            <w:r w:rsidRPr="009D4502">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AFD51" w14:textId="13DE7913"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4EE5B"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90269"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E3874"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8B0D4" w14:textId="77777777" w:rsidR="00296E35" w:rsidRPr="009D4502" w:rsidRDefault="00296E35" w:rsidP="002E3FCC">
            <w:pPr>
              <w:pStyle w:val="TAC"/>
            </w:pPr>
            <w:r w:rsidRPr="009D4502">
              <w:rPr>
                <w:rFonts w:eastAsia="Calibri"/>
                <w:szCs w:val="22"/>
              </w:rPr>
              <w:t>-</w:t>
            </w:r>
          </w:p>
        </w:tc>
      </w:tr>
      <w:tr w:rsidR="00296E35" w:rsidRPr="009D4502" w14:paraId="7BF4357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B4BDB" w14:textId="77777777" w:rsidR="00296E35" w:rsidRPr="009D4502" w:rsidRDefault="00296E35" w:rsidP="002E3FCC">
            <w:pPr>
              <w:pStyle w:val="TAC"/>
            </w:pPr>
            <w:r w:rsidRPr="009D4502">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9D591" w14:textId="77777777" w:rsidR="00296E35" w:rsidRPr="009D4502" w:rsidRDefault="00296E35" w:rsidP="002E3FCC">
            <w:pPr>
              <w:pStyle w:val="TAL"/>
            </w:pPr>
            <w:r w:rsidRPr="009D4502">
              <w:t>Trigger the GNSS simulator</w:t>
            </w:r>
            <w:r w:rsidRPr="009D4502">
              <w:rPr>
                <w:lang w:eastAsia="zh-CN"/>
              </w:rPr>
              <w:t xml:space="preserve"> to start step 4 of </w:t>
            </w:r>
            <w:r w:rsidRPr="009D4502">
              <w:t xml:space="preserve">Scenario #4 to </w:t>
            </w:r>
            <w:r w:rsidRPr="009D4502">
              <w:rPr>
                <w:lang w:eastAsia="zh-CN"/>
              </w:rPr>
              <w:t xml:space="preserve">simulate the UE moving to location #8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300AE"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DE75B"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1673A"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1D564" w14:textId="77777777" w:rsidR="00296E35" w:rsidRPr="009D4502" w:rsidRDefault="00296E35" w:rsidP="002E3FCC">
            <w:pPr>
              <w:pStyle w:val="TAC"/>
            </w:pPr>
            <w:r w:rsidRPr="009D4502">
              <w:t>-</w:t>
            </w:r>
          </w:p>
        </w:tc>
      </w:tr>
      <w:tr w:rsidR="00296E35" w:rsidRPr="009D4502" w14:paraId="647CB29B"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32144" w14:textId="77777777" w:rsidR="00296E35" w:rsidRPr="009D4502" w:rsidRDefault="00296E35" w:rsidP="002E3FCC">
            <w:pPr>
              <w:pStyle w:val="TAC"/>
            </w:pPr>
            <w:r w:rsidRPr="009D4502">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0193B" w14:textId="77777777" w:rsidR="00296E35" w:rsidRPr="009D4502" w:rsidRDefault="00296E35" w:rsidP="002E3FCC">
            <w:pPr>
              <w:pStyle w:val="TAL"/>
            </w:pPr>
            <w:r w:rsidRPr="009D4502">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92A6"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AB63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CE92B"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9EF44" w14:textId="77777777" w:rsidR="00296E35" w:rsidRPr="009D4502" w:rsidRDefault="00296E35" w:rsidP="002E3FCC">
            <w:pPr>
              <w:pStyle w:val="TAC"/>
            </w:pPr>
            <w:r w:rsidRPr="009D4502">
              <w:t>-</w:t>
            </w:r>
          </w:p>
        </w:tc>
      </w:tr>
      <w:tr w:rsidR="00296E35" w:rsidRPr="009D4502" w14:paraId="3FE15D2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CD946" w14:textId="77777777" w:rsidR="00296E35" w:rsidRPr="009D4502" w:rsidRDefault="00296E35" w:rsidP="002E3FCC">
            <w:pPr>
              <w:pStyle w:val="TAC"/>
            </w:pPr>
            <w:r w:rsidRPr="009D4502">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81AAA" w14:textId="615F9751"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affiliate with group A?</w:t>
            </w:r>
          </w:p>
          <w:p w14:paraId="1573A322" w14:textId="77777777" w:rsidR="00296E35" w:rsidRPr="009D4502" w:rsidRDefault="00296E35" w:rsidP="002E3FCC">
            <w:pPr>
              <w:pStyle w:val="TAL"/>
            </w:pPr>
          </w:p>
          <w:p w14:paraId="10460BBF"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D614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A8251"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631DF" w14:textId="77777777" w:rsidR="00296E35" w:rsidRPr="009D4502" w:rsidRDefault="00296E35" w:rsidP="002E3FCC">
            <w:pPr>
              <w:pStyle w:val="TAC"/>
            </w:pPr>
            <w:r w:rsidRPr="009D4502">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406B0" w14:textId="77777777" w:rsidR="00296E35" w:rsidRPr="009D4502" w:rsidRDefault="00296E35" w:rsidP="002E3FCC">
            <w:pPr>
              <w:pStyle w:val="TAC"/>
            </w:pPr>
            <w:r w:rsidRPr="009D4502">
              <w:t>P</w:t>
            </w:r>
          </w:p>
        </w:tc>
      </w:tr>
      <w:tr w:rsidR="00296E35" w:rsidRPr="009D4502" w14:paraId="46422E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EE154" w14:textId="77777777" w:rsidR="00296E35" w:rsidRPr="009D4502" w:rsidRDefault="00296E35" w:rsidP="002E3FCC">
            <w:pPr>
              <w:pStyle w:val="TAC"/>
            </w:pPr>
            <w:r w:rsidRPr="009D4502">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D736A6" w14:textId="5D887D97"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83DB2"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3A2C4"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80F85"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844BF" w14:textId="77777777" w:rsidR="00296E35" w:rsidRPr="009D4502" w:rsidRDefault="00296E35" w:rsidP="002E3FCC">
            <w:pPr>
              <w:pStyle w:val="TAC"/>
            </w:pPr>
            <w:r w:rsidRPr="009D4502">
              <w:rPr>
                <w:rFonts w:eastAsia="Calibri"/>
                <w:szCs w:val="22"/>
              </w:rPr>
              <w:t>-</w:t>
            </w:r>
          </w:p>
        </w:tc>
      </w:tr>
    </w:tbl>
    <w:p w14:paraId="74075927" w14:textId="77777777" w:rsidR="00296E35" w:rsidRPr="009D4502" w:rsidRDefault="00296E35" w:rsidP="00296E35"/>
    <w:p w14:paraId="58F4273A" w14:textId="77777777" w:rsidR="00296E35" w:rsidRPr="009D4502" w:rsidRDefault="00296E35" w:rsidP="00296E35">
      <w:pPr>
        <w:pStyle w:val="H6"/>
      </w:pPr>
      <w:r w:rsidRPr="009D4502">
        <w:t>5.8.3.3</w:t>
      </w:r>
      <w:r w:rsidRPr="009D4502">
        <w:tab/>
        <w:t>Specific message contents</w:t>
      </w:r>
    </w:p>
    <w:p w14:paraId="2991B1DD" w14:textId="3579D43B" w:rsidR="00296E35" w:rsidRPr="009D4502" w:rsidRDefault="00296E35" w:rsidP="00296E35">
      <w:pPr>
        <w:pStyle w:val="TH"/>
      </w:pPr>
      <w:r w:rsidRPr="009D4502">
        <w:t>Table 5.8.3.3-1: SIP PUBLISH from the UE (step 5, Table 5.8.3.2-1;</w:t>
      </w:r>
      <w:r w:rsidRPr="009D4502">
        <w:br/>
        <w:t xml:space="preserve">step 2, TS </w:t>
      </w:r>
      <w:r>
        <w:t>37.579</w:t>
      </w:r>
      <w:r w:rsidRPr="009D4502">
        <w:t>-1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F860FB9" w14:textId="77777777" w:rsidTr="002E3FCC">
        <w:tc>
          <w:tcPr>
            <w:tcW w:w="9639" w:type="dxa"/>
            <w:gridSpan w:val="5"/>
          </w:tcPr>
          <w:p w14:paraId="5561444D" w14:textId="4178F1FC"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55934AE0" w14:textId="77777777" w:rsidTr="002E3FCC">
        <w:tc>
          <w:tcPr>
            <w:tcW w:w="2835" w:type="dxa"/>
          </w:tcPr>
          <w:p w14:paraId="2515E634" w14:textId="77777777" w:rsidR="00296E35" w:rsidRPr="009D4502" w:rsidRDefault="00296E35" w:rsidP="002E3FCC">
            <w:pPr>
              <w:pStyle w:val="TAH"/>
            </w:pPr>
            <w:r w:rsidRPr="009D4502">
              <w:t>Information Element</w:t>
            </w:r>
          </w:p>
        </w:tc>
        <w:tc>
          <w:tcPr>
            <w:tcW w:w="2126" w:type="dxa"/>
          </w:tcPr>
          <w:p w14:paraId="542D22FE" w14:textId="77777777" w:rsidR="00296E35" w:rsidRPr="009D4502" w:rsidRDefault="00296E35" w:rsidP="002E3FCC">
            <w:pPr>
              <w:pStyle w:val="TAH"/>
            </w:pPr>
            <w:r w:rsidRPr="009D4502">
              <w:t>Value/remark</w:t>
            </w:r>
          </w:p>
        </w:tc>
        <w:tc>
          <w:tcPr>
            <w:tcW w:w="2126" w:type="dxa"/>
            <w:tcBorders>
              <w:bottom w:val="single" w:sz="4" w:space="0" w:color="auto"/>
            </w:tcBorders>
          </w:tcPr>
          <w:p w14:paraId="62A45CC3" w14:textId="77777777" w:rsidR="00296E35" w:rsidRPr="009D4502" w:rsidRDefault="00296E35" w:rsidP="002E3FCC">
            <w:pPr>
              <w:pStyle w:val="TAH"/>
            </w:pPr>
            <w:r w:rsidRPr="009D4502">
              <w:t>Comment</w:t>
            </w:r>
          </w:p>
        </w:tc>
        <w:tc>
          <w:tcPr>
            <w:tcW w:w="1418" w:type="dxa"/>
          </w:tcPr>
          <w:p w14:paraId="568793A8" w14:textId="77777777" w:rsidR="00296E35" w:rsidRPr="009D4502" w:rsidRDefault="00296E35" w:rsidP="002E3FCC">
            <w:pPr>
              <w:pStyle w:val="TAH"/>
            </w:pPr>
            <w:r w:rsidRPr="009D4502">
              <w:t>Reference</w:t>
            </w:r>
          </w:p>
        </w:tc>
        <w:tc>
          <w:tcPr>
            <w:tcW w:w="1134" w:type="dxa"/>
          </w:tcPr>
          <w:p w14:paraId="2A3886AC" w14:textId="77777777" w:rsidR="00296E35" w:rsidRPr="009D4502" w:rsidRDefault="00296E35" w:rsidP="002E3FCC">
            <w:pPr>
              <w:pStyle w:val="TAH"/>
            </w:pPr>
            <w:r w:rsidRPr="009D4502">
              <w:t>Condition</w:t>
            </w:r>
          </w:p>
        </w:tc>
      </w:tr>
      <w:tr w:rsidR="00296E35" w:rsidRPr="009D4502" w14:paraId="6E40771D" w14:textId="77777777" w:rsidTr="002E3FCC">
        <w:tc>
          <w:tcPr>
            <w:tcW w:w="2835" w:type="dxa"/>
            <w:tcBorders>
              <w:top w:val="single" w:sz="4" w:space="0" w:color="auto"/>
              <w:left w:val="single" w:sz="4" w:space="0" w:color="auto"/>
              <w:bottom w:val="single" w:sz="4" w:space="0" w:color="auto"/>
              <w:right w:val="single" w:sz="4" w:space="0" w:color="auto"/>
            </w:tcBorders>
          </w:tcPr>
          <w:p w14:paraId="0EAC5DC7" w14:textId="77777777" w:rsidR="00296E35" w:rsidRPr="009D4502" w:rsidRDefault="00296E35" w:rsidP="002E3FCC">
            <w:pPr>
              <w:pStyle w:val="TAL"/>
              <w:rPr>
                <w:b/>
              </w:rPr>
            </w:pPr>
            <w:r w:rsidRPr="009D4502">
              <w:rPr>
                <w:b/>
              </w:rPr>
              <w:t>Expires</w:t>
            </w:r>
          </w:p>
        </w:tc>
        <w:tc>
          <w:tcPr>
            <w:tcW w:w="2126" w:type="dxa"/>
            <w:tcBorders>
              <w:top w:val="single" w:sz="4" w:space="0" w:color="auto"/>
              <w:left w:val="single" w:sz="4" w:space="0" w:color="auto"/>
              <w:bottom w:val="single" w:sz="4" w:space="0" w:color="auto"/>
              <w:right w:val="single" w:sz="4" w:space="0" w:color="auto"/>
            </w:tcBorders>
          </w:tcPr>
          <w:p w14:paraId="05964C13"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F131E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13F27C"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14A663A" w14:textId="77777777" w:rsidR="00296E35" w:rsidRPr="009D4502" w:rsidRDefault="00296E35" w:rsidP="002E3FCC">
            <w:pPr>
              <w:pStyle w:val="TAL"/>
            </w:pPr>
          </w:p>
        </w:tc>
      </w:tr>
      <w:tr w:rsidR="00296E35" w:rsidRPr="009D4502" w14:paraId="170B6C7E" w14:textId="77777777" w:rsidTr="002E3FCC">
        <w:tc>
          <w:tcPr>
            <w:tcW w:w="2835" w:type="dxa"/>
            <w:tcBorders>
              <w:top w:val="single" w:sz="4" w:space="0" w:color="auto"/>
              <w:left w:val="single" w:sz="4" w:space="0" w:color="auto"/>
              <w:bottom w:val="single" w:sz="4" w:space="0" w:color="auto"/>
              <w:right w:val="single" w:sz="4" w:space="0" w:color="auto"/>
            </w:tcBorders>
          </w:tcPr>
          <w:p w14:paraId="3A268EA5" w14:textId="77777777" w:rsidR="00296E35" w:rsidRPr="009D4502" w:rsidRDefault="00296E35" w:rsidP="002E3FCC">
            <w:pPr>
              <w:pStyle w:val="TAL"/>
            </w:pPr>
            <w:r w:rsidRPr="009D450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743B1433" w14:textId="77777777" w:rsidR="00296E35" w:rsidRPr="009D4502" w:rsidRDefault="00296E35" w:rsidP="002E3FCC">
            <w:pPr>
              <w:pStyle w:val="TAL"/>
            </w:pPr>
            <w:r w:rsidRPr="009D4502">
              <w:t>"0"</w:t>
            </w:r>
          </w:p>
        </w:tc>
        <w:tc>
          <w:tcPr>
            <w:tcW w:w="2126" w:type="dxa"/>
            <w:tcBorders>
              <w:top w:val="single" w:sz="4" w:space="0" w:color="auto"/>
              <w:left w:val="single" w:sz="4" w:space="0" w:color="auto"/>
              <w:bottom w:val="single" w:sz="4" w:space="0" w:color="auto"/>
              <w:right w:val="single" w:sz="4" w:space="0" w:color="auto"/>
            </w:tcBorders>
          </w:tcPr>
          <w:p w14:paraId="1982D49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21E28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FCD1D9" w14:textId="77777777" w:rsidR="00296E35" w:rsidRPr="009D4502" w:rsidRDefault="00296E35" w:rsidP="002E3FCC">
            <w:pPr>
              <w:pStyle w:val="TAL"/>
            </w:pPr>
          </w:p>
        </w:tc>
      </w:tr>
      <w:tr w:rsidR="00296E35" w:rsidRPr="009D4502" w14:paraId="57AC329A" w14:textId="77777777" w:rsidTr="002E3FCC">
        <w:tc>
          <w:tcPr>
            <w:tcW w:w="2835" w:type="dxa"/>
            <w:tcBorders>
              <w:top w:val="single" w:sz="4" w:space="0" w:color="auto"/>
              <w:left w:val="single" w:sz="4" w:space="0" w:color="auto"/>
              <w:bottom w:val="single" w:sz="4" w:space="0" w:color="auto"/>
              <w:right w:val="single" w:sz="4" w:space="0" w:color="auto"/>
            </w:tcBorders>
          </w:tcPr>
          <w:p w14:paraId="2C4DDE9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4260FEE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1FB8AA"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FC15F1"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E2A3A0" w14:textId="77777777" w:rsidR="00296E35" w:rsidRPr="009D4502" w:rsidRDefault="00296E35" w:rsidP="002E3FCC">
            <w:pPr>
              <w:pStyle w:val="TAL"/>
            </w:pPr>
          </w:p>
        </w:tc>
      </w:tr>
      <w:tr w:rsidR="00296E35" w:rsidRPr="009D4502" w14:paraId="60BCDC13" w14:textId="77777777" w:rsidTr="002E3FCC">
        <w:tc>
          <w:tcPr>
            <w:tcW w:w="2835" w:type="dxa"/>
            <w:tcBorders>
              <w:top w:val="single" w:sz="4" w:space="0" w:color="auto"/>
              <w:left w:val="single" w:sz="4" w:space="0" w:color="auto"/>
              <w:bottom w:val="single" w:sz="4" w:space="0" w:color="auto"/>
              <w:right w:val="single" w:sz="4" w:space="0" w:color="auto"/>
            </w:tcBorders>
          </w:tcPr>
          <w:p w14:paraId="041E12FE"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0CB53F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6125B0"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20EFAD8D"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E1C12F" w14:textId="77777777" w:rsidR="00296E35" w:rsidRPr="009D4502" w:rsidRDefault="00296E35" w:rsidP="002E3FCC">
            <w:pPr>
              <w:pStyle w:val="TAL"/>
            </w:pPr>
          </w:p>
        </w:tc>
      </w:tr>
      <w:tr w:rsidR="00296E35" w:rsidRPr="009D4502" w14:paraId="5A7F09D6"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853A0FD"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B53ECD1"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6DB0DEC5"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5F2B65"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109709" w14:textId="77777777" w:rsidR="00296E35" w:rsidRPr="009D4502" w:rsidRDefault="00296E35" w:rsidP="002E3FCC">
            <w:pPr>
              <w:pStyle w:val="TAL"/>
            </w:pPr>
          </w:p>
        </w:tc>
      </w:tr>
      <w:tr w:rsidR="00296E35" w:rsidRPr="009D4502" w14:paraId="7A9F602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6A94137"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637B91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2C4869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186C2387"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9BAF43" w14:textId="77777777" w:rsidR="00296E35" w:rsidRPr="009D4502" w:rsidRDefault="00296E35" w:rsidP="002E3FCC">
            <w:pPr>
              <w:pStyle w:val="TAL"/>
            </w:pPr>
          </w:p>
        </w:tc>
      </w:tr>
      <w:tr w:rsidR="00296E35" w:rsidRPr="009D4502" w14:paraId="126C47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F397916"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AE719A1" w14:textId="77777777" w:rsidR="00296E35" w:rsidRPr="009D4502" w:rsidRDefault="00296E35" w:rsidP="002E3FCC">
            <w:pPr>
              <w:pStyle w:val="TAL"/>
              <w:rPr>
                <w:iCs/>
              </w:rPr>
            </w:pPr>
            <w:r w:rsidRPr="009D4502">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3ECF311F"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9C4103"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76E641" w14:textId="77777777" w:rsidR="00296E35" w:rsidRPr="009D4502" w:rsidRDefault="00296E35" w:rsidP="002E3FCC">
            <w:pPr>
              <w:pStyle w:val="TAL"/>
            </w:pPr>
          </w:p>
        </w:tc>
      </w:tr>
    </w:tbl>
    <w:p w14:paraId="5EFEAA19" w14:textId="77777777" w:rsidR="00296E35" w:rsidRPr="009D4502" w:rsidRDefault="00296E35" w:rsidP="00296E35"/>
    <w:p w14:paraId="6AD06350" w14:textId="77777777" w:rsidR="00296E35" w:rsidRPr="009D4502" w:rsidRDefault="00296E35" w:rsidP="00296E35">
      <w:pPr>
        <w:pStyle w:val="TH"/>
      </w:pPr>
      <w:r w:rsidRPr="009D4502">
        <w:t xml:space="preserve">Table 5.8.3.3-2: </w:t>
      </w:r>
      <w:r w:rsidRPr="009D4502">
        <w:rPr>
          <w:lang w:eastAsia="ko-KR"/>
        </w:rPr>
        <w:t>MCData-Info in SIP PUBLISH</w:t>
      </w:r>
      <w:r w:rsidRPr="009D4502">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76E8013" w14:textId="77777777" w:rsidTr="002E3FCC">
        <w:tc>
          <w:tcPr>
            <w:tcW w:w="9639" w:type="dxa"/>
            <w:gridSpan w:val="5"/>
          </w:tcPr>
          <w:p w14:paraId="577ED2EC" w14:textId="017260D9" w:rsidR="00296E35" w:rsidRPr="009D4502" w:rsidRDefault="00296E35" w:rsidP="002E3FCC">
            <w:pPr>
              <w:pStyle w:val="TAL"/>
            </w:pPr>
            <w:r w:rsidRPr="009D4502">
              <w:t xml:space="preserve">Derivation Path: TS </w:t>
            </w:r>
            <w:r>
              <w:t>37.579</w:t>
            </w:r>
            <w:r w:rsidRPr="009D4502">
              <w:t>-1 [2], Table 5.5.3.2.1-3</w:t>
            </w:r>
          </w:p>
        </w:tc>
      </w:tr>
      <w:tr w:rsidR="00296E35" w:rsidRPr="009D4502" w14:paraId="36A51C83" w14:textId="77777777" w:rsidTr="002E3FCC">
        <w:tc>
          <w:tcPr>
            <w:tcW w:w="2835" w:type="dxa"/>
          </w:tcPr>
          <w:p w14:paraId="253438AA" w14:textId="77777777" w:rsidR="00296E35" w:rsidRPr="009D4502" w:rsidRDefault="00296E35" w:rsidP="002E3FCC">
            <w:pPr>
              <w:pStyle w:val="TAH"/>
            </w:pPr>
            <w:r w:rsidRPr="009D4502">
              <w:t>Information Element</w:t>
            </w:r>
          </w:p>
        </w:tc>
        <w:tc>
          <w:tcPr>
            <w:tcW w:w="2126" w:type="dxa"/>
          </w:tcPr>
          <w:p w14:paraId="5F6E8A7A" w14:textId="77777777" w:rsidR="00296E35" w:rsidRPr="009D4502" w:rsidRDefault="00296E35" w:rsidP="002E3FCC">
            <w:pPr>
              <w:pStyle w:val="TAH"/>
            </w:pPr>
            <w:r w:rsidRPr="009D4502">
              <w:t>Value/remark</w:t>
            </w:r>
          </w:p>
        </w:tc>
        <w:tc>
          <w:tcPr>
            <w:tcW w:w="2126" w:type="dxa"/>
          </w:tcPr>
          <w:p w14:paraId="2EC3576B" w14:textId="77777777" w:rsidR="00296E35" w:rsidRPr="009D4502" w:rsidRDefault="00296E35" w:rsidP="002E3FCC">
            <w:pPr>
              <w:pStyle w:val="TAH"/>
            </w:pPr>
            <w:r w:rsidRPr="009D4502">
              <w:t>Comment</w:t>
            </w:r>
          </w:p>
        </w:tc>
        <w:tc>
          <w:tcPr>
            <w:tcW w:w="1418" w:type="dxa"/>
          </w:tcPr>
          <w:p w14:paraId="16FD6955" w14:textId="77777777" w:rsidR="00296E35" w:rsidRPr="009D4502" w:rsidRDefault="00296E35" w:rsidP="002E3FCC">
            <w:pPr>
              <w:pStyle w:val="TAH"/>
            </w:pPr>
            <w:r w:rsidRPr="009D4502">
              <w:t>Reference</w:t>
            </w:r>
          </w:p>
        </w:tc>
        <w:tc>
          <w:tcPr>
            <w:tcW w:w="1134" w:type="dxa"/>
          </w:tcPr>
          <w:p w14:paraId="12BEA3F8" w14:textId="77777777" w:rsidR="00296E35" w:rsidRPr="009D4502" w:rsidRDefault="00296E35" w:rsidP="002E3FCC">
            <w:pPr>
              <w:pStyle w:val="TAH"/>
            </w:pPr>
            <w:r w:rsidRPr="009D4502">
              <w:t>Condition</w:t>
            </w:r>
          </w:p>
        </w:tc>
      </w:tr>
      <w:tr w:rsidR="00296E35" w:rsidRPr="009D4502" w14:paraId="12ACF51F" w14:textId="77777777" w:rsidTr="002E3FCC">
        <w:tc>
          <w:tcPr>
            <w:tcW w:w="2835" w:type="dxa"/>
          </w:tcPr>
          <w:p w14:paraId="7743A900" w14:textId="77777777" w:rsidR="00296E35" w:rsidRPr="009D4502" w:rsidRDefault="00296E35" w:rsidP="002E3FCC">
            <w:pPr>
              <w:pStyle w:val="TAL"/>
            </w:pPr>
            <w:r w:rsidRPr="009D4502">
              <w:t>mcdata-info</w:t>
            </w:r>
          </w:p>
        </w:tc>
        <w:tc>
          <w:tcPr>
            <w:tcW w:w="2126" w:type="dxa"/>
          </w:tcPr>
          <w:p w14:paraId="79B755EA" w14:textId="77777777" w:rsidR="00296E35" w:rsidRPr="009D4502" w:rsidRDefault="00296E35" w:rsidP="002E3FCC">
            <w:pPr>
              <w:pStyle w:val="TAL"/>
            </w:pPr>
          </w:p>
        </w:tc>
        <w:tc>
          <w:tcPr>
            <w:tcW w:w="2126" w:type="dxa"/>
            <w:tcBorders>
              <w:bottom w:val="single" w:sz="4" w:space="0" w:color="auto"/>
            </w:tcBorders>
          </w:tcPr>
          <w:p w14:paraId="0967E806" w14:textId="77777777" w:rsidR="00296E35" w:rsidRPr="009D4502" w:rsidRDefault="00296E35" w:rsidP="002E3FCC">
            <w:pPr>
              <w:pStyle w:val="TAL"/>
            </w:pPr>
          </w:p>
        </w:tc>
        <w:tc>
          <w:tcPr>
            <w:tcW w:w="1418" w:type="dxa"/>
          </w:tcPr>
          <w:p w14:paraId="723CE4F3" w14:textId="77777777" w:rsidR="00296E35" w:rsidRPr="009D4502" w:rsidRDefault="00296E35" w:rsidP="002E3FCC">
            <w:pPr>
              <w:pStyle w:val="TAL"/>
            </w:pPr>
          </w:p>
        </w:tc>
        <w:tc>
          <w:tcPr>
            <w:tcW w:w="1134" w:type="dxa"/>
            <w:vAlign w:val="bottom"/>
          </w:tcPr>
          <w:p w14:paraId="25283604" w14:textId="77777777" w:rsidR="00296E35" w:rsidRPr="009D4502" w:rsidRDefault="00296E35" w:rsidP="002E3FCC">
            <w:pPr>
              <w:pStyle w:val="TAL"/>
            </w:pPr>
          </w:p>
        </w:tc>
      </w:tr>
      <w:tr w:rsidR="00296E35" w:rsidRPr="009D4502" w14:paraId="16436E7F" w14:textId="77777777" w:rsidTr="002E3FCC">
        <w:tc>
          <w:tcPr>
            <w:tcW w:w="2835" w:type="dxa"/>
          </w:tcPr>
          <w:p w14:paraId="10446C8C" w14:textId="77777777" w:rsidR="00296E35" w:rsidRPr="009D4502" w:rsidRDefault="00296E35" w:rsidP="002E3FCC">
            <w:pPr>
              <w:pStyle w:val="TAL"/>
            </w:pPr>
            <w:r w:rsidRPr="009D4502">
              <w:t xml:space="preserve">  mcdata-Params</w:t>
            </w:r>
          </w:p>
        </w:tc>
        <w:tc>
          <w:tcPr>
            <w:tcW w:w="2126" w:type="dxa"/>
          </w:tcPr>
          <w:p w14:paraId="2C04F8DF" w14:textId="77777777" w:rsidR="00296E35" w:rsidRPr="009D4502" w:rsidRDefault="00296E35" w:rsidP="002E3FCC">
            <w:pPr>
              <w:pStyle w:val="TAL"/>
            </w:pPr>
          </w:p>
        </w:tc>
        <w:tc>
          <w:tcPr>
            <w:tcW w:w="2126" w:type="dxa"/>
            <w:tcBorders>
              <w:bottom w:val="single" w:sz="4" w:space="0" w:color="auto"/>
            </w:tcBorders>
          </w:tcPr>
          <w:p w14:paraId="55CC5DD3" w14:textId="77777777" w:rsidR="00296E35" w:rsidRPr="009D4502" w:rsidRDefault="00296E35" w:rsidP="002E3FCC">
            <w:pPr>
              <w:pStyle w:val="TAL"/>
            </w:pPr>
          </w:p>
        </w:tc>
        <w:tc>
          <w:tcPr>
            <w:tcW w:w="1418" w:type="dxa"/>
          </w:tcPr>
          <w:p w14:paraId="1C384730" w14:textId="77777777" w:rsidR="00296E35" w:rsidRPr="009D4502" w:rsidRDefault="00296E35" w:rsidP="002E3FCC">
            <w:pPr>
              <w:pStyle w:val="TAL"/>
            </w:pPr>
          </w:p>
        </w:tc>
        <w:tc>
          <w:tcPr>
            <w:tcW w:w="1134" w:type="dxa"/>
            <w:vAlign w:val="bottom"/>
          </w:tcPr>
          <w:p w14:paraId="360FC69E" w14:textId="77777777" w:rsidR="00296E35" w:rsidRPr="009D4502" w:rsidRDefault="00296E35" w:rsidP="002E3FCC">
            <w:pPr>
              <w:pStyle w:val="TAL"/>
            </w:pPr>
          </w:p>
        </w:tc>
      </w:tr>
      <w:tr w:rsidR="00296E35" w:rsidRPr="009D4502" w14:paraId="6A82F599" w14:textId="77777777" w:rsidTr="002E3FCC">
        <w:tc>
          <w:tcPr>
            <w:tcW w:w="2835" w:type="dxa"/>
            <w:vAlign w:val="center"/>
          </w:tcPr>
          <w:p w14:paraId="33F2C279" w14:textId="77777777" w:rsidR="00296E35" w:rsidRPr="009D4502" w:rsidRDefault="00296E35" w:rsidP="002E3FCC">
            <w:pPr>
              <w:pStyle w:val="TAL"/>
            </w:pPr>
            <w:r w:rsidRPr="009D4502">
              <w:t xml:space="preserve">    mcdata-request-uri</w:t>
            </w:r>
          </w:p>
        </w:tc>
        <w:tc>
          <w:tcPr>
            <w:tcW w:w="2126" w:type="dxa"/>
          </w:tcPr>
          <w:p w14:paraId="031B689D" w14:textId="77777777" w:rsidR="00296E35" w:rsidRPr="009D4502" w:rsidRDefault="00296E35" w:rsidP="002E3FCC">
            <w:pPr>
              <w:pStyle w:val="TAL"/>
            </w:pPr>
            <w:r w:rsidRPr="009D4502">
              <w:t>px_MCData_ID_User_A</w:t>
            </w:r>
          </w:p>
        </w:tc>
        <w:tc>
          <w:tcPr>
            <w:tcW w:w="2126" w:type="dxa"/>
            <w:tcBorders>
              <w:bottom w:val="single" w:sz="4" w:space="0" w:color="auto"/>
            </w:tcBorders>
          </w:tcPr>
          <w:p w14:paraId="4D88FB8B" w14:textId="77777777" w:rsidR="00296E35" w:rsidRPr="009D4502" w:rsidRDefault="00296E35" w:rsidP="002E3FCC">
            <w:pPr>
              <w:pStyle w:val="TAL"/>
            </w:pPr>
          </w:p>
        </w:tc>
        <w:tc>
          <w:tcPr>
            <w:tcW w:w="1418" w:type="dxa"/>
          </w:tcPr>
          <w:p w14:paraId="1B26D94B" w14:textId="77777777" w:rsidR="00296E35" w:rsidRPr="009D4502" w:rsidRDefault="00296E35" w:rsidP="002E3FCC">
            <w:pPr>
              <w:pStyle w:val="TAL"/>
            </w:pPr>
          </w:p>
        </w:tc>
        <w:tc>
          <w:tcPr>
            <w:tcW w:w="1134" w:type="dxa"/>
            <w:vAlign w:val="bottom"/>
          </w:tcPr>
          <w:p w14:paraId="3C6ADBE7" w14:textId="77777777" w:rsidR="00296E35" w:rsidRPr="009D4502" w:rsidRDefault="00296E35" w:rsidP="002E3FCC">
            <w:pPr>
              <w:pStyle w:val="TAL"/>
            </w:pPr>
          </w:p>
        </w:tc>
      </w:tr>
    </w:tbl>
    <w:p w14:paraId="3D14CFC4" w14:textId="77777777" w:rsidR="00296E35" w:rsidRPr="009D4502" w:rsidRDefault="00296E35" w:rsidP="00296E35"/>
    <w:p w14:paraId="62735C3B" w14:textId="77777777" w:rsidR="00296E35" w:rsidRPr="009D4502" w:rsidRDefault="00296E35" w:rsidP="00296E35">
      <w:pPr>
        <w:pStyle w:val="TH"/>
      </w:pPr>
      <w:r w:rsidRPr="009D4502">
        <w:t xml:space="preserve">Table 5.8.3.3-3: </w:t>
      </w:r>
      <w:r w:rsidRPr="009D4502">
        <w:rPr>
          <w:lang w:eastAsia="ko-KR"/>
        </w:rPr>
        <w:t>PIDF in SIP PUBLISH</w:t>
      </w:r>
      <w:r w:rsidRPr="009D4502">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48643995" w14:textId="77777777" w:rsidTr="002E3FCC">
        <w:tc>
          <w:tcPr>
            <w:tcW w:w="9639" w:type="dxa"/>
            <w:gridSpan w:val="5"/>
          </w:tcPr>
          <w:p w14:paraId="7EA62EF4" w14:textId="62B1B552"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1CD91DD1" w14:textId="77777777" w:rsidTr="002E3FCC">
        <w:tc>
          <w:tcPr>
            <w:tcW w:w="2835" w:type="dxa"/>
          </w:tcPr>
          <w:p w14:paraId="4801D52E" w14:textId="77777777" w:rsidR="00296E35" w:rsidRPr="009D4502" w:rsidRDefault="00296E35" w:rsidP="002E3FCC">
            <w:pPr>
              <w:pStyle w:val="TAH"/>
            </w:pPr>
            <w:r w:rsidRPr="009D4502">
              <w:t>Information Element</w:t>
            </w:r>
          </w:p>
        </w:tc>
        <w:tc>
          <w:tcPr>
            <w:tcW w:w="2126" w:type="dxa"/>
          </w:tcPr>
          <w:p w14:paraId="095C2D91" w14:textId="77777777" w:rsidR="00296E35" w:rsidRPr="009D4502" w:rsidRDefault="00296E35" w:rsidP="002E3FCC">
            <w:pPr>
              <w:pStyle w:val="TAH"/>
            </w:pPr>
            <w:r w:rsidRPr="009D4502">
              <w:t>Value/remark</w:t>
            </w:r>
          </w:p>
        </w:tc>
        <w:tc>
          <w:tcPr>
            <w:tcW w:w="2126" w:type="dxa"/>
          </w:tcPr>
          <w:p w14:paraId="304CBDB6" w14:textId="77777777" w:rsidR="00296E35" w:rsidRPr="009D4502" w:rsidRDefault="00296E35" w:rsidP="002E3FCC">
            <w:pPr>
              <w:pStyle w:val="TAH"/>
            </w:pPr>
            <w:r w:rsidRPr="009D4502">
              <w:t>Comment</w:t>
            </w:r>
          </w:p>
        </w:tc>
        <w:tc>
          <w:tcPr>
            <w:tcW w:w="1418" w:type="dxa"/>
          </w:tcPr>
          <w:p w14:paraId="0B16C523" w14:textId="77777777" w:rsidR="00296E35" w:rsidRPr="009D4502" w:rsidRDefault="00296E35" w:rsidP="002E3FCC">
            <w:pPr>
              <w:pStyle w:val="TAH"/>
            </w:pPr>
            <w:r w:rsidRPr="009D4502">
              <w:t>Reference</w:t>
            </w:r>
          </w:p>
        </w:tc>
        <w:tc>
          <w:tcPr>
            <w:tcW w:w="1134" w:type="dxa"/>
          </w:tcPr>
          <w:p w14:paraId="03959746" w14:textId="77777777" w:rsidR="00296E35" w:rsidRPr="009D4502" w:rsidRDefault="00296E35" w:rsidP="002E3FCC">
            <w:pPr>
              <w:pStyle w:val="TAH"/>
            </w:pPr>
            <w:r w:rsidRPr="009D4502">
              <w:t>Condition</w:t>
            </w:r>
          </w:p>
        </w:tc>
      </w:tr>
      <w:tr w:rsidR="00296E35" w:rsidRPr="009D4502" w14:paraId="4E9916D1" w14:textId="77777777" w:rsidTr="002E3FCC">
        <w:tc>
          <w:tcPr>
            <w:tcW w:w="2835" w:type="dxa"/>
            <w:vAlign w:val="center"/>
          </w:tcPr>
          <w:p w14:paraId="5059960B" w14:textId="77777777" w:rsidR="00296E35" w:rsidRPr="009D4502" w:rsidRDefault="00296E35" w:rsidP="002E3FCC">
            <w:pPr>
              <w:pStyle w:val="TAL"/>
            </w:pPr>
            <w:r w:rsidRPr="009D4502">
              <w:t>presence</w:t>
            </w:r>
          </w:p>
        </w:tc>
        <w:tc>
          <w:tcPr>
            <w:tcW w:w="2126" w:type="dxa"/>
          </w:tcPr>
          <w:p w14:paraId="17DE09E7" w14:textId="77777777" w:rsidR="00296E35" w:rsidRPr="009D4502" w:rsidRDefault="00296E35" w:rsidP="002E3FCC">
            <w:pPr>
              <w:pStyle w:val="TAL"/>
            </w:pPr>
          </w:p>
        </w:tc>
        <w:tc>
          <w:tcPr>
            <w:tcW w:w="2126" w:type="dxa"/>
            <w:tcBorders>
              <w:bottom w:val="single" w:sz="4" w:space="0" w:color="auto"/>
            </w:tcBorders>
          </w:tcPr>
          <w:p w14:paraId="3C2E9798" w14:textId="77777777" w:rsidR="00296E35" w:rsidRPr="009D4502" w:rsidRDefault="00296E35" w:rsidP="002E3FCC">
            <w:pPr>
              <w:pStyle w:val="TAL"/>
            </w:pPr>
          </w:p>
        </w:tc>
        <w:tc>
          <w:tcPr>
            <w:tcW w:w="1418" w:type="dxa"/>
          </w:tcPr>
          <w:p w14:paraId="627A704B" w14:textId="77777777" w:rsidR="00296E35" w:rsidRPr="009D4502" w:rsidRDefault="00296E35" w:rsidP="002E3FCC">
            <w:pPr>
              <w:pStyle w:val="TAL"/>
            </w:pPr>
          </w:p>
        </w:tc>
        <w:tc>
          <w:tcPr>
            <w:tcW w:w="1134" w:type="dxa"/>
            <w:vAlign w:val="bottom"/>
          </w:tcPr>
          <w:p w14:paraId="0E32D16E" w14:textId="77777777" w:rsidR="00296E35" w:rsidRPr="009D4502" w:rsidRDefault="00296E35" w:rsidP="002E3FCC">
            <w:pPr>
              <w:pStyle w:val="TAL"/>
            </w:pPr>
          </w:p>
        </w:tc>
      </w:tr>
      <w:tr w:rsidR="00296E35" w:rsidRPr="009D4502" w14:paraId="36FD839A" w14:textId="77777777" w:rsidTr="002E3FCC">
        <w:tc>
          <w:tcPr>
            <w:tcW w:w="2835" w:type="dxa"/>
            <w:vAlign w:val="center"/>
          </w:tcPr>
          <w:p w14:paraId="620D300F" w14:textId="77777777" w:rsidR="00296E35" w:rsidRPr="009D4502" w:rsidRDefault="00296E35" w:rsidP="002E3FCC">
            <w:pPr>
              <w:pStyle w:val="TAL"/>
            </w:pPr>
            <w:r w:rsidRPr="009D4502">
              <w:t xml:space="preserve">  tuple</w:t>
            </w:r>
          </w:p>
        </w:tc>
        <w:tc>
          <w:tcPr>
            <w:tcW w:w="2126" w:type="dxa"/>
          </w:tcPr>
          <w:p w14:paraId="2EF98B03" w14:textId="77777777" w:rsidR="00296E35" w:rsidRPr="009D4502" w:rsidRDefault="00296E35" w:rsidP="002E3FCC">
            <w:pPr>
              <w:pStyle w:val="TAL"/>
            </w:pPr>
          </w:p>
        </w:tc>
        <w:tc>
          <w:tcPr>
            <w:tcW w:w="2126" w:type="dxa"/>
            <w:tcBorders>
              <w:bottom w:val="single" w:sz="4" w:space="0" w:color="auto"/>
            </w:tcBorders>
          </w:tcPr>
          <w:p w14:paraId="3656CA95" w14:textId="77777777" w:rsidR="00296E35" w:rsidRPr="009D4502" w:rsidRDefault="00296E35" w:rsidP="002E3FCC">
            <w:pPr>
              <w:pStyle w:val="TAL"/>
            </w:pPr>
          </w:p>
        </w:tc>
        <w:tc>
          <w:tcPr>
            <w:tcW w:w="1418" w:type="dxa"/>
          </w:tcPr>
          <w:p w14:paraId="3AA67D76" w14:textId="77777777" w:rsidR="00296E35" w:rsidRPr="009D4502" w:rsidRDefault="00296E35" w:rsidP="002E3FCC">
            <w:pPr>
              <w:pStyle w:val="TAL"/>
            </w:pPr>
          </w:p>
        </w:tc>
        <w:tc>
          <w:tcPr>
            <w:tcW w:w="1134" w:type="dxa"/>
            <w:vAlign w:val="bottom"/>
          </w:tcPr>
          <w:p w14:paraId="2027EEB6" w14:textId="77777777" w:rsidR="00296E35" w:rsidRPr="009D4502" w:rsidRDefault="00296E35" w:rsidP="002E3FCC">
            <w:pPr>
              <w:pStyle w:val="TAL"/>
            </w:pPr>
          </w:p>
        </w:tc>
      </w:tr>
      <w:tr w:rsidR="00296E35" w:rsidRPr="009D4502" w14:paraId="6DE09711" w14:textId="77777777" w:rsidTr="002E3FCC">
        <w:tc>
          <w:tcPr>
            <w:tcW w:w="2835" w:type="dxa"/>
            <w:vAlign w:val="center"/>
          </w:tcPr>
          <w:p w14:paraId="36AE695D" w14:textId="77777777" w:rsidR="00296E35" w:rsidRPr="009D4502" w:rsidRDefault="00296E35" w:rsidP="002E3FCC">
            <w:pPr>
              <w:pStyle w:val="TAL"/>
            </w:pPr>
            <w:r w:rsidRPr="009D4502">
              <w:t xml:space="preserve">    status</w:t>
            </w:r>
          </w:p>
        </w:tc>
        <w:tc>
          <w:tcPr>
            <w:tcW w:w="2126" w:type="dxa"/>
          </w:tcPr>
          <w:p w14:paraId="5C0CD406" w14:textId="77777777" w:rsidR="00296E35" w:rsidRPr="009D4502" w:rsidRDefault="00296E35" w:rsidP="002E3FCC">
            <w:pPr>
              <w:pStyle w:val="TAL"/>
            </w:pPr>
            <w:r w:rsidRPr="009D4502">
              <w:t>not present</w:t>
            </w:r>
          </w:p>
        </w:tc>
        <w:tc>
          <w:tcPr>
            <w:tcW w:w="2126" w:type="dxa"/>
          </w:tcPr>
          <w:p w14:paraId="732ECFB4" w14:textId="77777777" w:rsidR="00296E35" w:rsidRPr="009D4502" w:rsidRDefault="00296E35" w:rsidP="002E3FCC">
            <w:pPr>
              <w:pStyle w:val="TAL"/>
            </w:pPr>
          </w:p>
        </w:tc>
        <w:tc>
          <w:tcPr>
            <w:tcW w:w="1418" w:type="dxa"/>
          </w:tcPr>
          <w:p w14:paraId="65E33150" w14:textId="77777777" w:rsidR="00296E35" w:rsidRPr="009D4502" w:rsidRDefault="00296E35" w:rsidP="002E3FCC">
            <w:pPr>
              <w:pStyle w:val="TAL"/>
            </w:pPr>
          </w:p>
        </w:tc>
        <w:tc>
          <w:tcPr>
            <w:tcW w:w="1134" w:type="dxa"/>
            <w:vAlign w:val="bottom"/>
          </w:tcPr>
          <w:p w14:paraId="57E7ACE4" w14:textId="77777777" w:rsidR="00296E35" w:rsidRPr="009D4502" w:rsidRDefault="00296E35" w:rsidP="002E3FCC">
            <w:pPr>
              <w:pStyle w:val="TAL"/>
            </w:pPr>
          </w:p>
        </w:tc>
      </w:tr>
      <w:tr w:rsidR="00296E35" w:rsidRPr="009D4502" w14:paraId="33FECE7F" w14:textId="77777777" w:rsidTr="002E3FCC">
        <w:tc>
          <w:tcPr>
            <w:tcW w:w="2835" w:type="dxa"/>
            <w:vAlign w:val="center"/>
          </w:tcPr>
          <w:p w14:paraId="5C106B20" w14:textId="77777777" w:rsidR="00296E35" w:rsidRPr="009D4502" w:rsidRDefault="00296E35" w:rsidP="002E3FCC">
            <w:pPr>
              <w:pStyle w:val="TAL"/>
            </w:pPr>
            <w:r w:rsidRPr="009D4502">
              <w:t>..p-id</w:t>
            </w:r>
          </w:p>
        </w:tc>
        <w:tc>
          <w:tcPr>
            <w:tcW w:w="2126" w:type="dxa"/>
          </w:tcPr>
          <w:p w14:paraId="7CEA7F84"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B2AE370" w14:textId="77777777" w:rsidR="00296E35" w:rsidRPr="009D4502" w:rsidRDefault="00296E35" w:rsidP="002E3FCC">
            <w:pPr>
              <w:pStyle w:val="TAL"/>
            </w:pPr>
          </w:p>
        </w:tc>
        <w:tc>
          <w:tcPr>
            <w:tcW w:w="1418" w:type="dxa"/>
          </w:tcPr>
          <w:p w14:paraId="47641C86" w14:textId="77777777" w:rsidR="00296E35" w:rsidRPr="009D4502" w:rsidRDefault="00296E35" w:rsidP="002E3FCC">
            <w:pPr>
              <w:pStyle w:val="TAL"/>
            </w:pPr>
            <w:r w:rsidRPr="009D4502">
              <w:t>TS 24.282 [31] clause 8.2.2</w:t>
            </w:r>
          </w:p>
        </w:tc>
        <w:tc>
          <w:tcPr>
            <w:tcW w:w="1134" w:type="dxa"/>
            <w:vAlign w:val="bottom"/>
          </w:tcPr>
          <w:p w14:paraId="66A71C8A" w14:textId="77777777" w:rsidR="00296E35" w:rsidRPr="009D4502" w:rsidRDefault="00296E35" w:rsidP="002E3FCC">
            <w:pPr>
              <w:pStyle w:val="TAL"/>
            </w:pPr>
          </w:p>
        </w:tc>
      </w:tr>
    </w:tbl>
    <w:p w14:paraId="5144BB59" w14:textId="77777777" w:rsidR="00296E35" w:rsidRPr="009D4502" w:rsidRDefault="00296E35" w:rsidP="00296E35"/>
    <w:p w14:paraId="54D41DAC" w14:textId="6D98E87A" w:rsidR="00296E35" w:rsidRPr="009D4502" w:rsidRDefault="00296E35" w:rsidP="00296E35">
      <w:pPr>
        <w:pStyle w:val="TH"/>
      </w:pPr>
      <w:r w:rsidRPr="009D4502">
        <w:t>Table 5.8.3.3-4: SIP PUBLISH from the UE (step 11, Table 5.3.3.2-1;</w:t>
      </w:r>
      <w:r w:rsidRPr="009D4502">
        <w:br/>
        <w:t xml:space="preserve">step 2, TS </w:t>
      </w:r>
      <w:r>
        <w:t>37.579</w:t>
      </w:r>
      <w:r w:rsidRPr="009D4502">
        <w:t>-1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BB83C9C" w14:textId="77777777" w:rsidTr="002E3FCC">
        <w:tc>
          <w:tcPr>
            <w:tcW w:w="9639" w:type="dxa"/>
            <w:gridSpan w:val="5"/>
          </w:tcPr>
          <w:p w14:paraId="68832F3E" w14:textId="231F6F72"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04C98B25" w14:textId="77777777" w:rsidTr="002E3FCC">
        <w:tc>
          <w:tcPr>
            <w:tcW w:w="2835" w:type="dxa"/>
          </w:tcPr>
          <w:p w14:paraId="35F9F368" w14:textId="77777777" w:rsidR="00296E35" w:rsidRPr="009D4502" w:rsidRDefault="00296E35" w:rsidP="002E3FCC">
            <w:pPr>
              <w:pStyle w:val="TAH"/>
            </w:pPr>
            <w:r w:rsidRPr="009D4502">
              <w:t>Information Element</w:t>
            </w:r>
          </w:p>
        </w:tc>
        <w:tc>
          <w:tcPr>
            <w:tcW w:w="2126" w:type="dxa"/>
          </w:tcPr>
          <w:p w14:paraId="50FBA23D" w14:textId="77777777" w:rsidR="00296E35" w:rsidRPr="009D4502" w:rsidRDefault="00296E35" w:rsidP="002E3FCC">
            <w:pPr>
              <w:pStyle w:val="TAH"/>
            </w:pPr>
            <w:r w:rsidRPr="009D4502">
              <w:t>Value/remark</w:t>
            </w:r>
          </w:p>
        </w:tc>
        <w:tc>
          <w:tcPr>
            <w:tcW w:w="2126" w:type="dxa"/>
            <w:tcBorders>
              <w:bottom w:val="single" w:sz="4" w:space="0" w:color="auto"/>
            </w:tcBorders>
          </w:tcPr>
          <w:p w14:paraId="608BE69C" w14:textId="77777777" w:rsidR="00296E35" w:rsidRPr="009D4502" w:rsidRDefault="00296E35" w:rsidP="002E3FCC">
            <w:pPr>
              <w:pStyle w:val="TAH"/>
            </w:pPr>
            <w:r w:rsidRPr="009D4502">
              <w:t>Comment</w:t>
            </w:r>
          </w:p>
        </w:tc>
        <w:tc>
          <w:tcPr>
            <w:tcW w:w="1418" w:type="dxa"/>
          </w:tcPr>
          <w:p w14:paraId="721AD073" w14:textId="77777777" w:rsidR="00296E35" w:rsidRPr="009D4502" w:rsidRDefault="00296E35" w:rsidP="002E3FCC">
            <w:pPr>
              <w:pStyle w:val="TAH"/>
            </w:pPr>
            <w:r w:rsidRPr="009D4502">
              <w:t>Reference</w:t>
            </w:r>
          </w:p>
        </w:tc>
        <w:tc>
          <w:tcPr>
            <w:tcW w:w="1134" w:type="dxa"/>
          </w:tcPr>
          <w:p w14:paraId="09BBCD8F" w14:textId="77777777" w:rsidR="00296E35" w:rsidRPr="009D4502" w:rsidRDefault="00296E35" w:rsidP="002E3FCC">
            <w:pPr>
              <w:pStyle w:val="TAH"/>
            </w:pPr>
            <w:r w:rsidRPr="009D4502">
              <w:t>Condition</w:t>
            </w:r>
          </w:p>
        </w:tc>
      </w:tr>
      <w:tr w:rsidR="00296E35" w:rsidRPr="009D4502" w14:paraId="73138D61" w14:textId="77777777" w:rsidTr="002E3FCC">
        <w:tc>
          <w:tcPr>
            <w:tcW w:w="2835" w:type="dxa"/>
            <w:tcBorders>
              <w:top w:val="single" w:sz="4" w:space="0" w:color="auto"/>
              <w:left w:val="single" w:sz="4" w:space="0" w:color="auto"/>
              <w:bottom w:val="single" w:sz="4" w:space="0" w:color="auto"/>
              <w:right w:val="single" w:sz="4" w:space="0" w:color="auto"/>
            </w:tcBorders>
          </w:tcPr>
          <w:p w14:paraId="42EBB3A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6757E3C2"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C97E5E"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A019D6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00A700" w14:textId="77777777" w:rsidR="00296E35" w:rsidRPr="009D4502" w:rsidRDefault="00296E35" w:rsidP="002E3FCC">
            <w:pPr>
              <w:pStyle w:val="TAL"/>
            </w:pPr>
          </w:p>
        </w:tc>
      </w:tr>
      <w:tr w:rsidR="00296E35" w:rsidRPr="009D4502" w14:paraId="6B9A42D9" w14:textId="77777777" w:rsidTr="002E3FCC">
        <w:tc>
          <w:tcPr>
            <w:tcW w:w="2835" w:type="dxa"/>
            <w:tcBorders>
              <w:top w:val="single" w:sz="4" w:space="0" w:color="auto"/>
              <w:left w:val="single" w:sz="4" w:space="0" w:color="auto"/>
              <w:bottom w:val="single" w:sz="4" w:space="0" w:color="auto"/>
              <w:right w:val="single" w:sz="4" w:space="0" w:color="auto"/>
            </w:tcBorders>
          </w:tcPr>
          <w:p w14:paraId="5023AF09"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FEBC3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E8782EA"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0FB62B4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79F61" w14:textId="77777777" w:rsidR="00296E35" w:rsidRPr="009D4502" w:rsidRDefault="00296E35" w:rsidP="002E3FCC">
            <w:pPr>
              <w:pStyle w:val="TAL"/>
            </w:pPr>
          </w:p>
        </w:tc>
      </w:tr>
      <w:tr w:rsidR="00296E35" w:rsidRPr="009D4502" w14:paraId="5196EA3F"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8036D47"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6840CBE"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22E9A799"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CF5280"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9CE200" w14:textId="77777777" w:rsidR="00296E35" w:rsidRPr="009D4502" w:rsidRDefault="00296E35" w:rsidP="002E3FCC">
            <w:pPr>
              <w:pStyle w:val="TAL"/>
            </w:pPr>
          </w:p>
        </w:tc>
      </w:tr>
      <w:tr w:rsidR="00296E35" w:rsidRPr="009D4502" w14:paraId="420274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A56155"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93C9AD"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ACDCD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36A132FF"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E2306" w14:textId="77777777" w:rsidR="00296E35" w:rsidRPr="009D4502" w:rsidRDefault="00296E35" w:rsidP="002E3FCC">
            <w:pPr>
              <w:pStyle w:val="TAL"/>
            </w:pPr>
          </w:p>
        </w:tc>
      </w:tr>
      <w:tr w:rsidR="00296E35" w:rsidRPr="009D4502" w14:paraId="1AEE428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33B10E2"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03A085" w14:textId="77777777" w:rsidR="00296E35" w:rsidRPr="009D4502" w:rsidRDefault="00296E35" w:rsidP="002E3FCC">
            <w:pPr>
              <w:pStyle w:val="TAL"/>
              <w:rPr>
                <w:iCs/>
              </w:rPr>
            </w:pPr>
            <w:r w:rsidRPr="009D4502">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7231CFE0"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00C21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2357DB" w14:textId="77777777" w:rsidR="00296E35" w:rsidRPr="009D4502" w:rsidRDefault="00296E35" w:rsidP="002E3FCC">
            <w:pPr>
              <w:pStyle w:val="TAL"/>
            </w:pPr>
          </w:p>
        </w:tc>
      </w:tr>
    </w:tbl>
    <w:p w14:paraId="417A0F74" w14:textId="77777777" w:rsidR="00296E35" w:rsidRPr="009D4502" w:rsidRDefault="00296E35" w:rsidP="00296E35"/>
    <w:p w14:paraId="02AF9EA6" w14:textId="77777777" w:rsidR="00296E35" w:rsidRPr="009D4502" w:rsidRDefault="00296E35" w:rsidP="00296E35">
      <w:pPr>
        <w:pStyle w:val="TH"/>
      </w:pPr>
      <w:r w:rsidRPr="009D4502">
        <w:t xml:space="preserve">Table 5.8.3.3-5: </w:t>
      </w:r>
      <w:r w:rsidRPr="009D4502">
        <w:rPr>
          <w:lang w:eastAsia="ko-KR"/>
        </w:rPr>
        <w:t>PIDF in SIP PUBLISH</w:t>
      </w:r>
      <w:r w:rsidRPr="009D4502">
        <w:t xml:space="preserve"> (Table 5.8.3.3-4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24312C9" w14:textId="77777777" w:rsidTr="002E3FCC">
        <w:tc>
          <w:tcPr>
            <w:tcW w:w="9639" w:type="dxa"/>
            <w:gridSpan w:val="5"/>
          </w:tcPr>
          <w:p w14:paraId="2666010D" w14:textId="7C71130E"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27F524A2" w14:textId="77777777" w:rsidTr="002E3FCC">
        <w:tc>
          <w:tcPr>
            <w:tcW w:w="2835" w:type="dxa"/>
          </w:tcPr>
          <w:p w14:paraId="5234894D" w14:textId="77777777" w:rsidR="00296E35" w:rsidRPr="009D4502" w:rsidRDefault="00296E35" w:rsidP="002E3FCC">
            <w:pPr>
              <w:pStyle w:val="TAH"/>
            </w:pPr>
            <w:r w:rsidRPr="009D4502">
              <w:t>Information Element</w:t>
            </w:r>
          </w:p>
        </w:tc>
        <w:tc>
          <w:tcPr>
            <w:tcW w:w="2126" w:type="dxa"/>
          </w:tcPr>
          <w:p w14:paraId="44843879" w14:textId="77777777" w:rsidR="00296E35" w:rsidRPr="009D4502" w:rsidRDefault="00296E35" w:rsidP="002E3FCC">
            <w:pPr>
              <w:pStyle w:val="TAH"/>
            </w:pPr>
            <w:r w:rsidRPr="009D4502">
              <w:t>Value/remark</w:t>
            </w:r>
          </w:p>
        </w:tc>
        <w:tc>
          <w:tcPr>
            <w:tcW w:w="2126" w:type="dxa"/>
          </w:tcPr>
          <w:p w14:paraId="1F774A35" w14:textId="77777777" w:rsidR="00296E35" w:rsidRPr="009D4502" w:rsidRDefault="00296E35" w:rsidP="002E3FCC">
            <w:pPr>
              <w:pStyle w:val="TAH"/>
            </w:pPr>
            <w:r w:rsidRPr="009D4502">
              <w:t>Comment</w:t>
            </w:r>
          </w:p>
        </w:tc>
        <w:tc>
          <w:tcPr>
            <w:tcW w:w="1418" w:type="dxa"/>
          </w:tcPr>
          <w:p w14:paraId="3E669B56" w14:textId="77777777" w:rsidR="00296E35" w:rsidRPr="009D4502" w:rsidRDefault="00296E35" w:rsidP="002E3FCC">
            <w:pPr>
              <w:pStyle w:val="TAH"/>
            </w:pPr>
            <w:r w:rsidRPr="009D4502">
              <w:t>Reference</w:t>
            </w:r>
          </w:p>
        </w:tc>
        <w:tc>
          <w:tcPr>
            <w:tcW w:w="1134" w:type="dxa"/>
          </w:tcPr>
          <w:p w14:paraId="0162020C" w14:textId="77777777" w:rsidR="00296E35" w:rsidRPr="009D4502" w:rsidRDefault="00296E35" w:rsidP="002E3FCC">
            <w:pPr>
              <w:pStyle w:val="TAH"/>
            </w:pPr>
            <w:r w:rsidRPr="009D4502">
              <w:t>Condition</w:t>
            </w:r>
          </w:p>
        </w:tc>
      </w:tr>
      <w:tr w:rsidR="00296E35" w:rsidRPr="009D4502" w14:paraId="0DE4B218" w14:textId="77777777" w:rsidTr="002E3FCC">
        <w:tc>
          <w:tcPr>
            <w:tcW w:w="2835" w:type="dxa"/>
            <w:vAlign w:val="center"/>
          </w:tcPr>
          <w:p w14:paraId="028B1D05" w14:textId="77777777" w:rsidR="00296E35" w:rsidRPr="009D4502" w:rsidRDefault="00296E35" w:rsidP="002E3FCC">
            <w:pPr>
              <w:pStyle w:val="TAL"/>
            </w:pPr>
            <w:r w:rsidRPr="009D4502">
              <w:t>presence</w:t>
            </w:r>
          </w:p>
        </w:tc>
        <w:tc>
          <w:tcPr>
            <w:tcW w:w="2126" w:type="dxa"/>
          </w:tcPr>
          <w:p w14:paraId="2DE4F058" w14:textId="77777777" w:rsidR="00296E35" w:rsidRPr="009D4502" w:rsidRDefault="00296E35" w:rsidP="002E3FCC">
            <w:pPr>
              <w:pStyle w:val="TAL"/>
            </w:pPr>
          </w:p>
        </w:tc>
        <w:tc>
          <w:tcPr>
            <w:tcW w:w="2126" w:type="dxa"/>
            <w:tcBorders>
              <w:bottom w:val="single" w:sz="4" w:space="0" w:color="auto"/>
            </w:tcBorders>
          </w:tcPr>
          <w:p w14:paraId="42E51F8C" w14:textId="77777777" w:rsidR="00296E35" w:rsidRPr="009D4502" w:rsidRDefault="00296E35" w:rsidP="002E3FCC">
            <w:pPr>
              <w:pStyle w:val="TAL"/>
            </w:pPr>
          </w:p>
        </w:tc>
        <w:tc>
          <w:tcPr>
            <w:tcW w:w="1418" w:type="dxa"/>
          </w:tcPr>
          <w:p w14:paraId="6AF82033" w14:textId="77777777" w:rsidR="00296E35" w:rsidRPr="009D4502" w:rsidRDefault="00296E35" w:rsidP="002E3FCC">
            <w:pPr>
              <w:pStyle w:val="TAL"/>
            </w:pPr>
          </w:p>
        </w:tc>
        <w:tc>
          <w:tcPr>
            <w:tcW w:w="1134" w:type="dxa"/>
            <w:vAlign w:val="bottom"/>
          </w:tcPr>
          <w:p w14:paraId="4BF8410F" w14:textId="77777777" w:rsidR="00296E35" w:rsidRPr="009D4502" w:rsidRDefault="00296E35" w:rsidP="002E3FCC">
            <w:pPr>
              <w:pStyle w:val="TAL"/>
            </w:pPr>
          </w:p>
        </w:tc>
      </w:tr>
      <w:tr w:rsidR="00296E35" w:rsidRPr="009D4502" w14:paraId="1B2CECD3" w14:textId="77777777" w:rsidTr="002E3FCC">
        <w:tc>
          <w:tcPr>
            <w:tcW w:w="2835" w:type="dxa"/>
            <w:vAlign w:val="center"/>
          </w:tcPr>
          <w:p w14:paraId="19910DCD" w14:textId="77777777" w:rsidR="00296E35" w:rsidRPr="009D4502" w:rsidRDefault="00296E35" w:rsidP="002E3FCC">
            <w:pPr>
              <w:pStyle w:val="TAL"/>
            </w:pPr>
            <w:r w:rsidRPr="009D4502">
              <w:t>..p-id</w:t>
            </w:r>
          </w:p>
        </w:tc>
        <w:tc>
          <w:tcPr>
            <w:tcW w:w="2126" w:type="dxa"/>
          </w:tcPr>
          <w:p w14:paraId="6CCB2519"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85B0FB1" w14:textId="77777777" w:rsidR="00296E35" w:rsidRPr="009D4502" w:rsidRDefault="00296E35" w:rsidP="002E3FCC">
            <w:pPr>
              <w:pStyle w:val="TAL"/>
            </w:pPr>
          </w:p>
        </w:tc>
        <w:tc>
          <w:tcPr>
            <w:tcW w:w="1418" w:type="dxa"/>
          </w:tcPr>
          <w:p w14:paraId="6875CA72" w14:textId="77777777" w:rsidR="00296E35" w:rsidRPr="009D4502" w:rsidRDefault="00296E35" w:rsidP="002E3FCC">
            <w:pPr>
              <w:pStyle w:val="TAL"/>
            </w:pPr>
            <w:r w:rsidRPr="009D4502">
              <w:t>TS 24.282 [31] clause 8.2.2</w:t>
            </w:r>
          </w:p>
        </w:tc>
        <w:tc>
          <w:tcPr>
            <w:tcW w:w="1134" w:type="dxa"/>
            <w:vAlign w:val="bottom"/>
          </w:tcPr>
          <w:p w14:paraId="09E46CC1" w14:textId="77777777" w:rsidR="00296E35" w:rsidRPr="009D4502" w:rsidRDefault="00296E35" w:rsidP="002E3FCC">
            <w:pPr>
              <w:pStyle w:val="TAL"/>
            </w:pPr>
          </w:p>
        </w:tc>
      </w:tr>
    </w:tbl>
    <w:p w14:paraId="258623C9" w14:textId="77777777" w:rsidR="00296E35" w:rsidRDefault="00296E35" w:rsidP="00296E35"/>
    <w:p w14:paraId="26179449" w14:textId="77777777" w:rsidR="00296E35" w:rsidRPr="004963C9" w:rsidRDefault="00296E35" w:rsidP="00296E35">
      <w:pPr>
        <w:pStyle w:val="Heading2"/>
      </w:pPr>
      <w:bookmarkStart w:id="327" w:name="_Toc178186332"/>
      <w:bookmarkStart w:id="328" w:name="_Toc210385145"/>
      <w:r w:rsidRPr="004963C9">
        <w:t>5.9</w:t>
      </w:r>
      <w:r w:rsidRPr="004963C9">
        <w:tab/>
        <w:t>Configuration / Functional Alias / Location based functional alias status change</w:t>
      </w:r>
      <w:bookmarkEnd w:id="327"/>
      <w:bookmarkEnd w:id="328"/>
    </w:p>
    <w:p w14:paraId="71A08C2F" w14:textId="77777777" w:rsidR="00296E35" w:rsidRPr="004963C9" w:rsidRDefault="00296E35" w:rsidP="00296E35">
      <w:pPr>
        <w:pStyle w:val="H6"/>
      </w:pPr>
      <w:r w:rsidRPr="004963C9">
        <w:t>5.9.1</w:t>
      </w:r>
      <w:r w:rsidRPr="004963C9">
        <w:tab/>
        <w:t>Test Purpose (TP)</w:t>
      </w:r>
    </w:p>
    <w:p w14:paraId="372ED4D8" w14:textId="77777777" w:rsidR="00296E35" w:rsidRPr="004963C9" w:rsidRDefault="00296E35" w:rsidP="00296E35">
      <w:pPr>
        <w:pStyle w:val="H6"/>
      </w:pPr>
      <w:r w:rsidRPr="004963C9">
        <w:t>(1)</w:t>
      </w:r>
    </w:p>
    <w:p w14:paraId="1AA8405B" w14:textId="77777777" w:rsidR="00296E35" w:rsidRPr="004963C9" w:rsidRDefault="00296E35" w:rsidP="00296E35">
      <w:pPr>
        <w:pStyle w:val="PL"/>
      </w:pPr>
      <w:r w:rsidRPr="004963C9">
        <w:rPr>
          <w:b/>
        </w:rPr>
        <w:t>with</w:t>
      </w:r>
      <w:r w:rsidRPr="004963C9">
        <w:t xml:space="preserve"> { UE (MCData Client) registered and authorised for MCData Service }</w:t>
      </w:r>
    </w:p>
    <w:p w14:paraId="43B9AD63" w14:textId="77777777" w:rsidR="00296E35" w:rsidRPr="004963C9" w:rsidRDefault="00296E35" w:rsidP="00296E35">
      <w:pPr>
        <w:pStyle w:val="PL"/>
      </w:pPr>
      <w:r w:rsidRPr="004963C9">
        <w:rPr>
          <w:b/>
        </w:rPr>
        <w:t>ensure that</w:t>
      </w:r>
      <w:r w:rsidRPr="004963C9">
        <w:t xml:space="preserve"> {</w:t>
      </w:r>
    </w:p>
    <w:p w14:paraId="453D8FFF"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activated according to the MCData user profile document }</w:t>
      </w:r>
    </w:p>
    <w:p w14:paraId="65CA0C17"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activate a functional alias }</w:t>
      </w:r>
    </w:p>
    <w:p w14:paraId="133EC21F" w14:textId="77777777" w:rsidR="00296E35" w:rsidRPr="004963C9" w:rsidRDefault="00296E35" w:rsidP="00296E35">
      <w:pPr>
        <w:pStyle w:val="PL"/>
      </w:pPr>
      <w:r w:rsidRPr="004963C9">
        <w:t xml:space="preserve">            }</w:t>
      </w:r>
    </w:p>
    <w:p w14:paraId="69A9EB16" w14:textId="77777777" w:rsidR="00296E35" w:rsidRPr="004963C9" w:rsidRDefault="00296E35" w:rsidP="00296E35">
      <w:pPr>
        <w:pStyle w:val="PL"/>
      </w:pPr>
    </w:p>
    <w:p w14:paraId="36ACA44D" w14:textId="77777777" w:rsidR="00296E35" w:rsidRPr="004963C9" w:rsidRDefault="00296E35" w:rsidP="00296E35">
      <w:pPr>
        <w:pStyle w:val="H6"/>
      </w:pPr>
      <w:r w:rsidRPr="004963C9">
        <w:t>(2)</w:t>
      </w:r>
    </w:p>
    <w:p w14:paraId="1827FABD" w14:textId="77777777" w:rsidR="00296E35" w:rsidRPr="004963C9" w:rsidRDefault="00296E35" w:rsidP="00296E35">
      <w:pPr>
        <w:pStyle w:val="PL"/>
      </w:pPr>
      <w:r w:rsidRPr="004963C9">
        <w:rPr>
          <w:b/>
        </w:rPr>
        <w:t>with</w:t>
      </w:r>
      <w:r w:rsidRPr="004963C9">
        <w:t xml:space="preserve"> { UE (MCData Client) registered and authorised for MCData Service and having already activated a functional alias }</w:t>
      </w:r>
    </w:p>
    <w:p w14:paraId="50CAD331" w14:textId="77777777" w:rsidR="00296E35" w:rsidRPr="004963C9" w:rsidRDefault="00296E35" w:rsidP="00296E35">
      <w:pPr>
        <w:pStyle w:val="PL"/>
      </w:pPr>
      <w:r w:rsidRPr="004963C9">
        <w:rPr>
          <w:b/>
        </w:rPr>
        <w:t>ensure that</w:t>
      </w:r>
      <w:r w:rsidRPr="004963C9">
        <w:t xml:space="preserve"> {</w:t>
      </w:r>
    </w:p>
    <w:p w14:paraId="1014D0ED"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deactivated according to the MCData user profile document }</w:t>
      </w:r>
    </w:p>
    <w:p w14:paraId="099FCA93"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deactivate a functional alias }</w:t>
      </w:r>
    </w:p>
    <w:p w14:paraId="522B1EE6" w14:textId="77777777" w:rsidR="00296E35" w:rsidRPr="004963C9" w:rsidRDefault="00296E35" w:rsidP="00296E35">
      <w:pPr>
        <w:pStyle w:val="PL"/>
      </w:pPr>
      <w:r w:rsidRPr="004963C9">
        <w:t xml:space="preserve">            }</w:t>
      </w:r>
    </w:p>
    <w:p w14:paraId="5B4D51EB" w14:textId="77777777" w:rsidR="00296E35" w:rsidRPr="004963C9" w:rsidRDefault="00296E35" w:rsidP="00296E35">
      <w:pPr>
        <w:pStyle w:val="PL"/>
      </w:pPr>
    </w:p>
    <w:p w14:paraId="404C8195" w14:textId="77777777" w:rsidR="00296E35" w:rsidRPr="004963C9" w:rsidRDefault="00296E35" w:rsidP="00296E35">
      <w:pPr>
        <w:pStyle w:val="H6"/>
      </w:pPr>
      <w:r w:rsidRPr="004963C9">
        <w:t>5.9.2</w:t>
      </w:r>
      <w:r w:rsidRPr="004963C9">
        <w:tab/>
        <w:t>Conformance requirements</w:t>
      </w:r>
    </w:p>
    <w:p w14:paraId="52140978" w14:textId="77777777" w:rsidR="00296E35" w:rsidRPr="004963C9" w:rsidRDefault="00296E35" w:rsidP="00296E35">
      <w:pPr>
        <w:keepNext/>
        <w:keepLines/>
      </w:pPr>
      <w:r w:rsidRPr="004963C9">
        <w:t xml:space="preserve">References: The conformance requirements covered in the present TC are specified in: TS 24.282clause </w:t>
      </w:r>
      <w:r w:rsidRPr="004963C9">
        <w:rPr>
          <w:rFonts w:eastAsia="Malgun Gothic"/>
        </w:rPr>
        <w:t>22.2.1.4</w:t>
      </w:r>
      <w:r w:rsidRPr="004963C9">
        <w:t xml:space="preserve">, </w:t>
      </w:r>
      <w:r w:rsidRPr="004963C9">
        <w:rPr>
          <w:rFonts w:eastAsia="Malgun Gothic"/>
        </w:rPr>
        <w:t>22.2.1.2</w:t>
      </w:r>
      <w:r w:rsidRPr="004963C9">
        <w:t>. Unless otherwise stated these are Rel-16 requirements.</w:t>
      </w:r>
    </w:p>
    <w:p w14:paraId="65BC205A" w14:textId="77777777" w:rsidR="00296E35" w:rsidRPr="004963C9" w:rsidRDefault="00296E35" w:rsidP="00296E35">
      <w:r w:rsidRPr="004963C9">
        <w:t>[TS 24.282, clause 22.2.1.4]</w:t>
      </w:r>
    </w:p>
    <w:p w14:paraId="7D31FBC7" w14:textId="77777777" w:rsidR="00296E35" w:rsidRPr="004963C9" w:rsidRDefault="00296E35" w:rsidP="00296E35">
      <w:pPr>
        <w:rPr>
          <w:rFonts w:eastAsia="Malgun Gothic"/>
          <w:noProof/>
          <w:lang w:val="en-US" w:eastAsia="ko-KR"/>
        </w:rPr>
      </w:pPr>
      <w:r w:rsidRPr="004963C9">
        <w:t>If a location criterion for functional alias activation or de-activation is met, the MCData client shall initiate the f</w:t>
      </w:r>
      <w:r w:rsidRPr="004963C9">
        <w:rPr>
          <w:rFonts w:eastAsia="Malgun Gothic"/>
        </w:rPr>
        <w:t>unctional alias status change procedure as specified in subclause</w:t>
      </w:r>
      <w:r w:rsidRPr="004963C9">
        <w:rPr>
          <w:lang w:eastAsia="ko-KR"/>
        </w:rPr>
        <w:t> </w:t>
      </w:r>
      <w:r w:rsidRPr="004963C9">
        <w:rPr>
          <w:rFonts w:eastAsia="Malgun Gothic"/>
        </w:rPr>
        <w:t>22.2.1.2.</w:t>
      </w:r>
    </w:p>
    <w:p w14:paraId="0194EE65" w14:textId="77777777" w:rsidR="00296E35" w:rsidRPr="004963C9" w:rsidRDefault="00296E35" w:rsidP="00296E35">
      <w:r w:rsidRPr="004963C9">
        <w:t xml:space="preserve">[TS 24.282, clause </w:t>
      </w:r>
      <w:r w:rsidRPr="004963C9">
        <w:rPr>
          <w:rFonts w:eastAsia="Malgun Gothic"/>
        </w:rPr>
        <w:t>22.2.1.2</w:t>
      </w:r>
      <w:r w:rsidRPr="004963C9">
        <w:t>]</w:t>
      </w:r>
    </w:p>
    <w:p w14:paraId="498A37C9" w14:textId="77777777" w:rsidR="00296E35" w:rsidRPr="004963C9" w:rsidRDefault="00296E35" w:rsidP="00296E35">
      <w:pPr>
        <w:rPr>
          <w:rFonts w:eastAsia="Malgun Gothic"/>
        </w:rPr>
      </w:pPr>
      <w:r w:rsidRPr="004963C9">
        <w:rPr>
          <w:rFonts w:eastAsia="Malgun Gothic"/>
        </w:rPr>
        <w:t>In order:</w:t>
      </w:r>
    </w:p>
    <w:p w14:paraId="568B0278" w14:textId="77777777" w:rsidR="00296E35" w:rsidRPr="004963C9" w:rsidRDefault="00296E35" w:rsidP="00296E35">
      <w:pPr>
        <w:pStyle w:val="B1"/>
      </w:pPr>
      <w:r w:rsidRPr="004963C9">
        <w:t>-</w:t>
      </w:r>
      <w:r w:rsidRPr="004963C9">
        <w:tab/>
        <w:t>to indicate that an MCData user requests to activate one or more functional aliases;</w:t>
      </w:r>
    </w:p>
    <w:p w14:paraId="2DEAA2D7" w14:textId="77777777" w:rsidR="00296E35" w:rsidRPr="004963C9" w:rsidRDefault="00296E35" w:rsidP="00296E35">
      <w:pPr>
        <w:pStyle w:val="B1"/>
      </w:pPr>
      <w:r w:rsidRPr="004963C9">
        <w:t>-</w:t>
      </w:r>
      <w:r w:rsidRPr="004963C9">
        <w:tab/>
        <w:t>to indicate that the MCData user requests to deactivate one or more functional aliases;</w:t>
      </w:r>
    </w:p>
    <w:p w14:paraId="1D75E581" w14:textId="77777777" w:rsidR="00296E35" w:rsidRPr="004963C9" w:rsidRDefault="00296E35" w:rsidP="00296E35">
      <w:pPr>
        <w:pStyle w:val="B1"/>
      </w:pPr>
      <w:r w:rsidRPr="004963C9">
        <w:t>-</w:t>
      </w:r>
      <w:r w:rsidRPr="004963C9">
        <w:tab/>
        <w:t>to refresh indication of an MCData user interest in one or more functional aliases due to near expiration of the expiration time of a functional alias with the status set to the "activated" state received in a SIP NOTIFY request in subclause 22.2.1.3;</w:t>
      </w:r>
    </w:p>
    <w:p w14:paraId="4EF23FB5"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activated;</w:t>
      </w:r>
    </w:p>
    <w:p w14:paraId="3E82E549"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deactivated; or</w:t>
      </w:r>
    </w:p>
    <w:p w14:paraId="3EA2F5E4" w14:textId="77777777" w:rsidR="00296E35" w:rsidRPr="004963C9" w:rsidRDefault="00296E35" w:rsidP="00296E35">
      <w:pPr>
        <w:pStyle w:val="B1"/>
      </w:pPr>
      <w:r w:rsidRPr="004963C9">
        <w:t>-</w:t>
      </w:r>
      <w:r w:rsidRPr="004963C9">
        <w:tab/>
        <w:t>any combination of the above;</w:t>
      </w:r>
    </w:p>
    <w:p w14:paraId="0CBFF38A" w14:textId="77777777" w:rsidR="00296E35" w:rsidRPr="004963C9" w:rsidRDefault="00296E35" w:rsidP="00296E35">
      <w:r w:rsidRPr="004963C9">
        <w:t>the MCData client shall generate a SIP PUBLISH request according to TS 24.229 [</w:t>
      </w:r>
      <w:r w:rsidRPr="004963C9">
        <w:rPr>
          <w:noProof/>
        </w:rPr>
        <w:t>5</w:t>
      </w:r>
      <w:r w:rsidRPr="004963C9">
        <w:t xml:space="preserve">], IETF RFC 3903 [34], and </w:t>
      </w:r>
      <w:r w:rsidRPr="004963C9">
        <w:rPr>
          <w:rFonts w:eastAsia="SimSun"/>
        </w:rPr>
        <w:t>IETF RFC 3856 [39]</w:t>
      </w:r>
      <w:r w:rsidRPr="004963C9">
        <w:t>.</w:t>
      </w:r>
    </w:p>
    <w:p w14:paraId="3AEEA217" w14:textId="77777777" w:rsidR="00296E35" w:rsidRPr="004963C9" w:rsidRDefault="00296E35" w:rsidP="00296E35">
      <w:r w:rsidRPr="004963C9">
        <w:rPr>
          <w:lang w:val="en-US"/>
        </w:rPr>
        <w:t xml:space="preserve">When the MCData user requests to deactivate a functional alias, the MCData client shall first check </w:t>
      </w:r>
      <w:r w:rsidRPr="004963C9">
        <w:rPr>
          <w:noProof/>
          <w:lang w:val="en-US"/>
        </w:rPr>
        <w:t>the &lt;</w:t>
      </w:r>
      <w:r w:rsidRPr="004963C9">
        <w:t>manual-deactivation-not-allowed-if-location-criteria-met&gt;</w:t>
      </w:r>
      <w:r w:rsidRPr="004963C9">
        <w:rPr>
          <w:noProof/>
          <w:lang w:val="en-US"/>
        </w:rPr>
        <w:t xml:space="preserve"> element </w:t>
      </w:r>
      <w:r w:rsidRPr="004963C9">
        <w:t>within the &lt;anyExt&gt; element of the &lt;entry&gt; element corresponding to the functional alias within the &lt;FunctionalAliasList&gt; list element of the &lt;anyExt&gt; element of the &lt;OnNetwork&gt; element</w:t>
      </w:r>
      <w:r w:rsidRPr="004963C9">
        <w:rPr>
          <w:noProof/>
          <w:lang w:val="en-US"/>
        </w:rPr>
        <w:t xml:space="preserve"> of the MCData user profile document </w:t>
      </w:r>
      <w:r w:rsidRPr="004963C9">
        <w:t xml:space="preserve">(see the MCData user profile document </w:t>
      </w:r>
      <w:r w:rsidRPr="004963C9">
        <w:rPr>
          <w:rFonts w:hint="eastAsia"/>
          <w:lang w:eastAsia="ko-KR"/>
        </w:rPr>
        <w:t>in TS 24.484</w:t>
      </w:r>
      <w:r w:rsidRPr="004963C9">
        <w:rPr>
          <w:lang w:eastAsia="ko-KR"/>
        </w:rPr>
        <w:t> [12])</w:t>
      </w:r>
      <w:r w:rsidRPr="004963C9">
        <w:rPr>
          <w:noProof/>
          <w:lang w:val="en-US"/>
        </w:rPr>
        <w:t xml:space="preserve">. </w:t>
      </w:r>
      <w:r w:rsidRPr="004963C9">
        <w:t xml:space="preserve">If the functional alias has been activated due to a location area trigger and the </w:t>
      </w:r>
      <w:r w:rsidRPr="004963C9">
        <w:rPr>
          <w:noProof/>
          <w:lang w:val="en-US"/>
        </w:rPr>
        <w:t>&lt;</w:t>
      </w:r>
      <w:r w:rsidRPr="004963C9">
        <w:t>manual-deactivation-not-allowed-if-location-criteria-met&gt;</w:t>
      </w:r>
      <w:r w:rsidRPr="004963C9">
        <w:rPr>
          <w:noProof/>
          <w:lang w:val="en-US"/>
        </w:rPr>
        <w:t xml:space="preserve"> element is set to a value of "true"</w:t>
      </w:r>
      <w:r w:rsidRPr="004963C9">
        <w:t>, the MCData client shall suppress the MCData user’s request.</w:t>
      </w:r>
    </w:p>
    <w:p w14:paraId="6FCD2598" w14:textId="77777777" w:rsidR="00296E35" w:rsidRPr="004963C9" w:rsidRDefault="00296E35" w:rsidP="00296E35">
      <w:pPr>
        <w:pStyle w:val="NO"/>
        <w:rPr>
          <w:rFonts w:eastAsia="SimSun"/>
        </w:rPr>
      </w:pPr>
      <w:r w:rsidRPr="004963C9">
        <w:rPr>
          <w:rFonts w:eastAsia="SimSun"/>
        </w:rPr>
        <w:t>NOTE 1:</w:t>
      </w:r>
      <w:r w:rsidRPr="004963C9">
        <w:rPr>
          <w:rFonts w:eastAsia="SimSun"/>
        </w:rPr>
        <w:tab/>
        <w:t>If the request is suppressed, a notification message can be displayed to the user.</w:t>
      </w:r>
    </w:p>
    <w:p w14:paraId="2C281EDF" w14:textId="77777777" w:rsidR="00296E35" w:rsidRPr="004963C9" w:rsidRDefault="00296E35" w:rsidP="00296E35">
      <w:r w:rsidRPr="004963C9">
        <w:t>In the SIP PUBLISH request, the MCData client:</w:t>
      </w:r>
    </w:p>
    <w:p w14:paraId="1A352529" w14:textId="77777777" w:rsidR="00296E35" w:rsidRPr="004963C9" w:rsidRDefault="00296E35" w:rsidP="00296E35">
      <w:pPr>
        <w:pStyle w:val="B1"/>
        <w:rPr>
          <w:rFonts w:eastAsia="SimSun"/>
        </w:rPr>
      </w:pPr>
      <w:r w:rsidRPr="004963C9">
        <w:rPr>
          <w:rFonts w:eastAsia="SimSun"/>
        </w:rPr>
        <w:t>1)</w:t>
      </w:r>
      <w:r w:rsidRPr="004963C9">
        <w:rPr>
          <w:rFonts w:eastAsia="SimSun"/>
        </w:rPr>
        <w:tab/>
        <w:t xml:space="preserve">shall set the Request-URI to the </w:t>
      </w:r>
      <w:r w:rsidRPr="004963C9">
        <w:t xml:space="preserve">public service identity identifying the </w:t>
      </w:r>
      <w:r w:rsidRPr="004963C9">
        <w:rPr>
          <w:lang w:val="en-US"/>
        </w:rPr>
        <w:t xml:space="preserve">originating </w:t>
      </w:r>
      <w:r w:rsidRPr="004963C9">
        <w:t>participating MCData function serving the MCData user</w:t>
      </w:r>
      <w:r w:rsidRPr="004963C9">
        <w:rPr>
          <w:rFonts w:eastAsia="SimSun"/>
        </w:rPr>
        <w:t>;</w:t>
      </w:r>
    </w:p>
    <w:p w14:paraId="03DF48B3" w14:textId="77777777" w:rsidR="00296E35" w:rsidRPr="004963C9" w:rsidRDefault="00296E35" w:rsidP="00296E35">
      <w:pPr>
        <w:pStyle w:val="B1"/>
        <w:rPr>
          <w:lang w:eastAsia="ko-KR"/>
        </w:rPr>
      </w:pPr>
      <w:r w:rsidRPr="004963C9">
        <w:rPr>
          <w:rFonts w:eastAsia="SimSun"/>
        </w:rPr>
        <w:t>2)</w:t>
      </w:r>
      <w:r w:rsidRPr="004963C9">
        <w:rPr>
          <w:rFonts w:eastAsia="SimSun"/>
        </w:rPr>
        <w:tab/>
        <w:t xml:space="preserve">shall include </w:t>
      </w:r>
      <w:r w:rsidRPr="004963C9">
        <w:rPr>
          <w:rFonts w:eastAsia="SimSun"/>
          <w:lang w:val="en-US"/>
        </w:rPr>
        <w:t xml:space="preserve">an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In the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the MCData client </w:t>
      </w:r>
      <w:r w:rsidRPr="004963C9">
        <w:t xml:space="preserve">shall include the &lt;mcdata-request-uri&gt; element set to the </w:t>
      </w:r>
      <w:r w:rsidRPr="004963C9">
        <w:rPr>
          <w:lang w:eastAsia="ko-KR"/>
        </w:rPr>
        <w:t>MCData ID of the MCData user;</w:t>
      </w:r>
    </w:p>
    <w:p w14:paraId="27F4B459" w14:textId="77777777" w:rsidR="00296E35" w:rsidRPr="004963C9" w:rsidRDefault="00296E35" w:rsidP="00296E35">
      <w:pPr>
        <w:pStyle w:val="B1"/>
      </w:pPr>
      <w:r w:rsidRPr="004963C9">
        <w:t>3)</w:t>
      </w:r>
      <w:r w:rsidRPr="004963C9">
        <w:tab/>
        <w:t>shall include the ICSI value "urn:urn-7:3gpp-service.ims.icsi.mcdata" (</w:t>
      </w:r>
      <w:r w:rsidRPr="004963C9">
        <w:rPr>
          <w:lang w:eastAsia="zh-CN"/>
        </w:rPr>
        <w:t xml:space="preserve">coded as specified in </w:t>
      </w:r>
      <w:r w:rsidRPr="004963C9">
        <w:t>TS 24.229 [</w:t>
      </w:r>
      <w:r w:rsidRPr="004963C9">
        <w:rPr>
          <w:noProof/>
        </w:rPr>
        <w:t>5</w:t>
      </w:r>
      <w:r w:rsidRPr="004963C9">
        <w:t>]</w:t>
      </w:r>
      <w:r w:rsidRPr="004963C9">
        <w:rPr>
          <w:lang w:eastAsia="zh-CN"/>
        </w:rPr>
        <w:t xml:space="preserve">), </w:t>
      </w:r>
      <w:r w:rsidRPr="004963C9">
        <w:t>in a P-Preferred-Service header field according to IETF </w:t>
      </w:r>
      <w:r w:rsidRPr="004963C9">
        <w:rPr>
          <w:rFonts w:eastAsia="MS Mincho"/>
        </w:rPr>
        <w:t>RFC 6050 [7]</w:t>
      </w:r>
      <w:r w:rsidRPr="004963C9">
        <w:t>;</w:t>
      </w:r>
    </w:p>
    <w:p w14:paraId="71B79272" w14:textId="77777777" w:rsidR="00296E35" w:rsidRPr="004963C9" w:rsidRDefault="00296E35" w:rsidP="00296E35">
      <w:pPr>
        <w:pStyle w:val="B1"/>
        <w:rPr>
          <w:rFonts w:eastAsia="SimSun"/>
        </w:rPr>
      </w:pPr>
      <w:r w:rsidRPr="004963C9">
        <w:rPr>
          <w:rFonts w:eastAsia="SimSun"/>
        </w:rPr>
        <w:t>4)</w:t>
      </w:r>
      <w:r w:rsidRPr="004963C9">
        <w:rPr>
          <w:rFonts w:eastAsia="SimSun"/>
        </w:rPr>
        <w:tab/>
        <w:t xml:space="preserve">if the MCData client </w:t>
      </w:r>
      <w:r w:rsidRPr="004963C9">
        <w:t>requests to activate one or more functional aliases</w:t>
      </w:r>
      <w:r w:rsidRPr="004963C9">
        <w:rPr>
          <w:rFonts w:eastAsia="SimSun"/>
        </w:rPr>
        <w:t>, shall set the Expires header field according to IETF RFC 3903 [34], to 4294967295;</w:t>
      </w:r>
    </w:p>
    <w:p w14:paraId="2A7A10A2" w14:textId="77777777" w:rsidR="00296E35" w:rsidRPr="004963C9" w:rsidRDefault="00296E35" w:rsidP="00296E35">
      <w:pPr>
        <w:pStyle w:val="NO"/>
        <w:rPr>
          <w:rFonts w:eastAsia="SimSun"/>
        </w:rPr>
      </w:pPr>
      <w:r w:rsidRPr="004963C9">
        <w:rPr>
          <w:rFonts w:eastAsia="SimSun"/>
        </w:rPr>
        <w:t>NOTE 2:</w:t>
      </w:r>
      <w:r w:rsidRPr="004963C9">
        <w:rPr>
          <w:rFonts w:eastAsia="SimSun"/>
        </w:rPr>
        <w:tab/>
        <w:t>4294967295, which is equal to 2</w:t>
      </w:r>
      <w:r w:rsidRPr="004963C9">
        <w:rPr>
          <w:rFonts w:eastAsia="SimSun"/>
          <w:vertAlign w:val="superscript"/>
        </w:rPr>
        <w:t>32</w:t>
      </w:r>
      <w:r w:rsidRPr="004963C9">
        <w:rPr>
          <w:rFonts w:eastAsia="SimSun"/>
        </w:rPr>
        <w:t>-1, is the highest value defined for Expires header field in IETF RFC 3261 [4].</w:t>
      </w:r>
    </w:p>
    <w:p w14:paraId="27DCDC03" w14:textId="77777777" w:rsidR="00296E35" w:rsidRPr="004963C9" w:rsidRDefault="00296E35" w:rsidP="00296E35">
      <w:pPr>
        <w:pStyle w:val="B1"/>
        <w:rPr>
          <w:rFonts w:eastAsia="SimSun"/>
        </w:rPr>
      </w:pPr>
      <w:r w:rsidRPr="004963C9">
        <w:rPr>
          <w:rFonts w:eastAsia="SimSun"/>
        </w:rPr>
        <w:t>5)</w:t>
      </w:r>
      <w:r w:rsidRPr="004963C9">
        <w:rPr>
          <w:rFonts w:eastAsia="SimSun"/>
        </w:rPr>
        <w:tab/>
        <w:t xml:space="preserve">if the MCData client </w:t>
      </w:r>
      <w:r w:rsidRPr="004963C9">
        <w:t>requests to deactivate one or more functional aliases</w:t>
      </w:r>
      <w:r w:rsidRPr="004963C9">
        <w:rPr>
          <w:rFonts w:eastAsia="SimSun"/>
        </w:rPr>
        <w:t>, shall set the Expires header field according to IETF RFC 3903 [34], to zero; and</w:t>
      </w:r>
    </w:p>
    <w:p w14:paraId="5EF12BAA" w14:textId="77777777" w:rsidR="00296E35" w:rsidRPr="004963C9" w:rsidRDefault="00296E35" w:rsidP="00296E35">
      <w:pPr>
        <w:pStyle w:val="NO"/>
        <w:rPr>
          <w:rFonts w:eastAsia="SimSun"/>
        </w:rPr>
      </w:pPr>
      <w:r w:rsidRPr="004963C9">
        <w:rPr>
          <w:rFonts w:eastAsia="SimSun"/>
        </w:rPr>
        <w:t>NOTE 3:</w:t>
      </w:r>
      <w:r w:rsidRPr="004963C9">
        <w:rPr>
          <w:rFonts w:eastAsia="SimSun"/>
        </w:rPr>
        <w:tab/>
        <w:t>Activation and deactivation of functional alias cannot be performed with the same PUBLISH request.</w:t>
      </w:r>
    </w:p>
    <w:p w14:paraId="65250B06" w14:textId="77777777" w:rsidR="00296E35" w:rsidRPr="004963C9" w:rsidRDefault="00296E35" w:rsidP="00296E35">
      <w:pPr>
        <w:pStyle w:val="B1"/>
        <w:rPr>
          <w:rFonts w:eastAsia="SimSun"/>
          <w:lang w:val="en-US"/>
        </w:rPr>
      </w:pPr>
      <w:r w:rsidRPr="004963C9">
        <w:rPr>
          <w:rFonts w:eastAsia="SimSun"/>
        </w:rPr>
        <w:t>6</w:t>
      </w:r>
      <w:r w:rsidRPr="004963C9">
        <w:rPr>
          <w:rFonts w:eastAsia="SimSun"/>
          <w:lang w:val="en-US"/>
        </w:rPr>
        <w:t>)</w:t>
      </w:r>
      <w:r w:rsidRPr="004963C9">
        <w:rPr>
          <w:rFonts w:eastAsia="SimSun"/>
        </w:rPr>
        <w:tab/>
        <w:t xml:space="preserve">shall include </w:t>
      </w:r>
      <w:r w:rsidRPr="004963C9">
        <w:rPr>
          <w:rFonts w:eastAsia="SimSun"/>
          <w:lang w:val="en-US"/>
        </w:rPr>
        <w:t>an application/pidf+xml MIME body indicating per-user functional alias information according to subclause</w:t>
      </w:r>
      <w:r w:rsidRPr="004963C9">
        <w:rPr>
          <w:rFonts w:eastAsia="SimSun"/>
        </w:rPr>
        <w:t> </w:t>
      </w:r>
      <w:r w:rsidRPr="004963C9">
        <w:rPr>
          <w:lang w:val="en-US"/>
        </w:rPr>
        <w:t>22</w:t>
      </w:r>
      <w:r w:rsidRPr="004963C9">
        <w:t>.</w:t>
      </w:r>
      <w:r w:rsidRPr="004963C9">
        <w:rPr>
          <w:lang w:val="en-US"/>
        </w:rPr>
        <w:t>3.1</w:t>
      </w:r>
      <w:r w:rsidRPr="004963C9">
        <w:rPr>
          <w:rFonts w:eastAsia="SimSun"/>
          <w:lang w:val="en-US"/>
        </w:rPr>
        <w:t>. In the MIME body, the MCData client:</w:t>
      </w:r>
    </w:p>
    <w:p w14:paraId="5924BF18" w14:textId="77777777" w:rsidR="00296E35" w:rsidRPr="004963C9" w:rsidRDefault="00296E35" w:rsidP="00296E35">
      <w:pPr>
        <w:pStyle w:val="B2"/>
        <w:rPr>
          <w:rFonts w:eastAsia="SimSun"/>
        </w:rPr>
      </w:pPr>
      <w:r w:rsidRPr="004963C9">
        <w:rPr>
          <w:rFonts w:eastAsia="SimSun"/>
          <w:lang w:val="en-US"/>
        </w:rPr>
        <w:t>a)</w:t>
      </w:r>
      <w:r w:rsidRPr="004963C9">
        <w:rPr>
          <w:rFonts w:eastAsia="SimSun"/>
          <w:lang w:val="en-US"/>
        </w:rPr>
        <w:tab/>
        <w:t>shall include all functional aliases where the MCData user requests activation for the MCData ID</w:t>
      </w:r>
      <w:r w:rsidRPr="004963C9">
        <w:rPr>
          <w:rFonts w:eastAsia="SimSun"/>
        </w:rPr>
        <w:t>;</w:t>
      </w:r>
    </w:p>
    <w:p w14:paraId="71C3D45B" w14:textId="77777777" w:rsidR="00296E35" w:rsidRPr="004963C9" w:rsidRDefault="00296E35" w:rsidP="00296E35">
      <w:pPr>
        <w:pStyle w:val="B2"/>
        <w:rPr>
          <w:rFonts w:eastAsia="SimSun"/>
        </w:rPr>
      </w:pPr>
      <w:r w:rsidRPr="004963C9">
        <w:rPr>
          <w:rFonts w:eastAsia="SimSun"/>
        </w:rPr>
        <w:t>b)</w:t>
      </w:r>
      <w:r w:rsidRPr="004963C9">
        <w:rPr>
          <w:rFonts w:eastAsia="SimSun"/>
        </w:rPr>
        <w:tab/>
        <w:t>shall include the MCData client ID of the targeted MCData client;</w:t>
      </w:r>
    </w:p>
    <w:p w14:paraId="00B6A2B2" w14:textId="77777777" w:rsidR="00296E35" w:rsidRPr="004963C9" w:rsidRDefault="00296E35" w:rsidP="00296E35">
      <w:pPr>
        <w:pStyle w:val="B2"/>
        <w:rPr>
          <w:rFonts w:eastAsia="SimSun"/>
          <w:lang w:val="en-US"/>
        </w:rPr>
      </w:pPr>
      <w:r w:rsidRPr="004963C9">
        <w:rPr>
          <w:rFonts w:eastAsia="SimSun"/>
        </w:rPr>
        <w:t>c)</w:t>
      </w:r>
      <w:r w:rsidRPr="004963C9">
        <w:rPr>
          <w:rFonts w:eastAsia="SimSun"/>
        </w:rPr>
        <w:tab/>
      </w:r>
      <w:r w:rsidRPr="004963C9">
        <w:rPr>
          <w:rFonts w:eastAsia="SimSun"/>
          <w:lang w:val="en-US"/>
        </w:rPr>
        <w:t>shall not include the "status" attribute and the "expires" attribute in the &lt;functionalalias&gt; element;</w:t>
      </w:r>
    </w:p>
    <w:p w14:paraId="798C2F0C" w14:textId="77777777" w:rsidR="00296E35" w:rsidRPr="004963C9" w:rsidRDefault="00296E35" w:rsidP="00296E35">
      <w:pPr>
        <w:pStyle w:val="B2"/>
        <w:rPr>
          <w:rFonts w:eastAsia="SimSun"/>
          <w:lang w:val="en-US"/>
        </w:rPr>
      </w:pPr>
      <w:r w:rsidRPr="004963C9">
        <w:rPr>
          <w:rFonts w:eastAsia="SimSun"/>
          <w:lang w:val="en-US"/>
        </w:rPr>
        <w:t>d)</w:t>
      </w:r>
      <w:r w:rsidRPr="004963C9">
        <w:rPr>
          <w:rFonts w:eastAsia="SimSun"/>
          <w:lang w:val="en-US"/>
        </w:rPr>
        <w:tab/>
        <w:t>if the MCData client has received an indication that take over of a functional alias is possible and intends to take over a functional alias, shall include a &lt;take-over&gt; child element set to "true"; and</w:t>
      </w:r>
    </w:p>
    <w:p w14:paraId="11F5DBE5" w14:textId="77777777" w:rsidR="00296E35" w:rsidRPr="004963C9" w:rsidRDefault="00296E35" w:rsidP="00296E35">
      <w:pPr>
        <w:pStyle w:val="B2"/>
        <w:rPr>
          <w:rFonts w:eastAsia="SimSun"/>
        </w:rPr>
      </w:pPr>
      <w:r w:rsidRPr="004963C9">
        <w:rPr>
          <w:rFonts w:eastAsia="SimSun"/>
          <w:lang w:val="en-US"/>
        </w:rPr>
        <w:t>e)</w:t>
      </w:r>
      <w:r w:rsidRPr="004963C9">
        <w:rPr>
          <w:rFonts w:eastAsia="SimSun"/>
          <w:lang w:val="en-US"/>
        </w:rPr>
        <w:tab/>
        <w:t>shall set the &lt;p-id-fa&gt; child element of the &lt;presence&gt; root element to a globally unique value.</w:t>
      </w:r>
    </w:p>
    <w:p w14:paraId="20019ADD" w14:textId="77777777" w:rsidR="00296E35" w:rsidRPr="004963C9" w:rsidRDefault="00296E35" w:rsidP="00296E35">
      <w:pPr>
        <w:rPr>
          <w:rFonts w:eastAsia="SimSun"/>
        </w:rPr>
      </w:pPr>
      <w:r w:rsidRPr="004963C9">
        <w:rPr>
          <w:rFonts w:eastAsia="SimSun"/>
        </w:rPr>
        <w:t xml:space="preserve">The MCData client shall send the SIP PUBLISH request </w:t>
      </w:r>
      <w:r w:rsidRPr="004963C9">
        <w:t>according to TS 24.229 [5]</w:t>
      </w:r>
      <w:r w:rsidRPr="004963C9">
        <w:rPr>
          <w:rFonts w:eastAsia="SimSun"/>
        </w:rPr>
        <w:t>.</w:t>
      </w:r>
    </w:p>
    <w:p w14:paraId="789ECC60" w14:textId="77777777" w:rsidR="00296E35" w:rsidRPr="004963C9" w:rsidRDefault="00296E35" w:rsidP="00296E35">
      <w:pPr>
        <w:pStyle w:val="H6"/>
      </w:pPr>
      <w:r w:rsidRPr="004963C9">
        <w:t>5.9.3</w:t>
      </w:r>
      <w:r w:rsidRPr="004963C9">
        <w:tab/>
        <w:t>Test description</w:t>
      </w:r>
    </w:p>
    <w:p w14:paraId="7F1372A3" w14:textId="77777777" w:rsidR="00296E35" w:rsidRPr="004963C9" w:rsidRDefault="00296E35" w:rsidP="00296E35">
      <w:pPr>
        <w:pStyle w:val="H6"/>
      </w:pPr>
      <w:r w:rsidRPr="004963C9">
        <w:t>5.9.3.1</w:t>
      </w:r>
      <w:r w:rsidRPr="004963C9">
        <w:tab/>
        <w:t>Pre-test conditions</w:t>
      </w:r>
    </w:p>
    <w:p w14:paraId="2821C97B" w14:textId="77777777" w:rsidR="00296E35" w:rsidRPr="004963C9" w:rsidRDefault="00296E35" w:rsidP="00296E35">
      <w:pPr>
        <w:pStyle w:val="H6"/>
      </w:pPr>
      <w:r w:rsidRPr="004963C9">
        <w:t>Test configuration:</w:t>
      </w:r>
    </w:p>
    <w:p w14:paraId="333B4DAC" w14:textId="084A1D88" w:rsidR="00296E35" w:rsidRPr="004963C9" w:rsidRDefault="00296E35" w:rsidP="00296E35">
      <w:pPr>
        <w:pStyle w:val="B1"/>
      </w:pPr>
      <w:r w:rsidRPr="004963C9">
        <w:t>-</w:t>
      </w:r>
      <w:r w:rsidRPr="004963C9">
        <w:tab/>
        <w:t xml:space="preserve">Single cell configuration according to TS </w:t>
      </w:r>
      <w:r>
        <w:t>37.579</w:t>
      </w:r>
      <w:r w:rsidRPr="004963C9">
        <w:t>-1 [2] clause 5.2.2.2.1.</w:t>
      </w:r>
    </w:p>
    <w:p w14:paraId="051F9F19" w14:textId="77777777" w:rsidR="00296E35" w:rsidRPr="004963C9" w:rsidRDefault="00296E35" w:rsidP="00296E35">
      <w:pPr>
        <w:pStyle w:val="B1"/>
      </w:pPr>
      <w:r w:rsidRPr="004963C9">
        <w:t>-</w:t>
      </w:r>
      <w:r w:rsidRPr="004963C9">
        <w:tab/>
        <w:t>GNSS simulator to simulate a location.</w:t>
      </w:r>
    </w:p>
    <w:p w14:paraId="29272CDE" w14:textId="77777777" w:rsidR="00296E35" w:rsidRPr="004963C9" w:rsidRDefault="00296E35" w:rsidP="00296E35">
      <w:pPr>
        <w:pStyle w:val="H6"/>
      </w:pPr>
      <w:r w:rsidRPr="004963C9">
        <w:t>Preamble:</w:t>
      </w:r>
    </w:p>
    <w:p w14:paraId="5EF10F9F" w14:textId="39BC702F" w:rsidR="00296E35" w:rsidRPr="004963C9" w:rsidRDefault="00296E35" w:rsidP="00296E35">
      <w:pPr>
        <w:pStyle w:val="B1"/>
      </w:pPr>
      <w:r w:rsidRPr="004963C9">
        <w:t>-</w:t>
      </w:r>
      <w:r w:rsidRPr="004963C9">
        <w:tab/>
        <w:t xml:space="preserve">The UE has performed procedure 'Initial registration' as described in TS </w:t>
      </w:r>
      <w:r>
        <w:t>37.579</w:t>
      </w:r>
      <w:r w:rsidRPr="004963C9">
        <w:t>-1 [2] clause 5.4.2.</w:t>
      </w:r>
    </w:p>
    <w:p w14:paraId="60F131D5" w14:textId="77777777" w:rsidR="00296E35" w:rsidRPr="004963C9" w:rsidRDefault="00296E35" w:rsidP="00296E35">
      <w:pPr>
        <w:pStyle w:val="B1"/>
      </w:pPr>
      <w:r w:rsidRPr="004963C9">
        <w:t>-</w:t>
      </w:r>
      <w:r w:rsidRPr="004963C9">
        <w:tab/>
        <w:t xml:space="preserve">The GNSS simulator is configured to simulate a location in the centre of </w:t>
      </w:r>
      <w:r w:rsidRPr="004963C9">
        <w:rPr>
          <w:color w:val="000000"/>
        </w:rPr>
        <w:t xml:space="preserve">Geographical </w:t>
      </w:r>
      <w:r w:rsidRPr="004963C9">
        <w:t>area #1 to provide a location, as defined in TS 36.508 [24] Table 4.11.2-2, step 1 of scenario #4.</w:t>
      </w:r>
    </w:p>
    <w:p w14:paraId="2011A7E0" w14:textId="77777777" w:rsidR="00296E35" w:rsidRPr="004963C9" w:rsidRDefault="00296E35" w:rsidP="00296E35">
      <w:pPr>
        <w:pStyle w:val="B1"/>
      </w:pPr>
      <w:r w:rsidRPr="004963C9">
        <w:t>-</w:t>
      </w:r>
      <w:r w:rsidRPr="004963C9">
        <w:tab/>
        <w:t>UE States at the end of the preamble:</w:t>
      </w:r>
    </w:p>
    <w:p w14:paraId="6061FAA4" w14:textId="77777777" w:rsidR="00296E35" w:rsidRPr="004963C9" w:rsidRDefault="00296E35" w:rsidP="00296E35">
      <w:pPr>
        <w:pStyle w:val="B1"/>
        <w:ind w:left="852"/>
      </w:pPr>
      <w:r w:rsidRPr="004963C9">
        <w:t>-</w:t>
      </w:r>
      <w:r w:rsidRPr="004963C9">
        <w:tab/>
        <w:t>The UE is in RRC_IDLE state.</w:t>
      </w:r>
    </w:p>
    <w:p w14:paraId="29D93D3F" w14:textId="77777777" w:rsidR="00296E35" w:rsidRPr="004963C9" w:rsidRDefault="00296E35" w:rsidP="00296E35">
      <w:pPr>
        <w:pStyle w:val="B1"/>
        <w:ind w:left="852"/>
      </w:pPr>
      <w:r w:rsidRPr="004963C9">
        <w:t>-</w:t>
      </w:r>
      <w:r w:rsidRPr="004963C9">
        <w:tab/>
        <w:t>The client is registered for MCData.</w:t>
      </w:r>
    </w:p>
    <w:p w14:paraId="0E0F614C" w14:textId="77777777" w:rsidR="00296E35" w:rsidRPr="004963C9" w:rsidRDefault="00296E35" w:rsidP="00296E35">
      <w:pPr>
        <w:pStyle w:val="H6"/>
      </w:pPr>
      <w:r w:rsidRPr="004963C9">
        <w:t>5.9.3.2</w:t>
      </w:r>
      <w:r w:rsidRPr="004963C9">
        <w:tab/>
        <w:t>Test procedure sequence</w:t>
      </w:r>
    </w:p>
    <w:p w14:paraId="7F14580E" w14:textId="77777777" w:rsidR="00296E35" w:rsidRPr="004963C9" w:rsidRDefault="00296E35" w:rsidP="00296E35">
      <w:pPr>
        <w:pStyle w:val="TH"/>
      </w:pPr>
      <w:r w:rsidRPr="004963C9">
        <w:t>Table 5.9.3.2-1: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4963C9" w14:paraId="527BBDF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FACF" w14:textId="77777777" w:rsidR="00296E35" w:rsidRPr="004963C9" w:rsidRDefault="00296E35" w:rsidP="002E3FCC">
            <w:pPr>
              <w:pStyle w:val="TAH"/>
            </w:pPr>
            <w:r w:rsidRPr="004963C9">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CBC6E" w14:textId="77777777" w:rsidR="00296E35" w:rsidRPr="004963C9" w:rsidRDefault="00296E35" w:rsidP="002E3FCC">
            <w:pPr>
              <w:pStyle w:val="TAH"/>
              <w:spacing w:line="252" w:lineRule="auto"/>
            </w:pPr>
            <w:r w:rsidRPr="004963C9">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58AA6" w14:textId="77777777" w:rsidR="00296E35" w:rsidRPr="004963C9" w:rsidRDefault="00296E35" w:rsidP="002E3FCC">
            <w:pPr>
              <w:pStyle w:val="TAH"/>
              <w:spacing w:line="252" w:lineRule="auto"/>
            </w:pPr>
            <w:r w:rsidRPr="004963C9">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4CF1A" w14:textId="77777777" w:rsidR="00296E35" w:rsidRPr="004963C9" w:rsidRDefault="00296E35" w:rsidP="002E3FCC">
            <w:pPr>
              <w:pStyle w:val="TAH"/>
              <w:spacing w:line="252" w:lineRule="auto"/>
            </w:pPr>
            <w:r w:rsidRPr="004963C9">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A1F9E" w14:textId="77777777" w:rsidR="00296E35" w:rsidRPr="004963C9" w:rsidRDefault="00296E35" w:rsidP="002E3FCC">
            <w:pPr>
              <w:pStyle w:val="TAH"/>
              <w:spacing w:line="252" w:lineRule="auto"/>
            </w:pPr>
            <w:r w:rsidRPr="004963C9">
              <w:t>Verdict</w:t>
            </w:r>
          </w:p>
        </w:tc>
      </w:tr>
      <w:tr w:rsidR="00296E35" w:rsidRPr="004963C9" w14:paraId="28E2F79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2ED0A" w14:textId="77777777" w:rsidR="00296E35" w:rsidRPr="004963C9"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C89B2" w14:textId="77777777" w:rsidR="00296E35" w:rsidRPr="004963C9"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B759E" w14:textId="77777777" w:rsidR="00296E35" w:rsidRPr="004963C9" w:rsidRDefault="00296E35" w:rsidP="002E3FCC">
            <w:pPr>
              <w:pStyle w:val="TAH"/>
              <w:spacing w:line="252" w:lineRule="auto"/>
            </w:pPr>
            <w:r w:rsidRPr="004963C9">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BDCEE" w14:textId="77777777" w:rsidR="00296E35" w:rsidRPr="004963C9" w:rsidRDefault="00296E35" w:rsidP="002E3FCC">
            <w:pPr>
              <w:pStyle w:val="TAH"/>
              <w:spacing w:line="252" w:lineRule="auto"/>
            </w:pPr>
            <w:r w:rsidRPr="004963C9">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76896" w14:textId="77777777" w:rsidR="00296E35" w:rsidRPr="004963C9"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3F8F8" w14:textId="77777777" w:rsidR="00296E35" w:rsidRPr="004963C9" w:rsidRDefault="00296E35" w:rsidP="002E3FCC">
            <w:pPr>
              <w:pStyle w:val="TAH"/>
              <w:spacing w:line="252" w:lineRule="auto"/>
            </w:pPr>
          </w:p>
        </w:tc>
      </w:tr>
      <w:tr w:rsidR="00296E35" w:rsidRPr="004963C9" w14:paraId="6F25F61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15039" w14:textId="77777777" w:rsidR="00296E35" w:rsidRPr="004963C9" w:rsidRDefault="00296E35" w:rsidP="002E3FCC">
            <w:pPr>
              <w:pStyle w:val="TAC"/>
            </w:pPr>
            <w:r w:rsidRPr="004963C9">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518E" w14:textId="77777777" w:rsidR="00296E35" w:rsidRPr="004963C9" w:rsidRDefault="00296E35" w:rsidP="002E3FCC">
            <w:pPr>
              <w:pStyle w:val="TAL"/>
            </w:pPr>
            <w:r w:rsidRPr="004963C9">
              <w:t>Trigger the UE to reset UTC time and location.</w:t>
            </w:r>
          </w:p>
          <w:p w14:paraId="0AD88CEE" w14:textId="77777777" w:rsidR="00296E35" w:rsidRPr="004963C9" w:rsidRDefault="00296E35" w:rsidP="002E3FCC">
            <w:pPr>
              <w:pStyle w:val="TAL"/>
            </w:pPr>
          </w:p>
          <w:p w14:paraId="30A33FDB" w14:textId="77777777" w:rsidR="00296E35" w:rsidRPr="004963C9" w:rsidRDefault="00296E35" w:rsidP="002E3FCC">
            <w:pPr>
              <w:pStyle w:val="TAL"/>
            </w:pPr>
            <w:r w:rsidRPr="004963C9">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593A6"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E7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D9D4F"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8B8CA" w14:textId="77777777" w:rsidR="00296E35" w:rsidRPr="004963C9" w:rsidRDefault="00296E35" w:rsidP="002E3FCC">
            <w:pPr>
              <w:pStyle w:val="TAC"/>
            </w:pPr>
            <w:r w:rsidRPr="004963C9">
              <w:t>-</w:t>
            </w:r>
          </w:p>
        </w:tc>
      </w:tr>
      <w:tr w:rsidR="00296E35" w:rsidRPr="004963C9" w14:paraId="4F532D37"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EF952" w14:textId="77777777" w:rsidR="00296E35" w:rsidRPr="004963C9" w:rsidRDefault="00296E35" w:rsidP="002E3FCC">
            <w:pPr>
              <w:pStyle w:val="TAC"/>
            </w:pPr>
            <w:r w:rsidRPr="004963C9">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8958" w14:textId="77777777" w:rsidR="00296E35" w:rsidRPr="004963C9" w:rsidRDefault="00296E35" w:rsidP="002E3FCC">
            <w:pPr>
              <w:pStyle w:val="TAL"/>
            </w:pPr>
            <w:r w:rsidRPr="004963C9">
              <w:t>Trigger the GNSS simulator</w:t>
            </w:r>
            <w:r w:rsidRPr="004963C9">
              <w:rPr>
                <w:lang w:eastAsia="zh-CN"/>
              </w:rPr>
              <w:t xml:space="preserve"> to start step 2 of </w:t>
            </w:r>
            <w:r w:rsidRPr="004963C9">
              <w:t xml:space="preserve">Scenario #4 to </w:t>
            </w:r>
            <w:r w:rsidRPr="004963C9">
              <w:rPr>
                <w:lang w:eastAsia="zh-CN"/>
              </w:rPr>
              <w:t xml:space="preserve">simulate the UE moving to location #7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C48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4DE98"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C1561"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D11DE" w14:textId="77777777" w:rsidR="00296E35" w:rsidRPr="004963C9" w:rsidRDefault="00296E35" w:rsidP="002E3FCC">
            <w:pPr>
              <w:pStyle w:val="TAC"/>
            </w:pPr>
            <w:r w:rsidRPr="004963C9">
              <w:t>-</w:t>
            </w:r>
          </w:p>
        </w:tc>
      </w:tr>
      <w:tr w:rsidR="00296E35" w:rsidRPr="004963C9" w14:paraId="5ED40C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A8054" w14:textId="77777777" w:rsidR="00296E35" w:rsidRPr="004963C9" w:rsidRDefault="00296E35" w:rsidP="002E3FCC">
            <w:pPr>
              <w:pStyle w:val="TAC"/>
            </w:pPr>
            <w:r w:rsidRPr="004963C9">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9FF30" w14:textId="77777777" w:rsidR="00296E35" w:rsidRPr="004963C9" w:rsidRDefault="00296E35" w:rsidP="002E3FCC">
            <w:pPr>
              <w:pStyle w:val="TAL"/>
            </w:pPr>
            <w:r w:rsidRPr="004963C9">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FCB1F"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059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D0D86"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CB90E" w14:textId="77777777" w:rsidR="00296E35" w:rsidRPr="004963C9" w:rsidRDefault="00296E35" w:rsidP="002E3FCC">
            <w:pPr>
              <w:pStyle w:val="TAC"/>
            </w:pPr>
            <w:r w:rsidRPr="004963C9">
              <w:t>-</w:t>
            </w:r>
          </w:p>
        </w:tc>
      </w:tr>
      <w:tr w:rsidR="00296E35" w:rsidRPr="004963C9" w14:paraId="5114DDBB"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0FB8" w14:textId="77777777" w:rsidR="00296E35" w:rsidRPr="004963C9" w:rsidRDefault="00296E35" w:rsidP="002E3FCC">
            <w:pPr>
              <w:pStyle w:val="TAC"/>
            </w:pPr>
            <w:r w:rsidRPr="004963C9">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CB8A4" w14:textId="65A12C50" w:rsidR="00296E35" w:rsidRPr="004963C9" w:rsidRDefault="00296E35" w:rsidP="002E3FCC">
            <w:pPr>
              <w:pStyle w:val="TAL"/>
            </w:pPr>
            <w:r w:rsidRPr="004963C9">
              <w:t>Check: Does the UE (MCData Client)</w:t>
            </w:r>
            <w:r w:rsidRPr="004963C9">
              <w:rPr>
                <w:lang w:eastAsia="ko-KR"/>
              </w:rPr>
              <w:t xml:space="preserve"> correctly perform steps 2a1-4 of procedure 'UE initiated MCX functional alias status change' as described in TS </w:t>
            </w:r>
            <w:r>
              <w:rPr>
                <w:lang w:eastAsia="ko-KR"/>
              </w:rPr>
              <w:t>37.579</w:t>
            </w:r>
            <w:r w:rsidRPr="004963C9">
              <w:rPr>
                <w:lang w:eastAsia="ko-KR"/>
              </w:rPr>
              <w:t>-1 [2] Table 5.3.37.3-1 to</w:t>
            </w:r>
            <w:r w:rsidRPr="004963C9">
              <w:t xml:space="preserve"> change the status of a functional alias to "activated"?</w:t>
            </w:r>
          </w:p>
          <w:p w14:paraId="46A471A0" w14:textId="77777777" w:rsidR="00296E35" w:rsidRPr="004963C9" w:rsidRDefault="00296E35" w:rsidP="002E3FCC">
            <w:pPr>
              <w:pStyle w:val="TAL"/>
            </w:pPr>
          </w:p>
          <w:p w14:paraId="2DA7DF51"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EF84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67036"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BB3F7" w14:textId="77777777" w:rsidR="00296E35" w:rsidRPr="004963C9" w:rsidRDefault="00296E35" w:rsidP="002E3FCC">
            <w:pPr>
              <w:pStyle w:val="TAC"/>
            </w:pPr>
            <w:r w:rsidRPr="004963C9">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3D73C" w14:textId="77777777" w:rsidR="00296E35" w:rsidRPr="004963C9" w:rsidRDefault="00296E35" w:rsidP="002E3FCC">
            <w:pPr>
              <w:pStyle w:val="TAC"/>
            </w:pPr>
            <w:r w:rsidRPr="004963C9">
              <w:t>P</w:t>
            </w:r>
          </w:p>
        </w:tc>
      </w:tr>
      <w:tr w:rsidR="00296E35" w:rsidRPr="004963C9" w14:paraId="193F3C7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2CF8" w14:textId="77777777" w:rsidR="00296E35" w:rsidRPr="004963C9" w:rsidRDefault="00296E35" w:rsidP="002E3FCC">
            <w:pPr>
              <w:pStyle w:val="TAC"/>
            </w:pPr>
            <w:r w:rsidRPr="004963C9">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8FE5B" w14:textId="416DC92A"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2E836"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342E5"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A3EE2"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B28F6" w14:textId="77777777" w:rsidR="00296E35" w:rsidRPr="004963C9" w:rsidRDefault="00296E35" w:rsidP="002E3FCC">
            <w:pPr>
              <w:pStyle w:val="TAC"/>
            </w:pPr>
            <w:r w:rsidRPr="004963C9">
              <w:rPr>
                <w:rFonts w:eastAsia="Calibri"/>
                <w:szCs w:val="22"/>
              </w:rPr>
              <w:t>-</w:t>
            </w:r>
          </w:p>
        </w:tc>
      </w:tr>
      <w:tr w:rsidR="00296E35" w:rsidRPr="004963C9" w14:paraId="2EDDB99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E4AB6" w14:textId="77777777" w:rsidR="00296E35" w:rsidRPr="004963C9" w:rsidRDefault="00296E35" w:rsidP="002E3FCC">
            <w:pPr>
              <w:pStyle w:val="TAC"/>
            </w:pPr>
            <w:r w:rsidRPr="004963C9">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50089" w14:textId="77777777" w:rsidR="00296E35" w:rsidRPr="004963C9" w:rsidRDefault="00296E35" w:rsidP="002E3FCC">
            <w:pPr>
              <w:pStyle w:val="TAL"/>
            </w:pPr>
            <w:r w:rsidRPr="004963C9">
              <w:t>Trigger the GNSS simulator</w:t>
            </w:r>
            <w:r w:rsidRPr="004963C9">
              <w:rPr>
                <w:lang w:eastAsia="zh-CN"/>
              </w:rPr>
              <w:t xml:space="preserve"> to start step 4 of </w:t>
            </w:r>
            <w:r w:rsidRPr="004963C9">
              <w:t xml:space="preserve">Scenario #4 to </w:t>
            </w:r>
            <w:r w:rsidRPr="004963C9">
              <w:rPr>
                <w:lang w:eastAsia="zh-CN"/>
              </w:rPr>
              <w:t xml:space="preserve">simulate the UE moving to location #8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24822"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61B51"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2B989"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47EB5" w14:textId="77777777" w:rsidR="00296E35" w:rsidRPr="004963C9" w:rsidRDefault="00296E35" w:rsidP="002E3FCC">
            <w:pPr>
              <w:pStyle w:val="TAC"/>
            </w:pPr>
            <w:r w:rsidRPr="004963C9">
              <w:t>-</w:t>
            </w:r>
          </w:p>
        </w:tc>
      </w:tr>
      <w:tr w:rsidR="00296E35" w:rsidRPr="004963C9" w14:paraId="5113FF36"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6063D" w14:textId="77777777" w:rsidR="00296E35" w:rsidRPr="004963C9" w:rsidRDefault="00296E35" w:rsidP="002E3FCC">
            <w:pPr>
              <w:pStyle w:val="TAC"/>
            </w:pPr>
            <w:r w:rsidRPr="004963C9">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A1BF7" w14:textId="77777777" w:rsidR="00296E35" w:rsidRPr="004963C9" w:rsidRDefault="00296E35" w:rsidP="002E3FCC">
            <w:pPr>
              <w:pStyle w:val="TAL"/>
            </w:pPr>
            <w:r w:rsidRPr="004963C9">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FA95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09447"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50C35"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23D3D" w14:textId="77777777" w:rsidR="00296E35" w:rsidRPr="004963C9" w:rsidRDefault="00296E35" w:rsidP="002E3FCC">
            <w:pPr>
              <w:pStyle w:val="TAC"/>
            </w:pPr>
            <w:r w:rsidRPr="004963C9">
              <w:t>-</w:t>
            </w:r>
          </w:p>
        </w:tc>
      </w:tr>
      <w:tr w:rsidR="00296E35" w:rsidRPr="004963C9" w14:paraId="48371F1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2A159" w14:textId="77777777" w:rsidR="00296E35" w:rsidRPr="004963C9" w:rsidRDefault="00296E35" w:rsidP="002E3FCC">
            <w:pPr>
              <w:pStyle w:val="TAC"/>
            </w:pPr>
            <w:r w:rsidRPr="004963C9">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487EF" w14:textId="2E1A7BBC" w:rsidR="00296E35" w:rsidRPr="004963C9" w:rsidRDefault="00296E35" w:rsidP="002E3FCC">
            <w:pPr>
              <w:pStyle w:val="TAL"/>
            </w:pPr>
            <w:r w:rsidRPr="004963C9">
              <w:t xml:space="preserve">Check: Does the UE (MCData Client) correctly perform steps 2a1-4 of procedure 'UE initiated MCX functional alias status change' as described in TS </w:t>
            </w:r>
            <w:r>
              <w:t>37.579</w:t>
            </w:r>
            <w:r w:rsidRPr="004963C9">
              <w:t>-1 [2] Table 5.3.37.3-1 to change the status of a functional alias to "not activated"?</w:t>
            </w:r>
          </w:p>
          <w:p w14:paraId="77BFA2EE" w14:textId="77777777" w:rsidR="00296E35" w:rsidRPr="004963C9" w:rsidRDefault="00296E35" w:rsidP="002E3FCC">
            <w:pPr>
              <w:pStyle w:val="TAL"/>
            </w:pPr>
          </w:p>
          <w:p w14:paraId="0DDA6CC4"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B48B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0453A"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CB23E" w14:textId="77777777" w:rsidR="00296E35" w:rsidRPr="004963C9" w:rsidRDefault="00296E35" w:rsidP="002E3FCC">
            <w:pPr>
              <w:pStyle w:val="TAC"/>
            </w:pPr>
            <w:r w:rsidRPr="004963C9">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EA4D9" w14:textId="77777777" w:rsidR="00296E35" w:rsidRPr="004963C9" w:rsidRDefault="00296E35" w:rsidP="002E3FCC">
            <w:pPr>
              <w:pStyle w:val="TAC"/>
            </w:pPr>
            <w:r w:rsidRPr="004963C9">
              <w:t>P</w:t>
            </w:r>
          </w:p>
        </w:tc>
      </w:tr>
      <w:tr w:rsidR="00296E35" w:rsidRPr="004963C9" w14:paraId="7FF1091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1578" w14:textId="77777777" w:rsidR="00296E35" w:rsidRPr="004963C9" w:rsidRDefault="00296E35" w:rsidP="002E3FCC">
            <w:pPr>
              <w:pStyle w:val="TAC"/>
            </w:pPr>
            <w:r w:rsidRPr="004963C9">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15B15" w14:textId="13B35A2F"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02133"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68302"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CC9A1"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00088" w14:textId="77777777" w:rsidR="00296E35" w:rsidRPr="004963C9" w:rsidRDefault="00296E35" w:rsidP="002E3FCC">
            <w:pPr>
              <w:pStyle w:val="TAC"/>
            </w:pPr>
            <w:r w:rsidRPr="004963C9">
              <w:rPr>
                <w:rFonts w:eastAsia="Calibri"/>
                <w:szCs w:val="22"/>
              </w:rPr>
              <w:t>-</w:t>
            </w:r>
          </w:p>
        </w:tc>
      </w:tr>
    </w:tbl>
    <w:p w14:paraId="5CF7A813" w14:textId="77777777" w:rsidR="00296E35" w:rsidRPr="004963C9" w:rsidRDefault="00296E35" w:rsidP="00296E35"/>
    <w:p w14:paraId="23F7DB90" w14:textId="77777777" w:rsidR="00296E35" w:rsidRPr="004963C9" w:rsidRDefault="00296E35" w:rsidP="00296E35">
      <w:pPr>
        <w:pStyle w:val="H6"/>
      </w:pPr>
      <w:r w:rsidRPr="004963C9">
        <w:t>5.9.3.3</w:t>
      </w:r>
      <w:r w:rsidRPr="004963C9">
        <w:tab/>
        <w:t>Specific message contents</w:t>
      </w:r>
    </w:p>
    <w:p w14:paraId="76AEE40C" w14:textId="6874CF7E" w:rsidR="00296E35" w:rsidRPr="004963C9" w:rsidRDefault="00296E35" w:rsidP="00296E35">
      <w:pPr>
        <w:pStyle w:val="TH"/>
      </w:pPr>
      <w:r w:rsidRPr="004963C9">
        <w:t>Table 5.9.3.3-1: SIP PUBLISH from the UE (step 11, Table 5.9.3.2-1;</w:t>
      </w:r>
      <w:r w:rsidRPr="004963C9">
        <w:br/>
        <w:t xml:space="preserve">step 3, TS </w:t>
      </w:r>
      <w:r>
        <w:t>37.579</w:t>
      </w:r>
      <w:r w:rsidRPr="004963C9">
        <w:t>-1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963C9" w14:paraId="0B138A34"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E6F9E2A" w14:textId="61FE94C4" w:rsidR="00296E35" w:rsidRPr="004963C9" w:rsidRDefault="00296E35" w:rsidP="002E3FCC">
            <w:pPr>
              <w:pStyle w:val="TAL"/>
            </w:pPr>
            <w:r w:rsidRPr="004963C9">
              <w:t xml:space="preserve">Derivation Path: TS </w:t>
            </w:r>
            <w:r>
              <w:t>37.579</w:t>
            </w:r>
            <w:r w:rsidRPr="004963C9">
              <w:t>-1 [2], Table 5.3.37.4-1</w:t>
            </w:r>
          </w:p>
        </w:tc>
      </w:tr>
      <w:tr w:rsidR="00296E35" w:rsidRPr="004963C9" w14:paraId="0CC6CBB6"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07A9914F" w14:textId="77777777" w:rsidR="00296E35" w:rsidRPr="004963C9" w:rsidRDefault="00296E35" w:rsidP="002E3FCC">
            <w:pPr>
              <w:pStyle w:val="TAH"/>
            </w:pPr>
            <w:r w:rsidRPr="004963C9">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3841D1" w14:textId="77777777" w:rsidR="00296E35" w:rsidRPr="004963C9" w:rsidRDefault="00296E35" w:rsidP="002E3FCC">
            <w:pPr>
              <w:pStyle w:val="TAH"/>
            </w:pPr>
            <w:r w:rsidRPr="004963C9">
              <w:t>Value/remark</w:t>
            </w:r>
          </w:p>
        </w:tc>
        <w:tc>
          <w:tcPr>
            <w:tcW w:w="2126" w:type="dxa"/>
            <w:tcBorders>
              <w:top w:val="single" w:sz="4" w:space="0" w:color="auto"/>
              <w:left w:val="single" w:sz="4" w:space="0" w:color="auto"/>
              <w:bottom w:val="single" w:sz="4" w:space="0" w:color="auto"/>
              <w:right w:val="single" w:sz="4" w:space="0" w:color="auto"/>
            </w:tcBorders>
            <w:hideMark/>
          </w:tcPr>
          <w:p w14:paraId="7C41B8A7" w14:textId="77777777" w:rsidR="00296E35" w:rsidRPr="004963C9" w:rsidRDefault="00296E35" w:rsidP="002E3FCC">
            <w:pPr>
              <w:pStyle w:val="TAH"/>
            </w:pPr>
            <w:r w:rsidRPr="004963C9">
              <w:t>Comment</w:t>
            </w:r>
          </w:p>
        </w:tc>
        <w:tc>
          <w:tcPr>
            <w:tcW w:w="1418" w:type="dxa"/>
            <w:tcBorders>
              <w:top w:val="single" w:sz="4" w:space="0" w:color="auto"/>
              <w:left w:val="single" w:sz="4" w:space="0" w:color="auto"/>
              <w:bottom w:val="single" w:sz="4" w:space="0" w:color="auto"/>
              <w:right w:val="single" w:sz="4" w:space="0" w:color="auto"/>
            </w:tcBorders>
            <w:hideMark/>
          </w:tcPr>
          <w:p w14:paraId="0055D4AF" w14:textId="77777777" w:rsidR="00296E35" w:rsidRPr="004963C9" w:rsidRDefault="00296E35" w:rsidP="002E3FCC">
            <w:pPr>
              <w:pStyle w:val="TAH"/>
            </w:pPr>
            <w:r w:rsidRPr="004963C9">
              <w:t>Reference</w:t>
            </w:r>
          </w:p>
        </w:tc>
        <w:tc>
          <w:tcPr>
            <w:tcW w:w="1134" w:type="dxa"/>
            <w:tcBorders>
              <w:top w:val="single" w:sz="4" w:space="0" w:color="auto"/>
              <w:left w:val="single" w:sz="4" w:space="0" w:color="auto"/>
              <w:bottom w:val="single" w:sz="4" w:space="0" w:color="auto"/>
              <w:right w:val="single" w:sz="4" w:space="0" w:color="auto"/>
            </w:tcBorders>
            <w:hideMark/>
          </w:tcPr>
          <w:p w14:paraId="77CCF458" w14:textId="77777777" w:rsidR="00296E35" w:rsidRPr="004963C9" w:rsidRDefault="00296E35" w:rsidP="002E3FCC">
            <w:pPr>
              <w:pStyle w:val="TAH"/>
            </w:pPr>
            <w:r w:rsidRPr="004963C9">
              <w:t>Condition</w:t>
            </w:r>
          </w:p>
        </w:tc>
      </w:tr>
      <w:tr w:rsidR="00296E35" w:rsidRPr="004963C9" w14:paraId="3B06DD20"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181AAA8" w14:textId="77777777" w:rsidR="00296E35" w:rsidRPr="004963C9" w:rsidRDefault="00296E35" w:rsidP="002E3FCC">
            <w:pPr>
              <w:pStyle w:val="TAL"/>
              <w:rPr>
                <w:b/>
                <w:bCs/>
              </w:rPr>
            </w:pPr>
            <w:r w:rsidRPr="004963C9">
              <w:rPr>
                <w:b/>
                <w:bCs/>
              </w:rPr>
              <w:t>Expires</w:t>
            </w:r>
          </w:p>
        </w:tc>
        <w:tc>
          <w:tcPr>
            <w:tcW w:w="2126" w:type="dxa"/>
            <w:tcBorders>
              <w:top w:val="single" w:sz="4" w:space="0" w:color="auto"/>
              <w:left w:val="single" w:sz="4" w:space="0" w:color="auto"/>
              <w:bottom w:val="single" w:sz="4" w:space="0" w:color="auto"/>
              <w:right w:val="single" w:sz="4" w:space="0" w:color="auto"/>
            </w:tcBorders>
          </w:tcPr>
          <w:p w14:paraId="267CC8F2" w14:textId="77777777" w:rsidR="00296E35" w:rsidRPr="004963C9"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C35C48F"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5C250DA" w14:textId="77777777" w:rsidR="00296E35" w:rsidRPr="004963C9" w:rsidRDefault="00296E35" w:rsidP="002E3FCC">
            <w:pPr>
              <w:pStyle w:val="TAL"/>
            </w:pPr>
            <w:r w:rsidRPr="004963C9">
              <w:t>TS 24.282 [31] clause 22.2.1.2</w:t>
            </w:r>
          </w:p>
        </w:tc>
        <w:tc>
          <w:tcPr>
            <w:tcW w:w="1134" w:type="dxa"/>
            <w:tcBorders>
              <w:top w:val="single" w:sz="4" w:space="0" w:color="auto"/>
              <w:left w:val="single" w:sz="4" w:space="0" w:color="auto"/>
              <w:bottom w:val="single" w:sz="4" w:space="0" w:color="auto"/>
              <w:right w:val="single" w:sz="4" w:space="0" w:color="auto"/>
            </w:tcBorders>
          </w:tcPr>
          <w:p w14:paraId="1AA4B029" w14:textId="77777777" w:rsidR="00296E35" w:rsidRPr="004963C9" w:rsidRDefault="00296E35" w:rsidP="002E3FCC">
            <w:pPr>
              <w:pStyle w:val="TAL"/>
            </w:pPr>
          </w:p>
        </w:tc>
      </w:tr>
      <w:tr w:rsidR="00296E35" w:rsidRPr="004963C9" w14:paraId="6D18B44E"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15DF25D" w14:textId="77777777" w:rsidR="00296E35" w:rsidRPr="004963C9" w:rsidRDefault="00296E35" w:rsidP="002E3FCC">
            <w:pPr>
              <w:pStyle w:val="TAL"/>
            </w:pPr>
            <w:r w:rsidRPr="004963C9">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5C27962D" w14:textId="77777777" w:rsidR="00296E35" w:rsidRPr="004963C9" w:rsidRDefault="00296E35" w:rsidP="002E3FCC">
            <w:pPr>
              <w:pStyle w:val="TAL"/>
            </w:pPr>
            <w:r w:rsidRPr="004963C9">
              <w:t>"</w:t>
            </w:r>
            <w:r w:rsidRPr="004963C9">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75B9259E"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E52678" w14:textId="77777777" w:rsidR="00296E35" w:rsidRPr="004963C9"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019E0A" w14:textId="77777777" w:rsidR="00296E35" w:rsidRPr="004963C9" w:rsidRDefault="00296E35" w:rsidP="002E3FCC">
            <w:pPr>
              <w:pStyle w:val="TAL"/>
            </w:pPr>
          </w:p>
        </w:tc>
      </w:tr>
    </w:tbl>
    <w:p w14:paraId="67CA09E5" w14:textId="77777777" w:rsidR="00296E35" w:rsidRPr="001C0FC4" w:rsidRDefault="00296E35" w:rsidP="00296E35"/>
    <w:p w14:paraId="4CEA963E" w14:textId="77777777" w:rsidR="00296E35" w:rsidRPr="001C0FC4" w:rsidRDefault="00296E35" w:rsidP="00296E35">
      <w:pPr>
        <w:pStyle w:val="Heading1"/>
      </w:pPr>
      <w:bookmarkStart w:id="329" w:name="_Toc100778782"/>
      <w:bookmarkStart w:id="330" w:name="_Toc101286113"/>
      <w:bookmarkStart w:id="331" w:name="_Toc106817699"/>
      <w:bookmarkStart w:id="332" w:name="_Toc106817824"/>
      <w:bookmarkStart w:id="333" w:name="_Toc178186333"/>
      <w:bookmarkStart w:id="334" w:name="_Toc210385146"/>
      <w:r w:rsidRPr="001C0FC4">
        <w:t>6</w:t>
      </w:r>
      <w:r w:rsidRPr="001C0FC4">
        <w:tab/>
        <w:t>On-Network Test Scenarios</w:t>
      </w:r>
      <w:bookmarkEnd w:id="293"/>
      <w:bookmarkEnd w:id="294"/>
      <w:bookmarkEnd w:id="295"/>
      <w:bookmarkEnd w:id="296"/>
      <w:bookmarkEnd w:id="297"/>
      <w:bookmarkEnd w:id="298"/>
      <w:bookmarkEnd w:id="299"/>
      <w:bookmarkEnd w:id="300"/>
      <w:bookmarkEnd w:id="301"/>
      <w:bookmarkEnd w:id="329"/>
      <w:bookmarkEnd w:id="330"/>
      <w:bookmarkEnd w:id="331"/>
      <w:bookmarkEnd w:id="332"/>
      <w:bookmarkEnd w:id="333"/>
      <w:bookmarkEnd w:id="334"/>
    </w:p>
    <w:p w14:paraId="5E92B29F" w14:textId="77777777" w:rsidR="00296E35" w:rsidRPr="001C0FC4" w:rsidRDefault="00296E35" w:rsidP="009E3E20">
      <w:pPr>
        <w:pStyle w:val="Heading2"/>
      </w:pPr>
      <w:bookmarkStart w:id="335" w:name="_Toc522499797"/>
      <w:bookmarkStart w:id="336" w:name="_Toc25610650"/>
      <w:bookmarkStart w:id="337" w:name="_Toc42507344"/>
      <w:bookmarkStart w:id="338" w:name="_Toc52307875"/>
      <w:bookmarkStart w:id="339" w:name="_Toc52782311"/>
      <w:bookmarkStart w:id="340" w:name="_Toc52782920"/>
      <w:bookmarkStart w:id="341" w:name="_Toc59042789"/>
      <w:bookmarkStart w:id="342" w:name="_Toc75459136"/>
      <w:bookmarkStart w:id="343" w:name="_Toc90630576"/>
      <w:bookmarkStart w:id="344" w:name="_Toc100778783"/>
      <w:bookmarkStart w:id="345" w:name="_Toc101286114"/>
      <w:bookmarkStart w:id="346" w:name="_Toc106817700"/>
      <w:bookmarkStart w:id="347" w:name="_Toc106817825"/>
      <w:bookmarkStart w:id="348" w:name="_Toc21006001"/>
      <w:bookmarkStart w:id="349" w:name="_Toc36037674"/>
      <w:bookmarkStart w:id="350" w:name="_Toc43837525"/>
      <w:bookmarkStart w:id="351" w:name="_Toc60995637"/>
      <w:bookmarkStart w:id="352" w:name="_Toc69159765"/>
      <w:bookmarkStart w:id="353" w:name="_Toc76583111"/>
      <w:bookmarkStart w:id="354" w:name="_Toc83808663"/>
      <w:bookmarkStart w:id="355" w:name="_Toc91233484"/>
      <w:bookmarkStart w:id="356" w:name="_Toc100348963"/>
      <w:bookmarkStart w:id="357" w:name="_Toc106787119"/>
      <w:bookmarkStart w:id="358" w:name="_Toc52787526"/>
      <w:bookmarkStart w:id="359" w:name="_Toc52787707"/>
      <w:bookmarkStart w:id="360" w:name="_Toc522499810"/>
      <w:bookmarkStart w:id="361" w:name="_Toc25610663"/>
      <w:bookmarkStart w:id="362" w:name="_Toc42507357"/>
      <w:bookmarkStart w:id="363" w:name="_Toc52307888"/>
      <w:bookmarkStart w:id="364" w:name="_Toc52782394"/>
      <w:bookmarkStart w:id="365" w:name="_Toc52783005"/>
      <w:bookmarkStart w:id="366" w:name="_Toc59042874"/>
      <w:bookmarkStart w:id="367" w:name="_Toc75459149"/>
      <w:bookmarkStart w:id="368" w:name="_Toc90630589"/>
      <w:bookmarkStart w:id="369" w:name="_Toc522499823"/>
      <w:bookmarkStart w:id="370" w:name="_Toc25610676"/>
      <w:bookmarkStart w:id="371" w:name="_Toc42507370"/>
      <w:bookmarkStart w:id="372" w:name="_Toc52307901"/>
      <w:bookmarkStart w:id="373" w:name="_Toc52782477"/>
      <w:bookmarkStart w:id="374" w:name="_Toc52783088"/>
      <w:bookmarkStart w:id="375" w:name="_Toc59042957"/>
      <w:bookmarkStart w:id="376" w:name="_Toc75459163"/>
      <w:bookmarkStart w:id="377" w:name="_Toc90630606"/>
      <w:bookmarkStart w:id="378" w:name="_Toc210385147"/>
      <w:r w:rsidRPr="001C0FC4">
        <w:t>6.1</w:t>
      </w:r>
      <w:r w:rsidRPr="001C0FC4">
        <w:tab/>
        <w:t>Short Data Service</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78"/>
    </w:p>
    <w:p w14:paraId="3CDB5F65" w14:textId="77777777" w:rsidR="00296E35" w:rsidRPr="001C0FC4" w:rsidRDefault="00296E35" w:rsidP="00296E35">
      <w:pPr>
        <w:pStyle w:val="Heading3"/>
      </w:pPr>
      <w:bookmarkStart w:id="379" w:name="_Toc522499798"/>
      <w:bookmarkStart w:id="380" w:name="_Toc25610651"/>
      <w:bookmarkStart w:id="381" w:name="_Toc42507345"/>
      <w:bookmarkStart w:id="382" w:name="_Toc52307876"/>
      <w:bookmarkStart w:id="383" w:name="_Toc52782312"/>
      <w:bookmarkStart w:id="384" w:name="_Toc52782921"/>
      <w:bookmarkStart w:id="385" w:name="_Toc59042790"/>
      <w:bookmarkStart w:id="386" w:name="_Toc75459137"/>
      <w:bookmarkStart w:id="387" w:name="_Toc90630577"/>
      <w:bookmarkStart w:id="388" w:name="_Toc100778784"/>
      <w:bookmarkStart w:id="389" w:name="_Toc101286115"/>
      <w:bookmarkStart w:id="390" w:name="_Toc106817701"/>
      <w:bookmarkStart w:id="391" w:name="_Toc106817826"/>
      <w:bookmarkStart w:id="392" w:name="_Toc178186334"/>
      <w:bookmarkStart w:id="393" w:name="_Toc210385148"/>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Pr="001C0FC4">
        <w:t>6.1.1</w:t>
      </w:r>
      <w:r w:rsidRPr="001C0FC4">
        <w:tab/>
        <w:t>On-network / Short Data Service (SDS) / Standalone SDS Using Signalling Control Plane / One-to-one Standalone SDS / Client Originated (CO)</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46E7732B" w14:textId="77777777" w:rsidR="00296E35" w:rsidRPr="001C0FC4" w:rsidRDefault="00296E35" w:rsidP="00296E35">
      <w:pPr>
        <w:pStyle w:val="H6"/>
      </w:pPr>
      <w:bookmarkStart w:id="394" w:name="_Toc52782313"/>
      <w:bookmarkStart w:id="395" w:name="_Toc52782922"/>
      <w:bookmarkStart w:id="396" w:name="_Toc59042791"/>
      <w:bookmarkStart w:id="397" w:name="_Toc522499799"/>
      <w:r w:rsidRPr="001C0FC4">
        <w:t>6.1.1.1</w:t>
      </w:r>
      <w:r w:rsidRPr="001C0FC4">
        <w:tab/>
        <w:t>Test Purpose (TP)</w:t>
      </w:r>
      <w:bookmarkEnd w:id="394"/>
      <w:bookmarkEnd w:id="395"/>
      <w:bookmarkEnd w:id="396"/>
    </w:p>
    <w:p w14:paraId="383A0B6B" w14:textId="77777777" w:rsidR="00296E35" w:rsidRPr="001C0FC4" w:rsidRDefault="00296E35" w:rsidP="00296E35">
      <w:pPr>
        <w:pStyle w:val="H6"/>
      </w:pPr>
      <w:r w:rsidRPr="001C0FC4">
        <w:t>(1)</w:t>
      </w:r>
    </w:p>
    <w:p w14:paraId="25D4D6B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13D47CC" w14:textId="77777777" w:rsidR="00296E35" w:rsidRPr="001C0FC4" w:rsidRDefault="00296E35" w:rsidP="00296E35">
      <w:pPr>
        <w:pStyle w:val="PL"/>
      </w:pPr>
      <w:r w:rsidRPr="001C0FC4">
        <w:rPr>
          <w:b/>
        </w:rPr>
        <w:t>ensure that</w:t>
      </w:r>
      <w:r w:rsidRPr="001C0FC4">
        <w:t xml:space="preserve"> {</w:t>
      </w:r>
    </w:p>
    <w:p w14:paraId="56F854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w:t>
      </w:r>
    </w:p>
    <w:p w14:paraId="0FDBC680"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via a SIP MESSAGE message }</w:t>
      </w:r>
    </w:p>
    <w:p w14:paraId="7D5AE2C8" w14:textId="77777777" w:rsidR="00296E35" w:rsidRPr="001C0FC4" w:rsidRDefault="00296E35" w:rsidP="00296E35">
      <w:pPr>
        <w:pStyle w:val="PL"/>
      </w:pPr>
      <w:r w:rsidRPr="001C0FC4">
        <w:t xml:space="preserve">            }</w:t>
      </w:r>
    </w:p>
    <w:p w14:paraId="22BAFB09" w14:textId="77777777" w:rsidR="00296E35" w:rsidRPr="001C0FC4" w:rsidRDefault="00296E35" w:rsidP="00296E35">
      <w:pPr>
        <w:pStyle w:val="PL"/>
      </w:pPr>
    </w:p>
    <w:p w14:paraId="7A3D3CCB" w14:textId="77777777" w:rsidR="00296E35" w:rsidRPr="001C0FC4" w:rsidRDefault="00296E35" w:rsidP="00296E35">
      <w:pPr>
        <w:pStyle w:val="H6"/>
      </w:pPr>
      <w:r w:rsidRPr="001C0FC4">
        <w:t>(2)</w:t>
      </w:r>
    </w:p>
    <w:p w14:paraId="1A521E40"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5B5F434E" w14:textId="77777777" w:rsidR="00296E35" w:rsidRPr="001C0FC4" w:rsidRDefault="00296E35" w:rsidP="00296E35">
      <w:pPr>
        <w:pStyle w:val="PL"/>
      </w:pPr>
      <w:r w:rsidRPr="001C0FC4">
        <w:rPr>
          <w:b/>
        </w:rPr>
        <w:t>ensure that</w:t>
      </w:r>
      <w:r w:rsidRPr="001C0FC4">
        <w:t xml:space="preserve"> {</w:t>
      </w:r>
    </w:p>
    <w:p w14:paraId="70A6012B"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2B87B5C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0563199" w14:textId="77777777" w:rsidR="00296E35" w:rsidRPr="001C0FC4" w:rsidRDefault="00296E35" w:rsidP="00296E35">
      <w:pPr>
        <w:pStyle w:val="PL"/>
      </w:pPr>
      <w:r w:rsidRPr="001C0FC4">
        <w:t xml:space="preserve">            }</w:t>
      </w:r>
    </w:p>
    <w:p w14:paraId="55B96FEE" w14:textId="77777777" w:rsidR="00296E35" w:rsidRPr="001C0FC4" w:rsidRDefault="00296E35" w:rsidP="00296E35">
      <w:pPr>
        <w:pStyle w:val="PL"/>
      </w:pPr>
    </w:p>
    <w:p w14:paraId="4607E3E3" w14:textId="77777777" w:rsidR="00296E35" w:rsidRPr="001C0FC4" w:rsidRDefault="00296E35" w:rsidP="00296E35">
      <w:pPr>
        <w:pStyle w:val="H6"/>
      </w:pPr>
      <w:r w:rsidRPr="001C0FC4">
        <w:t>(3)</w:t>
      </w:r>
    </w:p>
    <w:p w14:paraId="37BE60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D98EEF7" w14:textId="77777777" w:rsidR="00296E35" w:rsidRPr="001C0FC4" w:rsidRDefault="00296E35" w:rsidP="00296E35">
      <w:pPr>
        <w:pStyle w:val="PL"/>
      </w:pPr>
      <w:r w:rsidRPr="001C0FC4">
        <w:rPr>
          <w:b/>
        </w:rPr>
        <w:t>ensure that</w:t>
      </w:r>
      <w:r w:rsidRPr="001C0FC4">
        <w:t xml:space="preserve"> {</w:t>
      </w:r>
    </w:p>
    <w:p w14:paraId="0F143A2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Read }</w:t>
      </w:r>
    </w:p>
    <w:p w14:paraId="1608658E"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Read via a SIP MESSAGE message }</w:t>
      </w:r>
    </w:p>
    <w:p w14:paraId="5B2CBB92" w14:textId="77777777" w:rsidR="00296E35" w:rsidRPr="001C0FC4" w:rsidRDefault="00296E35" w:rsidP="00296E35">
      <w:pPr>
        <w:pStyle w:val="PL"/>
      </w:pPr>
      <w:r w:rsidRPr="001C0FC4">
        <w:t xml:space="preserve">            }</w:t>
      </w:r>
    </w:p>
    <w:p w14:paraId="5E24B8B6" w14:textId="77777777" w:rsidR="00296E35" w:rsidRPr="001C0FC4" w:rsidRDefault="00296E35" w:rsidP="00296E35">
      <w:pPr>
        <w:pStyle w:val="PL"/>
      </w:pPr>
    </w:p>
    <w:p w14:paraId="41CF14CE" w14:textId="77777777" w:rsidR="00296E35" w:rsidRPr="001C0FC4" w:rsidRDefault="00296E35" w:rsidP="00296E35">
      <w:pPr>
        <w:pStyle w:val="H6"/>
      </w:pPr>
      <w:r w:rsidRPr="001C0FC4">
        <w:t>(4)</w:t>
      </w:r>
    </w:p>
    <w:p w14:paraId="405DF1E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F155D24" w14:textId="77777777" w:rsidR="00296E35" w:rsidRPr="001C0FC4" w:rsidRDefault="00296E35" w:rsidP="00296E35">
      <w:pPr>
        <w:pStyle w:val="PL"/>
      </w:pPr>
      <w:r w:rsidRPr="001C0FC4">
        <w:rPr>
          <w:b/>
        </w:rPr>
        <w:t>ensure that</w:t>
      </w:r>
      <w:r w:rsidRPr="001C0FC4">
        <w:t xml:space="preserve"> {</w:t>
      </w:r>
    </w:p>
    <w:p w14:paraId="21A31974"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both Read and Delivery }</w:t>
      </w:r>
    </w:p>
    <w:p w14:paraId="091435DC"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both Read and Delivery via a SIP MESSAGE message }</w:t>
      </w:r>
    </w:p>
    <w:p w14:paraId="6762EDAB" w14:textId="77777777" w:rsidR="00296E35" w:rsidRPr="001C0FC4" w:rsidRDefault="00296E35" w:rsidP="00296E35">
      <w:pPr>
        <w:pStyle w:val="PL"/>
      </w:pPr>
      <w:r w:rsidRPr="001C0FC4">
        <w:t xml:space="preserve">            }</w:t>
      </w:r>
    </w:p>
    <w:p w14:paraId="5944B487" w14:textId="77777777" w:rsidR="00296E35" w:rsidRPr="001C0FC4" w:rsidRDefault="00296E35" w:rsidP="00296E35">
      <w:pPr>
        <w:pStyle w:val="PL"/>
      </w:pPr>
    </w:p>
    <w:p w14:paraId="3BCE7F1A" w14:textId="77777777" w:rsidR="00296E35" w:rsidRPr="001C0FC4" w:rsidRDefault="00296E35" w:rsidP="00296E35">
      <w:pPr>
        <w:pStyle w:val="H6"/>
      </w:pPr>
      <w:bookmarkStart w:id="398" w:name="_Toc52782314"/>
      <w:bookmarkStart w:id="399" w:name="_Toc52782923"/>
      <w:bookmarkStart w:id="400" w:name="_Toc59042792"/>
      <w:r w:rsidRPr="001C0FC4">
        <w:t>6.1.1.2</w:t>
      </w:r>
      <w:r w:rsidRPr="001C0FC4">
        <w:tab/>
        <w:t>Conformance requirements</w:t>
      </w:r>
      <w:bookmarkEnd w:id="398"/>
      <w:bookmarkEnd w:id="399"/>
      <w:bookmarkEnd w:id="400"/>
    </w:p>
    <w:p w14:paraId="7BEEDD09"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5A2A53F" w14:textId="77777777" w:rsidR="00296E35" w:rsidRPr="001C0FC4" w:rsidRDefault="00296E35" w:rsidP="00296E35">
      <w:r w:rsidRPr="001C0FC4">
        <w:t>[TS 24.282, clause 9.2.2.2.1]</w:t>
      </w:r>
    </w:p>
    <w:p w14:paraId="1BAA28D9" w14:textId="77777777" w:rsidR="00296E35" w:rsidRPr="001C0FC4" w:rsidRDefault="00296E35" w:rsidP="00296E35">
      <w:r w:rsidRPr="001C0FC4">
        <w:t>The MCData client shall generate a SIP MESSAGE request in accordance with 3GPP TS 24.229 [5] and IETF RFC 3428 [6] with the clarifications given below.</w:t>
      </w:r>
    </w:p>
    <w:p w14:paraId="69EDC0D4" w14:textId="77777777" w:rsidR="00296E35" w:rsidRPr="001C0FC4" w:rsidRDefault="00296E35" w:rsidP="00296E35">
      <w:r w:rsidRPr="001C0FC4">
        <w:t>The MCData client:</w:t>
      </w:r>
    </w:p>
    <w:p w14:paraId="610B8777"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1258C324"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7242E68F"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0B93FBC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"one-to-one-sds"; and</w:t>
      </w:r>
    </w:p>
    <w:p w14:paraId="472ED6A3"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6AED00C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2143E322" w14:textId="77777777" w:rsidR="00296E35" w:rsidRPr="001C0FC4" w:rsidRDefault="00296E35" w:rsidP="00296E35">
      <w:pPr>
        <w:pStyle w:val="B3"/>
      </w:pPr>
      <w:r w:rsidRPr="001C0FC4">
        <w:t>ii)</w:t>
      </w:r>
      <w:r w:rsidRPr="001C0FC4">
        <w:tab/>
        <w:t>shall use the keying material to generate a PCK as described in 3GPP TS 33.180 [26];</w:t>
      </w:r>
    </w:p>
    <w:p w14:paraId="446D472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F504930"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61486F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4C8B558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185BF52E"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1AD9ABD9"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2BA257E9" w14:textId="77777777" w:rsidR="00296E35" w:rsidRPr="001C0FC4" w:rsidRDefault="00296E35" w:rsidP="00296E35">
      <w:pPr>
        <w:pStyle w:val="B3"/>
      </w:pPr>
      <w:r w:rsidRPr="001C0FC4">
        <w:t>…</w:t>
      </w:r>
    </w:p>
    <w:p w14:paraId="0E134257" w14:textId="77777777" w:rsidR="00296E35" w:rsidRPr="001C0FC4" w:rsidRDefault="00296E35" w:rsidP="00296E35">
      <w:pPr>
        <w:pStyle w:val="B1"/>
      </w:pPr>
      <w:r w:rsidRPr="001C0FC4">
        <w:t>4)</w:t>
      </w:r>
      <w:r w:rsidRPr="001C0FC4">
        <w:tab/>
        <w:t>shall generate a standalone SDS message as specified in subclause 6.2.2.1; and</w:t>
      </w:r>
    </w:p>
    <w:p w14:paraId="13E4BC08"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90E29C4" w14:textId="77777777" w:rsidR="00296E35" w:rsidRPr="001C0FC4" w:rsidRDefault="00296E35" w:rsidP="00296E35">
      <w:r w:rsidRPr="001C0FC4">
        <w:t>[TS 24.282, clause 6.2.2.1]</w:t>
      </w:r>
    </w:p>
    <w:p w14:paraId="3F651A25" w14:textId="77777777" w:rsidR="00296E35" w:rsidRPr="001C0FC4" w:rsidRDefault="00296E35" w:rsidP="00296E35">
      <w:r w:rsidRPr="001C0FC4">
        <w:t>In order to generate an SDS message, the MCData client:</w:t>
      </w:r>
    </w:p>
    <w:p w14:paraId="24A8E465" w14:textId="77777777" w:rsidR="00296E35" w:rsidRPr="001C0FC4" w:rsidRDefault="00296E35" w:rsidP="00296E35">
      <w:pPr>
        <w:pStyle w:val="B1"/>
      </w:pPr>
      <w:r w:rsidRPr="001C0FC4">
        <w:t>1)</w:t>
      </w:r>
      <w:r w:rsidRPr="001C0FC4">
        <w:tab/>
        <w:t>shall generate an SDS SIGNALLING PAYLOAD message as specified in subclause 15.1.2;</w:t>
      </w:r>
    </w:p>
    <w:p w14:paraId="7E4EC031" w14:textId="77777777" w:rsidR="00296E35" w:rsidRPr="001C0FC4" w:rsidRDefault="00296E35" w:rsidP="00296E35">
      <w:pPr>
        <w:pStyle w:val="B1"/>
      </w:pPr>
      <w:r w:rsidRPr="001C0FC4">
        <w:t>2)</w:t>
      </w:r>
      <w:r w:rsidRPr="001C0FC4">
        <w:tab/>
        <w:t>shall generate a DATA PAYLOAD message as specified in subclause 15.1.4;</w:t>
      </w:r>
    </w:p>
    <w:p w14:paraId="2E301F46"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072C837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51BD420D" w14:textId="77777777" w:rsidR="00296E35" w:rsidRPr="001C0FC4" w:rsidRDefault="00296E35" w:rsidP="00296E35">
      <w:r w:rsidRPr="001C0FC4">
        <w:t>When generating an SDS SIGNALLING PAYLOAD message as specified in subclause 15.1.2, the MCData client:</w:t>
      </w:r>
    </w:p>
    <w:p w14:paraId="649BDF49" w14:textId="77777777" w:rsidR="00296E35" w:rsidRPr="001C0FC4" w:rsidRDefault="00296E35" w:rsidP="00296E35">
      <w:pPr>
        <w:pStyle w:val="B1"/>
      </w:pPr>
      <w:r w:rsidRPr="001C0FC4">
        <w:t>1)</w:t>
      </w:r>
      <w:r w:rsidRPr="001C0FC4">
        <w:tab/>
        <w:t>shall set the Date and time IE to the current time as specified in subclause 15.2.8;</w:t>
      </w:r>
    </w:p>
    <w:p w14:paraId="4AD1E94E"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71F043DA"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2967FF54"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5BAFA2F"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11C872F"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7E7AF30F"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4DCB703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09E0D03"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1A65E3B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1DCA83C"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192EE2B6" w14:textId="77777777" w:rsidR="00296E35" w:rsidRPr="001C0FC4" w:rsidRDefault="00296E35" w:rsidP="00296E35">
      <w:r w:rsidRPr="001C0FC4">
        <w:t>When generating an DATA PAYLOAD message for SDS as specified in subclause 15.1.4, the MCData client:</w:t>
      </w:r>
    </w:p>
    <w:p w14:paraId="36BC1C96"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9A1705F"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160CA18" w14:textId="77777777" w:rsidR="00296E35" w:rsidRPr="001C0FC4" w:rsidRDefault="00296E35" w:rsidP="00296E35">
      <w:pPr>
        <w:pStyle w:val="B1"/>
      </w:pPr>
      <w:r w:rsidRPr="001C0FC4">
        <w:t>3)</w:t>
      </w:r>
      <w:r w:rsidRPr="001C0FC4">
        <w:tab/>
        <w:t>for each Payload IE included:</w:t>
      </w:r>
    </w:p>
    <w:p w14:paraId="2935F5E7"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6276A13"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011D1580"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3CE84A0"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34C2BFA6" w14:textId="77777777" w:rsidR="00296E35" w:rsidRPr="001C0FC4" w:rsidRDefault="00296E35" w:rsidP="00296E35">
      <w:pPr>
        <w:pStyle w:val="B2"/>
      </w:pPr>
      <w:r w:rsidRPr="001C0FC4">
        <w:t>e)</w:t>
      </w:r>
      <w:r w:rsidRPr="001C0FC4">
        <w:tab/>
        <w:t>shall include the data to be sent in the Payload data.</w:t>
      </w:r>
    </w:p>
    <w:p w14:paraId="2E3F1A39" w14:textId="77777777" w:rsidR="00296E35" w:rsidRPr="001C0FC4" w:rsidRDefault="00296E35" w:rsidP="00296E35">
      <w:r w:rsidRPr="001C0FC4">
        <w:t>[TS 24.282, clause 6.2.4.1]</w:t>
      </w:r>
    </w:p>
    <w:p w14:paraId="45DDCB28" w14:textId="77777777" w:rsidR="00296E35" w:rsidRPr="001C0FC4" w:rsidRDefault="00296E35" w:rsidP="00296E35">
      <w:pPr>
        <w:rPr>
          <w:rFonts w:eastAsia="SimSun"/>
        </w:rPr>
      </w:pPr>
      <w:r w:rsidRPr="001C0FC4">
        <w:rPr>
          <w:rFonts w:eastAsia="SimSun"/>
        </w:rPr>
        <w:t>This subclause is referenced from other procedures.</w:t>
      </w:r>
    </w:p>
    <w:p w14:paraId="68C79E30" w14:textId="77777777" w:rsidR="00296E35" w:rsidRPr="001C0FC4" w:rsidRDefault="00296E35" w:rsidP="00296E35">
      <w:r w:rsidRPr="001C0FC4">
        <w:t>In a SIP MESSAGE request, the MCData client:</w:t>
      </w:r>
    </w:p>
    <w:p w14:paraId="4D0C7D6A" w14:textId="77777777" w:rsidR="00296E35" w:rsidRPr="001C0FC4" w:rsidRDefault="00296E35" w:rsidP="00296E35">
      <w:pPr>
        <w:pStyle w:val="B1"/>
      </w:pPr>
      <w:r w:rsidRPr="001C0FC4">
        <w:t>1)</w:t>
      </w:r>
      <w:r w:rsidRPr="001C0FC4">
        <w:tab/>
        <w:t>when sending SDS messages or SDS disposition notifications:</w:t>
      </w:r>
    </w:p>
    <w:p w14:paraId="73342D8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3C2EAE9"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7BAAAE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F3B8450" w14:textId="77777777" w:rsidR="00296E35" w:rsidRPr="001C0FC4" w:rsidRDefault="00296E35" w:rsidP="00296E35">
      <w:pPr>
        <w:pStyle w:val="B2"/>
        <w:rPr>
          <w:lang w:eastAsia="ko-KR"/>
        </w:rPr>
      </w:pPr>
      <w:r w:rsidRPr="001C0FC4">
        <w:rPr>
          <w:lang w:eastAsia="ko-KR"/>
        </w:rPr>
        <w:t>…</w:t>
      </w:r>
    </w:p>
    <w:p w14:paraId="194FB879"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2264B16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F6A625" w14:textId="77777777" w:rsidR="00296E35" w:rsidRPr="001C0FC4" w:rsidRDefault="00296E35" w:rsidP="00296E35">
      <w:r w:rsidRPr="001C0FC4">
        <w:t>[TS 24.282, clause 12.2.1.2]</w:t>
      </w:r>
    </w:p>
    <w:p w14:paraId="1050983C" w14:textId="77777777" w:rsidR="00296E35" w:rsidRPr="001C0FC4" w:rsidRDefault="00296E35" w:rsidP="00296E35">
      <w:pPr>
        <w:rPr>
          <w:rFonts w:eastAsia="SimSun"/>
        </w:rPr>
      </w:pPr>
      <w:r w:rsidRPr="001C0FC4">
        <w:rPr>
          <w:rFonts w:eastAsia="SimSun"/>
        </w:rPr>
        <w:t>Upon receipt of a:</w:t>
      </w:r>
    </w:p>
    <w:p w14:paraId="7EECF183"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2FA25E0"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18BE2CF" w14:textId="77777777" w:rsidR="00296E35" w:rsidRPr="001C0FC4" w:rsidRDefault="00296E35" w:rsidP="00296E35">
      <w:pPr>
        <w:rPr>
          <w:rFonts w:eastAsia="SimSun"/>
        </w:rPr>
      </w:pPr>
      <w:r w:rsidRPr="001C0FC4">
        <w:rPr>
          <w:rFonts w:eastAsia="SimSun"/>
        </w:rPr>
        <w:t>the MCData client:</w:t>
      </w:r>
    </w:p>
    <w:p w14:paraId="5E88F04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676757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9841284" w14:textId="77777777" w:rsidR="00296E35" w:rsidRPr="001C0FC4" w:rsidRDefault="00296E35" w:rsidP="00296E35">
      <w:pPr>
        <w:pStyle w:val="H6"/>
      </w:pPr>
      <w:bookmarkStart w:id="401" w:name="_Toc52782315"/>
      <w:bookmarkStart w:id="402" w:name="_Toc52782924"/>
      <w:bookmarkStart w:id="403" w:name="_Toc59042793"/>
      <w:r w:rsidRPr="001C0FC4">
        <w:t>6.1.1.3</w:t>
      </w:r>
      <w:r w:rsidRPr="001C0FC4">
        <w:tab/>
        <w:t>Test description</w:t>
      </w:r>
      <w:bookmarkEnd w:id="401"/>
      <w:bookmarkEnd w:id="402"/>
      <w:bookmarkEnd w:id="403"/>
    </w:p>
    <w:p w14:paraId="6AC74112" w14:textId="77777777" w:rsidR="00296E35" w:rsidRPr="001C0FC4" w:rsidRDefault="00296E35" w:rsidP="00296E35">
      <w:pPr>
        <w:pStyle w:val="H6"/>
      </w:pPr>
      <w:bookmarkStart w:id="404" w:name="_Toc52782316"/>
      <w:bookmarkStart w:id="405" w:name="_Toc52782925"/>
      <w:bookmarkStart w:id="406" w:name="_Toc59042794"/>
      <w:r w:rsidRPr="001C0FC4">
        <w:t>6.1.1.3.1</w:t>
      </w:r>
      <w:r w:rsidRPr="001C0FC4">
        <w:tab/>
        <w:t>Pre-test conditions</w:t>
      </w:r>
      <w:bookmarkEnd w:id="404"/>
      <w:bookmarkEnd w:id="405"/>
      <w:bookmarkEnd w:id="406"/>
    </w:p>
    <w:p w14:paraId="791837B0" w14:textId="77777777" w:rsidR="00296E35" w:rsidRDefault="00296E35" w:rsidP="00296E35">
      <w:pPr>
        <w:pStyle w:val="H6"/>
      </w:pPr>
      <w:r w:rsidRPr="00102CE5">
        <w:t>Test configuration</w:t>
      </w:r>
      <w:r>
        <w:t>:</w:t>
      </w:r>
    </w:p>
    <w:p w14:paraId="311D475C" w14:textId="12F7E782" w:rsidR="00296E35" w:rsidRDefault="00296E35" w:rsidP="00296E35">
      <w:pPr>
        <w:pStyle w:val="B1"/>
      </w:pPr>
      <w:r>
        <w:t>-</w:t>
      </w:r>
      <w:r>
        <w:tab/>
        <w:t>Single cell configuration according to TS 37.579-1 [2] clause 5.2.2.2.1.</w:t>
      </w:r>
    </w:p>
    <w:p w14:paraId="4B4767F7" w14:textId="77777777" w:rsidR="00296E35" w:rsidRDefault="00296E35" w:rsidP="00296E35">
      <w:pPr>
        <w:pStyle w:val="H6"/>
      </w:pPr>
      <w:r>
        <w:t>Preamble:</w:t>
      </w:r>
    </w:p>
    <w:p w14:paraId="0D6C5CE1" w14:textId="02C73E71"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133D7AB"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0CE569E1" w14:textId="77777777" w:rsidR="00296E35" w:rsidRDefault="00296E35" w:rsidP="00296E35">
      <w:pPr>
        <w:pStyle w:val="B1"/>
      </w:pPr>
      <w:r>
        <w:t>-</w:t>
      </w:r>
      <w:r>
        <w:tab/>
      </w:r>
      <w:r w:rsidRPr="000573F5">
        <w:t>UE States at the end of the preamble</w:t>
      </w:r>
      <w:r>
        <w:t>:</w:t>
      </w:r>
    </w:p>
    <w:p w14:paraId="581B9D66" w14:textId="77777777" w:rsidR="00296E35" w:rsidRDefault="00296E35" w:rsidP="00296E35">
      <w:pPr>
        <w:pStyle w:val="B1"/>
        <w:ind w:left="852"/>
      </w:pPr>
      <w:r>
        <w:t>-</w:t>
      </w:r>
      <w:r>
        <w:tab/>
        <w:t>The UE is in RRC_IDLE state.</w:t>
      </w:r>
    </w:p>
    <w:p w14:paraId="367248E4" w14:textId="77777777" w:rsidR="00296E35" w:rsidRDefault="00296E35" w:rsidP="00296E35">
      <w:pPr>
        <w:pStyle w:val="B1"/>
        <w:ind w:left="852"/>
      </w:pPr>
      <w:r>
        <w:t>-</w:t>
      </w:r>
      <w:r>
        <w:tab/>
        <w:t>The client is registered for MCData.</w:t>
      </w:r>
    </w:p>
    <w:p w14:paraId="59632FD0" w14:textId="77777777" w:rsidR="00296E35" w:rsidRPr="001C0FC4" w:rsidRDefault="00296E35" w:rsidP="00296E35">
      <w:pPr>
        <w:pStyle w:val="H6"/>
      </w:pPr>
      <w:bookmarkStart w:id="407" w:name="_Toc52782317"/>
      <w:bookmarkStart w:id="408" w:name="_Toc52782926"/>
      <w:bookmarkStart w:id="409" w:name="_Toc59042795"/>
      <w:r w:rsidRPr="001C0FC4">
        <w:t>6.1.1.3.2</w:t>
      </w:r>
      <w:r w:rsidRPr="001C0FC4">
        <w:tab/>
        <w:t>Test procedure sequence</w:t>
      </w:r>
      <w:bookmarkEnd w:id="407"/>
      <w:bookmarkEnd w:id="408"/>
      <w:bookmarkEnd w:id="409"/>
    </w:p>
    <w:p w14:paraId="4D2E285C" w14:textId="77777777" w:rsidR="00296E35" w:rsidRPr="001C0FC4" w:rsidRDefault="00296E35" w:rsidP="00296E35">
      <w:pPr>
        <w:pStyle w:val="TH"/>
      </w:pPr>
      <w:r w:rsidRPr="001C0FC4">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7CD0580" w14:textId="77777777" w:rsidTr="002E3FCC">
        <w:tc>
          <w:tcPr>
            <w:tcW w:w="648" w:type="dxa"/>
            <w:tcBorders>
              <w:top w:val="single" w:sz="4" w:space="0" w:color="auto"/>
              <w:left w:val="single" w:sz="4" w:space="0" w:color="auto"/>
              <w:bottom w:val="nil"/>
              <w:right w:val="single" w:sz="4" w:space="0" w:color="auto"/>
            </w:tcBorders>
            <w:hideMark/>
          </w:tcPr>
          <w:p w14:paraId="7ECF3D8A" w14:textId="77777777" w:rsidR="00296E35" w:rsidRPr="001C0FC4" w:rsidRDefault="00296E35" w:rsidP="002E3FCC">
            <w:pPr>
              <w:pStyle w:val="TAH"/>
            </w:pPr>
            <w:bookmarkStart w:id="410" w:name="_Hlk40694332"/>
            <w:r w:rsidRPr="001C0FC4">
              <w:t>St</w:t>
            </w:r>
          </w:p>
        </w:tc>
        <w:tc>
          <w:tcPr>
            <w:tcW w:w="3969" w:type="dxa"/>
            <w:tcBorders>
              <w:top w:val="single" w:sz="4" w:space="0" w:color="auto"/>
              <w:left w:val="single" w:sz="4" w:space="0" w:color="auto"/>
              <w:bottom w:val="nil"/>
              <w:right w:val="single" w:sz="4" w:space="0" w:color="auto"/>
            </w:tcBorders>
            <w:hideMark/>
          </w:tcPr>
          <w:p w14:paraId="6F78DB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87E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B009D3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19B8F17" w14:textId="77777777" w:rsidR="00296E35" w:rsidRPr="001C0FC4" w:rsidRDefault="00296E35" w:rsidP="002E3FCC">
            <w:pPr>
              <w:pStyle w:val="TAH"/>
            </w:pPr>
            <w:r w:rsidRPr="001C0FC4">
              <w:t>Verdict</w:t>
            </w:r>
          </w:p>
        </w:tc>
      </w:tr>
      <w:tr w:rsidR="00296E35" w:rsidRPr="001C0FC4" w14:paraId="2F41885A" w14:textId="77777777" w:rsidTr="002E3FCC">
        <w:tc>
          <w:tcPr>
            <w:tcW w:w="648" w:type="dxa"/>
            <w:tcBorders>
              <w:top w:val="nil"/>
              <w:left w:val="single" w:sz="4" w:space="0" w:color="auto"/>
              <w:bottom w:val="single" w:sz="4" w:space="0" w:color="auto"/>
              <w:right w:val="single" w:sz="4" w:space="0" w:color="auto"/>
            </w:tcBorders>
          </w:tcPr>
          <w:p w14:paraId="1F58D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E26A0C9"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AF317A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ADF83A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BCADF5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0E794BA" w14:textId="77777777" w:rsidR="00296E35" w:rsidRPr="001C0FC4" w:rsidRDefault="00296E35" w:rsidP="002E3FCC">
            <w:pPr>
              <w:pStyle w:val="TAH"/>
            </w:pPr>
          </w:p>
        </w:tc>
      </w:tr>
      <w:tr w:rsidR="00296E35" w:rsidRPr="001C0FC4" w14:paraId="53E06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18A3F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C55ED5A"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w:t>
            </w:r>
          </w:p>
          <w:p w14:paraId="177F7442"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F9BD1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D17C0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8F762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B481B3" w14:textId="77777777" w:rsidR="00296E35" w:rsidRPr="001C0FC4" w:rsidRDefault="00296E35" w:rsidP="002E3FCC">
            <w:pPr>
              <w:pStyle w:val="TAC"/>
            </w:pPr>
            <w:r w:rsidRPr="001C0FC4">
              <w:t>-</w:t>
            </w:r>
          </w:p>
        </w:tc>
      </w:tr>
      <w:tr w:rsidR="00296E35" w:rsidRPr="001C0FC4" w14:paraId="4DAE97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E01753"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49EBC4E9" w14:textId="647CD0D6"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74EDFED9"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956D3B9"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3055B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81772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4C3FC30" w14:textId="77777777" w:rsidR="00296E35" w:rsidRPr="001C0FC4" w:rsidRDefault="00296E35" w:rsidP="002E3FCC">
            <w:pPr>
              <w:pStyle w:val="TAC"/>
            </w:pPr>
            <w:r w:rsidRPr="001C0FC4">
              <w:t>P</w:t>
            </w:r>
          </w:p>
        </w:tc>
      </w:tr>
      <w:tr w:rsidR="00296E35" w:rsidRPr="001C0FC4" w14:paraId="3B4558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E5B0DA"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FBE80F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65B76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DA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D0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E3DCA" w14:textId="77777777" w:rsidR="00296E35" w:rsidRPr="001C0FC4" w:rsidRDefault="00296E35" w:rsidP="002E3FCC">
            <w:pPr>
              <w:pStyle w:val="TAC"/>
            </w:pPr>
            <w:r w:rsidRPr="001C0FC4">
              <w:t>-</w:t>
            </w:r>
          </w:p>
        </w:tc>
      </w:tr>
      <w:tr w:rsidR="00296E35" w:rsidRPr="001C0FC4" w14:paraId="31464F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5D6871"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107CAF04" w14:textId="62FF5C9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52D8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BCBC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D68B7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B0D775" w14:textId="77777777" w:rsidR="00296E35" w:rsidRPr="001C0FC4" w:rsidRDefault="00296E35" w:rsidP="002E3FCC">
            <w:pPr>
              <w:pStyle w:val="TAC"/>
            </w:pPr>
            <w:r w:rsidRPr="001C0FC4">
              <w:t>P</w:t>
            </w:r>
          </w:p>
        </w:tc>
      </w:tr>
      <w:tr w:rsidR="00296E35" w:rsidRPr="001C0FC4" w14:paraId="4AAEF9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6CD966"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7DD078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77A2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AEB3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8556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0F18A" w14:textId="77777777" w:rsidR="00296E35" w:rsidRPr="001C0FC4" w:rsidRDefault="00296E35" w:rsidP="002E3FCC">
            <w:pPr>
              <w:pStyle w:val="TAC"/>
            </w:pPr>
            <w:r w:rsidRPr="001C0FC4">
              <w:t>-</w:t>
            </w:r>
          </w:p>
        </w:tc>
      </w:tr>
      <w:tr w:rsidR="00296E35" w:rsidRPr="001C0FC4" w14:paraId="3C9983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A85577"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E37566" w14:textId="77777777" w:rsidR="00296E35" w:rsidRPr="001C0FC4" w:rsidRDefault="00296E35" w:rsidP="002E3FCC">
            <w:pPr>
              <w:pStyle w:val="TAL"/>
            </w:pPr>
            <w:r w:rsidRPr="001C0FC4">
              <w:t>Check: Does the UE (MCData client) provide the disposition notification to the user?</w:t>
            </w:r>
          </w:p>
          <w:p w14:paraId="521B824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60B3EF"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E393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A8AC0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DC82FB" w14:textId="77777777" w:rsidR="00296E35" w:rsidRPr="001C0FC4" w:rsidRDefault="00296E35" w:rsidP="002E3FCC">
            <w:pPr>
              <w:pStyle w:val="TAC"/>
            </w:pPr>
            <w:r w:rsidRPr="001C0FC4">
              <w:t>P</w:t>
            </w:r>
          </w:p>
        </w:tc>
      </w:tr>
      <w:tr w:rsidR="00296E35" w:rsidRPr="001C0FC4" w14:paraId="0E570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441441"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6C9FFB8" w14:textId="77777777" w:rsidR="00296E35" w:rsidRPr="001C0FC4" w:rsidRDefault="00296E35" w:rsidP="002E3FCC">
            <w:pPr>
              <w:pStyle w:val="TAL"/>
            </w:pPr>
            <w:r w:rsidRPr="001C0FC4">
              <w:t>Make the UE (MCData client) send a standalone one-to-one SDS message with disposition request "</w:t>
            </w:r>
            <w:r w:rsidRPr="001C0FC4">
              <w:rPr>
                <w:b/>
                <w:bCs/>
              </w:rPr>
              <w:t>READ</w:t>
            </w:r>
            <w:r w:rsidRPr="001C0FC4">
              <w:t>".</w:t>
            </w:r>
          </w:p>
          <w:p w14:paraId="5E64043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E02B20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74C7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53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93CE1D" w14:textId="77777777" w:rsidR="00296E35" w:rsidRPr="001C0FC4" w:rsidRDefault="00296E35" w:rsidP="002E3FCC">
            <w:pPr>
              <w:pStyle w:val="TAC"/>
            </w:pPr>
            <w:r w:rsidRPr="001C0FC4">
              <w:t>-</w:t>
            </w:r>
          </w:p>
        </w:tc>
      </w:tr>
      <w:tr w:rsidR="00296E35" w:rsidRPr="001C0FC4" w14:paraId="0016BE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DAFFB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9096D2" w14:textId="483DA36D"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BF6EED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B35DE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ADCAD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24AF145" w14:textId="77777777" w:rsidR="00296E35" w:rsidRPr="001C0FC4" w:rsidRDefault="00296E35" w:rsidP="002E3FCC">
            <w:pPr>
              <w:pStyle w:val="TAC"/>
            </w:pPr>
            <w:r w:rsidRPr="001C0FC4">
              <w:t>P</w:t>
            </w:r>
          </w:p>
        </w:tc>
      </w:tr>
      <w:tr w:rsidR="00296E35" w:rsidRPr="001C0FC4" w14:paraId="7FD54C1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8BBE71"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315979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E657F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DCEE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C95B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B592FF" w14:textId="77777777" w:rsidR="00296E35" w:rsidRPr="001C0FC4" w:rsidRDefault="00296E35" w:rsidP="002E3FCC">
            <w:pPr>
              <w:pStyle w:val="TAC"/>
            </w:pPr>
            <w:r w:rsidRPr="001C0FC4">
              <w:t>-</w:t>
            </w:r>
          </w:p>
        </w:tc>
      </w:tr>
      <w:tr w:rsidR="00296E35" w:rsidRPr="001C0FC4" w14:paraId="3E9B2D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D47674"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5D11C3A" w14:textId="231F895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5234BFF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B5AA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613B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37BEAF" w14:textId="77777777" w:rsidR="00296E35" w:rsidRPr="001C0FC4" w:rsidRDefault="00296E35" w:rsidP="002E3FCC">
            <w:pPr>
              <w:pStyle w:val="TAC"/>
            </w:pPr>
            <w:r w:rsidRPr="001C0FC4">
              <w:t>P</w:t>
            </w:r>
          </w:p>
        </w:tc>
      </w:tr>
      <w:tr w:rsidR="00296E35" w:rsidRPr="001C0FC4" w14:paraId="33095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32E643"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5B871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EA216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10D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82E4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34D4D" w14:textId="77777777" w:rsidR="00296E35" w:rsidRPr="001C0FC4" w:rsidRDefault="00296E35" w:rsidP="002E3FCC">
            <w:pPr>
              <w:pStyle w:val="TAC"/>
            </w:pPr>
            <w:r w:rsidRPr="001C0FC4">
              <w:t>-</w:t>
            </w:r>
          </w:p>
        </w:tc>
      </w:tr>
      <w:tr w:rsidR="00296E35" w:rsidRPr="001C0FC4" w14:paraId="442CA4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DB8D81"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9D055CB" w14:textId="77777777" w:rsidR="00296E35" w:rsidRPr="001C0FC4" w:rsidRDefault="00296E35" w:rsidP="002E3FCC">
            <w:pPr>
              <w:pStyle w:val="TAL"/>
            </w:pPr>
            <w:r w:rsidRPr="001C0FC4">
              <w:t>Check: Does the UE (MCData client) provide the disposition notification to the user?</w:t>
            </w:r>
          </w:p>
          <w:p w14:paraId="787834F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695015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6101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8F13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E083C9" w14:textId="77777777" w:rsidR="00296E35" w:rsidRPr="001C0FC4" w:rsidRDefault="00296E35" w:rsidP="002E3FCC">
            <w:pPr>
              <w:pStyle w:val="TAC"/>
            </w:pPr>
            <w:r w:rsidRPr="001C0FC4">
              <w:t>P</w:t>
            </w:r>
          </w:p>
        </w:tc>
      </w:tr>
      <w:tr w:rsidR="00296E35" w:rsidRPr="001C0FC4" w14:paraId="216D49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A87949"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D41D8C1"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 AND READ</w:t>
            </w:r>
            <w:r w:rsidRPr="001C0FC4">
              <w:t>".</w:t>
            </w:r>
          </w:p>
          <w:p w14:paraId="62257266"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A2B0D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67C0C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5BC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424566" w14:textId="77777777" w:rsidR="00296E35" w:rsidRPr="001C0FC4" w:rsidRDefault="00296E35" w:rsidP="002E3FCC">
            <w:pPr>
              <w:pStyle w:val="TAC"/>
            </w:pPr>
            <w:r w:rsidRPr="001C0FC4">
              <w:t>-</w:t>
            </w:r>
          </w:p>
        </w:tc>
      </w:tr>
      <w:tr w:rsidR="00296E35" w:rsidRPr="001C0FC4" w14:paraId="125892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B4042C"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2D11049F" w14:textId="4296AC31"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EB0C5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44875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927D7"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E4A457C" w14:textId="77777777" w:rsidR="00296E35" w:rsidRPr="001C0FC4" w:rsidRDefault="00296E35" w:rsidP="002E3FCC">
            <w:pPr>
              <w:pStyle w:val="TAC"/>
            </w:pPr>
            <w:r w:rsidRPr="001C0FC4">
              <w:t>P</w:t>
            </w:r>
          </w:p>
        </w:tc>
      </w:tr>
      <w:tr w:rsidR="00296E35" w:rsidRPr="001C0FC4" w14:paraId="32EC2C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06386A"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8AF337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45556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E3A4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1C0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697CF8" w14:textId="77777777" w:rsidR="00296E35" w:rsidRPr="001C0FC4" w:rsidRDefault="00296E35" w:rsidP="002E3FCC">
            <w:pPr>
              <w:pStyle w:val="TAC"/>
            </w:pPr>
            <w:r w:rsidRPr="001C0FC4">
              <w:t>-</w:t>
            </w:r>
          </w:p>
        </w:tc>
      </w:tr>
      <w:tr w:rsidR="00296E35" w:rsidRPr="001C0FC4" w14:paraId="28CDE5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7C4BE" w14:textId="77777777" w:rsidR="00296E35" w:rsidRPr="001C0FC4" w:rsidRDefault="00296E35" w:rsidP="002E3FCC">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0CF3734F" w14:textId="4C4364A5"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14?</w:t>
            </w:r>
          </w:p>
        </w:tc>
        <w:tc>
          <w:tcPr>
            <w:tcW w:w="709" w:type="dxa"/>
            <w:tcBorders>
              <w:top w:val="single" w:sz="4" w:space="0" w:color="auto"/>
              <w:left w:val="single" w:sz="4" w:space="0" w:color="auto"/>
              <w:bottom w:val="single" w:sz="4" w:space="0" w:color="auto"/>
              <w:right w:val="single" w:sz="4" w:space="0" w:color="auto"/>
            </w:tcBorders>
            <w:hideMark/>
          </w:tcPr>
          <w:p w14:paraId="729B5FB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DB3A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4C0F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8CC0D0" w14:textId="77777777" w:rsidR="00296E35" w:rsidRPr="001C0FC4" w:rsidRDefault="00296E35" w:rsidP="002E3FCC">
            <w:pPr>
              <w:pStyle w:val="TAC"/>
            </w:pPr>
            <w:r w:rsidRPr="001C0FC4">
              <w:t>P</w:t>
            </w:r>
          </w:p>
        </w:tc>
      </w:tr>
      <w:tr w:rsidR="00296E35" w:rsidRPr="001C0FC4" w14:paraId="3F88FE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D9B54" w14:textId="77777777" w:rsidR="00296E35" w:rsidRPr="001C0FC4" w:rsidRDefault="00296E35" w:rsidP="002E3FCC">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399CD74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0FACEA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D5AD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1D4D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F241C" w14:textId="77777777" w:rsidR="00296E35" w:rsidRPr="001C0FC4" w:rsidRDefault="00296E35" w:rsidP="002E3FCC">
            <w:pPr>
              <w:pStyle w:val="TAC"/>
            </w:pPr>
            <w:r w:rsidRPr="001C0FC4">
              <w:t>-</w:t>
            </w:r>
          </w:p>
        </w:tc>
      </w:tr>
      <w:tr w:rsidR="00296E35" w:rsidRPr="001C0FC4" w14:paraId="104FB1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8A9F39" w14:textId="77777777" w:rsidR="00296E35" w:rsidRPr="001C0FC4" w:rsidRDefault="00296E35" w:rsidP="002E3FCC">
            <w:pPr>
              <w:pStyle w:val="TAC"/>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320AEFA7" w14:textId="77777777" w:rsidR="00296E35" w:rsidRPr="001C0FC4" w:rsidRDefault="00296E35" w:rsidP="002E3FCC">
            <w:pPr>
              <w:pStyle w:val="TAL"/>
            </w:pPr>
            <w:r w:rsidRPr="001C0FC4">
              <w:t>Check: Does the UE (MCData client) provide the disposition notification to the user?</w:t>
            </w:r>
          </w:p>
          <w:p w14:paraId="689898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10C635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4CA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2B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36969" w14:textId="77777777" w:rsidR="00296E35" w:rsidRPr="001C0FC4" w:rsidRDefault="00296E35" w:rsidP="002E3FCC">
            <w:pPr>
              <w:pStyle w:val="TAC"/>
            </w:pPr>
            <w:r w:rsidRPr="001C0FC4">
              <w:t>P</w:t>
            </w:r>
          </w:p>
        </w:tc>
      </w:tr>
      <w:tr w:rsidR="00296E35" w:rsidRPr="001C0FC4" w14:paraId="468DE9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C60B741" w14:textId="77777777" w:rsidR="00296E35" w:rsidRPr="001C0FC4" w:rsidRDefault="00296E35" w:rsidP="002E3FCC">
            <w:pPr>
              <w:pStyle w:val="TAN"/>
            </w:pPr>
            <w:r w:rsidRPr="001C0FC4">
              <w:t>NOTE 1:</w:t>
            </w:r>
            <w:r w:rsidRPr="001C0FC4">
              <w:tab/>
              <w:t>This is expected to be done via a suitable implementation dependent MMI.</w:t>
            </w:r>
          </w:p>
          <w:p w14:paraId="05631E4B" w14:textId="77777777" w:rsidR="00296E35" w:rsidRPr="001C0FC4" w:rsidRDefault="00296E35" w:rsidP="002E3FCC">
            <w:pPr>
              <w:pStyle w:val="TAN"/>
            </w:pPr>
            <w:r w:rsidRPr="001C0FC4">
              <w:t>NOTE 2:</w:t>
            </w:r>
            <w:r w:rsidRPr="001C0FC4">
              <w:tab/>
              <w:t>The RRC connection is not released at the end of the procedure.</w:t>
            </w:r>
          </w:p>
        </w:tc>
      </w:tr>
      <w:bookmarkEnd w:id="410"/>
    </w:tbl>
    <w:p w14:paraId="4D3F08AD" w14:textId="77777777" w:rsidR="00296E35" w:rsidRPr="001C0FC4" w:rsidRDefault="00296E35" w:rsidP="00296E35"/>
    <w:p w14:paraId="063CB7E8" w14:textId="77777777" w:rsidR="00296E35" w:rsidRPr="001C0FC4" w:rsidRDefault="00296E35" w:rsidP="00296E35">
      <w:pPr>
        <w:pStyle w:val="H6"/>
      </w:pPr>
      <w:bookmarkStart w:id="411" w:name="_Toc52782318"/>
      <w:bookmarkStart w:id="412" w:name="_Toc52782927"/>
      <w:bookmarkStart w:id="413" w:name="_Toc59042796"/>
      <w:r w:rsidRPr="001C0FC4">
        <w:t>6.1.1.3.3</w:t>
      </w:r>
      <w:r w:rsidRPr="001C0FC4">
        <w:tab/>
        <w:t>Specific message contents</w:t>
      </w:r>
      <w:bookmarkEnd w:id="411"/>
      <w:bookmarkEnd w:id="412"/>
      <w:bookmarkEnd w:id="413"/>
    </w:p>
    <w:p w14:paraId="6267F7B3" w14:textId="47C2C7F3" w:rsidR="00296E35" w:rsidRPr="001C0FC4" w:rsidRDefault="00296E35" w:rsidP="00296E35">
      <w:pPr>
        <w:pStyle w:val="TH"/>
      </w:pPr>
      <w:bookmarkStart w:id="414" w:name="_Toc25610652"/>
      <w:r w:rsidRPr="001C0FC4">
        <w:t>Table 6.1.1.3.3-1: SIP MESSAGE from the UE (step 2A,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90ADF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996859D" w14:textId="6C88E5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34EFA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6F36C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95136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176A8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5DC74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B1F423" w14:textId="77777777" w:rsidR="00296E35" w:rsidRPr="001C0FC4" w:rsidRDefault="00296E35" w:rsidP="002E3FCC">
            <w:pPr>
              <w:pStyle w:val="TAH"/>
              <w:rPr>
                <w:bCs/>
              </w:rPr>
            </w:pPr>
            <w:r w:rsidRPr="001C0FC4">
              <w:rPr>
                <w:bCs/>
              </w:rPr>
              <w:t>Condition</w:t>
            </w:r>
          </w:p>
        </w:tc>
      </w:tr>
      <w:tr w:rsidR="00296E35" w:rsidRPr="001C0FC4" w14:paraId="24E2B6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249C2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8737B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37166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5785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958A2E" w14:textId="77777777" w:rsidR="00296E35" w:rsidRPr="001C0FC4" w:rsidRDefault="00296E35" w:rsidP="002E3FCC">
            <w:pPr>
              <w:pStyle w:val="TAL"/>
            </w:pPr>
          </w:p>
        </w:tc>
      </w:tr>
      <w:tr w:rsidR="00296E35" w:rsidRPr="001C0FC4" w14:paraId="577BD9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80BB7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A3E7E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05049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F8E66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50DA4E5" w14:textId="77777777" w:rsidR="00296E35" w:rsidRPr="001C0FC4" w:rsidRDefault="00296E35" w:rsidP="002E3FCC">
            <w:pPr>
              <w:pStyle w:val="TAL"/>
            </w:pPr>
          </w:p>
        </w:tc>
      </w:tr>
      <w:tr w:rsidR="00296E35" w:rsidRPr="001C0FC4" w14:paraId="27A5E61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54A7A5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4337E3"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EC3DDB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1DEF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7528AB" w14:textId="77777777" w:rsidR="00296E35" w:rsidRPr="001C0FC4" w:rsidRDefault="00296E35" w:rsidP="002E3FCC">
            <w:pPr>
              <w:pStyle w:val="TAL"/>
            </w:pPr>
          </w:p>
        </w:tc>
      </w:tr>
      <w:tr w:rsidR="00296E35" w:rsidRPr="001C0FC4" w14:paraId="1F47DF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78BC2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D6D5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8D0E9FA"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1ACED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17348E" w14:textId="77777777" w:rsidR="00296E35" w:rsidRPr="001C0FC4" w:rsidRDefault="00296E35" w:rsidP="002E3FCC">
            <w:pPr>
              <w:pStyle w:val="TAL"/>
            </w:pPr>
          </w:p>
        </w:tc>
      </w:tr>
      <w:tr w:rsidR="00296E35" w:rsidRPr="001C0FC4" w14:paraId="075DD2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367B8EF"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2E771F" w14:textId="77777777" w:rsidR="00296E35" w:rsidRPr="001C0FC4" w:rsidRDefault="00296E35" w:rsidP="002E3FCC">
            <w:pPr>
              <w:pStyle w:val="TAL"/>
              <w:rPr>
                <w:iCs/>
              </w:rPr>
            </w:pPr>
            <w:r w:rsidRPr="001C0FC4">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5A9CD95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4AF33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6059B2" w14:textId="77777777" w:rsidR="00296E35" w:rsidRPr="001C0FC4" w:rsidRDefault="00296E35" w:rsidP="002E3FCC">
            <w:pPr>
              <w:pStyle w:val="TAL"/>
            </w:pPr>
          </w:p>
        </w:tc>
      </w:tr>
      <w:tr w:rsidR="00296E35" w:rsidRPr="001C0FC4" w14:paraId="40CAB5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6784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5E530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55532"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1C2247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E1079" w14:textId="77777777" w:rsidR="00296E35" w:rsidRPr="001C0FC4" w:rsidRDefault="00296E35" w:rsidP="002E3FCC">
            <w:pPr>
              <w:pStyle w:val="TAL"/>
            </w:pPr>
          </w:p>
        </w:tc>
      </w:tr>
      <w:tr w:rsidR="00296E35" w:rsidRPr="001C0FC4" w14:paraId="66348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A6491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4DBC68"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241DA9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ABF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F148E" w14:textId="77777777" w:rsidR="00296E35" w:rsidRPr="001C0FC4" w:rsidRDefault="00296E35" w:rsidP="002E3FCC">
            <w:pPr>
              <w:pStyle w:val="TAL"/>
            </w:pPr>
          </w:p>
        </w:tc>
      </w:tr>
    </w:tbl>
    <w:p w14:paraId="075CA7A6" w14:textId="77777777" w:rsidR="00296E35" w:rsidRPr="001C0FC4" w:rsidRDefault="00296E35" w:rsidP="00296E35"/>
    <w:p w14:paraId="08982F59" w14:textId="77777777" w:rsidR="00296E35" w:rsidRPr="001C0FC4" w:rsidRDefault="00296E35" w:rsidP="00296E35">
      <w:pPr>
        <w:pStyle w:val="TH"/>
      </w:pPr>
      <w:r w:rsidRPr="001C0FC4">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64A6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5D2AF8" w14:textId="3FEBC6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9A22BBC" w14:textId="77777777" w:rsidR="00296E35" w:rsidRPr="001C0FC4" w:rsidRDefault="00296E35" w:rsidP="00296E35"/>
    <w:p w14:paraId="0D74BA1F" w14:textId="77777777" w:rsidR="00296E35" w:rsidRPr="001C0FC4" w:rsidRDefault="00296E35" w:rsidP="00296E35">
      <w:pPr>
        <w:pStyle w:val="TH"/>
      </w:pPr>
      <w:r w:rsidRPr="001C0FC4">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5DDB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214DD2D" w14:textId="64D70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5C88610" w14:textId="77777777" w:rsidR="00296E35" w:rsidRPr="001C0FC4" w:rsidRDefault="00296E35" w:rsidP="00296E35"/>
    <w:p w14:paraId="48CBC497" w14:textId="77777777" w:rsidR="00296E35" w:rsidRPr="001C0FC4" w:rsidRDefault="00296E35" w:rsidP="00296E35">
      <w:pPr>
        <w:pStyle w:val="TH"/>
      </w:pPr>
      <w:r w:rsidRPr="001C0FC4">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044C3E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41B836" w14:textId="715C143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91CA8BF" w14:textId="77777777" w:rsidR="00296E35" w:rsidRPr="001C0FC4" w:rsidRDefault="00296E35" w:rsidP="00296E35"/>
    <w:p w14:paraId="1B827ED5" w14:textId="232EADE0" w:rsidR="00296E35" w:rsidRPr="001C0FC4" w:rsidRDefault="00296E35" w:rsidP="00296E35">
      <w:pPr>
        <w:pStyle w:val="TH"/>
      </w:pPr>
      <w:r w:rsidRPr="001C0FC4">
        <w:t>Table 6.1.1.3.3-5: SIP MESSAGE from the SS (step 4,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2C98E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84863E1" w14:textId="069D4A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7660ED2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F30B5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06191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CFE3C9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67123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33C6DD" w14:textId="77777777" w:rsidR="00296E35" w:rsidRPr="001C0FC4" w:rsidRDefault="00296E35" w:rsidP="002E3FCC">
            <w:pPr>
              <w:pStyle w:val="TAH"/>
              <w:rPr>
                <w:bCs/>
              </w:rPr>
            </w:pPr>
            <w:r w:rsidRPr="001C0FC4">
              <w:rPr>
                <w:bCs/>
              </w:rPr>
              <w:t>Condition</w:t>
            </w:r>
          </w:p>
        </w:tc>
      </w:tr>
      <w:tr w:rsidR="00296E35" w:rsidRPr="001C0FC4" w14:paraId="08D57A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775F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18C9D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A8977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ABBD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90A34C" w14:textId="77777777" w:rsidR="00296E35" w:rsidRPr="001C0FC4" w:rsidRDefault="00296E35" w:rsidP="002E3FCC">
            <w:pPr>
              <w:pStyle w:val="TAL"/>
            </w:pPr>
          </w:p>
        </w:tc>
      </w:tr>
      <w:tr w:rsidR="00296E35" w:rsidRPr="001C0FC4" w14:paraId="67DF96F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C727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33F96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BF46A12"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A95FEA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56CC12" w14:textId="77777777" w:rsidR="00296E35" w:rsidRPr="001C0FC4" w:rsidRDefault="00296E35" w:rsidP="002E3FCC">
            <w:pPr>
              <w:pStyle w:val="TAL"/>
            </w:pPr>
          </w:p>
        </w:tc>
      </w:tr>
      <w:tr w:rsidR="00296E35" w:rsidRPr="001C0FC4" w14:paraId="451305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B080E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4E6767" w14:textId="77777777" w:rsidR="00296E35" w:rsidRPr="001C0FC4" w:rsidRDefault="00296E35" w:rsidP="002E3FCC">
            <w:pPr>
              <w:pStyle w:val="TAL"/>
              <w:rPr>
                <w:iCs/>
              </w:rPr>
            </w:pPr>
            <w:r w:rsidRPr="001C0FC4">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6FE19E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89F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537096" w14:textId="77777777" w:rsidR="00296E35" w:rsidRPr="001C0FC4" w:rsidRDefault="00296E35" w:rsidP="002E3FCC">
            <w:pPr>
              <w:pStyle w:val="TAL"/>
            </w:pPr>
          </w:p>
        </w:tc>
      </w:tr>
    </w:tbl>
    <w:p w14:paraId="05D0A019" w14:textId="77777777" w:rsidR="00296E35" w:rsidRPr="001C0FC4" w:rsidRDefault="00296E35" w:rsidP="00296E35"/>
    <w:p w14:paraId="2F9A9089" w14:textId="77777777" w:rsidR="00296E35" w:rsidRPr="001C0FC4" w:rsidRDefault="00296E35" w:rsidP="00296E35">
      <w:pPr>
        <w:pStyle w:val="TH"/>
      </w:pPr>
      <w:r w:rsidRPr="001C0FC4">
        <w:t>Table 6.1.1.3.3-6: Void</w:t>
      </w:r>
    </w:p>
    <w:p w14:paraId="57A7AD1D" w14:textId="77777777" w:rsidR="00296E35" w:rsidRPr="001C0FC4" w:rsidRDefault="00296E35" w:rsidP="00296E35">
      <w:pPr>
        <w:pStyle w:val="TH"/>
      </w:pPr>
      <w:r w:rsidRPr="001C0FC4">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825AEB"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6A9071A" w14:textId="09633E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CE6C77A" w14:textId="77777777" w:rsidR="00296E35" w:rsidRPr="001C0FC4" w:rsidRDefault="00296E35" w:rsidP="00296E35"/>
    <w:p w14:paraId="3C7F98EB" w14:textId="77777777" w:rsidR="00296E35" w:rsidRPr="001C0FC4" w:rsidRDefault="00296E35" w:rsidP="00296E35">
      <w:pPr>
        <w:pStyle w:val="TH"/>
      </w:pPr>
      <w:r w:rsidRPr="001C0FC4">
        <w:t>Table 6.1.1.3.3-8: Void</w:t>
      </w:r>
    </w:p>
    <w:p w14:paraId="061A441E" w14:textId="7CCCE8C9" w:rsidR="00296E35" w:rsidRPr="001C0FC4" w:rsidRDefault="00296E35" w:rsidP="00296E35">
      <w:pPr>
        <w:pStyle w:val="TH"/>
      </w:pPr>
      <w:r w:rsidRPr="001C0FC4">
        <w:t>Table 6.1.1.3.3-9: SIP MESSAGE from the UE (step 8,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1AC5B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8B3F715" w14:textId="3A789E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7ABDA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1F8BD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598B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EFF9E7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6DE3E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CC53F5" w14:textId="77777777" w:rsidR="00296E35" w:rsidRPr="001C0FC4" w:rsidRDefault="00296E35" w:rsidP="002E3FCC">
            <w:pPr>
              <w:pStyle w:val="TAH"/>
              <w:rPr>
                <w:bCs/>
              </w:rPr>
            </w:pPr>
            <w:r w:rsidRPr="001C0FC4">
              <w:rPr>
                <w:bCs/>
              </w:rPr>
              <w:t>Condition</w:t>
            </w:r>
          </w:p>
        </w:tc>
      </w:tr>
      <w:tr w:rsidR="00296E35" w:rsidRPr="001C0FC4" w14:paraId="2B03B6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7F8AF4"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029C5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F3580F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A059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8D7D11" w14:textId="77777777" w:rsidR="00296E35" w:rsidRPr="001C0FC4" w:rsidRDefault="00296E35" w:rsidP="002E3FCC">
            <w:pPr>
              <w:pStyle w:val="TAL"/>
            </w:pPr>
          </w:p>
        </w:tc>
      </w:tr>
      <w:tr w:rsidR="00296E35" w:rsidRPr="001C0FC4" w14:paraId="0BB9CC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7508C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DF8B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E803C4"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DE54D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CF4C95" w14:textId="77777777" w:rsidR="00296E35" w:rsidRPr="001C0FC4" w:rsidRDefault="00296E35" w:rsidP="002E3FCC">
            <w:pPr>
              <w:pStyle w:val="TAL"/>
            </w:pPr>
          </w:p>
        </w:tc>
      </w:tr>
      <w:tr w:rsidR="00296E35" w:rsidRPr="001C0FC4" w14:paraId="252097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ED7C1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BF1CA8" w14:textId="77777777" w:rsidR="00296E35" w:rsidRPr="001C0FC4" w:rsidRDefault="00296E35" w:rsidP="002E3FCC">
            <w:pPr>
              <w:pStyle w:val="TAL"/>
              <w:rPr>
                <w:iCs/>
              </w:rPr>
            </w:pPr>
            <w:r w:rsidRPr="001C0FC4">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44BB34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E6235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E5E220" w14:textId="77777777" w:rsidR="00296E35" w:rsidRPr="001C0FC4" w:rsidRDefault="00296E35" w:rsidP="002E3FCC">
            <w:pPr>
              <w:pStyle w:val="TAL"/>
            </w:pPr>
          </w:p>
        </w:tc>
      </w:tr>
      <w:tr w:rsidR="00296E35" w:rsidRPr="001C0FC4" w14:paraId="05E25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566F5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4FA9D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66B40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815BAB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A8416A" w14:textId="77777777" w:rsidR="00296E35" w:rsidRPr="001C0FC4" w:rsidRDefault="00296E35" w:rsidP="002E3FCC">
            <w:pPr>
              <w:pStyle w:val="TAL"/>
            </w:pPr>
          </w:p>
        </w:tc>
      </w:tr>
      <w:tr w:rsidR="00296E35" w:rsidRPr="001C0FC4" w14:paraId="5C38CF0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53DF7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B08CD4" w14:textId="77777777" w:rsidR="00296E35" w:rsidRPr="001C0FC4" w:rsidRDefault="00296E35" w:rsidP="002E3FCC">
            <w:pPr>
              <w:pStyle w:val="TAL"/>
              <w:rPr>
                <w:iCs/>
              </w:rPr>
            </w:pPr>
            <w:r w:rsidRPr="001C0FC4">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5B178E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C213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6D112C" w14:textId="77777777" w:rsidR="00296E35" w:rsidRPr="001C0FC4" w:rsidRDefault="00296E35" w:rsidP="002E3FCC">
            <w:pPr>
              <w:pStyle w:val="TAL"/>
            </w:pPr>
          </w:p>
        </w:tc>
      </w:tr>
      <w:tr w:rsidR="00296E35" w:rsidRPr="001C0FC4" w14:paraId="0BF024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6A235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D9BE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08073E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AEA70A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EFADED" w14:textId="77777777" w:rsidR="00296E35" w:rsidRPr="001C0FC4" w:rsidRDefault="00296E35" w:rsidP="002E3FCC">
            <w:pPr>
              <w:pStyle w:val="TAL"/>
            </w:pPr>
          </w:p>
        </w:tc>
      </w:tr>
      <w:tr w:rsidR="00296E35" w:rsidRPr="001C0FC4" w14:paraId="252E3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A4077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BEA2DE"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057ADB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37B7A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8D34C5" w14:textId="77777777" w:rsidR="00296E35" w:rsidRPr="001C0FC4" w:rsidRDefault="00296E35" w:rsidP="002E3FCC">
            <w:pPr>
              <w:pStyle w:val="TAL"/>
            </w:pPr>
          </w:p>
        </w:tc>
      </w:tr>
    </w:tbl>
    <w:p w14:paraId="7A2A8678" w14:textId="77777777" w:rsidR="00296E35" w:rsidRPr="001C0FC4" w:rsidRDefault="00296E35" w:rsidP="00296E35"/>
    <w:p w14:paraId="4C759C4F" w14:textId="77777777" w:rsidR="00296E35" w:rsidRPr="001C0FC4" w:rsidRDefault="00296E35" w:rsidP="00296E35">
      <w:pPr>
        <w:pStyle w:val="TH"/>
      </w:pPr>
      <w:r w:rsidRPr="001C0FC4">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46E59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56FA6022" w14:textId="610B2C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READ</w:t>
            </w:r>
          </w:p>
        </w:tc>
      </w:tr>
    </w:tbl>
    <w:p w14:paraId="60E2F1FA" w14:textId="77777777" w:rsidR="00296E35" w:rsidRPr="001C0FC4" w:rsidRDefault="00296E35" w:rsidP="00296E35"/>
    <w:p w14:paraId="7D69E406" w14:textId="2363A72C" w:rsidR="00296E35" w:rsidRPr="001C0FC4" w:rsidRDefault="00296E35" w:rsidP="00296E35">
      <w:pPr>
        <w:pStyle w:val="TH"/>
      </w:pPr>
      <w:r w:rsidRPr="001C0FC4">
        <w:t>Table 6.1.1.3.3-11: SIP MESSAGE from the SS (step 10,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1184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25DC312" w14:textId="472A0C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953D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0F19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F30E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44CDB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94A24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92130A3" w14:textId="77777777" w:rsidR="00296E35" w:rsidRPr="001C0FC4" w:rsidRDefault="00296E35" w:rsidP="002E3FCC">
            <w:pPr>
              <w:pStyle w:val="TAH"/>
              <w:rPr>
                <w:bCs/>
              </w:rPr>
            </w:pPr>
            <w:r w:rsidRPr="001C0FC4">
              <w:rPr>
                <w:bCs/>
              </w:rPr>
              <w:t>Condition</w:t>
            </w:r>
          </w:p>
        </w:tc>
      </w:tr>
      <w:tr w:rsidR="00296E35" w:rsidRPr="001C0FC4" w14:paraId="79B9FD6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79798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238137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4FE4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F31B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6C16F9" w14:textId="77777777" w:rsidR="00296E35" w:rsidRPr="001C0FC4" w:rsidRDefault="00296E35" w:rsidP="002E3FCC">
            <w:pPr>
              <w:pStyle w:val="TAL"/>
            </w:pPr>
          </w:p>
        </w:tc>
      </w:tr>
      <w:tr w:rsidR="00296E35" w:rsidRPr="001C0FC4" w14:paraId="5F928D7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3C874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1DB3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71F0E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43445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4AD8C" w14:textId="77777777" w:rsidR="00296E35" w:rsidRPr="001C0FC4" w:rsidRDefault="00296E35" w:rsidP="002E3FCC">
            <w:pPr>
              <w:pStyle w:val="TAL"/>
            </w:pPr>
          </w:p>
        </w:tc>
      </w:tr>
      <w:tr w:rsidR="00296E35" w:rsidRPr="001C0FC4" w14:paraId="536BAC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4A755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83386F" w14:textId="77777777" w:rsidR="00296E35" w:rsidRPr="001C0FC4" w:rsidRDefault="00296E35" w:rsidP="002E3FCC">
            <w:pPr>
              <w:pStyle w:val="TAL"/>
              <w:rPr>
                <w:iCs/>
              </w:rPr>
            </w:pPr>
            <w:r w:rsidRPr="001C0FC4">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5018C0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AD62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9BD5F2" w14:textId="77777777" w:rsidR="00296E35" w:rsidRPr="001C0FC4" w:rsidRDefault="00296E35" w:rsidP="002E3FCC">
            <w:pPr>
              <w:pStyle w:val="TAL"/>
            </w:pPr>
          </w:p>
        </w:tc>
      </w:tr>
    </w:tbl>
    <w:p w14:paraId="64BE353A" w14:textId="77777777" w:rsidR="00296E35" w:rsidRPr="001C0FC4" w:rsidRDefault="00296E35" w:rsidP="00296E35"/>
    <w:p w14:paraId="700CECCD" w14:textId="77777777" w:rsidR="00296E35" w:rsidRPr="001C0FC4" w:rsidRDefault="00296E35" w:rsidP="00296E35">
      <w:pPr>
        <w:pStyle w:val="TH"/>
      </w:pPr>
      <w:r w:rsidRPr="001C0FC4">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0241E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AE5628B" w14:textId="0A461A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2AA6A80A" w14:textId="77777777" w:rsidR="00296E35" w:rsidRPr="001C0FC4" w:rsidRDefault="00296E35" w:rsidP="00296E35"/>
    <w:p w14:paraId="568943CD" w14:textId="0CA672DB" w:rsidR="00296E35" w:rsidRPr="001C0FC4" w:rsidRDefault="00296E35" w:rsidP="00296E35">
      <w:pPr>
        <w:pStyle w:val="TH"/>
      </w:pPr>
      <w:r w:rsidRPr="001C0FC4">
        <w:t>Table 6.1.1.3.3-13: SIP MESSAGE from the UE (step 14,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039D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AFAE3D7" w14:textId="1C3492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6772F4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B19AB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8A4B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74F8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7FF01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ADD26" w14:textId="77777777" w:rsidR="00296E35" w:rsidRPr="001C0FC4" w:rsidRDefault="00296E35" w:rsidP="002E3FCC">
            <w:pPr>
              <w:pStyle w:val="TAH"/>
              <w:rPr>
                <w:bCs/>
              </w:rPr>
            </w:pPr>
            <w:r w:rsidRPr="001C0FC4">
              <w:rPr>
                <w:bCs/>
              </w:rPr>
              <w:t>Condition</w:t>
            </w:r>
          </w:p>
        </w:tc>
      </w:tr>
      <w:tr w:rsidR="00296E35" w:rsidRPr="001C0FC4" w14:paraId="59109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D18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4288D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E88C13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68AF9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2553E7" w14:textId="77777777" w:rsidR="00296E35" w:rsidRPr="001C0FC4" w:rsidRDefault="00296E35" w:rsidP="002E3FCC">
            <w:pPr>
              <w:pStyle w:val="TAL"/>
            </w:pPr>
          </w:p>
        </w:tc>
      </w:tr>
      <w:tr w:rsidR="00296E35" w:rsidRPr="001C0FC4" w14:paraId="1CE078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904B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3A11E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0B63D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021E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45B93E" w14:textId="77777777" w:rsidR="00296E35" w:rsidRPr="001C0FC4" w:rsidRDefault="00296E35" w:rsidP="002E3FCC">
            <w:pPr>
              <w:pStyle w:val="TAL"/>
            </w:pPr>
          </w:p>
        </w:tc>
      </w:tr>
      <w:tr w:rsidR="00296E35" w:rsidRPr="001C0FC4" w14:paraId="69FE91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E814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6360F5"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7B8B65C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CB73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1266CC" w14:textId="77777777" w:rsidR="00296E35" w:rsidRPr="001C0FC4" w:rsidRDefault="00296E35" w:rsidP="002E3FCC">
            <w:pPr>
              <w:pStyle w:val="TAL"/>
            </w:pPr>
          </w:p>
        </w:tc>
      </w:tr>
      <w:tr w:rsidR="00296E35" w:rsidRPr="001C0FC4" w14:paraId="4B5657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22A85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A1BEF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A27F90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A8844B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C1513D" w14:textId="77777777" w:rsidR="00296E35" w:rsidRPr="001C0FC4" w:rsidRDefault="00296E35" w:rsidP="002E3FCC">
            <w:pPr>
              <w:pStyle w:val="TAL"/>
            </w:pPr>
          </w:p>
        </w:tc>
      </w:tr>
      <w:tr w:rsidR="00296E35" w:rsidRPr="001C0FC4" w14:paraId="590B92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572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E39A69" w14:textId="77777777" w:rsidR="00296E35" w:rsidRPr="001C0FC4" w:rsidRDefault="00296E35" w:rsidP="002E3FCC">
            <w:pPr>
              <w:pStyle w:val="TAL"/>
              <w:rPr>
                <w:iCs/>
              </w:rPr>
            </w:pPr>
            <w:r w:rsidRPr="001C0FC4">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26A78D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F316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AECD6C" w14:textId="77777777" w:rsidR="00296E35" w:rsidRPr="001C0FC4" w:rsidRDefault="00296E35" w:rsidP="002E3FCC">
            <w:pPr>
              <w:pStyle w:val="TAL"/>
            </w:pPr>
          </w:p>
        </w:tc>
      </w:tr>
      <w:tr w:rsidR="00296E35" w:rsidRPr="001C0FC4" w14:paraId="1CBE0E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10A77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5C63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0C11B99"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B4C6F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4228C" w14:textId="77777777" w:rsidR="00296E35" w:rsidRPr="001C0FC4" w:rsidRDefault="00296E35" w:rsidP="002E3FCC">
            <w:pPr>
              <w:pStyle w:val="TAL"/>
            </w:pPr>
          </w:p>
        </w:tc>
      </w:tr>
      <w:tr w:rsidR="00296E35" w:rsidRPr="001C0FC4" w14:paraId="11E306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4CB1A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4892E3"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6237D6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CE8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9D917C" w14:textId="77777777" w:rsidR="00296E35" w:rsidRPr="001C0FC4" w:rsidRDefault="00296E35" w:rsidP="002E3FCC">
            <w:pPr>
              <w:pStyle w:val="TAL"/>
            </w:pPr>
          </w:p>
        </w:tc>
      </w:tr>
    </w:tbl>
    <w:p w14:paraId="4D6D2AC5" w14:textId="77777777" w:rsidR="00296E35" w:rsidRPr="001C0FC4" w:rsidRDefault="00296E35" w:rsidP="00296E35"/>
    <w:p w14:paraId="700EAAEB" w14:textId="77777777" w:rsidR="00296E35" w:rsidRPr="001C0FC4" w:rsidRDefault="00296E35" w:rsidP="00296E35">
      <w:pPr>
        <w:pStyle w:val="TH"/>
      </w:pPr>
      <w:r w:rsidRPr="001C0FC4">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0197B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7DBFF406" w14:textId="384C71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DELIVERED_READ</w:t>
            </w:r>
          </w:p>
        </w:tc>
      </w:tr>
    </w:tbl>
    <w:p w14:paraId="00264C55" w14:textId="77777777" w:rsidR="00296E35" w:rsidRPr="001C0FC4" w:rsidRDefault="00296E35" w:rsidP="00296E35"/>
    <w:p w14:paraId="584B0E3A" w14:textId="188BA4D3" w:rsidR="00296E35" w:rsidRPr="001C0FC4" w:rsidRDefault="00296E35" w:rsidP="00296E35">
      <w:pPr>
        <w:pStyle w:val="TH"/>
      </w:pPr>
      <w:r w:rsidRPr="001C0FC4">
        <w:t>Table 6.1.1.3.3-15: SIP MESSAGE from the SS (step 16,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4A5D4F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26DAD7F" w14:textId="4BAA082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C6258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E84D9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F6753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FBE8D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22077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A26DFD" w14:textId="77777777" w:rsidR="00296E35" w:rsidRPr="001C0FC4" w:rsidRDefault="00296E35" w:rsidP="002E3FCC">
            <w:pPr>
              <w:pStyle w:val="TAH"/>
              <w:rPr>
                <w:bCs/>
              </w:rPr>
            </w:pPr>
            <w:r w:rsidRPr="001C0FC4">
              <w:rPr>
                <w:bCs/>
              </w:rPr>
              <w:t>Condition</w:t>
            </w:r>
          </w:p>
        </w:tc>
      </w:tr>
      <w:tr w:rsidR="00296E35" w:rsidRPr="001C0FC4" w14:paraId="534C5E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EC0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61F5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D801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C70AA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F099E3" w14:textId="77777777" w:rsidR="00296E35" w:rsidRPr="001C0FC4" w:rsidRDefault="00296E35" w:rsidP="002E3FCC">
            <w:pPr>
              <w:pStyle w:val="TAL"/>
            </w:pPr>
          </w:p>
        </w:tc>
      </w:tr>
      <w:tr w:rsidR="00296E35" w:rsidRPr="001C0FC4" w14:paraId="4E0BC0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D40CD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D176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7A3F5"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8D9CA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2D9721" w14:textId="77777777" w:rsidR="00296E35" w:rsidRPr="001C0FC4" w:rsidRDefault="00296E35" w:rsidP="002E3FCC">
            <w:pPr>
              <w:pStyle w:val="TAL"/>
            </w:pPr>
          </w:p>
        </w:tc>
      </w:tr>
      <w:tr w:rsidR="00296E35" w:rsidRPr="001C0FC4" w14:paraId="533DF0E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D4991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2727A" w14:textId="77777777" w:rsidR="00296E35" w:rsidRPr="001C0FC4" w:rsidRDefault="00296E35" w:rsidP="002E3FCC">
            <w:pPr>
              <w:pStyle w:val="TAL"/>
              <w:rPr>
                <w:iCs/>
              </w:rPr>
            </w:pPr>
            <w:r w:rsidRPr="001C0FC4">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3EEEB21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3251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3620A9D" w14:textId="77777777" w:rsidR="00296E35" w:rsidRPr="001C0FC4" w:rsidRDefault="00296E35" w:rsidP="002E3FCC">
            <w:pPr>
              <w:pStyle w:val="TAL"/>
            </w:pPr>
          </w:p>
        </w:tc>
      </w:tr>
    </w:tbl>
    <w:p w14:paraId="0A4F3C17" w14:textId="77777777" w:rsidR="00296E35" w:rsidRPr="001C0FC4" w:rsidRDefault="00296E35" w:rsidP="00296E35"/>
    <w:p w14:paraId="1CC0E8FE" w14:textId="77777777" w:rsidR="00296E35" w:rsidRPr="001C0FC4" w:rsidRDefault="00296E35" w:rsidP="00296E35">
      <w:pPr>
        <w:pStyle w:val="TH"/>
      </w:pPr>
      <w:r w:rsidRPr="001C0FC4">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52DF0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FB71950" w14:textId="171513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4264D5" w14:textId="77777777" w:rsidR="00296E35" w:rsidRPr="001C0FC4" w:rsidRDefault="00296E35" w:rsidP="00296E35"/>
    <w:p w14:paraId="4A232B0D" w14:textId="77777777" w:rsidR="00296E35" w:rsidRPr="001C0FC4" w:rsidRDefault="00296E35" w:rsidP="00296E35">
      <w:pPr>
        <w:pStyle w:val="Heading3"/>
      </w:pPr>
      <w:bookmarkStart w:id="415" w:name="_Toc42507346"/>
      <w:bookmarkStart w:id="416" w:name="_Toc52307877"/>
      <w:bookmarkStart w:id="417" w:name="_Toc52782319"/>
      <w:bookmarkStart w:id="418" w:name="_Toc52782928"/>
      <w:bookmarkStart w:id="419" w:name="_Toc59042797"/>
      <w:bookmarkStart w:id="420" w:name="_Toc75459138"/>
      <w:bookmarkStart w:id="421" w:name="_Toc90630578"/>
      <w:bookmarkStart w:id="422" w:name="_Toc100778785"/>
      <w:bookmarkStart w:id="423" w:name="_Toc101286116"/>
      <w:bookmarkStart w:id="424" w:name="_Toc106817702"/>
      <w:bookmarkStart w:id="425" w:name="_Toc106817827"/>
      <w:bookmarkStart w:id="426" w:name="_Toc178186335"/>
      <w:bookmarkStart w:id="427" w:name="_Toc210385149"/>
      <w:r w:rsidRPr="001C0FC4">
        <w:t>6.1.2</w:t>
      </w:r>
      <w:r w:rsidRPr="001C0FC4">
        <w:tab/>
        <w:t>On-network / Short Data Service (SDS) / Standalone SDS Using Signalling Control Plane / One-to-one Standalone SDS / Client Terminated (CT)</w:t>
      </w:r>
      <w:bookmarkEnd w:id="397"/>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2376C50" w14:textId="77777777" w:rsidR="00296E35" w:rsidRPr="001C0FC4" w:rsidRDefault="00296E35" w:rsidP="00296E35">
      <w:pPr>
        <w:pStyle w:val="H6"/>
      </w:pPr>
      <w:bookmarkStart w:id="428" w:name="_Toc52782320"/>
      <w:bookmarkStart w:id="429" w:name="_Toc52782929"/>
      <w:bookmarkStart w:id="430" w:name="_Toc59042798"/>
      <w:bookmarkStart w:id="431" w:name="_Toc522499800"/>
      <w:r w:rsidRPr="001C0FC4">
        <w:t>6.1.2.1</w:t>
      </w:r>
      <w:r w:rsidRPr="001C0FC4">
        <w:tab/>
        <w:t>Test Purpose (TP)</w:t>
      </w:r>
      <w:bookmarkEnd w:id="428"/>
      <w:bookmarkEnd w:id="429"/>
      <w:bookmarkEnd w:id="430"/>
    </w:p>
    <w:p w14:paraId="634303B0" w14:textId="77777777" w:rsidR="00296E35" w:rsidRPr="001C0FC4" w:rsidRDefault="00296E35" w:rsidP="00296E35">
      <w:pPr>
        <w:pStyle w:val="H6"/>
      </w:pPr>
      <w:r w:rsidRPr="001C0FC4">
        <w:t>(1)</w:t>
      </w:r>
    </w:p>
    <w:p w14:paraId="1CF173D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5F5F770" w14:textId="77777777" w:rsidR="00296E35" w:rsidRPr="001C0FC4" w:rsidRDefault="00296E35" w:rsidP="00296E35">
      <w:pPr>
        <w:pStyle w:val="PL"/>
      </w:pPr>
      <w:r w:rsidRPr="001C0FC4">
        <w:rPr>
          <w:b/>
        </w:rPr>
        <w:t>ensure that</w:t>
      </w:r>
      <w:r w:rsidRPr="001C0FC4">
        <w:t xml:space="preserve"> {</w:t>
      </w:r>
    </w:p>
    <w:p w14:paraId="782278F2"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"DELIVERY" }</w:t>
      </w:r>
    </w:p>
    <w:p w14:paraId="5D86E674"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followed by a SIP MESSAGE with a disposition notification of "DELIVERED" </w:t>
      </w:r>
      <w:r w:rsidRPr="001C0FC4">
        <w:rPr>
          <w:b/>
        </w:rPr>
        <w:t>and</w:t>
      </w:r>
      <w:r w:rsidRPr="001C0FC4">
        <w:t xml:space="preserve"> </w:t>
      </w:r>
      <w:r w:rsidRPr="001C0FC4">
        <w:rPr>
          <w:rFonts w:eastAsia="Malgun Gothic"/>
        </w:rPr>
        <w:t>renders the contents of the Payload IE to the MCDATA User</w:t>
      </w:r>
      <w:r w:rsidRPr="001C0FC4">
        <w:t xml:space="preserve"> }</w:t>
      </w:r>
    </w:p>
    <w:p w14:paraId="1B43EACD" w14:textId="77777777" w:rsidR="00296E35" w:rsidRPr="001C0FC4" w:rsidRDefault="00296E35" w:rsidP="00296E35">
      <w:pPr>
        <w:pStyle w:val="PL"/>
      </w:pPr>
      <w:r w:rsidRPr="001C0FC4">
        <w:t xml:space="preserve">            }</w:t>
      </w:r>
    </w:p>
    <w:p w14:paraId="17937B37" w14:textId="77777777" w:rsidR="00296E35" w:rsidRPr="001C0FC4" w:rsidRDefault="00296E35" w:rsidP="00296E35">
      <w:pPr>
        <w:pStyle w:val="PL"/>
      </w:pPr>
    </w:p>
    <w:p w14:paraId="0FEA9E10" w14:textId="77777777" w:rsidR="00296E35" w:rsidRPr="001C0FC4" w:rsidRDefault="00296E35" w:rsidP="00296E35">
      <w:pPr>
        <w:pStyle w:val="H6"/>
      </w:pPr>
      <w:r w:rsidRPr="001C0FC4">
        <w:t>(2)</w:t>
      </w:r>
    </w:p>
    <w:p w14:paraId="36BE7E5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500AD3C" w14:textId="77777777" w:rsidR="00296E35" w:rsidRPr="001C0FC4" w:rsidRDefault="00296E35" w:rsidP="00296E35">
      <w:pPr>
        <w:pStyle w:val="PL"/>
      </w:pPr>
      <w:r w:rsidRPr="001C0FC4">
        <w:rPr>
          <w:b/>
        </w:rPr>
        <w:t>ensure that</w:t>
      </w:r>
      <w:r w:rsidRPr="001C0FC4">
        <w:t xml:space="preserve"> {</w:t>
      </w:r>
    </w:p>
    <w:p w14:paraId="4602BF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"READ" }</w:t>
      </w:r>
    </w:p>
    <w:p w14:paraId="72757568"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w:t>
      </w:r>
      <w:r w:rsidRPr="001C0FC4">
        <w:rPr>
          <w:b/>
          <w:bCs/>
        </w:rPr>
        <w:t>and,</w:t>
      </w:r>
      <w:r w:rsidRPr="001C0FC4">
        <w:t xml:space="preserve"> </w:t>
      </w:r>
      <w:r w:rsidRPr="001C0FC4">
        <w:rPr>
          <w:rFonts w:eastAsia="Malgun Gothic"/>
        </w:rPr>
        <w:t>renders the contents of the Payload IE to the MCDATA User</w:t>
      </w:r>
      <w:r w:rsidRPr="001C0FC4">
        <w:rPr>
          <w:b/>
        </w:rPr>
        <w:t>,</w:t>
      </w:r>
      <w:r w:rsidRPr="001C0FC4">
        <w:t xml:space="preserve"> </w:t>
      </w:r>
      <w:r w:rsidRPr="001C0FC4">
        <w:rPr>
          <w:b/>
        </w:rPr>
        <w:t>and,</w:t>
      </w:r>
      <w:r w:rsidRPr="001C0FC4">
        <w:t xml:space="preserve"> then sends a SIP MESSAGE message with a disposition notification of "READ" }</w:t>
      </w:r>
    </w:p>
    <w:p w14:paraId="1F261051" w14:textId="77777777" w:rsidR="00296E35" w:rsidRPr="001C0FC4" w:rsidRDefault="00296E35" w:rsidP="00296E35">
      <w:pPr>
        <w:pStyle w:val="PL"/>
      </w:pPr>
      <w:r w:rsidRPr="001C0FC4">
        <w:t xml:space="preserve">            }</w:t>
      </w:r>
    </w:p>
    <w:p w14:paraId="124CBEE2" w14:textId="77777777" w:rsidR="00296E35" w:rsidRPr="001C0FC4" w:rsidRDefault="00296E35" w:rsidP="00296E35">
      <w:pPr>
        <w:pStyle w:val="PL"/>
      </w:pPr>
    </w:p>
    <w:p w14:paraId="25439435" w14:textId="77777777" w:rsidR="00296E35" w:rsidRPr="001C0FC4" w:rsidRDefault="00296E35" w:rsidP="00296E35">
      <w:pPr>
        <w:pStyle w:val="H6"/>
      </w:pPr>
      <w:r w:rsidRPr="001C0FC4">
        <w:t>(3)</w:t>
      </w:r>
    </w:p>
    <w:p w14:paraId="2C99804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7DA3700" w14:textId="77777777" w:rsidR="00296E35" w:rsidRPr="001C0FC4" w:rsidRDefault="00296E35" w:rsidP="00296E35">
      <w:pPr>
        <w:pStyle w:val="PL"/>
      </w:pPr>
      <w:r w:rsidRPr="001C0FC4">
        <w:rPr>
          <w:b/>
        </w:rPr>
        <w:t>ensure that</w:t>
      </w:r>
      <w:r w:rsidRPr="001C0FC4">
        <w:t xml:space="preserve"> {</w:t>
      </w:r>
    </w:p>
    <w:p w14:paraId="297CB85E"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"DELIVERY AND READ" with pre-set </w:t>
      </w:r>
      <w:r w:rsidRPr="001C0FC4">
        <w:rPr>
          <w:rFonts w:eastAsia="Malgun Gothic"/>
        </w:rPr>
        <w:t xml:space="preserve">timer TDU1 (delivery and read) </w:t>
      </w:r>
      <w:r w:rsidRPr="001C0FC4">
        <w:t>}</w:t>
      </w:r>
    </w:p>
    <w:p w14:paraId="30B9BEEC" w14:textId="77777777" w:rsidR="00296E35" w:rsidRPr="001C0FC4" w:rsidRDefault="00296E35" w:rsidP="00296E35">
      <w:pPr>
        <w:pStyle w:val="PL"/>
      </w:pPr>
      <w:r w:rsidRPr="001C0FC4">
        <w:t xml:space="preserve">    </w:t>
      </w:r>
      <w:r w:rsidRPr="001C0FC4">
        <w:rPr>
          <w:b/>
        </w:rPr>
        <w:t>then</w:t>
      </w:r>
      <w:r w:rsidRPr="001C0FC4">
        <w:t xml:space="preserve"> { UE (MCDATA Client) sends a delivered and read notification after the message is rendered to the user if the timer TDU1 (delivery and read) has not expired at this time, </w:t>
      </w:r>
      <w:r w:rsidRPr="001C0FC4">
        <w:rPr>
          <w:b/>
        </w:rPr>
        <w:t>or</w:t>
      </w:r>
      <w:r w:rsidRPr="001C0FC4">
        <w:t>, if the timer TDU1 (delivery and read) expires before the message is rendered to the user sends first a delivered notification and after the message is rendered to the user a read notification }</w:t>
      </w:r>
    </w:p>
    <w:p w14:paraId="60DE363B" w14:textId="77777777" w:rsidR="00296E35" w:rsidRPr="001C0FC4" w:rsidRDefault="00296E35" w:rsidP="00296E35">
      <w:pPr>
        <w:pStyle w:val="PL"/>
      </w:pPr>
      <w:r w:rsidRPr="001C0FC4">
        <w:t xml:space="preserve">            }</w:t>
      </w:r>
    </w:p>
    <w:p w14:paraId="47D34EBF" w14:textId="77777777" w:rsidR="00296E35" w:rsidRPr="001C0FC4" w:rsidRDefault="00296E35" w:rsidP="00296E35">
      <w:pPr>
        <w:pStyle w:val="PL"/>
      </w:pPr>
    </w:p>
    <w:p w14:paraId="1080E303" w14:textId="77777777" w:rsidR="00296E35" w:rsidRPr="001C0FC4" w:rsidRDefault="00296E35" w:rsidP="00296E35">
      <w:pPr>
        <w:pStyle w:val="H6"/>
      </w:pPr>
      <w:bookmarkStart w:id="432" w:name="_Toc52782321"/>
      <w:bookmarkStart w:id="433" w:name="_Toc52782930"/>
      <w:bookmarkStart w:id="434" w:name="_Toc59042799"/>
      <w:r w:rsidRPr="001C0FC4">
        <w:t>6.1.2.2</w:t>
      </w:r>
      <w:r w:rsidRPr="001C0FC4">
        <w:tab/>
        <w:t>Conformance requirements</w:t>
      </w:r>
      <w:bookmarkEnd w:id="432"/>
      <w:bookmarkEnd w:id="433"/>
      <w:bookmarkEnd w:id="434"/>
    </w:p>
    <w:p w14:paraId="3B91939A"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AD8468C" w14:textId="77777777" w:rsidR="00296E35" w:rsidRPr="001C0FC4" w:rsidRDefault="00296E35" w:rsidP="00296E35">
      <w:r w:rsidRPr="001C0FC4">
        <w:t>[TS 24.282, clause 9.2.2.2.2]</w:t>
      </w:r>
    </w:p>
    <w:p w14:paraId="36174D44" w14:textId="77777777" w:rsidR="00296E35" w:rsidRPr="001C0FC4" w:rsidRDefault="00296E35" w:rsidP="00296E35">
      <w:r w:rsidRPr="001C0FC4">
        <w:t>Upon receipt of a "SIP MESSAGE request for standalone SDS for terminating MCData client", the MCData client:</w:t>
      </w:r>
    </w:p>
    <w:p w14:paraId="36FBEC77"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79AB64FF"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 participating MCData function with a SIP 480 (Temporarily unavailable) response and skip the rest of the steps of this subclause;</w:t>
      </w:r>
    </w:p>
    <w:p w14:paraId="3F4E8DB0"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439E66F0"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EDFE266" w14:textId="77777777" w:rsidR="00296E35" w:rsidRPr="001C0FC4" w:rsidRDefault="00296E35" w:rsidP="00296E35">
      <w:pPr>
        <w:pStyle w:val="B2"/>
      </w:pPr>
      <w:r w:rsidRPr="001C0FC4">
        <w:t>b)</w:t>
      </w:r>
      <w:r w:rsidRPr="001C0FC4">
        <w:tab/>
        <w:t>shall convert the MCData ID to a UID as described in 3GPP TS 33.180 [26];</w:t>
      </w:r>
    </w:p>
    <w:p w14:paraId="5DFD3B65"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6DC717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1F927DC" w14:textId="77777777" w:rsidR="00296E35" w:rsidRPr="001C0FC4" w:rsidRDefault="00296E35" w:rsidP="00296E35">
      <w:pPr>
        <w:pStyle w:val="B2"/>
      </w:pPr>
      <w:r w:rsidRPr="001C0FC4">
        <w:t>e)</w:t>
      </w:r>
      <w:r w:rsidRPr="001C0FC4">
        <w:tab/>
        <w:t>if the signature of the MIKEY-SAKKE I_MESSAGE was successfully validated:</w:t>
      </w:r>
    </w:p>
    <w:p w14:paraId="2E7B100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42225546" w14:textId="77777777" w:rsidR="00296E35" w:rsidRPr="001C0FC4" w:rsidRDefault="00296E35" w:rsidP="00296E35">
      <w:pPr>
        <w:pStyle w:val="B3"/>
      </w:pPr>
      <w:r w:rsidRPr="001C0FC4">
        <w:t>ii)</w:t>
      </w:r>
      <w:r w:rsidRPr="001C0FC4">
        <w:tab/>
        <w:t>shall extract the PCK-ID, from the payload as specified in 3GPP TS 33.180 [26];</w:t>
      </w:r>
    </w:p>
    <w:p w14:paraId="3A2E46E1"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1C620786"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77C754BA"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0A547D"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8580F0F" w14:textId="77777777" w:rsidR="00296E35" w:rsidRPr="001C0FC4" w:rsidRDefault="00296E35" w:rsidP="00296E35">
      <w:r w:rsidRPr="001C0FC4">
        <w:t>[TS 24.282, clause 9.2.1.2]</w:t>
      </w:r>
    </w:p>
    <w:p w14:paraId="15468F83"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4EFC5EFE"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42D51E46"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04F741C5" w14:textId="77777777" w:rsidR="00296E35" w:rsidRPr="001C0FC4" w:rsidRDefault="00296E35" w:rsidP="00296E35">
      <w:pPr>
        <w:rPr>
          <w:rFonts w:eastAsia="Malgun Gothic"/>
        </w:rPr>
      </w:pPr>
      <w:r w:rsidRPr="001C0FC4">
        <w:rPr>
          <w:rFonts w:eastAsia="Malgun Gothic"/>
        </w:rPr>
        <w:t>the MCData Client:</w:t>
      </w:r>
    </w:p>
    <w:p w14:paraId="1CA2C9F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C2B6A7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8A1221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78A6912B"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291C084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761D6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1C0FC4">
        <w:t>and use the Message ID in the SDS SIGNALLING PAYLOAD to identify the new message</w:t>
      </w:r>
      <w:r w:rsidRPr="001C0FC4">
        <w:rPr>
          <w:rFonts w:eastAsia="Malgun Gothic"/>
        </w:rPr>
        <w:t>;</w:t>
      </w:r>
    </w:p>
    <w:p w14:paraId="5552C63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38A3478"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480BC4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0676763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9A3122D"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4FFD002B"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7FC57D3"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6C20A3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3D0E2A7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380965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71533EB"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637598CF" w14:textId="77777777" w:rsidR="00296E35" w:rsidRPr="001C0FC4" w:rsidRDefault="00296E35" w:rsidP="00296E35">
      <w:pPr>
        <w:pStyle w:val="NO"/>
      </w:pPr>
      <w:r w:rsidRPr="001C0FC4">
        <w:t>NOTE 2:</w:t>
      </w:r>
      <w:r w:rsidRPr="001C0FC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31742041" w14:textId="77777777" w:rsidR="00296E35" w:rsidRPr="001C0FC4" w:rsidRDefault="00296E35" w:rsidP="00296E35">
      <w:pPr>
        <w:pStyle w:val="NO"/>
      </w:pPr>
      <w:r w:rsidRPr="001C0FC4">
        <w:t>NOTE 3:</w:t>
      </w:r>
      <w:r w:rsidRPr="001C0FC4">
        <w:tab/>
        <w:t>User consent is not required before accepting the data.</w:t>
      </w:r>
    </w:p>
    <w:p w14:paraId="4F063C66"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3D47E647"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0A5A07BD" w14:textId="77777777" w:rsidR="00296E35" w:rsidRPr="001C0FC4" w:rsidRDefault="00296E35" w:rsidP="00296E35">
      <w:r w:rsidRPr="001C0FC4">
        <w:t>[TS 24.282, clause 9.2.1.3]</w:t>
      </w:r>
    </w:p>
    <w:p w14:paraId="3AE79E40" w14:textId="77777777" w:rsidR="00296E35" w:rsidRPr="001C0FC4" w:rsidRDefault="00296E35" w:rsidP="00296E35">
      <w:pPr>
        <w:rPr>
          <w:rFonts w:eastAsia="Malgun Gothic"/>
        </w:rPr>
      </w:pPr>
      <w:r w:rsidRPr="001C0FC4">
        <w:rPr>
          <w:rFonts w:eastAsia="Malgun Gothic"/>
        </w:rPr>
        <w:t>To handle the disposition requests, the MCData client:</w:t>
      </w:r>
    </w:p>
    <w:p w14:paraId="62AEC6C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60BBB38"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6B1A3CC4"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89A1AD8" w14:textId="77777777" w:rsidR="00296E35" w:rsidRPr="001C0FC4" w:rsidRDefault="00296E35" w:rsidP="00296E35">
      <w:pPr>
        <w:pStyle w:val="B2"/>
      </w:pPr>
      <w:r w:rsidRPr="001C0FC4">
        <w:t>c)</w:t>
      </w:r>
      <w:r w:rsidRPr="001C0FC4">
        <w:tab/>
        <w:t>"DELIVERY AND READ" then, shall start timer TDU1 (delivery and read).</w:t>
      </w:r>
    </w:p>
    <w:p w14:paraId="7B04C32E" w14:textId="77777777" w:rsidR="00296E35" w:rsidRPr="001C0FC4" w:rsidRDefault="00296E35" w:rsidP="00296E35">
      <w:r w:rsidRPr="001C0FC4">
        <w:t>Upon receiving a display indication before timer TDU1 (delivery and read) expires, the MCData client:</w:t>
      </w:r>
    </w:p>
    <w:p w14:paraId="00C0BF70" w14:textId="77777777" w:rsidR="00296E35" w:rsidRPr="001C0FC4" w:rsidRDefault="00296E35" w:rsidP="00296E35">
      <w:pPr>
        <w:pStyle w:val="B1"/>
      </w:pPr>
      <w:r w:rsidRPr="001C0FC4">
        <w:t>1)</w:t>
      </w:r>
      <w:r w:rsidRPr="001C0FC4">
        <w:tab/>
        <w:t>shall stop timer TDU1 (delivery and read); and</w:t>
      </w:r>
    </w:p>
    <w:p w14:paraId="7D7CEBBF"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3C6D0A34" w14:textId="77777777" w:rsidR="00296E35" w:rsidRPr="001C0FC4" w:rsidRDefault="00296E35" w:rsidP="00296E35">
      <w:r w:rsidRPr="001C0FC4">
        <w:t>Upon expiry of timer TDU1 (delivery and read), the MCData client:</w:t>
      </w:r>
    </w:p>
    <w:p w14:paraId="3E2D5005"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6B63B591"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6B396F23" w14:textId="77777777" w:rsidR="00296E35" w:rsidRPr="001C0FC4" w:rsidRDefault="00296E35" w:rsidP="00296E35">
      <w:r w:rsidRPr="001C0FC4">
        <w:t>[TS 24.282, clause 12.2.1.1]</w:t>
      </w:r>
    </w:p>
    <w:p w14:paraId="15698E79" w14:textId="77777777" w:rsidR="00296E35" w:rsidRPr="001C0FC4" w:rsidRDefault="00296E35" w:rsidP="00296E35">
      <w:r w:rsidRPr="001C0FC4">
        <w:t>The MCData client shall follow the procedures in this subclause to:</w:t>
      </w:r>
    </w:p>
    <w:p w14:paraId="0D8B7C12"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B237649"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7DADC1" w14:textId="77777777" w:rsidR="00296E35" w:rsidRPr="001C0FC4" w:rsidRDefault="00296E35" w:rsidP="00296E35">
      <w:pPr>
        <w:pStyle w:val="B1"/>
      </w:pPr>
      <w:r w:rsidRPr="001C0FC4">
        <w:t>-</w:t>
      </w:r>
      <w:r w:rsidRPr="001C0FC4">
        <w:tab/>
        <w:t>indicate to an MCData client that a request for FD was accepted, deferred or rejected; or</w:t>
      </w:r>
    </w:p>
    <w:p w14:paraId="227F99C9" w14:textId="77777777" w:rsidR="00296E35" w:rsidRPr="001C0FC4" w:rsidRDefault="00296E35" w:rsidP="00296E35">
      <w:pPr>
        <w:pStyle w:val="B1"/>
      </w:pPr>
      <w:r w:rsidRPr="001C0FC4">
        <w:t>-</w:t>
      </w:r>
      <w:r w:rsidRPr="001C0FC4">
        <w:tab/>
        <w:t>indicate to an MCData client that a file download has been completed;</w:t>
      </w:r>
    </w:p>
    <w:p w14:paraId="143B713D" w14:textId="77777777" w:rsidR="00296E35" w:rsidRPr="001C0FC4" w:rsidRDefault="00296E35" w:rsidP="00296E35">
      <w:r w:rsidRPr="001C0FC4">
        <w:t>Before sending a disposition notification the MCData client needs to determine:</w:t>
      </w:r>
    </w:p>
    <w:p w14:paraId="4773F3FF"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664586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29F337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0085445B" w14:textId="77777777" w:rsidR="00296E35" w:rsidRPr="001C0FC4" w:rsidRDefault="00296E35" w:rsidP="00296E35">
      <w:r w:rsidRPr="001C0FC4">
        <w:t>The MCData client shall generate a SIP MESSAGE request in accordance with 3GPP TS 24.229 [5] and IETF RFC 3428 [6] with the clarifications given below.</w:t>
      </w:r>
    </w:p>
    <w:p w14:paraId="139C036B" w14:textId="77777777" w:rsidR="00296E35" w:rsidRPr="001C0FC4" w:rsidRDefault="00296E35" w:rsidP="00296E35">
      <w:r w:rsidRPr="001C0FC4">
        <w:t>The MCData client:</w:t>
      </w:r>
    </w:p>
    <w:p w14:paraId="633BE7BA" w14:textId="77777777" w:rsidR="00296E35" w:rsidRPr="001C0FC4" w:rsidRDefault="00296E35" w:rsidP="00296E35">
      <w:pPr>
        <w:pStyle w:val="B1"/>
      </w:pPr>
      <w:r w:rsidRPr="001C0FC4">
        <w:t>1)</w:t>
      </w:r>
      <w:r w:rsidRPr="001C0FC4">
        <w:tab/>
        <w:t>shall build the SIP MESSAGE request as specified in subclause 6.2.4.1;</w:t>
      </w:r>
    </w:p>
    <w:p w14:paraId="0C35B75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3C6F121"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21D29C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33D85FE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EE40BF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ACEF68"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4E694458"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76FBC76" w14:textId="77777777" w:rsidR="00296E35" w:rsidRPr="001C0FC4" w:rsidRDefault="00296E35" w:rsidP="00296E35">
      <w:r w:rsidRPr="001C0FC4">
        <w:t>[TS 24.282, clause 6.2.3.1]</w:t>
      </w:r>
    </w:p>
    <w:p w14:paraId="549DC233" w14:textId="77777777" w:rsidR="00296E35" w:rsidRPr="001C0FC4" w:rsidRDefault="00296E35" w:rsidP="00296E35">
      <w:r w:rsidRPr="001C0FC4">
        <w:t>In order to generate an SDS notification, the MCData client:</w:t>
      </w:r>
    </w:p>
    <w:p w14:paraId="432FF55F" w14:textId="77777777" w:rsidR="00296E35" w:rsidRPr="001C0FC4" w:rsidRDefault="00296E35" w:rsidP="00296E35">
      <w:pPr>
        <w:pStyle w:val="B1"/>
      </w:pPr>
      <w:r w:rsidRPr="001C0FC4">
        <w:t>1)</w:t>
      </w:r>
      <w:r w:rsidRPr="001C0FC4">
        <w:tab/>
        <w:t>shall generate an SDS NOTIFICATION message as specified in subclause 15.1.5; and</w:t>
      </w:r>
    </w:p>
    <w:p w14:paraId="21E504F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9FD690D" w14:textId="77777777" w:rsidR="00296E35" w:rsidRPr="001C0FC4" w:rsidRDefault="00296E35" w:rsidP="00296E35">
      <w:r w:rsidRPr="001C0FC4">
        <w:t>When generating an SDS NOTIFICATION message as specified in subclause 15.1.5, the MCData client:</w:t>
      </w:r>
    </w:p>
    <w:p w14:paraId="39B3FD53"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90A3EA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291377C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6AE6A33F"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2D118A32" w14:textId="77777777" w:rsidR="00296E35" w:rsidRPr="001C0FC4" w:rsidRDefault="00296E35" w:rsidP="00296E35">
      <w:pPr>
        <w:pStyle w:val="B1"/>
      </w:pPr>
      <w:r w:rsidRPr="001C0FC4">
        <w:t>5)</w:t>
      </w:r>
      <w:r w:rsidRPr="001C0FC4">
        <w:tab/>
        <w:t>shall set the Date and time IE to the current time to as specified in subclause 15.2.8;</w:t>
      </w:r>
    </w:p>
    <w:p w14:paraId="14EF5FA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3E34778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DDB7B24"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68101E3E"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4D652EA1" w14:textId="77777777" w:rsidR="00296E35" w:rsidRPr="001C0FC4" w:rsidRDefault="00296E35" w:rsidP="00296E35">
      <w:r w:rsidRPr="001C0FC4">
        <w:t>[TS 24.282, clause 6.2.4.1]</w:t>
      </w:r>
    </w:p>
    <w:p w14:paraId="3DBAA4DD" w14:textId="77777777" w:rsidR="00296E35" w:rsidRPr="001C0FC4" w:rsidRDefault="00296E35" w:rsidP="00296E35">
      <w:pPr>
        <w:rPr>
          <w:rFonts w:eastAsia="SimSun"/>
        </w:rPr>
      </w:pPr>
      <w:r w:rsidRPr="001C0FC4">
        <w:rPr>
          <w:rFonts w:eastAsia="SimSun"/>
        </w:rPr>
        <w:t>This subclause is referenced from other procedures.</w:t>
      </w:r>
    </w:p>
    <w:p w14:paraId="3C538BFA" w14:textId="77777777" w:rsidR="00296E35" w:rsidRPr="001C0FC4" w:rsidRDefault="00296E35" w:rsidP="00296E35">
      <w:r w:rsidRPr="001C0FC4">
        <w:t>In a SIP MESSAGE request, the MCData client:</w:t>
      </w:r>
    </w:p>
    <w:p w14:paraId="6C2DB98E" w14:textId="77777777" w:rsidR="00296E35" w:rsidRPr="001C0FC4" w:rsidRDefault="00296E35" w:rsidP="00296E35">
      <w:pPr>
        <w:pStyle w:val="B1"/>
      </w:pPr>
      <w:r w:rsidRPr="001C0FC4">
        <w:t>1)</w:t>
      </w:r>
      <w:r w:rsidRPr="001C0FC4">
        <w:tab/>
        <w:t>when sending SDS messages or SDS disposition notifications:</w:t>
      </w:r>
    </w:p>
    <w:p w14:paraId="31345E38"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0F57E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4ABC5F6"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D612B5" w14:textId="77777777" w:rsidR="00296E35" w:rsidRPr="001C0FC4" w:rsidRDefault="00296E35" w:rsidP="00296E35">
      <w:r w:rsidRPr="001C0FC4">
        <w:t>…</w:t>
      </w:r>
    </w:p>
    <w:p w14:paraId="4B9887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58A098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9D5BDD" w14:textId="77777777" w:rsidR="00296E35" w:rsidRPr="001C0FC4" w:rsidRDefault="00296E35" w:rsidP="00296E35">
      <w:pPr>
        <w:pStyle w:val="H6"/>
      </w:pPr>
      <w:bookmarkStart w:id="435" w:name="_Toc52782322"/>
      <w:bookmarkStart w:id="436" w:name="_Toc52782931"/>
      <w:bookmarkStart w:id="437" w:name="_Toc59042800"/>
      <w:r w:rsidRPr="001C0FC4">
        <w:t>6.1.2.3</w:t>
      </w:r>
      <w:r w:rsidRPr="001C0FC4">
        <w:tab/>
        <w:t>Test description</w:t>
      </w:r>
      <w:bookmarkEnd w:id="435"/>
      <w:bookmarkEnd w:id="436"/>
      <w:bookmarkEnd w:id="437"/>
    </w:p>
    <w:p w14:paraId="2ED9E781" w14:textId="77777777" w:rsidR="00296E35" w:rsidRPr="001C0FC4" w:rsidRDefault="00296E35" w:rsidP="00296E35">
      <w:pPr>
        <w:pStyle w:val="H6"/>
      </w:pPr>
      <w:bookmarkStart w:id="438" w:name="_Toc52782323"/>
      <w:bookmarkStart w:id="439" w:name="_Toc52782932"/>
      <w:bookmarkStart w:id="440" w:name="_Toc59042801"/>
      <w:r w:rsidRPr="001C0FC4">
        <w:t>6.1.2.3.1</w:t>
      </w:r>
      <w:r w:rsidRPr="001C0FC4">
        <w:tab/>
        <w:t>Pre-test conditions</w:t>
      </w:r>
      <w:bookmarkEnd w:id="438"/>
      <w:bookmarkEnd w:id="439"/>
      <w:bookmarkEnd w:id="440"/>
    </w:p>
    <w:p w14:paraId="78931EDF" w14:textId="77777777" w:rsidR="00296E35" w:rsidRDefault="00296E35" w:rsidP="00296E35">
      <w:pPr>
        <w:pStyle w:val="H6"/>
      </w:pPr>
      <w:r w:rsidRPr="00102CE5">
        <w:t>Test configuration</w:t>
      </w:r>
      <w:r>
        <w:t>:</w:t>
      </w:r>
    </w:p>
    <w:p w14:paraId="3F143724" w14:textId="1C3F2287" w:rsidR="00296E35" w:rsidRDefault="00296E35" w:rsidP="00296E35">
      <w:pPr>
        <w:pStyle w:val="B1"/>
      </w:pPr>
      <w:r>
        <w:t>-</w:t>
      </w:r>
      <w:r>
        <w:tab/>
        <w:t>Single cell configuration according to TS 37.579-1 [2] clause 5.2.2.2.1.</w:t>
      </w:r>
    </w:p>
    <w:p w14:paraId="059429BD" w14:textId="77777777" w:rsidR="00296E35" w:rsidRDefault="00296E35" w:rsidP="00296E35">
      <w:pPr>
        <w:pStyle w:val="H6"/>
      </w:pPr>
      <w:r>
        <w:t>Preamble:</w:t>
      </w:r>
    </w:p>
    <w:p w14:paraId="2011D9FB" w14:textId="0045116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7E42D00"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79F4965" w14:textId="77777777" w:rsidR="00296E35" w:rsidRDefault="00296E35" w:rsidP="00296E35">
      <w:pPr>
        <w:pStyle w:val="B1"/>
      </w:pPr>
      <w:r>
        <w:t>-</w:t>
      </w:r>
      <w:r>
        <w:tab/>
      </w:r>
      <w:r w:rsidRPr="000573F5">
        <w:t>UE States at the end of the preamble</w:t>
      </w:r>
      <w:r>
        <w:t>:</w:t>
      </w:r>
    </w:p>
    <w:p w14:paraId="74CF6CD9" w14:textId="77777777" w:rsidR="00296E35" w:rsidRDefault="00296E35" w:rsidP="00296E35">
      <w:pPr>
        <w:pStyle w:val="B1"/>
        <w:ind w:left="852"/>
      </w:pPr>
      <w:r>
        <w:t>-</w:t>
      </w:r>
      <w:r>
        <w:tab/>
        <w:t>The UE is in RRC_IDLE state.</w:t>
      </w:r>
    </w:p>
    <w:p w14:paraId="548FB3C5" w14:textId="77777777" w:rsidR="00296E35" w:rsidRDefault="00296E35" w:rsidP="00296E35">
      <w:pPr>
        <w:pStyle w:val="B1"/>
        <w:ind w:left="852"/>
      </w:pPr>
      <w:r>
        <w:t>-</w:t>
      </w:r>
      <w:r>
        <w:tab/>
        <w:t>The client is registered for MCData.</w:t>
      </w:r>
    </w:p>
    <w:p w14:paraId="27F07EFC" w14:textId="77777777" w:rsidR="00296E35" w:rsidRPr="001C0FC4" w:rsidRDefault="00296E35" w:rsidP="00296E35">
      <w:pPr>
        <w:pStyle w:val="H6"/>
      </w:pPr>
      <w:bookmarkStart w:id="441" w:name="_Toc52782324"/>
      <w:bookmarkStart w:id="442" w:name="_Toc52782933"/>
      <w:bookmarkStart w:id="443" w:name="_Toc59042802"/>
      <w:r w:rsidRPr="001C0FC4">
        <w:t>6.1.2.3.2</w:t>
      </w:r>
      <w:r w:rsidRPr="001C0FC4">
        <w:tab/>
        <w:t>Test procedure sequence</w:t>
      </w:r>
      <w:bookmarkEnd w:id="441"/>
      <w:bookmarkEnd w:id="442"/>
      <w:bookmarkEnd w:id="443"/>
    </w:p>
    <w:p w14:paraId="50444B09" w14:textId="77777777" w:rsidR="00296E35" w:rsidRPr="001C0FC4" w:rsidRDefault="00296E35" w:rsidP="00296E35">
      <w:pPr>
        <w:pStyle w:val="TH"/>
      </w:pPr>
      <w:r w:rsidRPr="001C0FC4">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69EA49B" w14:textId="77777777" w:rsidTr="002E3FCC">
        <w:tc>
          <w:tcPr>
            <w:tcW w:w="648" w:type="dxa"/>
            <w:tcBorders>
              <w:top w:val="single" w:sz="4" w:space="0" w:color="auto"/>
              <w:left w:val="single" w:sz="4" w:space="0" w:color="auto"/>
              <w:bottom w:val="nil"/>
              <w:right w:val="single" w:sz="4" w:space="0" w:color="auto"/>
            </w:tcBorders>
            <w:hideMark/>
          </w:tcPr>
          <w:p w14:paraId="66FF68AA"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F5F3E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DFB2A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7D4DCA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C229AF0" w14:textId="77777777" w:rsidR="00296E35" w:rsidRPr="001C0FC4" w:rsidRDefault="00296E35" w:rsidP="002E3FCC">
            <w:pPr>
              <w:pStyle w:val="TAH"/>
            </w:pPr>
            <w:r w:rsidRPr="001C0FC4">
              <w:t>Verdict</w:t>
            </w:r>
          </w:p>
        </w:tc>
      </w:tr>
      <w:tr w:rsidR="00296E35" w:rsidRPr="001C0FC4" w14:paraId="3AC91733" w14:textId="77777777" w:rsidTr="002E3FCC">
        <w:tc>
          <w:tcPr>
            <w:tcW w:w="648" w:type="dxa"/>
            <w:tcBorders>
              <w:top w:val="nil"/>
              <w:left w:val="single" w:sz="4" w:space="0" w:color="auto"/>
              <w:bottom w:val="single" w:sz="4" w:space="0" w:color="auto"/>
              <w:right w:val="single" w:sz="4" w:space="0" w:color="auto"/>
            </w:tcBorders>
          </w:tcPr>
          <w:p w14:paraId="4F1DA9B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4004E8C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762506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1B3C89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9238A7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3840538" w14:textId="77777777" w:rsidR="00296E35" w:rsidRPr="001C0FC4" w:rsidRDefault="00296E35" w:rsidP="002E3FCC">
            <w:pPr>
              <w:pStyle w:val="TAH"/>
            </w:pPr>
          </w:p>
        </w:tc>
      </w:tr>
      <w:tr w:rsidR="00296E35" w:rsidRPr="001C0FC4" w14:paraId="32780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8BE1E8" w14:textId="77777777" w:rsidR="00296E35" w:rsidRPr="001C0FC4" w:rsidRDefault="00296E35" w:rsidP="002E3FCC">
            <w:pPr>
              <w:pStyle w:val="TAC"/>
              <w:rPr>
                <w:rFonts w:cs="Arial"/>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44666E14" w14:textId="313EAF66"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 standalone one-to-one SDS message with disposition request "DELIVERY"</w:t>
            </w:r>
            <w:r w:rsidRPr="001C0FC4">
              <w:t>?</w:t>
            </w:r>
          </w:p>
          <w:p w14:paraId="2899C537"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2E2FA18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57E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E3045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62B3409" w14:textId="77777777" w:rsidR="00296E35" w:rsidRPr="001C0FC4" w:rsidRDefault="00296E35" w:rsidP="002E3FCC">
            <w:pPr>
              <w:pStyle w:val="TAC"/>
            </w:pPr>
            <w:r w:rsidRPr="001C0FC4">
              <w:t>P</w:t>
            </w:r>
          </w:p>
        </w:tc>
      </w:tr>
      <w:tr w:rsidR="00296E35" w:rsidRPr="001C0FC4" w14:paraId="75F573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721D7F"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51E255C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014F1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440E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DDF94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AFE51E" w14:textId="77777777" w:rsidR="00296E35" w:rsidRPr="001C0FC4" w:rsidRDefault="00296E35" w:rsidP="002E3FCC">
            <w:pPr>
              <w:pStyle w:val="TAC"/>
            </w:pPr>
            <w:r w:rsidRPr="001C0FC4">
              <w:t>-</w:t>
            </w:r>
          </w:p>
        </w:tc>
      </w:tr>
      <w:tr w:rsidR="00296E35" w:rsidRPr="001C0FC4" w14:paraId="3C153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64CF5A"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A739F6B" w14:textId="22347701"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0B778AE"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99D76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D86E7C"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2135E4C" w14:textId="77777777" w:rsidR="00296E35" w:rsidRPr="001C0FC4" w:rsidRDefault="00296E35" w:rsidP="002E3FCC">
            <w:pPr>
              <w:pStyle w:val="TAC"/>
            </w:pPr>
            <w:r w:rsidRPr="001C0FC4">
              <w:t>P</w:t>
            </w:r>
          </w:p>
        </w:tc>
      </w:tr>
      <w:tr w:rsidR="00296E35" w:rsidRPr="001C0FC4" w14:paraId="1BFAFD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B2F3BB"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03D113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C970D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FB0B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01731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A85613" w14:textId="77777777" w:rsidR="00296E35" w:rsidRPr="001C0FC4" w:rsidRDefault="00296E35" w:rsidP="002E3FCC">
            <w:pPr>
              <w:pStyle w:val="TAC"/>
            </w:pPr>
            <w:r w:rsidRPr="001C0FC4">
              <w:t>-</w:t>
            </w:r>
          </w:p>
        </w:tc>
      </w:tr>
      <w:tr w:rsidR="00296E35" w:rsidRPr="001C0FC4" w14:paraId="205CE07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6D28540"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554EAB89" w14:textId="77777777" w:rsidR="00296E35" w:rsidRPr="001C0FC4" w:rsidRDefault="00296E35" w:rsidP="002E3FCC">
            <w:pPr>
              <w:pStyle w:val="TAL"/>
            </w:pPr>
            <w:r w:rsidRPr="001C0FC4">
              <w:t>Check: Does the UE (MCData client) provide the contents of the Payload IE to the user?</w:t>
            </w:r>
          </w:p>
          <w:p w14:paraId="461784F4" w14:textId="77777777" w:rsidR="00296E35" w:rsidRPr="001C0FC4" w:rsidRDefault="00296E35" w:rsidP="002E3FCC">
            <w:pPr>
              <w:pStyle w:val="TAL"/>
              <w:rPr>
                <w:rFonts w:eastAsia="Malgun Gothic"/>
              </w:rPr>
            </w:pPr>
            <w:r w:rsidRPr="001C0FC4">
              <w:rPr>
                <w:rFonts w:eastAsia="Malgun Gothic"/>
              </w:rPr>
              <w:t>(NOTE 2)</w:t>
            </w:r>
          </w:p>
          <w:p w14:paraId="0F546AD9" w14:textId="3C335310"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3493B1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FACA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33DD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C3BDFF" w14:textId="77777777" w:rsidR="00296E35" w:rsidRPr="001C0FC4" w:rsidRDefault="00296E35" w:rsidP="002E3FCC">
            <w:pPr>
              <w:pStyle w:val="TAC"/>
            </w:pPr>
            <w:r w:rsidRPr="001C0FC4">
              <w:t>P</w:t>
            </w:r>
          </w:p>
        </w:tc>
      </w:tr>
      <w:tr w:rsidR="00296E35" w:rsidRPr="001C0FC4" w14:paraId="14A7A577"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61B0BD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6A136AD" w14:textId="77777777" w:rsidR="00296E35" w:rsidRPr="001C0FC4" w:rsidRDefault="00296E35" w:rsidP="002E3FCC">
            <w:pPr>
              <w:pStyle w:val="TAL"/>
            </w:pPr>
            <w:r w:rsidRPr="001C0FC4">
              <w:t>Make the UE (MCData client) close the message application.</w:t>
            </w:r>
          </w:p>
          <w:p w14:paraId="21BB7E50"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0E999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B0E1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942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05AC9" w14:textId="77777777" w:rsidR="00296E35" w:rsidRPr="001C0FC4" w:rsidRDefault="00296E35" w:rsidP="002E3FCC">
            <w:pPr>
              <w:pStyle w:val="TAC"/>
            </w:pPr>
            <w:r w:rsidRPr="001C0FC4">
              <w:t>-</w:t>
            </w:r>
          </w:p>
        </w:tc>
      </w:tr>
      <w:tr w:rsidR="00296E35" w:rsidRPr="001C0FC4" w14:paraId="4AAEE42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8394E7" w14:textId="77777777" w:rsidR="00296E35" w:rsidRPr="001C0FC4" w:rsidRDefault="00296E35" w:rsidP="002E3FCC">
            <w:pPr>
              <w:pStyle w:val="TAC"/>
              <w:rPr>
                <w:rFonts w:cs="Arial"/>
              </w:rPr>
            </w:pPr>
            <w:r w:rsidRPr="001C0FC4">
              <w:t>7-7B</w:t>
            </w:r>
          </w:p>
        </w:tc>
        <w:tc>
          <w:tcPr>
            <w:tcW w:w="3969" w:type="dxa"/>
            <w:tcBorders>
              <w:top w:val="single" w:sz="4" w:space="0" w:color="auto"/>
              <w:left w:val="single" w:sz="4" w:space="0" w:color="auto"/>
              <w:bottom w:val="single" w:sz="4" w:space="0" w:color="auto"/>
              <w:right w:val="single" w:sz="4" w:space="0" w:color="auto"/>
            </w:tcBorders>
            <w:hideMark/>
          </w:tcPr>
          <w:p w14:paraId="18F4577C" w14:textId="49DED7DB"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"READ"</w:t>
            </w:r>
            <w:r w:rsidRPr="001C0FC4">
              <w:t>?</w:t>
            </w:r>
          </w:p>
          <w:p w14:paraId="70CCE35F"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F3B9D9B"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1A4B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7BCE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A62A3A" w14:textId="77777777" w:rsidR="00296E35" w:rsidRPr="001C0FC4" w:rsidRDefault="00296E35" w:rsidP="002E3FCC">
            <w:pPr>
              <w:pStyle w:val="TAC"/>
            </w:pPr>
            <w:r w:rsidRPr="001C0FC4">
              <w:t>P</w:t>
            </w:r>
          </w:p>
        </w:tc>
      </w:tr>
      <w:tr w:rsidR="00296E35" w:rsidRPr="001C0FC4" w14:paraId="1C96EA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F03A" w14:textId="77777777" w:rsidR="00296E35" w:rsidRPr="001C0FC4" w:rsidRDefault="00296E35" w:rsidP="002E3FCC">
            <w:pPr>
              <w:pStyle w:val="TAC"/>
              <w:rPr>
                <w:rFonts w:cs="Arial"/>
              </w:rPr>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76AE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A21630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E0247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E3897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1CDEAB" w14:textId="77777777" w:rsidR="00296E35" w:rsidRPr="001C0FC4" w:rsidRDefault="00296E35" w:rsidP="002E3FCC">
            <w:pPr>
              <w:pStyle w:val="TAC"/>
            </w:pPr>
            <w:r w:rsidRPr="001C0FC4">
              <w:t>-</w:t>
            </w:r>
          </w:p>
        </w:tc>
      </w:tr>
      <w:tr w:rsidR="00296E35" w:rsidRPr="001C0FC4" w14:paraId="7E09CB2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4A20E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8224587" w14:textId="77777777" w:rsidR="00296E35" w:rsidRPr="001C0FC4" w:rsidRDefault="00296E35" w:rsidP="002E3FCC">
            <w:pPr>
              <w:pStyle w:val="TAL"/>
            </w:pPr>
            <w:r w:rsidRPr="001C0FC4">
              <w:t>EXCEPTION: In parallel to the event described in step 9 the events described in Table 6.1.2.3.2-2 take place.</w:t>
            </w:r>
          </w:p>
          <w:p w14:paraId="15D219D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35559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218C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818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3BB7E0" w14:textId="77777777" w:rsidR="00296E35" w:rsidRPr="001C0FC4" w:rsidRDefault="00296E35" w:rsidP="002E3FCC">
            <w:pPr>
              <w:pStyle w:val="TAC"/>
            </w:pPr>
            <w:r w:rsidRPr="001C0FC4">
              <w:t>-</w:t>
            </w:r>
          </w:p>
        </w:tc>
      </w:tr>
      <w:tr w:rsidR="00296E35" w:rsidRPr="001C0FC4" w14:paraId="205DBAD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C3EC56"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F4E969A" w14:textId="77777777" w:rsidR="00296E35" w:rsidRPr="001C0FC4" w:rsidRDefault="00296E35" w:rsidP="002E3FCC">
            <w:pPr>
              <w:pStyle w:val="TAL"/>
            </w:pPr>
            <w:r w:rsidRPr="001C0FC4">
              <w:t>Check: Does the UE (MCData client) provide the contents of the Payload IE to the user?</w:t>
            </w:r>
          </w:p>
          <w:p w14:paraId="34F47959" w14:textId="77777777" w:rsidR="00296E35" w:rsidRPr="001C0FC4" w:rsidRDefault="00296E35" w:rsidP="002E3FCC">
            <w:pPr>
              <w:pStyle w:val="TAL"/>
              <w:rPr>
                <w:rFonts w:eastAsia="Malgun Gothic"/>
              </w:rPr>
            </w:pPr>
            <w:r w:rsidRPr="001C0FC4">
              <w:rPr>
                <w:rFonts w:eastAsia="Malgun Gothic"/>
              </w:rPr>
              <w:t>(NOTE 2)</w:t>
            </w:r>
          </w:p>
          <w:p w14:paraId="21E01849" w14:textId="2F87CB93"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2D1070E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8133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9672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B6A827" w14:textId="77777777" w:rsidR="00296E35" w:rsidRPr="001C0FC4" w:rsidRDefault="00296E35" w:rsidP="002E3FCC">
            <w:pPr>
              <w:pStyle w:val="TAC"/>
            </w:pPr>
            <w:r w:rsidRPr="001C0FC4">
              <w:t>P</w:t>
            </w:r>
          </w:p>
        </w:tc>
      </w:tr>
      <w:tr w:rsidR="00296E35" w:rsidRPr="001C0FC4" w14:paraId="3A20E04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6D54EF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439F3F" w14:textId="77777777" w:rsidR="00296E35" w:rsidRPr="001C0FC4" w:rsidRDefault="00296E35" w:rsidP="002E3FCC">
            <w:pPr>
              <w:pStyle w:val="TAL"/>
            </w:pPr>
            <w:r w:rsidRPr="001C0FC4">
              <w:t>Make the UE (MCData client) close the message application.</w:t>
            </w:r>
          </w:p>
          <w:p w14:paraId="3D40DFDF"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D9396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47B8F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31FB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5C69A" w14:textId="77777777" w:rsidR="00296E35" w:rsidRPr="001C0FC4" w:rsidRDefault="00296E35" w:rsidP="002E3FCC">
            <w:pPr>
              <w:pStyle w:val="TAC"/>
            </w:pPr>
            <w:r w:rsidRPr="001C0FC4">
              <w:t>-</w:t>
            </w:r>
          </w:p>
        </w:tc>
      </w:tr>
      <w:tr w:rsidR="00296E35" w:rsidRPr="001C0FC4" w14:paraId="363AA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490EF0" w14:textId="77777777" w:rsidR="00296E35" w:rsidRPr="001C0FC4" w:rsidRDefault="00296E35" w:rsidP="002E3FCC">
            <w:pPr>
              <w:pStyle w:val="TAC"/>
              <w:rPr>
                <w:rFonts w:cs="Arial"/>
              </w:rPr>
            </w:pPr>
            <w:r w:rsidRPr="001C0FC4">
              <w:t>11-11B</w:t>
            </w:r>
          </w:p>
        </w:tc>
        <w:tc>
          <w:tcPr>
            <w:tcW w:w="3969" w:type="dxa"/>
            <w:tcBorders>
              <w:top w:val="single" w:sz="4" w:space="0" w:color="auto"/>
              <w:left w:val="single" w:sz="4" w:space="0" w:color="auto"/>
              <w:bottom w:val="single" w:sz="4" w:space="0" w:color="auto"/>
              <w:right w:val="single" w:sz="4" w:space="0" w:color="auto"/>
            </w:tcBorders>
            <w:hideMark/>
          </w:tcPr>
          <w:p w14:paraId="7FCECC6C" w14:textId="27EAE722"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"DELIVERY AND READ"</w:t>
            </w:r>
            <w:r w:rsidRPr="001C0FC4">
              <w:t>?</w:t>
            </w:r>
          </w:p>
          <w:p w14:paraId="3B855720" w14:textId="77777777" w:rsidR="00296E35" w:rsidRPr="001C0FC4" w:rsidRDefault="00296E35" w:rsidP="002E3FCC">
            <w:pPr>
              <w:pStyle w:val="TAL"/>
            </w:pPr>
            <w:r w:rsidRPr="001C0FC4">
              <w:t>(NOTE 3, 4)</w:t>
            </w:r>
          </w:p>
        </w:tc>
        <w:tc>
          <w:tcPr>
            <w:tcW w:w="709" w:type="dxa"/>
            <w:tcBorders>
              <w:top w:val="single" w:sz="4" w:space="0" w:color="auto"/>
              <w:left w:val="single" w:sz="4" w:space="0" w:color="auto"/>
              <w:bottom w:val="single" w:sz="4" w:space="0" w:color="auto"/>
              <w:right w:val="single" w:sz="4" w:space="0" w:color="auto"/>
            </w:tcBorders>
            <w:hideMark/>
          </w:tcPr>
          <w:p w14:paraId="056C454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A9DE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CE7E5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CD082E8" w14:textId="77777777" w:rsidR="00296E35" w:rsidRPr="001C0FC4" w:rsidRDefault="00296E35" w:rsidP="002E3FCC">
            <w:pPr>
              <w:pStyle w:val="TAC"/>
            </w:pPr>
            <w:r w:rsidRPr="001C0FC4">
              <w:t>P</w:t>
            </w:r>
          </w:p>
        </w:tc>
      </w:tr>
      <w:tr w:rsidR="00296E35" w:rsidRPr="001C0FC4" w14:paraId="29C1F4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5DCCB1"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08249D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158798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3B0C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5B903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1B9A37E" w14:textId="77777777" w:rsidR="00296E35" w:rsidRPr="001C0FC4" w:rsidRDefault="00296E35" w:rsidP="002E3FCC">
            <w:pPr>
              <w:pStyle w:val="TAC"/>
            </w:pPr>
            <w:r w:rsidRPr="001C0FC4">
              <w:t>-</w:t>
            </w:r>
          </w:p>
        </w:tc>
      </w:tr>
      <w:tr w:rsidR="00296E35" w:rsidRPr="001C0FC4" w14:paraId="112BB42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0BEC020"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0DD38F6" w14:textId="77777777" w:rsidR="00296E35" w:rsidRPr="001C0FC4" w:rsidRDefault="00296E35" w:rsidP="002E3FCC">
            <w:pPr>
              <w:pStyle w:val="TAL"/>
              <w:rPr>
                <w:rFonts w:eastAsia="Malgun Gothic"/>
              </w:rPr>
            </w:pPr>
            <w:r w:rsidRPr="001C0FC4">
              <w:t>EXCEPTION: In parallel to the event described in step 13 the events described in Table 6.1.2.3.2-3 take place</w:t>
            </w:r>
            <w:r w:rsidRPr="001C0FC4">
              <w:rPr>
                <w:rFonts w:eastAsia="Malgun Gothic"/>
              </w:rPr>
              <w:t>.</w:t>
            </w:r>
          </w:p>
          <w:p w14:paraId="41DEE4B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F95F4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C821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CB18E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865304" w14:textId="77777777" w:rsidR="00296E35" w:rsidRPr="001C0FC4" w:rsidRDefault="00296E35" w:rsidP="002E3FCC">
            <w:pPr>
              <w:pStyle w:val="TAC"/>
            </w:pPr>
            <w:r w:rsidRPr="001C0FC4">
              <w:t>-</w:t>
            </w:r>
          </w:p>
        </w:tc>
      </w:tr>
      <w:tr w:rsidR="00296E35" w:rsidRPr="001C0FC4" w14:paraId="53B4C3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AB44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33D3C50A" w14:textId="77777777" w:rsidR="00296E35" w:rsidRPr="001C0FC4" w:rsidRDefault="00296E35" w:rsidP="002E3FCC">
            <w:pPr>
              <w:pStyle w:val="TAL"/>
            </w:pPr>
            <w:r w:rsidRPr="001C0FC4">
              <w:t>Check: Does the UE (MCData client) provide the contents of the Payload IE to the user before expiry of timer TDU1 (delivery and read)?</w:t>
            </w:r>
          </w:p>
          <w:p w14:paraId="5E3AED05" w14:textId="77777777" w:rsidR="00296E35" w:rsidRPr="001C0FC4" w:rsidRDefault="00296E35" w:rsidP="002E3FCC">
            <w:pPr>
              <w:pStyle w:val="TAL"/>
              <w:rPr>
                <w:rFonts w:eastAsia="Malgun Gothic"/>
              </w:rPr>
            </w:pPr>
            <w:r w:rsidRPr="001C0FC4">
              <w:rPr>
                <w:rFonts w:eastAsia="Malgun Gothic"/>
              </w:rPr>
              <w:t>(NOTE 2)</w:t>
            </w:r>
          </w:p>
          <w:p w14:paraId="15A3B13C" w14:textId="357FC97E"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43D30B2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5FFE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10508"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2EAC5D9" w14:textId="77777777" w:rsidR="00296E35" w:rsidRPr="001C0FC4" w:rsidRDefault="00296E35" w:rsidP="002E3FCC">
            <w:pPr>
              <w:pStyle w:val="TAC"/>
            </w:pPr>
            <w:r w:rsidRPr="001C0FC4">
              <w:t>P</w:t>
            </w:r>
          </w:p>
        </w:tc>
      </w:tr>
      <w:tr w:rsidR="00296E35" w:rsidRPr="001C0FC4" w14:paraId="0D07374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B5B7B7"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4E55D7A6" w14:textId="77777777" w:rsidR="00296E35" w:rsidRPr="001C0FC4" w:rsidRDefault="00296E35" w:rsidP="002E3FCC">
            <w:pPr>
              <w:pStyle w:val="TAL"/>
            </w:pPr>
            <w:r w:rsidRPr="001C0FC4">
              <w:t>Make the UE (MCData client) close the message application.</w:t>
            </w:r>
          </w:p>
          <w:p w14:paraId="4E3ED1EC"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5B0823A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4D6E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99D4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7E0809" w14:textId="77777777" w:rsidR="00296E35" w:rsidRPr="001C0FC4" w:rsidRDefault="00296E35" w:rsidP="002E3FCC">
            <w:pPr>
              <w:pStyle w:val="TAC"/>
            </w:pPr>
            <w:r w:rsidRPr="001C0FC4">
              <w:t>-</w:t>
            </w:r>
          </w:p>
        </w:tc>
      </w:tr>
      <w:tr w:rsidR="00296E35" w:rsidRPr="001C0FC4" w14:paraId="6391A834"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8E0A237" w14:textId="77777777" w:rsidR="00296E35" w:rsidRPr="001C0FC4" w:rsidRDefault="00296E35" w:rsidP="002E3FCC">
            <w:pPr>
              <w:pStyle w:val="TAN"/>
            </w:pPr>
            <w:r w:rsidRPr="001C0FC4">
              <w:t>NOTE 1:</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CBC08C0" w14:textId="77777777" w:rsidR="00296E35" w:rsidRPr="001C0FC4" w:rsidRDefault="00296E35" w:rsidP="002E3FCC">
            <w:pPr>
              <w:pStyle w:val="TAN"/>
            </w:pPr>
            <w:r w:rsidRPr="001C0FC4">
              <w:t>NOTE 2:</w:t>
            </w:r>
            <w:r w:rsidRPr="001C0FC4">
              <w:tab/>
              <w:t>This is expected to be done via a suitable implementation dependent MMI.</w:t>
            </w:r>
          </w:p>
          <w:p w14:paraId="24A86F64" w14:textId="77777777" w:rsidR="00296E35" w:rsidRPr="001C0FC4" w:rsidRDefault="00296E35" w:rsidP="002E3FCC">
            <w:pPr>
              <w:pStyle w:val="TAN"/>
            </w:pPr>
            <w:r w:rsidRPr="001C0FC4">
              <w:t>NOTE 3:</w:t>
            </w:r>
            <w:r w:rsidRPr="001C0FC4">
              <w:tab/>
              <w:t>The RRC connection is not released at the end of the procedure.</w:t>
            </w:r>
          </w:p>
          <w:p w14:paraId="6CC6074C" w14:textId="77777777" w:rsidR="00296E35" w:rsidRPr="001C0FC4" w:rsidRDefault="00296E35" w:rsidP="002E3FCC">
            <w:pPr>
              <w:pStyle w:val="TAN"/>
            </w:pPr>
            <w:r w:rsidRPr="001C0FC4">
              <w:t>NOTE 4:</w:t>
            </w:r>
            <w:r w:rsidRPr="001C0FC4">
              <w:tab/>
              <w:t>Timer TDU1 (delivery and read) is started upon receipt of the SIP MESSAGE message that contains a "DELIVERY AND READ" disposition request. Timer TDU1 (delivery and read)=120ms according to the default value defined in TS 24.282 [31].</w:t>
            </w:r>
          </w:p>
          <w:p w14:paraId="0412E2C1" w14:textId="77777777" w:rsidR="00296E35" w:rsidRPr="001C0FC4" w:rsidRDefault="00296E35" w:rsidP="002E3FCC">
            <w:pPr>
              <w:pStyle w:val="TAN"/>
            </w:pPr>
            <w:r w:rsidRPr="001C0FC4">
              <w:t>NOTE 5;</w:t>
            </w:r>
            <w:r w:rsidRPr="001C0FC4">
              <w:tab/>
              <w:t>The message application shall be closed to avoid unexpected behaviour at the UE when receiving a next message.</w:t>
            </w:r>
          </w:p>
        </w:tc>
      </w:tr>
    </w:tbl>
    <w:p w14:paraId="65EEC587" w14:textId="77777777" w:rsidR="00296E35" w:rsidRPr="001C0FC4" w:rsidRDefault="00296E35" w:rsidP="00296E35"/>
    <w:p w14:paraId="141CC8CD" w14:textId="77777777" w:rsidR="00296E35" w:rsidRPr="001C0FC4" w:rsidRDefault="00296E35" w:rsidP="00296E35">
      <w:pPr>
        <w:pStyle w:val="TH"/>
      </w:pPr>
      <w:r w:rsidRPr="001C0FC4">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99832A" w14:textId="77777777" w:rsidTr="002E3FCC">
        <w:tc>
          <w:tcPr>
            <w:tcW w:w="648" w:type="dxa"/>
            <w:tcBorders>
              <w:top w:val="single" w:sz="4" w:space="0" w:color="auto"/>
              <w:left w:val="single" w:sz="4" w:space="0" w:color="auto"/>
              <w:bottom w:val="nil"/>
              <w:right w:val="single" w:sz="4" w:space="0" w:color="auto"/>
            </w:tcBorders>
            <w:hideMark/>
          </w:tcPr>
          <w:p w14:paraId="2F50248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095665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E85078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07DB4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17549B4" w14:textId="77777777" w:rsidR="00296E35" w:rsidRPr="001C0FC4" w:rsidRDefault="00296E35" w:rsidP="002E3FCC">
            <w:pPr>
              <w:pStyle w:val="TAH"/>
            </w:pPr>
            <w:r w:rsidRPr="001C0FC4">
              <w:t>Verdict</w:t>
            </w:r>
          </w:p>
        </w:tc>
      </w:tr>
      <w:tr w:rsidR="00296E35" w:rsidRPr="001C0FC4" w14:paraId="3042BC45" w14:textId="77777777" w:rsidTr="002E3FCC">
        <w:tc>
          <w:tcPr>
            <w:tcW w:w="648" w:type="dxa"/>
            <w:tcBorders>
              <w:top w:val="nil"/>
              <w:left w:val="single" w:sz="4" w:space="0" w:color="auto"/>
              <w:bottom w:val="single" w:sz="4" w:space="0" w:color="auto"/>
              <w:right w:val="single" w:sz="4" w:space="0" w:color="auto"/>
            </w:tcBorders>
          </w:tcPr>
          <w:p w14:paraId="0B49C28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7B911A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1E6441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9CF618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DD47D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1A051A" w14:textId="77777777" w:rsidR="00296E35" w:rsidRPr="001C0FC4" w:rsidRDefault="00296E35" w:rsidP="002E3FCC">
            <w:pPr>
              <w:pStyle w:val="TAH"/>
            </w:pPr>
          </w:p>
        </w:tc>
      </w:tr>
      <w:tr w:rsidR="00296E35" w:rsidRPr="001C0FC4" w14:paraId="42878C9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3D666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D8F48C0" w14:textId="7BC81176"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rPr>
                <w:bCs/>
              </w:rPr>
              <w:t xml:space="preserve">' as described in TS </w:t>
            </w:r>
            <w:r>
              <w:rPr>
                <w:bCs/>
              </w:rPr>
              <w:t>37.579</w:t>
            </w:r>
            <w:r w:rsidRPr="001C0FC4">
              <w:rPr>
                <w:bCs/>
              </w:rPr>
              <w:t xml:space="preserve">-1 </w:t>
            </w:r>
            <w:r w:rsidRPr="001C0FC4">
              <w:t xml:space="preserve">[2]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CE6CFD6"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DBFEF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C3D6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DC8FDA" w14:textId="77777777" w:rsidR="00296E35" w:rsidRPr="001C0FC4" w:rsidRDefault="00296E35" w:rsidP="002E3FCC">
            <w:pPr>
              <w:pStyle w:val="TAC"/>
            </w:pPr>
            <w:r w:rsidRPr="001C0FC4">
              <w:t>P</w:t>
            </w:r>
          </w:p>
        </w:tc>
      </w:tr>
    </w:tbl>
    <w:p w14:paraId="65285F81" w14:textId="77777777" w:rsidR="00296E35" w:rsidRPr="001C0FC4" w:rsidRDefault="00296E35" w:rsidP="00296E35"/>
    <w:p w14:paraId="58E4C6FB" w14:textId="77777777" w:rsidR="00296E35" w:rsidRPr="001C0FC4" w:rsidRDefault="00296E35" w:rsidP="00296E35">
      <w:pPr>
        <w:pStyle w:val="TH"/>
      </w:pPr>
      <w:r w:rsidRPr="001C0FC4">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813CEB0" w14:textId="77777777" w:rsidTr="002E3FCC">
        <w:tc>
          <w:tcPr>
            <w:tcW w:w="649" w:type="dxa"/>
            <w:tcBorders>
              <w:top w:val="single" w:sz="4" w:space="0" w:color="auto"/>
              <w:left w:val="single" w:sz="4" w:space="0" w:color="auto"/>
              <w:bottom w:val="nil"/>
              <w:right w:val="single" w:sz="4" w:space="0" w:color="auto"/>
            </w:tcBorders>
            <w:hideMark/>
          </w:tcPr>
          <w:p w14:paraId="5BB2735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7FF7026"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7E4DB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177BB7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EE212" w14:textId="77777777" w:rsidR="00296E35" w:rsidRPr="001C0FC4" w:rsidRDefault="00296E35" w:rsidP="002E3FCC">
            <w:pPr>
              <w:pStyle w:val="TAH"/>
            </w:pPr>
            <w:r w:rsidRPr="001C0FC4">
              <w:t>Verdict</w:t>
            </w:r>
          </w:p>
        </w:tc>
      </w:tr>
      <w:tr w:rsidR="00296E35" w:rsidRPr="001C0FC4" w14:paraId="14290546" w14:textId="77777777" w:rsidTr="002E3FCC">
        <w:tc>
          <w:tcPr>
            <w:tcW w:w="649" w:type="dxa"/>
            <w:tcBorders>
              <w:top w:val="nil"/>
              <w:left w:val="single" w:sz="4" w:space="0" w:color="auto"/>
              <w:bottom w:val="single" w:sz="4" w:space="0" w:color="auto"/>
              <w:right w:val="single" w:sz="4" w:space="0" w:color="auto"/>
            </w:tcBorders>
          </w:tcPr>
          <w:p w14:paraId="2AED2ECC"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829217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F6F9B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9D72052"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FFDC2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ACBF06" w14:textId="77777777" w:rsidR="00296E35" w:rsidRPr="001C0FC4" w:rsidRDefault="00296E35" w:rsidP="002E3FCC">
            <w:pPr>
              <w:pStyle w:val="TAH"/>
            </w:pPr>
          </w:p>
        </w:tc>
      </w:tr>
      <w:tr w:rsidR="00296E35" w:rsidRPr="001C0FC4" w14:paraId="1B4F6D59"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BC1BD6"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F848635" w14:textId="77777777" w:rsidR="00296E35" w:rsidRPr="001C0FC4" w:rsidRDefault="00296E35" w:rsidP="002E3FCC">
            <w:pPr>
              <w:pStyle w:val="TAL"/>
            </w:pPr>
            <w:r w:rsidRPr="001C0FC4">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A1D723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B2EB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F94AC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B6866A" w14:textId="77777777" w:rsidR="00296E35" w:rsidRPr="001C0FC4" w:rsidRDefault="00296E35" w:rsidP="002E3FCC">
            <w:pPr>
              <w:pStyle w:val="TAC"/>
            </w:pPr>
            <w:r w:rsidRPr="001C0FC4">
              <w:t>-</w:t>
            </w:r>
          </w:p>
        </w:tc>
      </w:tr>
      <w:tr w:rsidR="00296E35" w:rsidRPr="001C0FC4" w14:paraId="413862A2"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5122A4D5" w14:textId="77777777" w:rsidR="00296E35" w:rsidRPr="001C0FC4" w:rsidRDefault="00296E35" w:rsidP="002E3FCC">
            <w:pPr>
              <w:pStyle w:val="TAC"/>
            </w:pPr>
            <w:r w:rsidRPr="001C0FC4">
              <w:t>1a1-1a2</w:t>
            </w:r>
          </w:p>
        </w:tc>
        <w:tc>
          <w:tcPr>
            <w:tcW w:w="3970" w:type="dxa"/>
            <w:tcBorders>
              <w:top w:val="single" w:sz="4" w:space="0" w:color="auto"/>
              <w:left w:val="single" w:sz="4" w:space="0" w:color="auto"/>
              <w:bottom w:val="single" w:sz="4" w:space="0" w:color="auto"/>
              <w:right w:val="single" w:sz="4" w:space="0" w:color="auto"/>
            </w:tcBorders>
            <w:hideMark/>
          </w:tcPr>
          <w:p w14:paraId="391A4D61" w14:textId="16A94907" w:rsidR="00296E35" w:rsidRPr="001C0FC4" w:rsidRDefault="00296E35" w:rsidP="002E3FCC">
            <w:pPr>
              <w:pStyle w:val="TAL"/>
            </w:pPr>
            <w:r w:rsidRPr="001C0FC4">
              <w:t>Check: Does the UE (MCData client) correctly perform steps 2-3 of procedure '</w:t>
            </w:r>
            <w:r w:rsidRPr="001C0FC4">
              <w:rPr>
                <w:b/>
                <w:bCs/>
              </w:rPr>
              <w:t xml:space="preserve">CO SDS or FD message transfer using signalling </w:t>
            </w:r>
            <w:r w:rsidRPr="001C0FC4">
              <w:t xml:space="preserve">plane'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1175F7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8B597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339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477C11E" w14:textId="77777777" w:rsidR="00296E35" w:rsidRPr="001C0FC4" w:rsidRDefault="00296E35" w:rsidP="002E3FCC">
            <w:pPr>
              <w:pStyle w:val="TAC"/>
            </w:pPr>
            <w:r w:rsidRPr="001C0FC4">
              <w:t>P</w:t>
            </w:r>
          </w:p>
        </w:tc>
      </w:tr>
      <w:tr w:rsidR="00296E35" w:rsidRPr="001C0FC4" w14:paraId="021639BA"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B2CA650" w14:textId="77777777" w:rsidR="00296E35" w:rsidRPr="001C0FC4" w:rsidRDefault="00296E35" w:rsidP="002E3FCC">
            <w:pPr>
              <w:pStyle w:val="TAC"/>
            </w:pPr>
            <w:r w:rsidRPr="001C0FC4">
              <w:t>1a3</w:t>
            </w:r>
          </w:p>
        </w:tc>
        <w:tc>
          <w:tcPr>
            <w:tcW w:w="3970" w:type="dxa"/>
            <w:tcBorders>
              <w:top w:val="single" w:sz="4" w:space="0" w:color="auto"/>
              <w:left w:val="single" w:sz="4" w:space="0" w:color="auto"/>
              <w:bottom w:val="single" w:sz="4" w:space="0" w:color="auto"/>
              <w:right w:val="single" w:sz="4" w:space="0" w:color="auto"/>
            </w:tcBorders>
            <w:hideMark/>
          </w:tcPr>
          <w:p w14:paraId="6AF50D26" w14:textId="37D4318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6064C96"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AB4F1F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B3FBB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5CC1A36" w14:textId="77777777" w:rsidR="00296E35" w:rsidRPr="001C0FC4" w:rsidRDefault="00296E35" w:rsidP="002E3FCC">
            <w:pPr>
              <w:pStyle w:val="TAC"/>
            </w:pPr>
            <w:r w:rsidRPr="001C0FC4">
              <w:t>P</w:t>
            </w:r>
          </w:p>
        </w:tc>
      </w:tr>
      <w:tr w:rsidR="00296E35" w:rsidRPr="001C0FC4" w14:paraId="07BE791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9B13936" w14:textId="77777777" w:rsidR="00296E35" w:rsidRPr="001C0FC4" w:rsidRDefault="00296E35" w:rsidP="002E3FCC">
            <w:pPr>
              <w:pStyle w:val="TAC"/>
            </w:pPr>
            <w:r w:rsidRPr="001C0FC4">
              <w:t>1b1</w:t>
            </w:r>
          </w:p>
        </w:tc>
        <w:tc>
          <w:tcPr>
            <w:tcW w:w="3970" w:type="dxa"/>
            <w:tcBorders>
              <w:top w:val="single" w:sz="4" w:space="0" w:color="auto"/>
              <w:left w:val="single" w:sz="4" w:space="0" w:color="auto"/>
              <w:bottom w:val="single" w:sz="4" w:space="0" w:color="auto"/>
              <w:right w:val="single" w:sz="4" w:space="0" w:color="auto"/>
            </w:tcBorders>
            <w:hideMark/>
          </w:tcPr>
          <w:p w14:paraId="0EEC9FA5" w14:textId="08386722"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6B52AF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3D73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975DD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0F8E6E4" w14:textId="77777777" w:rsidR="00296E35" w:rsidRPr="001C0FC4" w:rsidRDefault="00296E35" w:rsidP="002E3FCC">
            <w:pPr>
              <w:pStyle w:val="TAC"/>
            </w:pPr>
            <w:r w:rsidRPr="001C0FC4">
              <w:t>P</w:t>
            </w:r>
          </w:p>
        </w:tc>
      </w:tr>
    </w:tbl>
    <w:p w14:paraId="313947E5" w14:textId="77777777" w:rsidR="00296E35" w:rsidRPr="001C0FC4" w:rsidRDefault="00296E35" w:rsidP="00296E35"/>
    <w:p w14:paraId="7D87E76A" w14:textId="77777777" w:rsidR="00296E35" w:rsidRPr="001C0FC4" w:rsidRDefault="00296E35" w:rsidP="00296E35">
      <w:pPr>
        <w:pStyle w:val="H6"/>
      </w:pPr>
      <w:bookmarkStart w:id="444" w:name="_Toc52782325"/>
      <w:bookmarkStart w:id="445" w:name="_Toc52782934"/>
      <w:bookmarkStart w:id="446" w:name="_Toc59042803"/>
      <w:r w:rsidRPr="001C0FC4">
        <w:t>6.1.2.3.3</w:t>
      </w:r>
      <w:r w:rsidRPr="001C0FC4">
        <w:tab/>
        <w:t>Specific message contents</w:t>
      </w:r>
      <w:bookmarkEnd w:id="444"/>
      <w:bookmarkEnd w:id="445"/>
      <w:bookmarkEnd w:id="446"/>
    </w:p>
    <w:p w14:paraId="61C5DBCB" w14:textId="08F91395" w:rsidR="00296E35" w:rsidRPr="001C0FC4" w:rsidRDefault="00296E35" w:rsidP="00296E35">
      <w:pPr>
        <w:pStyle w:val="TH"/>
      </w:pPr>
      <w:bookmarkStart w:id="447" w:name="_Toc25610653"/>
      <w:r w:rsidRPr="001C0FC4">
        <w:t>Table 6.1.2.3.3-1: SIP MESSAGE from the SS (step 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85121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E8DF88C" w14:textId="4852E1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1F5DA89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13C0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C5B3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87DC0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1FF5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7EA3C6" w14:textId="77777777" w:rsidR="00296E35" w:rsidRPr="001C0FC4" w:rsidRDefault="00296E35" w:rsidP="002E3FCC">
            <w:pPr>
              <w:pStyle w:val="TAH"/>
              <w:rPr>
                <w:bCs/>
              </w:rPr>
            </w:pPr>
            <w:r w:rsidRPr="001C0FC4">
              <w:rPr>
                <w:bCs/>
              </w:rPr>
              <w:t>Condition</w:t>
            </w:r>
          </w:p>
        </w:tc>
      </w:tr>
      <w:tr w:rsidR="00296E35" w:rsidRPr="001C0FC4" w14:paraId="0D2C07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1A660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AC8EF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9AA8C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EC60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38F56B" w14:textId="77777777" w:rsidR="00296E35" w:rsidRPr="001C0FC4" w:rsidRDefault="00296E35" w:rsidP="002E3FCC">
            <w:pPr>
              <w:pStyle w:val="TAL"/>
            </w:pPr>
          </w:p>
        </w:tc>
      </w:tr>
      <w:tr w:rsidR="00296E35" w:rsidRPr="001C0FC4" w14:paraId="75E85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3AD0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54C7B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7EEA56"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6F0AED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F965E" w14:textId="77777777" w:rsidR="00296E35" w:rsidRPr="001C0FC4" w:rsidRDefault="00296E35" w:rsidP="002E3FCC">
            <w:pPr>
              <w:pStyle w:val="TAL"/>
            </w:pPr>
          </w:p>
        </w:tc>
      </w:tr>
      <w:tr w:rsidR="00296E35" w:rsidRPr="001C0FC4" w14:paraId="2D9BEE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CB42E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CD19CA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2073E1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8C97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8A6D9C" w14:textId="77777777" w:rsidR="00296E35" w:rsidRPr="001C0FC4" w:rsidRDefault="00296E35" w:rsidP="002E3FCC">
            <w:pPr>
              <w:pStyle w:val="TAL"/>
            </w:pPr>
          </w:p>
        </w:tc>
      </w:tr>
      <w:tr w:rsidR="00296E35" w:rsidRPr="001C0FC4" w14:paraId="7F8A18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274B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8774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3E0F2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BD8C3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CA5E22" w14:textId="77777777" w:rsidR="00296E35" w:rsidRPr="001C0FC4" w:rsidRDefault="00296E35" w:rsidP="002E3FCC">
            <w:pPr>
              <w:pStyle w:val="TAL"/>
            </w:pPr>
          </w:p>
        </w:tc>
      </w:tr>
      <w:tr w:rsidR="00296E35" w:rsidRPr="001C0FC4" w14:paraId="6E4D43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FDA60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7C66010" w14:textId="77777777" w:rsidR="00296E35" w:rsidRPr="001C0FC4" w:rsidRDefault="00296E35" w:rsidP="002E3FCC">
            <w:pPr>
              <w:pStyle w:val="TAL"/>
              <w:rPr>
                <w:iCs/>
              </w:rPr>
            </w:pPr>
            <w:r w:rsidRPr="001C0FC4">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005FFD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D80D6D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BE6C4A" w14:textId="77777777" w:rsidR="00296E35" w:rsidRPr="001C0FC4" w:rsidRDefault="00296E35" w:rsidP="002E3FCC">
            <w:pPr>
              <w:pStyle w:val="TAL"/>
            </w:pPr>
          </w:p>
        </w:tc>
      </w:tr>
      <w:tr w:rsidR="00296E35" w:rsidRPr="001C0FC4" w14:paraId="13F764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512205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36F82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EFFFA4"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D2EF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6E1A65" w14:textId="77777777" w:rsidR="00296E35" w:rsidRPr="001C0FC4" w:rsidRDefault="00296E35" w:rsidP="002E3FCC">
            <w:pPr>
              <w:pStyle w:val="TAL"/>
            </w:pPr>
          </w:p>
        </w:tc>
      </w:tr>
      <w:tr w:rsidR="00296E35" w:rsidRPr="001C0FC4" w14:paraId="126D3E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D13AA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C47C87"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1EA08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5BD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B59DA3" w14:textId="77777777" w:rsidR="00296E35" w:rsidRPr="001C0FC4" w:rsidRDefault="00296E35" w:rsidP="002E3FCC">
            <w:pPr>
              <w:pStyle w:val="TAL"/>
            </w:pPr>
          </w:p>
        </w:tc>
      </w:tr>
    </w:tbl>
    <w:p w14:paraId="04045906" w14:textId="77777777" w:rsidR="00296E35" w:rsidRPr="001C0FC4" w:rsidRDefault="00296E35" w:rsidP="00296E35"/>
    <w:p w14:paraId="35D7F374" w14:textId="77777777" w:rsidR="00296E35" w:rsidRPr="001C0FC4" w:rsidRDefault="00296E35" w:rsidP="00296E35">
      <w:pPr>
        <w:pStyle w:val="TH"/>
      </w:pPr>
      <w:r w:rsidRPr="001C0FC4">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0836FC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A36C6D" w14:textId="6DAAEFB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5.5.3.2.2-3, condition MCD_1to1</w:t>
            </w:r>
          </w:p>
        </w:tc>
      </w:tr>
    </w:tbl>
    <w:p w14:paraId="7D6431DB" w14:textId="77777777" w:rsidR="00296E35" w:rsidRPr="001C0FC4" w:rsidRDefault="00296E35" w:rsidP="00296E35"/>
    <w:p w14:paraId="07D99579" w14:textId="77777777" w:rsidR="00296E35" w:rsidRPr="001C0FC4" w:rsidRDefault="00296E35" w:rsidP="00296E35">
      <w:pPr>
        <w:pStyle w:val="TH"/>
      </w:pPr>
      <w:r w:rsidRPr="001C0FC4">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4CC06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4800A0" w14:textId="20268B0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57E3E28" w14:textId="77777777" w:rsidR="00296E35" w:rsidRPr="001C0FC4" w:rsidRDefault="00296E35" w:rsidP="00296E35"/>
    <w:p w14:paraId="67235F58" w14:textId="77777777" w:rsidR="00296E35" w:rsidRPr="001C0FC4" w:rsidRDefault="00296E35" w:rsidP="00296E35">
      <w:pPr>
        <w:pStyle w:val="TH"/>
      </w:pPr>
      <w:r w:rsidRPr="001C0FC4">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2CA15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0DA981" w14:textId="3D0A37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5.5.3.9.2-2</w:t>
            </w:r>
          </w:p>
        </w:tc>
      </w:tr>
    </w:tbl>
    <w:p w14:paraId="21365A87" w14:textId="77777777" w:rsidR="00296E35" w:rsidRPr="001C0FC4" w:rsidRDefault="00296E35" w:rsidP="00296E35"/>
    <w:p w14:paraId="3D3BB14E" w14:textId="77777777" w:rsidR="00296E35" w:rsidRPr="001C0FC4" w:rsidRDefault="00296E35" w:rsidP="00296E35">
      <w:pPr>
        <w:pStyle w:val="TH"/>
      </w:pPr>
      <w:r w:rsidRPr="001C0FC4">
        <w:t>Table 6.1.2.3.3-5: Void</w:t>
      </w:r>
    </w:p>
    <w:p w14:paraId="360DC305" w14:textId="7BD61488" w:rsidR="00296E35" w:rsidRPr="001C0FC4" w:rsidRDefault="00296E35" w:rsidP="00296E35">
      <w:pPr>
        <w:pStyle w:val="TH"/>
      </w:pPr>
      <w:bookmarkStart w:id="448" w:name="_Hlk15914081"/>
      <w:r w:rsidRPr="001C0FC4">
        <w:t>Table 6.1.2.3.3-6: SIP MESSAGE from the UE (step 3, Table 6.1.2.3.2-1, step 1a1,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24739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FF6DCF" w14:textId="1DFFE9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25498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7450F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51C7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52E7D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94B2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8102C7" w14:textId="77777777" w:rsidR="00296E35" w:rsidRPr="001C0FC4" w:rsidRDefault="00296E35" w:rsidP="002E3FCC">
            <w:pPr>
              <w:pStyle w:val="TAH"/>
              <w:rPr>
                <w:bCs/>
              </w:rPr>
            </w:pPr>
            <w:r w:rsidRPr="001C0FC4">
              <w:rPr>
                <w:bCs/>
              </w:rPr>
              <w:t>Condition</w:t>
            </w:r>
          </w:p>
        </w:tc>
      </w:tr>
      <w:tr w:rsidR="00296E35" w:rsidRPr="001C0FC4" w14:paraId="2093CE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5C41EA"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8597C6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0595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D3D21F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4D7BD0" w14:textId="77777777" w:rsidR="00296E35" w:rsidRPr="001C0FC4" w:rsidRDefault="00296E35" w:rsidP="002E3FCC">
            <w:pPr>
              <w:pStyle w:val="TAL"/>
            </w:pPr>
          </w:p>
        </w:tc>
      </w:tr>
      <w:tr w:rsidR="00296E35" w:rsidRPr="001C0FC4" w14:paraId="104351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62185D"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B4D848D"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7E2C3C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17C95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75FBA1" w14:textId="77777777" w:rsidR="00296E35" w:rsidRPr="001C0FC4" w:rsidRDefault="00296E35" w:rsidP="002E3FCC">
            <w:pPr>
              <w:pStyle w:val="TAL"/>
            </w:pPr>
          </w:p>
        </w:tc>
      </w:tr>
      <w:tr w:rsidR="00296E35" w:rsidRPr="001C0FC4" w14:paraId="5A2F93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A2A7A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05B6A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3C5B5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87F80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43415F" w14:textId="77777777" w:rsidR="00296E35" w:rsidRPr="001C0FC4" w:rsidRDefault="00296E35" w:rsidP="002E3FCC">
            <w:pPr>
              <w:pStyle w:val="TAL"/>
            </w:pPr>
          </w:p>
        </w:tc>
      </w:tr>
      <w:tr w:rsidR="00296E35" w:rsidRPr="001C0FC4" w14:paraId="494B8AD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406C1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7ED8CA" w14:textId="77777777" w:rsidR="00296E35" w:rsidRPr="001C0FC4" w:rsidRDefault="00296E35" w:rsidP="002E3FCC">
            <w:pPr>
              <w:pStyle w:val="TAL"/>
              <w:rPr>
                <w:iCs/>
              </w:rPr>
            </w:pPr>
            <w:r w:rsidRPr="001C0FC4">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754F86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0D3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FB5DD4" w14:textId="77777777" w:rsidR="00296E35" w:rsidRPr="001C0FC4" w:rsidRDefault="00296E35" w:rsidP="002E3FCC">
            <w:pPr>
              <w:pStyle w:val="TAL"/>
            </w:pPr>
          </w:p>
        </w:tc>
      </w:tr>
    </w:tbl>
    <w:p w14:paraId="721A71D5" w14:textId="77777777" w:rsidR="00296E35" w:rsidRPr="001C0FC4" w:rsidRDefault="00296E35" w:rsidP="00296E35"/>
    <w:p w14:paraId="7B8DF1C2" w14:textId="77777777" w:rsidR="00296E35" w:rsidRPr="001C0FC4" w:rsidRDefault="00296E35" w:rsidP="00296E35">
      <w:pPr>
        <w:pStyle w:val="TH"/>
      </w:pPr>
      <w:r w:rsidRPr="001C0FC4">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F616E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80A993" w14:textId="480C58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bookmarkEnd w:id="448"/>
    </w:tbl>
    <w:p w14:paraId="5CD8DBEE" w14:textId="77777777" w:rsidR="00296E35" w:rsidRPr="001C0FC4" w:rsidRDefault="00296E35" w:rsidP="00296E35"/>
    <w:p w14:paraId="067A0EA9" w14:textId="636587F8" w:rsidR="00296E35" w:rsidRPr="001C0FC4" w:rsidRDefault="00296E35" w:rsidP="00296E35">
      <w:pPr>
        <w:pStyle w:val="TH"/>
      </w:pPr>
      <w:r w:rsidRPr="001C0FC4">
        <w:t>Table 6.1.2.3.3-8: SIP MESSAGE from the SS (step 7A,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52E81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910AAA" w14:textId="22DEE5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35F386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9F578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EDE2A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51E2B1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167F13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B9CA47D" w14:textId="77777777" w:rsidR="00296E35" w:rsidRPr="001C0FC4" w:rsidRDefault="00296E35" w:rsidP="002E3FCC">
            <w:pPr>
              <w:pStyle w:val="TAH"/>
              <w:rPr>
                <w:bCs/>
              </w:rPr>
            </w:pPr>
            <w:r w:rsidRPr="001C0FC4">
              <w:rPr>
                <w:bCs/>
              </w:rPr>
              <w:t>Condition</w:t>
            </w:r>
          </w:p>
        </w:tc>
      </w:tr>
      <w:tr w:rsidR="00296E35" w:rsidRPr="001C0FC4" w14:paraId="7E448E9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02F3C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74FBE0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93A52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87AC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F0F06E" w14:textId="77777777" w:rsidR="00296E35" w:rsidRPr="001C0FC4" w:rsidRDefault="00296E35" w:rsidP="002E3FCC">
            <w:pPr>
              <w:pStyle w:val="TAL"/>
            </w:pPr>
          </w:p>
        </w:tc>
      </w:tr>
      <w:tr w:rsidR="00296E35" w:rsidRPr="001C0FC4" w14:paraId="53D852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1E2C0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B8B591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E68833"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03DE2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D440C" w14:textId="77777777" w:rsidR="00296E35" w:rsidRPr="001C0FC4" w:rsidRDefault="00296E35" w:rsidP="002E3FCC">
            <w:pPr>
              <w:pStyle w:val="TAL"/>
            </w:pPr>
          </w:p>
        </w:tc>
      </w:tr>
      <w:tr w:rsidR="00296E35" w:rsidRPr="001C0FC4" w14:paraId="11A417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CE9B52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A8DA"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721882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4C567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CC7A6" w14:textId="77777777" w:rsidR="00296E35" w:rsidRPr="001C0FC4" w:rsidRDefault="00296E35" w:rsidP="002E3FCC">
            <w:pPr>
              <w:pStyle w:val="TAL"/>
            </w:pPr>
          </w:p>
        </w:tc>
      </w:tr>
      <w:tr w:rsidR="00296E35" w:rsidRPr="001C0FC4" w14:paraId="1249BE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2C2E2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F412E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A869F67"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99E310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CC724C" w14:textId="77777777" w:rsidR="00296E35" w:rsidRPr="001C0FC4" w:rsidRDefault="00296E35" w:rsidP="002E3FCC">
            <w:pPr>
              <w:pStyle w:val="TAL"/>
            </w:pPr>
          </w:p>
        </w:tc>
      </w:tr>
      <w:tr w:rsidR="00296E35" w:rsidRPr="001C0FC4" w14:paraId="7606428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27B03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A0912A" w14:textId="77777777" w:rsidR="00296E35" w:rsidRPr="001C0FC4" w:rsidRDefault="00296E35" w:rsidP="002E3FCC">
            <w:pPr>
              <w:pStyle w:val="TAL"/>
            </w:pPr>
            <w:r w:rsidRPr="001C0FC4">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5EDC7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1AEC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E9B65F" w14:textId="77777777" w:rsidR="00296E35" w:rsidRPr="001C0FC4" w:rsidRDefault="00296E35" w:rsidP="002E3FCC">
            <w:pPr>
              <w:pStyle w:val="TAL"/>
            </w:pPr>
          </w:p>
        </w:tc>
      </w:tr>
      <w:tr w:rsidR="00296E35" w:rsidRPr="001C0FC4" w14:paraId="0CABF9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279E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07C46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BAA78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5BAAC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8439D9" w14:textId="77777777" w:rsidR="00296E35" w:rsidRPr="001C0FC4" w:rsidRDefault="00296E35" w:rsidP="002E3FCC">
            <w:pPr>
              <w:pStyle w:val="TAL"/>
            </w:pPr>
          </w:p>
        </w:tc>
      </w:tr>
      <w:tr w:rsidR="00296E35" w:rsidRPr="001C0FC4" w14:paraId="30C37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C932C2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1208F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FEEF76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5CD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0187CD" w14:textId="77777777" w:rsidR="00296E35" w:rsidRPr="001C0FC4" w:rsidRDefault="00296E35" w:rsidP="002E3FCC">
            <w:pPr>
              <w:pStyle w:val="TAL"/>
            </w:pPr>
          </w:p>
        </w:tc>
      </w:tr>
    </w:tbl>
    <w:p w14:paraId="56D0CD46" w14:textId="77777777" w:rsidR="00296E35" w:rsidRPr="001C0FC4" w:rsidRDefault="00296E35" w:rsidP="00296E35"/>
    <w:p w14:paraId="235FE1F4" w14:textId="77777777" w:rsidR="00296E35" w:rsidRPr="001C0FC4" w:rsidRDefault="00296E35" w:rsidP="00296E35">
      <w:pPr>
        <w:pStyle w:val="TH"/>
      </w:pPr>
      <w:r w:rsidRPr="001C0FC4">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E36A2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6C1A38" w14:textId="31223C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READ</w:t>
            </w:r>
          </w:p>
        </w:tc>
      </w:tr>
    </w:tbl>
    <w:p w14:paraId="50FB24CD" w14:textId="77777777" w:rsidR="00296E35" w:rsidRPr="001C0FC4" w:rsidRDefault="00296E35" w:rsidP="00296E35"/>
    <w:p w14:paraId="4DBFA51D" w14:textId="6284803B" w:rsidR="00296E35" w:rsidRPr="001C0FC4" w:rsidRDefault="00296E35" w:rsidP="00296E35">
      <w:pPr>
        <w:pStyle w:val="TH"/>
      </w:pPr>
      <w:r w:rsidRPr="001C0FC4">
        <w:t>Table 6.1.2.3.3-10: SIP MESSAGE from the UE (step 1, Table 6.1.2.3.2-2, step 1a3,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60937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2E1ECE" w14:textId="59B27A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03E77F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404F7E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A7D0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E77E9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0EF439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00B333" w14:textId="77777777" w:rsidR="00296E35" w:rsidRPr="001C0FC4" w:rsidRDefault="00296E35" w:rsidP="002E3FCC">
            <w:pPr>
              <w:pStyle w:val="TAH"/>
              <w:rPr>
                <w:bCs/>
              </w:rPr>
            </w:pPr>
            <w:r w:rsidRPr="001C0FC4">
              <w:rPr>
                <w:bCs/>
              </w:rPr>
              <w:t>Condition</w:t>
            </w:r>
          </w:p>
        </w:tc>
      </w:tr>
      <w:tr w:rsidR="00296E35" w:rsidRPr="001C0FC4" w14:paraId="3DCB63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25422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766E18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7B7D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846F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4A3C4" w14:textId="77777777" w:rsidR="00296E35" w:rsidRPr="001C0FC4" w:rsidRDefault="00296E35" w:rsidP="002E3FCC">
            <w:pPr>
              <w:pStyle w:val="TAL"/>
            </w:pPr>
          </w:p>
        </w:tc>
      </w:tr>
      <w:tr w:rsidR="00296E35" w:rsidRPr="001C0FC4" w14:paraId="3DA94F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AD7DA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0BA531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712C159"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902F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8C5518" w14:textId="77777777" w:rsidR="00296E35" w:rsidRPr="001C0FC4" w:rsidRDefault="00296E35" w:rsidP="002E3FCC">
            <w:pPr>
              <w:pStyle w:val="TAL"/>
            </w:pPr>
          </w:p>
        </w:tc>
      </w:tr>
      <w:tr w:rsidR="00296E35" w:rsidRPr="001C0FC4" w14:paraId="49AE57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4AEE6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A7E9B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BDC93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DD95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B5A601" w14:textId="77777777" w:rsidR="00296E35" w:rsidRPr="001C0FC4" w:rsidRDefault="00296E35" w:rsidP="002E3FCC">
            <w:pPr>
              <w:pStyle w:val="TAL"/>
            </w:pPr>
          </w:p>
        </w:tc>
      </w:tr>
      <w:tr w:rsidR="00296E35" w:rsidRPr="001C0FC4" w14:paraId="575C820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0A1D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FCFD5C" w14:textId="77777777" w:rsidR="00296E35" w:rsidRPr="001C0FC4" w:rsidRDefault="00296E35" w:rsidP="002E3FCC">
            <w:pPr>
              <w:pStyle w:val="TAL"/>
              <w:rPr>
                <w:iCs/>
              </w:rPr>
            </w:pPr>
            <w:r w:rsidRPr="001C0FC4">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739086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92C1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0F5C81" w14:textId="77777777" w:rsidR="00296E35" w:rsidRPr="001C0FC4" w:rsidRDefault="00296E35" w:rsidP="002E3FCC">
            <w:pPr>
              <w:pStyle w:val="TAL"/>
            </w:pPr>
          </w:p>
        </w:tc>
      </w:tr>
    </w:tbl>
    <w:p w14:paraId="12F6079D" w14:textId="77777777" w:rsidR="00296E35" w:rsidRPr="001C0FC4" w:rsidRDefault="00296E35" w:rsidP="00296E35"/>
    <w:p w14:paraId="038ED22E" w14:textId="77777777" w:rsidR="00296E35" w:rsidRPr="001C0FC4" w:rsidRDefault="00296E35" w:rsidP="00296E35">
      <w:pPr>
        <w:pStyle w:val="TH"/>
      </w:pPr>
      <w:r w:rsidRPr="001C0FC4">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F83F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21CE69" w14:textId="4BF856B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0E9F616E" w14:textId="77777777" w:rsidR="00296E35" w:rsidRPr="001C0FC4" w:rsidRDefault="00296E35" w:rsidP="00296E35"/>
    <w:p w14:paraId="13697103" w14:textId="7100EE7B" w:rsidR="00296E35" w:rsidRPr="001C0FC4" w:rsidRDefault="00296E35" w:rsidP="00296E35">
      <w:pPr>
        <w:pStyle w:val="TH"/>
      </w:pPr>
      <w:r w:rsidRPr="001C0FC4">
        <w:t>Table 6.1.2.3.3-12: SIP MESSAGE from the SS (step 11A,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009C2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F212E78" w14:textId="1AAC72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7E938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72F62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5A37A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1589F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35B689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4C8D6E8" w14:textId="77777777" w:rsidR="00296E35" w:rsidRPr="001C0FC4" w:rsidRDefault="00296E35" w:rsidP="002E3FCC">
            <w:pPr>
              <w:pStyle w:val="TAH"/>
              <w:rPr>
                <w:bCs/>
              </w:rPr>
            </w:pPr>
            <w:r w:rsidRPr="001C0FC4">
              <w:rPr>
                <w:bCs/>
              </w:rPr>
              <w:t>Condition</w:t>
            </w:r>
          </w:p>
        </w:tc>
      </w:tr>
      <w:tr w:rsidR="00296E35" w:rsidRPr="001C0FC4" w14:paraId="5D10AD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2A805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8B4A2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A86F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960B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60DD25" w14:textId="77777777" w:rsidR="00296E35" w:rsidRPr="001C0FC4" w:rsidRDefault="00296E35" w:rsidP="002E3FCC">
            <w:pPr>
              <w:pStyle w:val="TAL"/>
            </w:pPr>
          </w:p>
        </w:tc>
      </w:tr>
      <w:tr w:rsidR="00296E35" w:rsidRPr="001C0FC4" w14:paraId="55C808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EC727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F079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8351FF"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CED5AA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BAEAA2" w14:textId="77777777" w:rsidR="00296E35" w:rsidRPr="001C0FC4" w:rsidRDefault="00296E35" w:rsidP="002E3FCC">
            <w:pPr>
              <w:pStyle w:val="TAL"/>
            </w:pPr>
          </w:p>
        </w:tc>
      </w:tr>
      <w:tr w:rsidR="00296E35" w:rsidRPr="001C0FC4" w14:paraId="6BFB666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023ED9"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F31EEC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49A27AD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4FAA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5C321E" w14:textId="77777777" w:rsidR="00296E35" w:rsidRPr="001C0FC4" w:rsidRDefault="00296E35" w:rsidP="002E3FCC">
            <w:pPr>
              <w:pStyle w:val="TAL"/>
            </w:pPr>
          </w:p>
        </w:tc>
      </w:tr>
      <w:tr w:rsidR="00296E35" w:rsidRPr="001C0FC4" w14:paraId="55CB29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94CF3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5DE6F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7AEBD1" w14:textId="77777777" w:rsidR="00296E35" w:rsidRPr="001C0FC4" w:rsidRDefault="00296E35" w:rsidP="002E3FCC">
            <w:pPr>
              <w:pStyle w:val="TAL"/>
              <w:rPr>
                <w:b/>
                <w:bCs/>
              </w:rPr>
            </w:pPr>
            <w:r w:rsidRPr="001C0FC4">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53B57F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EA2645" w14:textId="77777777" w:rsidR="00296E35" w:rsidRPr="001C0FC4" w:rsidRDefault="00296E35" w:rsidP="002E3FCC">
            <w:pPr>
              <w:pStyle w:val="TAL"/>
            </w:pPr>
          </w:p>
        </w:tc>
      </w:tr>
      <w:tr w:rsidR="00296E35" w:rsidRPr="001C0FC4" w14:paraId="4300A75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F7131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AA4233C" w14:textId="77777777" w:rsidR="00296E35" w:rsidRPr="001C0FC4" w:rsidRDefault="00296E35" w:rsidP="002E3FCC">
            <w:pPr>
              <w:pStyle w:val="TAL"/>
            </w:pPr>
            <w:r w:rsidRPr="001C0FC4">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45E8928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4A4E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A5642B" w14:textId="77777777" w:rsidR="00296E35" w:rsidRPr="001C0FC4" w:rsidRDefault="00296E35" w:rsidP="002E3FCC">
            <w:pPr>
              <w:pStyle w:val="TAL"/>
            </w:pPr>
          </w:p>
        </w:tc>
      </w:tr>
      <w:tr w:rsidR="00296E35" w:rsidRPr="001C0FC4" w14:paraId="14434AF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2015F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74D0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36E3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B74DC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2FAE6C" w14:textId="77777777" w:rsidR="00296E35" w:rsidRPr="001C0FC4" w:rsidRDefault="00296E35" w:rsidP="002E3FCC">
            <w:pPr>
              <w:pStyle w:val="TAL"/>
            </w:pPr>
          </w:p>
        </w:tc>
      </w:tr>
      <w:tr w:rsidR="00296E35" w:rsidRPr="001C0FC4" w14:paraId="2465F9A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A0990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1ADE6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31D31F3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6135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5CDBB8" w14:textId="77777777" w:rsidR="00296E35" w:rsidRPr="001C0FC4" w:rsidRDefault="00296E35" w:rsidP="002E3FCC">
            <w:pPr>
              <w:pStyle w:val="TAL"/>
            </w:pPr>
          </w:p>
        </w:tc>
      </w:tr>
    </w:tbl>
    <w:p w14:paraId="77279DBC" w14:textId="77777777" w:rsidR="00296E35" w:rsidRPr="001C0FC4" w:rsidRDefault="00296E35" w:rsidP="00296E35"/>
    <w:p w14:paraId="45DB313A" w14:textId="77777777" w:rsidR="00296E35" w:rsidRPr="001C0FC4" w:rsidRDefault="00296E35" w:rsidP="00296E35">
      <w:pPr>
        <w:pStyle w:val="TH"/>
      </w:pPr>
      <w:r w:rsidRPr="001C0FC4">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493A5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4FC68B2" w14:textId="78D409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DELIVERED_READ</w:t>
            </w:r>
          </w:p>
        </w:tc>
      </w:tr>
    </w:tbl>
    <w:p w14:paraId="2E503F53" w14:textId="77777777" w:rsidR="00296E35" w:rsidRPr="001C0FC4" w:rsidRDefault="00296E35" w:rsidP="00296E35"/>
    <w:p w14:paraId="579A2892" w14:textId="7E823279" w:rsidR="00296E35" w:rsidRPr="001C0FC4" w:rsidRDefault="00296E35" w:rsidP="00296E35">
      <w:pPr>
        <w:pStyle w:val="TH"/>
      </w:pPr>
      <w:r w:rsidRPr="001C0FC4">
        <w:t>Table 6.1.2.3.3-14: SIP MESSAGE from the UE (step 1b1, Table 6.1.2.3.2-2;</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60FEC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134593" w14:textId="557A93A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64DC6A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1A10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FB99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34B8A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89D83E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DDB65C6" w14:textId="77777777" w:rsidR="00296E35" w:rsidRPr="001C0FC4" w:rsidRDefault="00296E35" w:rsidP="002E3FCC">
            <w:pPr>
              <w:pStyle w:val="TAH"/>
              <w:rPr>
                <w:bCs/>
              </w:rPr>
            </w:pPr>
            <w:r w:rsidRPr="001C0FC4">
              <w:rPr>
                <w:bCs/>
              </w:rPr>
              <w:t>Condition</w:t>
            </w:r>
          </w:p>
        </w:tc>
      </w:tr>
      <w:tr w:rsidR="00296E35" w:rsidRPr="001C0FC4" w14:paraId="3F4C3B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DEFCA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38F55A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CD5D07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C50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873014" w14:textId="77777777" w:rsidR="00296E35" w:rsidRPr="001C0FC4" w:rsidRDefault="00296E35" w:rsidP="002E3FCC">
            <w:pPr>
              <w:pStyle w:val="TAL"/>
            </w:pPr>
          </w:p>
        </w:tc>
      </w:tr>
      <w:tr w:rsidR="00296E35" w:rsidRPr="001C0FC4" w14:paraId="17D2FC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AF0A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0E4FF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11DA94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F371F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6F507" w14:textId="77777777" w:rsidR="00296E35" w:rsidRPr="001C0FC4" w:rsidRDefault="00296E35" w:rsidP="002E3FCC">
            <w:pPr>
              <w:pStyle w:val="TAL"/>
            </w:pPr>
          </w:p>
        </w:tc>
      </w:tr>
      <w:tr w:rsidR="00296E35" w:rsidRPr="001C0FC4" w14:paraId="3E31035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2E07C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4EE37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1E6A9B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8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C9D65A" w14:textId="77777777" w:rsidR="00296E35" w:rsidRPr="001C0FC4" w:rsidRDefault="00296E35" w:rsidP="002E3FCC">
            <w:pPr>
              <w:pStyle w:val="TAL"/>
            </w:pPr>
          </w:p>
        </w:tc>
      </w:tr>
      <w:tr w:rsidR="00296E35" w:rsidRPr="001C0FC4" w14:paraId="39DCDB5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AFF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F8A731" w14:textId="77777777" w:rsidR="00296E35" w:rsidRPr="001C0FC4" w:rsidRDefault="00296E35" w:rsidP="002E3FCC">
            <w:pPr>
              <w:pStyle w:val="TAL"/>
              <w:rPr>
                <w:iCs/>
              </w:rPr>
            </w:pPr>
            <w:r w:rsidRPr="001C0FC4">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0832BF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E083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2B880" w14:textId="77777777" w:rsidR="00296E35" w:rsidRPr="001C0FC4" w:rsidRDefault="00296E35" w:rsidP="002E3FCC">
            <w:pPr>
              <w:pStyle w:val="TAL"/>
            </w:pPr>
          </w:p>
        </w:tc>
      </w:tr>
    </w:tbl>
    <w:p w14:paraId="68D6A3F1" w14:textId="77777777" w:rsidR="00296E35" w:rsidRPr="001C0FC4" w:rsidRDefault="00296E35" w:rsidP="00296E35"/>
    <w:p w14:paraId="0D5C3583" w14:textId="77777777" w:rsidR="00296E35" w:rsidRPr="001C0FC4" w:rsidRDefault="00296E35" w:rsidP="00296E35">
      <w:pPr>
        <w:pStyle w:val="TH"/>
      </w:pPr>
      <w:r w:rsidRPr="001C0FC4">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32190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57D97B7" w14:textId="0290A8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42F606D1" w14:textId="77777777" w:rsidR="00296E35" w:rsidRPr="001C0FC4" w:rsidRDefault="00296E35" w:rsidP="00296E35"/>
    <w:p w14:paraId="73705664" w14:textId="77777777" w:rsidR="00296E35" w:rsidRPr="001C0FC4" w:rsidRDefault="00296E35" w:rsidP="00296E35">
      <w:pPr>
        <w:pStyle w:val="Heading3"/>
      </w:pPr>
      <w:bookmarkStart w:id="449" w:name="_Toc42507347"/>
      <w:bookmarkStart w:id="450" w:name="_Toc52307878"/>
      <w:bookmarkStart w:id="451" w:name="_Toc52782326"/>
      <w:bookmarkStart w:id="452" w:name="_Toc52782935"/>
      <w:bookmarkStart w:id="453" w:name="_Toc59042804"/>
      <w:bookmarkStart w:id="454" w:name="_Toc75459139"/>
      <w:bookmarkStart w:id="455" w:name="_Toc90630579"/>
      <w:bookmarkStart w:id="456" w:name="_Toc100778786"/>
      <w:bookmarkStart w:id="457" w:name="_Toc101286117"/>
      <w:bookmarkStart w:id="458" w:name="_Toc106817703"/>
      <w:bookmarkStart w:id="459" w:name="_Toc106817828"/>
      <w:bookmarkStart w:id="460" w:name="_Toc178186336"/>
      <w:bookmarkStart w:id="461" w:name="_Toc210385150"/>
      <w:r w:rsidRPr="001C0FC4">
        <w:t>6.1.3</w:t>
      </w:r>
      <w:r w:rsidRPr="001C0FC4">
        <w:tab/>
        <w:t>On-network / Short Data Service (SDS) / Standalone SDS Using Signalling Control Plane / Group Standalone SDS / Client Originated (CO)</w:t>
      </w:r>
      <w:bookmarkEnd w:id="431"/>
      <w:bookmarkEnd w:id="447"/>
      <w:bookmarkEnd w:id="449"/>
      <w:bookmarkEnd w:id="450"/>
      <w:bookmarkEnd w:id="451"/>
      <w:bookmarkEnd w:id="452"/>
      <w:bookmarkEnd w:id="453"/>
      <w:bookmarkEnd w:id="454"/>
      <w:bookmarkEnd w:id="455"/>
      <w:bookmarkEnd w:id="456"/>
      <w:bookmarkEnd w:id="457"/>
      <w:bookmarkEnd w:id="458"/>
      <w:bookmarkEnd w:id="459"/>
      <w:bookmarkEnd w:id="460"/>
      <w:bookmarkEnd w:id="461"/>
    </w:p>
    <w:p w14:paraId="37AF2BB2" w14:textId="77777777" w:rsidR="00296E35" w:rsidRPr="001C0FC4" w:rsidRDefault="00296E35" w:rsidP="00296E35">
      <w:pPr>
        <w:pStyle w:val="H6"/>
      </w:pPr>
      <w:bookmarkStart w:id="462" w:name="_Toc52782327"/>
      <w:bookmarkStart w:id="463" w:name="_Toc52782936"/>
      <w:bookmarkStart w:id="464" w:name="_Toc59042805"/>
      <w:bookmarkStart w:id="465" w:name="_Toc522499801"/>
      <w:r w:rsidRPr="001C0FC4">
        <w:t>6.1.3.1</w:t>
      </w:r>
      <w:r w:rsidRPr="001C0FC4">
        <w:tab/>
        <w:t>Test Purpose (TP)</w:t>
      </w:r>
      <w:bookmarkEnd w:id="462"/>
      <w:bookmarkEnd w:id="463"/>
      <w:bookmarkEnd w:id="464"/>
    </w:p>
    <w:p w14:paraId="562C1EC2" w14:textId="77777777" w:rsidR="00296E35" w:rsidRPr="001C0FC4" w:rsidRDefault="00296E35" w:rsidP="00296E35">
      <w:pPr>
        <w:pStyle w:val="H6"/>
      </w:pPr>
      <w:r w:rsidRPr="001C0FC4">
        <w:t>(1)</w:t>
      </w:r>
    </w:p>
    <w:p w14:paraId="75A4E32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1AC0200" w14:textId="77777777" w:rsidR="00296E35" w:rsidRPr="001C0FC4" w:rsidRDefault="00296E35" w:rsidP="00296E35">
      <w:pPr>
        <w:pStyle w:val="PL"/>
      </w:pPr>
      <w:r w:rsidRPr="001C0FC4">
        <w:rPr>
          <w:b/>
        </w:rPr>
        <w:t>ensure that</w:t>
      </w:r>
      <w:r w:rsidRPr="001C0FC4">
        <w:t xml:space="preserve"> {</w:t>
      </w:r>
    </w:p>
    <w:p w14:paraId="4ED58CF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with a disposition of only Delivery }</w:t>
      </w:r>
    </w:p>
    <w:p w14:paraId="718CFCAC" w14:textId="77777777" w:rsidR="00296E35" w:rsidRPr="001C0FC4" w:rsidRDefault="00296E35" w:rsidP="00296E35">
      <w:pPr>
        <w:pStyle w:val="PL"/>
      </w:pPr>
      <w:r w:rsidRPr="001C0FC4">
        <w:t xml:space="preserve">    </w:t>
      </w:r>
      <w:r w:rsidRPr="001C0FC4">
        <w:rPr>
          <w:b/>
        </w:rPr>
        <w:t>then</w:t>
      </w:r>
      <w:r w:rsidRPr="001C0FC4">
        <w:t xml:space="preserve"> { UE (MCDATA Client) sends a group standalone SDS message with a disposition of only Delivery via s SIP MESSAGE message }</w:t>
      </w:r>
    </w:p>
    <w:p w14:paraId="48C64DBE" w14:textId="77777777" w:rsidR="00296E35" w:rsidRPr="001C0FC4" w:rsidRDefault="00296E35" w:rsidP="00296E35">
      <w:pPr>
        <w:pStyle w:val="PL"/>
      </w:pPr>
      <w:r w:rsidRPr="001C0FC4">
        <w:t xml:space="preserve">            }</w:t>
      </w:r>
    </w:p>
    <w:p w14:paraId="7AA14437" w14:textId="77777777" w:rsidR="00296E35" w:rsidRPr="001C0FC4" w:rsidRDefault="00296E35" w:rsidP="00296E35">
      <w:pPr>
        <w:pStyle w:val="PL"/>
      </w:pPr>
    </w:p>
    <w:p w14:paraId="17C2FC27" w14:textId="77777777" w:rsidR="00296E35" w:rsidRPr="001C0FC4" w:rsidRDefault="00296E35" w:rsidP="00296E35">
      <w:pPr>
        <w:pStyle w:val="H6"/>
      </w:pPr>
      <w:r w:rsidRPr="001C0FC4">
        <w:t>(2)</w:t>
      </w:r>
    </w:p>
    <w:p w14:paraId="2E50158C" w14:textId="77777777" w:rsidR="00296E35" w:rsidRPr="001C0FC4" w:rsidRDefault="00296E35" w:rsidP="00296E35">
      <w:pPr>
        <w:pStyle w:val="PL"/>
      </w:pPr>
      <w:r w:rsidRPr="001C0FC4">
        <w:rPr>
          <w:b/>
        </w:rPr>
        <w:t>with</w:t>
      </w:r>
      <w:r w:rsidRPr="001C0FC4">
        <w:t xml:space="preserve"> { UE (MCDATA Client) having sent a group standalone SDS message }</w:t>
      </w:r>
    </w:p>
    <w:p w14:paraId="51576A3C" w14:textId="77777777" w:rsidR="00296E35" w:rsidRPr="001C0FC4" w:rsidRDefault="00296E35" w:rsidP="00296E35">
      <w:pPr>
        <w:pStyle w:val="PL"/>
      </w:pPr>
      <w:r w:rsidRPr="001C0FC4">
        <w:rPr>
          <w:b/>
        </w:rPr>
        <w:t>ensure that</w:t>
      </w:r>
      <w:r w:rsidRPr="001C0FC4">
        <w:t xml:space="preserve"> {</w:t>
      </w:r>
    </w:p>
    <w:p w14:paraId="2193597D"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2CDCD42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C37113" w14:textId="77777777" w:rsidR="00296E35" w:rsidRPr="001C0FC4" w:rsidRDefault="00296E35" w:rsidP="00296E35">
      <w:pPr>
        <w:pStyle w:val="PL"/>
      </w:pPr>
      <w:r w:rsidRPr="001C0FC4">
        <w:t xml:space="preserve">            }</w:t>
      </w:r>
    </w:p>
    <w:p w14:paraId="1AD5B361" w14:textId="77777777" w:rsidR="00296E35" w:rsidRPr="001C0FC4" w:rsidRDefault="00296E35" w:rsidP="00296E35">
      <w:pPr>
        <w:pStyle w:val="PL"/>
      </w:pPr>
    </w:p>
    <w:p w14:paraId="134F6309" w14:textId="77777777" w:rsidR="00296E35" w:rsidRPr="001C0FC4" w:rsidRDefault="00296E35" w:rsidP="00296E35">
      <w:pPr>
        <w:pStyle w:val="H6"/>
      </w:pPr>
      <w:bookmarkStart w:id="466" w:name="_Toc52782937"/>
      <w:bookmarkStart w:id="467" w:name="_Toc59042806"/>
      <w:r w:rsidRPr="001C0FC4">
        <w:t>6.1.3.2</w:t>
      </w:r>
      <w:r w:rsidRPr="001C0FC4">
        <w:tab/>
        <w:t>Conformance requirements</w:t>
      </w:r>
      <w:bookmarkEnd w:id="466"/>
      <w:bookmarkEnd w:id="467"/>
    </w:p>
    <w:p w14:paraId="67971F18"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B90B8DB" w14:textId="77777777" w:rsidR="00296E35" w:rsidRPr="001C0FC4" w:rsidRDefault="00296E35" w:rsidP="00296E35">
      <w:r w:rsidRPr="001C0FC4">
        <w:t>[TS 24.282, clause 9.2.2.2.1]</w:t>
      </w:r>
    </w:p>
    <w:p w14:paraId="6A107AEE" w14:textId="77777777" w:rsidR="00296E35" w:rsidRPr="001C0FC4" w:rsidRDefault="00296E35" w:rsidP="00296E35">
      <w:r w:rsidRPr="001C0FC4">
        <w:t>The MCData client shall generate a SIP MESSAGE request in accordance with 3GPP TS 24.229 [5] and IETF RFC 3428 [6] with the clarifications given below.</w:t>
      </w:r>
    </w:p>
    <w:p w14:paraId="1548E058" w14:textId="77777777" w:rsidR="00296E35" w:rsidRPr="001C0FC4" w:rsidRDefault="00296E35" w:rsidP="00296E35">
      <w:r w:rsidRPr="001C0FC4">
        <w:t>The MCData client:</w:t>
      </w:r>
    </w:p>
    <w:p w14:paraId="27D3485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6F8A15AD" w14:textId="77777777" w:rsidR="00296E35" w:rsidRPr="001C0FC4" w:rsidRDefault="00296E35" w:rsidP="00296E35">
      <w:pPr>
        <w:pStyle w:val="B3"/>
        <w:ind w:left="0" w:firstLine="0"/>
      </w:pPr>
      <w:r w:rsidRPr="001C0FC4">
        <w:t>...</w:t>
      </w:r>
    </w:p>
    <w:p w14:paraId="1F6E8E47" w14:textId="77777777" w:rsidR="00296E35" w:rsidRPr="001C0FC4" w:rsidRDefault="00296E35" w:rsidP="00296E35">
      <w:pPr>
        <w:pStyle w:val="B1"/>
      </w:pPr>
      <w:r w:rsidRPr="001C0FC4">
        <w:t>3)</w:t>
      </w:r>
      <w:r w:rsidRPr="001C0FC4">
        <w:tab/>
        <w:t>if a group standalone SDS message is to be sent:</w:t>
      </w:r>
    </w:p>
    <w:p w14:paraId="6F54FA27"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0DAB7F"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6978EE64"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5F5E6890" w14:textId="77777777" w:rsidR="00296E35" w:rsidRPr="001C0FC4" w:rsidRDefault="00296E35" w:rsidP="00296E35">
      <w:pPr>
        <w:pStyle w:val="B3"/>
      </w:pPr>
      <w:r w:rsidRPr="001C0FC4">
        <w:t>ii)</w:t>
      </w:r>
      <w:r w:rsidRPr="001C0FC4">
        <w:tab/>
        <w:t>the &lt;mcdata-request-uri&gt; element set to the MCData group identity; and</w:t>
      </w:r>
    </w:p>
    <w:p w14:paraId="43DE4E4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426DDE32" w14:textId="77777777" w:rsidR="00296E35" w:rsidRPr="001C0FC4" w:rsidRDefault="00296E35" w:rsidP="00296E35">
      <w:pPr>
        <w:pStyle w:val="B1"/>
      </w:pPr>
      <w:r w:rsidRPr="001C0FC4">
        <w:t>4)</w:t>
      </w:r>
      <w:r w:rsidRPr="001C0FC4">
        <w:tab/>
        <w:t>shall generate a standalone SDS message as specified in subclause 6.2.2.1; and</w:t>
      </w:r>
    </w:p>
    <w:p w14:paraId="0BF20D4B"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FF4A3A7" w14:textId="77777777" w:rsidR="00296E35" w:rsidRPr="001C0FC4" w:rsidRDefault="00296E35" w:rsidP="00296E35">
      <w:r w:rsidRPr="001C0FC4">
        <w:t>[TS 24.282, clause 6.2.2.1]</w:t>
      </w:r>
    </w:p>
    <w:p w14:paraId="47371A5B" w14:textId="77777777" w:rsidR="00296E35" w:rsidRPr="001C0FC4" w:rsidRDefault="00296E35" w:rsidP="00296E35">
      <w:r w:rsidRPr="001C0FC4">
        <w:t>In order to generate an SDS message, the MCData client:</w:t>
      </w:r>
    </w:p>
    <w:p w14:paraId="27FAE2FC" w14:textId="77777777" w:rsidR="00296E35" w:rsidRPr="001C0FC4" w:rsidRDefault="00296E35" w:rsidP="00296E35">
      <w:pPr>
        <w:pStyle w:val="B1"/>
      </w:pPr>
      <w:r w:rsidRPr="001C0FC4">
        <w:t>1)</w:t>
      </w:r>
      <w:r w:rsidRPr="001C0FC4">
        <w:tab/>
        <w:t>shall generate an SDS SIGNALLING PAYLOAD message as specified in subclause 15.1.2;</w:t>
      </w:r>
    </w:p>
    <w:p w14:paraId="5EE2B3CA" w14:textId="77777777" w:rsidR="00296E35" w:rsidRPr="001C0FC4" w:rsidRDefault="00296E35" w:rsidP="00296E35">
      <w:pPr>
        <w:pStyle w:val="B1"/>
      </w:pPr>
      <w:r w:rsidRPr="001C0FC4">
        <w:t>2)</w:t>
      </w:r>
      <w:r w:rsidRPr="001C0FC4">
        <w:tab/>
        <w:t>shall generate a DATA PAYLOAD message as specified in subclause 15.1.4;</w:t>
      </w:r>
    </w:p>
    <w:p w14:paraId="3A1828D8"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4BE3C5DA"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C2A1ECC" w14:textId="77777777" w:rsidR="00296E35" w:rsidRPr="001C0FC4" w:rsidRDefault="00296E35" w:rsidP="00296E35">
      <w:r w:rsidRPr="001C0FC4">
        <w:t>When generating an SDS SIGNALLING PAYLOAD message as specified in subclause 15.1.2, the MCData client:</w:t>
      </w:r>
    </w:p>
    <w:p w14:paraId="76EC79CF" w14:textId="77777777" w:rsidR="00296E35" w:rsidRPr="001C0FC4" w:rsidRDefault="00296E35" w:rsidP="00296E35">
      <w:pPr>
        <w:pStyle w:val="B1"/>
      </w:pPr>
      <w:r w:rsidRPr="001C0FC4">
        <w:t>1)</w:t>
      </w:r>
      <w:r w:rsidRPr="001C0FC4">
        <w:tab/>
        <w:t>shall set the Date and time IE to the current time as specified in subclause 15.2.8;</w:t>
      </w:r>
    </w:p>
    <w:p w14:paraId="6909E438"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3B853972"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0F9A2FC"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03EE457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66EC78C4"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18E1F0EC"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2EE44FAC"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7D14D55"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390732D"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79F28CA"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0FECA401" w14:textId="77777777" w:rsidR="00296E35" w:rsidRPr="001C0FC4" w:rsidRDefault="00296E35" w:rsidP="00296E35">
      <w:r w:rsidRPr="001C0FC4">
        <w:t>When generating an DATA PAYLOAD message for SDS as specified in subclause 15.1.4, the MCData client:</w:t>
      </w:r>
    </w:p>
    <w:p w14:paraId="045C6CF2"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8CC2454"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A9A8EFE" w14:textId="77777777" w:rsidR="00296E35" w:rsidRPr="001C0FC4" w:rsidRDefault="00296E35" w:rsidP="00296E35">
      <w:pPr>
        <w:pStyle w:val="B1"/>
      </w:pPr>
      <w:r w:rsidRPr="001C0FC4">
        <w:t>3)</w:t>
      </w:r>
      <w:r w:rsidRPr="001C0FC4">
        <w:tab/>
        <w:t>for each Payload IE included:</w:t>
      </w:r>
    </w:p>
    <w:p w14:paraId="166C965E"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5ED163CC"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21EE662C"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1D27063"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112E6DF8" w14:textId="77777777" w:rsidR="00296E35" w:rsidRPr="001C0FC4" w:rsidRDefault="00296E35" w:rsidP="00296E35">
      <w:pPr>
        <w:pStyle w:val="B2"/>
      </w:pPr>
      <w:r w:rsidRPr="001C0FC4">
        <w:t>e)</w:t>
      </w:r>
      <w:r w:rsidRPr="001C0FC4">
        <w:tab/>
        <w:t>shall include the data to be sent in the Payload data.</w:t>
      </w:r>
    </w:p>
    <w:p w14:paraId="3D3D7B11" w14:textId="77777777" w:rsidR="00296E35" w:rsidRPr="001C0FC4" w:rsidRDefault="00296E35" w:rsidP="00296E35">
      <w:r w:rsidRPr="001C0FC4">
        <w:t>[TS 24.282, clause 6.2.4.1]</w:t>
      </w:r>
    </w:p>
    <w:p w14:paraId="7AA708F3" w14:textId="77777777" w:rsidR="00296E35" w:rsidRPr="001C0FC4" w:rsidRDefault="00296E35" w:rsidP="00296E35">
      <w:pPr>
        <w:rPr>
          <w:rFonts w:eastAsia="SimSun"/>
        </w:rPr>
      </w:pPr>
      <w:r w:rsidRPr="001C0FC4">
        <w:rPr>
          <w:rFonts w:eastAsia="SimSun"/>
        </w:rPr>
        <w:t>This subclause is referenced from other procedures.</w:t>
      </w:r>
    </w:p>
    <w:p w14:paraId="750F40F2" w14:textId="77777777" w:rsidR="00296E35" w:rsidRPr="001C0FC4" w:rsidRDefault="00296E35" w:rsidP="00296E35">
      <w:r w:rsidRPr="001C0FC4">
        <w:t>In a SIP MESSAGE request, the MCData client:</w:t>
      </w:r>
    </w:p>
    <w:p w14:paraId="653B68B1" w14:textId="77777777" w:rsidR="00296E35" w:rsidRPr="001C0FC4" w:rsidRDefault="00296E35" w:rsidP="00296E35">
      <w:pPr>
        <w:pStyle w:val="B1"/>
      </w:pPr>
      <w:r w:rsidRPr="001C0FC4">
        <w:t>1)</w:t>
      </w:r>
      <w:r w:rsidRPr="001C0FC4">
        <w:tab/>
        <w:t>when sending SDS messages or SDS disposition notifications:</w:t>
      </w:r>
    </w:p>
    <w:p w14:paraId="332C33F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D2EA5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373FFDD"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42BA458" w14:textId="77777777" w:rsidR="00296E35" w:rsidRPr="001C0FC4" w:rsidRDefault="00296E35" w:rsidP="00296E35">
      <w:pPr>
        <w:pStyle w:val="B2"/>
        <w:rPr>
          <w:lang w:eastAsia="ko-KR"/>
        </w:rPr>
      </w:pPr>
      <w:r w:rsidRPr="001C0FC4">
        <w:rPr>
          <w:lang w:eastAsia="ko-KR"/>
        </w:rPr>
        <w:t>…</w:t>
      </w:r>
    </w:p>
    <w:p w14:paraId="394C7C6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64CD98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D42CC2B" w14:textId="77777777" w:rsidR="00296E35" w:rsidRPr="001C0FC4" w:rsidRDefault="00296E35" w:rsidP="00296E35">
      <w:r w:rsidRPr="001C0FC4">
        <w:t>[TS 24.282, clause 12.2.1.2]</w:t>
      </w:r>
    </w:p>
    <w:p w14:paraId="569F4E35" w14:textId="77777777" w:rsidR="00296E35" w:rsidRPr="001C0FC4" w:rsidRDefault="00296E35" w:rsidP="00296E35">
      <w:pPr>
        <w:rPr>
          <w:rFonts w:eastAsia="SimSun"/>
        </w:rPr>
      </w:pPr>
      <w:r w:rsidRPr="001C0FC4">
        <w:rPr>
          <w:rFonts w:eastAsia="SimSun"/>
        </w:rPr>
        <w:t>Upon receipt of a:</w:t>
      </w:r>
    </w:p>
    <w:p w14:paraId="3888371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CB7815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6EADC94" w14:textId="77777777" w:rsidR="00296E35" w:rsidRPr="001C0FC4" w:rsidRDefault="00296E35" w:rsidP="00296E35">
      <w:pPr>
        <w:rPr>
          <w:rFonts w:eastAsia="SimSun"/>
        </w:rPr>
      </w:pPr>
      <w:r w:rsidRPr="001C0FC4">
        <w:rPr>
          <w:rFonts w:eastAsia="SimSun"/>
        </w:rPr>
        <w:t>the MCData client:</w:t>
      </w:r>
    </w:p>
    <w:p w14:paraId="7B1CBCA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87F51C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710ECA" w14:textId="77777777" w:rsidR="00296E35" w:rsidRPr="001C0FC4" w:rsidRDefault="00296E35" w:rsidP="00296E35">
      <w:pPr>
        <w:pStyle w:val="H6"/>
      </w:pPr>
      <w:bookmarkStart w:id="468" w:name="_Toc52782328"/>
      <w:bookmarkStart w:id="469" w:name="_Toc52782938"/>
      <w:bookmarkStart w:id="470" w:name="_Toc59042807"/>
      <w:r w:rsidRPr="001C0FC4">
        <w:t>6.1.3.3</w:t>
      </w:r>
      <w:r w:rsidRPr="001C0FC4">
        <w:tab/>
        <w:t>Test description</w:t>
      </w:r>
      <w:bookmarkEnd w:id="468"/>
      <w:bookmarkEnd w:id="469"/>
      <w:bookmarkEnd w:id="470"/>
    </w:p>
    <w:p w14:paraId="775150DE" w14:textId="77777777" w:rsidR="00296E35" w:rsidRPr="001C0FC4" w:rsidRDefault="00296E35" w:rsidP="00296E35">
      <w:pPr>
        <w:pStyle w:val="H6"/>
      </w:pPr>
      <w:bookmarkStart w:id="471" w:name="_Toc52782329"/>
      <w:bookmarkStart w:id="472" w:name="_Toc52782939"/>
      <w:bookmarkStart w:id="473" w:name="_Toc59042808"/>
      <w:r w:rsidRPr="001C0FC4">
        <w:t>6.1.3.3.1</w:t>
      </w:r>
      <w:r w:rsidRPr="001C0FC4">
        <w:tab/>
        <w:t>Pre-test conditions</w:t>
      </w:r>
      <w:bookmarkEnd w:id="471"/>
      <w:bookmarkEnd w:id="472"/>
      <w:bookmarkEnd w:id="473"/>
    </w:p>
    <w:p w14:paraId="05984DA9" w14:textId="77777777" w:rsidR="00296E35" w:rsidRDefault="00296E35" w:rsidP="00296E35">
      <w:pPr>
        <w:pStyle w:val="H6"/>
      </w:pPr>
      <w:r w:rsidRPr="00102CE5">
        <w:t>Test configuration</w:t>
      </w:r>
      <w:r>
        <w:t>:</w:t>
      </w:r>
    </w:p>
    <w:p w14:paraId="3EE80D5C" w14:textId="57E85315" w:rsidR="00296E35" w:rsidRDefault="00296E35" w:rsidP="00296E35">
      <w:pPr>
        <w:pStyle w:val="B1"/>
      </w:pPr>
      <w:r>
        <w:t>-</w:t>
      </w:r>
      <w:r>
        <w:tab/>
        <w:t>Single cell configuration according to TS 37.579-1 [2] clause 5.2.2.2.1.</w:t>
      </w:r>
    </w:p>
    <w:p w14:paraId="67554867" w14:textId="77777777" w:rsidR="00296E35" w:rsidRDefault="00296E35" w:rsidP="00296E35">
      <w:pPr>
        <w:pStyle w:val="H6"/>
      </w:pPr>
      <w:r>
        <w:t>Preamble:</w:t>
      </w:r>
    </w:p>
    <w:p w14:paraId="4DC78A48" w14:textId="46A3B6D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B10D77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50265B2D" w14:textId="77777777" w:rsidR="00296E35" w:rsidRDefault="00296E35" w:rsidP="00296E35">
      <w:pPr>
        <w:pStyle w:val="B1"/>
      </w:pPr>
      <w:r>
        <w:t>-</w:t>
      </w:r>
      <w:r>
        <w:tab/>
      </w:r>
      <w:r w:rsidRPr="000573F5">
        <w:t>UE States at the end of the preamble</w:t>
      </w:r>
      <w:r>
        <w:t>:</w:t>
      </w:r>
    </w:p>
    <w:p w14:paraId="6A84A5B0" w14:textId="77777777" w:rsidR="00296E35" w:rsidRDefault="00296E35" w:rsidP="00296E35">
      <w:pPr>
        <w:pStyle w:val="B1"/>
        <w:ind w:left="852"/>
      </w:pPr>
      <w:r>
        <w:t>-</w:t>
      </w:r>
      <w:r>
        <w:tab/>
        <w:t>The UE is in RRC_IDLE state.</w:t>
      </w:r>
    </w:p>
    <w:p w14:paraId="7DD530B1" w14:textId="77777777" w:rsidR="00296E35" w:rsidRDefault="00296E35" w:rsidP="00296E35">
      <w:pPr>
        <w:pStyle w:val="B1"/>
        <w:ind w:left="852"/>
      </w:pPr>
      <w:r>
        <w:t>-</w:t>
      </w:r>
      <w:r>
        <w:tab/>
        <w:t>The client is registered for MCData.</w:t>
      </w:r>
    </w:p>
    <w:p w14:paraId="76B9FBBF" w14:textId="77777777" w:rsidR="00296E35" w:rsidRPr="001C0FC4" w:rsidRDefault="00296E35" w:rsidP="00296E35">
      <w:pPr>
        <w:pStyle w:val="H6"/>
      </w:pPr>
      <w:bookmarkStart w:id="474" w:name="_Toc52782330"/>
      <w:bookmarkStart w:id="475" w:name="_Toc52782940"/>
      <w:bookmarkStart w:id="476" w:name="_Toc59042809"/>
      <w:r w:rsidRPr="001C0FC4">
        <w:t>6.1.3.3.2</w:t>
      </w:r>
      <w:r w:rsidRPr="001C0FC4">
        <w:tab/>
        <w:t>Test procedure sequence</w:t>
      </w:r>
      <w:bookmarkEnd w:id="474"/>
      <w:bookmarkEnd w:id="475"/>
      <w:bookmarkEnd w:id="476"/>
    </w:p>
    <w:p w14:paraId="57FBBB8E" w14:textId="77777777" w:rsidR="00296E35" w:rsidRPr="001C0FC4" w:rsidRDefault="00296E35" w:rsidP="00296E35">
      <w:pPr>
        <w:pStyle w:val="TH"/>
      </w:pPr>
      <w:r w:rsidRPr="001C0FC4">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BCDEAB6" w14:textId="77777777" w:rsidTr="002E3FCC">
        <w:tc>
          <w:tcPr>
            <w:tcW w:w="648" w:type="dxa"/>
            <w:tcBorders>
              <w:top w:val="single" w:sz="4" w:space="0" w:color="auto"/>
              <w:left w:val="single" w:sz="4" w:space="0" w:color="auto"/>
              <w:bottom w:val="nil"/>
              <w:right w:val="single" w:sz="4" w:space="0" w:color="auto"/>
            </w:tcBorders>
            <w:hideMark/>
          </w:tcPr>
          <w:p w14:paraId="6F57297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DDE0C1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A8212F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B1D598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0006FCD" w14:textId="77777777" w:rsidR="00296E35" w:rsidRPr="001C0FC4" w:rsidRDefault="00296E35" w:rsidP="002E3FCC">
            <w:pPr>
              <w:pStyle w:val="TAH"/>
            </w:pPr>
            <w:r w:rsidRPr="001C0FC4">
              <w:t>Verdict</w:t>
            </w:r>
          </w:p>
        </w:tc>
      </w:tr>
      <w:tr w:rsidR="00296E35" w:rsidRPr="001C0FC4" w14:paraId="40004F6F" w14:textId="77777777" w:rsidTr="002E3FCC">
        <w:tc>
          <w:tcPr>
            <w:tcW w:w="648" w:type="dxa"/>
            <w:tcBorders>
              <w:top w:val="nil"/>
              <w:left w:val="single" w:sz="4" w:space="0" w:color="auto"/>
              <w:bottom w:val="single" w:sz="4" w:space="0" w:color="auto"/>
              <w:right w:val="single" w:sz="4" w:space="0" w:color="auto"/>
            </w:tcBorders>
          </w:tcPr>
          <w:p w14:paraId="45B1F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74770D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BFC4C2"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9EC47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882D15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DA5782E" w14:textId="77777777" w:rsidR="00296E35" w:rsidRPr="001C0FC4" w:rsidRDefault="00296E35" w:rsidP="002E3FCC">
            <w:pPr>
              <w:pStyle w:val="TAH"/>
            </w:pPr>
          </w:p>
        </w:tc>
      </w:tr>
      <w:tr w:rsidR="00296E35" w:rsidRPr="001C0FC4" w14:paraId="16D3E4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41D2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104EF8" w14:textId="77777777" w:rsidR="00296E35" w:rsidRPr="001C0FC4" w:rsidRDefault="00296E35" w:rsidP="002E3FCC">
            <w:pPr>
              <w:pStyle w:val="TAL"/>
            </w:pPr>
            <w:r w:rsidRPr="001C0FC4">
              <w:t>Make the UE (MCData client) send a group standalone SDS message with disposition request "DELIVERY".</w:t>
            </w:r>
          </w:p>
          <w:p w14:paraId="12B25118"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DDDC6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1ECD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BBBD5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5B9E47" w14:textId="77777777" w:rsidR="00296E35" w:rsidRPr="001C0FC4" w:rsidRDefault="00296E35" w:rsidP="002E3FCC">
            <w:pPr>
              <w:pStyle w:val="TAC"/>
            </w:pPr>
            <w:r w:rsidRPr="001C0FC4">
              <w:t>-</w:t>
            </w:r>
          </w:p>
        </w:tc>
      </w:tr>
      <w:tr w:rsidR="00296E35" w:rsidRPr="001C0FC4" w14:paraId="2DF3BF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EA6E5C"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11989A17" w14:textId="3A1A9413"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standalone group SDS message with disposition request "DELIVERY"</w:t>
            </w:r>
            <w:r w:rsidRPr="001C0FC4">
              <w:t>?</w:t>
            </w:r>
          </w:p>
          <w:p w14:paraId="265C0F9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CEE6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06504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5CA4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31DEC02" w14:textId="77777777" w:rsidR="00296E35" w:rsidRPr="001C0FC4" w:rsidRDefault="00296E35" w:rsidP="002E3FCC">
            <w:pPr>
              <w:pStyle w:val="TAC"/>
            </w:pPr>
            <w:r w:rsidRPr="001C0FC4">
              <w:t>P</w:t>
            </w:r>
          </w:p>
        </w:tc>
      </w:tr>
      <w:tr w:rsidR="00296E35" w:rsidRPr="001C0FC4" w14:paraId="7B45D6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14C239"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66C115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E25AE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C6F6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ECC7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B60760" w14:textId="77777777" w:rsidR="00296E35" w:rsidRPr="001C0FC4" w:rsidRDefault="00296E35" w:rsidP="002E3FCC">
            <w:pPr>
              <w:pStyle w:val="TAC"/>
            </w:pPr>
            <w:r w:rsidRPr="001C0FC4">
              <w:t>-</w:t>
            </w:r>
          </w:p>
        </w:tc>
      </w:tr>
      <w:tr w:rsidR="00296E35" w:rsidRPr="001C0FC4" w14:paraId="39D6C6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44AF9F"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03123CDC" w14:textId="6B23CE7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6DB56C1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0049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073B7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16A47" w14:textId="77777777" w:rsidR="00296E35" w:rsidRPr="001C0FC4" w:rsidRDefault="00296E35" w:rsidP="002E3FCC">
            <w:pPr>
              <w:pStyle w:val="TAC"/>
            </w:pPr>
            <w:r w:rsidRPr="001C0FC4">
              <w:t>P</w:t>
            </w:r>
          </w:p>
        </w:tc>
      </w:tr>
      <w:tr w:rsidR="00296E35" w:rsidRPr="001C0FC4" w14:paraId="2221BC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11DCF"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D31972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8127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E6CC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2E034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40B9B8" w14:textId="77777777" w:rsidR="00296E35" w:rsidRPr="001C0FC4" w:rsidRDefault="00296E35" w:rsidP="002E3FCC">
            <w:pPr>
              <w:pStyle w:val="TAC"/>
            </w:pPr>
            <w:r w:rsidRPr="001C0FC4">
              <w:t>-</w:t>
            </w:r>
          </w:p>
        </w:tc>
      </w:tr>
      <w:tr w:rsidR="00296E35" w:rsidRPr="001C0FC4" w14:paraId="313FBD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4999F4"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39A3C722" w14:textId="77777777" w:rsidR="00296E35" w:rsidRPr="001C0FC4" w:rsidRDefault="00296E35" w:rsidP="002E3FCC">
            <w:pPr>
              <w:pStyle w:val="TAL"/>
            </w:pPr>
            <w:r w:rsidRPr="001C0FC4">
              <w:t>Check: Does the UE (MCData client) provide the disposition notification to the user?</w:t>
            </w:r>
          </w:p>
          <w:p w14:paraId="5B1B449C"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023FCA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A130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DAB6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287727B" w14:textId="77777777" w:rsidR="00296E35" w:rsidRPr="001C0FC4" w:rsidRDefault="00296E35" w:rsidP="002E3FCC">
            <w:pPr>
              <w:pStyle w:val="TAC"/>
            </w:pPr>
            <w:r w:rsidRPr="001C0FC4">
              <w:t>P</w:t>
            </w:r>
          </w:p>
        </w:tc>
      </w:tr>
      <w:tr w:rsidR="00296E35" w:rsidRPr="001C0FC4" w14:paraId="5A8FD5C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515D99" w14:textId="77777777" w:rsidR="00296E35" w:rsidRPr="001C0FC4" w:rsidRDefault="00296E35" w:rsidP="002E3FCC">
            <w:pPr>
              <w:pStyle w:val="TAN"/>
            </w:pPr>
            <w:r w:rsidRPr="001C0FC4">
              <w:t>NOTE 1:</w:t>
            </w:r>
            <w:r w:rsidRPr="001C0FC4">
              <w:tab/>
              <w:t>This is expected to be done via a suitable implementation dependent MMI.</w:t>
            </w:r>
          </w:p>
          <w:p w14:paraId="4D80A03B" w14:textId="77777777" w:rsidR="00296E35" w:rsidRPr="001C0FC4" w:rsidRDefault="00296E35" w:rsidP="002E3FCC">
            <w:pPr>
              <w:pStyle w:val="TAN"/>
            </w:pPr>
            <w:r w:rsidRPr="001C0FC4">
              <w:t>NOTE 2:</w:t>
            </w:r>
            <w:r w:rsidRPr="001C0FC4">
              <w:tab/>
              <w:t>The RRC connection is not released at the end of the procedure.</w:t>
            </w:r>
          </w:p>
        </w:tc>
      </w:tr>
    </w:tbl>
    <w:p w14:paraId="5B08B457" w14:textId="77777777" w:rsidR="00296E35" w:rsidRPr="001C0FC4" w:rsidRDefault="00296E35" w:rsidP="00296E35"/>
    <w:p w14:paraId="77FB5C45" w14:textId="77777777" w:rsidR="00296E35" w:rsidRPr="001C0FC4" w:rsidRDefault="00296E35" w:rsidP="00296E35">
      <w:pPr>
        <w:pStyle w:val="H6"/>
      </w:pPr>
      <w:bookmarkStart w:id="477" w:name="_Toc52782331"/>
      <w:bookmarkStart w:id="478" w:name="_Toc52782941"/>
      <w:bookmarkStart w:id="479" w:name="_Toc59042810"/>
      <w:r w:rsidRPr="001C0FC4">
        <w:t>6.1.3.3.3</w:t>
      </w:r>
      <w:r w:rsidRPr="001C0FC4">
        <w:tab/>
        <w:t>Specific message contents</w:t>
      </w:r>
      <w:bookmarkEnd w:id="477"/>
      <w:bookmarkEnd w:id="478"/>
      <w:bookmarkEnd w:id="479"/>
    </w:p>
    <w:p w14:paraId="010FCE23" w14:textId="39ED822E" w:rsidR="00296E35" w:rsidRPr="001C0FC4" w:rsidRDefault="00296E35" w:rsidP="00296E35">
      <w:pPr>
        <w:pStyle w:val="TH"/>
      </w:pPr>
      <w:bookmarkStart w:id="480" w:name="_Toc25610654"/>
      <w:r w:rsidRPr="001C0FC4">
        <w:t>Table 6.1.3.3.3-1: SIP MESSAGE from the UE (step 2A, Table 6.1.3.3.2-1;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BBC9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63CCFC" w14:textId="2FC684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56FF03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226CD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545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4196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3AEF6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FF265F" w14:textId="77777777" w:rsidR="00296E35" w:rsidRPr="001C0FC4" w:rsidRDefault="00296E35" w:rsidP="002E3FCC">
            <w:pPr>
              <w:pStyle w:val="TAH"/>
              <w:rPr>
                <w:bCs/>
              </w:rPr>
            </w:pPr>
            <w:r w:rsidRPr="001C0FC4">
              <w:rPr>
                <w:bCs/>
              </w:rPr>
              <w:t>Condition</w:t>
            </w:r>
          </w:p>
        </w:tc>
      </w:tr>
      <w:tr w:rsidR="00296E35" w:rsidRPr="001C0FC4" w14:paraId="674050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5E4E0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6E3842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150EB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5F2E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8E96E9" w14:textId="77777777" w:rsidR="00296E35" w:rsidRPr="001C0FC4" w:rsidRDefault="00296E35" w:rsidP="002E3FCC">
            <w:pPr>
              <w:pStyle w:val="TAL"/>
            </w:pPr>
          </w:p>
        </w:tc>
      </w:tr>
      <w:tr w:rsidR="00296E35" w:rsidRPr="001C0FC4" w14:paraId="438922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5728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C4D20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B95D8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461D3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DAEB7F" w14:textId="77777777" w:rsidR="00296E35" w:rsidRPr="001C0FC4" w:rsidRDefault="00296E35" w:rsidP="002E3FCC">
            <w:pPr>
              <w:pStyle w:val="TAL"/>
            </w:pPr>
          </w:p>
        </w:tc>
      </w:tr>
      <w:tr w:rsidR="00296E35" w:rsidRPr="001C0FC4" w14:paraId="776C42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0DDC5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1CB4502" w14:textId="77777777" w:rsidR="00296E35" w:rsidRPr="001C0FC4" w:rsidRDefault="00296E35" w:rsidP="002E3FCC">
            <w:pPr>
              <w:pStyle w:val="TAL"/>
              <w:rPr>
                <w:iCs/>
              </w:rPr>
            </w:pPr>
            <w:r w:rsidRPr="001C0FC4">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7E232F2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D595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E1E71D" w14:textId="77777777" w:rsidR="00296E35" w:rsidRPr="001C0FC4" w:rsidRDefault="00296E35" w:rsidP="002E3FCC">
            <w:pPr>
              <w:pStyle w:val="TAL"/>
            </w:pPr>
          </w:p>
        </w:tc>
      </w:tr>
      <w:tr w:rsidR="00296E35" w:rsidRPr="001C0FC4" w14:paraId="6139A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E9DA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33FCF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57B968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4964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94C440" w14:textId="77777777" w:rsidR="00296E35" w:rsidRPr="001C0FC4" w:rsidRDefault="00296E35" w:rsidP="002E3FCC">
            <w:pPr>
              <w:pStyle w:val="TAL"/>
            </w:pPr>
          </w:p>
        </w:tc>
      </w:tr>
      <w:tr w:rsidR="00296E35" w:rsidRPr="001C0FC4" w14:paraId="61B3A5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B56F6D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485C76"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D100A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770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477080" w14:textId="77777777" w:rsidR="00296E35" w:rsidRPr="001C0FC4" w:rsidRDefault="00296E35" w:rsidP="002E3FCC">
            <w:pPr>
              <w:pStyle w:val="TAL"/>
            </w:pPr>
          </w:p>
        </w:tc>
      </w:tr>
      <w:tr w:rsidR="00296E35" w:rsidRPr="001C0FC4" w14:paraId="280151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E233B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E7B1A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E962A67"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1E5A5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1FBE808" w14:textId="77777777" w:rsidR="00296E35" w:rsidRPr="001C0FC4" w:rsidRDefault="00296E35" w:rsidP="002E3FCC">
            <w:pPr>
              <w:pStyle w:val="TAL"/>
            </w:pPr>
          </w:p>
        </w:tc>
      </w:tr>
      <w:tr w:rsidR="00296E35" w:rsidRPr="001C0FC4" w14:paraId="1A1078E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B299D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C4CBE2" w14:textId="77777777" w:rsidR="00296E35" w:rsidRPr="001C0FC4" w:rsidRDefault="00296E35" w:rsidP="002E3FCC">
            <w:pPr>
              <w:pStyle w:val="TAL"/>
            </w:pPr>
            <w:r w:rsidRPr="001C0FC4">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7BCE83D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A436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DE0272" w14:textId="77777777" w:rsidR="00296E35" w:rsidRPr="001C0FC4" w:rsidRDefault="00296E35" w:rsidP="002E3FCC">
            <w:pPr>
              <w:pStyle w:val="TAL"/>
            </w:pPr>
          </w:p>
        </w:tc>
      </w:tr>
    </w:tbl>
    <w:p w14:paraId="04FBE7B5" w14:textId="77777777" w:rsidR="00296E35" w:rsidRPr="001C0FC4" w:rsidRDefault="00296E35" w:rsidP="00296E35"/>
    <w:p w14:paraId="4EF4B96F" w14:textId="77777777" w:rsidR="00296E35" w:rsidRPr="001C0FC4" w:rsidRDefault="00296E35" w:rsidP="00296E35">
      <w:pPr>
        <w:pStyle w:val="TH"/>
      </w:pPr>
      <w:r w:rsidRPr="001C0FC4">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D9FF3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7AB762" w14:textId="0BB92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511FFDC6" w14:textId="77777777" w:rsidR="00296E35" w:rsidRPr="001C0FC4" w:rsidRDefault="00296E35" w:rsidP="00296E35"/>
    <w:p w14:paraId="53578240" w14:textId="77777777" w:rsidR="00296E35" w:rsidRPr="001C0FC4" w:rsidRDefault="00296E35" w:rsidP="00296E35">
      <w:pPr>
        <w:pStyle w:val="TH"/>
      </w:pPr>
      <w:r w:rsidRPr="001C0FC4">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FC0821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F2CAB9D" w14:textId="455884A8" w:rsidR="00296E35" w:rsidRPr="001C0FC4" w:rsidRDefault="00296E35" w:rsidP="002E3FCC">
            <w:pPr>
              <w:pStyle w:val="TAL"/>
            </w:pPr>
            <w:r w:rsidRPr="001C0FC4">
              <w:t xml:space="preserve">Derivation Path: TS </w:t>
            </w:r>
            <w:r>
              <w:t>37.579</w:t>
            </w:r>
            <w:r w:rsidRPr="001C0FC4">
              <w:t>-1 [2], Table 5.5.3.8.1-1, condition DELIVERED</w:t>
            </w:r>
          </w:p>
        </w:tc>
      </w:tr>
    </w:tbl>
    <w:p w14:paraId="274CC22B" w14:textId="77777777" w:rsidR="00296E35" w:rsidRPr="001C0FC4" w:rsidRDefault="00296E35" w:rsidP="00296E35"/>
    <w:p w14:paraId="46C1BC78" w14:textId="77777777" w:rsidR="00296E35" w:rsidRPr="001C0FC4" w:rsidRDefault="00296E35" w:rsidP="00296E35">
      <w:pPr>
        <w:pStyle w:val="TH"/>
      </w:pPr>
      <w:r w:rsidRPr="001C0FC4">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C911A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1682110" w14:textId="6246AC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bl>
    <w:p w14:paraId="56B6AE92" w14:textId="77777777" w:rsidR="00296E35" w:rsidRPr="001C0FC4" w:rsidRDefault="00296E35" w:rsidP="00296E35"/>
    <w:p w14:paraId="395409C1" w14:textId="7B84AB77" w:rsidR="00296E35" w:rsidRPr="001C0FC4" w:rsidRDefault="00296E35" w:rsidP="00296E35">
      <w:pPr>
        <w:pStyle w:val="TH"/>
      </w:pPr>
      <w:r w:rsidRPr="001C0FC4">
        <w:t>Table 6.1.3.3.3-4: SIP MESSAGE from the SS (step 4, Table 6.1.3.3.2-1;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C31E3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070E79" w14:textId="079803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152F2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6BBB5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FDCBE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83F63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8A91A7"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026113" w14:textId="77777777" w:rsidR="00296E35" w:rsidRPr="001C0FC4" w:rsidRDefault="00296E35" w:rsidP="002E3FCC">
            <w:pPr>
              <w:pStyle w:val="TAH"/>
              <w:rPr>
                <w:bCs/>
              </w:rPr>
            </w:pPr>
            <w:r w:rsidRPr="001C0FC4">
              <w:rPr>
                <w:bCs/>
              </w:rPr>
              <w:t>Condition</w:t>
            </w:r>
          </w:p>
        </w:tc>
      </w:tr>
      <w:tr w:rsidR="00296E35" w:rsidRPr="001C0FC4" w14:paraId="2A8157A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3158C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27C6E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06420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1F72D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855E59" w14:textId="77777777" w:rsidR="00296E35" w:rsidRPr="001C0FC4" w:rsidRDefault="00296E35" w:rsidP="002E3FCC">
            <w:pPr>
              <w:pStyle w:val="TAL"/>
            </w:pPr>
          </w:p>
        </w:tc>
      </w:tr>
      <w:tr w:rsidR="00296E35" w:rsidRPr="001C0FC4" w14:paraId="5AF335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0D251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53F7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08E8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DA830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4645DF" w14:textId="77777777" w:rsidR="00296E35" w:rsidRPr="001C0FC4" w:rsidRDefault="00296E35" w:rsidP="002E3FCC">
            <w:pPr>
              <w:pStyle w:val="TAL"/>
            </w:pPr>
          </w:p>
        </w:tc>
      </w:tr>
      <w:tr w:rsidR="00296E35" w:rsidRPr="001C0FC4" w14:paraId="354B9BE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5D557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A50A0D" w14:textId="77777777" w:rsidR="00296E35" w:rsidRPr="001C0FC4" w:rsidRDefault="00296E35" w:rsidP="002E3FCC">
            <w:pPr>
              <w:pStyle w:val="TAL"/>
              <w:rPr>
                <w:iCs/>
              </w:rPr>
            </w:pPr>
            <w:r w:rsidRPr="001C0FC4">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287F81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9E5B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BE5CC" w14:textId="77777777" w:rsidR="00296E35" w:rsidRPr="001C0FC4" w:rsidRDefault="00296E35" w:rsidP="002E3FCC">
            <w:pPr>
              <w:pStyle w:val="TAL"/>
            </w:pPr>
          </w:p>
        </w:tc>
      </w:tr>
      <w:tr w:rsidR="00296E35" w:rsidRPr="001C0FC4" w14:paraId="42D749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A8A9C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185643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61C1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496E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310D48" w14:textId="77777777" w:rsidR="00296E35" w:rsidRPr="001C0FC4" w:rsidRDefault="00296E35" w:rsidP="002E3FCC">
            <w:pPr>
              <w:pStyle w:val="TAL"/>
            </w:pPr>
          </w:p>
        </w:tc>
      </w:tr>
      <w:tr w:rsidR="00296E35" w:rsidRPr="001C0FC4" w14:paraId="1E25259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37956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6BF014" w14:textId="77777777" w:rsidR="00296E35" w:rsidRPr="001C0FC4" w:rsidRDefault="00296E35" w:rsidP="002E3FCC">
            <w:pPr>
              <w:pStyle w:val="TAL"/>
              <w:rPr>
                <w:iCs/>
              </w:rPr>
            </w:pPr>
            <w:r w:rsidRPr="001C0FC4">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32E610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A75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5176907" w14:textId="77777777" w:rsidR="00296E35" w:rsidRPr="001C0FC4" w:rsidRDefault="00296E35" w:rsidP="002E3FCC">
            <w:pPr>
              <w:pStyle w:val="TAL"/>
            </w:pPr>
          </w:p>
        </w:tc>
      </w:tr>
    </w:tbl>
    <w:p w14:paraId="12209316" w14:textId="77777777" w:rsidR="00296E35" w:rsidRPr="001C0FC4" w:rsidRDefault="00296E35" w:rsidP="00296E35"/>
    <w:p w14:paraId="06B77C6D" w14:textId="77777777" w:rsidR="00296E35" w:rsidRPr="001C0FC4" w:rsidRDefault="00296E35" w:rsidP="00296E35">
      <w:pPr>
        <w:pStyle w:val="TH"/>
      </w:pPr>
      <w:r w:rsidRPr="001C0FC4">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9CB1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2D155F" w14:textId="4BD57F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FE278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0FC7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5FBDC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0085B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215773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8B87B8" w14:textId="77777777" w:rsidR="00296E35" w:rsidRPr="001C0FC4" w:rsidRDefault="00296E35" w:rsidP="002E3FCC">
            <w:pPr>
              <w:pStyle w:val="TAH"/>
              <w:rPr>
                <w:bCs/>
              </w:rPr>
            </w:pPr>
            <w:r w:rsidRPr="001C0FC4">
              <w:rPr>
                <w:bCs/>
              </w:rPr>
              <w:t>Condition</w:t>
            </w:r>
          </w:p>
        </w:tc>
      </w:tr>
      <w:tr w:rsidR="00296E35" w:rsidRPr="001C0FC4" w14:paraId="02CB61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BA49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12518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73A3C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30C7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58FC14" w14:textId="77777777" w:rsidR="00296E35" w:rsidRPr="001C0FC4" w:rsidRDefault="00296E35" w:rsidP="002E3FCC">
            <w:pPr>
              <w:pStyle w:val="TAL"/>
            </w:pPr>
          </w:p>
        </w:tc>
      </w:tr>
      <w:tr w:rsidR="00296E35" w:rsidRPr="001C0FC4" w14:paraId="1A91BEE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B748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8636D3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1AA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DAA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ED16D5" w14:textId="77777777" w:rsidR="00296E35" w:rsidRPr="001C0FC4" w:rsidRDefault="00296E35" w:rsidP="002E3FCC">
            <w:pPr>
              <w:pStyle w:val="TAL"/>
            </w:pPr>
          </w:p>
        </w:tc>
      </w:tr>
      <w:tr w:rsidR="00296E35" w:rsidRPr="001C0FC4" w14:paraId="5C110F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545484"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3B2E30" w14:textId="77777777" w:rsidR="00296E35" w:rsidRPr="001C0FC4" w:rsidRDefault="00296E35" w:rsidP="002E3FCC">
            <w:pPr>
              <w:pStyle w:val="TAL"/>
              <w:rPr>
                <w:rFonts w:eastAsia="Calibri"/>
              </w:rPr>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3679FF0" w14:textId="21343042"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396F6C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8FA747" w14:textId="77777777" w:rsidR="00296E35" w:rsidRPr="001C0FC4" w:rsidRDefault="00296E35" w:rsidP="002E3FCC">
            <w:pPr>
              <w:pStyle w:val="TAL"/>
            </w:pPr>
          </w:p>
        </w:tc>
      </w:tr>
    </w:tbl>
    <w:p w14:paraId="15964B77" w14:textId="77777777" w:rsidR="00296E35" w:rsidRPr="001C0FC4" w:rsidRDefault="00296E35" w:rsidP="00296E35"/>
    <w:p w14:paraId="41D9D15F" w14:textId="77777777" w:rsidR="00296E35" w:rsidRPr="001C0FC4" w:rsidRDefault="00296E35" w:rsidP="00296E35">
      <w:pPr>
        <w:pStyle w:val="TH"/>
      </w:pPr>
      <w:r w:rsidRPr="001C0FC4">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C956E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20BBE" w14:textId="3779EF8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316F44C" w14:textId="77777777" w:rsidR="00296E35" w:rsidRPr="001C0FC4" w:rsidRDefault="00296E35" w:rsidP="00296E35"/>
    <w:p w14:paraId="22A6B325" w14:textId="77777777" w:rsidR="00296E35" w:rsidRPr="001C0FC4" w:rsidRDefault="00296E35" w:rsidP="00296E35">
      <w:pPr>
        <w:pStyle w:val="TH"/>
      </w:pPr>
      <w:r w:rsidRPr="001C0FC4">
        <w:t>Table 6.1.3.3.3-7: Void</w:t>
      </w:r>
    </w:p>
    <w:p w14:paraId="70335A5F" w14:textId="77777777" w:rsidR="00296E35" w:rsidRPr="001C0FC4" w:rsidRDefault="00296E35" w:rsidP="00296E35"/>
    <w:p w14:paraId="7D1EEDBD" w14:textId="77777777" w:rsidR="00296E35" w:rsidRPr="001C0FC4" w:rsidRDefault="00296E35" w:rsidP="00296E35">
      <w:pPr>
        <w:pStyle w:val="Heading3"/>
      </w:pPr>
      <w:bookmarkStart w:id="481" w:name="_Toc42507348"/>
      <w:bookmarkStart w:id="482" w:name="_Toc52307879"/>
      <w:bookmarkStart w:id="483" w:name="_Toc52782332"/>
      <w:bookmarkStart w:id="484" w:name="_Toc52782942"/>
      <w:bookmarkStart w:id="485" w:name="_Toc59042811"/>
      <w:bookmarkStart w:id="486" w:name="_Toc75459140"/>
      <w:bookmarkStart w:id="487" w:name="_Toc90630580"/>
      <w:bookmarkStart w:id="488" w:name="_Toc100778787"/>
      <w:bookmarkStart w:id="489" w:name="_Toc101286118"/>
      <w:bookmarkStart w:id="490" w:name="_Toc106817704"/>
      <w:bookmarkStart w:id="491" w:name="_Toc106817829"/>
      <w:bookmarkStart w:id="492" w:name="_Toc178186337"/>
      <w:bookmarkStart w:id="493" w:name="_Toc210385151"/>
      <w:r w:rsidRPr="001C0FC4">
        <w:t>6.1.4</w:t>
      </w:r>
      <w:r w:rsidRPr="001C0FC4">
        <w:tab/>
        <w:t>On-network / Short Data Service (SDS) / Standalone SDS Using Signalling Control Plane / Group Standalone SDS / Client Terminated (CT)</w:t>
      </w:r>
      <w:bookmarkEnd w:id="465"/>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69355FC" w14:textId="77777777" w:rsidR="00296E35" w:rsidRPr="001C0FC4" w:rsidRDefault="00296E35" w:rsidP="00296E35">
      <w:pPr>
        <w:pStyle w:val="H6"/>
      </w:pPr>
      <w:bookmarkStart w:id="494" w:name="_Toc52782333"/>
      <w:bookmarkStart w:id="495" w:name="_Toc52782943"/>
      <w:bookmarkStart w:id="496" w:name="_Toc59042812"/>
      <w:bookmarkStart w:id="497" w:name="_Toc522499802"/>
      <w:r w:rsidRPr="001C0FC4">
        <w:t>6.1.4.1</w:t>
      </w:r>
      <w:r w:rsidRPr="001C0FC4">
        <w:tab/>
        <w:t>Test Purpose (TP)</w:t>
      </w:r>
      <w:bookmarkEnd w:id="494"/>
      <w:bookmarkEnd w:id="495"/>
      <w:bookmarkEnd w:id="496"/>
    </w:p>
    <w:p w14:paraId="7D5674CB" w14:textId="77777777" w:rsidR="00296E35" w:rsidRPr="001C0FC4" w:rsidRDefault="00296E35" w:rsidP="00296E35">
      <w:pPr>
        <w:pStyle w:val="H6"/>
      </w:pPr>
      <w:r w:rsidRPr="001C0FC4">
        <w:t>(1)</w:t>
      </w:r>
    </w:p>
    <w:p w14:paraId="78CB7E3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1B4EDC0" w14:textId="77777777" w:rsidR="00296E35" w:rsidRPr="001C0FC4" w:rsidRDefault="00296E35" w:rsidP="00296E35">
      <w:pPr>
        <w:pStyle w:val="PL"/>
      </w:pPr>
      <w:r w:rsidRPr="001C0FC4">
        <w:rPr>
          <w:b/>
        </w:rPr>
        <w:t>ensure that</w:t>
      </w:r>
      <w:r w:rsidRPr="001C0FC4">
        <w:t xml:space="preserve"> {</w:t>
      </w:r>
    </w:p>
    <w:p w14:paraId="0511B1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group SDS message with a disposition request of "DELIVERY" }</w:t>
      </w:r>
    </w:p>
    <w:p w14:paraId="12CF56F2"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rPr>
          <w:rFonts w:eastAsia="Malgun Gothic"/>
          <w:color w:val="000000"/>
        </w:rPr>
        <w:t>renders the contents of the Payload IE to the MCDATA User</w:t>
      </w:r>
      <w:r w:rsidRPr="001C0FC4">
        <w:rPr>
          <w:color w:val="000000"/>
        </w:rPr>
        <w:t xml:space="preserve"> }</w:t>
      </w:r>
    </w:p>
    <w:p w14:paraId="374740EE" w14:textId="77777777" w:rsidR="00296E35" w:rsidRPr="001C0FC4" w:rsidRDefault="00296E35" w:rsidP="00296E35">
      <w:pPr>
        <w:pStyle w:val="PL"/>
      </w:pPr>
      <w:r w:rsidRPr="001C0FC4">
        <w:t xml:space="preserve">            }</w:t>
      </w:r>
    </w:p>
    <w:p w14:paraId="4392BB15" w14:textId="77777777" w:rsidR="00296E35" w:rsidRPr="001C0FC4" w:rsidRDefault="00296E35" w:rsidP="00296E35">
      <w:pPr>
        <w:pStyle w:val="PL"/>
      </w:pPr>
    </w:p>
    <w:p w14:paraId="6F1FFF8D" w14:textId="77777777" w:rsidR="00296E35" w:rsidRPr="001C0FC4" w:rsidRDefault="00296E35" w:rsidP="00296E35">
      <w:pPr>
        <w:pStyle w:val="H6"/>
      </w:pPr>
      <w:bookmarkStart w:id="498" w:name="_Toc52782944"/>
      <w:bookmarkStart w:id="499" w:name="_Toc59042813"/>
      <w:r w:rsidRPr="001C0FC4">
        <w:t>6.1.4.2</w:t>
      </w:r>
      <w:r w:rsidRPr="001C0FC4">
        <w:tab/>
        <w:t>Conformance requirements</w:t>
      </w:r>
      <w:bookmarkEnd w:id="498"/>
      <w:bookmarkEnd w:id="499"/>
    </w:p>
    <w:p w14:paraId="399BA5C8"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333B051" w14:textId="77777777" w:rsidR="00296E35" w:rsidRPr="001C0FC4" w:rsidRDefault="00296E35" w:rsidP="00296E35">
      <w:r w:rsidRPr="001C0FC4">
        <w:t>[TS 24.282, clause 9.2.2.2.2]</w:t>
      </w:r>
    </w:p>
    <w:p w14:paraId="10FFD1EB" w14:textId="77777777" w:rsidR="00296E35" w:rsidRPr="001C0FC4" w:rsidRDefault="00296E35" w:rsidP="00296E35">
      <w:r w:rsidRPr="001C0FC4">
        <w:t>Upon receipt of a "SIP MESSAGE request for standalone SDS for terminating MCData client", the MCData client:</w:t>
      </w:r>
    </w:p>
    <w:p w14:paraId="4124EA94" w14:textId="77777777" w:rsidR="00296E35" w:rsidRPr="001C0FC4" w:rsidRDefault="00296E35" w:rsidP="00296E35">
      <w:pPr>
        <w:pStyle w:val="B1"/>
        <w:rPr>
          <w:lang w:eastAsia="ko-KR"/>
        </w:rPr>
      </w:pPr>
      <w:r w:rsidRPr="001C0FC4">
        <w:t>…</w:t>
      </w:r>
    </w:p>
    <w:p w14:paraId="4048112C"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27C7A3EC"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0E84D88" w14:textId="77777777" w:rsidR="00296E35" w:rsidRPr="001C0FC4" w:rsidRDefault="00296E35" w:rsidP="00296E35">
      <w:pPr>
        <w:pStyle w:val="B2"/>
      </w:pPr>
      <w:r w:rsidRPr="001C0FC4">
        <w:t>b)</w:t>
      </w:r>
      <w:r w:rsidRPr="001C0FC4">
        <w:tab/>
        <w:t>shall convert the MCData ID to a UID as described in 3GPP TS 33.180 [26];</w:t>
      </w:r>
    </w:p>
    <w:p w14:paraId="5AF3281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D567B8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9CD130D" w14:textId="77777777" w:rsidR="00296E35" w:rsidRPr="001C0FC4" w:rsidRDefault="00296E35" w:rsidP="00296E35">
      <w:pPr>
        <w:pStyle w:val="B2"/>
      </w:pPr>
      <w:r w:rsidRPr="001C0FC4">
        <w:t>e)</w:t>
      </w:r>
      <w:r w:rsidRPr="001C0FC4">
        <w:tab/>
        <w:t>if the signature of the MIKEY-SAKKE I_MESSAGE was successfully validated:</w:t>
      </w:r>
    </w:p>
    <w:p w14:paraId="0B60B7F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187F055B" w14:textId="77777777" w:rsidR="00296E35" w:rsidRPr="001C0FC4" w:rsidRDefault="00296E35" w:rsidP="00296E35">
      <w:pPr>
        <w:pStyle w:val="B3"/>
      </w:pPr>
      <w:r w:rsidRPr="001C0FC4">
        <w:t>ii)</w:t>
      </w:r>
      <w:r w:rsidRPr="001C0FC4">
        <w:tab/>
        <w:t>shall extract the PCK-ID, from the payload as specified in 3GPP TS 33.180 [26];</w:t>
      </w:r>
    </w:p>
    <w:p w14:paraId="5BFD407C"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1D9FB961"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13977A09"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315CCC"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41C1DA6C" w14:textId="77777777" w:rsidR="00296E35" w:rsidRPr="001C0FC4" w:rsidRDefault="00296E35" w:rsidP="00296E35">
      <w:r w:rsidRPr="001C0FC4">
        <w:t>[TS 24.282, clause 9.2.1.2]</w:t>
      </w:r>
    </w:p>
    <w:p w14:paraId="44E532AE"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7D6280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5DCBA209"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68142442" w14:textId="77777777" w:rsidR="00296E35" w:rsidRPr="001C0FC4" w:rsidRDefault="00296E35" w:rsidP="00296E35">
      <w:pPr>
        <w:rPr>
          <w:rFonts w:eastAsia="Malgun Gothic"/>
        </w:rPr>
      </w:pPr>
      <w:r w:rsidRPr="001C0FC4">
        <w:rPr>
          <w:rFonts w:eastAsia="Malgun Gothic"/>
        </w:rPr>
        <w:t>the MCData Client:</w:t>
      </w:r>
    </w:p>
    <w:p w14:paraId="67BFF4E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4A22541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22002BCE" w14:textId="77777777" w:rsidR="00296E35" w:rsidRPr="001C0FC4" w:rsidRDefault="00296E35" w:rsidP="00296E35">
      <w:pPr>
        <w:pStyle w:val="B2"/>
        <w:rPr>
          <w:rFonts w:eastAsia="Malgun Gothic"/>
        </w:rPr>
      </w:pPr>
      <w:r w:rsidRPr="001C0FC4">
        <w:rPr>
          <w:rFonts w:eastAsia="Malgun Gothic"/>
        </w:rPr>
        <w:t>…</w:t>
      </w:r>
    </w:p>
    <w:p w14:paraId="7B9D3B93"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5A036A0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5006FFC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378F7DD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6DA6C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47F7A7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989859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BD6B65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71E023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454702DE"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045DC29"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231BDEBF" w14:textId="77777777" w:rsidR="00296E35" w:rsidRPr="001C0FC4" w:rsidRDefault="00296E35" w:rsidP="00296E35">
      <w:pPr>
        <w:pStyle w:val="NO"/>
      </w:pPr>
      <w:r w:rsidRPr="001C0FC4">
        <w:t>…</w:t>
      </w:r>
    </w:p>
    <w:p w14:paraId="7F3D14A8" w14:textId="77777777" w:rsidR="00296E35" w:rsidRPr="001C0FC4" w:rsidRDefault="00296E35" w:rsidP="00296E35">
      <w:pPr>
        <w:pStyle w:val="NO"/>
      </w:pPr>
      <w:r w:rsidRPr="001C0FC4">
        <w:t>NOTE 3:</w:t>
      </w:r>
      <w:r w:rsidRPr="001C0FC4">
        <w:tab/>
        <w:t>User consent is not required before accepting the data.</w:t>
      </w:r>
    </w:p>
    <w:p w14:paraId="654E77FA"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0E5D90E8"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68CDB04" w14:textId="77777777" w:rsidR="00296E35" w:rsidRPr="001C0FC4" w:rsidRDefault="00296E35" w:rsidP="00296E35">
      <w:r w:rsidRPr="001C0FC4">
        <w:t>[TS 24.282, clause 9.2.1.3]</w:t>
      </w:r>
    </w:p>
    <w:p w14:paraId="54BAEDE9" w14:textId="77777777" w:rsidR="00296E35" w:rsidRPr="001C0FC4" w:rsidRDefault="00296E35" w:rsidP="00296E35">
      <w:pPr>
        <w:rPr>
          <w:rFonts w:eastAsia="Malgun Gothic"/>
        </w:rPr>
      </w:pPr>
      <w:r w:rsidRPr="001C0FC4">
        <w:rPr>
          <w:rFonts w:eastAsia="Malgun Gothic"/>
        </w:rPr>
        <w:t>To handle the disposition requests, the MCData client:</w:t>
      </w:r>
    </w:p>
    <w:p w14:paraId="2245EC1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F7F367F"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E5AA7E9"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76E8868F" w14:textId="77777777" w:rsidR="00296E35" w:rsidRPr="001C0FC4" w:rsidRDefault="00296E35" w:rsidP="00296E35">
      <w:pPr>
        <w:pStyle w:val="B2"/>
      </w:pPr>
      <w:r w:rsidRPr="001C0FC4">
        <w:t>c)</w:t>
      </w:r>
      <w:r w:rsidRPr="001C0FC4">
        <w:tab/>
        <w:t>"DELIVERY AND READ" then, shall start timer TDU1 (delivery and read).</w:t>
      </w:r>
    </w:p>
    <w:p w14:paraId="517F11F6" w14:textId="77777777" w:rsidR="00296E35" w:rsidRPr="001C0FC4" w:rsidRDefault="00296E35" w:rsidP="00296E35">
      <w:r w:rsidRPr="001C0FC4">
        <w:t>[TS 24.282, clause 12.2.1.1]</w:t>
      </w:r>
    </w:p>
    <w:p w14:paraId="12E0E782" w14:textId="77777777" w:rsidR="00296E35" w:rsidRPr="001C0FC4" w:rsidRDefault="00296E35" w:rsidP="00296E35">
      <w:r w:rsidRPr="001C0FC4">
        <w:t>The MCData client shall follow the procedures in this subclause to:</w:t>
      </w:r>
    </w:p>
    <w:p w14:paraId="591E113C"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1880EA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BA7E18F" w14:textId="77777777" w:rsidR="00296E35" w:rsidRPr="001C0FC4" w:rsidRDefault="00296E35" w:rsidP="00296E35">
      <w:pPr>
        <w:pStyle w:val="B1"/>
      </w:pPr>
      <w:r w:rsidRPr="001C0FC4">
        <w:t>-</w:t>
      </w:r>
      <w:r w:rsidRPr="001C0FC4">
        <w:tab/>
        <w:t>indicate to an MCData client that a request for FD was accepted, deferred or rejected; or</w:t>
      </w:r>
    </w:p>
    <w:p w14:paraId="4284F534" w14:textId="77777777" w:rsidR="00296E35" w:rsidRPr="001C0FC4" w:rsidRDefault="00296E35" w:rsidP="00296E35">
      <w:pPr>
        <w:pStyle w:val="B1"/>
      </w:pPr>
      <w:r w:rsidRPr="001C0FC4">
        <w:t>-</w:t>
      </w:r>
      <w:r w:rsidRPr="001C0FC4">
        <w:tab/>
        <w:t>indicate to an MCData client that a file download has been completed;</w:t>
      </w:r>
    </w:p>
    <w:p w14:paraId="01BFA5F5" w14:textId="77777777" w:rsidR="00296E35" w:rsidRPr="001C0FC4" w:rsidRDefault="00296E35" w:rsidP="00296E35">
      <w:r w:rsidRPr="001C0FC4">
        <w:t>Before sending a disposition notification the MCData client needs to determine:</w:t>
      </w:r>
    </w:p>
    <w:p w14:paraId="304E6838"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B00F95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F6B97DC"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DADD7C5" w14:textId="77777777" w:rsidR="00296E35" w:rsidRPr="001C0FC4" w:rsidRDefault="00296E35" w:rsidP="00296E35">
      <w:r w:rsidRPr="001C0FC4">
        <w:t>The MCData client shall generate a SIP MESSAGE request in accordance with 3GPP TS 24.229 [5] and IETF RFC 3428 [6] with the clarifications given below.</w:t>
      </w:r>
    </w:p>
    <w:p w14:paraId="713B7C5A" w14:textId="77777777" w:rsidR="00296E35" w:rsidRPr="001C0FC4" w:rsidRDefault="00296E35" w:rsidP="00296E35">
      <w:r w:rsidRPr="001C0FC4">
        <w:t>The MCData client:</w:t>
      </w:r>
    </w:p>
    <w:p w14:paraId="121E7618" w14:textId="77777777" w:rsidR="00296E35" w:rsidRPr="001C0FC4" w:rsidRDefault="00296E35" w:rsidP="00296E35">
      <w:pPr>
        <w:pStyle w:val="B1"/>
      </w:pPr>
      <w:r w:rsidRPr="001C0FC4">
        <w:t>1)</w:t>
      </w:r>
      <w:r w:rsidRPr="001C0FC4">
        <w:tab/>
        <w:t>shall build the SIP MESSAGE request as specified in subclause 6.2.4.1;</w:t>
      </w:r>
    </w:p>
    <w:p w14:paraId="35A531B0"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D7004E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6D78F532"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546372D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63A006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A2EDFEF" w14:textId="77777777" w:rsidR="00296E35" w:rsidRPr="001C0FC4" w:rsidRDefault="00296E35" w:rsidP="00296E35">
      <w:pPr>
        <w:pStyle w:val="B1"/>
      </w:pPr>
      <w:r w:rsidRPr="001C0FC4">
        <w:t>…</w:t>
      </w:r>
    </w:p>
    <w:p w14:paraId="7351D69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5A19DE5" w14:textId="77777777" w:rsidR="00296E35" w:rsidRPr="001C0FC4" w:rsidRDefault="00296E35" w:rsidP="00296E35">
      <w:r w:rsidRPr="001C0FC4">
        <w:t>[TS 24.282, clause 6.2.3.1]</w:t>
      </w:r>
    </w:p>
    <w:p w14:paraId="44332199" w14:textId="77777777" w:rsidR="00296E35" w:rsidRPr="001C0FC4" w:rsidRDefault="00296E35" w:rsidP="00296E35">
      <w:r w:rsidRPr="001C0FC4">
        <w:t>In order to generate an SDS notification, the MCData client:</w:t>
      </w:r>
    </w:p>
    <w:p w14:paraId="789CC864" w14:textId="77777777" w:rsidR="00296E35" w:rsidRPr="001C0FC4" w:rsidRDefault="00296E35" w:rsidP="00296E35">
      <w:pPr>
        <w:pStyle w:val="B1"/>
      </w:pPr>
      <w:r w:rsidRPr="001C0FC4">
        <w:t>1)</w:t>
      </w:r>
      <w:r w:rsidRPr="001C0FC4">
        <w:tab/>
        <w:t>shall generate an SDS NOTIFICATION message as specified in subclause 15.1.5; and</w:t>
      </w:r>
    </w:p>
    <w:p w14:paraId="31C08E0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3166DF3" w14:textId="77777777" w:rsidR="00296E35" w:rsidRPr="001C0FC4" w:rsidRDefault="00296E35" w:rsidP="00296E35">
      <w:r w:rsidRPr="001C0FC4">
        <w:t>When generating an SDS NOTIFICATION message as specified in subclause 15.1.5, the MCData client:</w:t>
      </w:r>
    </w:p>
    <w:p w14:paraId="4E84EC5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C6B1F51" w14:textId="77777777" w:rsidR="00296E35" w:rsidRPr="001C0FC4" w:rsidRDefault="00296E35" w:rsidP="00296E35">
      <w:pPr>
        <w:pStyle w:val="B1"/>
      </w:pPr>
      <w:r w:rsidRPr="001C0FC4">
        <w:t>…</w:t>
      </w:r>
    </w:p>
    <w:p w14:paraId="149D473C" w14:textId="77777777" w:rsidR="00296E35" w:rsidRPr="001C0FC4" w:rsidRDefault="00296E35" w:rsidP="00296E35">
      <w:pPr>
        <w:pStyle w:val="B1"/>
      </w:pPr>
      <w:r w:rsidRPr="001C0FC4">
        <w:t>5)</w:t>
      </w:r>
      <w:r w:rsidRPr="001C0FC4">
        <w:tab/>
        <w:t>shall set the Date and time IE to the current time to as specified in subclause 15.2.8;</w:t>
      </w:r>
    </w:p>
    <w:p w14:paraId="70C2965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40EAE18"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239BF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2C851F59" w14:textId="77777777" w:rsidR="00296E35" w:rsidRPr="001C0FC4" w:rsidRDefault="00296E35" w:rsidP="00296E35">
      <w:pPr>
        <w:pStyle w:val="B1"/>
        <w:ind w:left="0" w:firstLine="0"/>
      </w:pPr>
      <w:r w:rsidRPr="001C0FC4">
        <w:t>[TS 24.282, clause 6.2.4.1]</w:t>
      </w:r>
    </w:p>
    <w:p w14:paraId="0A1065FD" w14:textId="77777777" w:rsidR="00296E35" w:rsidRPr="001C0FC4" w:rsidRDefault="00296E35" w:rsidP="00296E35">
      <w:pPr>
        <w:rPr>
          <w:rFonts w:eastAsia="SimSun"/>
        </w:rPr>
      </w:pPr>
      <w:r w:rsidRPr="001C0FC4">
        <w:rPr>
          <w:rFonts w:eastAsia="SimSun"/>
        </w:rPr>
        <w:t>This subclause is referenced from other procedures.</w:t>
      </w:r>
    </w:p>
    <w:p w14:paraId="3225476B" w14:textId="77777777" w:rsidR="00296E35" w:rsidRPr="001C0FC4" w:rsidRDefault="00296E35" w:rsidP="00296E35">
      <w:r w:rsidRPr="001C0FC4">
        <w:t>In a SIP MESSAGE request, the MCData client:</w:t>
      </w:r>
    </w:p>
    <w:p w14:paraId="5B31A9AA" w14:textId="77777777" w:rsidR="00296E35" w:rsidRPr="001C0FC4" w:rsidRDefault="00296E35" w:rsidP="00296E35">
      <w:pPr>
        <w:pStyle w:val="B1"/>
      </w:pPr>
      <w:r w:rsidRPr="001C0FC4">
        <w:t>1)</w:t>
      </w:r>
      <w:r w:rsidRPr="001C0FC4">
        <w:tab/>
        <w:t>when sending SDS messages or SDS disposition notifications:</w:t>
      </w:r>
    </w:p>
    <w:p w14:paraId="1B46B7C6"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304F8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0C4E53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99EC5C" w14:textId="77777777" w:rsidR="00296E35" w:rsidRPr="001C0FC4" w:rsidRDefault="00296E35" w:rsidP="00296E35">
      <w:r w:rsidRPr="001C0FC4">
        <w:t>…</w:t>
      </w:r>
    </w:p>
    <w:p w14:paraId="480D688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570CEF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13C119ED" w14:textId="77777777" w:rsidR="00296E35" w:rsidRPr="001C0FC4" w:rsidRDefault="00296E35" w:rsidP="00296E35">
      <w:pPr>
        <w:pStyle w:val="H6"/>
      </w:pPr>
      <w:bookmarkStart w:id="500" w:name="_Toc52782334"/>
      <w:bookmarkStart w:id="501" w:name="_Toc52782945"/>
      <w:bookmarkStart w:id="502" w:name="_Toc59042814"/>
      <w:r w:rsidRPr="001C0FC4">
        <w:t>6.1.4.3</w:t>
      </w:r>
      <w:r w:rsidRPr="001C0FC4">
        <w:tab/>
        <w:t>Test description</w:t>
      </w:r>
      <w:bookmarkEnd w:id="500"/>
      <w:bookmarkEnd w:id="501"/>
      <w:bookmarkEnd w:id="502"/>
    </w:p>
    <w:p w14:paraId="720C490D" w14:textId="77777777" w:rsidR="00296E35" w:rsidRPr="001C0FC4" w:rsidRDefault="00296E35" w:rsidP="00296E35">
      <w:pPr>
        <w:pStyle w:val="H6"/>
      </w:pPr>
      <w:bookmarkStart w:id="503" w:name="_Toc52782335"/>
      <w:bookmarkStart w:id="504" w:name="_Toc52782946"/>
      <w:bookmarkStart w:id="505" w:name="_Toc59042815"/>
      <w:r w:rsidRPr="001C0FC4">
        <w:t>6.1.4.3.1</w:t>
      </w:r>
      <w:r w:rsidRPr="001C0FC4">
        <w:tab/>
        <w:t>Pre-test conditions</w:t>
      </w:r>
      <w:bookmarkEnd w:id="503"/>
      <w:bookmarkEnd w:id="504"/>
      <w:bookmarkEnd w:id="505"/>
    </w:p>
    <w:p w14:paraId="5C5B5B27" w14:textId="77777777" w:rsidR="00296E35" w:rsidRDefault="00296E35" w:rsidP="00296E35">
      <w:pPr>
        <w:pStyle w:val="H6"/>
      </w:pPr>
      <w:r w:rsidRPr="00102CE5">
        <w:t>Test configuration</w:t>
      </w:r>
      <w:r>
        <w:t>:</w:t>
      </w:r>
    </w:p>
    <w:p w14:paraId="37C4C282" w14:textId="68A4F8CA" w:rsidR="00296E35" w:rsidRDefault="00296E35" w:rsidP="00296E35">
      <w:pPr>
        <w:pStyle w:val="B1"/>
      </w:pPr>
      <w:r>
        <w:t>-</w:t>
      </w:r>
      <w:r>
        <w:tab/>
        <w:t>Single cell configuration according to TS 37.579-1 [2] clause 5.2.2.2.1.</w:t>
      </w:r>
    </w:p>
    <w:p w14:paraId="1266B8D1" w14:textId="77777777" w:rsidR="00296E35" w:rsidRDefault="00296E35" w:rsidP="00296E35">
      <w:pPr>
        <w:pStyle w:val="H6"/>
      </w:pPr>
      <w:r>
        <w:t>Preamble:</w:t>
      </w:r>
    </w:p>
    <w:p w14:paraId="09CCD743" w14:textId="6192E25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26AD4B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276E82B6" w14:textId="77777777" w:rsidR="00296E35" w:rsidRDefault="00296E35" w:rsidP="00296E35">
      <w:pPr>
        <w:pStyle w:val="B1"/>
      </w:pPr>
      <w:r>
        <w:t>-</w:t>
      </w:r>
      <w:r>
        <w:tab/>
      </w:r>
      <w:r w:rsidRPr="000573F5">
        <w:t>UE States at the end of the preamble</w:t>
      </w:r>
      <w:r>
        <w:t>:</w:t>
      </w:r>
    </w:p>
    <w:p w14:paraId="559955FC" w14:textId="77777777" w:rsidR="00296E35" w:rsidRDefault="00296E35" w:rsidP="00296E35">
      <w:pPr>
        <w:pStyle w:val="B1"/>
        <w:ind w:left="852"/>
      </w:pPr>
      <w:r>
        <w:t>-</w:t>
      </w:r>
      <w:r>
        <w:tab/>
        <w:t>The UE is in RRC_IDLE state.</w:t>
      </w:r>
    </w:p>
    <w:p w14:paraId="76848487" w14:textId="77777777" w:rsidR="00296E35" w:rsidRDefault="00296E35" w:rsidP="00296E35">
      <w:pPr>
        <w:pStyle w:val="B1"/>
        <w:ind w:left="852"/>
      </w:pPr>
      <w:r>
        <w:t>-</w:t>
      </w:r>
      <w:r>
        <w:tab/>
        <w:t>The client is registered for MCData.</w:t>
      </w:r>
    </w:p>
    <w:p w14:paraId="54DD2308" w14:textId="77777777" w:rsidR="00296E35" w:rsidRPr="001C0FC4" w:rsidRDefault="00296E35" w:rsidP="00296E35">
      <w:pPr>
        <w:pStyle w:val="H6"/>
      </w:pPr>
      <w:bookmarkStart w:id="506" w:name="_Toc52782336"/>
      <w:bookmarkStart w:id="507" w:name="_Toc52782947"/>
      <w:bookmarkStart w:id="508" w:name="_Toc59042816"/>
      <w:r w:rsidRPr="001C0FC4">
        <w:t>6.1.4.3.2</w:t>
      </w:r>
      <w:r w:rsidRPr="001C0FC4">
        <w:tab/>
        <w:t>Test procedure sequence</w:t>
      </w:r>
      <w:bookmarkEnd w:id="506"/>
      <w:bookmarkEnd w:id="507"/>
      <w:bookmarkEnd w:id="508"/>
    </w:p>
    <w:p w14:paraId="4295CAA4" w14:textId="77777777" w:rsidR="00296E35" w:rsidRPr="001C0FC4" w:rsidRDefault="00296E35" w:rsidP="00296E35">
      <w:pPr>
        <w:pStyle w:val="TH"/>
        <w:rPr>
          <w:color w:val="000000"/>
        </w:rPr>
      </w:pPr>
      <w:r w:rsidRPr="001C0FC4">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D2E641B" w14:textId="77777777" w:rsidTr="002E3FCC">
        <w:tc>
          <w:tcPr>
            <w:tcW w:w="648" w:type="dxa"/>
            <w:tcBorders>
              <w:top w:val="single" w:sz="4" w:space="0" w:color="auto"/>
              <w:left w:val="single" w:sz="4" w:space="0" w:color="auto"/>
              <w:bottom w:val="nil"/>
              <w:right w:val="single" w:sz="4" w:space="0" w:color="auto"/>
            </w:tcBorders>
            <w:hideMark/>
          </w:tcPr>
          <w:p w14:paraId="078BBC2A" w14:textId="77777777" w:rsidR="00296E35" w:rsidRPr="001C0FC4" w:rsidRDefault="00296E35" w:rsidP="002E3FCC">
            <w:pPr>
              <w:pStyle w:val="TAH"/>
              <w:rPr>
                <w:color w:val="000000"/>
              </w:rPr>
            </w:pPr>
            <w:r w:rsidRPr="001C0FC4">
              <w:rPr>
                <w:color w:val="000000"/>
              </w:rPr>
              <w:t>St</w:t>
            </w:r>
          </w:p>
        </w:tc>
        <w:tc>
          <w:tcPr>
            <w:tcW w:w="3969" w:type="dxa"/>
            <w:tcBorders>
              <w:top w:val="single" w:sz="4" w:space="0" w:color="auto"/>
              <w:left w:val="single" w:sz="4" w:space="0" w:color="auto"/>
              <w:bottom w:val="nil"/>
              <w:right w:val="single" w:sz="4" w:space="0" w:color="auto"/>
            </w:tcBorders>
            <w:hideMark/>
          </w:tcPr>
          <w:p w14:paraId="16BE4EC8" w14:textId="77777777" w:rsidR="00296E35" w:rsidRPr="001C0FC4" w:rsidRDefault="00296E35" w:rsidP="002E3FCC">
            <w:pPr>
              <w:pStyle w:val="TAH"/>
              <w:rPr>
                <w:color w:val="000000"/>
              </w:rPr>
            </w:pPr>
            <w:r w:rsidRPr="001C0FC4">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E118FD"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885C94"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0D547C3A" w14:textId="77777777" w:rsidR="00296E35" w:rsidRPr="001C0FC4" w:rsidRDefault="00296E35" w:rsidP="002E3FCC">
            <w:pPr>
              <w:pStyle w:val="TAH"/>
              <w:rPr>
                <w:color w:val="000000"/>
              </w:rPr>
            </w:pPr>
            <w:r w:rsidRPr="001C0FC4">
              <w:rPr>
                <w:color w:val="000000"/>
              </w:rPr>
              <w:t>Verdict</w:t>
            </w:r>
          </w:p>
        </w:tc>
      </w:tr>
      <w:tr w:rsidR="00296E35" w:rsidRPr="001C0FC4" w14:paraId="7FF15305" w14:textId="77777777" w:rsidTr="002E3FCC">
        <w:tc>
          <w:tcPr>
            <w:tcW w:w="648" w:type="dxa"/>
            <w:tcBorders>
              <w:top w:val="nil"/>
              <w:left w:val="single" w:sz="4" w:space="0" w:color="auto"/>
              <w:bottom w:val="single" w:sz="4" w:space="0" w:color="auto"/>
              <w:right w:val="single" w:sz="4" w:space="0" w:color="auto"/>
            </w:tcBorders>
          </w:tcPr>
          <w:p w14:paraId="77C351FF" w14:textId="77777777" w:rsidR="00296E35" w:rsidRPr="001C0FC4" w:rsidRDefault="00296E35" w:rsidP="002E3FCC">
            <w:pPr>
              <w:pStyle w:val="TAH"/>
              <w:rPr>
                <w:color w:val="000000"/>
              </w:rPr>
            </w:pPr>
          </w:p>
        </w:tc>
        <w:tc>
          <w:tcPr>
            <w:tcW w:w="3969" w:type="dxa"/>
            <w:tcBorders>
              <w:top w:val="nil"/>
              <w:left w:val="single" w:sz="4" w:space="0" w:color="auto"/>
              <w:bottom w:val="single" w:sz="4" w:space="0" w:color="auto"/>
              <w:right w:val="single" w:sz="4" w:space="0" w:color="auto"/>
            </w:tcBorders>
          </w:tcPr>
          <w:p w14:paraId="1B2D9CF3"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3FEACCC0" w14:textId="77777777" w:rsidR="00296E35" w:rsidRPr="001C0FC4" w:rsidRDefault="00296E35" w:rsidP="002E3FCC">
            <w:pPr>
              <w:pStyle w:val="TAH"/>
              <w:rPr>
                <w:color w:val="000000"/>
              </w:rPr>
            </w:pPr>
            <w:r w:rsidRPr="001C0FC4">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2DBDBD9D"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631FFE09"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5D617C7B" w14:textId="77777777" w:rsidR="00296E35" w:rsidRPr="001C0FC4" w:rsidRDefault="00296E35" w:rsidP="002E3FCC">
            <w:pPr>
              <w:pStyle w:val="TAH"/>
              <w:rPr>
                <w:color w:val="000000"/>
              </w:rPr>
            </w:pPr>
          </w:p>
        </w:tc>
      </w:tr>
      <w:tr w:rsidR="00296E35" w:rsidRPr="001C0FC4" w14:paraId="2F9F89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0AECF0" w14:textId="77777777" w:rsidR="00296E35" w:rsidRPr="001C0FC4" w:rsidRDefault="00296E35" w:rsidP="002E3FCC">
            <w:pPr>
              <w:pStyle w:val="TAC"/>
              <w:rPr>
                <w:rFonts w:cs="Arial"/>
                <w:color w:val="000000"/>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0630926D" w14:textId="0D134ADA" w:rsidR="00296E35" w:rsidRPr="001C0FC4" w:rsidRDefault="00296E35" w:rsidP="002E3FCC">
            <w:pPr>
              <w:pStyle w:val="TAL"/>
              <w:rPr>
                <w:color w:val="000000"/>
              </w:rPr>
            </w:pPr>
            <w:r w:rsidRPr="001C0FC4">
              <w:rPr>
                <w:color w:val="000000"/>
              </w:rPr>
              <w:t>Check: Does the UE (MCData client) correctly perform steps 1a1-3 of procedure '</w:t>
            </w:r>
            <w:r w:rsidRPr="001C0FC4">
              <w:rPr>
                <w:b/>
                <w:bCs/>
                <w:color w:val="000000"/>
              </w:rPr>
              <w:t>MCX SIP MESSAGE CT</w:t>
            </w:r>
            <w:r w:rsidRPr="001C0FC4">
              <w:rPr>
                <w:bCs/>
                <w:color w:val="000000"/>
              </w:rPr>
              <w:t xml:space="preserve">' as described in TS </w:t>
            </w:r>
            <w:r>
              <w:rPr>
                <w:bCs/>
                <w:color w:val="000000"/>
              </w:rPr>
              <w:t>37.579</w:t>
            </w:r>
            <w:r w:rsidRPr="001C0FC4">
              <w:rPr>
                <w:bCs/>
                <w:color w:val="000000"/>
              </w:rPr>
              <w:t xml:space="preserve">-1 </w:t>
            </w:r>
            <w:r w:rsidRPr="001C0FC4">
              <w:rPr>
                <w:color w:val="000000"/>
              </w:rPr>
              <w:t xml:space="preserve">[2] Table 5.3.33.3-1 </w:t>
            </w:r>
            <w:r w:rsidRPr="001C0FC4">
              <w:rPr>
                <w:b/>
                <w:bCs/>
                <w:color w:val="000000"/>
              </w:rPr>
              <w:t>to receive a standalone group SDS message with disposition request "DELIVERY"</w:t>
            </w:r>
            <w:r w:rsidRPr="001C0FC4">
              <w:rPr>
                <w:color w:val="000000"/>
              </w:rPr>
              <w:t>?</w:t>
            </w:r>
          </w:p>
          <w:p w14:paraId="106E0DE8" w14:textId="77777777" w:rsidR="00296E35" w:rsidRPr="001C0FC4" w:rsidRDefault="00296E35" w:rsidP="002E3FCC">
            <w:pPr>
              <w:pStyle w:val="TAL"/>
              <w:rPr>
                <w:color w:val="000000"/>
              </w:rPr>
            </w:pPr>
            <w:r w:rsidRPr="001C0FC4">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69183A7F"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9035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51D4F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E6479C0" w14:textId="77777777" w:rsidR="00296E35" w:rsidRPr="001C0FC4" w:rsidRDefault="00296E35" w:rsidP="002E3FCC">
            <w:pPr>
              <w:pStyle w:val="TAC"/>
              <w:rPr>
                <w:color w:val="000000"/>
              </w:rPr>
            </w:pPr>
            <w:r w:rsidRPr="001C0FC4">
              <w:t>P</w:t>
            </w:r>
          </w:p>
        </w:tc>
      </w:tr>
      <w:tr w:rsidR="00296E35" w:rsidRPr="001C0FC4" w14:paraId="55ABBC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598A72" w14:textId="77777777" w:rsidR="00296E35" w:rsidRPr="001C0FC4" w:rsidRDefault="00296E35" w:rsidP="002E3FCC">
            <w:pPr>
              <w:pStyle w:val="TAC"/>
              <w:rPr>
                <w:rFonts w:cs="Arial"/>
                <w:color w:val="000000"/>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420FF46"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EDDB54"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03D02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52934"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1AAEAB" w14:textId="77777777" w:rsidR="00296E35" w:rsidRPr="001C0FC4" w:rsidRDefault="00296E35" w:rsidP="002E3FCC">
            <w:pPr>
              <w:pStyle w:val="TAC"/>
              <w:rPr>
                <w:color w:val="000000"/>
              </w:rPr>
            </w:pPr>
            <w:r w:rsidRPr="001C0FC4">
              <w:t>-</w:t>
            </w:r>
          </w:p>
        </w:tc>
      </w:tr>
      <w:tr w:rsidR="00296E35" w:rsidRPr="001C0FC4" w14:paraId="26EF75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8ABDF" w14:textId="77777777" w:rsidR="00296E35" w:rsidRPr="001C0FC4" w:rsidRDefault="00296E35" w:rsidP="002E3FCC">
            <w:pPr>
              <w:pStyle w:val="TAC"/>
              <w:rPr>
                <w:color w:val="000000"/>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8665817" w14:textId="6E57186A"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94E282C" w14:textId="77777777" w:rsidR="00296E35" w:rsidRPr="001C0FC4" w:rsidRDefault="00296E35" w:rsidP="002E3FCC">
            <w:pPr>
              <w:pStyle w:val="TAC"/>
              <w:rPr>
                <w:color w:val="000000"/>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667F435"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04F05"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5B474BD" w14:textId="77777777" w:rsidR="00296E35" w:rsidRPr="001C0FC4" w:rsidRDefault="00296E35" w:rsidP="002E3FCC">
            <w:pPr>
              <w:pStyle w:val="TAC"/>
              <w:rPr>
                <w:color w:val="000000"/>
              </w:rPr>
            </w:pPr>
            <w:r w:rsidRPr="001C0FC4">
              <w:t>P</w:t>
            </w:r>
          </w:p>
        </w:tc>
      </w:tr>
      <w:tr w:rsidR="00296E35" w:rsidRPr="001C0FC4" w14:paraId="0EDD11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81D01A" w14:textId="77777777" w:rsidR="00296E35" w:rsidRPr="001C0FC4" w:rsidRDefault="00296E35" w:rsidP="002E3FCC">
            <w:pPr>
              <w:pStyle w:val="TAC"/>
              <w:rPr>
                <w:color w:val="000000"/>
              </w:rPr>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E194B0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5F9C90" w14:textId="77777777" w:rsidR="00296E35" w:rsidRPr="001C0FC4" w:rsidRDefault="00296E35" w:rsidP="002E3FCC">
            <w:pPr>
              <w:pStyle w:val="TAC"/>
              <w:rPr>
                <w:color w:val="000000"/>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061E6C"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9F47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B47442" w14:textId="77777777" w:rsidR="00296E35" w:rsidRPr="001C0FC4" w:rsidRDefault="00296E35" w:rsidP="002E3FCC">
            <w:pPr>
              <w:pStyle w:val="TAC"/>
              <w:rPr>
                <w:color w:val="000000"/>
              </w:rPr>
            </w:pPr>
            <w:r w:rsidRPr="001C0FC4">
              <w:t>-</w:t>
            </w:r>
          </w:p>
        </w:tc>
      </w:tr>
      <w:tr w:rsidR="00296E35" w:rsidRPr="001C0FC4" w14:paraId="487761C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2054DA5" w14:textId="77777777" w:rsidR="00296E35" w:rsidRPr="001C0FC4" w:rsidRDefault="00296E35" w:rsidP="002E3FCC">
            <w:pPr>
              <w:pStyle w:val="TAC"/>
              <w:rPr>
                <w:color w:val="000000"/>
              </w:rPr>
            </w:pPr>
            <w:r w:rsidRPr="001C0FC4">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308094A6" w14:textId="77777777" w:rsidR="00296E35" w:rsidRPr="001C0FC4" w:rsidRDefault="00296E35" w:rsidP="002E3FCC">
            <w:pPr>
              <w:pStyle w:val="TAL"/>
              <w:rPr>
                <w:color w:val="000000"/>
              </w:rPr>
            </w:pPr>
            <w:r w:rsidRPr="001C0FC4">
              <w:rPr>
                <w:color w:val="000000"/>
              </w:rPr>
              <w:t>Check: Does the UE (MCData client) provide the contents of the Payload IE to the user?</w:t>
            </w:r>
          </w:p>
          <w:p w14:paraId="4FD378C0" w14:textId="77777777" w:rsidR="00296E35" w:rsidRPr="001C0FC4" w:rsidRDefault="00296E35" w:rsidP="002E3FCC">
            <w:pPr>
              <w:pStyle w:val="TAL"/>
              <w:rPr>
                <w:color w:val="000000"/>
              </w:rPr>
            </w:pPr>
            <w:r w:rsidRPr="001C0FC4">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ECC2C6C" w14:textId="77777777" w:rsidR="00296E35" w:rsidRPr="001C0FC4" w:rsidRDefault="00296E35" w:rsidP="002E3FCC">
            <w:pPr>
              <w:pStyle w:val="TAC"/>
              <w:rPr>
                <w:color w:val="000000"/>
              </w:rPr>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79D120CB"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66E40BCC"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55A57B48" w14:textId="77777777" w:rsidR="00296E35" w:rsidRPr="001C0FC4" w:rsidRDefault="00296E35" w:rsidP="002E3FCC">
            <w:pPr>
              <w:pStyle w:val="TAC"/>
              <w:rPr>
                <w:color w:val="000000"/>
              </w:rPr>
            </w:pPr>
            <w:r w:rsidRPr="001C0FC4">
              <w:rPr>
                <w:color w:val="000000"/>
              </w:rPr>
              <w:t>P</w:t>
            </w:r>
          </w:p>
        </w:tc>
      </w:tr>
      <w:tr w:rsidR="00296E35" w:rsidRPr="001C0FC4" w14:paraId="5F3FCA86"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26EE18D5" w14:textId="77777777" w:rsidR="00296E35" w:rsidRPr="001C0FC4" w:rsidRDefault="00296E35" w:rsidP="002E3FCC">
            <w:pPr>
              <w:pStyle w:val="TAN"/>
            </w:pPr>
            <w:r w:rsidRPr="001C0FC4">
              <w:t>NOTE 1:</w:t>
            </w:r>
            <w:r w:rsidRPr="001C0FC4">
              <w:tab/>
              <w:t>This is expected to be done via a suitable implementation dependent MMI.</w:t>
            </w:r>
          </w:p>
          <w:p w14:paraId="173B768D" w14:textId="77777777" w:rsidR="00296E35" w:rsidRPr="001C0FC4" w:rsidRDefault="00296E35" w:rsidP="002E3FCC">
            <w:pPr>
              <w:pStyle w:val="TAN"/>
            </w:pPr>
            <w:r w:rsidRPr="001C0FC4">
              <w:t>NOTE 2:</w:t>
            </w:r>
            <w:r w:rsidRPr="001C0FC4">
              <w:tab/>
              <w:t>The RRC connection is not released at the end of the procedure.</w:t>
            </w:r>
          </w:p>
        </w:tc>
      </w:tr>
    </w:tbl>
    <w:p w14:paraId="2D496593" w14:textId="77777777" w:rsidR="00296E35" w:rsidRPr="001C0FC4" w:rsidRDefault="00296E35" w:rsidP="00296E35">
      <w:pPr>
        <w:rPr>
          <w:color w:val="000000"/>
        </w:rPr>
      </w:pPr>
    </w:p>
    <w:p w14:paraId="73CA8BA5" w14:textId="77777777" w:rsidR="00296E35" w:rsidRPr="001C0FC4" w:rsidRDefault="00296E35" w:rsidP="00296E35">
      <w:pPr>
        <w:pStyle w:val="H6"/>
      </w:pPr>
      <w:bookmarkStart w:id="509" w:name="_Toc52782337"/>
      <w:bookmarkStart w:id="510" w:name="_Toc52782948"/>
      <w:bookmarkStart w:id="511" w:name="_Toc59042817"/>
      <w:r w:rsidRPr="001C0FC4">
        <w:t>6.1.4.3.3</w:t>
      </w:r>
      <w:r w:rsidRPr="001C0FC4">
        <w:tab/>
        <w:t>Specific message contents</w:t>
      </w:r>
      <w:bookmarkEnd w:id="509"/>
      <w:bookmarkEnd w:id="510"/>
      <w:bookmarkEnd w:id="511"/>
    </w:p>
    <w:p w14:paraId="3C5C3194" w14:textId="10B73EA2" w:rsidR="00296E35" w:rsidRPr="001C0FC4" w:rsidRDefault="00296E35" w:rsidP="00296E35">
      <w:pPr>
        <w:pStyle w:val="TH"/>
        <w:rPr>
          <w:color w:val="000000"/>
        </w:rPr>
      </w:pPr>
      <w:bookmarkStart w:id="512" w:name="_Toc25610655"/>
      <w:r w:rsidRPr="001C0FC4">
        <w:rPr>
          <w:color w:val="000000"/>
        </w:rPr>
        <w:t>Table 6.1.4.3.3-1: SIP MESSAGE from the SS (step 1A, Table 6.1.4.3.2-1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46B4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E6BF53" w14:textId="1F47085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MCDATA_SDS, MCDATA_SIGNALLING, MCDATA_PAYLOAD</w:t>
            </w:r>
          </w:p>
        </w:tc>
      </w:tr>
      <w:tr w:rsidR="00296E35" w:rsidRPr="001C0FC4" w14:paraId="06979C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F709F"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0810B"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1C35172"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2D186313"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B9D8F85" w14:textId="77777777" w:rsidR="00296E35" w:rsidRPr="001C0FC4" w:rsidRDefault="00296E35" w:rsidP="002E3FCC">
            <w:pPr>
              <w:pStyle w:val="TAH"/>
              <w:rPr>
                <w:bCs/>
                <w:color w:val="000000"/>
              </w:rPr>
            </w:pPr>
            <w:r w:rsidRPr="001C0FC4">
              <w:rPr>
                <w:bCs/>
                <w:color w:val="000000"/>
              </w:rPr>
              <w:t>Condition</w:t>
            </w:r>
          </w:p>
        </w:tc>
      </w:tr>
      <w:tr w:rsidR="00296E35" w:rsidRPr="001C0FC4" w14:paraId="5AEA7A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6D5353" w14:textId="77777777" w:rsidR="00296E35" w:rsidRPr="001C0FC4" w:rsidRDefault="00296E35" w:rsidP="002E3FCC">
            <w:pPr>
              <w:pStyle w:val="TAL"/>
              <w:rPr>
                <w:b/>
                <w:bCs/>
                <w:color w:val="000000"/>
              </w:rPr>
            </w:pPr>
            <w:r w:rsidRPr="001C0FC4">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5A22555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230E1AA"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84E341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4B321207" w14:textId="77777777" w:rsidR="00296E35" w:rsidRPr="001C0FC4" w:rsidRDefault="00296E35" w:rsidP="002E3FCC">
            <w:pPr>
              <w:pStyle w:val="TAL"/>
              <w:rPr>
                <w:color w:val="000000"/>
              </w:rPr>
            </w:pPr>
          </w:p>
        </w:tc>
      </w:tr>
      <w:tr w:rsidR="00296E35" w:rsidRPr="001C0FC4" w14:paraId="0EFF16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0096"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787FB8"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6C867D3"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7143C30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9E8271" w14:textId="77777777" w:rsidR="00296E35" w:rsidRPr="001C0FC4" w:rsidRDefault="00296E35" w:rsidP="002E3FCC">
            <w:pPr>
              <w:pStyle w:val="TAL"/>
              <w:rPr>
                <w:color w:val="000000"/>
              </w:rPr>
            </w:pPr>
          </w:p>
        </w:tc>
      </w:tr>
      <w:tr w:rsidR="00296E35" w:rsidRPr="001C0FC4" w14:paraId="13BD889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045522"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42DDAF" w14:textId="77777777" w:rsidR="00296E35" w:rsidRPr="001C0FC4" w:rsidRDefault="00296E35" w:rsidP="002E3FCC">
            <w:pPr>
              <w:pStyle w:val="TAL"/>
              <w:rPr>
                <w:iCs/>
                <w:color w:val="000000"/>
              </w:rPr>
            </w:pPr>
            <w:r w:rsidRPr="001C0FC4">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403F3E71"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54B53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5DEE9D6" w14:textId="77777777" w:rsidR="00296E35" w:rsidRPr="001C0FC4" w:rsidRDefault="00296E35" w:rsidP="002E3FCC">
            <w:pPr>
              <w:pStyle w:val="TAL"/>
              <w:rPr>
                <w:color w:val="000000"/>
              </w:rPr>
            </w:pPr>
          </w:p>
        </w:tc>
      </w:tr>
      <w:tr w:rsidR="00296E35" w:rsidRPr="001C0FC4" w14:paraId="74D250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2CE3A3"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25D08F"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17BEF0D1"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2946F0"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19323D4" w14:textId="77777777" w:rsidR="00296E35" w:rsidRPr="001C0FC4" w:rsidRDefault="00296E35" w:rsidP="002E3FCC">
            <w:pPr>
              <w:pStyle w:val="TAL"/>
              <w:rPr>
                <w:color w:val="000000"/>
              </w:rPr>
            </w:pPr>
          </w:p>
        </w:tc>
      </w:tr>
      <w:tr w:rsidR="00296E35" w:rsidRPr="001C0FC4" w14:paraId="788EB14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5A0E0F"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DA3548" w14:textId="77777777" w:rsidR="00296E35" w:rsidRPr="001C0FC4" w:rsidRDefault="00296E35" w:rsidP="002E3FCC">
            <w:pPr>
              <w:pStyle w:val="TAL"/>
              <w:rPr>
                <w:color w:val="000000"/>
              </w:rPr>
            </w:pPr>
            <w:r w:rsidRPr="001C0FC4">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E3AF13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44676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93EC814" w14:textId="77777777" w:rsidR="00296E35" w:rsidRPr="001C0FC4" w:rsidRDefault="00296E35" w:rsidP="002E3FCC">
            <w:pPr>
              <w:pStyle w:val="TAL"/>
              <w:rPr>
                <w:color w:val="000000"/>
              </w:rPr>
            </w:pPr>
          </w:p>
        </w:tc>
      </w:tr>
      <w:tr w:rsidR="00296E35" w:rsidRPr="001C0FC4" w14:paraId="0E36946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4077A"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80F919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850FF28" w14:textId="77777777" w:rsidR="00296E35" w:rsidRPr="001C0FC4" w:rsidRDefault="00296E35" w:rsidP="002E3FCC">
            <w:pPr>
              <w:pStyle w:val="TAL"/>
              <w:rPr>
                <w:b/>
                <w:bCs/>
                <w:color w:val="000000"/>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6598F4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4DB5AC9" w14:textId="77777777" w:rsidR="00296E35" w:rsidRPr="001C0FC4" w:rsidRDefault="00296E35" w:rsidP="002E3FCC">
            <w:pPr>
              <w:pStyle w:val="TAL"/>
              <w:rPr>
                <w:color w:val="000000"/>
              </w:rPr>
            </w:pPr>
          </w:p>
        </w:tc>
      </w:tr>
      <w:tr w:rsidR="00296E35" w:rsidRPr="001C0FC4" w14:paraId="51F7496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E73264"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850868" w14:textId="77777777" w:rsidR="00296E35" w:rsidRPr="001C0FC4" w:rsidRDefault="00296E35" w:rsidP="002E3FCC">
            <w:pPr>
              <w:pStyle w:val="TAL"/>
              <w:rPr>
                <w:iCs/>
                <w:color w:val="000000"/>
              </w:rPr>
            </w:pPr>
            <w:r w:rsidRPr="001C0FC4">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18A07512"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EB7ED9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234ABE" w14:textId="77777777" w:rsidR="00296E35" w:rsidRPr="001C0FC4" w:rsidRDefault="00296E35" w:rsidP="002E3FCC">
            <w:pPr>
              <w:pStyle w:val="TAL"/>
              <w:rPr>
                <w:color w:val="000000"/>
              </w:rPr>
            </w:pPr>
          </w:p>
        </w:tc>
      </w:tr>
    </w:tbl>
    <w:p w14:paraId="16C77086" w14:textId="77777777" w:rsidR="00296E35" w:rsidRPr="001C0FC4" w:rsidRDefault="00296E35" w:rsidP="00296E35">
      <w:pPr>
        <w:rPr>
          <w:color w:val="000000"/>
        </w:rPr>
      </w:pPr>
    </w:p>
    <w:p w14:paraId="7C348D6F" w14:textId="77777777" w:rsidR="00296E35" w:rsidRPr="001C0FC4" w:rsidRDefault="00296E35" w:rsidP="00296E35">
      <w:pPr>
        <w:pStyle w:val="TH"/>
        <w:rPr>
          <w:color w:val="000000"/>
        </w:rPr>
      </w:pPr>
      <w:r w:rsidRPr="001C0FC4">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BB1E56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22C37A" w14:textId="20F30D0A"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52B98DB5" w14:textId="77777777" w:rsidR="00296E35" w:rsidRPr="001C0FC4" w:rsidRDefault="00296E35" w:rsidP="00296E35">
      <w:pPr>
        <w:rPr>
          <w:color w:val="000000"/>
        </w:rPr>
      </w:pPr>
    </w:p>
    <w:p w14:paraId="337E3FEE" w14:textId="77777777" w:rsidR="00296E35" w:rsidRPr="001C0FC4" w:rsidRDefault="00296E35" w:rsidP="00296E35">
      <w:pPr>
        <w:pStyle w:val="TH"/>
      </w:pPr>
      <w:r w:rsidRPr="001C0FC4">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3A21EC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676BE0" w14:textId="116446DF" w:rsidR="00296E35" w:rsidRPr="001C0FC4" w:rsidRDefault="00296E35" w:rsidP="002E3FCC">
            <w:pPr>
              <w:pStyle w:val="TAL"/>
            </w:pPr>
            <w:r w:rsidRPr="001C0FC4">
              <w:t xml:space="preserve">Derivation Path: TS </w:t>
            </w:r>
            <w:r>
              <w:t>37.579</w:t>
            </w:r>
            <w:r w:rsidRPr="001C0FC4">
              <w:t>-1 [2], Table 5.5.3.8.2-1, condition DELIVERED</w:t>
            </w:r>
          </w:p>
        </w:tc>
      </w:tr>
    </w:tbl>
    <w:p w14:paraId="0D82BCAA" w14:textId="77777777" w:rsidR="00296E35" w:rsidRPr="001C0FC4" w:rsidRDefault="00296E35" w:rsidP="00296E35">
      <w:pPr>
        <w:rPr>
          <w:color w:val="000000"/>
        </w:rPr>
      </w:pPr>
    </w:p>
    <w:p w14:paraId="6B8C8478" w14:textId="77777777" w:rsidR="00296E35" w:rsidRPr="001C0FC4" w:rsidRDefault="00296E35" w:rsidP="00296E35">
      <w:pPr>
        <w:pStyle w:val="TH"/>
        <w:rPr>
          <w:color w:val="000000"/>
        </w:rPr>
      </w:pPr>
      <w:r w:rsidRPr="001C0FC4">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9A7149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8C2F113" w14:textId="3C27EFCF"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bl>
    <w:p w14:paraId="59CD7830" w14:textId="77777777" w:rsidR="00296E35" w:rsidRPr="001C0FC4" w:rsidRDefault="00296E35" w:rsidP="00296E35">
      <w:pPr>
        <w:rPr>
          <w:color w:val="000000"/>
        </w:rPr>
      </w:pPr>
    </w:p>
    <w:p w14:paraId="3A889E08" w14:textId="77777777" w:rsidR="00296E35" w:rsidRPr="001C0FC4" w:rsidRDefault="00296E35" w:rsidP="00296E35">
      <w:pPr>
        <w:pStyle w:val="TH"/>
        <w:rPr>
          <w:color w:val="000000"/>
        </w:rPr>
      </w:pPr>
      <w:r w:rsidRPr="001C0FC4">
        <w:rPr>
          <w:color w:val="000000"/>
        </w:rPr>
        <w:t>Table 6.1.4.3.3-5: Void</w:t>
      </w:r>
    </w:p>
    <w:p w14:paraId="26237585" w14:textId="02735780" w:rsidR="00296E35" w:rsidRPr="001C0FC4" w:rsidRDefault="00296E35" w:rsidP="00296E35">
      <w:pPr>
        <w:pStyle w:val="TH"/>
        <w:rPr>
          <w:color w:val="000000"/>
        </w:rPr>
      </w:pPr>
      <w:r w:rsidRPr="001C0FC4">
        <w:rPr>
          <w:color w:val="000000"/>
        </w:rPr>
        <w:t>Table 6.1.4.3.3-6: SIP MESSAGE from the UE (step 3, Table 6.1.4.3.2-1</w:t>
      </w:r>
      <w:r w:rsidRPr="001C0FC4">
        <w:t>;</w:t>
      </w:r>
      <w:r w:rsidRPr="001C0FC4">
        <w:br/>
        <w:t xml:space="preserve">step 2, TS </w:t>
      </w:r>
      <w:r>
        <w:t>37.579</w:t>
      </w:r>
      <w:r w:rsidRPr="001C0FC4">
        <w:t>-1 [2] Table 5.3C.1.3-1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0EF5C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603646" w14:textId="304D3999"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5DFB4D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F848D5"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0EF64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0B1F5E"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4DBF329D"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3B05863B" w14:textId="77777777" w:rsidR="00296E35" w:rsidRPr="001C0FC4" w:rsidRDefault="00296E35" w:rsidP="002E3FCC">
            <w:pPr>
              <w:pStyle w:val="TAH"/>
              <w:rPr>
                <w:bCs/>
                <w:color w:val="000000"/>
              </w:rPr>
            </w:pPr>
            <w:r w:rsidRPr="001C0FC4">
              <w:rPr>
                <w:bCs/>
                <w:color w:val="000000"/>
              </w:rPr>
              <w:t>Condition</w:t>
            </w:r>
          </w:p>
        </w:tc>
      </w:tr>
      <w:tr w:rsidR="00296E35" w:rsidRPr="001C0FC4" w14:paraId="77BA3A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C85188"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C8566"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3BC6A6B2"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EF5D24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78FEE6A" w14:textId="77777777" w:rsidR="00296E35" w:rsidRPr="001C0FC4" w:rsidRDefault="00296E35" w:rsidP="002E3FCC">
            <w:pPr>
              <w:pStyle w:val="TAL"/>
              <w:rPr>
                <w:color w:val="000000"/>
              </w:rPr>
            </w:pPr>
          </w:p>
        </w:tc>
      </w:tr>
      <w:tr w:rsidR="00296E35" w:rsidRPr="001C0FC4" w14:paraId="342A02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60C40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4D7619"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33B854FB"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41A0E7F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4F0C7B3" w14:textId="77777777" w:rsidR="00296E35" w:rsidRPr="001C0FC4" w:rsidRDefault="00296E35" w:rsidP="002E3FCC">
            <w:pPr>
              <w:pStyle w:val="TAL"/>
              <w:rPr>
                <w:color w:val="000000"/>
              </w:rPr>
            </w:pPr>
          </w:p>
        </w:tc>
      </w:tr>
      <w:tr w:rsidR="00296E35" w:rsidRPr="001C0FC4" w14:paraId="5AFFB2B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AA93F37" w14:textId="77777777" w:rsidR="00296E35" w:rsidRPr="001C0FC4" w:rsidRDefault="00296E35" w:rsidP="002E3FCC">
            <w:pPr>
              <w:pStyle w:val="TAL"/>
              <w:rPr>
                <w:rFonts w:cs="Arial"/>
                <w:szCs w:val="18"/>
              </w:rPr>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59EAF8DF" w14:textId="77777777" w:rsidR="00296E35" w:rsidRPr="001C0FC4" w:rsidRDefault="00296E35" w:rsidP="002E3FCC">
            <w:pPr>
              <w:pStyle w:val="TAL"/>
              <w:rPr>
                <w:iCs/>
                <w:color w:val="000000"/>
              </w:rPr>
            </w:pPr>
            <w:r w:rsidRPr="001C0FC4">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265A5F53"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407C4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90E0C6D" w14:textId="77777777" w:rsidR="00296E35" w:rsidRPr="001C0FC4" w:rsidRDefault="00296E35" w:rsidP="002E3FCC">
            <w:pPr>
              <w:pStyle w:val="TAL"/>
              <w:rPr>
                <w:color w:val="000000"/>
              </w:rPr>
            </w:pPr>
          </w:p>
        </w:tc>
      </w:tr>
      <w:tr w:rsidR="00296E35" w:rsidRPr="001C0FC4" w14:paraId="4FBBF7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75598"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31B7684"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F9E9F0A"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3480A7C"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DC73EAB" w14:textId="77777777" w:rsidR="00296E35" w:rsidRPr="001C0FC4" w:rsidRDefault="00296E35" w:rsidP="002E3FCC">
            <w:pPr>
              <w:pStyle w:val="TAL"/>
              <w:rPr>
                <w:color w:val="000000"/>
              </w:rPr>
            </w:pPr>
          </w:p>
        </w:tc>
      </w:tr>
      <w:tr w:rsidR="00296E35" w:rsidRPr="001C0FC4" w14:paraId="75DA25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09E10A"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0B27B5" w14:textId="77777777" w:rsidR="00296E35" w:rsidRPr="001C0FC4" w:rsidRDefault="00296E35" w:rsidP="002E3FCC">
            <w:pPr>
              <w:pStyle w:val="TAL"/>
              <w:rPr>
                <w:color w:val="000000"/>
              </w:rPr>
            </w:pPr>
            <w:r w:rsidRPr="001C0FC4">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5FF13F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5AD89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D84AC7D" w14:textId="77777777" w:rsidR="00296E35" w:rsidRPr="001C0FC4" w:rsidRDefault="00296E35" w:rsidP="002E3FCC">
            <w:pPr>
              <w:pStyle w:val="TAL"/>
              <w:rPr>
                <w:color w:val="000000"/>
              </w:rPr>
            </w:pPr>
          </w:p>
        </w:tc>
      </w:tr>
    </w:tbl>
    <w:p w14:paraId="4CDF92E0" w14:textId="77777777" w:rsidR="00296E35" w:rsidRPr="001C0FC4" w:rsidRDefault="00296E35" w:rsidP="00296E35">
      <w:pPr>
        <w:rPr>
          <w:color w:val="000000"/>
        </w:rPr>
      </w:pPr>
    </w:p>
    <w:p w14:paraId="38127092" w14:textId="77777777" w:rsidR="00296E35" w:rsidRPr="001C0FC4" w:rsidRDefault="00296E35" w:rsidP="00296E35">
      <w:pPr>
        <w:pStyle w:val="TH"/>
        <w:rPr>
          <w:color w:val="000000"/>
        </w:rPr>
      </w:pPr>
      <w:r w:rsidRPr="001C0FC4">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ED78AD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7558AC" w14:textId="39049EF5"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472F1C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F6111A"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FAF8B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24A8B9"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F69A10B"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3E2C2" w14:textId="77777777" w:rsidR="00296E35" w:rsidRPr="001C0FC4" w:rsidRDefault="00296E35" w:rsidP="002E3FCC">
            <w:pPr>
              <w:pStyle w:val="TAH"/>
              <w:rPr>
                <w:bCs/>
                <w:color w:val="000000"/>
              </w:rPr>
            </w:pPr>
            <w:r w:rsidRPr="001C0FC4">
              <w:rPr>
                <w:bCs/>
                <w:color w:val="000000"/>
              </w:rPr>
              <w:t>Condition</w:t>
            </w:r>
          </w:p>
        </w:tc>
      </w:tr>
      <w:tr w:rsidR="00296E35" w:rsidRPr="001C0FC4" w14:paraId="7D8AE3B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621CF2" w14:textId="77777777" w:rsidR="00296E35" w:rsidRPr="001C0FC4" w:rsidRDefault="00296E35" w:rsidP="002E3FCC">
            <w:pPr>
              <w:pStyle w:val="TAL"/>
              <w:rPr>
                <w:rFonts w:cs="Arial"/>
                <w:color w:val="000000"/>
                <w:szCs w:val="18"/>
              </w:rPr>
            </w:pPr>
            <w:r w:rsidRPr="001C0FC4">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4FFD553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44BB0F00"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73B3BA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66D6365" w14:textId="77777777" w:rsidR="00296E35" w:rsidRPr="001C0FC4" w:rsidRDefault="00296E35" w:rsidP="002E3FCC">
            <w:pPr>
              <w:pStyle w:val="TAL"/>
              <w:rPr>
                <w:color w:val="000000"/>
              </w:rPr>
            </w:pPr>
          </w:p>
        </w:tc>
      </w:tr>
      <w:tr w:rsidR="00296E35" w:rsidRPr="001C0FC4" w14:paraId="2AFE9B3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4EF55D"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427E3CC"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395B0258"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375BF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750349A" w14:textId="77777777" w:rsidR="00296E35" w:rsidRPr="001C0FC4" w:rsidRDefault="00296E35" w:rsidP="002E3FCC">
            <w:pPr>
              <w:pStyle w:val="TAL"/>
              <w:rPr>
                <w:color w:val="000000"/>
              </w:rPr>
            </w:pPr>
          </w:p>
        </w:tc>
      </w:tr>
      <w:tr w:rsidR="00296E35" w:rsidRPr="001C0FC4" w14:paraId="0F9364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963BD8"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82884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4B348EA" w14:textId="644DCB3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5D00FE2A"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A238434" w14:textId="77777777" w:rsidR="00296E35" w:rsidRPr="001C0FC4" w:rsidRDefault="00296E35" w:rsidP="002E3FCC">
            <w:pPr>
              <w:pStyle w:val="TAL"/>
              <w:rPr>
                <w:color w:val="000000"/>
              </w:rPr>
            </w:pPr>
          </w:p>
        </w:tc>
      </w:tr>
    </w:tbl>
    <w:p w14:paraId="2480A9E0" w14:textId="77777777" w:rsidR="00296E35" w:rsidRPr="001C0FC4" w:rsidRDefault="00296E35" w:rsidP="00296E35">
      <w:pPr>
        <w:rPr>
          <w:color w:val="000000"/>
        </w:rPr>
      </w:pPr>
    </w:p>
    <w:p w14:paraId="7701CF03" w14:textId="77777777" w:rsidR="00296E35" w:rsidRPr="001C0FC4" w:rsidRDefault="00296E35" w:rsidP="00296E35">
      <w:pPr>
        <w:pStyle w:val="TH"/>
        <w:rPr>
          <w:color w:val="000000"/>
        </w:rPr>
      </w:pPr>
      <w:r w:rsidRPr="001C0FC4">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C04F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B6FA1B9" w14:textId="5B9A5BA9" w:rsidR="00296E35" w:rsidRPr="001C0FC4" w:rsidRDefault="00296E35" w:rsidP="002E3FCC">
            <w:pPr>
              <w:pStyle w:val="TAL"/>
              <w:rPr>
                <w:rFonts w:cs="Arial"/>
                <w:color w:val="000000"/>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077012D" w14:textId="77777777" w:rsidR="00296E35" w:rsidRPr="001C0FC4" w:rsidRDefault="00296E35" w:rsidP="00296E35">
      <w:pPr>
        <w:rPr>
          <w:color w:val="000000"/>
        </w:rPr>
      </w:pPr>
    </w:p>
    <w:p w14:paraId="4074CA7A" w14:textId="77777777" w:rsidR="00296E35" w:rsidRPr="001C0FC4" w:rsidRDefault="00296E35" w:rsidP="00296E35">
      <w:pPr>
        <w:pStyle w:val="Heading3"/>
      </w:pPr>
      <w:bookmarkStart w:id="513" w:name="_Toc42507349"/>
      <w:bookmarkStart w:id="514" w:name="_Toc52307880"/>
      <w:bookmarkStart w:id="515" w:name="_Toc52782338"/>
      <w:bookmarkStart w:id="516" w:name="_Toc52782949"/>
      <w:bookmarkStart w:id="517" w:name="_Toc59042818"/>
      <w:bookmarkStart w:id="518" w:name="_Toc75459141"/>
      <w:bookmarkStart w:id="519" w:name="_Toc90630581"/>
      <w:bookmarkStart w:id="520" w:name="_Toc100778788"/>
      <w:bookmarkStart w:id="521" w:name="_Toc101286119"/>
      <w:bookmarkStart w:id="522" w:name="_Toc106817705"/>
      <w:bookmarkStart w:id="523" w:name="_Toc106817830"/>
      <w:bookmarkStart w:id="524" w:name="_Toc178186338"/>
      <w:bookmarkStart w:id="525" w:name="_Toc210385152"/>
      <w:r w:rsidRPr="001C0FC4">
        <w:t>6.1.5</w:t>
      </w:r>
      <w:r w:rsidRPr="001C0FC4">
        <w:tab/>
        <w:t>On-network / Short Data Service (SDS) / Standalone SDS Using Media Plane / One-to-one Standalone SDS / Client Originated (CO)</w:t>
      </w:r>
      <w:bookmarkEnd w:id="497"/>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B888DD3" w14:textId="77777777" w:rsidR="00296E35" w:rsidRPr="001C0FC4" w:rsidRDefault="00296E35" w:rsidP="00296E35">
      <w:pPr>
        <w:pStyle w:val="H6"/>
      </w:pPr>
      <w:bookmarkStart w:id="526" w:name="_Toc52782339"/>
      <w:bookmarkStart w:id="527" w:name="_Toc52782950"/>
      <w:bookmarkStart w:id="528" w:name="_Toc59042819"/>
      <w:bookmarkStart w:id="529" w:name="_Toc522499803"/>
      <w:r w:rsidRPr="001C0FC4">
        <w:t>6.1.5.1</w:t>
      </w:r>
      <w:r w:rsidRPr="001C0FC4">
        <w:tab/>
        <w:t>Test Purpose (TP)</w:t>
      </w:r>
      <w:bookmarkEnd w:id="526"/>
      <w:bookmarkEnd w:id="527"/>
      <w:bookmarkEnd w:id="528"/>
    </w:p>
    <w:p w14:paraId="20B5B9E3" w14:textId="77777777" w:rsidR="00296E35" w:rsidRPr="001C0FC4" w:rsidRDefault="00296E35" w:rsidP="00296E35">
      <w:pPr>
        <w:pStyle w:val="H6"/>
      </w:pPr>
      <w:r w:rsidRPr="001C0FC4">
        <w:t>(1)</w:t>
      </w:r>
    </w:p>
    <w:p w14:paraId="76A8F1F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A57428F" w14:textId="77777777" w:rsidR="00296E35" w:rsidRPr="001C0FC4" w:rsidRDefault="00296E35" w:rsidP="00296E35">
      <w:pPr>
        <w:pStyle w:val="PL"/>
      </w:pPr>
      <w:r w:rsidRPr="001C0FC4">
        <w:rPr>
          <w:b/>
        </w:rPr>
        <w:t>ensure that</w:t>
      </w:r>
      <w:r w:rsidRPr="001C0FC4">
        <w:t xml:space="preserve"> {</w:t>
      </w:r>
    </w:p>
    <w:p w14:paraId="10A139D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w:t>
      </w:r>
    </w:p>
    <w:p w14:paraId="143501C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50917E10" w14:textId="77777777" w:rsidR="00296E35" w:rsidRPr="001C0FC4" w:rsidRDefault="00296E35" w:rsidP="00296E35">
      <w:pPr>
        <w:pStyle w:val="PL"/>
      </w:pPr>
      <w:r w:rsidRPr="001C0FC4">
        <w:t xml:space="preserve">            }</w:t>
      </w:r>
    </w:p>
    <w:p w14:paraId="789E1F0D" w14:textId="77777777" w:rsidR="00296E35" w:rsidRPr="001C0FC4" w:rsidRDefault="00296E35" w:rsidP="00296E35">
      <w:pPr>
        <w:pStyle w:val="PL"/>
      </w:pPr>
    </w:p>
    <w:p w14:paraId="651A1D7F" w14:textId="77777777" w:rsidR="00296E35" w:rsidRPr="001C0FC4" w:rsidRDefault="00296E35" w:rsidP="00296E35">
      <w:pPr>
        <w:pStyle w:val="H6"/>
      </w:pPr>
      <w:r w:rsidRPr="001C0FC4">
        <w:t>(2)</w:t>
      </w:r>
    </w:p>
    <w:p w14:paraId="35EA810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063E479" w14:textId="77777777" w:rsidR="00296E35" w:rsidRPr="001C0FC4" w:rsidRDefault="00296E35" w:rsidP="00296E35">
      <w:pPr>
        <w:pStyle w:val="PL"/>
      </w:pPr>
      <w:r w:rsidRPr="001C0FC4">
        <w:rPr>
          <w:b/>
        </w:rPr>
        <w:t>ensure that</w:t>
      </w:r>
      <w:r w:rsidRPr="001C0FC4">
        <w:t xml:space="preserve"> {</w:t>
      </w:r>
    </w:p>
    <w:p w14:paraId="1340B90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3506BE1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5EB79FA6" w14:textId="77777777" w:rsidR="00296E35" w:rsidRPr="001C0FC4" w:rsidRDefault="00296E35" w:rsidP="00296E35">
      <w:pPr>
        <w:pStyle w:val="PL"/>
      </w:pPr>
      <w:r w:rsidRPr="001C0FC4">
        <w:t xml:space="preserve">            }</w:t>
      </w:r>
    </w:p>
    <w:p w14:paraId="45749C2A" w14:textId="77777777" w:rsidR="00296E35" w:rsidRPr="001C0FC4" w:rsidRDefault="00296E35" w:rsidP="00296E35">
      <w:pPr>
        <w:pStyle w:val="PL"/>
      </w:pPr>
    </w:p>
    <w:p w14:paraId="2597D093" w14:textId="77777777" w:rsidR="00296E35" w:rsidRPr="001C0FC4" w:rsidRDefault="00296E35" w:rsidP="00296E35">
      <w:pPr>
        <w:pStyle w:val="H6"/>
      </w:pPr>
      <w:r w:rsidRPr="001C0FC4">
        <w:t>(3)</w:t>
      </w:r>
    </w:p>
    <w:p w14:paraId="4C295EA9"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6A214944" w14:textId="77777777" w:rsidR="00296E35" w:rsidRPr="001C0FC4" w:rsidRDefault="00296E35" w:rsidP="00296E35">
      <w:pPr>
        <w:pStyle w:val="PL"/>
      </w:pPr>
      <w:r w:rsidRPr="001C0FC4">
        <w:rPr>
          <w:b/>
        </w:rPr>
        <w:t>ensure that</w:t>
      </w:r>
      <w:r w:rsidRPr="001C0FC4">
        <w:t xml:space="preserve"> {</w:t>
      </w:r>
    </w:p>
    <w:p w14:paraId="1A04A7AC"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3FA12F86"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5A910CE" w14:textId="77777777" w:rsidR="00296E35" w:rsidRPr="001C0FC4" w:rsidRDefault="00296E35" w:rsidP="00296E35">
      <w:pPr>
        <w:pStyle w:val="PL"/>
      </w:pPr>
      <w:r w:rsidRPr="001C0FC4">
        <w:t xml:space="preserve">            }</w:t>
      </w:r>
    </w:p>
    <w:p w14:paraId="61F6829B" w14:textId="77777777" w:rsidR="00296E35" w:rsidRPr="001C0FC4" w:rsidRDefault="00296E35" w:rsidP="00296E35">
      <w:pPr>
        <w:pStyle w:val="PL"/>
      </w:pPr>
    </w:p>
    <w:p w14:paraId="48FD50FF" w14:textId="77777777" w:rsidR="00296E35" w:rsidRPr="001C0FC4" w:rsidRDefault="00296E35" w:rsidP="00296E35">
      <w:pPr>
        <w:pStyle w:val="H6"/>
      </w:pPr>
      <w:r w:rsidRPr="001C0FC4">
        <w:t>(4)</w:t>
      </w:r>
    </w:p>
    <w:p w14:paraId="39191490"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1236AE8F" w14:textId="77777777" w:rsidR="00296E35" w:rsidRPr="001C0FC4" w:rsidRDefault="00296E35" w:rsidP="00296E35">
      <w:pPr>
        <w:pStyle w:val="PL"/>
      </w:pPr>
      <w:r w:rsidRPr="001C0FC4">
        <w:rPr>
          <w:b/>
        </w:rPr>
        <w:t>ensure that</w:t>
      </w:r>
      <w:r w:rsidRPr="001C0FC4">
        <w:t xml:space="preserve"> {</w:t>
      </w:r>
    </w:p>
    <w:p w14:paraId="56D35A0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325DB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84324A0" w14:textId="77777777" w:rsidR="00296E35" w:rsidRPr="001C0FC4" w:rsidRDefault="00296E35" w:rsidP="00296E35">
      <w:pPr>
        <w:pStyle w:val="PL"/>
      </w:pPr>
      <w:r w:rsidRPr="001C0FC4">
        <w:t xml:space="preserve">            }</w:t>
      </w:r>
    </w:p>
    <w:p w14:paraId="42E10FD3" w14:textId="77777777" w:rsidR="00296E35" w:rsidRPr="001C0FC4" w:rsidRDefault="00296E35" w:rsidP="00296E35">
      <w:pPr>
        <w:pStyle w:val="PL"/>
      </w:pPr>
    </w:p>
    <w:p w14:paraId="4F28FBAD" w14:textId="77777777" w:rsidR="00296E35" w:rsidRPr="001C0FC4" w:rsidRDefault="00296E35" w:rsidP="00296E35">
      <w:pPr>
        <w:pStyle w:val="H6"/>
      </w:pPr>
      <w:bookmarkStart w:id="530" w:name="_Toc52782340"/>
      <w:bookmarkStart w:id="531" w:name="_Toc52782951"/>
      <w:bookmarkStart w:id="532" w:name="_Toc59042820"/>
      <w:r w:rsidRPr="001C0FC4">
        <w:t>6.1.5.2</w:t>
      </w:r>
      <w:r w:rsidRPr="001C0FC4">
        <w:tab/>
        <w:t>Conformance requirements</w:t>
      </w:r>
      <w:bookmarkEnd w:id="530"/>
      <w:bookmarkEnd w:id="531"/>
      <w:bookmarkEnd w:id="532"/>
    </w:p>
    <w:p w14:paraId="724BF682" w14:textId="77777777" w:rsidR="00296E35" w:rsidRPr="001C0FC4" w:rsidRDefault="00296E35" w:rsidP="00296E35">
      <w:r w:rsidRPr="001C0FC4">
        <w:t xml:space="preserve">References: The conformance requirements covered in the current TC are specified in: TS 24.282, clauses 9.2.3.2.3, 9.2.3.2.1, </w:t>
      </w:r>
      <w:bookmarkStart w:id="533" w:name="_Hlk16164220"/>
      <w:r w:rsidRPr="001C0FC4">
        <w:t>13.2.2.2.2.1</w:t>
      </w:r>
      <w:bookmarkEnd w:id="533"/>
      <w:r w:rsidRPr="001C0FC4">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73CD12F" w14:textId="77777777" w:rsidR="00296E35" w:rsidRPr="001C0FC4" w:rsidRDefault="00296E35" w:rsidP="00296E35">
      <w:r w:rsidRPr="001C0FC4">
        <w:t>[TS 24.282, clause 9.2.3.2.3]</w:t>
      </w:r>
    </w:p>
    <w:p w14:paraId="2331F0F0" w14:textId="77777777" w:rsidR="00296E35" w:rsidRPr="001C0FC4" w:rsidRDefault="00296E35" w:rsidP="00296E35">
      <w:r w:rsidRPr="001C0FC4">
        <w:t>The MCData client shall generate a SIP INVITE request in accordance with 3GPP TS 24.229 [5] with the clarifications given below.</w:t>
      </w:r>
    </w:p>
    <w:p w14:paraId="4DF4DA23" w14:textId="77777777" w:rsidR="00296E35" w:rsidRPr="001C0FC4" w:rsidRDefault="00296E35" w:rsidP="00296E35">
      <w:r w:rsidRPr="001C0FC4">
        <w:t>The MCData client:</w:t>
      </w:r>
    </w:p>
    <w:p w14:paraId="45615E5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36CD91E"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41D21F80"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350F55E8"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85F680B" w14:textId="77777777" w:rsidR="00296E35" w:rsidRPr="001C0FC4" w:rsidRDefault="00296E35" w:rsidP="00296E35">
      <w:pPr>
        <w:pStyle w:val="B1"/>
      </w:pPr>
      <w:r w:rsidRPr="001C0FC4">
        <w:t>5)</w:t>
      </w:r>
      <w:r w:rsidRPr="001C0FC4">
        <w:tab/>
        <w:t>should include the "timer" option tag in the Supported header field;</w:t>
      </w:r>
    </w:p>
    <w:p w14:paraId="6F2741C3"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012D8E4" w14:textId="77777777" w:rsidR="00296E35" w:rsidRPr="001C0FC4" w:rsidRDefault="00296E35" w:rsidP="00296E35">
      <w:pPr>
        <w:pStyle w:val="B1"/>
      </w:pPr>
      <w:r w:rsidRPr="001C0FC4">
        <w:t>7)</w:t>
      </w:r>
      <w:r w:rsidRPr="001C0FC4">
        <w:tab/>
        <w:t>if a one-to-one standalone SDS message is to be sent:</w:t>
      </w:r>
    </w:p>
    <w:p w14:paraId="7E1770D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64505239"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786F5368" w14:textId="77777777" w:rsidR="00296E35" w:rsidRPr="001C0FC4" w:rsidRDefault="00296E35" w:rsidP="00296E35">
      <w:pPr>
        <w:pStyle w:val="B3"/>
      </w:pPr>
      <w:r w:rsidRPr="001C0FC4">
        <w:t>i)</w:t>
      </w:r>
      <w:r w:rsidRPr="001C0FC4">
        <w:tab/>
        <w:t>the &lt;request-type&gt; element set to a value of "one-to-one-sds"; and</w:t>
      </w:r>
    </w:p>
    <w:p w14:paraId="61DFC2E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044F726"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0CA67D6" w14:textId="77777777" w:rsidR="00296E35" w:rsidRPr="001C0FC4" w:rsidRDefault="00296E35" w:rsidP="00296E35">
      <w:pPr>
        <w:pStyle w:val="B3"/>
      </w:pPr>
      <w:r w:rsidRPr="001C0FC4">
        <w:t>ii)</w:t>
      </w:r>
      <w:r w:rsidRPr="001C0FC4">
        <w:tab/>
        <w:t>shall use the keying material to generate a PCK as described in 3GPP TS 33.180 [26];</w:t>
      </w:r>
    </w:p>
    <w:p w14:paraId="7FFE6051"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CC212F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1C5F4EA7"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0F590EE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69C4F4F"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159B82C9" w14:textId="77777777" w:rsidR="00296E35" w:rsidRPr="001C0FC4" w:rsidRDefault="00296E35" w:rsidP="00296E35">
      <w:pPr>
        <w:pStyle w:val="NO"/>
      </w:pPr>
      <w:r w:rsidRPr="001C0FC4">
        <w:t>…</w:t>
      </w:r>
    </w:p>
    <w:p w14:paraId="09F520E1"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1BFB12A2"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A06A1DA"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B7BE93C"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1BAF6FC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345EE122" w14:textId="77777777" w:rsidR="00296E35" w:rsidRPr="001C0FC4" w:rsidRDefault="00296E35" w:rsidP="00296E35">
      <w:r w:rsidRPr="001C0FC4">
        <w:t>On receipt of a SIP 2xx response to the SIP INVITE request, the MCData client:</w:t>
      </w:r>
    </w:p>
    <w:p w14:paraId="36EF9AA9" w14:textId="77777777" w:rsidR="00296E35" w:rsidRPr="001C0FC4" w:rsidRDefault="00296E35" w:rsidP="00296E35">
      <w:pPr>
        <w:pStyle w:val="B1"/>
      </w:pPr>
      <w:r w:rsidRPr="001C0FC4">
        <w:t>1)</w:t>
      </w:r>
      <w:r w:rsidRPr="001C0FC4">
        <w:tab/>
        <w:t>shall send a SIP ACK request as specified in 3GPP TS 24.229 [5];</w:t>
      </w:r>
    </w:p>
    <w:p w14:paraId="210D1FE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F8DF14F" w14:textId="77777777" w:rsidR="00296E35" w:rsidRPr="001C0FC4" w:rsidRDefault="00296E35" w:rsidP="00296E35">
      <w:pPr>
        <w:pStyle w:val="B1"/>
      </w:pPr>
      <w:r w:rsidRPr="001C0FC4">
        <w:t>3)</w:t>
      </w:r>
      <w:r w:rsidRPr="001C0FC4">
        <w:tab/>
        <w:t>shall interact with the media plane as specified in 3GPP TS 24.582 [15] subclause 6.1.1.2.</w:t>
      </w:r>
    </w:p>
    <w:p w14:paraId="536F1800" w14:textId="77777777" w:rsidR="00296E35" w:rsidRPr="001C0FC4" w:rsidRDefault="00296E35" w:rsidP="00296E35">
      <w:pPr>
        <w:pStyle w:val="B1"/>
      </w:pPr>
      <w:r w:rsidRPr="001C0FC4">
        <w:t>…</w:t>
      </w:r>
    </w:p>
    <w:p w14:paraId="67F88998"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44C38501" w14:textId="77777777" w:rsidR="00296E35" w:rsidRPr="001C0FC4" w:rsidRDefault="00296E35" w:rsidP="00296E35">
      <w:pPr>
        <w:pStyle w:val="B1"/>
      </w:pPr>
      <w:r w:rsidRPr="001C0FC4">
        <w:t>1)</w:t>
      </w:r>
      <w:r w:rsidRPr="001C0FC4">
        <w:tab/>
        <w:t>shall generate a SIP BYE request according to 3GPP TS 24.229 [5] with:</w:t>
      </w:r>
    </w:p>
    <w:p w14:paraId="1BD249B6" w14:textId="77777777" w:rsidR="00296E35" w:rsidRPr="001C0FC4" w:rsidRDefault="00296E35" w:rsidP="00296E35">
      <w:pPr>
        <w:pStyle w:val="B2"/>
      </w:pPr>
      <w:r w:rsidRPr="001C0FC4">
        <w:t>a)</w:t>
      </w:r>
      <w:r w:rsidRPr="001C0FC4">
        <w:tab/>
        <w:t>Reason code set to "SIP";</w:t>
      </w:r>
    </w:p>
    <w:p w14:paraId="6D62967E" w14:textId="77777777" w:rsidR="00296E35" w:rsidRPr="001C0FC4" w:rsidRDefault="00296E35" w:rsidP="00296E35">
      <w:pPr>
        <w:pStyle w:val="B2"/>
      </w:pPr>
      <w:r w:rsidRPr="001C0FC4">
        <w:t>b)</w:t>
      </w:r>
      <w:r w:rsidRPr="001C0FC4">
        <w:tab/>
        <w:t>cause set to "200"; and</w:t>
      </w:r>
    </w:p>
    <w:p w14:paraId="7A3455A2" w14:textId="77777777" w:rsidR="00296E35" w:rsidRPr="001C0FC4" w:rsidRDefault="00296E35" w:rsidP="00296E35">
      <w:pPr>
        <w:pStyle w:val="B2"/>
      </w:pPr>
      <w:r w:rsidRPr="001C0FC4">
        <w:t>c)</w:t>
      </w:r>
      <w:r w:rsidRPr="001C0FC4">
        <w:tab/>
        <w:t>text set to "transmission succeeded";</w:t>
      </w:r>
    </w:p>
    <w:p w14:paraId="44C61D6A" w14:textId="77777777" w:rsidR="00296E35" w:rsidRPr="001C0FC4" w:rsidRDefault="00296E35" w:rsidP="00296E35">
      <w:pPr>
        <w:pStyle w:val="B1"/>
      </w:pPr>
      <w:r w:rsidRPr="001C0FC4">
        <w:t>2)</w:t>
      </w:r>
      <w:r w:rsidRPr="001C0FC4">
        <w:tab/>
        <w:t>shall set the Request-URI to the MCData session identity to release; and</w:t>
      </w:r>
    </w:p>
    <w:p w14:paraId="7F634532" w14:textId="77777777" w:rsidR="00296E35" w:rsidRPr="001C0FC4" w:rsidRDefault="00296E35" w:rsidP="00296E35">
      <w:pPr>
        <w:pStyle w:val="B1"/>
      </w:pPr>
      <w:r w:rsidRPr="001C0FC4">
        <w:t>3)</w:t>
      </w:r>
      <w:r w:rsidRPr="001C0FC4">
        <w:tab/>
        <w:t>shall send a SIP BYE request towards MCData server according to 3GPP TS 24.229 [5].</w:t>
      </w:r>
    </w:p>
    <w:p w14:paraId="1E627944"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42D2E0F9" w14:textId="77777777" w:rsidR="00296E35" w:rsidRPr="001C0FC4" w:rsidRDefault="00296E35" w:rsidP="00296E35">
      <w:r w:rsidRPr="001C0FC4">
        <w:t>[TS 24.282, clause 9.2.3.2.1]</w:t>
      </w:r>
    </w:p>
    <w:p w14:paraId="2F0D7DEF" w14:textId="77777777" w:rsidR="00296E35" w:rsidRPr="001C0FC4" w:rsidRDefault="00296E35" w:rsidP="00296E35">
      <w:r w:rsidRPr="001C0FC4">
        <w:t>When composing an SDP offer according to 3GPP TS 24.229 [5], IETF RFC 4975 [17], IETF RFC 6135 [19] and IETF RFC 6714 [20] the MCData client:</w:t>
      </w:r>
    </w:p>
    <w:p w14:paraId="33A50C9F" w14:textId="77777777" w:rsidR="00296E35" w:rsidRPr="001C0FC4" w:rsidRDefault="00296E35" w:rsidP="00296E35">
      <w:pPr>
        <w:pStyle w:val="B1"/>
      </w:pPr>
      <w:r w:rsidRPr="001C0FC4">
        <w:t>1)</w:t>
      </w:r>
      <w:r w:rsidRPr="001C0FC4">
        <w:tab/>
        <w:t>shall include an "m=message" media-level section for the MCData media stream consisting of:</w:t>
      </w:r>
    </w:p>
    <w:p w14:paraId="5DE1FE96" w14:textId="77777777" w:rsidR="00296E35" w:rsidRPr="001C0FC4" w:rsidRDefault="00296E35" w:rsidP="00296E35">
      <w:pPr>
        <w:pStyle w:val="B2"/>
      </w:pPr>
      <w:r w:rsidRPr="001C0FC4">
        <w:t>a)</w:t>
      </w:r>
      <w:r w:rsidRPr="001C0FC4">
        <w:tab/>
        <w:t>the IP address and the port number;</w:t>
      </w:r>
    </w:p>
    <w:p w14:paraId="41F09DA1" w14:textId="77777777" w:rsidR="00296E35" w:rsidRPr="001C0FC4" w:rsidRDefault="00296E35" w:rsidP="00296E35">
      <w:pPr>
        <w:pStyle w:val="B2"/>
      </w:pPr>
      <w:r w:rsidRPr="001C0FC4">
        <w:t>b)</w:t>
      </w:r>
      <w:r w:rsidRPr="001C0FC4">
        <w:tab/>
        <w:t>a protocol field value of "TCP/MSRP", or "TCP/TLS/MSRP" for TLS;</w:t>
      </w:r>
    </w:p>
    <w:p w14:paraId="46DBFADC" w14:textId="77777777" w:rsidR="00296E35" w:rsidRPr="001C0FC4" w:rsidRDefault="00296E35" w:rsidP="00296E35">
      <w:pPr>
        <w:pStyle w:val="B2"/>
      </w:pPr>
      <w:r w:rsidRPr="001C0FC4">
        <w:t>c)</w:t>
      </w:r>
      <w:r w:rsidRPr="001C0FC4">
        <w:tab/>
        <w:t>a format list field set to '*';</w:t>
      </w:r>
    </w:p>
    <w:p w14:paraId="0033ADCE" w14:textId="77777777" w:rsidR="00296E35" w:rsidRPr="001C0FC4" w:rsidRDefault="00296E35" w:rsidP="00296E35">
      <w:pPr>
        <w:pStyle w:val="B2"/>
      </w:pPr>
      <w:r w:rsidRPr="001C0FC4">
        <w:t>d)</w:t>
      </w:r>
      <w:r w:rsidRPr="001C0FC4">
        <w:tab/>
        <w:t>an "a=sendonly" attribute;</w:t>
      </w:r>
    </w:p>
    <w:p w14:paraId="599F702E" w14:textId="77777777" w:rsidR="00296E35" w:rsidRPr="001C0FC4" w:rsidRDefault="00296E35" w:rsidP="00296E35">
      <w:pPr>
        <w:pStyle w:val="B2"/>
      </w:pPr>
      <w:r w:rsidRPr="001C0FC4">
        <w:t>e)</w:t>
      </w:r>
      <w:r w:rsidRPr="001C0FC4">
        <w:tab/>
        <w:t>an "a=path" attribute containing its own MSRP URI;</w:t>
      </w:r>
    </w:p>
    <w:p w14:paraId="549F8554"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6CACFF8"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D99188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654E3500" w14:textId="77777777" w:rsidR="00296E35" w:rsidRPr="001C0FC4" w:rsidRDefault="00296E35" w:rsidP="00296E35">
      <w:r w:rsidRPr="001C0FC4">
        <w:t>[TS 24.282, clause 13.2.2.2.2.1]</w:t>
      </w:r>
    </w:p>
    <w:p w14:paraId="045431EC"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2D0BD3F2"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9CEC102"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4BCF3840"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7ADD6E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1319313C" w14:textId="77777777" w:rsidR="00296E35" w:rsidRPr="001C0FC4" w:rsidRDefault="00296E35" w:rsidP="00296E35">
      <w:r w:rsidRPr="001C0FC4">
        <w:t>[TS 24.282, clause 12.2.1.2]</w:t>
      </w:r>
    </w:p>
    <w:p w14:paraId="488286D0" w14:textId="77777777" w:rsidR="00296E35" w:rsidRPr="001C0FC4" w:rsidRDefault="00296E35" w:rsidP="00296E35">
      <w:pPr>
        <w:rPr>
          <w:rFonts w:eastAsia="SimSun"/>
        </w:rPr>
      </w:pPr>
      <w:r w:rsidRPr="001C0FC4">
        <w:rPr>
          <w:rFonts w:eastAsia="SimSun"/>
        </w:rPr>
        <w:t>Upon receipt of a:</w:t>
      </w:r>
    </w:p>
    <w:p w14:paraId="527AC6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B18875F"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70E1A16" w14:textId="77777777" w:rsidR="00296E35" w:rsidRPr="001C0FC4" w:rsidRDefault="00296E35" w:rsidP="00296E35">
      <w:pPr>
        <w:rPr>
          <w:rFonts w:eastAsia="SimSun"/>
        </w:rPr>
      </w:pPr>
      <w:r w:rsidRPr="001C0FC4">
        <w:rPr>
          <w:rFonts w:eastAsia="SimSun"/>
        </w:rPr>
        <w:t>the MCData client:</w:t>
      </w:r>
    </w:p>
    <w:p w14:paraId="430B77E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A040F25"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8C5CEB0" w14:textId="77777777" w:rsidR="00296E35" w:rsidRPr="001C0FC4" w:rsidRDefault="00296E35" w:rsidP="00296E35">
      <w:r w:rsidRPr="001C0FC4">
        <w:t>[TS 24.582, clause 6.1.1.2.1]</w:t>
      </w:r>
    </w:p>
    <w:p w14:paraId="57972461" w14:textId="77777777" w:rsidR="00296E35" w:rsidRPr="001C0FC4" w:rsidRDefault="00296E35" w:rsidP="00296E35">
      <w:r w:rsidRPr="001C0FC4">
        <w:t>Upon receiving an indication to establish MSRP connection for standalone SDS using media plane as the originating client, the MCData client:</w:t>
      </w:r>
    </w:p>
    <w:p w14:paraId="5C5B938C" w14:textId="77777777" w:rsidR="00296E35" w:rsidRPr="001C0FC4" w:rsidRDefault="00296E35" w:rsidP="00296E35">
      <w:pPr>
        <w:pStyle w:val="B1"/>
      </w:pPr>
      <w:r w:rsidRPr="001C0FC4">
        <w:t>1.</w:t>
      </w:r>
      <w:r w:rsidRPr="001C0FC4">
        <w:tab/>
        <w:t>shall act as an MSRP client according to IETF RFC 6135 [12];</w:t>
      </w:r>
    </w:p>
    <w:p w14:paraId="40385ACB" w14:textId="77777777" w:rsidR="00296E35" w:rsidRPr="001C0FC4" w:rsidRDefault="00296E35" w:rsidP="00296E35">
      <w:pPr>
        <w:pStyle w:val="B1"/>
      </w:pPr>
      <w:r w:rsidRPr="001C0FC4">
        <w:t>2.</w:t>
      </w:r>
      <w:r w:rsidRPr="001C0FC4">
        <w:tab/>
        <w:t>shall act according to IETF RFC 6135 [12], as:</w:t>
      </w:r>
    </w:p>
    <w:p w14:paraId="4CFFFE07" w14:textId="77777777" w:rsidR="00296E35" w:rsidRPr="001C0FC4" w:rsidRDefault="00296E35" w:rsidP="00296E35">
      <w:pPr>
        <w:pStyle w:val="B2"/>
      </w:pPr>
      <w:r w:rsidRPr="001C0FC4">
        <w:t>a.</w:t>
      </w:r>
      <w:r w:rsidRPr="001C0FC4">
        <w:tab/>
        <w:t>an "active" endpoint, if a=setup attribute in the received SDP answer is set to "passive"; and</w:t>
      </w:r>
    </w:p>
    <w:p w14:paraId="13C13C0C" w14:textId="77777777" w:rsidR="00296E35" w:rsidRPr="001C0FC4" w:rsidRDefault="00296E35" w:rsidP="00296E35">
      <w:pPr>
        <w:pStyle w:val="B2"/>
      </w:pPr>
      <w:r w:rsidRPr="001C0FC4">
        <w:t>b.</w:t>
      </w:r>
      <w:r w:rsidRPr="001C0FC4">
        <w:tab/>
        <w:t>an "passive" endpoint, if a=setup attribute in the received SDP answer is set to "active";</w:t>
      </w:r>
    </w:p>
    <w:p w14:paraId="7729423E"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4DF32F9"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1B3240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507A8C91"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86F76F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7339582"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FB6368"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7217C0C"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AA0CE72" w14:textId="77777777" w:rsidR="00296E35" w:rsidRPr="001C0FC4" w:rsidRDefault="00296E35" w:rsidP="00296E35">
      <w:r w:rsidRPr="001C0FC4">
        <w:t>If MSRP chunking is not used then on receipt of a 200 (OK) response, the MCData client shall terminate the SIP session as specified in 3GPP TS 24.282 [8].</w:t>
      </w:r>
    </w:p>
    <w:p w14:paraId="461CCF71" w14:textId="77777777" w:rsidR="00296E35" w:rsidRPr="001C0FC4" w:rsidRDefault="00296E35" w:rsidP="00296E35">
      <w:r w:rsidRPr="001C0FC4">
        <w:t>If MSRP chunking is used, the MCData client:</w:t>
      </w:r>
    </w:p>
    <w:p w14:paraId="5A4F0EB2" w14:textId="77777777" w:rsidR="00296E35" w:rsidRPr="001C0FC4" w:rsidRDefault="00296E35" w:rsidP="00296E35">
      <w:pPr>
        <w:pStyle w:val="B1"/>
      </w:pPr>
      <w:r w:rsidRPr="001C0FC4">
        <w:t>1.</w:t>
      </w:r>
      <w:r w:rsidRPr="001C0FC4">
        <w:tab/>
        <w:t>shall send further MSRP SEND requests as necessary;</w:t>
      </w:r>
    </w:p>
    <w:p w14:paraId="25F3AB0B" w14:textId="77777777" w:rsidR="00296E35" w:rsidRPr="001C0FC4" w:rsidRDefault="00296E35" w:rsidP="00296E35">
      <w:pPr>
        <w:pStyle w:val="B1"/>
      </w:pPr>
      <w:r w:rsidRPr="001C0FC4">
        <w:t>2.</w:t>
      </w:r>
      <w:r w:rsidRPr="001C0FC4">
        <w:tab/>
        <w:t>shall wait for a 200 (OK) response to each MSRP SEND request sent; and</w:t>
      </w:r>
    </w:p>
    <w:p w14:paraId="0FF5797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5740E9F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05BD97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EB2309A"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64FF485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0879EA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DDF47F6"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9D87E89" w14:textId="77777777" w:rsidR="00296E35" w:rsidRPr="001C0FC4" w:rsidRDefault="00296E35" w:rsidP="00296E35">
      <w:r w:rsidRPr="001C0FC4">
        <w:t>[TS 24.582, clause 6.1.1.2.2]</w:t>
      </w:r>
    </w:p>
    <w:p w14:paraId="617B2343" w14:textId="77777777" w:rsidR="00296E35" w:rsidRPr="001C0FC4" w:rsidRDefault="00296E35" w:rsidP="00296E35">
      <w:r w:rsidRPr="001C0FC4">
        <w:t>In order to generate an SDS signalling payload, the MCData client:</w:t>
      </w:r>
    </w:p>
    <w:p w14:paraId="4C04A4D8" w14:textId="77777777" w:rsidR="00296E35" w:rsidRPr="001C0FC4" w:rsidRDefault="00296E35" w:rsidP="00296E35">
      <w:pPr>
        <w:pStyle w:val="B1"/>
      </w:pPr>
      <w:r w:rsidRPr="001C0FC4">
        <w:t>1.</w:t>
      </w:r>
      <w:r w:rsidRPr="001C0FC4">
        <w:tab/>
        <w:t>shall generate an SDS SIGNALLING PAYLOAD message as specified in 3GPP TS 24.282 [8]; and</w:t>
      </w:r>
    </w:p>
    <w:p w14:paraId="6934D4B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2AD0B5E3" w14:textId="77777777" w:rsidR="00296E35" w:rsidRPr="001C0FC4" w:rsidRDefault="00296E35" w:rsidP="00296E35">
      <w:r w:rsidRPr="001C0FC4">
        <w:t>When generating a an SDS SIGNALLING PAYLOAD message, the MCData client:</w:t>
      </w:r>
    </w:p>
    <w:p w14:paraId="23DE9DA8"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E5307DB" w14:textId="77777777" w:rsidR="00296E35" w:rsidRPr="001C0FC4" w:rsidRDefault="00296E35" w:rsidP="00296E35">
      <w:pPr>
        <w:pStyle w:val="B2"/>
      </w:pPr>
      <w:r w:rsidRPr="001C0FC4">
        <w:t>a.</w:t>
      </w:r>
      <w:r w:rsidRPr="001C0FC4">
        <w:tab/>
        <w:t>may include and set the Disposition request type IE to:</w:t>
      </w:r>
    </w:p>
    <w:p w14:paraId="42611D86"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22B663AA"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A1A3D42"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ACF846" w14:textId="77777777" w:rsidR="00296E35" w:rsidRPr="001C0FC4" w:rsidRDefault="00296E35" w:rsidP="00296E35">
      <w:pPr>
        <w:pStyle w:val="B2"/>
      </w:pPr>
      <w:r w:rsidRPr="001C0FC4">
        <w:t>b.</w:t>
      </w:r>
      <w:r w:rsidRPr="001C0FC4">
        <w:tab/>
        <w:t>shall set Date and time IE to current UTC time;</w:t>
      </w:r>
    </w:p>
    <w:p w14:paraId="65BD7376"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30037492"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F9BE4CD"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6AA54531"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615C55E5" w14:textId="77777777" w:rsidR="00296E35" w:rsidRPr="001C0FC4" w:rsidRDefault="00296E35" w:rsidP="00296E35">
      <w:r w:rsidRPr="001C0FC4">
        <w:t>[TS 24.582, clause 6.1.1.2.3]</w:t>
      </w:r>
    </w:p>
    <w:p w14:paraId="2E581E04" w14:textId="77777777" w:rsidR="00296E35" w:rsidRPr="001C0FC4" w:rsidRDefault="00296E35" w:rsidP="00296E35">
      <w:r w:rsidRPr="001C0FC4">
        <w:t>In order to generate SDS data payload, the MCData client:</w:t>
      </w:r>
    </w:p>
    <w:p w14:paraId="0584418B" w14:textId="77777777" w:rsidR="00296E35" w:rsidRPr="001C0FC4" w:rsidRDefault="00296E35" w:rsidP="00296E35">
      <w:pPr>
        <w:pStyle w:val="B1"/>
      </w:pPr>
      <w:r w:rsidRPr="001C0FC4">
        <w:t>1.</w:t>
      </w:r>
      <w:r w:rsidRPr="001C0FC4">
        <w:tab/>
        <w:t>shall generate a DATA PAYLOAD message as specified in 3GPP TS 24.282 [8]; and</w:t>
      </w:r>
    </w:p>
    <w:p w14:paraId="3DD32CEA"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6EE86B" w14:textId="77777777" w:rsidR="00296E35" w:rsidRPr="001C0FC4" w:rsidRDefault="00296E35" w:rsidP="00296E35">
      <w:r w:rsidRPr="001C0FC4">
        <w:t>When generating a DATA PAYLOAD message, the MCData client:</w:t>
      </w:r>
    </w:p>
    <w:p w14:paraId="5ED741C9"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303B1F6" w14:textId="77777777" w:rsidR="00296E35" w:rsidRPr="001C0FC4" w:rsidRDefault="00296E35" w:rsidP="00296E35">
      <w:pPr>
        <w:pStyle w:val="B2"/>
      </w:pPr>
      <w:r w:rsidRPr="001C0FC4">
        <w:t>a.</w:t>
      </w:r>
      <w:r w:rsidRPr="001C0FC4">
        <w:tab/>
        <w:t>shall set Number of payloads IE to the total number of payloads being sent; and</w:t>
      </w:r>
    </w:p>
    <w:p w14:paraId="3FCEDA1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D91BF9B"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B709BF0" w14:textId="77777777" w:rsidR="00296E35" w:rsidRPr="001C0FC4" w:rsidRDefault="00296E35" w:rsidP="00296E35">
      <w:pPr>
        <w:pStyle w:val="B3"/>
      </w:pPr>
      <w:r w:rsidRPr="001C0FC4">
        <w:t>ii.</w:t>
      </w:r>
      <w:r w:rsidRPr="001C0FC4">
        <w:tab/>
        <w:t>shall set Payload data IE to actual payload.</w:t>
      </w:r>
    </w:p>
    <w:p w14:paraId="0A1B1F22" w14:textId="77777777" w:rsidR="00296E35" w:rsidRPr="001C0FC4" w:rsidRDefault="00296E35" w:rsidP="00296E35">
      <w:r w:rsidRPr="001C0FC4">
        <w:t>[TS 24.582, clause 6.1.1.2.4]</w:t>
      </w:r>
    </w:p>
    <w:p w14:paraId="4D85FFC4" w14:textId="77777777" w:rsidR="00296E35" w:rsidRPr="001C0FC4" w:rsidRDefault="00296E35" w:rsidP="00296E35">
      <w:r w:rsidRPr="001C0FC4">
        <w:t>The MCData client shall take the procedures in subclause 6.4.1 into consideration when generating MSRP SEND messages.</w:t>
      </w:r>
    </w:p>
    <w:p w14:paraId="28B1E6AF" w14:textId="77777777" w:rsidR="00296E35" w:rsidRPr="001C0FC4" w:rsidRDefault="00296E35" w:rsidP="00296E35">
      <w:r w:rsidRPr="001C0FC4">
        <w:t>The MCData client shall generate MSRP SEND for SDS message requests according to IETF RFC 4975 [11].</w:t>
      </w:r>
    </w:p>
    <w:p w14:paraId="4BEB914E"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27322CFD" w14:textId="77777777" w:rsidR="00296E35" w:rsidRPr="001C0FC4" w:rsidRDefault="00296E35" w:rsidP="00296E35">
      <w:pPr>
        <w:pStyle w:val="B1"/>
      </w:pPr>
      <w:r w:rsidRPr="001C0FC4">
        <w:t>1.</w:t>
      </w:r>
      <w:r w:rsidRPr="001C0FC4">
        <w:tab/>
        <w:t>shall set To-Path header according to the MSRP URI(s) received in the answer SDP;</w:t>
      </w:r>
    </w:p>
    <w:p w14:paraId="4AF49C9C"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2528D714"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2ACFDBE8" w14:textId="77777777" w:rsidR="00296E35" w:rsidRPr="001C0FC4" w:rsidRDefault="00296E35" w:rsidP="00296E35">
      <w:pPr>
        <w:pStyle w:val="B1"/>
      </w:pPr>
      <w:r w:rsidRPr="001C0FC4">
        <w:t>4.</w:t>
      </w:r>
      <w:r w:rsidRPr="001C0FC4">
        <w:tab/>
        <w:t>shall set the second Content-Type as "application/vnd.3gpp.mcdata-payload"; and</w:t>
      </w:r>
    </w:p>
    <w:p w14:paraId="03340B42"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7EA08A63" w14:textId="77777777" w:rsidR="00296E35" w:rsidRPr="001C0FC4" w:rsidRDefault="00296E35" w:rsidP="00296E35">
      <w:r w:rsidRPr="001C0FC4">
        <w:t>When generating an MSRP SEND for SDS message request containing only an SDS DATA PAYLOAD message, the MCData client:</w:t>
      </w:r>
    </w:p>
    <w:p w14:paraId="6FE9E6A2" w14:textId="77777777" w:rsidR="00296E35" w:rsidRPr="001C0FC4" w:rsidRDefault="00296E35" w:rsidP="00296E35">
      <w:pPr>
        <w:pStyle w:val="B1"/>
      </w:pPr>
      <w:r w:rsidRPr="001C0FC4">
        <w:t>1.</w:t>
      </w:r>
      <w:r w:rsidRPr="001C0FC4">
        <w:tab/>
        <w:t>shall set To-Path header according to the MSRP URI(s) received in the answer SDP;</w:t>
      </w:r>
    </w:p>
    <w:p w14:paraId="7B41D08E" w14:textId="77777777" w:rsidR="00296E35" w:rsidRPr="001C0FC4" w:rsidRDefault="00296E35" w:rsidP="00296E35">
      <w:pPr>
        <w:pStyle w:val="B1"/>
      </w:pPr>
      <w:r w:rsidRPr="001C0FC4">
        <w:t>2.</w:t>
      </w:r>
      <w:r w:rsidRPr="001C0FC4">
        <w:tab/>
        <w:t>shall set the Content-Type as "application/vnd.3gpp.mcdata-payload"; and</w:t>
      </w:r>
    </w:p>
    <w:p w14:paraId="26EAD39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9C43960" w14:textId="77777777" w:rsidR="00296E35" w:rsidRPr="001C0FC4" w:rsidRDefault="00296E35" w:rsidP="00296E35">
      <w:r w:rsidRPr="001C0FC4">
        <w:t>When generating an MSRP SEND for SDS message request containing only an SDS SIGNALLING PAYLOAD, the MCData client.</w:t>
      </w:r>
    </w:p>
    <w:p w14:paraId="17D9D279" w14:textId="77777777" w:rsidR="00296E35" w:rsidRPr="001C0FC4" w:rsidRDefault="00296E35" w:rsidP="00296E35">
      <w:pPr>
        <w:pStyle w:val="B1"/>
      </w:pPr>
      <w:r w:rsidRPr="001C0FC4">
        <w:t>1.</w:t>
      </w:r>
      <w:r w:rsidRPr="001C0FC4">
        <w:tab/>
        <w:t>shall set To-Path header according to the MSRP URI(s) received in the answer SDP;</w:t>
      </w:r>
    </w:p>
    <w:p w14:paraId="1A6C2115" w14:textId="77777777" w:rsidR="00296E35" w:rsidRPr="001C0FC4" w:rsidRDefault="00296E35" w:rsidP="00296E35">
      <w:pPr>
        <w:pStyle w:val="B1"/>
      </w:pPr>
      <w:r w:rsidRPr="001C0FC4">
        <w:t>2.</w:t>
      </w:r>
      <w:r w:rsidRPr="001C0FC4">
        <w:tab/>
        <w:t>shall set the Content-Type as "application/vnd.3gpp.mcdata-signalling"; and</w:t>
      </w:r>
    </w:p>
    <w:p w14:paraId="413DF427"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0CC47A0" w14:textId="77777777" w:rsidR="00296E35" w:rsidRPr="001C0FC4" w:rsidRDefault="00296E35" w:rsidP="00296E35">
      <w:pPr>
        <w:pStyle w:val="H6"/>
      </w:pPr>
      <w:bookmarkStart w:id="534" w:name="_Toc52782341"/>
      <w:bookmarkStart w:id="535" w:name="_Toc52782952"/>
      <w:bookmarkStart w:id="536" w:name="_Toc59042821"/>
      <w:r w:rsidRPr="001C0FC4">
        <w:t>6.1.5.3</w:t>
      </w:r>
      <w:r w:rsidRPr="001C0FC4">
        <w:tab/>
        <w:t>Test description</w:t>
      </w:r>
      <w:bookmarkEnd w:id="534"/>
      <w:bookmarkEnd w:id="535"/>
      <w:bookmarkEnd w:id="536"/>
    </w:p>
    <w:p w14:paraId="37E4753B" w14:textId="77777777" w:rsidR="00296E35" w:rsidRPr="001C0FC4" w:rsidRDefault="00296E35" w:rsidP="00296E35">
      <w:pPr>
        <w:pStyle w:val="H6"/>
      </w:pPr>
      <w:bookmarkStart w:id="537" w:name="_Toc52782342"/>
      <w:bookmarkStart w:id="538" w:name="_Toc52782953"/>
      <w:bookmarkStart w:id="539" w:name="_Toc59042822"/>
      <w:r w:rsidRPr="001C0FC4">
        <w:t>6.1.5.3.1</w:t>
      </w:r>
      <w:r w:rsidRPr="001C0FC4">
        <w:tab/>
        <w:t>Pre-test conditions</w:t>
      </w:r>
      <w:bookmarkEnd w:id="537"/>
      <w:bookmarkEnd w:id="538"/>
      <w:bookmarkEnd w:id="539"/>
    </w:p>
    <w:p w14:paraId="52722370" w14:textId="77777777" w:rsidR="00296E35" w:rsidRDefault="00296E35" w:rsidP="00296E35">
      <w:pPr>
        <w:pStyle w:val="H6"/>
      </w:pPr>
      <w:r w:rsidRPr="00102CE5">
        <w:t>Test configuration</w:t>
      </w:r>
      <w:r>
        <w:t>:</w:t>
      </w:r>
    </w:p>
    <w:p w14:paraId="7FC65E2B" w14:textId="6975964B" w:rsidR="00296E35" w:rsidRDefault="00296E35" w:rsidP="00296E35">
      <w:pPr>
        <w:pStyle w:val="B1"/>
      </w:pPr>
      <w:r>
        <w:t>-</w:t>
      </w:r>
      <w:r>
        <w:tab/>
        <w:t>Single cell configuration according to TS 37.579-1 [2] clause 5.2.2.2.1.</w:t>
      </w:r>
    </w:p>
    <w:p w14:paraId="781799B2" w14:textId="77777777" w:rsidR="00296E35" w:rsidRDefault="00296E35" w:rsidP="00296E35">
      <w:pPr>
        <w:pStyle w:val="H6"/>
      </w:pPr>
      <w:r>
        <w:t>Preamble:</w:t>
      </w:r>
    </w:p>
    <w:p w14:paraId="3C702817" w14:textId="1144D0E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5BEDFE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69FBFA8" w14:textId="77777777" w:rsidR="00296E35" w:rsidRDefault="00296E35" w:rsidP="00296E35">
      <w:pPr>
        <w:pStyle w:val="B1"/>
      </w:pPr>
      <w:r>
        <w:t>-</w:t>
      </w:r>
      <w:r>
        <w:tab/>
      </w:r>
      <w:r w:rsidRPr="000573F5">
        <w:t>UE States at the end of the preamble</w:t>
      </w:r>
      <w:r>
        <w:t>:</w:t>
      </w:r>
    </w:p>
    <w:p w14:paraId="69889913" w14:textId="77777777" w:rsidR="00296E35" w:rsidRDefault="00296E35" w:rsidP="00296E35">
      <w:pPr>
        <w:pStyle w:val="B1"/>
        <w:ind w:left="852"/>
      </w:pPr>
      <w:r>
        <w:t>-</w:t>
      </w:r>
      <w:r>
        <w:tab/>
        <w:t>The UE is in RRC_IDLE state.</w:t>
      </w:r>
    </w:p>
    <w:p w14:paraId="38655049" w14:textId="77777777" w:rsidR="00296E35" w:rsidRDefault="00296E35" w:rsidP="00296E35">
      <w:pPr>
        <w:pStyle w:val="B1"/>
        <w:ind w:left="852"/>
      </w:pPr>
      <w:r>
        <w:t>-</w:t>
      </w:r>
      <w:r>
        <w:tab/>
        <w:t>The client is registered for MCData.</w:t>
      </w:r>
    </w:p>
    <w:p w14:paraId="21C5C6F4" w14:textId="77777777" w:rsidR="00296E35" w:rsidRPr="001C0FC4" w:rsidRDefault="00296E35" w:rsidP="00296E35">
      <w:pPr>
        <w:pStyle w:val="H6"/>
      </w:pPr>
      <w:bookmarkStart w:id="540" w:name="_Toc52782343"/>
      <w:bookmarkStart w:id="541" w:name="_Toc52782954"/>
      <w:bookmarkStart w:id="542" w:name="_Toc59042823"/>
      <w:r w:rsidRPr="001C0FC4">
        <w:t>6.1.5.3.2</w:t>
      </w:r>
      <w:r w:rsidRPr="001C0FC4">
        <w:tab/>
        <w:t>Test procedure sequence</w:t>
      </w:r>
      <w:bookmarkEnd w:id="540"/>
      <w:bookmarkEnd w:id="541"/>
      <w:bookmarkEnd w:id="542"/>
    </w:p>
    <w:p w14:paraId="3B6E4E97" w14:textId="77777777" w:rsidR="00296E35" w:rsidRPr="001C0FC4" w:rsidRDefault="00296E35" w:rsidP="00296E35">
      <w:pPr>
        <w:pStyle w:val="TH"/>
      </w:pPr>
      <w:r w:rsidRPr="001C0FC4">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B18805" w14:textId="77777777" w:rsidTr="002E3FCC">
        <w:tc>
          <w:tcPr>
            <w:tcW w:w="648" w:type="dxa"/>
            <w:tcBorders>
              <w:top w:val="single" w:sz="4" w:space="0" w:color="auto"/>
              <w:left w:val="single" w:sz="4" w:space="0" w:color="auto"/>
              <w:bottom w:val="nil"/>
              <w:right w:val="single" w:sz="4" w:space="0" w:color="auto"/>
            </w:tcBorders>
            <w:hideMark/>
          </w:tcPr>
          <w:p w14:paraId="11C9C96E"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05413AE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7CB33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4F4FB6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55DB339" w14:textId="77777777" w:rsidR="00296E35" w:rsidRPr="001C0FC4" w:rsidRDefault="00296E35" w:rsidP="002E3FCC">
            <w:pPr>
              <w:pStyle w:val="TAH"/>
            </w:pPr>
            <w:r w:rsidRPr="001C0FC4">
              <w:t>Verdict</w:t>
            </w:r>
          </w:p>
        </w:tc>
      </w:tr>
      <w:tr w:rsidR="00296E35" w:rsidRPr="001C0FC4" w14:paraId="5F07A2D3" w14:textId="77777777" w:rsidTr="002E3FCC">
        <w:tc>
          <w:tcPr>
            <w:tcW w:w="648" w:type="dxa"/>
            <w:tcBorders>
              <w:top w:val="nil"/>
              <w:left w:val="single" w:sz="4" w:space="0" w:color="auto"/>
              <w:bottom w:val="single" w:sz="4" w:space="0" w:color="auto"/>
              <w:right w:val="single" w:sz="4" w:space="0" w:color="auto"/>
            </w:tcBorders>
          </w:tcPr>
          <w:p w14:paraId="03BBFA77"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D84681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B9B2C4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AFE706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E2B7D6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577C685" w14:textId="77777777" w:rsidR="00296E35" w:rsidRPr="001C0FC4" w:rsidRDefault="00296E35" w:rsidP="002E3FCC">
            <w:pPr>
              <w:pStyle w:val="TAH"/>
            </w:pPr>
          </w:p>
        </w:tc>
      </w:tr>
      <w:tr w:rsidR="00296E35" w:rsidRPr="001C0FC4" w14:paraId="51DE873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FE4F92"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13F627D"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w:t>
            </w:r>
          </w:p>
          <w:p w14:paraId="67B2361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AD1102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658A2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72AA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C3087" w14:textId="77777777" w:rsidR="00296E35" w:rsidRPr="001C0FC4" w:rsidRDefault="00296E35" w:rsidP="002E3FCC">
            <w:pPr>
              <w:pStyle w:val="TAC"/>
            </w:pPr>
            <w:r w:rsidRPr="001C0FC4">
              <w:t>-</w:t>
            </w:r>
          </w:p>
        </w:tc>
      </w:tr>
      <w:tr w:rsidR="00296E35" w:rsidRPr="001C0FC4" w14:paraId="192AF9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72FB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5EF33D0" w14:textId="76B13CCE" w:rsidR="00296E35" w:rsidRPr="001C0FC4" w:rsidRDefault="00296E35" w:rsidP="002E3FCC">
            <w:pPr>
              <w:pStyle w:val="TAL"/>
            </w:pPr>
            <w:r w:rsidRPr="001C0FC4">
              <w:t>Check: Does the UE (MCData client) correctly perform procedure '</w:t>
            </w:r>
            <w:r w:rsidRPr="001C0FC4">
              <w:rPr>
                <w:b/>
                <w:bCs/>
              </w:rPr>
              <w:t>CO MCData Call Establishment</w:t>
            </w:r>
            <w:bookmarkStart w:id="543" w:name="_Hlk90983199"/>
            <w:r w:rsidRPr="001C0FC4">
              <w:rPr>
                <w:bCs/>
              </w:rPr>
              <w:t xml:space="preserve">' as described in TS </w:t>
            </w:r>
            <w:r>
              <w:rPr>
                <w:bCs/>
              </w:rPr>
              <w:t>37.579</w:t>
            </w:r>
            <w:r w:rsidRPr="001C0FC4">
              <w:rPr>
                <w:bCs/>
              </w:rPr>
              <w:t xml:space="preserve">-1 </w:t>
            </w:r>
            <w:r w:rsidRPr="001C0FC4">
              <w:t>[2] Table 5.3C.2.3-1?</w:t>
            </w:r>
            <w:bookmarkEnd w:id="543"/>
          </w:p>
        </w:tc>
        <w:tc>
          <w:tcPr>
            <w:tcW w:w="709" w:type="dxa"/>
            <w:tcBorders>
              <w:top w:val="single" w:sz="4" w:space="0" w:color="auto"/>
              <w:left w:val="single" w:sz="4" w:space="0" w:color="auto"/>
              <w:bottom w:val="single" w:sz="4" w:space="0" w:color="auto"/>
              <w:right w:val="single" w:sz="4" w:space="0" w:color="auto"/>
            </w:tcBorders>
            <w:hideMark/>
          </w:tcPr>
          <w:p w14:paraId="44A3775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2661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74997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13068A2" w14:textId="77777777" w:rsidR="00296E35" w:rsidRPr="001C0FC4" w:rsidRDefault="00296E35" w:rsidP="002E3FCC">
            <w:pPr>
              <w:pStyle w:val="TAC"/>
            </w:pPr>
            <w:r w:rsidRPr="001C0FC4">
              <w:t>P</w:t>
            </w:r>
          </w:p>
        </w:tc>
      </w:tr>
      <w:tr w:rsidR="00296E35" w:rsidRPr="001C0FC4" w14:paraId="102CD1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A323A7"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D9B82E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1F9AB7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3BC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C0996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C8F35C" w14:textId="77777777" w:rsidR="00296E35" w:rsidRPr="001C0FC4" w:rsidRDefault="00296E35" w:rsidP="002E3FCC">
            <w:pPr>
              <w:pStyle w:val="TAC"/>
            </w:pPr>
            <w:r w:rsidRPr="001C0FC4">
              <w:t>-</w:t>
            </w:r>
          </w:p>
        </w:tc>
      </w:tr>
      <w:tr w:rsidR="00296E35" w:rsidRPr="001C0FC4" w14:paraId="61D71B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5E0978"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C9DF738" w14:textId="4C55A754"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321E2C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05D86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C38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C1F24E4" w14:textId="77777777" w:rsidR="00296E35" w:rsidRPr="001C0FC4" w:rsidRDefault="00296E35" w:rsidP="002E3FCC">
            <w:pPr>
              <w:pStyle w:val="TAC"/>
            </w:pPr>
            <w:r w:rsidRPr="001C0FC4">
              <w:t>P</w:t>
            </w:r>
          </w:p>
        </w:tc>
      </w:tr>
      <w:tr w:rsidR="00296E35" w:rsidRPr="001C0FC4" w14:paraId="22755DA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50047E"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CC91FA7" w14:textId="7C80BAE0"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AD0274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E7EBD6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36167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09274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F34AA47" w14:textId="77777777" w:rsidR="00296E35" w:rsidRPr="001C0FC4" w:rsidRDefault="00296E35" w:rsidP="002E3FCC">
            <w:pPr>
              <w:pStyle w:val="TAC"/>
            </w:pPr>
            <w:r w:rsidRPr="001C0FC4">
              <w:t>P</w:t>
            </w:r>
          </w:p>
        </w:tc>
      </w:tr>
      <w:tr w:rsidR="00296E35" w:rsidRPr="001C0FC4" w14:paraId="32BF41D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97A7AB"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407FB3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13DAB1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D8CA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EDA37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A4DD01" w14:textId="77777777" w:rsidR="00296E35" w:rsidRPr="001C0FC4" w:rsidRDefault="00296E35" w:rsidP="002E3FCC">
            <w:pPr>
              <w:pStyle w:val="TAC"/>
            </w:pPr>
            <w:r w:rsidRPr="001C0FC4">
              <w:t>-</w:t>
            </w:r>
          </w:p>
        </w:tc>
      </w:tr>
      <w:tr w:rsidR="00296E35" w:rsidRPr="001C0FC4" w14:paraId="43D8DF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4E6E3C"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1E7E16B" w14:textId="7636C83B"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47BF95D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1BE36B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EADB73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695A2F63" w14:textId="77777777" w:rsidR="00296E35" w:rsidRPr="001C0FC4" w:rsidRDefault="00296E35" w:rsidP="002E3FCC">
            <w:pPr>
              <w:pStyle w:val="TAC"/>
            </w:pPr>
            <w:r w:rsidRPr="001C0FC4">
              <w:t>-</w:t>
            </w:r>
          </w:p>
        </w:tc>
      </w:tr>
      <w:tr w:rsidR="00296E35" w:rsidRPr="001C0FC4" w14:paraId="51F9F4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05F8D8"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A286CA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DC47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B228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C65BA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B7F9E0" w14:textId="77777777" w:rsidR="00296E35" w:rsidRPr="001C0FC4" w:rsidRDefault="00296E35" w:rsidP="002E3FCC">
            <w:pPr>
              <w:pStyle w:val="TAC"/>
            </w:pPr>
            <w:r w:rsidRPr="001C0FC4">
              <w:t>-</w:t>
            </w:r>
          </w:p>
        </w:tc>
      </w:tr>
      <w:tr w:rsidR="00296E35" w:rsidRPr="001C0FC4" w14:paraId="0D03D8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180D40"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EC139FA" w14:textId="77777777" w:rsidR="00296E35" w:rsidRPr="001C0FC4" w:rsidRDefault="00296E35" w:rsidP="002E3FCC">
            <w:pPr>
              <w:pStyle w:val="TAL"/>
            </w:pPr>
            <w:r w:rsidRPr="001C0FC4">
              <w:t>Check: Does the UE (MCData client) provide the disposition notification to the user?</w:t>
            </w:r>
          </w:p>
          <w:p w14:paraId="75D9EAA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40D24A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42DB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DB56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B97E39C" w14:textId="77777777" w:rsidR="00296E35" w:rsidRPr="001C0FC4" w:rsidRDefault="00296E35" w:rsidP="002E3FCC">
            <w:pPr>
              <w:pStyle w:val="TAC"/>
            </w:pPr>
            <w:r w:rsidRPr="001C0FC4">
              <w:t>P</w:t>
            </w:r>
          </w:p>
        </w:tc>
      </w:tr>
      <w:tr w:rsidR="00296E35" w:rsidRPr="001C0FC4" w14:paraId="14C8FEE5"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79A3CD4" w14:textId="77777777" w:rsidR="00296E35" w:rsidRDefault="00296E35" w:rsidP="002E3FCC">
            <w:pPr>
              <w:pStyle w:val="TAN"/>
            </w:pPr>
            <w:r w:rsidRPr="001C0FC4">
              <w:t>NOTE 1:</w:t>
            </w:r>
            <w:r w:rsidRPr="001C0FC4">
              <w:tab/>
              <w:t>This is expected to be done via a suitable implementation dependent MMI.</w:t>
            </w:r>
          </w:p>
          <w:p w14:paraId="231C6E87" w14:textId="77777777" w:rsidR="00296E35" w:rsidRPr="001C0FC4" w:rsidRDefault="00296E35" w:rsidP="002E3FCC">
            <w:pPr>
              <w:pStyle w:val="TAN"/>
            </w:pPr>
            <w:r>
              <w:t>NOTE 2:</w:t>
            </w:r>
            <w:r>
              <w:tab/>
              <w:t>The procedure does not release the RRC connection.</w:t>
            </w:r>
          </w:p>
        </w:tc>
      </w:tr>
    </w:tbl>
    <w:p w14:paraId="7DE76676" w14:textId="77777777" w:rsidR="00296E35" w:rsidRPr="001C0FC4" w:rsidRDefault="00296E35" w:rsidP="00296E35"/>
    <w:p w14:paraId="3152C3D0" w14:textId="77777777" w:rsidR="00296E35" w:rsidRPr="001C0FC4" w:rsidRDefault="00296E35" w:rsidP="00296E35">
      <w:pPr>
        <w:pStyle w:val="H6"/>
      </w:pPr>
      <w:bookmarkStart w:id="544" w:name="_Toc52782344"/>
      <w:bookmarkStart w:id="545" w:name="_Toc52782955"/>
      <w:bookmarkStart w:id="546" w:name="_Toc59042824"/>
      <w:r w:rsidRPr="001C0FC4">
        <w:t>6.1.5.3.3</w:t>
      </w:r>
      <w:r w:rsidRPr="001C0FC4">
        <w:tab/>
        <w:t>Specific message contents</w:t>
      </w:r>
      <w:bookmarkEnd w:id="544"/>
      <w:bookmarkEnd w:id="545"/>
      <w:bookmarkEnd w:id="546"/>
    </w:p>
    <w:p w14:paraId="4F2EE1A5" w14:textId="276207BA" w:rsidR="00296E35" w:rsidRPr="001C0FC4" w:rsidRDefault="00296E35" w:rsidP="00296E35">
      <w:pPr>
        <w:pStyle w:val="TH"/>
      </w:pPr>
      <w:bookmarkStart w:id="547" w:name="_Toc25610656"/>
      <w:r w:rsidRPr="001C0FC4">
        <w:t>Table 6.1.5.3.3-1: SIP INVITE from the UE (step 2, Table 6.1.5.3.2-1;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71991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936409" w14:textId="05D7007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06B01F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0AEFC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E939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91EFC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A9C91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795537A" w14:textId="77777777" w:rsidR="00296E35" w:rsidRPr="001C0FC4" w:rsidRDefault="00296E35" w:rsidP="002E3FCC">
            <w:pPr>
              <w:pStyle w:val="TAH"/>
              <w:rPr>
                <w:bCs/>
              </w:rPr>
            </w:pPr>
            <w:r w:rsidRPr="001C0FC4">
              <w:rPr>
                <w:bCs/>
              </w:rPr>
              <w:t>Condition</w:t>
            </w:r>
          </w:p>
        </w:tc>
      </w:tr>
      <w:tr w:rsidR="00296E35" w:rsidRPr="001C0FC4" w14:paraId="093AA6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A4044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43CC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C099F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36BA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A8EA8B" w14:textId="77777777" w:rsidR="00296E35" w:rsidRPr="001C0FC4" w:rsidRDefault="00296E35" w:rsidP="002E3FCC">
            <w:pPr>
              <w:pStyle w:val="TAL"/>
            </w:pPr>
          </w:p>
        </w:tc>
      </w:tr>
      <w:tr w:rsidR="00296E35" w:rsidRPr="001C0FC4" w14:paraId="6FCF0C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1035F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F3E4D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99E828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101D2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E9DCF8" w14:textId="77777777" w:rsidR="00296E35" w:rsidRPr="001C0FC4" w:rsidRDefault="00296E35" w:rsidP="002E3FCC">
            <w:pPr>
              <w:pStyle w:val="TAL"/>
            </w:pPr>
          </w:p>
        </w:tc>
      </w:tr>
      <w:tr w:rsidR="00296E35" w:rsidRPr="001C0FC4" w14:paraId="1515B1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604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BBBD32" w14:textId="77777777" w:rsidR="00296E35" w:rsidRPr="001C0FC4" w:rsidRDefault="00296E35" w:rsidP="002E3FCC">
            <w:pPr>
              <w:pStyle w:val="TAL"/>
              <w:rPr>
                <w:iCs/>
              </w:rPr>
            </w:pPr>
            <w:r w:rsidRPr="001C0FC4">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05560FF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B03B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DACDCA" w14:textId="77777777" w:rsidR="00296E35" w:rsidRPr="001C0FC4" w:rsidRDefault="00296E35" w:rsidP="002E3FCC">
            <w:pPr>
              <w:pStyle w:val="TAL"/>
            </w:pPr>
          </w:p>
        </w:tc>
      </w:tr>
      <w:tr w:rsidR="00296E35" w:rsidRPr="001C0FC4" w14:paraId="571733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AC94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49E43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BC51063"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21269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767946" w14:textId="77777777" w:rsidR="00296E35" w:rsidRPr="001C0FC4" w:rsidRDefault="00296E35" w:rsidP="002E3FCC">
            <w:pPr>
              <w:pStyle w:val="TAL"/>
            </w:pPr>
          </w:p>
        </w:tc>
      </w:tr>
      <w:tr w:rsidR="00296E35" w:rsidRPr="001C0FC4" w14:paraId="0E2AD8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212F6B"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424E022" w14:textId="77777777" w:rsidR="00296E35" w:rsidRPr="001C0FC4" w:rsidRDefault="00296E35" w:rsidP="002E3FCC">
            <w:pPr>
              <w:pStyle w:val="TAL"/>
              <w:rPr>
                <w:iCs/>
              </w:rPr>
            </w:pPr>
            <w:r w:rsidRPr="001C0FC4">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15B73E0A"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1D3B6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03FDC3" w14:textId="77777777" w:rsidR="00296E35" w:rsidRPr="001C0FC4" w:rsidRDefault="00296E35" w:rsidP="002E3FCC">
            <w:pPr>
              <w:pStyle w:val="TAL"/>
            </w:pPr>
          </w:p>
        </w:tc>
      </w:tr>
    </w:tbl>
    <w:p w14:paraId="1CADD172" w14:textId="77777777" w:rsidR="00296E35" w:rsidRPr="001C0FC4" w:rsidRDefault="00296E35" w:rsidP="00296E35"/>
    <w:p w14:paraId="5348BA89" w14:textId="77777777" w:rsidR="00296E35" w:rsidRPr="001C0FC4" w:rsidRDefault="00296E35" w:rsidP="00296E35">
      <w:pPr>
        <w:pStyle w:val="TH"/>
      </w:pPr>
      <w:r w:rsidRPr="001C0FC4">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5E561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828F57C" w14:textId="569339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2C1A55A0" w14:textId="77777777" w:rsidR="00296E35" w:rsidRPr="001C0FC4" w:rsidRDefault="00296E35" w:rsidP="00296E35"/>
    <w:p w14:paraId="0953B2B8" w14:textId="77777777" w:rsidR="00296E35" w:rsidRPr="001C0FC4" w:rsidRDefault="00296E35" w:rsidP="00296E35">
      <w:pPr>
        <w:pStyle w:val="TH"/>
      </w:pPr>
      <w:r w:rsidRPr="001C0FC4">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30951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FBFD48" w14:textId="3679C5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condition MCD_1to1</w:t>
            </w:r>
          </w:p>
        </w:tc>
      </w:tr>
    </w:tbl>
    <w:p w14:paraId="42D4566B" w14:textId="77777777" w:rsidR="00296E35" w:rsidRPr="001C0FC4" w:rsidRDefault="00296E35" w:rsidP="00296E35"/>
    <w:p w14:paraId="67041026" w14:textId="5F705D26" w:rsidR="00296E35" w:rsidRPr="001C0FC4" w:rsidRDefault="00296E35" w:rsidP="00296E35">
      <w:pPr>
        <w:pStyle w:val="TH"/>
      </w:pPr>
      <w:r w:rsidRPr="001C0FC4">
        <w:t>Table 6.1.5.3.3-4: SIP 200 (OK) from the SS (step 2, Table 6.1.5.3.2-1;</w:t>
      </w:r>
      <w:r w:rsidRPr="001C0FC4">
        <w:br/>
        <w:t>step 4</w:t>
      </w:r>
      <w:bookmarkStart w:id="548" w:name="_Hlk90925487"/>
      <w:r w:rsidRPr="001C0FC4">
        <w:t xml:space="preserve">, TS </w:t>
      </w:r>
      <w:r>
        <w:t>37.579</w:t>
      </w:r>
      <w:r w:rsidRPr="001C0FC4">
        <w:t>-1 [2] Table 5.3C.2.3-1</w:t>
      </w:r>
      <w:bookmarkEnd w:id="548"/>
      <w:r w:rsidRPr="001C0FC4">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392F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EC745F" w14:textId="7AC774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508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F0D2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C250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A0232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7237E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D6BE54" w14:textId="77777777" w:rsidR="00296E35" w:rsidRPr="001C0FC4" w:rsidRDefault="00296E35" w:rsidP="002E3FCC">
            <w:pPr>
              <w:pStyle w:val="TAH"/>
              <w:rPr>
                <w:bCs/>
              </w:rPr>
            </w:pPr>
            <w:r w:rsidRPr="001C0FC4">
              <w:rPr>
                <w:bCs/>
              </w:rPr>
              <w:t>Condition</w:t>
            </w:r>
          </w:p>
        </w:tc>
      </w:tr>
      <w:tr w:rsidR="00296E35" w:rsidRPr="001C0FC4" w14:paraId="2293E67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020D87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71DA1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BB3C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0E53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B56942" w14:textId="77777777" w:rsidR="00296E35" w:rsidRPr="001C0FC4" w:rsidRDefault="00296E35" w:rsidP="002E3FCC">
            <w:pPr>
              <w:pStyle w:val="TAL"/>
            </w:pPr>
          </w:p>
        </w:tc>
      </w:tr>
      <w:tr w:rsidR="00296E35" w:rsidRPr="001C0FC4" w14:paraId="261BC6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FE174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14CF349E" w14:textId="77777777" w:rsidR="00296E35" w:rsidRPr="001C0FC4" w:rsidRDefault="00296E35" w:rsidP="002E3FCC">
            <w:pPr>
              <w:pStyle w:val="TAL"/>
            </w:pPr>
            <w:r w:rsidRPr="001C0FC4">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6C224B9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BCB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773AE9" w14:textId="77777777" w:rsidR="00296E35" w:rsidRPr="001C0FC4" w:rsidRDefault="00296E35" w:rsidP="002E3FCC">
            <w:pPr>
              <w:pStyle w:val="TAL"/>
            </w:pPr>
          </w:p>
        </w:tc>
      </w:tr>
    </w:tbl>
    <w:p w14:paraId="129340A8" w14:textId="77777777" w:rsidR="00296E35" w:rsidRPr="001C0FC4" w:rsidRDefault="00296E35" w:rsidP="00296E35"/>
    <w:p w14:paraId="362427DA" w14:textId="77777777" w:rsidR="00296E35" w:rsidRPr="001C0FC4" w:rsidRDefault="00296E35" w:rsidP="00296E35">
      <w:pPr>
        <w:pStyle w:val="TH"/>
      </w:pPr>
      <w:r w:rsidRPr="001C0FC4">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24963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419A03A" w14:textId="2B00F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44A42203" w14:textId="77777777" w:rsidR="00296E35" w:rsidRPr="001C0FC4" w:rsidRDefault="00296E35" w:rsidP="00296E35"/>
    <w:p w14:paraId="67B998FD" w14:textId="3351F039" w:rsidR="00296E35" w:rsidRPr="001C0FC4" w:rsidRDefault="00296E35" w:rsidP="00296E35">
      <w:pPr>
        <w:pStyle w:val="TH"/>
      </w:pPr>
      <w:r w:rsidRPr="001C0FC4">
        <w:t>Table 6.1.5.3.3-6: MSRP SEND from the UE (step 7, Table 6.1.5.3.2-1;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93F641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2F2230" w14:textId="74989A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5E499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EF288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2DE5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49AA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2818C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4AAD3C" w14:textId="77777777" w:rsidR="00296E35" w:rsidRPr="001C0FC4" w:rsidRDefault="00296E35" w:rsidP="002E3FCC">
            <w:pPr>
              <w:pStyle w:val="TAH"/>
              <w:rPr>
                <w:bCs/>
              </w:rPr>
            </w:pPr>
            <w:r w:rsidRPr="001C0FC4">
              <w:rPr>
                <w:bCs/>
              </w:rPr>
              <w:t>Condition</w:t>
            </w:r>
          </w:p>
        </w:tc>
      </w:tr>
      <w:tr w:rsidR="00296E35" w:rsidRPr="001C0FC4" w14:paraId="088E08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E9967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53E01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6C528B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B8A9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593689" w14:textId="77777777" w:rsidR="00296E35" w:rsidRPr="001C0FC4" w:rsidRDefault="00296E35" w:rsidP="002E3FCC">
            <w:pPr>
              <w:pStyle w:val="TAL"/>
            </w:pPr>
          </w:p>
        </w:tc>
      </w:tr>
      <w:tr w:rsidR="00296E35" w:rsidRPr="001C0FC4" w14:paraId="1B78D1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8454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E87B4C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72FF2C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8212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1890D2" w14:textId="77777777" w:rsidR="00296E35" w:rsidRPr="001C0FC4" w:rsidRDefault="00296E35" w:rsidP="002E3FCC">
            <w:pPr>
              <w:pStyle w:val="TAL"/>
            </w:pPr>
          </w:p>
        </w:tc>
      </w:tr>
      <w:tr w:rsidR="00296E35" w:rsidRPr="001C0FC4" w14:paraId="7F44D2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0F0BB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D425456" w14:textId="77777777" w:rsidR="00296E35" w:rsidRPr="001C0FC4" w:rsidRDefault="00296E35" w:rsidP="002E3FCC">
            <w:pPr>
              <w:pStyle w:val="TAL"/>
            </w:pPr>
            <w:r w:rsidRPr="001C0FC4">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64AA38B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4DA2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AD39C" w14:textId="77777777" w:rsidR="00296E35" w:rsidRPr="001C0FC4" w:rsidRDefault="00296E35" w:rsidP="002E3FCC">
            <w:pPr>
              <w:pStyle w:val="TAL"/>
            </w:pPr>
          </w:p>
        </w:tc>
      </w:tr>
    </w:tbl>
    <w:p w14:paraId="0E478A64" w14:textId="77777777" w:rsidR="00296E35" w:rsidRPr="001C0FC4" w:rsidRDefault="00296E35" w:rsidP="00296E35"/>
    <w:p w14:paraId="6994C5D0" w14:textId="2A84102E" w:rsidR="00296E35" w:rsidRPr="001C0FC4" w:rsidRDefault="00296E35" w:rsidP="00296E35">
      <w:pPr>
        <w:pStyle w:val="TH"/>
      </w:pPr>
      <w:r w:rsidRPr="001C0FC4">
        <w:t>Table 6.1.5.3.3-6A: MIME Message (step 7, Table 6.1.5.3.2-1;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422F1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5B234"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AC3BB1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1624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6DE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4FA7B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E0CC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1DA159" w14:textId="77777777" w:rsidR="00296E35" w:rsidRPr="001C0FC4" w:rsidRDefault="00296E35" w:rsidP="002E3FCC">
            <w:pPr>
              <w:pStyle w:val="TAH"/>
              <w:rPr>
                <w:bCs/>
              </w:rPr>
            </w:pPr>
            <w:r w:rsidRPr="001C0FC4">
              <w:rPr>
                <w:bCs/>
              </w:rPr>
              <w:t>Condition</w:t>
            </w:r>
          </w:p>
        </w:tc>
      </w:tr>
      <w:tr w:rsidR="00296E35" w:rsidRPr="001C0FC4" w14:paraId="52F89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EDEAA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F50CF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46AD1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46A2E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0AB4" w14:textId="77777777" w:rsidR="00296E35" w:rsidRPr="001C0FC4" w:rsidRDefault="00296E35" w:rsidP="002E3FCC">
            <w:pPr>
              <w:pStyle w:val="TAL"/>
            </w:pPr>
          </w:p>
        </w:tc>
      </w:tr>
      <w:tr w:rsidR="00296E35" w:rsidRPr="001C0FC4" w14:paraId="663964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659D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12706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6F79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908D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4CBA" w14:textId="77777777" w:rsidR="00296E35" w:rsidRPr="001C0FC4" w:rsidRDefault="00296E35" w:rsidP="002E3FCC">
            <w:pPr>
              <w:pStyle w:val="TAL"/>
            </w:pPr>
          </w:p>
        </w:tc>
      </w:tr>
      <w:tr w:rsidR="00296E35" w:rsidRPr="001C0FC4" w14:paraId="61D30ED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D5F49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514191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F1487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AB1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E3138" w14:textId="77777777" w:rsidR="00296E35" w:rsidRPr="001C0FC4" w:rsidRDefault="00296E35" w:rsidP="002E3FCC">
            <w:pPr>
              <w:pStyle w:val="TAL"/>
            </w:pPr>
          </w:p>
        </w:tc>
      </w:tr>
      <w:tr w:rsidR="00296E35" w:rsidRPr="001C0FC4" w14:paraId="0B81B7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EDB56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554C6B" w14:textId="77777777" w:rsidR="00296E35" w:rsidRPr="001C0FC4" w:rsidRDefault="00296E35" w:rsidP="002E3FCC">
            <w:pPr>
              <w:pStyle w:val="TAL"/>
            </w:pPr>
            <w:r w:rsidRPr="001C0FC4">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2D618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4F51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0575B7" w14:textId="77777777" w:rsidR="00296E35" w:rsidRPr="001C0FC4" w:rsidRDefault="00296E35" w:rsidP="002E3FCC">
            <w:pPr>
              <w:pStyle w:val="TAL"/>
            </w:pPr>
          </w:p>
        </w:tc>
      </w:tr>
      <w:tr w:rsidR="00296E35" w:rsidRPr="001C0FC4" w14:paraId="1D44BF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5613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41FF6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F563A"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3ABE1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ED9A4A" w14:textId="77777777" w:rsidR="00296E35" w:rsidRPr="001C0FC4" w:rsidRDefault="00296E35" w:rsidP="002E3FCC">
            <w:pPr>
              <w:pStyle w:val="TAL"/>
            </w:pPr>
          </w:p>
        </w:tc>
      </w:tr>
      <w:tr w:rsidR="00296E35" w:rsidRPr="001C0FC4" w14:paraId="4C89734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6B020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3A7E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2101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3BE9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6E1787" w14:textId="77777777" w:rsidR="00296E35" w:rsidRPr="001C0FC4" w:rsidRDefault="00296E35" w:rsidP="002E3FCC">
            <w:pPr>
              <w:pStyle w:val="TAL"/>
            </w:pPr>
          </w:p>
        </w:tc>
      </w:tr>
      <w:tr w:rsidR="00296E35" w:rsidRPr="001C0FC4" w14:paraId="2B365C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175CF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B55DC67"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7F514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126F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584405" w14:textId="77777777" w:rsidR="00296E35" w:rsidRPr="001C0FC4" w:rsidRDefault="00296E35" w:rsidP="002E3FCC">
            <w:pPr>
              <w:pStyle w:val="TAL"/>
            </w:pPr>
          </w:p>
        </w:tc>
      </w:tr>
      <w:tr w:rsidR="00296E35" w:rsidRPr="001C0FC4" w14:paraId="7C553B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7E7E7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73676" w14:textId="77777777" w:rsidR="00296E35" w:rsidRPr="001C0FC4" w:rsidRDefault="00296E35" w:rsidP="002E3FCC">
            <w:pPr>
              <w:pStyle w:val="TAL"/>
            </w:pPr>
            <w:r w:rsidRPr="001C0FC4">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F8117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6C59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BE3071" w14:textId="77777777" w:rsidR="00296E35" w:rsidRPr="001C0FC4" w:rsidRDefault="00296E35" w:rsidP="002E3FCC">
            <w:pPr>
              <w:pStyle w:val="TAL"/>
            </w:pPr>
          </w:p>
        </w:tc>
      </w:tr>
    </w:tbl>
    <w:p w14:paraId="6CD8EFF9" w14:textId="77777777" w:rsidR="00296E35" w:rsidRPr="001C0FC4" w:rsidRDefault="00296E35" w:rsidP="00296E35"/>
    <w:p w14:paraId="597B0623" w14:textId="77777777" w:rsidR="00296E35" w:rsidRPr="001C0FC4" w:rsidRDefault="00296E35" w:rsidP="00296E35">
      <w:pPr>
        <w:pStyle w:val="TH"/>
      </w:pPr>
      <w:r w:rsidRPr="001C0FC4">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92388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A74F18" w14:textId="3116A7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48EEFE6" w14:textId="77777777" w:rsidR="00296E35" w:rsidRPr="001C0FC4" w:rsidRDefault="00296E35" w:rsidP="00296E35"/>
    <w:p w14:paraId="2A96437E" w14:textId="77777777" w:rsidR="00296E35" w:rsidRPr="001C0FC4" w:rsidRDefault="00296E35" w:rsidP="00296E35">
      <w:pPr>
        <w:pStyle w:val="TH"/>
      </w:pPr>
      <w:r w:rsidRPr="001C0FC4">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1C198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A7F2D7" w14:textId="63FC5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80CB180" w14:textId="77777777" w:rsidR="00296E35" w:rsidRPr="001C0FC4" w:rsidRDefault="00296E35" w:rsidP="00296E35"/>
    <w:p w14:paraId="4A026AB2" w14:textId="77777777" w:rsidR="00296E35" w:rsidRPr="001C0FC4" w:rsidRDefault="00296E35" w:rsidP="00296E35">
      <w:pPr>
        <w:pStyle w:val="TH"/>
      </w:pPr>
      <w:r w:rsidRPr="001C0FC4">
        <w:t>Table 6.1.5.3.3-8..9: Void</w:t>
      </w:r>
    </w:p>
    <w:p w14:paraId="59C40E6C" w14:textId="7E1A4DE2" w:rsidR="00296E35" w:rsidRPr="001C0FC4" w:rsidRDefault="00296E35" w:rsidP="00296E35">
      <w:pPr>
        <w:pStyle w:val="TH"/>
      </w:pPr>
      <w:r w:rsidRPr="001C0FC4">
        <w:t>Table 6.1.5.3.3-10: SIP BYE from the UE (step 8, Table 6.1.5.3.2-1;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0024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6A2451" w14:textId="4DD81C6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8A5B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5EE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0D9D3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615E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79362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475C1E" w14:textId="77777777" w:rsidR="00296E35" w:rsidRPr="001C0FC4" w:rsidRDefault="00296E35" w:rsidP="002E3FCC">
            <w:pPr>
              <w:pStyle w:val="TAH"/>
              <w:rPr>
                <w:bCs/>
              </w:rPr>
            </w:pPr>
            <w:r w:rsidRPr="001C0FC4">
              <w:rPr>
                <w:bCs/>
              </w:rPr>
              <w:t>Condition</w:t>
            </w:r>
          </w:p>
        </w:tc>
      </w:tr>
      <w:tr w:rsidR="00296E35" w:rsidRPr="001C0FC4" w14:paraId="6F23B24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687021"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A2726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0B15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572C1B"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43CD32" w14:textId="77777777" w:rsidR="00296E35" w:rsidRPr="001C0FC4" w:rsidRDefault="00296E35" w:rsidP="002E3FCC">
            <w:pPr>
              <w:pStyle w:val="TAL"/>
            </w:pPr>
          </w:p>
        </w:tc>
      </w:tr>
      <w:tr w:rsidR="00296E35" w:rsidRPr="001C0FC4" w14:paraId="626C820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77B5A0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23ACC7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4C3A5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B06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E8074A" w14:textId="77777777" w:rsidR="00296E35" w:rsidRPr="001C0FC4" w:rsidRDefault="00296E35" w:rsidP="002E3FCC">
            <w:pPr>
              <w:pStyle w:val="TAL"/>
            </w:pPr>
          </w:p>
        </w:tc>
      </w:tr>
      <w:tr w:rsidR="00296E35" w:rsidRPr="001C0FC4" w14:paraId="51DC5DA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7C4AF16"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7DE4D0"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BBFE9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657A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FA90" w14:textId="77777777" w:rsidR="00296E35" w:rsidRPr="001C0FC4" w:rsidRDefault="00296E35" w:rsidP="002E3FCC">
            <w:pPr>
              <w:pStyle w:val="TAL"/>
            </w:pPr>
          </w:p>
        </w:tc>
      </w:tr>
      <w:tr w:rsidR="00296E35" w:rsidRPr="001C0FC4" w14:paraId="74A7B8E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E0276E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97AF6B"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931644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FD6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44F63F" w14:textId="77777777" w:rsidR="00296E35" w:rsidRPr="001C0FC4" w:rsidRDefault="00296E35" w:rsidP="002E3FCC">
            <w:pPr>
              <w:pStyle w:val="TAL"/>
            </w:pPr>
          </w:p>
        </w:tc>
      </w:tr>
    </w:tbl>
    <w:p w14:paraId="616D9D4E" w14:textId="77777777" w:rsidR="00296E35" w:rsidRPr="001C0FC4" w:rsidRDefault="00296E35" w:rsidP="00296E35"/>
    <w:p w14:paraId="4538B172" w14:textId="77777777" w:rsidR="00296E35" w:rsidRPr="001C0FC4" w:rsidRDefault="00296E35" w:rsidP="00296E35">
      <w:pPr>
        <w:pStyle w:val="TH"/>
      </w:pPr>
      <w:r w:rsidRPr="001C0FC4">
        <w:t>Table 6.1.5.3.3-11: Void</w:t>
      </w:r>
    </w:p>
    <w:p w14:paraId="2AFC42C6" w14:textId="65123ED9" w:rsidR="00296E35" w:rsidRPr="001C0FC4" w:rsidRDefault="00296E35" w:rsidP="00296E35">
      <w:pPr>
        <w:pStyle w:val="TH"/>
      </w:pPr>
      <w:r w:rsidRPr="001C0FC4">
        <w:t>Table 6.1.5.3.3-12: SIP MESSAGE from the SS (step 10, Table 6.1.5.3.2-1;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C8D56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9A7009" w14:textId="5117ED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735A7D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AF728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C8D7D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50E4D0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E805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7DEE8F" w14:textId="77777777" w:rsidR="00296E35" w:rsidRPr="001C0FC4" w:rsidRDefault="00296E35" w:rsidP="002E3FCC">
            <w:pPr>
              <w:pStyle w:val="TAH"/>
              <w:rPr>
                <w:bCs/>
              </w:rPr>
            </w:pPr>
            <w:r w:rsidRPr="001C0FC4">
              <w:rPr>
                <w:bCs/>
              </w:rPr>
              <w:t>Condition</w:t>
            </w:r>
          </w:p>
        </w:tc>
      </w:tr>
      <w:tr w:rsidR="00296E35" w:rsidRPr="001C0FC4" w14:paraId="03997B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7485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1438B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DC1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CF5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A5C72" w14:textId="77777777" w:rsidR="00296E35" w:rsidRPr="001C0FC4" w:rsidRDefault="00296E35" w:rsidP="002E3FCC">
            <w:pPr>
              <w:pStyle w:val="TAL"/>
            </w:pPr>
          </w:p>
        </w:tc>
      </w:tr>
      <w:tr w:rsidR="00296E35" w:rsidRPr="001C0FC4" w14:paraId="6DA4C65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1727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4A453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4DAC2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FD1A9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5359B1" w14:textId="77777777" w:rsidR="00296E35" w:rsidRPr="001C0FC4" w:rsidRDefault="00296E35" w:rsidP="002E3FCC">
            <w:pPr>
              <w:pStyle w:val="TAL"/>
            </w:pPr>
          </w:p>
        </w:tc>
      </w:tr>
      <w:tr w:rsidR="00296E35" w:rsidRPr="001C0FC4" w14:paraId="70FB70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5B1A0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17CFD" w14:textId="77777777" w:rsidR="00296E35" w:rsidRPr="001C0FC4" w:rsidRDefault="00296E35" w:rsidP="002E3FCC">
            <w:pPr>
              <w:pStyle w:val="TAL"/>
            </w:pPr>
            <w:r w:rsidRPr="001C0FC4">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1B24F3F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AF2C1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3BF38F" w14:textId="77777777" w:rsidR="00296E35" w:rsidRPr="001C0FC4" w:rsidRDefault="00296E35" w:rsidP="002E3FCC">
            <w:pPr>
              <w:pStyle w:val="TAL"/>
            </w:pPr>
          </w:p>
        </w:tc>
      </w:tr>
    </w:tbl>
    <w:p w14:paraId="790CE1D1" w14:textId="77777777" w:rsidR="00296E35" w:rsidRPr="001C0FC4" w:rsidRDefault="00296E35" w:rsidP="00296E35"/>
    <w:p w14:paraId="7E40083B" w14:textId="77777777" w:rsidR="00296E35" w:rsidRPr="001C0FC4" w:rsidRDefault="00296E35" w:rsidP="00296E35">
      <w:pPr>
        <w:pStyle w:val="TH"/>
      </w:pPr>
      <w:r w:rsidRPr="001C0FC4">
        <w:t>Table 6.1.5.3.3-13: Void</w:t>
      </w:r>
    </w:p>
    <w:p w14:paraId="7988C2A1" w14:textId="77777777" w:rsidR="00296E35" w:rsidRPr="001C0FC4" w:rsidRDefault="00296E35" w:rsidP="00296E35">
      <w:pPr>
        <w:pStyle w:val="TH"/>
      </w:pPr>
      <w:r w:rsidRPr="001C0FC4">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4EC66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E9F9CCB" w14:textId="385014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51F23A9" w14:textId="77777777" w:rsidR="00296E35" w:rsidRPr="001C0FC4" w:rsidRDefault="00296E35" w:rsidP="00296E35"/>
    <w:p w14:paraId="66A7B8A0" w14:textId="77777777" w:rsidR="00296E35" w:rsidRPr="001C0FC4" w:rsidRDefault="00296E35" w:rsidP="00296E35">
      <w:pPr>
        <w:pStyle w:val="TH"/>
      </w:pPr>
      <w:r w:rsidRPr="001C0FC4">
        <w:t>Table 6.1.5.3.3-15: Void</w:t>
      </w:r>
    </w:p>
    <w:p w14:paraId="4B62AEBC" w14:textId="77777777" w:rsidR="00296E35" w:rsidRPr="001C0FC4" w:rsidRDefault="00296E35" w:rsidP="00296E35"/>
    <w:p w14:paraId="23D64F9F" w14:textId="77777777" w:rsidR="00296E35" w:rsidRPr="001C0FC4" w:rsidRDefault="00296E35" w:rsidP="00296E35">
      <w:pPr>
        <w:pStyle w:val="Heading3"/>
      </w:pPr>
      <w:bookmarkStart w:id="549" w:name="_Toc42507350"/>
      <w:bookmarkStart w:id="550" w:name="_Toc52307881"/>
      <w:bookmarkStart w:id="551" w:name="_Toc52782345"/>
      <w:bookmarkStart w:id="552" w:name="_Toc52782956"/>
      <w:bookmarkStart w:id="553" w:name="_Toc59042825"/>
      <w:bookmarkStart w:id="554" w:name="_Toc75459142"/>
      <w:bookmarkStart w:id="555" w:name="_Toc90630582"/>
      <w:bookmarkStart w:id="556" w:name="_Toc100778789"/>
      <w:bookmarkStart w:id="557" w:name="_Toc101286120"/>
      <w:bookmarkStart w:id="558" w:name="_Toc106817706"/>
      <w:bookmarkStart w:id="559" w:name="_Toc106817831"/>
      <w:bookmarkStart w:id="560" w:name="_Toc178186339"/>
      <w:bookmarkStart w:id="561" w:name="_Toc210385153"/>
      <w:r w:rsidRPr="001C0FC4">
        <w:t>6.1.6</w:t>
      </w:r>
      <w:r w:rsidRPr="001C0FC4">
        <w:tab/>
        <w:t>On-network / Short Data Service (SDS) / Standalone SDS Using Media Plane / One-to-one Standalone SDS / Client Terminated (CT)</w:t>
      </w:r>
      <w:bookmarkEnd w:id="529"/>
      <w:bookmarkEnd w:id="547"/>
      <w:bookmarkEnd w:id="549"/>
      <w:bookmarkEnd w:id="550"/>
      <w:bookmarkEnd w:id="551"/>
      <w:bookmarkEnd w:id="552"/>
      <w:bookmarkEnd w:id="553"/>
      <w:bookmarkEnd w:id="554"/>
      <w:bookmarkEnd w:id="555"/>
      <w:bookmarkEnd w:id="556"/>
      <w:bookmarkEnd w:id="557"/>
      <w:bookmarkEnd w:id="558"/>
      <w:bookmarkEnd w:id="559"/>
      <w:bookmarkEnd w:id="560"/>
      <w:bookmarkEnd w:id="561"/>
    </w:p>
    <w:p w14:paraId="6FB93AC2" w14:textId="77777777" w:rsidR="00296E35" w:rsidRPr="001C0FC4" w:rsidRDefault="00296E35" w:rsidP="00296E35">
      <w:pPr>
        <w:pStyle w:val="H6"/>
      </w:pPr>
      <w:bookmarkStart w:id="562" w:name="_Toc52782346"/>
      <w:bookmarkStart w:id="563" w:name="_Toc52782957"/>
      <w:bookmarkStart w:id="564" w:name="_Toc59042826"/>
      <w:bookmarkStart w:id="565" w:name="_Toc522499804"/>
      <w:r w:rsidRPr="001C0FC4">
        <w:t>6.1.6.1</w:t>
      </w:r>
      <w:r w:rsidRPr="001C0FC4">
        <w:tab/>
        <w:t>Test Purpose (TP)</w:t>
      </w:r>
      <w:bookmarkEnd w:id="562"/>
      <w:bookmarkEnd w:id="563"/>
      <w:bookmarkEnd w:id="564"/>
    </w:p>
    <w:p w14:paraId="301026EE" w14:textId="77777777" w:rsidR="00296E35" w:rsidRPr="001C0FC4" w:rsidRDefault="00296E35" w:rsidP="00296E35">
      <w:pPr>
        <w:pStyle w:val="H6"/>
      </w:pPr>
      <w:r w:rsidRPr="001C0FC4">
        <w:t>(1)</w:t>
      </w:r>
    </w:p>
    <w:p w14:paraId="76B235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DAB1815" w14:textId="77777777" w:rsidR="00296E35" w:rsidRPr="001C0FC4" w:rsidRDefault="00296E35" w:rsidP="00296E35">
      <w:pPr>
        <w:pStyle w:val="PL"/>
      </w:pPr>
      <w:r w:rsidRPr="001C0FC4">
        <w:rPr>
          <w:b/>
        </w:rPr>
        <w:t>ensure that</w:t>
      </w:r>
      <w:r w:rsidRPr="001C0FC4">
        <w:t xml:space="preserve"> {</w:t>
      </w:r>
    </w:p>
    <w:p w14:paraId="17C7B2FA"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SDS message using the media plane }</w:t>
      </w:r>
    </w:p>
    <w:p w14:paraId="6329D00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61E60A7" w14:textId="77777777" w:rsidR="00296E35" w:rsidRPr="001C0FC4" w:rsidRDefault="00296E35" w:rsidP="00296E35">
      <w:pPr>
        <w:pStyle w:val="PL"/>
      </w:pPr>
      <w:r w:rsidRPr="001C0FC4">
        <w:t xml:space="preserve">            }</w:t>
      </w:r>
    </w:p>
    <w:p w14:paraId="666EC4C7" w14:textId="77777777" w:rsidR="00296E35" w:rsidRPr="001C0FC4" w:rsidRDefault="00296E35" w:rsidP="00296E35">
      <w:pPr>
        <w:pStyle w:val="PL"/>
      </w:pPr>
    </w:p>
    <w:p w14:paraId="427FE587" w14:textId="77777777" w:rsidR="00296E35" w:rsidRPr="001C0FC4" w:rsidRDefault="00296E35" w:rsidP="00296E35">
      <w:pPr>
        <w:pStyle w:val="H6"/>
      </w:pPr>
      <w:r w:rsidRPr="001C0FC4">
        <w:t>(2)</w:t>
      </w:r>
    </w:p>
    <w:p w14:paraId="3F9540B6"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SDS message using the media plane }</w:t>
      </w:r>
    </w:p>
    <w:p w14:paraId="5BE069B2" w14:textId="77777777" w:rsidR="00296E35" w:rsidRPr="001C0FC4" w:rsidRDefault="00296E35" w:rsidP="00296E35">
      <w:pPr>
        <w:pStyle w:val="PL"/>
      </w:pPr>
      <w:r w:rsidRPr="001C0FC4">
        <w:rPr>
          <w:b/>
        </w:rPr>
        <w:t>ensure that</w:t>
      </w:r>
      <w:r w:rsidRPr="001C0FC4">
        <w:t xml:space="preserve"> {</w:t>
      </w:r>
    </w:p>
    <w:p w14:paraId="4B43BADD"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00648B07"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2C363DBF" w14:textId="77777777" w:rsidR="00296E35" w:rsidRPr="001C0FC4" w:rsidRDefault="00296E35" w:rsidP="00296E35">
      <w:pPr>
        <w:pStyle w:val="PL"/>
      </w:pPr>
      <w:r w:rsidRPr="001C0FC4">
        <w:t xml:space="preserve">            }</w:t>
      </w:r>
    </w:p>
    <w:p w14:paraId="37EB96B0" w14:textId="77777777" w:rsidR="00296E35" w:rsidRPr="001C0FC4" w:rsidRDefault="00296E35" w:rsidP="00296E35">
      <w:pPr>
        <w:pStyle w:val="PL"/>
      </w:pPr>
    </w:p>
    <w:p w14:paraId="6400BF0B" w14:textId="77777777" w:rsidR="00296E35" w:rsidRPr="001C0FC4" w:rsidRDefault="00296E35" w:rsidP="00296E35">
      <w:pPr>
        <w:pStyle w:val="H6"/>
      </w:pPr>
      <w:r w:rsidRPr="001C0FC4">
        <w:t>(3)</w:t>
      </w:r>
    </w:p>
    <w:p w14:paraId="0BADF26C"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2B39E284" w14:textId="77777777" w:rsidR="00296E35" w:rsidRPr="001C0FC4" w:rsidRDefault="00296E35" w:rsidP="00296E35">
      <w:pPr>
        <w:pStyle w:val="PL"/>
      </w:pPr>
      <w:r w:rsidRPr="001C0FC4">
        <w:rPr>
          <w:b/>
        </w:rPr>
        <w:t>ensure that</w:t>
      </w:r>
      <w:r w:rsidRPr="001C0FC4">
        <w:t xml:space="preserve"> {</w:t>
      </w:r>
    </w:p>
    <w:p w14:paraId="66B3AE2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162D03F5"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7FD9629" w14:textId="77777777" w:rsidR="00296E35" w:rsidRPr="001C0FC4" w:rsidRDefault="00296E35" w:rsidP="00296E35">
      <w:pPr>
        <w:pStyle w:val="PL"/>
      </w:pPr>
      <w:r w:rsidRPr="001C0FC4">
        <w:t xml:space="preserve">            }</w:t>
      </w:r>
    </w:p>
    <w:p w14:paraId="367679AA" w14:textId="77777777" w:rsidR="00296E35" w:rsidRPr="001C0FC4" w:rsidRDefault="00296E35" w:rsidP="00296E35">
      <w:pPr>
        <w:pStyle w:val="PL"/>
      </w:pPr>
    </w:p>
    <w:p w14:paraId="7A262F45" w14:textId="77777777" w:rsidR="00296E35" w:rsidRPr="001C0FC4" w:rsidRDefault="00296E35" w:rsidP="00296E35">
      <w:pPr>
        <w:pStyle w:val="H6"/>
      </w:pPr>
      <w:bookmarkStart w:id="566" w:name="_Toc52782347"/>
      <w:bookmarkStart w:id="567" w:name="_Toc52782958"/>
      <w:bookmarkStart w:id="568" w:name="_Toc59042827"/>
      <w:r w:rsidRPr="001C0FC4">
        <w:t>6.1.6.2</w:t>
      </w:r>
      <w:r w:rsidRPr="001C0FC4">
        <w:tab/>
        <w:t>Conformance requirements</w:t>
      </w:r>
      <w:bookmarkEnd w:id="566"/>
      <w:bookmarkEnd w:id="567"/>
      <w:bookmarkEnd w:id="568"/>
    </w:p>
    <w:p w14:paraId="25F052F8"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ABB2F6" w14:textId="77777777" w:rsidR="00296E35" w:rsidRPr="001C0FC4" w:rsidRDefault="00296E35" w:rsidP="00296E35">
      <w:r w:rsidRPr="001C0FC4">
        <w:t>[TS 24.282, clause 9.2.3.2.4]</w:t>
      </w:r>
    </w:p>
    <w:p w14:paraId="48FD4A0E"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380EC7E3" w14:textId="77777777" w:rsidR="00296E35" w:rsidRPr="001C0FC4" w:rsidRDefault="00296E35" w:rsidP="00296E35">
      <w:r w:rsidRPr="001C0FC4">
        <w:t>The MCData client:</w:t>
      </w:r>
    </w:p>
    <w:p w14:paraId="2A17304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6A3BAF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624908F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26E91CFC" w14:textId="77777777" w:rsidR="00296E35" w:rsidRPr="001C0FC4" w:rsidRDefault="00296E35" w:rsidP="00296E35">
      <w:pPr>
        <w:pStyle w:val="B2"/>
        <w:rPr>
          <w:lang w:eastAsia="ko-KR"/>
        </w:rPr>
      </w:pPr>
      <w:r w:rsidRPr="001C0FC4">
        <w:t>and skip the rest of the steps after step 2;</w:t>
      </w:r>
    </w:p>
    <w:p w14:paraId="5809A6B1"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54CC88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DB53F3A"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D4774A7" w14:textId="77777777" w:rsidR="00296E35" w:rsidRPr="001C0FC4" w:rsidRDefault="00296E35" w:rsidP="00296E35">
      <w:pPr>
        <w:pStyle w:val="B2"/>
      </w:pPr>
      <w:r w:rsidRPr="001C0FC4">
        <w:t>b)</w:t>
      </w:r>
      <w:r w:rsidRPr="001C0FC4">
        <w:tab/>
        <w:t>shall convert the MCData ID to a UID as described in 3GPP TS 33.180 [26];</w:t>
      </w:r>
    </w:p>
    <w:p w14:paraId="195309C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21A9F7D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096054B" w14:textId="77777777" w:rsidR="00296E35" w:rsidRPr="001C0FC4" w:rsidRDefault="00296E35" w:rsidP="00296E35">
      <w:pPr>
        <w:pStyle w:val="B2"/>
      </w:pPr>
      <w:r w:rsidRPr="001C0FC4">
        <w:t>e)</w:t>
      </w:r>
      <w:r w:rsidRPr="001C0FC4">
        <w:tab/>
        <w:t>if the signature of the MIKEY-SAKKE I_MESSAGE was successfully validated:</w:t>
      </w:r>
    </w:p>
    <w:p w14:paraId="6655D05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5262EAA" w14:textId="77777777" w:rsidR="00296E35" w:rsidRPr="001C0FC4" w:rsidRDefault="00296E35" w:rsidP="00296E35">
      <w:pPr>
        <w:pStyle w:val="B3"/>
      </w:pPr>
      <w:r w:rsidRPr="001C0FC4">
        <w:t>ii)</w:t>
      </w:r>
      <w:r w:rsidRPr="001C0FC4">
        <w:tab/>
        <w:t>shall extract the PCK-ID, from the payload as specified in 3GPP TS 33.180 [26];</w:t>
      </w:r>
    </w:p>
    <w:p w14:paraId="24D8E4CF"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FCEA3C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256CF2B0"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FA7200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2984A16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031E096"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7481BC58"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302384B7"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DA726FD"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708F8ED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4E672977"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66AE9AF6" w14:textId="77777777" w:rsidR="00296E35" w:rsidRPr="001C0FC4" w:rsidRDefault="00296E35" w:rsidP="00296E35">
      <w:r w:rsidRPr="001C0FC4">
        <w:t>[TS 24.282, clause 9.2.3.2.2]</w:t>
      </w:r>
    </w:p>
    <w:p w14:paraId="537BBC50"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4CF426F2" w14:textId="77777777" w:rsidR="00296E35" w:rsidRPr="001C0FC4" w:rsidRDefault="00296E35" w:rsidP="00296E35">
      <w:r w:rsidRPr="001C0FC4">
        <w:t>When composing an SDP answer, the MCData client:</w:t>
      </w:r>
    </w:p>
    <w:p w14:paraId="4D87029B"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4F7BD557"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5CB44D0F"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0BFD2C38" w14:textId="77777777" w:rsidR="00296E35" w:rsidRPr="001C0FC4" w:rsidRDefault="00296E35" w:rsidP="00296E35">
      <w:pPr>
        <w:pStyle w:val="B2"/>
        <w:rPr>
          <w:lang w:eastAsia="ko-KR"/>
        </w:rPr>
      </w:pPr>
      <w:r w:rsidRPr="001C0FC4">
        <w:t>c)</w:t>
      </w:r>
      <w:r w:rsidRPr="001C0FC4">
        <w:tab/>
        <w:t>a format list field set to '*';</w:t>
      </w:r>
    </w:p>
    <w:p w14:paraId="0A9605D0" w14:textId="77777777" w:rsidR="00296E35" w:rsidRPr="001C0FC4" w:rsidRDefault="00296E35" w:rsidP="00296E35">
      <w:pPr>
        <w:pStyle w:val="B2"/>
      </w:pPr>
      <w:r w:rsidRPr="001C0FC4">
        <w:t>d)</w:t>
      </w:r>
      <w:r w:rsidRPr="001C0FC4">
        <w:tab/>
        <w:t>an "a=recvonly" attribute;</w:t>
      </w:r>
    </w:p>
    <w:p w14:paraId="3869A925" w14:textId="77777777" w:rsidR="00296E35" w:rsidRPr="001C0FC4" w:rsidRDefault="00296E35" w:rsidP="00296E35">
      <w:pPr>
        <w:pStyle w:val="B2"/>
      </w:pPr>
      <w:r w:rsidRPr="001C0FC4">
        <w:t>e)</w:t>
      </w:r>
      <w:r w:rsidRPr="001C0FC4">
        <w:tab/>
        <w:t>an "a=path" attribute containing its own MSRP URI;</w:t>
      </w:r>
    </w:p>
    <w:p w14:paraId="488ACD34"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0FEF18CA"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6296A924" w14:textId="77777777" w:rsidR="00296E35" w:rsidRPr="001C0FC4" w:rsidRDefault="00296E35" w:rsidP="00296E35">
      <w:r w:rsidRPr="001C0FC4">
        <w:t>[TS 24.282, clause 13.2.2.2.2.2]</w:t>
      </w:r>
    </w:p>
    <w:p w14:paraId="48E3A6EA" w14:textId="77777777" w:rsidR="00296E35" w:rsidRPr="001C0FC4" w:rsidRDefault="00296E35" w:rsidP="00296E35">
      <w:r w:rsidRPr="001C0FC4">
        <w:t>Upon receiving a SIP BYE request, the MCData client:</w:t>
      </w:r>
    </w:p>
    <w:p w14:paraId="60873ADE"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3EEA4B03"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D4C8F4D" w14:textId="77777777" w:rsidR="00296E35" w:rsidRPr="001C0FC4" w:rsidRDefault="00296E35" w:rsidP="00296E35">
      <w:pPr>
        <w:pStyle w:val="NO"/>
      </w:pPr>
      <w:r w:rsidRPr="001C0FC4">
        <w:t>NOTE:</w:t>
      </w:r>
      <w:r w:rsidRPr="001C0FC4">
        <w:tab/>
        <w:t>Partially received data can be stored and processed.</w:t>
      </w:r>
    </w:p>
    <w:p w14:paraId="3D225550" w14:textId="77777777" w:rsidR="00296E35" w:rsidRPr="001C0FC4" w:rsidRDefault="00296E35" w:rsidP="00296E35">
      <w:r w:rsidRPr="001C0FC4">
        <w:t>[TS 24.282, clause 9.2.1.3]</w:t>
      </w:r>
    </w:p>
    <w:p w14:paraId="692FBDD2" w14:textId="77777777" w:rsidR="00296E35" w:rsidRPr="001C0FC4" w:rsidRDefault="00296E35" w:rsidP="00296E35">
      <w:pPr>
        <w:rPr>
          <w:rFonts w:eastAsia="Malgun Gothic"/>
        </w:rPr>
      </w:pPr>
      <w:r w:rsidRPr="001C0FC4">
        <w:rPr>
          <w:rFonts w:eastAsia="Malgun Gothic"/>
        </w:rPr>
        <w:t>To handle the disposition requests, the MCData client:</w:t>
      </w:r>
    </w:p>
    <w:p w14:paraId="6792005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725299B"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7BA0B22"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5749D970" w14:textId="77777777" w:rsidR="00296E35" w:rsidRPr="001C0FC4" w:rsidRDefault="00296E35" w:rsidP="00296E35">
      <w:pPr>
        <w:pStyle w:val="B2"/>
      </w:pPr>
      <w:r w:rsidRPr="001C0FC4">
        <w:t>c)</w:t>
      </w:r>
      <w:r w:rsidRPr="001C0FC4">
        <w:tab/>
        <w:t>"DELIVERY AND READ" then, shall start timer TDU1 (delivery and read).</w:t>
      </w:r>
    </w:p>
    <w:p w14:paraId="47277F78" w14:textId="77777777" w:rsidR="00296E35" w:rsidRPr="001C0FC4" w:rsidRDefault="00296E35" w:rsidP="00296E35">
      <w:r w:rsidRPr="001C0FC4">
        <w:t>Upon receiving a display indication before timer TDU1 (delivery and read) expires, the MCData client:</w:t>
      </w:r>
    </w:p>
    <w:p w14:paraId="5151FA01" w14:textId="77777777" w:rsidR="00296E35" w:rsidRPr="001C0FC4" w:rsidRDefault="00296E35" w:rsidP="00296E35">
      <w:pPr>
        <w:pStyle w:val="B1"/>
      </w:pPr>
      <w:r w:rsidRPr="001C0FC4">
        <w:t>1)</w:t>
      </w:r>
      <w:r w:rsidRPr="001C0FC4">
        <w:tab/>
        <w:t>shall stop timer TDU1 (delivery and read); and</w:t>
      </w:r>
    </w:p>
    <w:p w14:paraId="50F0E948"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45323EBB" w14:textId="77777777" w:rsidR="00296E35" w:rsidRPr="001C0FC4" w:rsidRDefault="00296E35" w:rsidP="00296E35">
      <w:r w:rsidRPr="001C0FC4">
        <w:t>Upon expiry of timer TDU1 (delivery and read), the MCData client:</w:t>
      </w:r>
    </w:p>
    <w:p w14:paraId="339D6207"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37C67512"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5385F4CD" w14:textId="77777777" w:rsidR="00296E35" w:rsidRPr="001C0FC4" w:rsidRDefault="00296E35" w:rsidP="00296E35">
      <w:r w:rsidRPr="001C0FC4">
        <w:t>[TS 24.282, clause 12.2.1.1]</w:t>
      </w:r>
    </w:p>
    <w:p w14:paraId="550D3E54" w14:textId="77777777" w:rsidR="00296E35" w:rsidRPr="001C0FC4" w:rsidRDefault="00296E35" w:rsidP="00296E35">
      <w:r w:rsidRPr="001C0FC4">
        <w:t>The MCData client shall follow the procedures in this subclause to:</w:t>
      </w:r>
    </w:p>
    <w:p w14:paraId="781CFEE5"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B6B83FE"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6B350DC" w14:textId="77777777" w:rsidR="00296E35" w:rsidRPr="001C0FC4" w:rsidRDefault="00296E35" w:rsidP="00296E35">
      <w:pPr>
        <w:pStyle w:val="B1"/>
      </w:pPr>
      <w:r w:rsidRPr="001C0FC4">
        <w:t>-</w:t>
      </w:r>
      <w:r w:rsidRPr="001C0FC4">
        <w:tab/>
        <w:t>indicate to an MCData client that a request for FD was accepted, deferred or rejected; or</w:t>
      </w:r>
    </w:p>
    <w:p w14:paraId="1831DA7F" w14:textId="77777777" w:rsidR="00296E35" w:rsidRPr="001C0FC4" w:rsidRDefault="00296E35" w:rsidP="00296E35">
      <w:pPr>
        <w:pStyle w:val="B1"/>
      </w:pPr>
      <w:r w:rsidRPr="001C0FC4">
        <w:t>-</w:t>
      </w:r>
      <w:r w:rsidRPr="001C0FC4">
        <w:tab/>
        <w:t>indicate to an MCData client that a file download has been completed;</w:t>
      </w:r>
    </w:p>
    <w:p w14:paraId="4B97F40E" w14:textId="77777777" w:rsidR="00296E35" w:rsidRPr="001C0FC4" w:rsidRDefault="00296E35" w:rsidP="00296E35">
      <w:r w:rsidRPr="001C0FC4">
        <w:t>Before sending a disposition notification the MCData client needs to determine:</w:t>
      </w:r>
    </w:p>
    <w:p w14:paraId="1F7AA696"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F5598B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D1791B"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C1FD09B" w14:textId="77777777" w:rsidR="00296E35" w:rsidRPr="001C0FC4" w:rsidRDefault="00296E35" w:rsidP="00296E35">
      <w:r w:rsidRPr="001C0FC4">
        <w:t>The MCData client shall generate a SIP MESSAGE request in accordance with 3GPP TS 24.229 [5] and IETF RFC 3428 [6] with the clarifications given below.</w:t>
      </w:r>
    </w:p>
    <w:p w14:paraId="1B92B54F" w14:textId="77777777" w:rsidR="00296E35" w:rsidRPr="001C0FC4" w:rsidRDefault="00296E35" w:rsidP="00296E35">
      <w:r w:rsidRPr="001C0FC4">
        <w:t>The MCData client:</w:t>
      </w:r>
    </w:p>
    <w:p w14:paraId="664259DC" w14:textId="77777777" w:rsidR="00296E35" w:rsidRPr="001C0FC4" w:rsidRDefault="00296E35" w:rsidP="00296E35">
      <w:pPr>
        <w:pStyle w:val="B1"/>
      </w:pPr>
      <w:r w:rsidRPr="001C0FC4">
        <w:t>1)</w:t>
      </w:r>
      <w:r w:rsidRPr="001C0FC4">
        <w:tab/>
        <w:t>shall build the SIP MESSAGE request as specified in subclause 6.2.4.1;</w:t>
      </w:r>
    </w:p>
    <w:p w14:paraId="1A7E35A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6DDDEC6"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8B84339"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FF7ADC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BD1D3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BA50DEA"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7613A00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9EEF419" w14:textId="77777777" w:rsidR="00296E35" w:rsidRPr="001C0FC4" w:rsidRDefault="00296E35" w:rsidP="00296E35">
      <w:r w:rsidRPr="001C0FC4">
        <w:t>[TS 24.282, clause 6.2.4.1]</w:t>
      </w:r>
    </w:p>
    <w:p w14:paraId="0F174EE8" w14:textId="77777777" w:rsidR="00296E35" w:rsidRPr="001C0FC4" w:rsidRDefault="00296E35" w:rsidP="00296E35">
      <w:pPr>
        <w:rPr>
          <w:rFonts w:eastAsia="SimSun"/>
        </w:rPr>
      </w:pPr>
      <w:r w:rsidRPr="001C0FC4">
        <w:rPr>
          <w:rFonts w:eastAsia="SimSun"/>
        </w:rPr>
        <w:t>This subclause is referenced from other procedures.</w:t>
      </w:r>
    </w:p>
    <w:p w14:paraId="0C3ADC5F" w14:textId="77777777" w:rsidR="00296E35" w:rsidRPr="001C0FC4" w:rsidRDefault="00296E35" w:rsidP="00296E35">
      <w:r w:rsidRPr="001C0FC4">
        <w:t>In a SIP MESSAGE request, the MCData client:</w:t>
      </w:r>
    </w:p>
    <w:p w14:paraId="4924E3EE" w14:textId="77777777" w:rsidR="00296E35" w:rsidRPr="001C0FC4" w:rsidRDefault="00296E35" w:rsidP="00296E35">
      <w:pPr>
        <w:pStyle w:val="B1"/>
      </w:pPr>
      <w:r w:rsidRPr="001C0FC4">
        <w:t>1)</w:t>
      </w:r>
      <w:r w:rsidRPr="001C0FC4">
        <w:tab/>
        <w:t>when sending SDS messages or SDS disposition notifications:</w:t>
      </w:r>
    </w:p>
    <w:p w14:paraId="2748FCE0"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619E7E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E3650A"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0A7E05D"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63571E4F"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32A45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1D6E60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3C42BD1C"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675DA19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E0D8743" w14:textId="77777777" w:rsidR="00296E35" w:rsidRPr="001C0FC4" w:rsidRDefault="00296E35" w:rsidP="00296E35">
      <w:r w:rsidRPr="001C0FC4">
        <w:t>[TS 24.282, clause 6.2.3.1]</w:t>
      </w:r>
    </w:p>
    <w:p w14:paraId="380AC18C" w14:textId="77777777" w:rsidR="00296E35" w:rsidRPr="001C0FC4" w:rsidRDefault="00296E35" w:rsidP="00296E35">
      <w:r w:rsidRPr="001C0FC4">
        <w:t>In order to generate an SDS notification, the MCData client:</w:t>
      </w:r>
    </w:p>
    <w:p w14:paraId="0FAFF825" w14:textId="77777777" w:rsidR="00296E35" w:rsidRPr="001C0FC4" w:rsidRDefault="00296E35" w:rsidP="00296E35">
      <w:pPr>
        <w:pStyle w:val="B1"/>
      </w:pPr>
      <w:r w:rsidRPr="001C0FC4">
        <w:t>1)</w:t>
      </w:r>
      <w:r w:rsidRPr="001C0FC4">
        <w:tab/>
        <w:t>shall generate an SDS NOTIFICATION message as specified in subclause 15.1.5; and</w:t>
      </w:r>
    </w:p>
    <w:p w14:paraId="6CCF6693"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B9F0C03" w14:textId="77777777" w:rsidR="00296E35" w:rsidRPr="001C0FC4" w:rsidRDefault="00296E35" w:rsidP="00296E35">
      <w:r w:rsidRPr="001C0FC4">
        <w:t>When generating an SDS NOTIFICATION message as specified in subclause 15.1.5, the MCData client:</w:t>
      </w:r>
    </w:p>
    <w:p w14:paraId="4F9CBD9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B22E083"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140BEF7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8ED5A1B"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4A67D0D" w14:textId="77777777" w:rsidR="00296E35" w:rsidRPr="001C0FC4" w:rsidRDefault="00296E35" w:rsidP="00296E35">
      <w:pPr>
        <w:pStyle w:val="B1"/>
      </w:pPr>
      <w:r w:rsidRPr="001C0FC4">
        <w:t>5)</w:t>
      </w:r>
      <w:r w:rsidRPr="001C0FC4">
        <w:tab/>
        <w:t>shall set the Date and time IE to the current time to as specified in subclause 15.2.8;</w:t>
      </w:r>
    </w:p>
    <w:p w14:paraId="72181AE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21CC550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36E6AA03"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4A14FEF8"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22864DAE" w14:textId="77777777" w:rsidR="00296E35" w:rsidRPr="001C0FC4" w:rsidRDefault="00296E35" w:rsidP="00296E35">
      <w:r w:rsidRPr="001C0FC4">
        <w:t>[TS 24.582, clause 6.1.1.3.1]</w:t>
      </w:r>
    </w:p>
    <w:p w14:paraId="155EE108" w14:textId="77777777" w:rsidR="00296E35" w:rsidRPr="001C0FC4" w:rsidRDefault="00296E35" w:rsidP="00296E35">
      <w:r w:rsidRPr="001C0FC4">
        <w:t>Upon receiving an indication to establish MSRP connection for standalone SDS using media plane as the terminating client, the MCData client:</w:t>
      </w:r>
    </w:p>
    <w:p w14:paraId="73EBBB0E" w14:textId="77777777" w:rsidR="00296E35" w:rsidRPr="001C0FC4" w:rsidRDefault="00296E35" w:rsidP="00296E35">
      <w:pPr>
        <w:pStyle w:val="B1"/>
      </w:pPr>
      <w:r w:rsidRPr="001C0FC4">
        <w:t>1.</w:t>
      </w:r>
      <w:r w:rsidRPr="001C0FC4">
        <w:tab/>
        <w:t>shall act as an MSRP client according to IETF RFC 6135 [12];</w:t>
      </w:r>
    </w:p>
    <w:p w14:paraId="35740F6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407FE46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056ABC5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AC7CC16" w14:textId="77777777" w:rsidR="00296E35" w:rsidRPr="001C0FC4" w:rsidRDefault="00296E35" w:rsidP="00296E35">
      <w:pPr>
        <w:pStyle w:val="B1"/>
      </w:pPr>
      <w:r w:rsidRPr="001C0FC4">
        <w:t>Once the MSRP connection is established, the MCData client:</w:t>
      </w:r>
    </w:p>
    <w:p w14:paraId="0DED6593"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675E7C5C"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ED5CBF6" w14:textId="77777777" w:rsidR="00296E35" w:rsidRPr="001C0FC4" w:rsidRDefault="00296E35" w:rsidP="00296E35">
      <w:pPr>
        <w:pStyle w:val="B1"/>
      </w:pPr>
      <w:r w:rsidRPr="001C0FC4">
        <w:t>3.</w:t>
      </w:r>
      <w:r w:rsidRPr="001C0FC4">
        <w:tab/>
        <w:t>shall handle the received content as described in subclause 6.1.1.3.2.</w:t>
      </w:r>
    </w:p>
    <w:p w14:paraId="5AFE5D7B" w14:textId="77777777" w:rsidR="00296E35" w:rsidRPr="001C0FC4" w:rsidRDefault="00296E35" w:rsidP="00296E35">
      <w:r w:rsidRPr="001C0FC4">
        <w:t>[TS 24.582, clause 6.1.1.3.2]</w:t>
      </w:r>
    </w:p>
    <w:p w14:paraId="6B550B9A" w14:textId="77777777" w:rsidR="00296E35" w:rsidRPr="001C0FC4" w:rsidRDefault="00296E35" w:rsidP="00296E35">
      <w:pPr>
        <w:rPr>
          <w:rFonts w:eastAsia="Malgun Gothic"/>
        </w:rPr>
      </w:pPr>
      <w:r w:rsidRPr="001C0FC4">
        <w:rPr>
          <w:rFonts w:ascii="TimesNewRoman" w:hAnsi="TimesNewRoman" w:cs="TimesNewRoman"/>
        </w:rPr>
        <w:t>The MCData client:</w:t>
      </w:r>
    </w:p>
    <w:p w14:paraId="38AAFD9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2CE8FCD"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96F631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1387AD6"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4ECD40A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3629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FE2DD6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D53AFD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0E8D067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33E1B1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0A2E22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3C9E77A"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03C204D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45409DE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5AF73D33"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59F3BEE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76EF2A35"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50333D59" w14:textId="77777777" w:rsidR="00296E35" w:rsidRPr="001C0FC4" w:rsidRDefault="00296E35" w:rsidP="00296E35">
      <w:pPr>
        <w:pStyle w:val="H6"/>
      </w:pPr>
      <w:bookmarkStart w:id="569" w:name="_Toc52782348"/>
      <w:bookmarkStart w:id="570" w:name="_Toc52782959"/>
      <w:bookmarkStart w:id="571" w:name="_Toc59042828"/>
      <w:r w:rsidRPr="001C0FC4">
        <w:t>6.1.6.3</w:t>
      </w:r>
      <w:r w:rsidRPr="001C0FC4">
        <w:tab/>
        <w:t>Test description</w:t>
      </w:r>
      <w:bookmarkEnd w:id="569"/>
      <w:bookmarkEnd w:id="570"/>
      <w:bookmarkEnd w:id="571"/>
    </w:p>
    <w:p w14:paraId="58C5502E" w14:textId="77777777" w:rsidR="00296E35" w:rsidRPr="001C0FC4" w:rsidRDefault="00296E35" w:rsidP="00296E35">
      <w:pPr>
        <w:pStyle w:val="H6"/>
      </w:pPr>
      <w:bookmarkStart w:id="572" w:name="_Toc52782349"/>
      <w:bookmarkStart w:id="573" w:name="_Toc52782960"/>
      <w:bookmarkStart w:id="574" w:name="_Toc59042829"/>
      <w:r w:rsidRPr="001C0FC4">
        <w:t>6.1.6.3.1</w:t>
      </w:r>
      <w:r w:rsidRPr="001C0FC4">
        <w:tab/>
        <w:t>Pre-test conditions</w:t>
      </w:r>
      <w:bookmarkEnd w:id="572"/>
      <w:bookmarkEnd w:id="573"/>
      <w:bookmarkEnd w:id="574"/>
    </w:p>
    <w:p w14:paraId="24A1CE2D" w14:textId="77777777" w:rsidR="00296E35" w:rsidRDefault="00296E35" w:rsidP="00296E35">
      <w:pPr>
        <w:pStyle w:val="H6"/>
      </w:pPr>
      <w:r w:rsidRPr="00102CE5">
        <w:t>Test configuration</w:t>
      </w:r>
      <w:r>
        <w:t>:</w:t>
      </w:r>
    </w:p>
    <w:p w14:paraId="6E6F698A" w14:textId="147CF125" w:rsidR="00296E35" w:rsidRDefault="00296E35" w:rsidP="00296E35">
      <w:pPr>
        <w:pStyle w:val="B1"/>
      </w:pPr>
      <w:r>
        <w:t>-</w:t>
      </w:r>
      <w:r>
        <w:tab/>
        <w:t>Single cell configuration according to TS 37.579-1 [2] clause 5.2.2.2.1.</w:t>
      </w:r>
    </w:p>
    <w:p w14:paraId="4330C121" w14:textId="77777777" w:rsidR="00296E35" w:rsidRDefault="00296E35" w:rsidP="00296E35">
      <w:pPr>
        <w:pStyle w:val="H6"/>
      </w:pPr>
      <w:r>
        <w:t>Preamble:</w:t>
      </w:r>
    </w:p>
    <w:p w14:paraId="406DDB57" w14:textId="4D2C98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18475F7"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61AE6B01" w14:textId="77777777" w:rsidR="00296E35" w:rsidRDefault="00296E35" w:rsidP="00296E35">
      <w:pPr>
        <w:pStyle w:val="B1"/>
      </w:pPr>
      <w:r>
        <w:t>-</w:t>
      </w:r>
      <w:r>
        <w:tab/>
      </w:r>
      <w:r w:rsidRPr="000573F5">
        <w:t>UE States at the end of the preamble</w:t>
      </w:r>
      <w:r>
        <w:t>:</w:t>
      </w:r>
    </w:p>
    <w:p w14:paraId="7B4C033D" w14:textId="77777777" w:rsidR="00296E35" w:rsidRDefault="00296E35" w:rsidP="00296E35">
      <w:pPr>
        <w:pStyle w:val="B1"/>
        <w:ind w:left="852"/>
      </w:pPr>
      <w:r>
        <w:t>-</w:t>
      </w:r>
      <w:r>
        <w:tab/>
        <w:t>The UE is in RRC_IDLE state.</w:t>
      </w:r>
    </w:p>
    <w:p w14:paraId="2E25415C" w14:textId="77777777" w:rsidR="00296E35" w:rsidRDefault="00296E35" w:rsidP="00296E35">
      <w:pPr>
        <w:pStyle w:val="B1"/>
        <w:ind w:left="852"/>
      </w:pPr>
      <w:r>
        <w:t>-</w:t>
      </w:r>
      <w:r>
        <w:tab/>
        <w:t>The client is registered for MCData.</w:t>
      </w:r>
    </w:p>
    <w:p w14:paraId="6649262F" w14:textId="77777777" w:rsidR="00296E35" w:rsidRPr="001C0FC4" w:rsidRDefault="00296E35" w:rsidP="00296E35">
      <w:pPr>
        <w:pStyle w:val="H6"/>
      </w:pPr>
      <w:bookmarkStart w:id="575" w:name="_Toc52782350"/>
      <w:bookmarkStart w:id="576" w:name="_Toc52782961"/>
      <w:bookmarkStart w:id="577" w:name="_Toc59042830"/>
      <w:r w:rsidRPr="001C0FC4">
        <w:t>6.1.6.3.2</w:t>
      </w:r>
      <w:r w:rsidRPr="001C0FC4">
        <w:tab/>
        <w:t>Test procedure sequence</w:t>
      </w:r>
      <w:bookmarkEnd w:id="575"/>
      <w:bookmarkEnd w:id="576"/>
      <w:bookmarkEnd w:id="577"/>
    </w:p>
    <w:p w14:paraId="1F4AC905" w14:textId="77777777" w:rsidR="00296E35" w:rsidRPr="001C0FC4" w:rsidRDefault="00296E35" w:rsidP="00296E35">
      <w:pPr>
        <w:pStyle w:val="TH"/>
      </w:pPr>
      <w:r w:rsidRPr="001C0FC4">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F80EAA" w14:textId="77777777" w:rsidTr="002E3FCC">
        <w:tc>
          <w:tcPr>
            <w:tcW w:w="648" w:type="dxa"/>
            <w:tcBorders>
              <w:top w:val="single" w:sz="4" w:space="0" w:color="auto"/>
              <w:left w:val="single" w:sz="4" w:space="0" w:color="auto"/>
              <w:bottom w:val="nil"/>
              <w:right w:val="single" w:sz="4" w:space="0" w:color="auto"/>
            </w:tcBorders>
            <w:hideMark/>
          </w:tcPr>
          <w:p w14:paraId="130E8688"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F4BCE5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7F5F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FE4B39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CA890A" w14:textId="77777777" w:rsidR="00296E35" w:rsidRPr="001C0FC4" w:rsidRDefault="00296E35" w:rsidP="002E3FCC">
            <w:pPr>
              <w:pStyle w:val="TAH"/>
            </w:pPr>
            <w:r w:rsidRPr="001C0FC4">
              <w:t>Verdict</w:t>
            </w:r>
          </w:p>
        </w:tc>
      </w:tr>
      <w:tr w:rsidR="00296E35" w:rsidRPr="001C0FC4" w14:paraId="46467D8F" w14:textId="77777777" w:rsidTr="002E3FCC">
        <w:tc>
          <w:tcPr>
            <w:tcW w:w="648" w:type="dxa"/>
            <w:tcBorders>
              <w:top w:val="nil"/>
              <w:left w:val="single" w:sz="4" w:space="0" w:color="auto"/>
              <w:bottom w:val="single" w:sz="4" w:space="0" w:color="auto"/>
              <w:right w:val="single" w:sz="4" w:space="0" w:color="auto"/>
            </w:tcBorders>
          </w:tcPr>
          <w:p w14:paraId="665754E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3F6187F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A9412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7365BA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B65E1C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E92F178" w14:textId="77777777" w:rsidR="00296E35" w:rsidRPr="001C0FC4" w:rsidRDefault="00296E35" w:rsidP="002E3FCC">
            <w:pPr>
              <w:pStyle w:val="TAH"/>
            </w:pPr>
          </w:p>
        </w:tc>
      </w:tr>
      <w:tr w:rsidR="00296E35" w:rsidRPr="001C0FC4" w14:paraId="78C107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4B9F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268573" w14:textId="5B0C19CF"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1DA492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35DF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DB35E7"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BAF8CFF" w14:textId="77777777" w:rsidR="00296E35" w:rsidRPr="001C0FC4" w:rsidRDefault="00296E35" w:rsidP="002E3FCC">
            <w:pPr>
              <w:pStyle w:val="TAC"/>
            </w:pPr>
            <w:r w:rsidRPr="001C0FC4">
              <w:t>P</w:t>
            </w:r>
          </w:p>
        </w:tc>
      </w:tr>
      <w:tr w:rsidR="00296E35" w:rsidRPr="001C0FC4" w14:paraId="495DAF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50470D"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42C2710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877C37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9241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D9A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3C8F98" w14:textId="77777777" w:rsidR="00296E35" w:rsidRPr="001C0FC4" w:rsidRDefault="00296E35" w:rsidP="002E3FCC">
            <w:pPr>
              <w:pStyle w:val="TAC"/>
            </w:pPr>
            <w:r w:rsidRPr="001C0FC4">
              <w:t>-</w:t>
            </w:r>
          </w:p>
        </w:tc>
      </w:tr>
      <w:tr w:rsidR="00296E35" w:rsidRPr="001C0FC4" w14:paraId="71987D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1F05EB"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0332D9BF" w14:textId="0E327F2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0D831E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F49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B886B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E161E62" w14:textId="77777777" w:rsidR="00296E35" w:rsidRPr="001C0FC4" w:rsidRDefault="00296E35" w:rsidP="002E3FCC">
            <w:pPr>
              <w:pStyle w:val="TAC"/>
            </w:pPr>
            <w:r w:rsidRPr="001C0FC4">
              <w:t>P</w:t>
            </w:r>
          </w:p>
        </w:tc>
      </w:tr>
      <w:tr w:rsidR="00296E35" w:rsidRPr="001C0FC4" w14:paraId="5654E4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005C52"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2E257E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52456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3C87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2C333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B46A0A" w14:textId="77777777" w:rsidR="00296E35" w:rsidRPr="001C0FC4" w:rsidRDefault="00296E35" w:rsidP="002E3FCC">
            <w:pPr>
              <w:pStyle w:val="TAC"/>
            </w:pPr>
            <w:r w:rsidRPr="001C0FC4">
              <w:t>-</w:t>
            </w:r>
          </w:p>
        </w:tc>
      </w:tr>
      <w:tr w:rsidR="00296E35" w:rsidRPr="001C0FC4" w14:paraId="63997C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DEB256"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76C521A" w14:textId="49D3C020"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196868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6B32BF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AAEE3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2660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F90DDCB" w14:textId="77777777" w:rsidR="00296E35" w:rsidRPr="001C0FC4" w:rsidRDefault="00296E35" w:rsidP="002E3FCC">
            <w:pPr>
              <w:pStyle w:val="TAC"/>
            </w:pPr>
            <w:r w:rsidRPr="001C0FC4">
              <w:t>P</w:t>
            </w:r>
          </w:p>
        </w:tc>
      </w:tr>
      <w:tr w:rsidR="00296E35" w:rsidRPr="001C0FC4" w14:paraId="24DD60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111CA"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65541C5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D02B0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B0F2A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DE0F2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F7E372" w14:textId="77777777" w:rsidR="00296E35" w:rsidRPr="001C0FC4" w:rsidRDefault="00296E35" w:rsidP="002E3FCC">
            <w:pPr>
              <w:pStyle w:val="TAC"/>
            </w:pPr>
            <w:r w:rsidRPr="001C0FC4">
              <w:t>-</w:t>
            </w:r>
          </w:p>
        </w:tc>
      </w:tr>
      <w:tr w:rsidR="00296E35" w:rsidRPr="001C0FC4" w14:paraId="73804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E271D"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0EBF6339" w14:textId="1D4BFDC8"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F4E337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61900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3D7E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22C8DC" w14:textId="77777777" w:rsidR="00296E35" w:rsidRPr="001C0FC4" w:rsidRDefault="00296E35" w:rsidP="002E3FCC">
            <w:pPr>
              <w:pStyle w:val="TAC"/>
            </w:pPr>
            <w:r w:rsidRPr="001C0FC4">
              <w:t>P</w:t>
            </w:r>
          </w:p>
        </w:tc>
      </w:tr>
      <w:tr w:rsidR="00296E35" w:rsidRPr="001C0FC4" w14:paraId="341E70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93B2AC"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C3A265C" w14:textId="77777777" w:rsidR="00296E35" w:rsidRPr="001C0FC4" w:rsidRDefault="00296E35" w:rsidP="002E3FCC">
            <w:pPr>
              <w:pStyle w:val="TAL"/>
            </w:pPr>
            <w:r w:rsidRPr="001C0FC4">
              <w:t>Check: Does the UE (MCData client) provide the contents of the Payload IE to the user?</w:t>
            </w:r>
          </w:p>
          <w:p w14:paraId="2DDE61E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75EA38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B425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1E905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9444C0" w14:textId="77777777" w:rsidR="00296E35" w:rsidRPr="001C0FC4" w:rsidRDefault="00296E35" w:rsidP="002E3FCC">
            <w:pPr>
              <w:pStyle w:val="TAC"/>
            </w:pPr>
            <w:r w:rsidRPr="001C0FC4">
              <w:t>P</w:t>
            </w:r>
          </w:p>
        </w:tc>
      </w:tr>
      <w:tr w:rsidR="00296E35" w:rsidRPr="001C0FC4" w14:paraId="716783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EC3A821" w14:textId="77777777" w:rsidR="00296E35" w:rsidRDefault="00296E35" w:rsidP="002E3FCC">
            <w:pPr>
              <w:pStyle w:val="TAN"/>
            </w:pPr>
            <w:r w:rsidRPr="001C0FC4">
              <w:t>NOTE 1:</w:t>
            </w:r>
            <w:r w:rsidRPr="001C0FC4">
              <w:tab/>
              <w:t>This is expected to be done via a suitable implementation dependent MMI.</w:t>
            </w:r>
          </w:p>
          <w:p w14:paraId="0315ABAB" w14:textId="77777777" w:rsidR="00296E35" w:rsidRPr="001C0FC4" w:rsidRDefault="00296E35" w:rsidP="002E3FCC">
            <w:pPr>
              <w:pStyle w:val="TAN"/>
            </w:pPr>
            <w:r>
              <w:t>NOTE 2:</w:t>
            </w:r>
            <w:r>
              <w:tab/>
              <w:t>The procedure does not release the RRC connection.</w:t>
            </w:r>
          </w:p>
        </w:tc>
      </w:tr>
    </w:tbl>
    <w:p w14:paraId="2B19ACEF" w14:textId="77777777" w:rsidR="00296E35" w:rsidRPr="001C0FC4" w:rsidRDefault="00296E35" w:rsidP="00296E35"/>
    <w:p w14:paraId="130C2910" w14:textId="77777777" w:rsidR="00296E35" w:rsidRPr="001C0FC4" w:rsidRDefault="00296E35" w:rsidP="00296E35">
      <w:pPr>
        <w:pStyle w:val="H6"/>
      </w:pPr>
      <w:bookmarkStart w:id="578" w:name="_Toc52782351"/>
      <w:bookmarkStart w:id="579" w:name="_Toc52782962"/>
      <w:bookmarkStart w:id="580" w:name="_Toc59042831"/>
      <w:r w:rsidRPr="001C0FC4">
        <w:t>6.1.6.3.3</w:t>
      </w:r>
      <w:r w:rsidRPr="001C0FC4">
        <w:tab/>
        <w:t>Specific message contents</w:t>
      </w:r>
      <w:bookmarkEnd w:id="578"/>
      <w:bookmarkEnd w:id="579"/>
      <w:bookmarkEnd w:id="580"/>
    </w:p>
    <w:p w14:paraId="5490154A" w14:textId="2E3677E2" w:rsidR="00296E35" w:rsidRPr="001C0FC4" w:rsidRDefault="00296E35" w:rsidP="00296E35">
      <w:pPr>
        <w:pStyle w:val="TH"/>
      </w:pPr>
      <w:bookmarkStart w:id="581" w:name="_Toc25610657"/>
      <w:r w:rsidRPr="001C0FC4">
        <w:t>Table 6.1.6.3.3-1: SIP INVITE from the SS (step 1, Table 6.1.6.3.2-1;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46D36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8DA6DA" w14:textId="327613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A36DC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29314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54F5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59D3B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CB6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D97F8F7" w14:textId="77777777" w:rsidR="00296E35" w:rsidRPr="001C0FC4" w:rsidRDefault="00296E35" w:rsidP="002E3FCC">
            <w:pPr>
              <w:pStyle w:val="TAH"/>
              <w:rPr>
                <w:bCs/>
              </w:rPr>
            </w:pPr>
            <w:r w:rsidRPr="001C0FC4">
              <w:rPr>
                <w:bCs/>
              </w:rPr>
              <w:t>Condition</w:t>
            </w:r>
          </w:p>
        </w:tc>
      </w:tr>
      <w:tr w:rsidR="00296E35" w:rsidRPr="001C0FC4" w14:paraId="5F6A2FC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B4BF0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11952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79323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C6B4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FEF782" w14:textId="77777777" w:rsidR="00296E35" w:rsidRPr="001C0FC4" w:rsidRDefault="00296E35" w:rsidP="002E3FCC">
            <w:pPr>
              <w:pStyle w:val="TAL"/>
            </w:pPr>
          </w:p>
        </w:tc>
      </w:tr>
      <w:tr w:rsidR="00296E35" w:rsidRPr="001C0FC4" w14:paraId="6E5AE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B7172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FAEFA"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E859B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48C620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DFDE2A" w14:textId="77777777" w:rsidR="00296E35" w:rsidRPr="001C0FC4" w:rsidRDefault="00296E35" w:rsidP="002E3FCC">
            <w:pPr>
              <w:pStyle w:val="TAL"/>
            </w:pPr>
          </w:p>
        </w:tc>
      </w:tr>
      <w:tr w:rsidR="00296E35" w:rsidRPr="001C0FC4" w14:paraId="701907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FF784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B5EBAC" w14:textId="77777777" w:rsidR="00296E35" w:rsidRPr="001C0FC4" w:rsidRDefault="00296E35" w:rsidP="002E3FCC">
            <w:pPr>
              <w:pStyle w:val="TAL"/>
              <w:rPr>
                <w:iCs/>
              </w:rPr>
            </w:pPr>
            <w:r w:rsidRPr="001C0FC4">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51F01F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119A804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8C636" w14:textId="77777777" w:rsidR="00296E35" w:rsidRPr="001C0FC4" w:rsidRDefault="00296E35" w:rsidP="002E3FCC">
            <w:pPr>
              <w:pStyle w:val="TAL"/>
            </w:pPr>
          </w:p>
        </w:tc>
      </w:tr>
      <w:tr w:rsidR="00296E35" w:rsidRPr="001C0FC4" w14:paraId="3DBF57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3A987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F74E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8BF684"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F7D1A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72F21E" w14:textId="77777777" w:rsidR="00296E35" w:rsidRPr="001C0FC4" w:rsidRDefault="00296E35" w:rsidP="002E3FCC">
            <w:pPr>
              <w:pStyle w:val="TAL"/>
            </w:pPr>
          </w:p>
        </w:tc>
      </w:tr>
      <w:tr w:rsidR="00296E35" w:rsidRPr="001C0FC4" w14:paraId="76F62A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7DFB3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1BDE67" w14:textId="77777777" w:rsidR="00296E35" w:rsidRPr="001C0FC4" w:rsidRDefault="00296E35" w:rsidP="002E3FCC">
            <w:pPr>
              <w:pStyle w:val="TAL"/>
              <w:rPr>
                <w:iCs/>
              </w:rPr>
            </w:pPr>
            <w:r w:rsidRPr="001C0FC4">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442FD27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9AABA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BA4BAE" w14:textId="77777777" w:rsidR="00296E35" w:rsidRPr="001C0FC4" w:rsidRDefault="00296E35" w:rsidP="002E3FCC">
            <w:pPr>
              <w:pStyle w:val="TAL"/>
            </w:pPr>
          </w:p>
        </w:tc>
      </w:tr>
    </w:tbl>
    <w:p w14:paraId="5CBA03C1" w14:textId="77777777" w:rsidR="00296E35" w:rsidRPr="001C0FC4" w:rsidRDefault="00296E35" w:rsidP="00296E35"/>
    <w:p w14:paraId="672EFAEC" w14:textId="77777777" w:rsidR="00296E35" w:rsidRPr="001C0FC4" w:rsidRDefault="00296E35" w:rsidP="00296E35">
      <w:pPr>
        <w:pStyle w:val="TH"/>
      </w:pPr>
      <w:r w:rsidRPr="001C0FC4">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D1A0B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05D1A96" w14:textId="617CAB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w:t>
            </w:r>
          </w:p>
        </w:tc>
      </w:tr>
    </w:tbl>
    <w:p w14:paraId="2B0F7D79" w14:textId="77777777" w:rsidR="00296E35" w:rsidRPr="001C0FC4" w:rsidRDefault="00296E35" w:rsidP="00296E35"/>
    <w:p w14:paraId="0C4D6181" w14:textId="77777777" w:rsidR="00296E35" w:rsidRPr="001C0FC4" w:rsidRDefault="00296E35" w:rsidP="00296E35">
      <w:pPr>
        <w:pStyle w:val="TH"/>
      </w:pPr>
      <w:r w:rsidRPr="001C0FC4">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1D19D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A23D7A" w14:textId="26E69F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bl>
    <w:p w14:paraId="1D75CAAA" w14:textId="77777777" w:rsidR="00296E35" w:rsidRPr="001C0FC4" w:rsidRDefault="00296E35" w:rsidP="00296E35"/>
    <w:p w14:paraId="4AECA902" w14:textId="781B2D0A" w:rsidR="00296E35" w:rsidRPr="001C0FC4" w:rsidRDefault="00296E35" w:rsidP="00296E35">
      <w:pPr>
        <w:pStyle w:val="TH"/>
      </w:pPr>
      <w:r w:rsidRPr="001C0FC4">
        <w:t>Table 6.1.6.3.3-4: SIP 200 (OK) from the UE (step 1, Table 6.1.6.3.2-1;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B29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41C95FA" w14:textId="07D750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AC286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B2AD9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BAA9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F1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A84A7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3CA63F" w14:textId="77777777" w:rsidR="00296E35" w:rsidRPr="001C0FC4" w:rsidRDefault="00296E35" w:rsidP="002E3FCC">
            <w:pPr>
              <w:pStyle w:val="TAH"/>
              <w:rPr>
                <w:bCs/>
              </w:rPr>
            </w:pPr>
            <w:r w:rsidRPr="001C0FC4">
              <w:rPr>
                <w:bCs/>
              </w:rPr>
              <w:t>Condition</w:t>
            </w:r>
          </w:p>
        </w:tc>
      </w:tr>
      <w:tr w:rsidR="00296E35" w:rsidRPr="001C0FC4" w14:paraId="40DAAC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AF68AB"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4F45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96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96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066EEE" w14:textId="77777777" w:rsidR="00296E35" w:rsidRPr="001C0FC4" w:rsidRDefault="00296E35" w:rsidP="002E3FCC">
            <w:pPr>
              <w:pStyle w:val="TAL"/>
            </w:pPr>
          </w:p>
        </w:tc>
      </w:tr>
      <w:tr w:rsidR="00296E35" w:rsidRPr="001C0FC4" w14:paraId="37C55D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29D64C"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00EEA4B"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573EFA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0C28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4C0D" w14:textId="77777777" w:rsidR="00296E35" w:rsidRPr="001C0FC4" w:rsidRDefault="00296E35" w:rsidP="002E3FCC">
            <w:pPr>
              <w:pStyle w:val="TAL"/>
            </w:pPr>
          </w:p>
        </w:tc>
      </w:tr>
      <w:tr w:rsidR="00296E35" w:rsidRPr="001C0FC4" w14:paraId="68F4E79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9A2A0FF"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F07280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96B8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34F1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0F1713" w14:textId="77777777" w:rsidR="00296E35" w:rsidRPr="001C0FC4" w:rsidRDefault="00296E35" w:rsidP="002E3FCC">
            <w:pPr>
              <w:pStyle w:val="TAL"/>
            </w:pPr>
          </w:p>
        </w:tc>
      </w:tr>
      <w:tr w:rsidR="00296E35" w:rsidRPr="001C0FC4" w14:paraId="5A5FC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65E58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2312B4" w14:textId="77777777" w:rsidR="00296E35" w:rsidRPr="001C0FC4" w:rsidRDefault="00296E35" w:rsidP="002E3FCC">
            <w:pPr>
              <w:pStyle w:val="TAL"/>
            </w:pPr>
            <w:r w:rsidRPr="001C0FC4">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029179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DFC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222E88" w14:textId="77777777" w:rsidR="00296E35" w:rsidRPr="001C0FC4" w:rsidRDefault="00296E35" w:rsidP="002E3FCC">
            <w:pPr>
              <w:pStyle w:val="TAL"/>
            </w:pPr>
          </w:p>
        </w:tc>
      </w:tr>
    </w:tbl>
    <w:p w14:paraId="278F966E" w14:textId="77777777" w:rsidR="00296E35" w:rsidRPr="001C0FC4" w:rsidRDefault="00296E35" w:rsidP="00296E35"/>
    <w:p w14:paraId="4A8ACE41" w14:textId="77777777" w:rsidR="00296E35" w:rsidRPr="001C0FC4" w:rsidRDefault="00296E35" w:rsidP="00296E35">
      <w:pPr>
        <w:pStyle w:val="TH"/>
      </w:pPr>
      <w:r w:rsidRPr="001C0FC4">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B95E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A177AB7" w14:textId="4483A3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A435799" w14:textId="77777777" w:rsidR="00296E35" w:rsidRPr="001C0FC4" w:rsidRDefault="00296E35" w:rsidP="00296E35"/>
    <w:p w14:paraId="048472C3" w14:textId="631CB241" w:rsidR="00296E35" w:rsidRPr="001C0FC4" w:rsidRDefault="00296E35" w:rsidP="00296E35">
      <w:pPr>
        <w:pStyle w:val="TH"/>
      </w:pPr>
      <w:r w:rsidRPr="001C0FC4">
        <w:t>Table 6.1.6.3.3-6: MSRP SEND from the SS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6C34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3355B7" w14:textId="211B32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6CBD9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8D0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FDB18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91A2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2242B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6744EC" w14:textId="77777777" w:rsidR="00296E35" w:rsidRPr="001C0FC4" w:rsidRDefault="00296E35" w:rsidP="002E3FCC">
            <w:pPr>
              <w:pStyle w:val="TAH"/>
              <w:rPr>
                <w:bCs/>
              </w:rPr>
            </w:pPr>
            <w:r w:rsidRPr="001C0FC4">
              <w:rPr>
                <w:bCs/>
              </w:rPr>
              <w:t>Condition</w:t>
            </w:r>
          </w:p>
        </w:tc>
      </w:tr>
      <w:tr w:rsidR="00296E35" w:rsidRPr="001C0FC4" w14:paraId="4BCF0A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427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856A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564B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8F5CB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477A8" w14:textId="77777777" w:rsidR="00296E35" w:rsidRPr="001C0FC4" w:rsidRDefault="00296E35" w:rsidP="002E3FCC">
            <w:pPr>
              <w:pStyle w:val="TAL"/>
            </w:pPr>
          </w:p>
        </w:tc>
      </w:tr>
      <w:tr w:rsidR="00296E35" w:rsidRPr="001C0FC4" w14:paraId="09C8432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B38D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521786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01627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FE9F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5950" w14:textId="77777777" w:rsidR="00296E35" w:rsidRPr="001C0FC4" w:rsidRDefault="00296E35" w:rsidP="002E3FCC">
            <w:pPr>
              <w:pStyle w:val="TAL"/>
            </w:pPr>
          </w:p>
        </w:tc>
      </w:tr>
      <w:tr w:rsidR="00296E35" w:rsidRPr="001C0FC4" w14:paraId="7A94F4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C426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A08AA39" w14:textId="77777777" w:rsidR="00296E35" w:rsidRPr="001C0FC4" w:rsidRDefault="00296E35" w:rsidP="002E3FCC">
            <w:pPr>
              <w:pStyle w:val="TAL"/>
            </w:pPr>
            <w:r w:rsidRPr="001C0FC4">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597717D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8DB33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621A3A" w14:textId="77777777" w:rsidR="00296E35" w:rsidRPr="001C0FC4" w:rsidRDefault="00296E35" w:rsidP="002E3FCC">
            <w:pPr>
              <w:pStyle w:val="TAL"/>
            </w:pPr>
          </w:p>
        </w:tc>
      </w:tr>
    </w:tbl>
    <w:p w14:paraId="3F7836AC" w14:textId="77777777" w:rsidR="00296E35" w:rsidRPr="001C0FC4" w:rsidRDefault="00296E35" w:rsidP="00296E35"/>
    <w:p w14:paraId="01D63B08" w14:textId="379374CE" w:rsidR="00296E35" w:rsidRPr="001C0FC4" w:rsidRDefault="00296E35" w:rsidP="00296E35">
      <w:pPr>
        <w:pStyle w:val="TH"/>
      </w:pPr>
      <w:r w:rsidRPr="001C0FC4">
        <w:t>Table 6.1.6.3.3-6A: MIME Message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E18F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2A34D85"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9C2C6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5899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FE098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C018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7A759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FF2887" w14:textId="77777777" w:rsidR="00296E35" w:rsidRPr="001C0FC4" w:rsidRDefault="00296E35" w:rsidP="002E3FCC">
            <w:pPr>
              <w:pStyle w:val="TAH"/>
              <w:rPr>
                <w:bCs/>
              </w:rPr>
            </w:pPr>
            <w:r w:rsidRPr="001C0FC4">
              <w:rPr>
                <w:bCs/>
              </w:rPr>
              <w:t>Condition</w:t>
            </w:r>
          </w:p>
        </w:tc>
      </w:tr>
      <w:tr w:rsidR="00296E35" w:rsidRPr="001C0FC4" w14:paraId="2FB11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3654B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F5CF4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0B956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7056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ADC025" w14:textId="77777777" w:rsidR="00296E35" w:rsidRPr="001C0FC4" w:rsidRDefault="00296E35" w:rsidP="002E3FCC">
            <w:pPr>
              <w:pStyle w:val="TAL"/>
            </w:pPr>
          </w:p>
        </w:tc>
      </w:tr>
      <w:tr w:rsidR="00296E35" w:rsidRPr="001C0FC4" w14:paraId="55700E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130DC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0580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1752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BD2F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D29377" w14:textId="77777777" w:rsidR="00296E35" w:rsidRPr="001C0FC4" w:rsidRDefault="00296E35" w:rsidP="002E3FCC">
            <w:pPr>
              <w:pStyle w:val="TAL"/>
            </w:pPr>
          </w:p>
        </w:tc>
      </w:tr>
      <w:tr w:rsidR="00296E35" w:rsidRPr="001C0FC4" w14:paraId="4C0780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EEE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75437D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4EEB5E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447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05BBEE" w14:textId="77777777" w:rsidR="00296E35" w:rsidRPr="001C0FC4" w:rsidRDefault="00296E35" w:rsidP="002E3FCC">
            <w:pPr>
              <w:pStyle w:val="TAL"/>
            </w:pPr>
          </w:p>
        </w:tc>
      </w:tr>
      <w:tr w:rsidR="00296E35" w:rsidRPr="001C0FC4" w14:paraId="78BF36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6E1AB7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7CF7C3" w14:textId="77777777" w:rsidR="00296E35" w:rsidRPr="001C0FC4" w:rsidRDefault="00296E35" w:rsidP="002E3FCC">
            <w:pPr>
              <w:pStyle w:val="TAL"/>
            </w:pPr>
            <w:r w:rsidRPr="001C0FC4">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1739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6402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C5078B" w14:textId="77777777" w:rsidR="00296E35" w:rsidRPr="001C0FC4" w:rsidRDefault="00296E35" w:rsidP="002E3FCC">
            <w:pPr>
              <w:pStyle w:val="TAL"/>
            </w:pPr>
          </w:p>
        </w:tc>
      </w:tr>
      <w:tr w:rsidR="00296E35" w:rsidRPr="001C0FC4" w14:paraId="49C7E6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974EF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BCED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F9323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60952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B11037" w14:textId="77777777" w:rsidR="00296E35" w:rsidRPr="001C0FC4" w:rsidRDefault="00296E35" w:rsidP="002E3FCC">
            <w:pPr>
              <w:pStyle w:val="TAL"/>
            </w:pPr>
          </w:p>
        </w:tc>
      </w:tr>
      <w:tr w:rsidR="00296E35" w:rsidRPr="001C0FC4" w14:paraId="4FD449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F2B68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E50A4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310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83F6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CA78A" w14:textId="77777777" w:rsidR="00296E35" w:rsidRPr="001C0FC4" w:rsidRDefault="00296E35" w:rsidP="002E3FCC">
            <w:pPr>
              <w:pStyle w:val="TAL"/>
            </w:pPr>
          </w:p>
        </w:tc>
      </w:tr>
      <w:tr w:rsidR="00296E35" w:rsidRPr="001C0FC4" w14:paraId="2F8744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23E4A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206D9CA"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BDE0A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1DA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58D245" w14:textId="77777777" w:rsidR="00296E35" w:rsidRPr="001C0FC4" w:rsidRDefault="00296E35" w:rsidP="002E3FCC">
            <w:pPr>
              <w:pStyle w:val="TAL"/>
            </w:pPr>
          </w:p>
        </w:tc>
      </w:tr>
      <w:tr w:rsidR="00296E35" w:rsidRPr="001C0FC4" w14:paraId="77B9C3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364A57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2C4614" w14:textId="77777777" w:rsidR="00296E35" w:rsidRPr="001C0FC4" w:rsidRDefault="00296E35" w:rsidP="002E3FCC">
            <w:pPr>
              <w:pStyle w:val="TAL"/>
            </w:pPr>
            <w:r w:rsidRPr="001C0FC4">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78895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87E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7BDC28" w14:textId="77777777" w:rsidR="00296E35" w:rsidRPr="001C0FC4" w:rsidRDefault="00296E35" w:rsidP="002E3FCC">
            <w:pPr>
              <w:pStyle w:val="TAL"/>
            </w:pPr>
          </w:p>
        </w:tc>
      </w:tr>
    </w:tbl>
    <w:p w14:paraId="2C89E3DE" w14:textId="77777777" w:rsidR="00296E35" w:rsidRPr="001C0FC4" w:rsidRDefault="00296E35" w:rsidP="00296E35"/>
    <w:p w14:paraId="40F77DF6" w14:textId="77777777" w:rsidR="00296E35" w:rsidRPr="001C0FC4" w:rsidRDefault="00296E35" w:rsidP="00296E35">
      <w:pPr>
        <w:pStyle w:val="TH"/>
      </w:pPr>
      <w:r w:rsidRPr="001C0FC4">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7B535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1A816B0" w14:textId="7EB4F9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0E396F74" w14:textId="77777777" w:rsidR="00296E35" w:rsidRPr="001C0FC4" w:rsidRDefault="00296E35" w:rsidP="00296E35"/>
    <w:p w14:paraId="4C755AC1" w14:textId="77777777" w:rsidR="00296E35" w:rsidRPr="001C0FC4" w:rsidRDefault="00296E35" w:rsidP="00296E35">
      <w:pPr>
        <w:pStyle w:val="TH"/>
      </w:pPr>
      <w:r w:rsidRPr="001C0FC4">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3FD127"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277EFF" w14:textId="655699C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4E47C12C" w14:textId="77777777" w:rsidR="00296E35" w:rsidRPr="001C0FC4" w:rsidRDefault="00296E35" w:rsidP="00296E35"/>
    <w:p w14:paraId="31CAA680" w14:textId="7A7FD3CF" w:rsidR="00296E35" w:rsidRPr="001C0FC4" w:rsidRDefault="00296E35" w:rsidP="00296E35">
      <w:pPr>
        <w:pStyle w:val="TH"/>
      </w:pPr>
      <w:r w:rsidRPr="001C0FC4">
        <w:t>Table 6.1.6.3.3-8: SIP BYE from the SS (step 8, Table 6.1.6.3.2-1;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A82CF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625D75" w14:textId="79D121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FAF13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D2DD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93A69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9B8C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1E29B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D7A80E1" w14:textId="77777777" w:rsidR="00296E35" w:rsidRPr="001C0FC4" w:rsidRDefault="00296E35" w:rsidP="002E3FCC">
            <w:pPr>
              <w:pStyle w:val="TAH"/>
              <w:rPr>
                <w:bCs/>
              </w:rPr>
            </w:pPr>
            <w:r w:rsidRPr="001C0FC4">
              <w:rPr>
                <w:bCs/>
              </w:rPr>
              <w:t>Condition</w:t>
            </w:r>
          </w:p>
        </w:tc>
      </w:tr>
      <w:tr w:rsidR="00296E35" w:rsidRPr="001C0FC4" w14:paraId="6FBF9AE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A8A0935"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C8FF56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C6E8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ECFA6A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F38C3E2" w14:textId="77777777" w:rsidR="00296E35" w:rsidRPr="001C0FC4" w:rsidRDefault="00296E35" w:rsidP="002E3FCC">
            <w:pPr>
              <w:pStyle w:val="TAL"/>
            </w:pPr>
          </w:p>
        </w:tc>
      </w:tr>
      <w:tr w:rsidR="00296E35" w:rsidRPr="001C0FC4" w14:paraId="44E000C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4A7709B"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97C38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735B8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F44D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13EB9" w14:textId="77777777" w:rsidR="00296E35" w:rsidRPr="001C0FC4" w:rsidRDefault="00296E35" w:rsidP="002E3FCC">
            <w:pPr>
              <w:pStyle w:val="TAL"/>
            </w:pPr>
          </w:p>
        </w:tc>
      </w:tr>
      <w:tr w:rsidR="00296E35" w:rsidRPr="001C0FC4" w14:paraId="4708086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08A5CEE"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1C0EB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A6D972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4C01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F3476E" w14:textId="77777777" w:rsidR="00296E35" w:rsidRPr="001C0FC4" w:rsidRDefault="00296E35" w:rsidP="002E3FCC">
            <w:pPr>
              <w:pStyle w:val="TAL"/>
            </w:pPr>
          </w:p>
        </w:tc>
      </w:tr>
      <w:tr w:rsidR="00296E35" w:rsidRPr="001C0FC4" w14:paraId="605919E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A36144F"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7B5CE7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04BEE5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74E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15AB4A" w14:textId="77777777" w:rsidR="00296E35" w:rsidRPr="001C0FC4" w:rsidRDefault="00296E35" w:rsidP="002E3FCC">
            <w:pPr>
              <w:pStyle w:val="TAL"/>
            </w:pPr>
          </w:p>
        </w:tc>
      </w:tr>
    </w:tbl>
    <w:p w14:paraId="5543EC4A" w14:textId="77777777" w:rsidR="00296E35" w:rsidRPr="001C0FC4" w:rsidRDefault="00296E35" w:rsidP="00296E35"/>
    <w:p w14:paraId="29CCBB42" w14:textId="77777777" w:rsidR="00296E35" w:rsidRPr="001C0FC4" w:rsidRDefault="00296E35" w:rsidP="00296E35">
      <w:pPr>
        <w:pStyle w:val="TH"/>
      </w:pPr>
      <w:r w:rsidRPr="001C0FC4">
        <w:t>Table 6.1.6.3.3-9: Void</w:t>
      </w:r>
    </w:p>
    <w:p w14:paraId="2E38ADCB" w14:textId="269D2253" w:rsidR="00296E35" w:rsidRPr="001C0FC4" w:rsidRDefault="00296E35" w:rsidP="00296E35">
      <w:pPr>
        <w:pStyle w:val="TH"/>
      </w:pPr>
      <w:r w:rsidRPr="001C0FC4">
        <w:t>Table 6.1.6.3.3-10: SIP MESSAGE from the UE (step 11, Table 6.1.6.3.2-1;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6CEA8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F6FFDEA" w14:textId="62FD58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71E636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6EF6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C6C2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AFCD4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687AA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36A1B3" w14:textId="77777777" w:rsidR="00296E35" w:rsidRPr="001C0FC4" w:rsidRDefault="00296E35" w:rsidP="002E3FCC">
            <w:pPr>
              <w:pStyle w:val="TAH"/>
              <w:rPr>
                <w:bCs/>
              </w:rPr>
            </w:pPr>
            <w:r w:rsidRPr="001C0FC4">
              <w:rPr>
                <w:bCs/>
              </w:rPr>
              <w:t>Condition</w:t>
            </w:r>
          </w:p>
        </w:tc>
      </w:tr>
      <w:tr w:rsidR="00296E35" w:rsidRPr="001C0FC4" w14:paraId="1F77B1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D804B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538B51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8930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E726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47CC5C" w14:textId="77777777" w:rsidR="00296E35" w:rsidRPr="001C0FC4" w:rsidRDefault="00296E35" w:rsidP="002E3FCC">
            <w:pPr>
              <w:pStyle w:val="TAL"/>
            </w:pPr>
          </w:p>
        </w:tc>
      </w:tr>
      <w:tr w:rsidR="00296E35" w:rsidRPr="001C0FC4" w14:paraId="5EA689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A971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E23FD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63B70A3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0EEEC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EA9D6F" w14:textId="77777777" w:rsidR="00296E35" w:rsidRPr="001C0FC4" w:rsidRDefault="00296E35" w:rsidP="002E3FCC">
            <w:pPr>
              <w:pStyle w:val="TAL"/>
            </w:pPr>
          </w:p>
        </w:tc>
      </w:tr>
      <w:tr w:rsidR="00296E35" w:rsidRPr="001C0FC4" w14:paraId="5604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E4F4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B91C7A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2A4381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07B0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FAC92E" w14:textId="77777777" w:rsidR="00296E35" w:rsidRPr="001C0FC4" w:rsidRDefault="00296E35" w:rsidP="002E3FCC">
            <w:pPr>
              <w:pStyle w:val="TAL"/>
            </w:pPr>
          </w:p>
        </w:tc>
      </w:tr>
      <w:tr w:rsidR="00296E35" w:rsidRPr="001C0FC4" w14:paraId="3421AE8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A0CB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BD9155"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517D321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AF839E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D25C0A" w14:textId="77777777" w:rsidR="00296E35" w:rsidRPr="001C0FC4" w:rsidRDefault="00296E35" w:rsidP="002E3FCC">
            <w:pPr>
              <w:pStyle w:val="TAL"/>
            </w:pPr>
          </w:p>
        </w:tc>
      </w:tr>
    </w:tbl>
    <w:p w14:paraId="0B31EC35" w14:textId="77777777" w:rsidR="00296E35" w:rsidRPr="001C0FC4" w:rsidRDefault="00296E35" w:rsidP="00296E35"/>
    <w:p w14:paraId="153F5B56" w14:textId="77777777" w:rsidR="00296E35" w:rsidRPr="001C0FC4" w:rsidRDefault="00296E35" w:rsidP="00296E35">
      <w:pPr>
        <w:pStyle w:val="TH"/>
      </w:pPr>
      <w:r w:rsidRPr="001C0FC4">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B8C69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A9FC0EB" w14:textId="67F63E9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4A6A8A7" w14:textId="77777777" w:rsidR="00296E35" w:rsidRPr="001C0FC4" w:rsidRDefault="00296E35" w:rsidP="00296E35"/>
    <w:p w14:paraId="18A0F1CD" w14:textId="77777777" w:rsidR="00296E35" w:rsidRPr="001C0FC4" w:rsidRDefault="00296E35" w:rsidP="00296E35">
      <w:pPr>
        <w:pStyle w:val="Heading3"/>
      </w:pPr>
      <w:bookmarkStart w:id="582" w:name="_Toc42507351"/>
      <w:bookmarkStart w:id="583" w:name="_Toc52307882"/>
      <w:bookmarkStart w:id="584" w:name="_Toc52782352"/>
      <w:bookmarkStart w:id="585" w:name="_Toc52782963"/>
      <w:bookmarkStart w:id="586" w:name="_Toc59042832"/>
      <w:bookmarkStart w:id="587" w:name="_Toc75459143"/>
      <w:bookmarkStart w:id="588" w:name="_Toc90630583"/>
      <w:bookmarkStart w:id="589" w:name="_Toc100778790"/>
      <w:bookmarkStart w:id="590" w:name="_Toc101286121"/>
      <w:bookmarkStart w:id="591" w:name="_Toc106817707"/>
      <w:bookmarkStart w:id="592" w:name="_Toc106817832"/>
      <w:bookmarkStart w:id="593" w:name="_Toc178186340"/>
      <w:bookmarkStart w:id="594" w:name="_Toc210385154"/>
      <w:r w:rsidRPr="001C0FC4">
        <w:t>6.1.7</w:t>
      </w:r>
      <w:r w:rsidRPr="001C0FC4">
        <w:tab/>
        <w:t>On-network / Short Data Service (SDS) / Standalone SDS Using Media Plane / Group Standalone SDS / Client Originated (CO)</w:t>
      </w:r>
      <w:bookmarkEnd w:id="565"/>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16904DC" w14:textId="77777777" w:rsidR="00296E35" w:rsidRPr="001C0FC4" w:rsidRDefault="00296E35" w:rsidP="00296E35">
      <w:pPr>
        <w:pStyle w:val="H6"/>
      </w:pPr>
      <w:bookmarkStart w:id="595" w:name="_Toc52782353"/>
      <w:bookmarkStart w:id="596" w:name="_Toc52782964"/>
      <w:bookmarkStart w:id="597" w:name="_Toc59042833"/>
      <w:bookmarkStart w:id="598" w:name="_Toc522499805"/>
      <w:r w:rsidRPr="001C0FC4">
        <w:t>6.1.7.1</w:t>
      </w:r>
      <w:r w:rsidRPr="001C0FC4">
        <w:tab/>
        <w:t>Test Purpose (TP)</w:t>
      </w:r>
      <w:bookmarkEnd w:id="595"/>
      <w:bookmarkEnd w:id="596"/>
      <w:bookmarkEnd w:id="597"/>
    </w:p>
    <w:p w14:paraId="64EC5F62" w14:textId="77777777" w:rsidR="00296E35" w:rsidRPr="001C0FC4" w:rsidRDefault="00296E35" w:rsidP="00296E35">
      <w:pPr>
        <w:pStyle w:val="H6"/>
      </w:pPr>
      <w:r w:rsidRPr="001C0FC4">
        <w:t>(1)</w:t>
      </w:r>
    </w:p>
    <w:p w14:paraId="5B142F5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069A075" w14:textId="77777777" w:rsidR="00296E35" w:rsidRPr="001C0FC4" w:rsidRDefault="00296E35" w:rsidP="00296E35">
      <w:pPr>
        <w:pStyle w:val="PL"/>
      </w:pPr>
      <w:r w:rsidRPr="001C0FC4">
        <w:rPr>
          <w:b/>
        </w:rPr>
        <w:t>ensure that</w:t>
      </w:r>
      <w:r w:rsidRPr="001C0FC4">
        <w:t xml:space="preserve"> {</w:t>
      </w:r>
    </w:p>
    <w:p w14:paraId="5F3D7FA5"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w:t>
      </w:r>
    </w:p>
    <w:p w14:paraId="5556C04C"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7C1BF7E6" w14:textId="77777777" w:rsidR="00296E35" w:rsidRPr="001C0FC4" w:rsidRDefault="00296E35" w:rsidP="00296E35">
      <w:pPr>
        <w:pStyle w:val="PL"/>
      </w:pPr>
      <w:r w:rsidRPr="001C0FC4">
        <w:t xml:space="preserve">            }</w:t>
      </w:r>
    </w:p>
    <w:p w14:paraId="58024005" w14:textId="77777777" w:rsidR="00296E35" w:rsidRPr="001C0FC4" w:rsidRDefault="00296E35" w:rsidP="00296E35">
      <w:pPr>
        <w:pStyle w:val="PL"/>
      </w:pPr>
    </w:p>
    <w:p w14:paraId="695ED741" w14:textId="77777777" w:rsidR="00296E35" w:rsidRPr="001C0FC4" w:rsidRDefault="00296E35" w:rsidP="00296E35">
      <w:pPr>
        <w:pStyle w:val="H6"/>
      </w:pPr>
      <w:r w:rsidRPr="001C0FC4">
        <w:t>(2)</w:t>
      </w:r>
    </w:p>
    <w:p w14:paraId="7674D7D7"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7B893D47" w14:textId="77777777" w:rsidR="00296E35" w:rsidRPr="001C0FC4" w:rsidRDefault="00296E35" w:rsidP="00296E35">
      <w:pPr>
        <w:pStyle w:val="PL"/>
      </w:pPr>
      <w:r w:rsidRPr="001C0FC4">
        <w:rPr>
          <w:b/>
        </w:rPr>
        <w:t>ensure that</w:t>
      </w:r>
      <w:r w:rsidRPr="001C0FC4">
        <w:t xml:space="preserve"> {</w:t>
      </w:r>
    </w:p>
    <w:p w14:paraId="5B00B577"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w:t>
      </w:r>
    </w:p>
    <w:p w14:paraId="453E8CFE"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SDS message via a MSRP SEND message with a disposition of "DELIVERY" }</w:t>
      </w:r>
    </w:p>
    <w:p w14:paraId="0BB3C24B" w14:textId="77777777" w:rsidR="00296E35" w:rsidRPr="001C0FC4" w:rsidRDefault="00296E35" w:rsidP="00296E35">
      <w:pPr>
        <w:pStyle w:val="PL"/>
      </w:pPr>
      <w:r w:rsidRPr="001C0FC4">
        <w:t xml:space="preserve">            }</w:t>
      </w:r>
    </w:p>
    <w:p w14:paraId="0A317ECE" w14:textId="77777777" w:rsidR="00296E35" w:rsidRPr="001C0FC4" w:rsidRDefault="00296E35" w:rsidP="00296E35">
      <w:pPr>
        <w:pStyle w:val="PL"/>
      </w:pPr>
    </w:p>
    <w:p w14:paraId="27DA6A39" w14:textId="77777777" w:rsidR="00296E35" w:rsidRPr="001C0FC4" w:rsidRDefault="00296E35" w:rsidP="00296E35">
      <w:pPr>
        <w:pStyle w:val="H6"/>
      </w:pPr>
      <w:r w:rsidRPr="001C0FC4">
        <w:t>(3)</w:t>
      </w:r>
    </w:p>
    <w:p w14:paraId="0129C7D4"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3AE3CF8E" w14:textId="77777777" w:rsidR="00296E35" w:rsidRPr="001C0FC4" w:rsidRDefault="00296E35" w:rsidP="00296E35">
      <w:pPr>
        <w:pStyle w:val="PL"/>
      </w:pPr>
      <w:r w:rsidRPr="001C0FC4">
        <w:rPr>
          <w:b/>
        </w:rPr>
        <w:t>ensure that</w:t>
      </w:r>
      <w:r w:rsidRPr="001C0FC4">
        <w:t xml:space="preserve"> {</w:t>
      </w:r>
    </w:p>
    <w:p w14:paraId="509E55A0"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6547B4A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AEAB9EC" w14:textId="77777777" w:rsidR="00296E35" w:rsidRPr="001C0FC4" w:rsidRDefault="00296E35" w:rsidP="00296E35">
      <w:pPr>
        <w:pStyle w:val="PL"/>
      </w:pPr>
      <w:r w:rsidRPr="001C0FC4">
        <w:t xml:space="preserve">            }</w:t>
      </w:r>
    </w:p>
    <w:p w14:paraId="69EB563E" w14:textId="77777777" w:rsidR="00296E35" w:rsidRPr="001C0FC4" w:rsidRDefault="00296E35" w:rsidP="00296E35">
      <w:pPr>
        <w:pStyle w:val="PL"/>
      </w:pPr>
    </w:p>
    <w:p w14:paraId="04587B9E" w14:textId="77777777" w:rsidR="00296E35" w:rsidRPr="001C0FC4" w:rsidRDefault="00296E35" w:rsidP="00296E35">
      <w:pPr>
        <w:pStyle w:val="H6"/>
      </w:pPr>
      <w:r w:rsidRPr="001C0FC4">
        <w:t>(4)</w:t>
      </w:r>
    </w:p>
    <w:p w14:paraId="518B0FE0"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5EECD60C" w14:textId="77777777" w:rsidR="00296E35" w:rsidRPr="001C0FC4" w:rsidRDefault="00296E35" w:rsidP="00296E35">
      <w:pPr>
        <w:pStyle w:val="PL"/>
      </w:pPr>
      <w:r w:rsidRPr="001C0FC4">
        <w:rPr>
          <w:b/>
        </w:rPr>
        <w:t>ensure that</w:t>
      </w:r>
      <w:r w:rsidRPr="001C0FC4">
        <w:t xml:space="preserve"> {</w:t>
      </w:r>
    </w:p>
    <w:p w14:paraId="3EDC63C0"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w:t>
      </w:r>
    </w:p>
    <w:p w14:paraId="27EB8AFA"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23F6493" w14:textId="77777777" w:rsidR="00296E35" w:rsidRPr="001C0FC4" w:rsidRDefault="00296E35" w:rsidP="00296E35">
      <w:pPr>
        <w:pStyle w:val="PL"/>
      </w:pPr>
      <w:r w:rsidRPr="001C0FC4">
        <w:t xml:space="preserve">            }</w:t>
      </w:r>
    </w:p>
    <w:p w14:paraId="25022762" w14:textId="77777777" w:rsidR="00296E35" w:rsidRPr="001C0FC4" w:rsidRDefault="00296E35" w:rsidP="00296E35">
      <w:pPr>
        <w:pStyle w:val="PL"/>
      </w:pPr>
    </w:p>
    <w:p w14:paraId="5EAD951E" w14:textId="77777777" w:rsidR="00296E35" w:rsidRPr="001C0FC4" w:rsidRDefault="00296E35" w:rsidP="00296E35">
      <w:pPr>
        <w:pStyle w:val="H6"/>
      </w:pPr>
      <w:bookmarkStart w:id="599" w:name="_Toc52782354"/>
      <w:bookmarkStart w:id="600" w:name="_Toc52782965"/>
      <w:bookmarkStart w:id="601" w:name="_Toc59042834"/>
      <w:r w:rsidRPr="001C0FC4">
        <w:t>6.1.7.2</w:t>
      </w:r>
      <w:r w:rsidRPr="001C0FC4">
        <w:tab/>
        <w:t>Conformance requirements</w:t>
      </w:r>
      <w:bookmarkEnd w:id="599"/>
      <w:bookmarkEnd w:id="600"/>
      <w:bookmarkEnd w:id="601"/>
    </w:p>
    <w:p w14:paraId="443E9AC8"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C4C04D" w14:textId="77777777" w:rsidR="00296E35" w:rsidRPr="001C0FC4" w:rsidRDefault="00296E35" w:rsidP="00296E35">
      <w:r w:rsidRPr="001C0FC4">
        <w:t>[TS 24.282, clause 9.2.3.2.3]</w:t>
      </w:r>
    </w:p>
    <w:p w14:paraId="0712150E" w14:textId="77777777" w:rsidR="00296E35" w:rsidRPr="001C0FC4" w:rsidRDefault="00296E35" w:rsidP="00296E35">
      <w:r w:rsidRPr="001C0FC4">
        <w:t>The MCData client shall generate a SIP INVITE request in accordance with 3GPP TS 24.229 [5] with the clarifications given below.</w:t>
      </w:r>
    </w:p>
    <w:p w14:paraId="5BBE6DB6" w14:textId="77777777" w:rsidR="00296E35" w:rsidRPr="001C0FC4" w:rsidRDefault="00296E35" w:rsidP="00296E35">
      <w:r w:rsidRPr="001C0FC4">
        <w:t>The MCData client:</w:t>
      </w:r>
    </w:p>
    <w:p w14:paraId="3383BEBA"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038B6B7"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AC67FD1"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2C22600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DC9A935" w14:textId="77777777" w:rsidR="00296E35" w:rsidRPr="001C0FC4" w:rsidRDefault="00296E35" w:rsidP="00296E35">
      <w:pPr>
        <w:pStyle w:val="B1"/>
      </w:pPr>
      <w:r w:rsidRPr="001C0FC4">
        <w:t>5)</w:t>
      </w:r>
      <w:r w:rsidRPr="001C0FC4">
        <w:tab/>
        <w:t>should include the "timer" option tag in the Supported header field;</w:t>
      </w:r>
    </w:p>
    <w:p w14:paraId="7C6D1B7C"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0C45DF6" w14:textId="77777777" w:rsidR="00296E35" w:rsidRPr="001C0FC4" w:rsidRDefault="00296E35" w:rsidP="00296E35">
      <w:pPr>
        <w:pStyle w:val="B1"/>
      </w:pPr>
      <w:r w:rsidRPr="001C0FC4">
        <w:t>7)</w:t>
      </w:r>
      <w:r w:rsidRPr="001C0FC4">
        <w:tab/>
        <w:t>if a one-to-one standalone SDS message is to be sent:</w:t>
      </w:r>
    </w:p>
    <w:p w14:paraId="085547D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4AB2A42E"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42515536" w14:textId="77777777" w:rsidR="00296E35" w:rsidRPr="001C0FC4" w:rsidRDefault="00296E35" w:rsidP="00296E35">
      <w:pPr>
        <w:pStyle w:val="B3"/>
      </w:pPr>
      <w:r w:rsidRPr="001C0FC4">
        <w:t>i)</w:t>
      </w:r>
      <w:r w:rsidRPr="001C0FC4">
        <w:tab/>
        <w:t>the &lt;request-type&gt; element set to a value of "one-to-one-sds"; and</w:t>
      </w:r>
    </w:p>
    <w:p w14:paraId="453EC85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149895A3"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CB15480" w14:textId="77777777" w:rsidR="00296E35" w:rsidRPr="001C0FC4" w:rsidRDefault="00296E35" w:rsidP="00296E35">
      <w:pPr>
        <w:pStyle w:val="B3"/>
      </w:pPr>
      <w:r w:rsidRPr="001C0FC4">
        <w:t>ii)</w:t>
      </w:r>
      <w:r w:rsidRPr="001C0FC4">
        <w:tab/>
        <w:t>shall use the keying material to generate a PCK as described in 3GPP TS 33.180 [26];</w:t>
      </w:r>
    </w:p>
    <w:p w14:paraId="7A037482"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99A06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DAB6EF4"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24CC50E6"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D483B41"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7161330" w14:textId="77777777" w:rsidR="00296E35" w:rsidRPr="001C0FC4" w:rsidRDefault="00296E35" w:rsidP="00296E35">
      <w:pPr>
        <w:pStyle w:val="NO"/>
      </w:pPr>
      <w:r w:rsidRPr="001C0FC4">
        <w:t>…</w:t>
      </w:r>
    </w:p>
    <w:p w14:paraId="54EB0BD3"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831935D"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0EF3E57"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75374421"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643D8C7D" w14:textId="77777777" w:rsidR="00296E35" w:rsidRPr="001C0FC4" w:rsidRDefault="00296E35" w:rsidP="00296E35">
      <w:pPr>
        <w:pStyle w:val="B1"/>
      </w:pPr>
      <w:r w:rsidRPr="001C0FC4">
        <w:t>12)</w:t>
      </w:r>
      <w:r w:rsidRPr="001C0FC4">
        <w:tab/>
        <w:t>shall send the SIP INVITE request towards the MCData server according to 3GPP TS 24.229 [5].</w:t>
      </w:r>
    </w:p>
    <w:p w14:paraId="28438F5F" w14:textId="77777777" w:rsidR="00296E35" w:rsidRPr="001C0FC4" w:rsidRDefault="00296E35" w:rsidP="00296E35">
      <w:r w:rsidRPr="001C0FC4">
        <w:t>On receipt of a SIP 2xx response to the SIP INVITE request, the MCData client:</w:t>
      </w:r>
    </w:p>
    <w:p w14:paraId="42E001EF" w14:textId="77777777" w:rsidR="00296E35" w:rsidRPr="001C0FC4" w:rsidRDefault="00296E35" w:rsidP="00296E35">
      <w:pPr>
        <w:pStyle w:val="B1"/>
      </w:pPr>
      <w:r w:rsidRPr="001C0FC4">
        <w:t>1)</w:t>
      </w:r>
      <w:r w:rsidRPr="001C0FC4">
        <w:tab/>
        <w:t>shall send a SIP ACK request as specified in 3GPP TS 24.229 [5];</w:t>
      </w:r>
    </w:p>
    <w:p w14:paraId="26B7002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558E635C" w14:textId="77777777" w:rsidR="00296E35" w:rsidRPr="001C0FC4" w:rsidRDefault="00296E35" w:rsidP="00296E35">
      <w:pPr>
        <w:pStyle w:val="B1"/>
      </w:pPr>
      <w:r w:rsidRPr="001C0FC4">
        <w:t>3)</w:t>
      </w:r>
      <w:r w:rsidRPr="001C0FC4">
        <w:tab/>
        <w:t>shall interact with the media plane as specified in 3GPP TS 24.582 [15] subclause 6.1.1.2.</w:t>
      </w:r>
    </w:p>
    <w:p w14:paraId="5286B649" w14:textId="77777777" w:rsidR="00296E35" w:rsidRPr="001C0FC4" w:rsidRDefault="00296E35" w:rsidP="00296E35">
      <w:pPr>
        <w:pStyle w:val="B1"/>
      </w:pPr>
      <w:r w:rsidRPr="001C0FC4">
        <w:t>…</w:t>
      </w:r>
    </w:p>
    <w:p w14:paraId="150BDDA6"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0342D597" w14:textId="77777777" w:rsidR="00296E35" w:rsidRPr="001C0FC4" w:rsidRDefault="00296E35" w:rsidP="00296E35">
      <w:pPr>
        <w:pStyle w:val="B1"/>
      </w:pPr>
      <w:r w:rsidRPr="001C0FC4">
        <w:t>1)</w:t>
      </w:r>
      <w:r w:rsidRPr="001C0FC4">
        <w:tab/>
        <w:t>shall generate a SIP BYE request according to 3GPP TS 24.229 [5] with:</w:t>
      </w:r>
    </w:p>
    <w:p w14:paraId="3608C2BF" w14:textId="77777777" w:rsidR="00296E35" w:rsidRPr="001C0FC4" w:rsidRDefault="00296E35" w:rsidP="00296E35">
      <w:pPr>
        <w:pStyle w:val="B2"/>
      </w:pPr>
      <w:r w:rsidRPr="001C0FC4">
        <w:t>a)</w:t>
      </w:r>
      <w:r w:rsidRPr="001C0FC4">
        <w:tab/>
        <w:t>Reason code set to "SIP";</w:t>
      </w:r>
    </w:p>
    <w:p w14:paraId="0923D868" w14:textId="77777777" w:rsidR="00296E35" w:rsidRPr="001C0FC4" w:rsidRDefault="00296E35" w:rsidP="00296E35">
      <w:pPr>
        <w:pStyle w:val="B2"/>
      </w:pPr>
      <w:r w:rsidRPr="001C0FC4">
        <w:t>b)</w:t>
      </w:r>
      <w:r w:rsidRPr="001C0FC4">
        <w:tab/>
        <w:t>cause set to "200"; and</w:t>
      </w:r>
    </w:p>
    <w:p w14:paraId="3F31CF0B" w14:textId="77777777" w:rsidR="00296E35" w:rsidRPr="001C0FC4" w:rsidRDefault="00296E35" w:rsidP="00296E35">
      <w:pPr>
        <w:pStyle w:val="B2"/>
      </w:pPr>
      <w:r w:rsidRPr="001C0FC4">
        <w:t>c)</w:t>
      </w:r>
      <w:r w:rsidRPr="001C0FC4">
        <w:tab/>
        <w:t>text set to "transmission succeeded";</w:t>
      </w:r>
    </w:p>
    <w:p w14:paraId="74E0BAD9" w14:textId="77777777" w:rsidR="00296E35" w:rsidRPr="001C0FC4" w:rsidRDefault="00296E35" w:rsidP="00296E35">
      <w:pPr>
        <w:pStyle w:val="B1"/>
      </w:pPr>
      <w:r w:rsidRPr="001C0FC4">
        <w:t>2)</w:t>
      </w:r>
      <w:r w:rsidRPr="001C0FC4">
        <w:tab/>
        <w:t>shall set the Request-URI to the MCData session identity to release; and</w:t>
      </w:r>
    </w:p>
    <w:p w14:paraId="6C6D1F93" w14:textId="77777777" w:rsidR="00296E35" w:rsidRPr="001C0FC4" w:rsidRDefault="00296E35" w:rsidP="00296E35">
      <w:pPr>
        <w:pStyle w:val="B1"/>
      </w:pPr>
      <w:r w:rsidRPr="001C0FC4">
        <w:t>3)</w:t>
      </w:r>
      <w:r w:rsidRPr="001C0FC4">
        <w:tab/>
        <w:t>shall send a SIP BYE request towards MCData server according to 3GPP TS 24.229 [5].</w:t>
      </w:r>
    </w:p>
    <w:p w14:paraId="31613746"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79924F6B" w14:textId="77777777" w:rsidR="00296E35" w:rsidRPr="001C0FC4" w:rsidRDefault="00296E35" w:rsidP="00296E35">
      <w:r w:rsidRPr="001C0FC4">
        <w:t>[TS 24.282, clause 9.2.3.2.1]</w:t>
      </w:r>
    </w:p>
    <w:p w14:paraId="7CFDB7A6" w14:textId="77777777" w:rsidR="00296E35" w:rsidRPr="001C0FC4" w:rsidRDefault="00296E35" w:rsidP="00296E35">
      <w:r w:rsidRPr="001C0FC4">
        <w:t>When composing an SDP offer according to 3GPP TS 24.229 [5], IETF RFC 4975 [17], IETF RFC 6135 [19] and IETF RFC 6714 [20] the MCData client:</w:t>
      </w:r>
    </w:p>
    <w:p w14:paraId="2C7B5E35" w14:textId="77777777" w:rsidR="00296E35" w:rsidRPr="001C0FC4" w:rsidRDefault="00296E35" w:rsidP="00296E35">
      <w:pPr>
        <w:pStyle w:val="B1"/>
      </w:pPr>
      <w:r w:rsidRPr="001C0FC4">
        <w:t>1)</w:t>
      </w:r>
      <w:r w:rsidRPr="001C0FC4">
        <w:tab/>
        <w:t>shall include an "m=message" media-level section for the MCData media stream consisting of:</w:t>
      </w:r>
    </w:p>
    <w:p w14:paraId="13D9D752" w14:textId="77777777" w:rsidR="00296E35" w:rsidRPr="001C0FC4" w:rsidRDefault="00296E35" w:rsidP="00296E35">
      <w:pPr>
        <w:pStyle w:val="B2"/>
      </w:pPr>
      <w:r w:rsidRPr="001C0FC4">
        <w:t>a)</w:t>
      </w:r>
      <w:r w:rsidRPr="001C0FC4">
        <w:tab/>
        <w:t>the IP address and the port number;</w:t>
      </w:r>
    </w:p>
    <w:p w14:paraId="272623E1" w14:textId="77777777" w:rsidR="00296E35" w:rsidRPr="001C0FC4" w:rsidRDefault="00296E35" w:rsidP="00296E35">
      <w:pPr>
        <w:pStyle w:val="B2"/>
      </w:pPr>
      <w:r w:rsidRPr="001C0FC4">
        <w:t>b)</w:t>
      </w:r>
      <w:r w:rsidRPr="001C0FC4">
        <w:tab/>
        <w:t>a protocol field value of "TCP/MSRP", or "TCP/TLS/MSRP" for TLS;</w:t>
      </w:r>
    </w:p>
    <w:p w14:paraId="7D3B4653" w14:textId="77777777" w:rsidR="00296E35" w:rsidRPr="001C0FC4" w:rsidRDefault="00296E35" w:rsidP="00296E35">
      <w:pPr>
        <w:pStyle w:val="B2"/>
      </w:pPr>
      <w:r w:rsidRPr="001C0FC4">
        <w:t>c)</w:t>
      </w:r>
      <w:r w:rsidRPr="001C0FC4">
        <w:tab/>
        <w:t>a format list field set to '*';</w:t>
      </w:r>
    </w:p>
    <w:p w14:paraId="6605EB51" w14:textId="77777777" w:rsidR="00296E35" w:rsidRPr="001C0FC4" w:rsidRDefault="00296E35" w:rsidP="00296E35">
      <w:pPr>
        <w:pStyle w:val="B2"/>
      </w:pPr>
      <w:r w:rsidRPr="001C0FC4">
        <w:t>d)</w:t>
      </w:r>
      <w:r w:rsidRPr="001C0FC4">
        <w:tab/>
        <w:t>an "a=sendonly" attribute;</w:t>
      </w:r>
    </w:p>
    <w:p w14:paraId="0C21645C" w14:textId="77777777" w:rsidR="00296E35" w:rsidRPr="001C0FC4" w:rsidRDefault="00296E35" w:rsidP="00296E35">
      <w:pPr>
        <w:pStyle w:val="B2"/>
      </w:pPr>
      <w:r w:rsidRPr="001C0FC4">
        <w:t>e)</w:t>
      </w:r>
      <w:r w:rsidRPr="001C0FC4">
        <w:tab/>
        <w:t>an "a=path" attribute containing its own MSRP URI;</w:t>
      </w:r>
    </w:p>
    <w:p w14:paraId="7813E068"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D94DE75"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26FEE7"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A0DB9EF" w14:textId="77777777" w:rsidR="00296E35" w:rsidRPr="001C0FC4" w:rsidRDefault="00296E35" w:rsidP="00296E35">
      <w:r w:rsidRPr="001C0FC4">
        <w:t>[TS 24.282, clause 13.2.2.2.2.1]</w:t>
      </w:r>
    </w:p>
    <w:p w14:paraId="0BA2F3BF"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056DABC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5B63860C"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1A6044"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2EBC56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39FFE850" w14:textId="77777777" w:rsidR="00296E35" w:rsidRPr="001C0FC4" w:rsidRDefault="00296E35" w:rsidP="00296E35">
      <w:r w:rsidRPr="001C0FC4">
        <w:t>[TS 24.282, clause 12.2.1.2]</w:t>
      </w:r>
    </w:p>
    <w:p w14:paraId="2980293E" w14:textId="77777777" w:rsidR="00296E35" w:rsidRPr="001C0FC4" w:rsidRDefault="00296E35" w:rsidP="00296E35">
      <w:pPr>
        <w:rPr>
          <w:rFonts w:eastAsia="SimSun"/>
        </w:rPr>
      </w:pPr>
      <w:r w:rsidRPr="001C0FC4">
        <w:rPr>
          <w:rFonts w:eastAsia="SimSun"/>
        </w:rPr>
        <w:t>Upon receipt of a:</w:t>
      </w:r>
    </w:p>
    <w:p w14:paraId="34BB03BE"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58B702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15A8A18" w14:textId="77777777" w:rsidR="00296E35" w:rsidRPr="001C0FC4" w:rsidRDefault="00296E35" w:rsidP="00296E35">
      <w:pPr>
        <w:rPr>
          <w:rFonts w:eastAsia="SimSun"/>
        </w:rPr>
      </w:pPr>
      <w:r w:rsidRPr="001C0FC4">
        <w:rPr>
          <w:rFonts w:eastAsia="SimSun"/>
        </w:rPr>
        <w:t>the MCData client:</w:t>
      </w:r>
    </w:p>
    <w:p w14:paraId="19709336"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ECC45F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DA4521E" w14:textId="77777777" w:rsidR="00296E35" w:rsidRPr="001C0FC4" w:rsidRDefault="00296E35" w:rsidP="00296E35">
      <w:r w:rsidRPr="001C0FC4">
        <w:t>[TS 24.582, clause 6.1.1.2.1]</w:t>
      </w:r>
    </w:p>
    <w:p w14:paraId="33EF36BF" w14:textId="77777777" w:rsidR="00296E35" w:rsidRPr="001C0FC4" w:rsidRDefault="00296E35" w:rsidP="00296E35">
      <w:r w:rsidRPr="001C0FC4">
        <w:t>Upon receiving an indication to establish MSRP connection for standalone SDS using media plane as the originating client, the MCData client:</w:t>
      </w:r>
    </w:p>
    <w:p w14:paraId="7B13FBCC" w14:textId="77777777" w:rsidR="00296E35" w:rsidRPr="001C0FC4" w:rsidRDefault="00296E35" w:rsidP="00296E35">
      <w:pPr>
        <w:pStyle w:val="B1"/>
      </w:pPr>
      <w:r w:rsidRPr="001C0FC4">
        <w:t>1.</w:t>
      </w:r>
      <w:r w:rsidRPr="001C0FC4">
        <w:tab/>
        <w:t>shall act as an MSRP client according to IETF RFC 6135 [12];</w:t>
      </w:r>
    </w:p>
    <w:p w14:paraId="48AFCD13" w14:textId="77777777" w:rsidR="00296E35" w:rsidRPr="001C0FC4" w:rsidRDefault="00296E35" w:rsidP="00296E35">
      <w:pPr>
        <w:pStyle w:val="B1"/>
      </w:pPr>
      <w:r w:rsidRPr="001C0FC4">
        <w:t>2.</w:t>
      </w:r>
      <w:r w:rsidRPr="001C0FC4">
        <w:tab/>
        <w:t>shall act according to IETF RFC 6135 [12], as:</w:t>
      </w:r>
    </w:p>
    <w:p w14:paraId="1B5B376F" w14:textId="77777777" w:rsidR="00296E35" w:rsidRPr="001C0FC4" w:rsidRDefault="00296E35" w:rsidP="00296E35">
      <w:pPr>
        <w:pStyle w:val="B2"/>
      </w:pPr>
      <w:r w:rsidRPr="001C0FC4">
        <w:t>a.</w:t>
      </w:r>
      <w:r w:rsidRPr="001C0FC4">
        <w:tab/>
        <w:t>an "active" endpoint, if a=setup attribute in the received SDP answer is set to "passive"; and</w:t>
      </w:r>
    </w:p>
    <w:p w14:paraId="156A5586" w14:textId="77777777" w:rsidR="00296E35" w:rsidRPr="001C0FC4" w:rsidRDefault="00296E35" w:rsidP="00296E35">
      <w:pPr>
        <w:pStyle w:val="B2"/>
      </w:pPr>
      <w:r w:rsidRPr="001C0FC4">
        <w:t>b.</w:t>
      </w:r>
      <w:r w:rsidRPr="001C0FC4">
        <w:tab/>
        <w:t>an "passive" endpoint, if a=setup attribute in the received SDP answer is set to "active";</w:t>
      </w:r>
    </w:p>
    <w:p w14:paraId="2B5FB200"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113C65F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51FB461"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C57C14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D9FC5E6"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4577C5FF"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1EF39F61"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03361A9E"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4DA7D2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3A4BED4F" w14:textId="77777777" w:rsidR="00296E35" w:rsidRPr="001C0FC4" w:rsidRDefault="00296E35" w:rsidP="00296E35">
      <w:r w:rsidRPr="001C0FC4">
        <w:t>If MSRP chunking is used, the MCData client:</w:t>
      </w:r>
    </w:p>
    <w:p w14:paraId="0DDBC1F9" w14:textId="77777777" w:rsidR="00296E35" w:rsidRPr="001C0FC4" w:rsidRDefault="00296E35" w:rsidP="00296E35">
      <w:pPr>
        <w:pStyle w:val="B1"/>
      </w:pPr>
      <w:r w:rsidRPr="001C0FC4">
        <w:t>1.</w:t>
      </w:r>
      <w:r w:rsidRPr="001C0FC4">
        <w:tab/>
        <w:t>shall send further MSRP SEND requests as necessary;</w:t>
      </w:r>
    </w:p>
    <w:p w14:paraId="42AD31DE" w14:textId="77777777" w:rsidR="00296E35" w:rsidRPr="001C0FC4" w:rsidRDefault="00296E35" w:rsidP="00296E35">
      <w:pPr>
        <w:pStyle w:val="B1"/>
      </w:pPr>
      <w:r w:rsidRPr="001C0FC4">
        <w:t>2.</w:t>
      </w:r>
      <w:r w:rsidRPr="001C0FC4">
        <w:tab/>
        <w:t>shall wait for a 200 (OK) response to each MSRP SEND request sent; and</w:t>
      </w:r>
    </w:p>
    <w:p w14:paraId="095EE546"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88E56D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27A5661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F4A7C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378C071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1FA127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1A44AA2"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6D0010B" w14:textId="77777777" w:rsidR="00296E35" w:rsidRPr="001C0FC4" w:rsidRDefault="00296E35" w:rsidP="00296E35">
      <w:r w:rsidRPr="001C0FC4">
        <w:t>[TS 24.582, clause 6.1.1.2.2]</w:t>
      </w:r>
    </w:p>
    <w:p w14:paraId="04C4D4D2" w14:textId="77777777" w:rsidR="00296E35" w:rsidRPr="001C0FC4" w:rsidRDefault="00296E35" w:rsidP="00296E35">
      <w:r w:rsidRPr="001C0FC4">
        <w:t>In order to generate an SDS signalling payload, the MCData client:</w:t>
      </w:r>
    </w:p>
    <w:p w14:paraId="0E253D41" w14:textId="77777777" w:rsidR="00296E35" w:rsidRPr="001C0FC4" w:rsidRDefault="00296E35" w:rsidP="00296E35">
      <w:pPr>
        <w:pStyle w:val="B1"/>
      </w:pPr>
      <w:r w:rsidRPr="001C0FC4">
        <w:t>1.</w:t>
      </w:r>
      <w:r w:rsidRPr="001C0FC4">
        <w:tab/>
        <w:t>shall generate an SDS SIGNALLING PAYLOAD message as specified in 3GPP TS 24.282 [8]; and</w:t>
      </w:r>
    </w:p>
    <w:p w14:paraId="45ABAC99"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66093615" w14:textId="77777777" w:rsidR="00296E35" w:rsidRPr="001C0FC4" w:rsidRDefault="00296E35" w:rsidP="00296E35">
      <w:r w:rsidRPr="001C0FC4">
        <w:t>When generating a an SDS SIGNALLING PAYLOAD message, the MCData client:</w:t>
      </w:r>
    </w:p>
    <w:p w14:paraId="0A6CAEEE"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067F9823" w14:textId="77777777" w:rsidR="00296E35" w:rsidRPr="001C0FC4" w:rsidRDefault="00296E35" w:rsidP="00296E35">
      <w:pPr>
        <w:pStyle w:val="B2"/>
      </w:pPr>
      <w:r w:rsidRPr="001C0FC4">
        <w:t>a.</w:t>
      </w:r>
      <w:r w:rsidRPr="001C0FC4">
        <w:tab/>
        <w:t>may include and set the Disposition request type IE to:</w:t>
      </w:r>
    </w:p>
    <w:p w14:paraId="67FC289D"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FAF0E30"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09C02AA5"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2C30C24D" w14:textId="77777777" w:rsidR="00296E35" w:rsidRPr="001C0FC4" w:rsidRDefault="00296E35" w:rsidP="00296E35">
      <w:pPr>
        <w:pStyle w:val="B2"/>
      </w:pPr>
      <w:r w:rsidRPr="001C0FC4">
        <w:t>b.</w:t>
      </w:r>
      <w:r w:rsidRPr="001C0FC4">
        <w:tab/>
        <w:t>shall set Date and time IE to current UTC time;</w:t>
      </w:r>
    </w:p>
    <w:p w14:paraId="659ACCF3"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7EB5835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147C33CA"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7BDB930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31A4CB7D" w14:textId="77777777" w:rsidR="00296E35" w:rsidRPr="001C0FC4" w:rsidRDefault="00296E35" w:rsidP="00296E35">
      <w:r w:rsidRPr="001C0FC4">
        <w:t>[TS 24.582, clause 6.1.1.2.3]</w:t>
      </w:r>
    </w:p>
    <w:p w14:paraId="1A1F40C5" w14:textId="77777777" w:rsidR="00296E35" w:rsidRPr="001C0FC4" w:rsidRDefault="00296E35" w:rsidP="00296E35">
      <w:r w:rsidRPr="001C0FC4">
        <w:t>In order to generate SDS data payload, the MCData client:</w:t>
      </w:r>
    </w:p>
    <w:p w14:paraId="3C048E8C" w14:textId="77777777" w:rsidR="00296E35" w:rsidRPr="001C0FC4" w:rsidRDefault="00296E35" w:rsidP="00296E35">
      <w:pPr>
        <w:pStyle w:val="B1"/>
      </w:pPr>
      <w:r w:rsidRPr="001C0FC4">
        <w:t>1.</w:t>
      </w:r>
      <w:r w:rsidRPr="001C0FC4">
        <w:tab/>
        <w:t>shall generate a DATA PAYLOAD message as specified in 3GPP TS 24.282 [8]; and</w:t>
      </w:r>
    </w:p>
    <w:p w14:paraId="15DD678E"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DA6C21" w14:textId="77777777" w:rsidR="00296E35" w:rsidRPr="001C0FC4" w:rsidRDefault="00296E35" w:rsidP="00296E35">
      <w:r w:rsidRPr="001C0FC4">
        <w:t>When generating a DATA PAYLOAD message, the MCData client:</w:t>
      </w:r>
    </w:p>
    <w:p w14:paraId="7B731B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9E00095" w14:textId="77777777" w:rsidR="00296E35" w:rsidRPr="001C0FC4" w:rsidRDefault="00296E35" w:rsidP="00296E35">
      <w:pPr>
        <w:pStyle w:val="B2"/>
      </w:pPr>
      <w:r w:rsidRPr="001C0FC4">
        <w:t>a.</w:t>
      </w:r>
      <w:r w:rsidRPr="001C0FC4">
        <w:tab/>
        <w:t>shall set Number of payloads IE to the total number of payloads being sent; and</w:t>
      </w:r>
    </w:p>
    <w:p w14:paraId="71831A7C"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D9BF66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348312B" w14:textId="77777777" w:rsidR="00296E35" w:rsidRPr="001C0FC4" w:rsidRDefault="00296E35" w:rsidP="00296E35">
      <w:pPr>
        <w:pStyle w:val="B3"/>
      </w:pPr>
      <w:r w:rsidRPr="001C0FC4">
        <w:t>ii.</w:t>
      </w:r>
      <w:r w:rsidRPr="001C0FC4">
        <w:tab/>
        <w:t>shall set Payload data IE to actual payload.</w:t>
      </w:r>
    </w:p>
    <w:p w14:paraId="33932C78" w14:textId="77777777" w:rsidR="00296E35" w:rsidRPr="001C0FC4" w:rsidRDefault="00296E35" w:rsidP="00296E35">
      <w:r w:rsidRPr="001C0FC4">
        <w:t>[TS 24.582, clause 6.1.1.2.4]</w:t>
      </w:r>
    </w:p>
    <w:p w14:paraId="301DB629" w14:textId="77777777" w:rsidR="00296E35" w:rsidRPr="001C0FC4" w:rsidRDefault="00296E35" w:rsidP="00296E35">
      <w:r w:rsidRPr="001C0FC4">
        <w:t>The MCData client shall take the procedures in subclause 6.4.1 into consideration when generating MSRP SEND messages.</w:t>
      </w:r>
    </w:p>
    <w:p w14:paraId="7EE21011" w14:textId="77777777" w:rsidR="00296E35" w:rsidRPr="001C0FC4" w:rsidRDefault="00296E35" w:rsidP="00296E35">
      <w:r w:rsidRPr="001C0FC4">
        <w:t>The MCData client shall generate MSRP SEND for SDS message requests according to IETF RFC 4975 [11].</w:t>
      </w:r>
    </w:p>
    <w:p w14:paraId="418F5FD3"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345C0109" w14:textId="77777777" w:rsidR="00296E35" w:rsidRPr="001C0FC4" w:rsidRDefault="00296E35" w:rsidP="00296E35">
      <w:pPr>
        <w:pStyle w:val="B1"/>
      </w:pPr>
      <w:r w:rsidRPr="001C0FC4">
        <w:t>1.</w:t>
      </w:r>
      <w:r w:rsidRPr="001C0FC4">
        <w:tab/>
        <w:t>shall set To-Path header according to the MSRP URI(s) received in the answer SDP;</w:t>
      </w:r>
    </w:p>
    <w:p w14:paraId="48A098E0"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5415A4B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5D5CC410" w14:textId="77777777" w:rsidR="00296E35" w:rsidRPr="001C0FC4" w:rsidRDefault="00296E35" w:rsidP="00296E35">
      <w:pPr>
        <w:pStyle w:val="B1"/>
      </w:pPr>
      <w:r w:rsidRPr="001C0FC4">
        <w:t>4.</w:t>
      </w:r>
      <w:r w:rsidRPr="001C0FC4">
        <w:tab/>
        <w:t>shall set the second Content-Type as "application/vnd.3gpp.mcdata-payload"; and</w:t>
      </w:r>
    </w:p>
    <w:p w14:paraId="4ADA93DF"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3E67A7BB" w14:textId="77777777" w:rsidR="00296E35" w:rsidRPr="001C0FC4" w:rsidRDefault="00296E35" w:rsidP="00296E35">
      <w:r w:rsidRPr="001C0FC4">
        <w:t>When generating an MSRP SEND for SDS message request containing only an SDS DATA PAYLOAD message, the MCData client:</w:t>
      </w:r>
    </w:p>
    <w:p w14:paraId="299A82FB" w14:textId="77777777" w:rsidR="00296E35" w:rsidRPr="001C0FC4" w:rsidRDefault="00296E35" w:rsidP="00296E35">
      <w:pPr>
        <w:pStyle w:val="B1"/>
      </w:pPr>
      <w:r w:rsidRPr="001C0FC4">
        <w:t>1.</w:t>
      </w:r>
      <w:r w:rsidRPr="001C0FC4">
        <w:tab/>
        <w:t>shall set To-Path header according to the MSRP URI(s) received in the answer SDP;</w:t>
      </w:r>
    </w:p>
    <w:p w14:paraId="279FAD0E" w14:textId="77777777" w:rsidR="00296E35" w:rsidRPr="001C0FC4" w:rsidRDefault="00296E35" w:rsidP="00296E35">
      <w:pPr>
        <w:pStyle w:val="B1"/>
      </w:pPr>
      <w:r w:rsidRPr="001C0FC4">
        <w:t>2.</w:t>
      </w:r>
      <w:r w:rsidRPr="001C0FC4">
        <w:tab/>
        <w:t>shall set the Content-Type as "application/vnd.3gpp.mcdata-payload"; and</w:t>
      </w:r>
    </w:p>
    <w:p w14:paraId="33BEABB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4CE0C61" w14:textId="77777777" w:rsidR="00296E35" w:rsidRPr="001C0FC4" w:rsidRDefault="00296E35" w:rsidP="00296E35">
      <w:r w:rsidRPr="001C0FC4">
        <w:t>When generating an MSRP SEND for SDS message request containing only an SDS SIGNALLING PAYLOAD, the MCData client.</w:t>
      </w:r>
    </w:p>
    <w:p w14:paraId="5FBDC5F8" w14:textId="77777777" w:rsidR="00296E35" w:rsidRPr="001C0FC4" w:rsidRDefault="00296E35" w:rsidP="00296E35">
      <w:pPr>
        <w:pStyle w:val="B1"/>
      </w:pPr>
      <w:r w:rsidRPr="001C0FC4">
        <w:t>1.</w:t>
      </w:r>
      <w:r w:rsidRPr="001C0FC4">
        <w:tab/>
        <w:t>shall set To-Path header according to the MSRP URI(s) received in the answer SDP;</w:t>
      </w:r>
    </w:p>
    <w:p w14:paraId="0E60A80B" w14:textId="77777777" w:rsidR="00296E35" w:rsidRPr="001C0FC4" w:rsidRDefault="00296E35" w:rsidP="00296E35">
      <w:pPr>
        <w:pStyle w:val="B1"/>
      </w:pPr>
      <w:r w:rsidRPr="001C0FC4">
        <w:t>2.</w:t>
      </w:r>
      <w:r w:rsidRPr="001C0FC4">
        <w:tab/>
        <w:t>shall set the Content-Type as "application/vnd.3gpp.mcdata-signalling"; and</w:t>
      </w:r>
    </w:p>
    <w:p w14:paraId="2D1B658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F1269A6" w14:textId="77777777" w:rsidR="00296E35" w:rsidRPr="001C0FC4" w:rsidRDefault="00296E35" w:rsidP="00296E35">
      <w:pPr>
        <w:pStyle w:val="H6"/>
      </w:pPr>
      <w:bookmarkStart w:id="602" w:name="_Toc52782355"/>
      <w:bookmarkStart w:id="603" w:name="_Toc52782966"/>
      <w:bookmarkStart w:id="604" w:name="_Toc59042835"/>
      <w:r w:rsidRPr="001C0FC4">
        <w:t>6.1.7.3</w:t>
      </w:r>
      <w:r w:rsidRPr="001C0FC4">
        <w:tab/>
        <w:t>Test description</w:t>
      </w:r>
      <w:bookmarkEnd w:id="602"/>
      <w:bookmarkEnd w:id="603"/>
      <w:bookmarkEnd w:id="604"/>
    </w:p>
    <w:p w14:paraId="506BBFF9" w14:textId="77777777" w:rsidR="00296E35" w:rsidRPr="001C0FC4" w:rsidRDefault="00296E35" w:rsidP="00296E35">
      <w:pPr>
        <w:pStyle w:val="H6"/>
      </w:pPr>
      <w:bookmarkStart w:id="605" w:name="_Toc52782356"/>
      <w:bookmarkStart w:id="606" w:name="_Toc52782967"/>
      <w:bookmarkStart w:id="607" w:name="_Toc59042836"/>
      <w:r w:rsidRPr="001C0FC4">
        <w:t>6.1.7.3.1</w:t>
      </w:r>
      <w:r w:rsidRPr="001C0FC4">
        <w:tab/>
        <w:t>Pre-test conditions</w:t>
      </w:r>
      <w:bookmarkEnd w:id="605"/>
      <w:bookmarkEnd w:id="606"/>
      <w:bookmarkEnd w:id="607"/>
    </w:p>
    <w:p w14:paraId="50B095EA" w14:textId="77777777" w:rsidR="00296E35" w:rsidRDefault="00296E35" w:rsidP="00296E35">
      <w:pPr>
        <w:pStyle w:val="H6"/>
      </w:pPr>
      <w:r w:rsidRPr="00102CE5">
        <w:t>Test configuration</w:t>
      </w:r>
      <w:r>
        <w:t>:</w:t>
      </w:r>
    </w:p>
    <w:p w14:paraId="2173FF69" w14:textId="44BFA2E7" w:rsidR="00296E35" w:rsidRDefault="00296E35" w:rsidP="00296E35">
      <w:pPr>
        <w:pStyle w:val="B1"/>
      </w:pPr>
      <w:r>
        <w:t>-</w:t>
      </w:r>
      <w:r>
        <w:tab/>
        <w:t>Single cell configuration according to TS 37.579-1 [2] clause 5.2.2.2.1.</w:t>
      </w:r>
    </w:p>
    <w:p w14:paraId="7A1A2AF8" w14:textId="77777777" w:rsidR="00296E35" w:rsidRDefault="00296E35" w:rsidP="00296E35">
      <w:pPr>
        <w:pStyle w:val="H6"/>
      </w:pPr>
      <w:r>
        <w:t>Preamble:</w:t>
      </w:r>
    </w:p>
    <w:p w14:paraId="58EF6567" w14:textId="5C053B6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311FD40"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142D827A" w14:textId="77777777" w:rsidR="00296E35" w:rsidRDefault="00296E35" w:rsidP="00296E35">
      <w:pPr>
        <w:pStyle w:val="B1"/>
      </w:pPr>
      <w:r>
        <w:t>-</w:t>
      </w:r>
      <w:r>
        <w:tab/>
      </w:r>
      <w:r w:rsidRPr="000573F5">
        <w:t>UE States at the end of the preamble</w:t>
      </w:r>
      <w:r>
        <w:t>:</w:t>
      </w:r>
    </w:p>
    <w:p w14:paraId="30F35079" w14:textId="77777777" w:rsidR="00296E35" w:rsidRDefault="00296E35" w:rsidP="00296E35">
      <w:pPr>
        <w:pStyle w:val="B1"/>
        <w:ind w:left="852"/>
      </w:pPr>
      <w:r>
        <w:t>-</w:t>
      </w:r>
      <w:r>
        <w:tab/>
        <w:t>The UE is in RRC_IDLE state.</w:t>
      </w:r>
    </w:p>
    <w:p w14:paraId="0162F6BF" w14:textId="77777777" w:rsidR="00296E35" w:rsidRDefault="00296E35" w:rsidP="00296E35">
      <w:pPr>
        <w:pStyle w:val="B1"/>
        <w:ind w:left="852"/>
      </w:pPr>
      <w:r>
        <w:t>-</w:t>
      </w:r>
      <w:r>
        <w:tab/>
        <w:t>The client is registered for MCData.</w:t>
      </w:r>
    </w:p>
    <w:p w14:paraId="4CA0A71F" w14:textId="77777777" w:rsidR="00296E35" w:rsidRPr="001C0FC4" w:rsidRDefault="00296E35" w:rsidP="00296E35">
      <w:pPr>
        <w:pStyle w:val="H6"/>
      </w:pPr>
      <w:bookmarkStart w:id="608" w:name="_Toc52782357"/>
      <w:bookmarkStart w:id="609" w:name="_Toc52782968"/>
      <w:bookmarkStart w:id="610" w:name="_Toc59042837"/>
      <w:r w:rsidRPr="001C0FC4">
        <w:t>6.1.7.3.2</w:t>
      </w:r>
      <w:r w:rsidRPr="001C0FC4">
        <w:tab/>
        <w:t>Test procedure sequence</w:t>
      </w:r>
      <w:bookmarkEnd w:id="608"/>
      <w:bookmarkEnd w:id="609"/>
      <w:bookmarkEnd w:id="610"/>
    </w:p>
    <w:p w14:paraId="4A3830C5" w14:textId="77777777" w:rsidR="00296E35" w:rsidRPr="001C0FC4" w:rsidRDefault="00296E35" w:rsidP="00296E35">
      <w:pPr>
        <w:pStyle w:val="TH"/>
      </w:pPr>
      <w:r w:rsidRPr="001C0FC4">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45B0F38" w14:textId="77777777" w:rsidTr="002E3FCC">
        <w:tc>
          <w:tcPr>
            <w:tcW w:w="648" w:type="dxa"/>
            <w:tcBorders>
              <w:top w:val="single" w:sz="4" w:space="0" w:color="auto"/>
              <w:left w:val="single" w:sz="4" w:space="0" w:color="auto"/>
              <w:bottom w:val="nil"/>
              <w:right w:val="single" w:sz="4" w:space="0" w:color="auto"/>
            </w:tcBorders>
            <w:hideMark/>
          </w:tcPr>
          <w:p w14:paraId="68B3D91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9B69C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33589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7E5F2C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BA00135" w14:textId="77777777" w:rsidR="00296E35" w:rsidRPr="001C0FC4" w:rsidRDefault="00296E35" w:rsidP="002E3FCC">
            <w:pPr>
              <w:pStyle w:val="TAH"/>
            </w:pPr>
            <w:r w:rsidRPr="001C0FC4">
              <w:t>Verdict</w:t>
            </w:r>
          </w:p>
        </w:tc>
      </w:tr>
      <w:tr w:rsidR="00296E35" w:rsidRPr="001C0FC4" w14:paraId="40BC06CC" w14:textId="77777777" w:rsidTr="002E3FCC">
        <w:tc>
          <w:tcPr>
            <w:tcW w:w="648" w:type="dxa"/>
            <w:tcBorders>
              <w:top w:val="nil"/>
              <w:left w:val="single" w:sz="4" w:space="0" w:color="auto"/>
              <w:bottom w:val="single" w:sz="4" w:space="0" w:color="auto"/>
              <w:right w:val="single" w:sz="4" w:space="0" w:color="auto"/>
            </w:tcBorders>
          </w:tcPr>
          <w:p w14:paraId="24639D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C976C05"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17C0B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24A63C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E2EE5C"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DF1F2E" w14:textId="77777777" w:rsidR="00296E35" w:rsidRPr="001C0FC4" w:rsidRDefault="00296E35" w:rsidP="002E3FCC">
            <w:pPr>
              <w:pStyle w:val="TAH"/>
            </w:pPr>
          </w:p>
        </w:tc>
      </w:tr>
      <w:tr w:rsidR="00296E35" w:rsidRPr="001C0FC4" w14:paraId="0C028B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5D86D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70AD1EE" w14:textId="77777777" w:rsidR="00296E35" w:rsidRPr="001C0FC4" w:rsidRDefault="00296E35" w:rsidP="002E3FCC">
            <w:pPr>
              <w:pStyle w:val="TAL"/>
            </w:pPr>
            <w:r w:rsidRPr="001C0FC4">
              <w:t>Make the UE (MCData client) send a group standalone SDS message with disposition request "</w:t>
            </w:r>
            <w:r w:rsidRPr="001C0FC4">
              <w:rPr>
                <w:b/>
                <w:bCs/>
              </w:rPr>
              <w:t>DELIVERY</w:t>
            </w:r>
            <w:r w:rsidRPr="001C0FC4">
              <w:t>".</w:t>
            </w:r>
          </w:p>
          <w:p w14:paraId="4524598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8C31A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593BF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5F49D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01998" w14:textId="77777777" w:rsidR="00296E35" w:rsidRPr="001C0FC4" w:rsidRDefault="00296E35" w:rsidP="002E3FCC">
            <w:pPr>
              <w:pStyle w:val="TAC"/>
            </w:pPr>
            <w:r w:rsidRPr="001C0FC4">
              <w:t>-</w:t>
            </w:r>
          </w:p>
        </w:tc>
      </w:tr>
      <w:tr w:rsidR="00296E35" w:rsidRPr="001C0FC4" w14:paraId="526E1E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FB7CD"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DFB1B19" w14:textId="65460674"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354B6FF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122C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44A37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24028E7" w14:textId="77777777" w:rsidR="00296E35" w:rsidRPr="001C0FC4" w:rsidRDefault="00296E35" w:rsidP="002E3FCC">
            <w:pPr>
              <w:pStyle w:val="TAC"/>
            </w:pPr>
            <w:r w:rsidRPr="001C0FC4">
              <w:t>P</w:t>
            </w:r>
          </w:p>
        </w:tc>
      </w:tr>
      <w:tr w:rsidR="00296E35" w:rsidRPr="001C0FC4" w14:paraId="304F39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A2717A"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3E83ED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BECE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064C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A6A9C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CC225E" w14:textId="77777777" w:rsidR="00296E35" w:rsidRPr="001C0FC4" w:rsidRDefault="00296E35" w:rsidP="002E3FCC">
            <w:pPr>
              <w:pStyle w:val="TAC"/>
            </w:pPr>
            <w:r w:rsidRPr="001C0FC4">
              <w:t>-</w:t>
            </w:r>
          </w:p>
        </w:tc>
      </w:tr>
      <w:tr w:rsidR="00296E35" w:rsidRPr="001C0FC4" w14:paraId="691EB0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553D6B"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3222FE6" w14:textId="238F05E4"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194785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7D8E5F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FAF81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50C6F83" w14:textId="77777777" w:rsidR="00296E35" w:rsidRPr="001C0FC4" w:rsidRDefault="00296E35" w:rsidP="002E3FCC">
            <w:pPr>
              <w:pStyle w:val="TAC"/>
            </w:pPr>
            <w:r w:rsidRPr="001C0FC4">
              <w:t>P</w:t>
            </w:r>
          </w:p>
        </w:tc>
      </w:tr>
      <w:tr w:rsidR="00296E35" w:rsidRPr="001C0FC4" w14:paraId="5CF48C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5E979F"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CEB8F32" w14:textId="2F483B67" w:rsidR="00296E35" w:rsidRDefault="00296E35" w:rsidP="002E3FCC">
            <w:pPr>
              <w:pStyle w:val="TAL"/>
            </w:pPr>
            <w:r w:rsidRPr="001C0FC4">
              <w:t>Check: Does the UE (MCData client) correctly perform procedure '</w:t>
            </w:r>
            <w:r w:rsidRPr="001C0FC4">
              <w:rPr>
                <w:b/>
                <w:bCs/>
              </w:rPr>
              <w:t>CO MCData call release</w:t>
            </w:r>
            <w:r w:rsidRPr="001C0FC4">
              <w:rPr>
                <w:bCs/>
              </w:rPr>
              <w:t xml:space="preserve">' as described in TS </w:t>
            </w:r>
            <w:r>
              <w:rPr>
                <w:bCs/>
              </w:rPr>
              <w:t>37.579</w:t>
            </w:r>
            <w:r w:rsidRPr="001C0FC4">
              <w:rPr>
                <w:bCs/>
              </w:rPr>
              <w:t xml:space="preserve">-1 </w:t>
            </w:r>
            <w:r w:rsidRPr="001C0FC4">
              <w:t>[2] Table 5.3C.6.3-1?</w:t>
            </w:r>
          </w:p>
          <w:p w14:paraId="13E1423D"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3B6E6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A8C8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1ED2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8D8357" w14:textId="77777777" w:rsidR="00296E35" w:rsidRPr="001C0FC4" w:rsidRDefault="00296E35" w:rsidP="002E3FCC">
            <w:pPr>
              <w:pStyle w:val="TAC"/>
            </w:pPr>
            <w:r w:rsidRPr="001C0FC4">
              <w:t>P</w:t>
            </w:r>
          </w:p>
        </w:tc>
      </w:tr>
      <w:tr w:rsidR="00296E35" w:rsidRPr="001C0FC4" w14:paraId="02EF31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CD5959"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CE97B5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42E2B9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4B68B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FE2AE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0865B" w14:textId="77777777" w:rsidR="00296E35" w:rsidRPr="001C0FC4" w:rsidRDefault="00296E35" w:rsidP="002E3FCC">
            <w:pPr>
              <w:pStyle w:val="TAC"/>
            </w:pPr>
            <w:r w:rsidRPr="001C0FC4">
              <w:t>-</w:t>
            </w:r>
          </w:p>
        </w:tc>
      </w:tr>
      <w:tr w:rsidR="00296E35" w:rsidRPr="001C0FC4" w14:paraId="665FC4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58DF33"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77814B" w14:textId="1DDAA04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14A7FB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0B79941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232DEA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4951553" w14:textId="77777777" w:rsidR="00296E35" w:rsidRPr="001C0FC4" w:rsidRDefault="00296E35" w:rsidP="002E3FCC">
            <w:pPr>
              <w:pStyle w:val="TAC"/>
            </w:pPr>
            <w:r w:rsidRPr="001C0FC4">
              <w:t>P</w:t>
            </w:r>
          </w:p>
        </w:tc>
      </w:tr>
      <w:tr w:rsidR="00296E35" w:rsidRPr="001C0FC4" w14:paraId="7A4E2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FE868D"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797C8E9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77EA2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55E2E0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18E9A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BC7C7F0" w14:textId="77777777" w:rsidR="00296E35" w:rsidRPr="001C0FC4" w:rsidRDefault="00296E35" w:rsidP="002E3FCC">
            <w:pPr>
              <w:pStyle w:val="TAC"/>
            </w:pPr>
            <w:r w:rsidRPr="001C0FC4">
              <w:t>-</w:t>
            </w:r>
          </w:p>
        </w:tc>
      </w:tr>
      <w:tr w:rsidR="00296E35" w:rsidRPr="001C0FC4" w14:paraId="573CAA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F1DA92"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35AC637" w14:textId="77777777" w:rsidR="00296E35" w:rsidRPr="001C0FC4" w:rsidRDefault="00296E35" w:rsidP="002E3FCC">
            <w:pPr>
              <w:pStyle w:val="TAL"/>
            </w:pPr>
            <w:r w:rsidRPr="001C0FC4">
              <w:t>Check: Does the UE (MCData client) provide the disposition notification to the user?</w:t>
            </w:r>
          </w:p>
          <w:p w14:paraId="3C73082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0C36F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A4FB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C1EF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24DA195" w14:textId="77777777" w:rsidR="00296E35" w:rsidRPr="001C0FC4" w:rsidRDefault="00296E35" w:rsidP="002E3FCC">
            <w:pPr>
              <w:pStyle w:val="TAC"/>
            </w:pPr>
            <w:r w:rsidRPr="001C0FC4">
              <w:t>P</w:t>
            </w:r>
          </w:p>
        </w:tc>
      </w:tr>
      <w:tr w:rsidR="00296E35" w:rsidRPr="001C0FC4" w14:paraId="6D2511A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D6C3E48" w14:textId="77777777" w:rsidR="00296E35" w:rsidRDefault="00296E35" w:rsidP="002E3FCC">
            <w:pPr>
              <w:pStyle w:val="TAN"/>
            </w:pPr>
            <w:r w:rsidRPr="001C0FC4">
              <w:t>NOTE 1:</w:t>
            </w:r>
            <w:r w:rsidRPr="001C0FC4">
              <w:tab/>
              <w:t>This is expected to be done via a suitable implementation dependent MMI.</w:t>
            </w:r>
          </w:p>
          <w:p w14:paraId="4C9E3A08" w14:textId="77777777" w:rsidR="00296E35" w:rsidRPr="001C0FC4" w:rsidRDefault="00296E35" w:rsidP="002E3FCC">
            <w:pPr>
              <w:pStyle w:val="TAN"/>
            </w:pPr>
            <w:r>
              <w:t>NOTE 2:</w:t>
            </w:r>
            <w:r>
              <w:tab/>
              <w:t>The procedure does not release the RRC connection.</w:t>
            </w:r>
          </w:p>
        </w:tc>
      </w:tr>
    </w:tbl>
    <w:p w14:paraId="42224DB1" w14:textId="77777777" w:rsidR="00296E35" w:rsidRPr="001C0FC4" w:rsidRDefault="00296E35" w:rsidP="00296E35"/>
    <w:p w14:paraId="390B510C" w14:textId="77777777" w:rsidR="00296E35" w:rsidRPr="001C0FC4" w:rsidRDefault="00296E35" w:rsidP="00296E35">
      <w:pPr>
        <w:pStyle w:val="H6"/>
      </w:pPr>
      <w:bookmarkStart w:id="611" w:name="_Toc52782358"/>
      <w:bookmarkStart w:id="612" w:name="_Toc52782969"/>
      <w:bookmarkStart w:id="613" w:name="_Toc59042838"/>
      <w:r w:rsidRPr="001C0FC4">
        <w:t>6.1.7.3.3</w:t>
      </w:r>
      <w:r w:rsidRPr="001C0FC4">
        <w:tab/>
        <w:t>Specific message contents</w:t>
      </w:r>
      <w:bookmarkEnd w:id="611"/>
      <w:bookmarkEnd w:id="612"/>
      <w:bookmarkEnd w:id="613"/>
    </w:p>
    <w:p w14:paraId="023119B9" w14:textId="1F245332" w:rsidR="00296E35" w:rsidRPr="001C0FC4" w:rsidRDefault="00296E35" w:rsidP="00296E35">
      <w:pPr>
        <w:pStyle w:val="TH"/>
      </w:pPr>
      <w:bookmarkStart w:id="614" w:name="_Toc25610658"/>
      <w:r w:rsidRPr="001C0FC4">
        <w:t>Table 6.1.7.3.3-1: SIP INVITE from the UE (step 2, Table 6.1.7.3.2-1;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84436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0B471F3" w14:textId="23E36D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w:t>
            </w:r>
          </w:p>
        </w:tc>
      </w:tr>
      <w:tr w:rsidR="00296E35" w:rsidRPr="001C0FC4" w14:paraId="2B0A343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1ACC3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1A29B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BFE88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47D3E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699882E" w14:textId="77777777" w:rsidR="00296E35" w:rsidRPr="001C0FC4" w:rsidRDefault="00296E35" w:rsidP="002E3FCC">
            <w:pPr>
              <w:pStyle w:val="TAH"/>
              <w:rPr>
                <w:bCs/>
              </w:rPr>
            </w:pPr>
            <w:r w:rsidRPr="001C0FC4">
              <w:rPr>
                <w:bCs/>
              </w:rPr>
              <w:t>Condition</w:t>
            </w:r>
          </w:p>
        </w:tc>
      </w:tr>
      <w:tr w:rsidR="00296E35" w:rsidRPr="001C0FC4" w14:paraId="0324F8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80E9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98532A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F6294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99FF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9AC284" w14:textId="77777777" w:rsidR="00296E35" w:rsidRPr="001C0FC4" w:rsidRDefault="00296E35" w:rsidP="002E3FCC">
            <w:pPr>
              <w:pStyle w:val="TAL"/>
            </w:pPr>
          </w:p>
        </w:tc>
      </w:tr>
      <w:tr w:rsidR="00296E35" w:rsidRPr="001C0FC4" w14:paraId="6F6D93C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4FC9F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C045A4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09550D"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710B11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658E9" w14:textId="77777777" w:rsidR="00296E35" w:rsidRPr="001C0FC4" w:rsidRDefault="00296E35" w:rsidP="002E3FCC">
            <w:pPr>
              <w:pStyle w:val="TAL"/>
            </w:pPr>
          </w:p>
        </w:tc>
      </w:tr>
      <w:tr w:rsidR="00296E35" w:rsidRPr="001C0FC4" w14:paraId="454547A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D8F1"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4E7BAD" w14:textId="77777777" w:rsidR="00296E35" w:rsidRPr="001C0FC4" w:rsidRDefault="00296E35" w:rsidP="002E3FCC">
            <w:pPr>
              <w:pStyle w:val="TAL"/>
              <w:rPr>
                <w:iCs/>
              </w:rPr>
            </w:pPr>
            <w:r w:rsidRPr="001C0FC4">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9EB8BC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5EA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10A98D" w14:textId="77777777" w:rsidR="00296E35" w:rsidRPr="001C0FC4" w:rsidRDefault="00296E35" w:rsidP="002E3FCC">
            <w:pPr>
              <w:pStyle w:val="TAL"/>
            </w:pPr>
          </w:p>
        </w:tc>
      </w:tr>
      <w:tr w:rsidR="00296E35" w:rsidRPr="001C0FC4" w14:paraId="16168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A01A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7DF11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9679D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0CBE9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CE3010" w14:textId="77777777" w:rsidR="00296E35" w:rsidRPr="001C0FC4" w:rsidRDefault="00296E35" w:rsidP="002E3FCC">
            <w:pPr>
              <w:pStyle w:val="TAL"/>
            </w:pPr>
          </w:p>
        </w:tc>
      </w:tr>
      <w:tr w:rsidR="00296E35" w:rsidRPr="001C0FC4" w14:paraId="726C64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E86A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3EBB21" w14:textId="77777777" w:rsidR="00296E35" w:rsidRPr="001C0FC4" w:rsidRDefault="00296E35" w:rsidP="002E3FCC">
            <w:pPr>
              <w:pStyle w:val="TAL"/>
              <w:rPr>
                <w:iCs/>
              </w:rPr>
            </w:pPr>
            <w:r w:rsidRPr="001C0FC4">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559DDF6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FE9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009BF9" w14:textId="77777777" w:rsidR="00296E35" w:rsidRPr="001C0FC4" w:rsidRDefault="00296E35" w:rsidP="002E3FCC">
            <w:pPr>
              <w:pStyle w:val="TAL"/>
            </w:pPr>
          </w:p>
        </w:tc>
      </w:tr>
    </w:tbl>
    <w:p w14:paraId="435FADD9" w14:textId="77777777" w:rsidR="00296E35" w:rsidRPr="001C0FC4" w:rsidRDefault="00296E35" w:rsidP="00296E35"/>
    <w:p w14:paraId="489D25B0" w14:textId="77777777" w:rsidR="00296E35" w:rsidRPr="001C0FC4" w:rsidRDefault="00296E35" w:rsidP="00296E35">
      <w:pPr>
        <w:pStyle w:val="TH"/>
      </w:pPr>
      <w:r w:rsidRPr="001C0FC4">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AFF92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BBB232" w14:textId="310C5EEF" w:rsidR="00296E35" w:rsidRPr="001C0FC4" w:rsidRDefault="00296E35" w:rsidP="002E3FCC">
            <w:pPr>
              <w:pStyle w:val="TAL"/>
            </w:pPr>
            <w:r w:rsidRPr="001C0FC4">
              <w:t xml:space="preserve">Derivation Path: TS </w:t>
            </w:r>
            <w:r>
              <w:t>37.579</w:t>
            </w:r>
            <w:r w:rsidRPr="001C0FC4">
              <w:t>-1 [2], Table 5.5.3.1.1-3, condition MCDATA_SDS, SDP_OFFER</w:t>
            </w:r>
          </w:p>
        </w:tc>
      </w:tr>
    </w:tbl>
    <w:p w14:paraId="6FF6814B" w14:textId="77777777" w:rsidR="00296E35" w:rsidRPr="001C0FC4" w:rsidRDefault="00296E35" w:rsidP="00296E35"/>
    <w:p w14:paraId="5ECB0D8F" w14:textId="77777777" w:rsidR="00296E35" w:rsidRPr="001C0FC4" w:rsidRDefault="00296E35" w:rsidP="00296E35">
      <w:pPr>
        <w:pStyle w:val="TH"/>
      </w:pPr>
      <w:r w:rsidRPr="001C0FC4">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53F2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415C5" w14:textId="797F8E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w:t>
            </w:r>
            <w:r w:rsidRPr="001C0FC4">
              <w:t>MCD_grp</w:t>
            </w:r>
          </w:p>
        </w:tc>
      </w:tr>
    </w:tbl>
    <w:p w14:paraId="44981EDC" w14:textId="77777777" w:rsidR="00296E35" w:rsidRPr="001C0FC4" w:rsidRDefault="00296E35" w:rsidP="00296E35"/>
    <w:p w14:paraId="1AE4C853" w14:textId="5F1370B5" w:rsidR="00296E35" w:rsidRPr="001C0FC4" w:rsidRDefault="00296E35" w:rsidP="00296E35">
      <w:pPr>
        <w:pStyle w:val="TH"/>
      </w:pPr>
      <w:r w:rsidRPr="001C0FC4">
        <w:t>Table 6.1.7.3.3-3: SIP 200 (OK) from the SS (step 2, Table 6.1.7.3.2-1;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5A35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5E5C8EE" w14:textId="795B09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1FD0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CF67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7B6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E1EAC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F9964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64F5E" w14:textId="77777777" w:rsidR="00296E35" w:rsidRPr="001C0FC4" w:rsidRDefault="00296E35" w:rsidP="002E3FCC">
            <w:pPr>
              <w:pStyle w:val="TAH"/>
              <w:rPr>
                <w:bCs/>
              </w:rPr>
            </w:pPr>
            <w:r w:rsidRPr="001C0FC4">
              <w:rPr>
                <w:bCs/>
              </w:rPr>
              <w:t>Condition</w:t>
            </w:r>
          </w:p>
        </w:tc>
      </w:tr>
      <w:tr w:rsidR="00296E35" w:rsidRPr="001C0FC4" w14:paraId="4DCA24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69BC683"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11B53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5E38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58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66F57" w14:textId="77777777" w:rsidR="00296E35" w:rsidRPr="001C0FC4" w:rsidRDefault="00296E35" w:rsidP="002E3FCC">
            <w:pPr>
              <w:pStyle w:val="TAL"/>
            </w:pPr>
          </w:p>
        </w:tc>
      </w:tr>
      <w:tr w:rsidR="00296E35" w:rsidRPr="001C0FC4" w14:paraId="5385D3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2C440"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8FC6BB" w14:textId="77777777" w:rsidR="00296E35" w:rsidRPr="001C0FC4" w:rsidRDefault="00296E35" w:rsidP="002E3FCC">
            <w:pPr>
              <w:pStyle w:val="TAL"/>
            </w:pPr>
            <w:r w:rsidRPr="001C0FC4">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72C7DA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27DF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C3183E" w14:textId="77777777" w:rsidR="00296E35" w:rsidRPr="001C0FC4" w:rsidRDefault="00296E35" w:rsidP="002E3FCC">
            <w:pPr>
              <w:pStyle w:val="TAL"/>
            </w:pPr>
          </w:p>
        </w:tc>
      </w:tr>
    </w:tbl>
    <w:p w14:paraId="5021BBF1" w14:textId="77777777" w:rsidR="00296E35" w:rsidRPr="001C0FC4" w:rsidRDefault="00296E35" w:rsidP="00296E35"/>
    <w:p w14:paraId="3933E724" w14:textId="77777777" w:rsidR="00296E35" w:rsidRPr="001C0FC4" w:rsidRDefault="00296E35" w:rsidP="00296E35">
      <w:pPr>
        <w:pStyle w:val="TH"/>
      </w:pPr>
      <w:r w:rsidRPr="001C0FC4">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808684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7371AB6" w14:textId="6E901BC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3595FD95" w14:textId="77777777" w:rsidR="00296E35" w:rsidRPr="001C0FC4" w:rsidRDefault="00296E35" w:rsidP="00296E35"/>
    <w:p w14:paraId="562E0C07" w14:textId="556324FF" w:rsidR="00296E35" w:rsidRPr="001C0FC4" w:rsidRDefault="00296E35" w:rsidP="00296E35">
      <w:pPr>
        <w:pStyle w:val="TH"/>
      </w:pPr>
      <w:r w:rsidRPr="001C0FC4">
        <w:t>Table 6.1.7.3.3-5: MSRP SEND from the UE (step 7, Table 6.1.7.3.2-1;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D949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904CA6" w14:textId="2B4039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23A567E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E7B0D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7803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2330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FF2FE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DDF8FB" w14:textId="77777777" w:rsidR="00296E35" w:rsidRPr="001C0FC4" w:rsidRDefault="00296E35" w:rsidP="002E3FCC">
            <w:pPr>
              <w:pStyle w:val="TAH"/>
              <w:rPr>
                <w:bCs/>
              </w:rPr>
            </w:pPr>
            <w:r w:rsidRPr="001C0FC4">
              <w:rPr>
                <w:bCs/>
              </w:rPr>
              <w:t>Condition</w:t>
            </w:r>
          </w:p>
        </w:tc>
      </w:tr>
      <w:tr w:rsidR="00296E35" w:rsidRPr="001C0FC4" w14:paraId="49010F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902E5D"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54F5B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C2CD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D255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95867" w14:textId="77777777" w:rsidR="00296E35" w:rsidRPr="001C0FC4" w:rsidRDefault="00296E35" w:rsidP="002E3FCC">
            <w:pPr>
              <w:pStyle w:val="TAL"/>
            </w:pPr>
          </w:p>
        </w:tc>
      </w:tr>
      <w:tr w:rsidR="00296E35" w:rsidRPr="001C0FC4" w14:paraId="271CA0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B1290A"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F8034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473CA7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92A291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77419B" w14:textId="77777777" w:rsidR="00296E35" w:rsidRPr="001C0FC4" w:rsidRDefault="00296E35" w:rsidP="002E3FCC">
            <w:pPr>
              <w:pStyle w:val="TAL"/>
            </w:pPr>
          </w:p>
        </w:tc>
      </w:tr>
      <w:tr w:rsidR="00296E35" w:rsidRPr="001C0FC4" w14:paraId="65C10A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46AD3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6EDDFD" w14:textId="77777777" w:rsidR="00296E35" w:rsidRPr="001C0FC4" w:rsidRDefault="00296E35" w:rsidP="002E3FCC">
            <w:pPr>
              <w:pStyle w:val="TAL"/>
            </w:pPr>
            <w:r w:rsidRPr="001C0FC4">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7246D4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4C74C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29EEF5" w14:textId="77777777" w:rsidR="00296E35" w:rsidRPr="001C0FC4" w:rsidRDefault="00296E35" w:rsidP="002E3FCC">
            <w:pPr>
              <w:pStyle w:val="TAL"/>
            </w:pPr>
          </w:p>
        </w:tc>
      </w:tr>
    </w:tbl>
    <w:p w14:paraId="39CE7707" w14:textId="77777777" w:rsidR="00296E35" w:rsidRPr="001C0FC4" w:rsidRDefault="00296E35" w:rsidP="00296E35"/>
    <w:p w14:paraId="40B92474" w14:textId="356C1239" w:rsidR="00296E35" w:rsidRPr="001C0FC4" w:rsidRDefault="00296E35" w:rsidP="00296E35">
      <w:pPr>
        <w:pStyle w:val="TH"/>
      </w:pPr>
      <w:r w:rsidRPr="001C0FC4">
        <w:t>Table 6.1.7.3.3-5A: MIME Message (step 7, Table 6.1.7.3.2-1;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3A12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858F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69640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E4A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E97B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408BE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43B12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EFDA4B" w14:textId="77777777" w:rsidR="00296E35" w:rsidRPr="001C0FC4" w:rsidRDefault="00296E35" w:rsidP="002E3FCC">
            <w:pPr>
              <w:pStyle w:val="TAH"/>
              <w:rPr>
                <w:bCs/>
              </w:rPr>
            </w:pPr>
            <w:r w:rsidRPr="001C0FC4">
              <w:rPr>
                <w:bCs/>
              </w:rPr>
              <w:t>Condition</w:t>
            </w:r>
          </w:p>
        </w:tc>
      </w:tr>
      <w:tr w:rsidR="00296E35" w:rsidRPr="001C0FC4" w14:paraId="3E50BA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F910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AAB43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74112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071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6C3C2" w14:textId="77777777" w:rsidR="00296E35" w:rsidRPr="001C0FC4" w:rsidRDefault="00296E35" w:rsidP="002E3FCC">
            <w:pPr>
              <w:pStyle w:val="TAL"/>
            </w:pPr>
          </w:p>
        </w:tc>
      </w:tr>
      <w:tr w:rsidR="00296E35" w:rsidRPr="001C0FC4" w14:paraId="38AE187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05FBB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297A7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096B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38F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A34F" w14:textId="77777777" w:rsidR="00296E35" w:rsidRPr="001C0FC4" w:rsidRDefault="00296E35" w:rsidP="002E3FCC">
            <w:pPr>
              <w:pStyle w:val="TAL"/>
            </w:pPr>
          </w:p>
        </w:tc>
      </w:tr>
      <w:tr w:rsidR="00296E35" w:rsidRPr="001C0FC4" w14:paraId="25D553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9ED765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E254D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6DD25B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FC38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C318A" w14:textId="77777777" w:rsidR="00296E35" w:rsidRPr="001C0FC4" w:rsidRDefault="00296E35" w:rsidP="002E3FCC">
            <w:pPr>
              <w:pStyle w:val="TAL"/>
            </w:pPr>
          </w:p>
        </w:tc>
      </w:tr>
      <w:tr w:rsidR="00296E35" w:rsidRPr="001C0FC4" w14:paraId="2670A1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F028B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56D391" w14:textId="77777777" w:rsidR="00296E35" w:rsidRPr="001C0FC4" w:rsidRDefault="00296E35" w:rsidP="002E3FCC">
            <w:pPr>
              <w:pStyle w:val="TAL"/>
            </w:pPr>
            <w:r w:rsidRPr="001C0FC4">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FF286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BE099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34165" w14:textId="77777777" w:rsidR="00296E35" w:rsidRPr="001C0FC4" w:rsidRDefault="00296E35" w:rsidP="002E3FCC">
            <w:pPr>
              <w:pStyle w:val="TAL"/>
            </w:pPr>
          </w:p>
        </w:tc>
      </w:tr>
      <w:tr w:rsidR="00296E35" w:rsidRPr="001C0FC4" w14:paraId="07428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EF7A5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3365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03B0C0"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3A08B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21C300" w14:textId="77777777" w:rsidR="00296E35" w:rsidRPr="001C0FC4" w:rsidRDefault="00296E35" w:rsidP="002E3FCC">
            <w:pPr>
              <w:pStyle w:val="TAL"/>
            </w:pPr>
          </w:p>
        </w:tc>
      </w:tr>
      <w:tr w:rsidR="00296E35" w:rsidRPr="001C0FC4" w14:paraId="042DB9D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7C53D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FA973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B838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6BF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049DFD" w14:textId="77777777" w:rsidR="00296E35" w:rsidRPr="001C0FC4" w:rsidRDefault="00296E35" w:rsidP="002E3FCC">
            <w:pPr>
              <w:pStyle w:val="TAL"/>
            </w:pPr>
          </w:p>
        </w:tc>
      </w:tr>
      <w:tr w:rsidR="00296E35" w:rsidRPr="001C0FC4" w14:paraId="01FAE0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40540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3E3D32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62948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5B6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F5A656" w14:textId="77777777" w:rsidR="00296E35" w:rsidRPr="001C0FC4" w:rsidRDefault="00296E35" w:rsidP="002E3FCC">
            <w:pPr>
              <w:pStyle w:val="TAL"/>
            </w:pPr>
          </w:p>
        </w:tc>
      </w:tr>
      <w:tr w:rsidR="00296E35" w:rsidRPr="001C0FC4" w14:paraId="503E82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73008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E85420" w14:textId="77777777" w:rsidR="00296E35" w:rsidRPr="001C0FC4" w:rsidRDefault="00296E35" w:rsidP="002E3FCC">
            <w:pPr>
              <w:pStyle w:val="TAL"/>
            </w:pPr>
            <w:r w:rsidRPr="001C0FC4">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39F01D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AD60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559B95" w14:textId="77777777" w:rsidR="00296E35" w:rsidRPr="001C0FC4" w:rsidRDefault="00296E35" w:rsidP="002E3FCC">
            <w:pPr>
              <w:pStyle w:val="TAL"/>
            </w:pPr>
          </w:p>
        </w:tc>
      </w:tr>
    </w:tbl>
    <w:p w14:paraId="09301D8D" w14:textId="77777777" w:rsidR="00296E35" w:rsidRPr="001C0FC4" w:rsidRDefault="00296E35" w:rsidP="00296E35"/>
    <w:p w14:paraId="15EA70F5" w14:textId="77777777" w:rsidR="00296E35" w:rsidRPr="001C0FC4" w:rsidRDefault="00296E35" w:rsidP="00296E35">
      <w:pPr>
        <w:pStyle w:val="TH"/>
      </w:pPr>
      <w:r w:rsidRPr="001C0FC4">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E42935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DFC2C76" w14:textId="4819E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B1A6C35" w14:textId="77777777" w:rsidR="00296E35" w:rsidRPr="001C0FC4" w:rsidRDefault="00296E35" w:rsidP="00296E35"/>
    <w:p w14:paraId="4FB608AA" w14:textId="77777777" w:rsidR="00296E35" w:rsidRPr="001C0FC4" w:rsidRDefault="00296E35" w:rsidP="00296E35">
      <w:pPr>
        <w:pStyle w:val="TH"/>
      </w:pPr>
      <w:r w:rsidRPr="001C0FC4">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AB866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57752AD" w14:textId="1AAC38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5850B353" w14:textId="77777777" w:rsidR="00296E35" w:rsidRPr="001C0FC4" w:rsidRDefault="00296E35" w:rsidP="00296E35"/>
    <w:p w14:paraId="2AFC6C0B" w14:textId="77777777" w:rsidR="00296E35" w:rsidRPr="001C0FC4" w:rsidRDefault="00296E35" w:rsidP="00296E35">
      <w:pPr>
        <w:pStyle w:val="TH"/>
      </w:pPr>
      <w:r w:rsidRPr="001C0FC4">
        <w:t>Table 6.1.7.3.3-7..8: Void</w:t>
      </w:r>
    </w:p>
    <w:p w14:paraId="30C9A343" w14:textId="48ED93D6" w:rsidR="00296E35" w:rsidRPr="001C0FC4" w:rsidRDefault="00296E35" w:rsidP="00296E35">
      <w:pPr>
        <w:pStyle w:val="TH"/>
      </w:pPr>
      <w:r w:rsidRPr="001C0FC4">
        <w:t>Table 6.1.7.3.3-9: SIP BYE from the UE (step 8, Table 6.1.7.3.2-1;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C5859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288FCD5" w14:textId="7B09C86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3C8E8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854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45D16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7E48C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3BC0D7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5E1143" w14:textId="77777777" w:rsidR="00296E35" w:rsidRPr="001C0FC4" w:rsidRDefault="00296E35" w:rsidP="002E3FCC">
            <w:pPr>
              <w:pStyle w:val="TAH"/>
              <w:rPr>
                <w:bCs/>
              </w:rPr>
            </w:pPr>
            <w:r w:rsidRPr="001C0FC4">
              <w:rPr>
                <w:bCs/>
              </w:rPr>
              <w:t>Condition</w:t>
            </w:r>
          </w:p>
        </w:tc>
      </w:tr>
      <w:tr w:rsidR="00296E35" w:rsidRPr="001C0FC4" w14:paraId="4FFA814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D808A1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73FBD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6122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78A869"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1AEC5" w14:textId="77777777" w:rsidR="00296E35" w:rsidRPr="001C0FC4" w:rsidRDefault="00296E35" w:rsidP="002E3FCC">
            <w:pPr>
              <w:pStyle w:val="TAL"/>
            </w:pPr>
          </w:p>
        </w:tc>
      </w:tr>
      <w:tr w:rsidR="00296E35" w:rsidRPr="001C0FC4" w14:paraId="3EEA35D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83D4B3E"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7C5EF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85320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2D2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4C5874" w14:textId="77777777" w:rsidR="00296E35" w:rsidRPr="001C0FC4" w:rsidRDefault="00296E35" w:rsidP="002E3FCC">
            <w:pPr>
              <w:pStyle w:val="TAL"/>
            </w:pPr>
          </w:p>
        </w:tc>
      </w:tr>
      <w:tr w:rsidR="00296E35" w:rsidRPr="001C0FC4" w14:paraId="255BCF9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20D29F"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83D033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7B1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7C3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0F10A" w14:textId="77777777" w:rsidR="00296E35" w:rsidRPr="001C0FC4" w:rsidRDefault="00296E35" w:rsidP="002E3FCC">
            <w:pPr>
              <w:pStyle w:val="TAL"/>
            </w:pPr>
          </w:p>
        </w:tc>
      </w:tr>
      <w:tr w:rsidR="00296E35" w:rsidRPr="001C0FC4" w14:paraId="707954D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38C913"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386AE39"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0D6B61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158F0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C586F" w14:textId="77777777" w:rsidR="00296E35" w:rsidRPr="001C0FC4" w:rsidRDefault="00296E35" w:rsidP="002E3FCC">
            <w:pPr>
              <w:pStyle w:val="TAL"/>
            </w:pPr>
          </w:p>
        </w:tc>
      </w:tr>
    </w:tbl>
    <w:p w14:paraId="79B8B6FC" w14:textId="77777777" w:rsidR="00296E35" w:rsidRPr="001C0FC4" w:rsidRDefault="00296E35" w:rsidP="00296E35"/>
    <w:p w14:paraId="3E50DD8E" w14:textId="77777777" w:rsidR="00296E35" w:rsidRPr="001C0FC4" w:rsidRDefault="00296E35" w:rsidP="00296E35">
      <w:pPr>
        <w:pStyle w:val="TH"/>
      </w:pPr>
      <w:r w:rsidRPr="001C0FC4">
        <w:t>Table 6.1.7.3.3-10: Void</w:t>
      </w:r>
    </w:p>
    <w:p w14:paraId="3F505BBD" w14:textId="5A011C37" w:rsidR="00296E35" w:rsidRPr="001C0FC4" w:rsidRDefault="00296E35" w:rsidP="00296E35">
      <w:pPr>
        <w:pStyle w:val="TH"/>
      </w:pPr>
      <w:r w:rsidRPr="001C0FC4">
        <w:t>Table 6.1.7.3.3-11: SIP MESSAGE from the SS (step 10, Table 6.1.7.3.2-1;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482E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DC429F" w14:textId="782E8E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252EBA9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4E0FF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C8285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DC14E4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E3DE9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FE0266C" w14:textId="77777777" w:rsidR="00296E35" w:rsidRPr="001C0FC4" w:rsidRDefault="00296E35" w:rsidP="002E3FCC">
            <w:pPr>
              <w:pStyle w:val="TAH"/>
              <w:rPr>
                <w:bCs/>
              </w:rPr>
            </w:pPr>
            <w:r w:rsidRPr="001C0FC4">
              <w:rPr>
                <w:bCs/>
              </w:rPr>
              <w:t>Condition</w:t>
            </w:r>
          </w:p>
        </w:tc>
      </w:tr>
      <w:tr w:rsidR="00296E35" w:rsidRPr="001C0FC4" w14:paraId="0A3A1E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B976B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0C435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8039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3AD9F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C9B539" w14:textId="77777777" w:rsidR="00296E35" w:rsidRPr="001C0FC4" w:rsidRDefault="00296E35" w:rsidP="002E3FCC">
            <w:pPr>
              <w:pStyle w:val="TAL"/>
            </w:pPr>
          </w:p>
        </w:tc>
      </w:tr>
      <w:tr w:rsidR="00296E35" w:rsidRPr="001C0FC4" w14:paraId="58E1A4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A86A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FA44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91EF3AB"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376AF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2C2DB1" w14:textId="77777777" w:rsidR="00296E35" w:rsidRPr="001C0FC4" w:rsidRDefault="00296E35" w:rsidP="002E3FCC">
            <w:pPr>
              <w:pStyle w:val="TAL"/>
            </w:pPr>
          </w:p>
        </w:tc>
      </w:tr>
      <w:tr w:rsidR="00296E35" w:rsidRPr="001C0FC4" w14:paraId="0B23B1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5DD0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09D8FA" w14:textId="77777777" w:rsidR="00296E35" w:rsidRPr="001C0FC4" w:rsidRDefault="00296E35" w:rsidP="002E3FCC">
            <w:pPr>
              <w:pStyle w:val="TAL"/>
              <w:rPr>
                <w:iCs/>
              </w:rPr>
            </w:pPr>
            <w:r w:rsidRPr="001C0FC4">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11D5A0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6CB30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1D17B8" w14:textId="77777777" w:rsidR="00296E35" w:rsidRPr="001C0FC4" w:rsidRDefault="00296E35" w:rsidP="002E3FCC">
            <w:pPr>
              <w:pStyle w:val="TAL"/>
            </w:pPr>
          </w:p>
        </w:tc>
      </w:tr>
      <w:tr w:rsidR="00296E35" w:rsidRPr="001C0FC4" w14:paraId="4D75DA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51FD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6571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DAFDD4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EC83AB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8257FA" w14:textId="77777777" w:rsidR="00296E35" w:rsidRPr="001C0FC4" w:rsidRDefault="00296E35" w:rsidP="002E3FCC">
            <w:pPr>
              <w:pStyle w:val="TAL"/>
            </w:pPr>
          </w:p>
        </w:tc>
      </w:tr>
      <w:tr w:rsidR="00296E35" w:rsidRPr="001C0FC4" w14:paraId="0F00E1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0C23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66F90A" w14:textId="77777777" w:rsidR="00296E35" w:rsidRPr="001C0FC4" w:rsidRDefault="00296E35" w:rsidP="002E3FCC">
            <w:pPr>
              <w:pStyle w:val="TAL"/>
            </w:pPr>
            <w:r w:rsidRPr="001C0FC4">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216CDE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A6AD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653721" w14:textId="77777777" w:rsidR="00296E35" w:rsidRPr="001C0FC4" w:rsidRDefault="00296E35" w:rsidP="002E3FCC">
            <w:pPr>
              <w:pStyle w:val="TAL"/>
            </w:pPr>
          </w:p>
        </w:tc>
      </w:tr>
    </w:tbl>
    <w:p w14:paraId="2FDD9664" w14:textId="77777777" w:rsidR="00296E35" w:rsidRPr="001C0FC4" w:rsidRDefault="00296E35" w:rsidP="00296E35"/>
    <w:p w14:paraId="62DF422F" w14:textId="77777777" w:rsidR="00296E35" w:rsidRPr="001C0FC4" w:rsidRDefault="00296E35" w:rsidP="00296E35">
      <w:pPr>
        <w:pStyle w:val="TH"/>
      </w:pPr>
      <w:r w:rsidRPr="001C0FC4">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9631BE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FAE655" w14:textId="4905FD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2C5E8BF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3147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B6A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7BB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2E80B6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093C63" w14:textId="77777777" w:rsidR="00296E35" w:rsidRPr="001C0FC4" w:rsidRDefault="00296E35" w:rsidP="002E3FCC">
            <w:pPr>
              <w:pStyle w:val="TAH"/>
              <w:rPr>
                <w:bCs/>
              </w:rPr>
            </w:pPr>
            <w:r w:rsidRPr="001C0FC4">
              <w:rPr>
                <w:bCs/>
              </w:rPr>
              <w:t>Condition</w:t>
            </w:r>
          </w:p>
        </w:tc>
      </w:tr>
      <w:tr w:rsidR="00296E35" w:rsidRPr="001C0FC4" w14:paraId="6192E3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2D43A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D890F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2AC4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94BC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AD25E0" w14:textId="77777777" w:rsidR="00296E35" w:rsidRPr="001C0FC4" w:rsidRDefault="00296E35" w:rsidP="002E3FCC">
            <w:pPr>
              <w:pStyle w:val="TAL"/>
            </w:pPr>
          </w:p>
        </w:tc>
      </w:tr>
      <w:tr w:rsidR="00296E35" w:rsidRPr="001C0FC4" w14:paraId="5BB088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338ED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3FC02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5EE84B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6782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817A9" w14:textId="77777777" w:rsidR="00296E35" w:rsidRPr="001C0FC4" w:rsidRDefault="00296E35" w:rsidP="002E3FCC">
            <w:pPr>
              <w:pStyle w:val="TAL"/>
            </w:pPr>
          </w:p>
        </w:tc>
      </w:tr>
      <w:tr w:rsidR="00296E35" w:rsidRPr="001C0FC4" w14:paraId="79A7D77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81164F"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94188FF" w14:textId="77777777" w:rsidR="00296E35" w:rsidRPr="001C0FC4" w:rsidRDefault="00296E35" w:rsidP="002E3FCC">
            <w:pPr>
              <w:pStyle w:val="TAL"/>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42319699" w14:textId="32BBE0EE"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036B3E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367EB6" w14:textId="77777777" w:rsidR="00296E35" w:rsidRPr="001C0FC4" w:rsidRDefault="00296E35" w:rsidP="002E3FCC">
            <w:pPr>
              <w:pStyle w:val="TAL"/>
            </w:pPr>
          </w:p>
        </w:tc>
      </w:tr>
    </w:tbl>
    <w:p w14:paraId="3702F2A3" w14:textId="77777777" w:rsidR="00296E35" w:rsidRPr="001C0FC4" w:rsidRDefault="00296E35" w:rsidP="00296E35"/>
    <w:p w14:paraId="0723266B" w14:textId="77777777" w:rsidR="00296E35" w:rsidRPr="001C0FC4" w:rsidRDefault="00296E35" w:rsidP="00296E35">
      <w:pPr>
        <w:pStyle w:val="TH"/>
      </w:pPr>
      <w:r w:rsidRPr="001C0FC4">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0AA6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858A1F" w14:textId="5A4FC2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3A65A415" w14:textId="77777777" w:rsidR="00296E35" w:rsidRPr="001C0FC4" w:rsidRDefault="00296E35" w:rsidP="00296E35"/>
    <w:p w14:paraId="685486BA" w14:textId="77777777" w:rsidR="00296E35" w:rsidRPr="001C0FC4" w:rsidRDefault="00296E35" w:rsidP="00296E35">
      <w:pPr>
        <w:pStyle w:val="TH"/>
      </w:pPr>
      <w:r w:rsidRPr="001C0FC4">
        <w:t>Table 6.1.7.3.3-14: Void</w:t>
      </w:r>
    </w:p>
    <w:p w14:paraId="0DC18A41" w14:textId="77777777" w:rsidR="00296E35" w:rsidRPr="001C0FC4" w:rsidRDefault="00296E35" w:rsidP="00296E35"/>
    <w:p w14:paraId="54E19CAE" w14:textId="77777777" w:rsidR="00296E35" w:rsidRPr="001C0FC4" w:rsidRDefault="00296E35" w:rsidP="00296E35">
      <w:pPr>
        <w:pStyle w:val="Heading3"/>
      </w:pPr>
      <w:bookmarkStart w:id="615" w:name="_Toc42507352"/>
      <w:bookmarkStart w:id="616" w:name="_Toc52307883"/>
      <w:bookmarkStart w:id="617" w:name="_Toc52782359"/>
      <w:bookmarkStart w:id="618" w:name="_Toc52782970"/>
      <w:bookmarkStart w:id="619" w:name="_Toc59042839"/>
      <w:bookmarkStart w:id="620" w:name="_Toc75459144"/>
      <w:bookmarkStart w:id="621" w:name="_Toc90630584"/>
      <w:bookmarkStart w:id="622" w:name="_Toc100778791"/>
      <w:bookmarkStart w:id="623" w:name="_Toc101286122"/>
      <w:bookmarkStart w:id="624" w:name="_Toc106817708"/>
      <w:bookmarkStart w:id="625" w:name="_Toc106817833"/>
      <w:bookmarkStart w:id="626" w:name="_Toc178186341"/>
      <w:bookmarkStart w:id="627" w:name="_Toc210385155"/>
      <w:r w:rsidRPr="001C0FC4">
        <w:t>6.1.8</w:t>
      </w:r>
      <w:r w:rsidRPr="001C0FC4">
        <w:tab/>
        <w:t>On-network / Short Data Service (SDS) / Standalone SDS Using Media Plane / Group Standalone SDS / Client Terminated (CT)</w:t>
      </w:r>
      <w:bookmarkEnd w:id="598"/>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6E449A79" w14:textId="77777777" w:rsidR="00296E35" w:rsidRPr="001C0FC4" w:rsidRDefault="00296E35" w:rsidP="00296E35">
      <w:pPr>
        <w:pStyle w:val="H6"/>
      </w:pPr>
      <w:bookmarkStart w:id="628" w:name="_Toc52782360"/>
      <w:bookmarkStart w:id="629" w:name="_Toc52782971"/>
      <w:bookmarkStart w:id="630" w:name="_Toc59042840"/>
      <w:bookmarkStart w:id="631" w:name="_Toc522499806"/>
      <w:r w:rsidRPr="001C0FC4">
        <w:t>6.1.8.1</w:t>
      </w:r>
      <w:r w:rsidRPr="001C0FC4">
        <w:tab/>
        <w:t>Test Purpose (TP)</w:t>
      </w:r>
      <w:bookmarkEnd w:id="628"/>
      <w:bookmarkEnd w:id="629"/>
      <w:bookmarkEnd w:id="630"/>
    </w:p>
    <w:p w14:paraId="58E6F6F0" w14:textId="77777777" w:rsidR="00296E35" w:rsidRPr="001C0FC4" w:rsidRDefault="00296E35" w:rsidP="00296E35">
      <w:pPr>
        <w:pStyle w:val="H6"/>
      </w:pPr>
      <w:r w:rsidRPr="001C0FC4">
        <w:t>(1)</w:t>
      </w:r>
    </w:p>
    <w:p w14:paraId="2F9C2D1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57A3495" w14:textId="77777777" w:rsidR="00296E35" w:rsidRPr="001C0FC4" w:rsidRDefault="00296E35" w:rsidP="00296E35">
      <w:pPr>
        <w:pStyle w:val="PL"/>
      </w:pPr>
      <w:r w:rsidRPr="001C0FC4">
        <w:rPr>
          <w:b/>
        </w:rPr>
        <w:t>ensure that</w:t>
      </w:r>
      <w:r w:rsidRPr="001C0FC4">
        <w:t xml:space="preserve"> {</w:t>
      </w:r>
    </w:p>
    <w:p w14:paraId="0C3FE337"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SDS message using the media plane }</w:t>
      </w:r>
    </w:p>
    <w:p w14:paraId="09FC7978"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5CCA4D2" w14:textId="77777777" w:rsidR="00296E35" w:rsidRPr="001C0FC4" w:rsidRDefault="00296E35" w:rsidP="00296E35">
      <w:pPr>
        <w:pStyle w:val="PL"/>
      </w:pPr>
      <w:r w:rsidRPr="001C0FC4">
        <w:t xml:space="preserve">            }</w:t>
      </w:r>
    </w:p>
    <w:p w14:paraId="06DBD6EC" w14:textId="77777777" w:rsidR="00296E35" w:rsidRPr="001C0FC4" w:rsidRDefault="00296E35" w:rsidP="00296E35">
      <w:pPr>
        <w:pStyle w:val="PL"/>
      </w:pPr>
    </w:p>
    <w:p w14:paraId="3AD0CBEA" w14:textId="77777777" w:rsidR="00296E35" w:rsidRPr="001C0FC4" w:rsidRDefault="00296E35" w:rsidP="00296E35">
      <w:pPr>
        <w:pStyle w:val="PL"/>
      </w:pPr>
      <w:r w:rsidRPr="001C0FC4">
        <w:t xml:space="preserve"> (2)</w:t>
      </w:r>
    </w:p>
    <w:p w14:paraId="772BA1FA"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SDS message using the media plane }</w:t>
      </w:r>
    </w:p>
    <w:p w14:paraId="5FF1E915" w14:textId="77777777" w:rsidR="00296E35" w:rsidRPr="001C0FC4" w:rsidRDefault="00296E35" w:rsidP="00296E35">
      <w:pPr>
        <w:pStyle w:val="PL"/>
      </w:pPr>
      <w:r w:rsidRPr="001C0FC4">
        <w:rPr>
          <w:b/>
        </w:rPr>
        <w:t>ensure that</w:t>
      </w:r>
      <w:r w:rsidRPr="001C0FC4">
        <w:t xml:space="preserve"> {</w:t>
      </w:r>
    </w:p>
    <w:p w14:paraId="5E87AECE"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64A0F6C"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323E5C01" w14:textId="77777777" w:rsidR="00296E35" w:rsidRPr="001C0FC4" w:rsidRDefault="00296E35" w:rsidP="00296E35">
      <w:pPr>
        <w:pStyle w:val="PL"/>
      </w:pPr>
      <w:r w:rsidRPr="001C0FC4">
        <w:t xml:space="preserve">            }</w:t>
      </w:r>
    </w:p>
    <w:p w14:paraId="1D5C6DEE" w14:textId="77777777" w:rsidR="00296E35" w:rsidRPr="001C0FC4" w:rsidRDefault="00296E35" w:rsidP="00296E35">
      <w:pPr>
        <w:pStyle w:val="PL"/>
      </w:pPr>
    </w:p>
    <w:p w14:paraId="7DF1F596" w14:textId="77777777" w:rsidR="00296E35" w:rsidRPr="001C0FC4" w:rsidRDefault="00296E35" w:rsidP="00296E35">
      <w:pPr>
        <w:pStyle w:val="H6"/>
      </w:pPr>
      <w:r w:rsidRPr="001C0FC4">
        <w:t>(3)</w:t>
      </w:r>
    </w:p>
    <w:p w14:paraId="4667693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083B2D48" w14:textId="77777777" w:rsidR="00296E35" w:rsidRPr="001C0FC4" w:rsidRDefault="00296E35" w:rsidP="00296E35">
      <w:pPr>
        <w:pStyle w:val="PL"/>
      </w:pPr>
      <w:r w:rsidRPr="001C0FC4">
        <w:rPr>
          <w:b/>
        </w:rPr>
        <w:t>ensure that</w:t>
      </w:r>
      <w:r w:rsidRPr="001C0FC4">
        <w:t xml:space="preserve"> {</w:t>
      </w:r>
    </w:p>
    <w:p w14:paraId="6144EAA3"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2BEA53FF" w14:textId="77777777" w:rsidR="00296E35" w:rsidRPr="001C0FC4" w:rsidRDefault="00296E35" w:rsidP="00296E35">
      <w:pPr>
        <w:pStyle w:val="PL"/>
      </w:pPr>
      <w:r w:rsidRPr="001C0FC4">
        <w:t xml:space="preserve">    </w:t>
      </w:r>
      <w:r w:rsidRPr="001C0FC4">
        <w:rPr>
          <w:b/>
        </w:rPr>
        <w:t>then</w:t>
      </w:r>
      <w:r w:rsidRPr="001C0FC4">
        <w:t xml:space="preserve"> { UE (MCDATA Client) sends a SIP 200 (OK) message }</w:t>
      </w:r>
    </w:p>
    <w:p w14:paraId="57A51CE0" w14:textId="77777777" w:rsidR="00296E35" w:rsidRPr="001C0FC4" w:rsidRDefault="00296E35" w:rsidP="00296E35">
      <w:pPr>
        <w:pStyle w:val="PL"/>
      </w:pPr>
      <w:r w:rsidRPr="001C0FC4">
        <w:t xml:space="preserve">            }</w:t>
      </w:r>
    </w:p>
    <w:p w14:paraId="7451A2E6" w14:textId="77777777" w:rsidR="00296E35" w:rsidRPr="001C0FC4" w:rsidRDefault="00296E35" w:rsidP="00296E35">
      <w:pPr>
        <w:pStyle w:val="PL"/>
      </w:pPr>
    </w:p>
    <w:p w14:paraId="7AE35679" w14:textId="77777777" w:rsidR="00296E35" w:rsidRPr="001C0FC4" w:rsidRDefault="00296E35" w:rsidP="00296E35">
      <w:pPr>
        <w:pStyle w:val="H6"/>
      </w:pPr>
      <w:bookmarkStart w:id="632" w:name="_Toc52782361"/>
      <w:bookmarkStart w:id="633" w:name="_Toc52782972"/>
      <w:bookmarkStart w:id="634" w:name="_Toc59042841"/>
      <w:r w:rsidRPr="001C0FC4">
        <w:t>6.1.8.2</w:t>
      </w:r>
      <w:r w:rsidRPr="001C0FC4">
        <w:tab/>
        <w:t>Conformance requirements</w:t>
      </w:r>
      <w:bookmarkEnd w:id="632"/>
      <w:bookmarkEnd w:id="633"/>
      <w:bookmarkEnd w:id="634"/>
    </w:p>
    <w:p w14:paraId="7E796926"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C3C720" w14:textId="77777777" w:rsidR="00296E35" w:rsidRPr="001C0FC4" w:rsidRDefault="00296E35" w:rsidP="00296E35">
      <w:r w:rsidRPr="001C0FC4">
        <w:t>[TS 24.282, clause 9.2.3.2.4]</w:t>
      </w:r>
    </w:p>
    <w:p w14:paraId="7BBAD4E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986067E" w14:textId="77777777" w:rsidR="00296E35" w:rsidRPr="001C0FC4" w:rsidRDefault="00296E35" w:rsidP="00296E35">
      <w:r w:rsidRPr="001C0FC4">
        <w:t>The MCData client:</w:t>
      </w:r>
    </w:p>
    <w:p w14:paraId="35B3FDB2"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185B0C"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269BCD8"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D7E6A02" w14:textId="77777777" w:rsidR="00296E35" w:rsidRPr="001C0FC4" w:rsidRDefault="00296E35" w:rsidP="00296E35">
      <w:pPr>
        <w:pStyle w:val="B2"/>
        <w:rPr>
          <w:lang w:eastAsia="ko-KR"/>
        </w:rPr>
      </w:pPr>
      <w:r w:rsidRPr="001C0FC4">
        <w:t>and skip the rest of the steps after step 2;</w:t>
      </w:r>
    </w:p>
    <w:p w14:paraId="05B5A9C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53E9248"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C7E91F8"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4EB2D1AD" w14:textId="77777777" w:rsidR="00296E35" w:rsidRPr="001C0FC4" w:rsidRDefault="00296E35" w:rsidP="00296E35">
      <w:pPr>
        <w:pStyle w:val="B2"/>
      </w:pPr>
      <w:r w:rsidRPr="001C0FC4">
        <w:t>b)</w:t>
      </w:r>
      <w:r w:rsidRPr="001C0FC4">
        <w:tab/>
        <w:t>shall convert the MCData ID to a UID as described in 3GPP TS 33.180 [26];</w:t>
      </w:r>
    </w:p>
    <w:p w14:paraId="3D22B9F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7845ADBE"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42750E1" w14:textId="77777777" w:rsidR="00296E35" w:rsidRPr="001C0FC4" w:rsidRDefault="00296E35" w:rsidP="00296E35">
      <w:pPr>
        <w:pStyle w:val="B2"/>
      </w:pPr>
      <w:r w:rsidRPr="001C0FC4">
        <w:t>e)</w:t>
      </w:r>
      <w:r w:rsidRPr="001C0FC4">
        <w:tab/>
        <w:t>if the signature of the MIKEY-SAKKE I_MESSAGE was successfully validated:</w:t>
      </w:r>
    </w:p>
    <w:p w14:paraId="13568F26"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ABE5C40" w14:textId="77777777" w:rsidR="00296E35" w:rsidRPr="001C0FC4" w:rsidRDefault="00296E35" w:rsidP="00296E35">
      <w:pPr>
        <w:pStyle w:val="B3"/>
      </w:pPr>
      <w:r w:rsidRPr="001C0FC4">
        <w:t>ii)</w:t>
      </w:r>
      <w:r w:rsidRPr="001C0FC4">
        <w:tab/>
        <w:t>shall extract the PCK-ID, from the payload as specified in 3GPP TS 33.180 [26];</w:t>
      </w:r>
    </w:p>
    <w:p w14:paraId="73E5ECF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56C0F1AF"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304AFB3"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25D539CD"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01723C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12C5170A"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2E118A84"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1FBAD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F43D284"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47F0032B"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DB67411"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3B8F9C26" w14:textId="77777777" w:rsidR="00296E35" w:rsidRPr="001C0FC4" w:rsidRDefault="00296E35" w:rsidP="00296E35">
      <w:r w:rsidRPr="001C0FC4">
        <w:t>[TS 24.282, clause 9.2.3.2.2]</w:t>
      </w:r>
    </w:p>
    <w:p w14:paraId="0F662DD5"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5DF8F78E" w14:textId="77777777" w:rsidR="00296E35" w:rsidRPr="001C0FC4" w:rsidRDefault="00296E35" w:rsidP="00296E35">
      <w:r w:rsidRPr="001C0FC4">
        <w:t>When composing an SDP answer, the MCData client:</w:t>
      </w:r>
    </w:p>
    <w:p w14:paraId="333DDEC0"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67972F42"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2DFCEA11"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5AAC6803" w14:textId="77777777" w:rsidR="00296E35" w:rsidRPr="001C0FC4" w:rsidRDefault="00296E35" w:rsidP="00296E35">
      <w:pPr>
        <w:pStyle w:val="B2"/>
        <w:rPr>
          <w:lang w:eastAsia="ko-KR"/>
        </w:rPr>
      </w:pPr>
      <w:r w:rsidRPr="001C0FC4">
        <w:t>c)</w:t>
      </w:r>
      <w:r w:rsidRPr="001C0FC4">
        <w:tab/>
        <w:t>a format list field set to '*';</w:t>
      </w:r>
    </w:p>
    <w:p w14:paraId="231F3321" w14:textId="77777777" w:rsidR="00296E35" w:rsidRPr="001C0FC4" w:rsidRDefault="00296E35" w:rsidP="00296E35">
      <w:pPr>
        <w:pStyle w:val="B2"/>
      </w:pPr>
      <w:r w:rsidRPr="001C0FC4">
        <w:t>d)</w:t>
      </w:r>
      <w:r w:rsidRPr="001C0FC4">
        <w:tab/>
        <w:t>an "a=recvonly" attribute;</w:t>
      </w:r>
    </w:p>
    <w:p w14:paraId="7EF92C03" w14:textId="77777777" w:rsidR="00296E35" w:rsidRPr="001C0FC4" w:rsidRDefault="00296E35" w:rsidP="00296E35">
      <w:pPr>
        <w:pStyle w:val="B2"/>
      </w:pPr>
      <w:r w:rsidRPr="001C0FC4">
        <w:t>e)</w:t>
      </w:r>
      <w:r w:rsidRPr="001C0FC4">
        <w:tab/>
        <w:t>an "a=path" attribute containing its own MSRP URI;</w:t>
      </w:r>
    </w:p>
    <w:p w14:paraId="381A63AE"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676ED5F6"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221330B6" w14:textId="77777777" w:rsidR="00296E35" w:rsidRPr="001C0FC4" w:rsidRDefault="00296E35" w:rsidP="00296E35">
      <w:r w:rsidRPr="001C0FC4">
        <w:t>[TS 24.282, clause 13.2.2.2.2.2]</w:t>
      </w:r>
    </w:p>
    <w:p w14:paraId="554070A3" w14:textId="77777777" w:rsidR="00296E35" w:rsidRPr="001C0FC4" w:rsidRDefault="00296E35" w:rsidP="00296E35">
      <w:r w:rsidRPr="001C0FC4">
        <w:t>Upon receiving a SIP BYE request, the MCData client:</w:t>
      </w:r>
    </w:p>
    <w:p w14:paraId="242DF1BC"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119F8EF1"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13B7EA1" w14:textId="77777777" w:rsidR="00296E35" w:rsidRPr="001C0FC4" w:rsidRDefault="00296E35" w:rsidP="00296E35">
      <w:pPr>
        <w:pStyle w:val="NO"/>
      </w:pPr>
      <w:r w:rsidRPr="001C0FC4">
        <w:t>NOTE:</w:t>
      </w:r>
      <w:r w:rsidRPr="001C0FC4">
        <w:tab/>
        <w:t>Partially received data can be stored and processed.</w:t>
      </w:r>
    </w:p>
    <w:p w14:paraId="5275C07A" w14:textId="77777777" w:rsidR="00296E35" w:rsidRPr="001C0FC4" w:rsidRDefault="00296E35" w:rsidP="00296E35">
      <w:r w:rsidRPr="001C0FC4">
        <w:t>[TS 24.282, clause 9.2.1.3]</w:t>
      </w:r>
    </w:p>
    <w:p w14:paraId="0A65E7EF" w14:textId="77777777" w:rsidR="00296E35" w:rsidRPr="001C0FC4" w:rsidRDefault="00296E35" w:rsidP="00296E35">
      <w:pPr>
        <w:rPr>
          <w:rFonts w:eastAsia="Malgun Gothic"/>
        </w:rPr>
      </w:pPr>
      <w:r w:rsidRPr="001C0FC4">
        <w:rPr>
          <w:rFonts w:eastAsia="Malgun Gothic"/>
        </w:rPr>
        <w:t>To handle the disposition requests, the MCData client:</w:t>
      </w:r>
    </w:p>
    <w:p w14:paraId="027F669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C903DA5"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499CE03"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4B814F96" w14:textId="77777777" w:rsidR="00296E35" w:rsidRPr="001C0FC4" w:rsidRDefault="00296E35" w:rsidP="00296E35">
      <w:pPr>
        <w:pStyle w:val="B2"/>
      </w:pPr>
      <w:r w:rsidRPr="001C0FC4">
        <w:t>c)</w:t>
      </w:r>
      <w:r w:rsidRPr="001C0FC4">
        <w:tab/>
        <w:t>"DELIVERY AND READ" then, shall start timer TDU1 (delivery and read).</w:t>
      </w:r>
    </w:p>
    <w:p w14:paraId="3AD70921" w14:textId="77777777" w:rsidR="00296E35" w:rsidRPr="001C0FC4" w:rsidRDefault="00296E35" w:rsidP="00296E35">
      <w:r w:rsidRPr="001C0FC4">
        <w:t>Upon receiving a display indication before timer TDU1 (delivery and read) expires, the MCData client:</w:t>
      </w:r>
    </w:p>
    <w:p w14:paraId="66861672" w14:textId="77777777" w:rsidR="00296E35" w:rsidRPr="001C0FC4" w:rsidRDefault="00296E35" w:rsidP="00296E35">
      <w:pPr>
        <w:pStyle w:val="B1"/>
      </w:pPr>
      <w:r w:rsidRPr="001C0FC4">
        <w:t>1)</w:t>
      </w:r>
      <w:r w:rsidRPr="001C0FC4">
        <w:tab/>
        <w:t>shall stop timer TDU1 (delivery and read); and</w:t>
      </w:r>
    </w:p>
    <w:p w14:paraId="4117FCFD"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50514D20" w14:textId="77777777" w:rsidR="00296E35" w:rsidRPr="001C0FC4" w:rsidRDefault="00296E35" w:rsidP="00296E35">
      <w:r w:rsidRPr="001C0FC4">
        <w:t>Upon expiry of timer TDU1 (delivery and read), the MCData client:</w:t>
      </w:r>
    </w:p>
    <w:p w14:paraId="5A08AEF2"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1A2C7074"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35E2D341" w14:textId="77777777" w:rsidR="00296E35" w:rsidRPr="001C0FC4" w:rsidRDefault="00296E35" w:rsidP="00296E35">
      <w:r w:rsidRPr="001C0FC4">
        <w:t>[TS 24.282, clause 12.2.1.1]</w:t>
      </w:r>
    </w:p>
    <w:p w14:paraId="59CF3888" w14:textId="77777777" w:rsidR="00296E35" w:rsidRPr="001C0FC4" w:rsidRDefault="00296E35" w:rsidP="00296E35">
      <w:r w:rsidRPr="001C0FC4">
        <w:t>The MCData client shall follow the procedures in this subclause to:</w:t>
      </w:r>
    </w:p>
    <w:p w14:paraId="7DB8A40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2F798C97"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51353FF" w14:textId="77777777" w:rsidR="00296E35" w:rsidRPr="001C0FC4" w:rsidRDefault="00296E35" w:rsidP="00296E35">
      <w:pPr>
        <w:pStyle w:val="B1"/>
      </w:pPr>
      <w:r w:rsidRPr="001C0FC4">
        <w:t>-</w:t>
      </w:r>
      <w:r w:rsidRPr="001C0FC4">
        <w:tab/>
        <w:t>indicate to an MCData client that a request for FD was accepted, deferred or rejected; or</w:t>
      </w:r>
    </w:p>
    <w:p w14:paraId="318A40FE" w14:textId="77777777" w:rsidR="00296E35" w:rsidRPr="001C0FC4" w:rsidRDefault="00296E35" w:rsidP="00296E35">
      <w:pPr>
        <w:pStyle w:val="B1"/>
      </w:pPr>
      <w:r w:rsidRPr="001C0FC4">
        <w:t>-</w:t>
      </w:r>
      <w:r w:rsidRPr="001C0FC4">
        <w:tab/>
        <w:t>indicate to an MCData client that a file download has been completed;</w:t>
      </w:r>
    </w:p>
    <w:p w14:paraId="1FEC2492" w14:textId="77777777" w:rsidR="00296E35" w:rsidRPr="001C0FC4" w:rsidRDefault="00296E35" w:rsidP="00296E35">
      <w:r w:rsidRPr="001C0FC4">
        <w:t>Before sending a disposition notification the MCData client needs to determine:</w:t>
      </w:r>
    </w:p>
    <w:p w14:paraId="4143B5C7"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DA16ABC"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488872A"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4B61A11" w14:textId="77777777" w:rsidR="00296E35" w:rsidRPr="001C0FC4" w:rsidRDefault="00296E35" w:rsidP="00296E35">
      <w:r w:rsidRPr="001C0FC4">
        <w:t>The MCData client shall generate a SIP MESSAGE request in accordance with 3GPP TS 24.229 [5] and IETF RFC 3428 [6] with the clarifications given below.</w:t>
      </w:r>
    </w:p>
    <w:p w14:paraId="6912E6C6" w14:textId="77777777" w:rsidR="00296E35" w:rsidRPr="001C0FC4" w:rsidRDefault="00296E35" w:rsidP="00296E35">
      <w:r w:rsidRPr="001C0FC4">
        <w:t>The MCData client:</w:t>
      </w:r>
    </w:p>
    <w:p w14:paraId="152C29A7" w14:textId="77777777" w:rsidR="00296E35" w:rsidRPr="001C0FC4" w:rsidRDefault="00296E35" w:rsidP="00296E35">
      <w:pPr>
        <w:pStyle w:val="B1"/>
      </w:pPr>
      <w:r w:rsidRPr="001C0FC4">
        <w:t>1)</w:t>
      </w:r>
      <w:r w:rsidRPr="001C0FC4">
        <w:tab/>
        <w:t>shall build the SIP MESSAGE request as specified in subclause 6.2.4.1;</w:t>
      </w:r>
    </w:p>
    <w:p w14:paraId="5A46987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1544B9F"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E601A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7DA5D4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F393F2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238137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C4F3F0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7730D87C" w14:textId="77777777" w:rsidR="00296E35" w:rsidRPr="001C0FC4" w:rsidRDefault="00296E35" w:rsidP="00296E35">
      <w:r w:rsidRPr="001C0FC4">
        <w:t>[TS 24.282, clause 6.2.4.1]</w:t>
      </w:r>
    </w:p>
    <w:p w14:paraId="27EE060F" w14:textId="77777777" w:rsidR="00296E35" w:rsidRPr="001C0FC4" w:rsidRDefault="00296E35" w:rsidP="00296E35">
      <w:pPr>
        <w:rPr>
          <w:rFonts w:eastAsia="SimSun"/>
        </w:rPr>
      </w:pPr>
      <w:r w:rsidRPr="001C0FC4">
        <w:rPr>
          <w:rFonts w:eastAsia="SimSun"/>
        </w:rPr>
        <w:t>This subclause is referenced from other procedures.</w:t>
      </w:r>
    </w:p>
    <w:p w14:paraId="716B2E69" w14:textId="77777777" w:rsidR="00296E35" w:rsidRPr="001C0FC4" w:rsidRDefault="00296E35" w:rsidP="00296E35">
      <w:r w:rsidRPr="001C0FC4">
        <w:t>In a SIP MESSAGE request, the MCData client:</w:t>
      </w:r>
    </w:p>
    <w:p w14:paraId="37E05E7E" w14:textId="77777777" w:rsidR="00296E35" w:rsidRPr="001C0FC4" w:rsidRDefault="00296E35" w:rsidP="00296E35">
      <w:pPr>
        <w:pStyle w:val="B1"/>
      </w:pPr>
      <w:r w:rsidRPr="001C0FC4">
        <w:t>1)</w:t>
      </w:r>
      <w:r w:rsidRPr="001C0FC4">
        <w:tab/>
        <w:t>when sending SDS messages or SDS disposition notifications:</w:t>
      </w:r>
    </w:p>
    <w:p w14:paraId="3595D46D"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50032C7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4CDCD63"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4D27FC"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590399E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7A351FD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312856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8943FE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A64039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9EB8C8D" w14:textId="77777777" w:rsidR="00296E35" w:rsidRPr="001C0FC4" w:rsidRDefault="00296E35" w:rsidP="00296E35">
      <w:r w:rsidRPr="001C0FC4">
        <w:t>[TS 24.282, clause 6.2.3.1]</w:t>
      </w:r>
    </w:p>
    <w:p w14:paraId="5C7BFA5A" w14:textId="77777777" w:rsidR="00296E35" w:rsidRPr="001C0FC4" w:rsidRDefault="00296E35" w:rsidP="00296E35">
      <w:r w:rsidRPr="001C0FC4">
        <w:t>In order to generate an SDS notification, the MCData client:</w:t>
      </w:r>
    </w:p>
    <w:p w14:paraId="1B4035B9" w14:textId="77777777" w:rsidR="00296E35" w:rsidRPr="001C0FC4" w:rsidRDefault="00296E35" w:rsidP="00296E35">
      <w:pPr>
        <w:pStyle w:val="B1"/>
      </w:pPr>
      <w:r w:rsidRPr="001C0FC4">
        <w:t>1)</w:t>
      </w:r>
      <w:r w:rsidRPr="001C0FC4">
        <w:tab/>
        <w:t>shall generate an SDS NOTIFICATION message as specified in subclause 15.1.5; and</w:t>
      </w:r>
    </w:p>
    <w:p w14:paraId="0959CAA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4C15232" w14:textId="77777777" w:rsidR="00296E35" w:rsidRPr="001C0FC4" w:rsidRDefault="00296E35" w:rsidP="00296E35">
      <w:r w:rsidRPr="001C0FC4">
        <w:t>When generating an SDS NOTIFICATION message as specified in subclause 15.1.5, the MCData client:</w:t>
      </w:r>
    </w:p>
    <w:p w14:paraId="177B31F7"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6C38967D"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51F2175F"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4F7768F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30269DA" w14:textId="77777777" w:rsidR="00296E35" w:rsidRPr="001C0FC4" w:rsidRDefault="00296E35" w:rsidP="00296E35">
      <w:pPr>
        <w:pStyle w:val="B1"/>
      </w:pPr>
      <w:r w:rsidRPr="001C0FC4">
        <w:t>5)</w:t>
      </w:r>
      <w:r w:rsidRPr="001C0FC4">
        <w:tab/>
        <w:t>shall set the Date and time IE to the current time to as specified in subclause 15.2.8;</w:t>
      </w:r>
    </w:p>
    <w:p w14:paraId="7EA3AAC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67DBABA5"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154D5D8"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5E9CB7C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3D4428E3" w14:textId="77777777" w:rsidR="00296E35" w:rsidRPr="001C0FC4" w:rsidRDefault="00296E35" w:rsidP="00296E35">
      <w:r w:rsidRPr="001C0FC4">
        <w:t>[TS 24.582, clause 6.1.1.3.1]</w:t>
      </w:r>
    </w:p>
    <w:p w14:paraId="7AE15824" w14:textId="77777777" w:rsidR="00296E35" w:rsidRPr="001C0FC4" w:rsidRDefault="00296E35" w:rsidP="00296E35">
      <w:r w:rsidRPr="001C0FC4">
        <w:t>Upon receiving an indication to establish MSRP connection for standalone SDS using media plane as the terminating client, the MCData client:</w:t>
      </w:r>
    </w:p>
    <w:p w14:paraId="31FF4874" w14:textId="77777777" w:rsidR="00296E35" w:rsidRPr="001C0FC4" w:rsidRDefault="00296E35" w:rsidP="00296E35">
      <w:pPr>
        <w:pStyle w:val="B1"/>
      </w:pPr>
      <w:r w:rsidRPr="001C0FC4">
        <w:t>1.</w:t>
      </w:r>
      <w:r w:rsidRPr="001C0FC4">
        <w:tab/>
        <w:t>shall act as an MSRP client according to IETF RFC 6135 [12];</w:t>
      </w:r>
    </w:p>
    <w:p w14:paraId="298B48D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F76D4A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CC99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F9DE1B" w14:textId="77777777" w:rsidR="00296E35" w:rsidRPr="001C0FC4" w:rsidRDefault="00296E35" w:rsidP="00296E35">
      <w:pPr>
        <w:pStyle w:val="B1"/>
      </w:pPr>
      <w:r w:rsidRPr="001C0FC4">
        <w:t>Once the MSRP connection is established, the MCData client:</w:t>
      </w:r>
    </w:p>
    <w:p w14:paraId="45CA6030"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FD8FBFB"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247D7A0" w14:textId="77777777" w:rsidR="00296E35" w:rsidRPr="001C0FC4" w:rsidRDefault="00296E35" w:rsidP="00296E35">
      <w:pPr>
        <w:pStyle w:val="B1"/>
      </w:pPr>
      <w:r w:rsidRPr="001C0FC4">
        <w:t>3.</w:t>
      </w:r>
      <w:r w:rsidRPr="001C0FC4">
        <w:tab/>
        <w:t>shall handle the received content as described in subclause 6.1.1.3.2.</w:t>
      </w:r>
    </w:p>
    <w:p w14:paraId="5927F050" w14:textId="77777777" w:rsidR="00296E35" w:rsidRPr="001C0FC4" w:rsidRDefault="00296E35" w:rsidP="00296E35">
      <w:r w:rsidRPr="001C0FC4">
        <w:t>[TS 24.582, clause 6.1.1.3.2]</w:t>
      </w:r>
    </w:p>
    <w:p w14:paraId="6C3B0912" w14:textId="77777777" w:rsidR="00296E35" w:rsidRPr="001C0FC4" w:rsidRDefault="00296E35" w:rsidP="00296E35">
      <w:pPr>
        <w:rPr>
          <w:rFonts w:eastAsia="Malgun Gothic"/>
        </w:rPr>
      </w:pPr>
      <w:r w:rsidRPr="001C0FC4">
        <w:rPr>
          <w:rFonts w:ascii="TimesNewRoman" w:hAnsi="TimesNewRoman" w:cs="TimesNewRoman"/>
        </w:rPr>
        <w:t>The MCData client:</w:t>
      </w:r>
    </w:p>
    <w:p w14:paraId="2FD7F9D7"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B988227"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4C5CBDC"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32AB1E1"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77F6E16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532E08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BDC4AED"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D331C3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5CCD8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422A28A"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4FC26A7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707A3083"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A40C0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26E148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74164A6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631E0B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2875B80"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6DCDF0C0" w14:textId="77777777" w:rsidR="00296E35" w:rsidRPr="001C0FC4" w:rsidRDefault="00296E35" w:rsidP="00296E35">
      <w:pPr>
        <w:pStyle w:val="H6"/>
      </w:pPr>
      <w:bookmarkStart w:id="635" w:name="_Toc52782362"/>
      <w:bookmarkStart w:id="636" w:name="_Toc52782973"/>
      <w:bookmarkStart w:id="637" w:name="_Toc59042842"/>
      <w:r w:rsidRPr="001C0FC4">
        <w:t>6.1.8.3</w:t>
      </w:r>
      <w:r w:rsidRPr="001C0FC4">
        <w:tab/>
        <w:t>Test description</w:t>
      </w:r>
      <w:bookmarkEnd w:id="635"/>
      <w:bookmarkEnd w:id="636"/>
      <w:bookmarkEnd w:id="637"/>
    </w:p>
    <w:p w14:paraId="1099D8E2" w14:textId="77777777" w:rsidR="00296E35" w:rsidRPr="001C0FC4" w:rsidRDefault="00296E35" w:rsidP="00296E35">
      <w:pPr>
        <w:pStyle w:val="H6"/>
      </w:pPr>
      <w:bookmarkStart w:id="638" w:name="_Toc52782363"/>
      <w:bookmarkStart w:id="639" w:name="_Toc52782974"/>
      <w:bookmarkStart w:id="640" w:name="_Toc59042843"/>
      <w:r w:rsidRPr="001C0FC4">
        <w:t>6.1.8.3.1</w:t>
      </w:r>
      <w:r w:rsidRPr="001C0FC4">
        <w:tab/>
        <w:t>Pre-test conditions</w:t>
      </w:r>
      <w:bookmarkEnd w:id="638"/>
      <w:bookmarkEnd w:id="639"/>
      <w:bookmarkEnd w:id="640"/>
    </w:p>
    <w:p w14:paraId="79221590" w14:textId="77777777" w:rsidR="00296E35" w:rsidRDefault="00296E35" w:rsidP="00296E35">
      <w:pPr>
        <w:pStyle w:val="H6"/>
      </w:pPr>
      <w:r w:rsidRPr="00102CE5">
        <w:t>Test configuration</w:t>
      </w:r>
      <w:r>
        <w:t>:</w:t>
      </w:r>
    </w:p>
    <w:p w14:paraId="2BA22FBF" w14:textId="35FABD0D" w:rsidR="00296E35" w:rsidRDefault="00296E35" w:rsidP="00296E35">
      <w:pPr>
        <w:pStyle w:val="B1"/>
      </w:pPr>
      <w:r>
        <w:t>-</w:t>
      </w:r>
      <w:r>
        <w:tab/>
        <w:t>Single cell configuration according to TS 37.579-1 [2] clause 5.2.2.2.1.</w:t>
      </w:r>
    </w:p>
    <w:p w14:paraId="080E84BD" w14:textId="77777777" w:rsidR="00296E35" w:rsidRDefault="00296E35" w:rsidP="00296E35">
      <w:pPr>
        <w:pStyle w:val="H6"/>
      </w:pPr>
      <w:r>
        <w:t>Preamble:</w:t>
      </w:r>
    </w:p>
    <w:p w14:paraId="3006EBAD" w14:textId="20F60C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48C1B59"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5E01F474" w14:textId="77777777" w:rsidR="00296E35" w:rsidRDefault="00296E35" w:rsidP="00296E35">
      <w:pPr>
        <w:pStyle w:val="B1"/>
      </w:pPr>
      <w:r>
        <w:t>-</w:t>
      </w:r>
      <w:r>
        <w:tab/>
      </w:r>
      <w:r w:rsidRPr="000573F5">
        <w:t>UE States at the end of the preamble</w:t>
      </w:r>
      <w:r>
        <w:t>:</w:t>
      </w:r>
    </w:p>
    <w:p w14:paraId="0C0BFF27" w14:textId="77777777" w:rsidR="00296E35" w:rsidRDefault="00296E35" w:rsidP="00296E35">
      <w:pPr>
        <w:pStyle w:val="B1"/>
        <w:ind w:left="852"/>
      </w:pPr>
      <w:r>
        <w:t>-</w:t>
      </w:r>
      <w:r>
        <w:tab/>
        <w:t>The UE is in RRC_IDLE state.</w:t>
      </w:r>
    </w:p>
    <w:p w14:paraId="43483C0E" w14:textId="77777777" w:rsidR="00296E35" w:rsidRDefault="00296E35" w:rsidP="00296E35">
      <w:pPr>
        <w:pStyle w:val="B1"/>
        <w:ind w:left="852"/>
      </w:pPr>
      <w:r>
        <w:t>-</w:t>
      </w:r>
      <w:r>
        <w:tab/>
        <w:t>The client is registered for MCData.</w:t>
      </w:r>
    </w:p>
    <w:p w14:paraId="4534CA77" w14:textId="77777777" w:rsidR="00296E35" w:rsidRPr="001C0FC4" w:rsidRDefault="00296E35" w:rsidP="00296E35">
      <w:pPr>
        <w:pStyle w:val="H6"/>
      </w:pPr>
      <w:bookmarkStart w:id="641" w:name="_Toc52782364"/>
      <w:bookmarkStart w:id="642" w:name="_Toc52782975"/>
      <w:bookmarkStart w:id="643" w:name="_Toc59042844"/>
      <w:r w:rsidRPr="001C0FC4">
        <w:t>6.1.8.3.2</w:t>
      </w:r>
      <w:r w:rsidRPr="001C0FC4">
        <w:tab/>
        <w:t>Test procedure sequence</w:t>
      </w:r>
      <w:bookmarkEnd w:id="641"/>
      <w:bookmarkEnd w:id="642"/>
      <w:bookmarkEnd w:id="643"/>
    </w:p>
    <w:p w14:paraId="154807DB" w14:textId="77777777" w:rsidR="00296E35" w:rsidRPr="001C0FC4" w:rsidRDefault="00296E35" w:rsidP="00296E35">
      <w:pPr>
        <w:pStyle w:val="TH"/>
      </w:pPr>
      <w:r w:rsidRPr="001C0FC4">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1D0001" w14:textId="77777777" w:rsidTr="002E3FCC">
        <w:tc>
          <w:tcPr>
            <w:tcW w:w="648" w:type="dxa"/>
            <w:tcBorders>
              <w:top w:val="single" w:sz="4" w:space="0" w:color="auto"/>
              <w:left w:val="single" w:sz="4" w:space="0" w:color="auto"/>
              <w:bottom w:val="nil"/>
              <w:right w:val="single" w:sz="4" w:space="0" w:color="auto"/>
            </w:tcBorders>
            <w:hideMark/>
          </w:tcPr>
          <w:p w14:paraId="0762211F"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A9D5D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217180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1020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0B6D52D" w14:textId="77777777" w:rsidR="00296E35" w:rsidRPr="001C0FC4" w:rsidRDefault="00296E35" w:rsidP="002E3FCC">
            <w:pPr>
              <w:pStyle w:val="TAH"/>
            </w:pPr>
            <w:r w:rsidRPr="001C0FC4">
              <w:t>Verdict</w:t>
            </w:r>
          </w:p>
        </w:tc>
      </w:tr>
      <w:tr w:rsidR="00296E35" w:rsidRPr="001C0FC4" w14:paraId="38C8E659" w14:textId="77777777" w:rsidTr="002E3FCC">
        <w:tc>
          <w:tcPr>
            <w:tcW w:w="648" w:type="dxa"/>
            <w:tcBorders>
              <w:top w:val="nil"/>
              <w:left w:val="single" w:sz="4" w:space="0" w:color="auto"/>
              <w:bottom w:val="single" w:sz="4" w:space="0" w:color="auto"/>
              <w:right w:val="single" w:sz="4" w:space="0" w:color="auto"/>
            </w:tcBorders>
          </w:tcPr>
          <w:p w14:paraId="30960C5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764479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D1C1BF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A6A9D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727AEE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86EABFE" w14:textId="77777777" w:rsidR="00296E35" w:rsidRPr="001C0FC4" w:rsidRDefault="00296E35" w:rsidP="002E3FCC">
            <w:pPr>
              <w:pStyle w:val="TAH"/>
            </w:pPr>
          </w:p>
        </w:tc>
      </w:tr>
      <w:tr w:rsidR="00296E35" w:rsidRPr="001C0FC4" w14:paraId="335473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39AB3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56A3060" w14:textId="25E28C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5CEB31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B90F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76C43"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513469" w14:textId="77777777" w:rsidR="00296E35" w:rsidRPr="001C0FC4" w:rsidRDefault="00296E35" w:rsidP="002E3FCC">
            <w:pPr>
              <w:pStyle w:val="TAC"/>
            </w:pPr>
            <w:r w:rsidRPr="001C0FC4">
              <w:t>P</w:t>
            </w:r>
          </w:p>
        </w:tc>
      </w:tr>
      <w:tr w:rsidR="00296E35" w:rsidRPr="001C0FC4" w14:paraId="7C7B7E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DE7578"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764D63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1E53BE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718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B0165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E4F" w14:textId="77777777" w:rsidR="00296E35" w:rsidRPr="001C0FC4" w:rsidRDefault="00296E35" w:rsidP="002E3FCC">
            <w:pPr>
              <w:pStyle w:val="TAC"/>
            </w:pPr>
            <w:r w:rsidRPr="001C0FC4">
              <w:t>-</w:t>
            </w:r>
          </w:p>
        </w:tc>
      </w:tr>
      <w:tr w:rsidR="00296E35" w:rsidRPr="001C0FC4" w14:paraId="38CDD6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C2DADE"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56534A58" w14:textId="25C2E6AB"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457E7B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601CF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44C56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56537F" w14:textId="77777777" w:rsidR="00296E35" w:rsidRPr="001C0FC4" w:rsidRDefault="00296E35" w:rsidP="002E3FCC">
            <w:pPr>
              <w:pStyle w:val="TAC"/>
            </w:pPr>
            <w:r w:rsidRPr="001C0FC4">
              <w:t>P</w:t>
            </w:r>
          </w:p>
        </w:tc>
      </w:tr>
      <w:tr w:rsidR="00296E35" w:rsidRPr="001C0FC4" w14:paraId="3449FC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A6E7C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D16F6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0D3F9D"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4E5A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FB72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9686079" w14:textId="77777777" w:rsidR="00296E35" w:rsidRPr="001C0FC4" w:rsidRDefault="00296E35" w:rsidP="002E3FCC">
            <w:pPr>
              <w:pStyle w:val="TAC"/>
            </w:pPr>
            <w:r w:rsidRPr="001C0FC4">
              <w:t>-</w:t>
            </w:r>
          </w:p>
        </w:tc>
      </w:tr>
      <w:tr w:rsidR="00296E35" w:rsidRPr="001C0FC4" w14:paraId="71399B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2B9F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D549BCE" w14:textId="519A3E2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1EA29B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F4E4EE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34F6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22FE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2256FAB" w14:textId="77777777" w:rsidR="00296E35" w:rsidRPr="001C0FC4" w:rsidRDefault="00296E35" w:rsidP="002E3FCC">
            <w:pPr>
              <w:pStyle w:val="TAC"/>
            </w:pPr>
            <w:r w:rsidRPr="001C0FC4">
              <w:t>P</w:t>
            </w:r>
          </w:p>
        </w:tc>
      </w:tr>
      <w:tr w:rsidR="00296E35" w:rsidRPr="001C0FC4" w14:paraId="2F2E87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E612C"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EE2B3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1D1D8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02B81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5DCB8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55230C" w14:textId="77777777" w:rsidR="00296E35" w:rsidRPr="001C0FC4" w:rsidRDefault="00296E35" w:rsidP="002E3FCC">
            <w:pPr>
              <w:pStyle w:val="TAC"/>
            </w:pPr>
            <w:r w:rsidRPr="001C0FC4">
              <w:t>-</w:t>
            </w:r>
          </w:p>
        </w:tc>
      </w:tr>
      <w:tr w:rsidR="00296E35" w:rsidRPr="001C0FC4" w14:paraId="2E20C32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39581" w14:textId="77777777" w:rsidR="00296E35" w:rsidRPr="001C0FC4" w:rsidRDefault="00296E35" w:rsidP="002E3FCC">
            <w:pPr>
              <w:pStyle w:val="TAC"/>
              <w:rPr>
                <w:rFonts w:cs="Arial"/>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1B2B503B" w14:textId="10158CEB"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7B19D2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3E6EA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BC9B8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AA7B03D" w14:textId="77777777" w:rsidR="00296E35" w:rsidRPr="001C0FC4" w:rsidRDefault="00296E35" w:rsidP="002E3FCC">
            <w:pPr>
              <w:pStyle w:val="TAC"/>
            </w:pPr>
            <w:r w:rsidRPr="001C0FC4">
              <w:t>P</w:t>
            </w:r>
          </w:p>
        </w:tc>
      </w:tr>
      <w:tr w:rsidR="00296E35" w:rsidRPr="001C0FC4" w14:paraId="648BD1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B11A6"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A10D16B" w14:textId="77777777" w:rsidR="00296E35" w:rsidRPr="001C0FC4" w:rsidRDefault="00296E35" w:rsidP="002E3FCC">
            <w:pPr>
              <w:pStyle w:val="TAL"/>
            </w:pPr>
            <w:r w:rsidRPr="001C0FC4">
              <w:t>Check: Does the UE (MCData client) provide the contents of the Payload IE to the user?</w:t>
            </w:r>
          </w:p>
          <w:p w14:paraId="423EAD9E"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9765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22CC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0CEE0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151323" w14:textId="77777777" w:rsidR="00296E35" w:rsidRPr="001C0FC4" w:rsidRDefault="00296E35" w:rsidP="002E3FCC">
            <w:pPr>
              <w:pStyle w:val="TAC"/>
            </w:pPr>
            <w:r w:rsidRPr="001C0FC4">
              <w:t>P</w:t>
            </w:r>
          </w:p>
        </w:tc>
      </w:tr>
      <w:tr w:rsidR="00296E35" w:rsidRPr="001C0FC4" w14:paraId="1AC30DB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2FE4B25" w14:textId="77777777" w:rsidR="00296E35" w:rsidRDefault="00296E35" w:rsidP="002E3FCC">
            <w:pPr>
              <w:pStyle w:val="TAN"/>
            </w:pPr>
            <w:r w:rsidRPr="001C0FC4">
              <w:t>NOTE 1:</w:t>
            </w:r>
            <w:r w:rsidRPr="001C0FC4">
              <w:tab/>
              <w:t>This is expected to be done via a suitable implementation dependent MMI.</w:t>
            </w:r>
          </w:p>
          <w:p w14:paraId="5095B810" w14:textId="77777777" w:rsidR="00296E35" w:rsidRPr="001C0FC4" w:rsidRDefault="00296E35" w:rsidP="002E3FCC">
            <w:pPr>
              <w:pStyle w:val="TAN"/>
            </w:pPr>
            <w:r>
              <w:t>NOTE 2:</w:t>
            </w:r>
            <w:r>
              <w:tab/>
              <w:t>The procedure does not release the RRC connection.</w:t>
            </w:r>
          </w:p>
        </w:tc>
      </w:tr>
    </w:tbl>
    <w:p w14:paraId="47F0E48A" w14:textId="77777777" w:rsidR="00296E35" w:rsidRPr="001C0FC4" w:rsidRDefault="00296E35" w:rsidP="00296E35"/>
    <w:p w14:paraId="7F7C6688" w14:textId="77777777" w:rsidR="00296E35" w:rsidRPr="001C0FC4" w:rsidRDefault="00296E35" w:rsidP="00296E35">
      <w:pPr>
        <w:pStyle w:val="H6"/>
      </w:pPr>
      <w:bookmarkStart w:id="644" w:name="_Toc52782365"/>
      <w:bookmarkStart w:id="645" w:name="_Toc52782976"/>
      <w:bookmarkStart w:id="646" w:name="_Toc59042845"/>
      <w:r w:rsidRPr="001C0FC4">
        <w:t>6.1.8.3.3</w:t>
      </w:r>
      <w:r w:rsidRPr="001C0FC4">
        <w:tab/>
        <w:t>Specific message contents</w:t>
      </w:r>
      <w:bookmarkEnd w:id="644"/>
      <w:bookmarkEnd w:id="645"/>
      <w:bookmarkEnd w:id="646"/>
    </w:p>
    <w:p w14:paraId="62767EE4" w14:textId="18DF9EBE" w:rsidR="00296E35" w:rsidRPr="001C0FC4" w:rsidRDefault="00296E35" w:rsidP="00296E35">
      <w:pPr>
        <w:pStyle w:val="TH"/>
      </w:pPr>
      <w:bookmarkStart w:id="647" w:name="_Toc25610659"/>
      <w:r w:rsidRPr="001C0FC4">
        <w:t>Table 6.1.8.3.3-1: SIP INVITE from the SS (step 1, Table 6.1.8.3.2-1</w:t>
      </w:r>
      <w:bookmarkStart w:id="648" w:name="_Hlk94365575"/>
      <w:r w:rsidRPr="001C0FC4">
        <w:t>;</w:t>
      </w:r>
      <w:r w:rsidRPr="001C0FC4">
        <w:br/>
        <w:t xml:space="preserve">step 2, TS </w:t>
      </w:r>
      <w:r>
        <w:t>37.579</w:t>
      </w:r>
      <w:r w:rsidRPr="001C0FC4">
        <w:t>-1 [2] Table 5.3C.3.3-1</w:t>
      </w:r>
      <w:bookmarkEnd w:id="648"/>
      <w:r w:rsidRPr="001C0FC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BB9BE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EEEB08" w14:textId="1A68210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FD1E7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599D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EAE04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BAAD4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A6B14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CECB469" w14:textId="77777777" w:rsidR="00296E35" w:rsidRPr="001C0FC4" w:rsidRDefault="00296E35" w:rsidP="002E3FCC">
            <w:pPr>
              <w:pStyle w:val="TAH"/>
              <w:rPr>
                <w:bCs/>
              </w:rPr>
            </w:pPr>
            <w:r w:rsidRPr="001C0FC4">
              <w:rPr>
                <w:bCs/>
              </w:rPr>
              <w:t>Condition</w:t>
            </w:r>
          </w:p>
        </w:tc>
      </w:tr>
      <w:tr w:rsidR="00296E35" w:rsidRPr="001C0FC4" w14:paraId="0EDB4A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98CAE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AE396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DCBA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E0F11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8D53F8" w14:textId="77777777" w:rsidR="00296E35" w:rsidRPr="001C0FC4" w:rsidRDefault="00296E35" w:rsidP="002E3FCC">
            <w:pPr>
              <w:pStyle w:val="TAL"/>
            </w:pPr>
          </w:p>
        </w:tc>
      </w:tr>
      <w:tr w:rsidR="00296E35" w:rsidRPr="001C0FC4" w14:paraId="49BA6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08D8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4D281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AADF071"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DEE10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014B82" w14:textId="77777777" w:rsidR="00296E35" w:rsidRPr="001C0FC4" w:rsidRDefault="00296E35" w:rsidP="002E3FCC">
            <w:pPr>
              <w:pStyle w:val="TAL"/>
            </w:pPr>
          </w:p>
        </w:tc>
      </w:tr>
      <w:tr w:rsidR="00296E35" w:rsidRPr="001C0FC4" w14:paraId="6C73B2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B088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6AECD0" w14:textId="77777777" w:rsidR="00296E35" w:rsidRPr="001C0FC4" w:rsidRDefault="00296E35" w:rsidP="002E3FCC">
            <w:pPr>
              <w:pStyle w:val="TAL"/>
              <w:rPr>
                <w:iCs/>
              </w:rPr>
            </w:pPr>
            <w:r w:rsidRPr="001C0FC4">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B0BA96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6F87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AD2BBC" w14:textId="77777777" w:rsidR="00296E35" w:rsidRPr="001C0FC4" w:rsidRDefault="00296E35" w:rsidP="002E3FCC">
            <w:pPr>
              <w:pStyle w:val="TAL"/>
            </w:pPr>
          </w:p>
        </w:tc>
      </w:tr>
      <w:tr w:rsidR="00296E35" w:rsidRPr="001C0FC4" w14:paraId="6971CD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816B3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B117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2DAF9EC"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B2A2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1DA5E4" w14:textId="77777777" w:rsidR="00296E35" w:rsidRPr="001C0FC4" w:rsidRDefault="00296E35" w:rsidP="002E3FCC">
            <w:pPr>
              <w:pStyle w:val="TAL"/>
            </w:pPr>
          </w:p>
        </w:tc>
      </w:tr>
      <w:tr w:rsidR="00296E35" w:rsidRPr="001C0FC4" w14:paraId="39CD96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E5B81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0D50535" w14:textId="77777777" w:rsidR="00296E35" w:rsidRPr="001C0FC4" w:rsidRDefault="00296E35" w:rsidP="002E3FCC">
            <w:pPr>
              <w:pStyle w:val="TAL"/>
              <w:rPr>
                <w:iCs/>
              </w:rPr>
            </w:pPr>
            <w:r w:rsidRPr="001C0FC4">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07357F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6807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FFDCFC" w14:textId="77777777" w:rsidR="00296E35" w:rsidRPr="001C0FC4" w:rsidRDefault="00296E35" w:rsidP="002E3FCC">
            <w:pPr>
              <w:pStyle w:val="TAL"/>
            </w:pPr>
          </w:p>
        </w:tc>
      </w:tr>
    </w:tbl>
    <w:p w14:paraId="1F1D8598" w14:textId="77777777" w:rsidR="00296E35" w:rsidRPr="001C0FC4" w:rsidRDefault="00296E35" w:rsidP="00296E35"/>
    <w:p w14:paraId="4A9AC806" w14:textId="77777777" w:rsidR="00296E35" w:rsidRPr="001C0FC4" w:rsidRDefault="00296E35" w:rsidP="00296E35">
      <w:pPr>
        <w:pStyle w:val="TH"/>
      </w:pPr>
      <w:r w:rsidRPr="001C0FC4">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14A0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F863AD" w14:textId="562CB894" w:rsidR="00296E35" w:rsidRPr="001C0FC4" w:rsidRDefault="00296E35" w:rsidP="002E3FCC">
            <w:pPr>
              <w:pStyle w:val="TAL"/>
            </w:pPr>
            <w:r w:rsidRPr="001C0FC4">
              <w:t xml:space="preserve">Derivation Path: TS </w:t>
            </w:r>
            <w:r>
              <w:t>37.579</w:t>
            </w:r>
            <w:r w:rsidRPr="001C0FC4">
              <w:t>-1 [2], Table 5.5.3.1.2-3, condition MCDATA_SDS, SDP_OFFER</w:t>
            </w:r>
          </w:p>
        </w:tc>
      </w:tr>
    </w:tbl>
    <w:p w14:paraId="5470EC24" w14:textId="77777777" w:rsidR="00296E35" w:rsidRPr="001C0FC4" w:rsidRDefault="00296E35" w:rsidP="00296E35"/>
    <w:p w14:paraId="0B1FFFF1" w14:textId="77777777" w:rsidR="00296E35" w:rsidRPr="001C0FC4" w:rsidRDefault="00296E35" w:rsidP="00296E35">
      <w:pPr>
        <w:pStyle w:val="TH"/>
      </w:pPr>
      <w:r w:rsidRPr="001C0FC4">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6F2C50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AA7260" w14:textId="2165B1C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bl>
    <w:p w14:paraId="3A7EB7C7" w14:textId="77777777" w:rsidR="00296E35" w:rsidRPr="001C0FC4" w:rsidRDefault="00296E35" w:rsidP="00296E35"/>
    <w:p w14:paraId="2A5D1347" w14:textId="06777F75" w:rsidR="00296E35" w:rsidRPr="001C0FC4" w:rsidRDefault="00296E35" w:rsidP="00296E35">
      <w:pPr>
        <w:pStyle w:val="TH"/>
      </w:pPr>
      <w:r w:rsidRPr="001C0FC4">
        <w:t>Table 6.1.8.3.3-3: SIP 200 (OK) from the UE (step 1, Table 6.1.8.3.2-1;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6C3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B9574B" w14:textId="7EDEDC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1A939A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9889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E0FEA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96E54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E691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70C071" w14:textId="77777777" w:rsidR="00296E35" w:rsidRPr="001C0FC4" w:rsidRDefault="00296E35" w:rsidP="002E3FCC">
            <w:pPr>
              <w:pStyle w:val="TAH"/>
              <w:rPr>
                <w:bCs/>
              </w:rPr>
            </w:pPr>
            <w:r w:rsidRPr="001C0FC4">
              <w:rPr>
                <w:bCs/>
              </w:rPr>
              <w:t>Condition</w:t>
            </w:r>
          </w:p>
        </w:tc>
      </w:tr>
      <w:tr w:rsidR="00296E35" w:rsidRPr="001C0FC4" w14:paraId="4F59069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925D80"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19CAD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86B3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A228B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008A8" w14:textId="77777777" w:rsidR="00296E35" w:rsidRPr="001C0FC4" w:rsidRDefault="00296E35" w:rsidP="002E3FCC">
            <w:pPr>
              <w:pStyle w:val="TAL"/>
            </w:pPr>
          </w:p>
        </w:tc>
      </w:tr>
      <w:tr w:rsidR="00296E35" w:rsidRPr="001C0FC4" w14:paraId="526AE6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5FE9B0"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B94DC4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8D46E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5BB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296AB" w14:textId="77777777" w:rsidR="00296E35" w:rsidRPr="001C0FC4" w:rsidRDefault="00296E35" w:rsidP="002E3FCC">
            <w:pPr>
              <w:pStyle w:val="TAL"/>
            </w:pPr>
          </w:p>
        </w:tc>
      </w:tr>
      <w:tr w:rsidR="00296E35" w:rsidRPr="001C0FC4" w14:paraId="5E12DBE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28078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58B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6D52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CE8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C9527" w14:textId="77777777" w:rsidR="00296E35" w:rsidRPr="001C0FC4" w:rsidRDefault="00296E35" w:rsidP="002E3FCC">
            <w:pPr>
              <w:pStyle w:val="TAL"/>
            </w:pPr>
          </w:p>
        </w:tc>
      </w:tr>
      <w:tr w:rsidR="00296E35" w:rsidRPr="001C0FC4" w14:paraId="15D05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8BD60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9DEC6F" w14:textId="77777777" w:rsidR="00296E35" w:rsidRPr="001C0FC4" w:rsidRDefault="00296E35" w:rsidP="002E3FCC">
            <w:pPr>
              <w:pStyle w:val="TAL"/>
            </w:pPr>
            <w:r w:rsidRPr="001C0FC4">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6C8432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9C7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A3DFDF" w14:textId="77777777" w:rsidR="00296E35" w:rsidRPr="001C0FC4" w:rsidRDefault="00296E35" w:rsidP="002E3FCC">
            <w:pPr>
              <w:pStyle w:val="TAL"/>
            </w:pPr>
          </w:p>
        </w:tc>
      </w:tr>
    </w:tbl>
    <w:p w14:paraId="746F5033" w14:textId="77777777" w:rsidR="00296E35" w:rsidRPr="001C0FC4" w:rsidRDefault="00296E35" w:rsidP="00296E35"/>
    <w:p w14:paraId="6D649B07" w14:textId="77777777" w:rsidR="00296E35" w:rsidRPr="001C0FC4" w:rsidRDefault="00296E35" w:rsidP="00296E35">
      <w:pPr>
        <w:pStyle w:val="TH"/>
      </w:pPr>
      <w:r w:rsidRPr="001C0FC4">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181A24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79C47F7" w14:textId="2CDF02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53B4592" w14:textId="77777777" w:rsidR="00296E35" w:rsidRPr="001C0FC4" w:rsidRDefault="00296E35" w:rsidP="00296E35"/>
    <w:p w14:paraId="7DE8F2B0" w14:textId="66F678B1" w:rsidR="00296E35" w:rsidRPr="001C0FC4" w:rsidRDefault="00296E35" w:rsidP="00296E35">
      <w:pPr>
        <w:pStyle w:val="TH"/>
      </w:pPr>
      <w:r w:rsidRPr="001C0FC4">
        <w:t>Table 6.1.8.3.3-5: MSRP SEND from the SS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7DE0D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B3457E" w14:textId="28D02DD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727BEA1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791D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3AB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A6E34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6AFBC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49F655" w14:textId="77777777" w:rsidR="00296E35" w:rsidRPr="001C0FC4" w:rsidRDefault="00296E35" w:rsidP="002E3FCC">
            <w:pPr>
              <w:pStyle w:val="TAH"/>
              <w:rPr>
                <w:bCs/>
              </w:rPr>
            </w:pPr>
            <w:r w:rsidRPr="001C0FC4">
              <w:rPr>
                <w:bCs/>
              </w:rPr>
              <w:t>Condition</w:t>
            </w:r>
          </w:p>
        </w:tc>
      </w:tr>
      <w:tr w:rsidR="00296E35" w:rsidRPr="001C0FC4" w14:paraId="0ED8D8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CFDAE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0CCC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1C466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C5A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2B86A2" w14:textId="77777777" w:rsidR="00296E35" w:rsidRPr="001C0FC4" w:rsidRDefault="00296E35" w:rsidP="002E3FCC">
            <w:pPr>
              <w:pStyle w:val="TAL"/>
            </w:pPr>
          </w:p>
        </w:tc>
      </w:tr>
      <w:tr w:rsidR="00296E35" w:rsidRPr="001C0FC4" w14:paraId="3F441B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E1D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CEB74D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FEEA7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189F3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4CBEE4" w14:textId="77777777" w:rsidR="00296E35" w:rsidRPr="001C0FC4" w:rsidRDefault="00296E35" w:rsidP="002E3FCC">
            <w:pPr>
              <w:pStyle w:val="TAL"/>
            </w:pPr>
          </w:p>
        </w:tc>
      </w:tr>
      <w:tr w:rsidR="00296E35" w:rsidRPr="001C0FC4" w14:paraId="755EE8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D8372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8DFBC" w14:textId="77777777" w:rsidR="00296E35" w:rsidRPr="001C0FC4" w:rsidRDefault="00296E35" w:rsidP="002E3FCC">
            <w:pPr>
              <w:pStyle w:val="TAL"/>
            </w:pPr>
            <w:r w:rsidRPr="001C0FC4">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543BFFD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CD2E5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845E9" w14:textId="77777777" w:rsidR="00296E35" w:rsidRPr="001C0FC4" w:rsidRDefault="00296E35" w:rsidP="002E3FCC">
            <w:pPr>
              <w:pStyle w:val="TAL"/>
            </w:pPr>
          </w:p>
        </w:tc>
      </w:tr>
    </w:tbl>
    <w:p w14:paraId="54FC8784" w14:textId="77777777" w:rsidR="00296E35" w:rsidRPr="001C0FC4" w:rsidRDefault="00296E35" w:rsidP="00296E35"/>
    <w:p w14:paraId="76E7B615" w14:textId="68D1263F" w:rsidR="00296E35" w:rsidRPr="001C0FC4" w:rsidRDefault="00296E35" w:rsidP="00296E35">
      <w:pPr>
        <w:pStyle w:val="TH"/>
      </w:pPr>
      <w:r w:rsidRPr="001C0FC4">
        <w:t>Table 6.1.8.3.3-5A: MIME Message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DD61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41296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DB7FF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FFCC7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5332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D709B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9D99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285E56" w14:textId="77777777" w:rsidR="00296E35" w:rsidRPr="001C0FC4" w:rsidRDefault="00296E35" w:rsidP="002E3FCC">
            <w:pPr>
              <w:pStyle w:val="TAH"/>
              <w:rPr>
                <w:bCs/>
              </w:rPr>
            </w:pPr>
            <w:r w:rsidRPr="001C0FC4">
              <w:rPr>
                <w:bCs/>
              </w:rPr>
              <w:t>Condition</w:t>
            </w:r>
          </w:p>
        </w:tc>
      </w:tr>
      <w:tr w:rsidR="00296E35" w:rsidRPr="001C0FC4" w14:paraId="5F1440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D69D07"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52F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F7044"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52AD6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42ECC" w14:textId="77777777" w:rsidR="00296E35" w:rsidRPr="001C0FC4" w:rsidRDefault="00296E35" w:rsidP="002E3FCC">
            <w:pPr>
              <w:pStyle w:val="TAL"/>
            </w:pPr>
          </w:p>
        </w:tc>
      </w:tr>
      <w:tr w:rsidR="00296E35" w:rsidRPr="001C0FC4" w14:paraId="594F06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EDA4D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D94D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82FF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7FD4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132A6A" w14:textId="77777777" w:rsidR="00296E35" w:rsidRPr="001C0FC4" w:rsidRDefault="00296E35" w:rsidP="002E3FCC">
            <w:pPr>
              <w:pStyle w:val="TAL"/>
            </w:pPr>
          </w:p>
        </w:tc>
      </w:tr>
      <w:tr w:rsidR="00296E35" w:rsidRPr="001C0FC4" w14:paraId="7E8E06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CAFF48"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1B046EB"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9D96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124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F68661" w14:textId="77777777" w:rsidR="00296E35" w:rsidRPr="001C0FC4" w:rsidRDefault="00296E35" w:rsidP="002E3FCC">
            <w:pPr>
              <w:pStyle w:val="TAL"/>
            </w:pPr>
          </w:p>
        </w:tc>
      </w:tr>
      <w:tr w:rsidR="00296E35" w:rsidRPr="001C0FC4" w14:paraId="012CD4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9CB02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F6711" w14:textId="77777777" w:rsidR="00296E35" w:rsidRPr="001C0FC4" w:rsidRDefault="00296E35" w:rsidP="002E3FCC">
            <w:pPr>
              <w:pStyle w:val="TAL"/>
            </w:pPr>
            <w:r w:rsidRPr="001C0FC4">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7EC1E4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F16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FDEAFE" w14:textId="77777777" w:rsidR="00296E35" w:rsidRPr="001C0FC4" w:rsidRDefault="00296E35" w:rsidP="002E3FCC">
            <w:pPr>
              <w:pStyle w:val="TAL"/>
            </w:pPr>
          </w:p>
        </w:tc>
      </w:tr>
      <w:tr w:rsidR="00296E35" w:rsidRPr="001C0FC4" w14:paraId="11F359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A0E8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3D4A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69CC6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D37E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A35B53" w14:textId="77777777" w:rsidR="00296E35" w:rsidRPr="001C0FC4" w:rsidRDefault="00296E35" w:rsidP="002E3FCC">
            <w:pPr>
              <w:pStyle w:val="TAL"/>
            </w:pPr>
          </w:p>
        </w:tc>
      </w:tr>
      <w:tr w:rsidR="00296E35" w:rsidRPr="001C0FC4" w14:paraId="43EFD9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ACB9D1"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0615C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1AB8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EFF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A230F" w14:textId="77777777" w:rsidR="00296E35" w:rsidRPr="001C0FC4" w:rsidRDefault="00296E35" w:rsidP="002E3FCC">
            <w:pPr>
              <w:pStyle w:val="TAL"/>
            </w:pPr>
          </w:p>
        </w:tc>
      </w:tr>
      <w:tr w:rsidR="00296E35" w:rsidRPr="001C0FC4" w14:paraId="1D5E57A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6C895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DCB1B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E9A38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87DE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6CEA1D" w14:textId="77777777" w:rsidR="00296E35" w:rsidRPr="001C0FC4" w:rsidRDefault="00296E35" w:rsidP="002E3FCC">
            <w:pPr>
              <w:pStyle w:val="TAL"/>
            </w:pPr>
          </w:p>
        </w:tc>
      </w:tr>
      <w:tr w:rsidR="00296E35" w:rsidRPr="001C0FC4" w14:paraId="4E6E34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FBC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A91E7E" w14:textId="77777777" w:rsidR="00296E35" w:rsidRPr="001C0FC4" w:rsidRDefault="00296E35" w:rsidP="002E3FCC">
            <w:pPr>
              <w:pStyle w:val="TAL"/>
            </w:pPr>
            <w:r w:rsidRPr="001C0FC4">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1B03A4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D490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AFB98C" w14:textId="77777777" w:rsidR="00296E35" w:rsidRPr="001C0FC4" w:rsidRDefault="00296E35" w:rsidP="002E3FCC">
            <w:pPr>
              <w:pStyle w:val="TAL"/>
            </w:pPr>
          </w:p>
        </w:tc>
      </w:tr>
    </w:tbl>
    <w:p w14:paraId="74D7A050" w14:textId="77777777" w:rsidR="00296E35" w:rsidRPr="001C0FC4" w:rsidRDefault="00296E35" w:rsidP="00296E35"/>
    <w:p w14:paraId="0F2E2330" w14:textId="77777777" w:rsidR="00296E35" w:rsidRPr="001C0FC4" w:rsidRDefault="00296E35" w:rsidP="00296E35">
      <w:pPr>
        <w:pStyle w:val="TH"/>
      </w:pPr>
      <w:r w:rsidRPr="001C0FC4">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21285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808A14E" w14:textId="543CBE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91681E0" w14:textId="77777777" w:rsidR="00296E35" w:rsidRPr="001C0FC4" w:rsidRDefault="00296E35" w:rsidP="00296E35"/>
    <w:p w14:paraId="4F816596" w14:textId="77777777" w:rsidR="00296E35" w:rsidRPr="001C0FC4" w:rsidRDefault="00296E35" w:rsidP="00296E35">
      <w:pPr>
        <w:pStyle w:val="TH"/>
      </w:pPr>
      <w:r w:rsidRPr="001C0FC4">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200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22304F5" w14:textId="574E0A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0A4E6C2A" w14:textId="77777777" w:rsidR="00296E35" w:rsidRPr="001C0FC4" w:rsidRDefault="00296E35" w:rsidP="00296E35"/>
    <w:p w14:paraId="7D982D3E" w14:textId="22373624" w:rsidR="00296E35" w:rsidRPr="001C0FC4" w:rsidRDefault="00296E35" w:rsidP="00296E35">
      <w:pPr>
        <w:pStyle w:val="TH"/>
      </w:pPr>
      <w:r w:rsidRPr="001C0FC4">
        <w:t>Table 6.1.8.3.3-7: SIP BYE from the SS (step 8, Table 6.1.8.3.2-1;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902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0CA73F" w14:textId="0CC0DD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08A41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5A9C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334B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4E5FA4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0178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53F27B" w14:textId="77777777" w:rsidR="00296E35" w:rsidRPr="001C0FC4" w:rsidRDefault="00296E35" w:rsidP="002E3FCC">
            <w:pPr>
              <w:pStyle w:val="TAH"/>
              <w:rPr>
                <w:bCs/>
              </w:rPr>
            </w:pPr>
            <w:r w:rsidRPr="001C0FC4">
              <w:rPr>
                <w:bCs/>
              </w:rPr>
              <w:t>Condition</w:t>
            </w:r>
          </w:p>
        </w:tc>
      </w:tr>
      <w:tr w:rsidR="00296E35" w:rsidRPr="001C0FC4" w14:paraId="1232F6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2FFF67D"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09FE0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6990C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E3B9E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5F6859" w14:textId="77777777" w:rsidR="00296E35" w:rsidRPr="001C0FC4" w:rsidRDefault="00296E35" w:rsidP="002E3FCC">
            <w:pPr>
              <w:pStyle w:val="TAL"/>
            </w:pPr>
          </w:p>
        </w:tc>
      </w:tr>
      <w:tr w:rsidR="00296E35" w:rsidRPr="001C0FC4" w14:paraId="5B3180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81CC505"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BF224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9924F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F4B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513A2C" w14:textId="77777777" w:rsidR="00296E35" w:rsidRPr="001C0FC4" w:rsidRDefault="00296E35" w:rsidP="002E3FCC">
            <w:pPr>
              <w:pStyle w:val="TAL"/>
            </w:pPr>
          </w:p>
        </w:tc>
      </w:tr>
      <w:tr w:rsidR="00296E35" w:rsidRPr="001C0FC4" w14:paraId="47D2510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1C8D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5AA15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6ECDD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5CE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D87376" w14:textId="77777777" w:rsidR="00296E35" w:rsidRPr="001C0FC4" w:rsidRDefault="00296E35" w:rsidP="002E3FCC">
            <w:pPr>
              <w:pStyle w:val="TAL"/>
            </w:pPr>
          </w:p>
        </w:tc>
      </w:tr>
      <w:tr w:rsidR="00296E35" w:rsidRPr="001C0FC4" w14:paraId="5CA14392"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7C6218"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CC3505"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51AD5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8859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CF5FF7" w14:textId="77777777" w:rsidR="00296E35" w:rsidRPr="001C0FC4" w:rsidRDefault="00296E35" w:rsidP="002E3FCC">
            <w:pPr>
              <w:pStyle w:val="TAL"/>
            </w:pPr>
          </w:p>
        </w:tc>
      </w:tr>
    </w:tbl>
    <w:p w14:paraId="31AA24C3" w14:textId="77777777" w:rsidR="00296E35" w:rsidRPr="001C0FC4" w:rsidRDefault="00296E35" w:rsidP="00296E35"/>
    <w:p w14:paraId="675115D1" w14:textId="77777777" w:rsidR="00296E35" w:rsidRPr="001C0FC4" w:rsidRDefault="00296E35" w:rsidP="00296E35">
      <w:pPr>
        <w:pStyle w:val="TH"/>
      </w:pPr>
      <w:r w:rsidRPr="001C0FC4">
        <w:t>Table 6.1.8.3.3-8: Void</w:t>
      </w:r>
    </w:p>
    <w:p w14:paraId="2CBEEFFC" w14:textId="65C50555" w:rsidR="00296E35" w:rsidRPr="001C0FC4" w:rsidRDefault="00296E35" w:rsidP="00296E35">
      <w:pPr>
        <w:pStyle w:val="TH"/>
      </w:pPr>
      <w:r w:rsidRPr="001C0FC4">
        <w:t>Table 6.1.8.3.3-9: SIP MESSAGE from the UE (step 11, Table 6.1.8.3.2-1;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26F6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095018" w14:textId="579E09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3580D0A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879AB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47BE2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564C7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AC10FF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8EEF57" w14:textId="77777777" w:rsidR="00296E35" w:rsidRPr="001C0FC4" w:rsidRDefault="00296E35" w:rsidP="002E3FCC">
            <w:pPr>
              <w:pStyle w:val="TAH"/>
              <w:rPr>
                <w:bCs/>
              </w:rPr>
            </w:pPr>
            <w:r w:rsidRPr="001C0FC4">
              <w:rPr>
                <w:bCs/>
              </w:rPr>
              <w:t>Condition</w:t>
            </w:r>
          </w:p>
        </w:tc>
      </w:tr>
      <w:tr w:rsidR="00296E35" w:rsidRPr="001C0FC4" w14:paraId="17E6DC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217E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B9B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8CBEC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43E3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6FC509" w14:textId="77777777" w:rsidR="00296E35" w:rsidRPr="001C0FC4" w:rsidRDefault="00296E35" w:rsidP="002E3FCC">
            <w:pPr>
              <w:pStyle w:val="TAL"/>
            </w:pPr>
          </w:p>
        </w:tc>
      </w:tr>
      <w:tr w:rsidR="00296E35" w:rsidRPr="001C0FC4" w14:paraId="0358A0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9BCE3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4263A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FF5D17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470926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AC3ACC" w14:textId="77777777" w:rsidR="00296E35" w:rsidRPr="001C0FC4" w:rsidRDefault="00296E35" w:rsidP="002E3FCC">
            <w:pPr>
              <w:pStyle w:val="TAL"/>
            </w:pPr>
          </w:p>
        </w:tc>
      </w:tr>
      <w:tr w:rsidR="00296E35" w:rsidRPr="001C0FC4" w14:paraId="5DA6F0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1A690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3BA4CE" w14:textId="77777777" w:rsidR="00296E35" w:rsidRPr="001C0FC4" w:rsidRDefault="00296E35" w:rsidP="002E3FCC">
            <w:pPr>
              <w:pStyle w:val="TAL"/>
              <w:rPr>
                <w:iCs/>
              </w:rPr>
            </w:pPr>
            <w:r w:rsidRPr="001C0FC4">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52E51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F852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77F2B5" w14:textId="77777777" w:rsidR="00296E35" w:rsidRPr="001C0FC4" w:rsidRDefault="00296E35" w:rsidP="002E3FCC">
            <w:pPr>
              <w:pStyle w:val="TAL"/>
            </w:pPr>
          </w:p>
        </w:tc>
      </w:tr>
      <w:tr w:rsidR="00296E35" w:rsidRPr="001C0FC4" w14:paraId="17775B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533A6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F521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6026F3A"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671ED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FAB31" w14:textId="77777777" w:rsidR="00296E35" w:rsidRPr="001C0FC4" w:rsidRDefault="00296E35" w:rsidP="002E3FCC">
            <w:pPr>
              <w:pStyle w:val="TAL"/>
            </w:pPr>
          </w:p>
        </w:tc>
      </w:tr>
      <w:tr w:rsidR="00296E35" w:rsidRPr="001C0FC4" w14:paraId="25323F1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06E21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1D2974"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11CC4C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ABA3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A0BAFD" w14:textId="77777777" w:rsidR="00296E35" w:rsidRPr="001C0FC4" w:rsidRDefault="00296E35" w:rsidP="002E3FCC">
            <w:pPr>
              <w:pStyle w:val="TAL"/>
            </w:pPr>
          </w:p>
        </w:tc>
      </w:tr>
    </w:tbl>
    <w:p w14:paraId="13AC5F7B" w14:textId="77777777" w:rsidR="00296E35" w:rsidRPr="001C0FC4" w:rsidRDefault="00296E35" w:rsidP="00296E35"/>
    <w:p w14:paraId="56D7B5A4" w14:textId="77777777" w:rsidR="00296E35" w:rsidRPr="001C0FC4" w:rsidRDefault="00296E35" w:rsidP="00296E35">
      <w:pPr>
        <w:pStyle w:val="TH"/>
      </w:pPr>
      <w:r w:rsidRPr="001C0FC4">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2E7F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604B1E" w14:textId="47A76B8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p>
        </w:tc>
      </w:tr>
      <w:tr w:rsidR="00296E35" w:rsidRPr="001C0FC4" w14:paraId="511ACD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CB6A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AEB95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09776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59B3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C90FBDB" w14:textId="77777777" w:rsidR="00296E35" w:rsidRPr="001C0FC4" w:rsidRDefault="00296E35" w:rsidP="002E3FCC">
            <w:pPr>
              <w:pStyle w:val="TAH"/>
              <w:rPr>
                <w:bCs/>
              </w:rPr>
            </w:pPr>
            <w:r w:rsidRPr="001C0FC4">
              <w:rPr>
                <w:bCs/>
              </w:rPr>
              <w:t>Condition</w:t>
            </w:r>
          </w:p>
        </w:tc>
      </w:tr>
      <w:tr w:rsidR="00296E35" w:rsidRPr="001C0FC4" w14:paraId="5576E2F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53829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AC56D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043D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B178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6FC21F" w14:textId="77777777" w:rsidR="00296E35" w:rsidRPr="001C0FC4" w:rsidRDefault="00296E35" w:rsidP="002E3FCC">
            <w:pPr>
              <w:pStyle w:val="TAL"/>
            </w:pPr>
          </w:p>
        </w:tc>
      </w:tr>
      <w:tr w:rsidR="00296E35" w:rsidRPr="001C0FC4" w14:paraId="7C6F0E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EF324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F684E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99FD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6F5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4490AD" w14:textId="77777777" w:rsidR="00296E35" w:rsidRPr="001C0FC4" w:rsidRDefault="00296E35" w:rsidP="002E3FCC">
            <w:pPr>
              <w:pStyle w:val="TAL"/>
            </w:pPr>
          </w:p>
        </w:tc>
      </w:tr>
      <w:tr w:rsidR="00296E35" w:rsidRPr="001C0FC4" w14:paraId="510345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815E39"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D088F7E"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C75A600" w14:textId="0779200C"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86DFD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A5FDB7" w14:textId="77777777" w:rsidR="00296E35" w:rsidRPr="001C0FC4" w:rsidRDefault="00296E35" w:rsidP="002E3FCC">
            <w:pPr>
              <w:pStyle w:val="TAL"/>
            </w:pPr>
          </w:p>
        </w:tc>
      </w:tr>
    </w:tbl>
    <w:p w14:paraId="05884871" w14:textId="77777777" w:rsidR="00296E35" w:rsidRPr="001C0FC4" w:rsidRDefault="00296E35" w:rsidP="00296E35"/>
    <w:p w14:paraId="584FDA1C" w14:textId="77777777" w:rsidR="00296E35" w:rsidRPr="001C0FC4" w:rsidRDefault="00296E35" w:rsidP="00296E35">
      <w:pPr>
        <w:pStyle w:val="TH"/>
      </w:pPr>
      <w:r w:rsidRPr="001C0FC4">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EF452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6F53D2" w14:textId="437D89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53BD269" w14:textId="77777777" w:rsidR="00296E35" w:rsidRPr="001C0FC4" w:rsidRDefault="00296E35" w:rsidP="00296E35"/>
    <w:p w14:paraId="7303F4A9" w14:textId="77777777" w:rsidR="00296E35" w:rsidRPr="001C0FC4" w:rsidRDefault="00296E35" w:rsidP="00296E35">
      <w:pPr>
        <w:pStyle w:val="Heading3"/>
      </w:pPr>
      <w:bookmarkStart w:id="649" w:name="_Toc42507353"/>
      <w:bookmarkStart w:id="650" w:name="_Toc52307884"/>
      <w:bookmarkStart w:id="651" w:name="_Toc52782366"/>
      <w:bookmarkStart w:id="652" w:name="_Toc52782977"/>
      <w:bookmarkStart w:id="653" w:name="_Toc59042846"/>
      <w:bookmarkStart w:id="654" w:name="_Toc75459145"/>
      <w:bookmarkStart w:id="655" w:name="_Toc90630585"/>
      <w:bookmarkStart w:id="656" w:name="_Toc100778792"/>
      <w:bookmarkStart w:id="657" w:name="_Toc101286123"/>
      <w:bookmarkStart w:id="658" w:name="_Toc106817709"/>
      <w:bookmarkStart w:id="659" w:name="_Toc106817834"/>
      <w:bookmarkStart w:id="660" w:name="_Toc178186342"/>
      <w:bookmarkStart w:id="661" w:name="_Toc210385156"/>
      <w:r w:rsidRPr="001C0FC4">
        <w:t>6.1.9</w:t>
      </w:r>
      <w:r w:rsidRPr="001C0FC4">
        <w:tab/>
        <w:t>On-network / Short Data Service (SDS) / SDS Session / One-to-one SDS Session / Client Originated (CO)</w:t>
      </w:r>
      <w:bookmarkEnd w:id="631"/>
      <w:bookmarkEnd w:id="647"/>
      <w:bookmarkEnd w:id="649"/>
      <w:bookmarkEnd w:id="650"/>
      <w:bookmarkEnd w:id="651"/>
      <w:bookmarkEnd w:id="652"/>
      <w:bookmarkEnd w:id="653"/>
      <w:bookmarkEnd w:id="654"/>
      <w:bookmarkEnd w:id="655"/>
      <w:bookmarkEnd w:id="656"/>
      <w:bookmarkEnd w:id="657"/>
      <w:bookmarkEnd w:id="658"/>
      <w:bookmarkEnd w:id="659"/>
      <w:bookmarkEnd w:id="660"/>
      <w:bookmarkEnd w:id="661"/>
    </w:p>
    <w:p w14:paraId="79CDF486" w14:textId="77777777" w:rsidR="00296E35" w:rsidRPr="001C0FC4" w:rsidRDefault="00296E35" w:rsidP="00296E35">
      <w:pPr>
        <w:pStyle w:val="H6"/>
      </w:pPr>
      <w:bookmarkStart w:id="662" w:name="_Toc52782367"/>
      <w:bookmarkStart w:id="663" w:name="_Toc52782978"/>
      <w:bookmarkStart w:id="664" w:name="_Toc59042847"/>
      <w:bookmarkStart w:id="665" w:name="_Toc522499807"/>
      <w:r w:rsidRPr="001C0FC4">
        <w:t>6.1.9.1</w:t>
      </w:r>
      <w:r w:rsidRPr="001C0FC4">
        <w:tab/>
        <w:t>Test Purpose (TP)</w:t>
      </w:r>
      <w:bookmarkEnd w:id="662"/>
      <w:bookmarkEnd w:id="663"/>
      <w:bookmarkEnd w:id="664"/>
    </w:p>
    <w:p w14:paraId="6D2A9FB4" w14:textId="77777777" w:rsidR="00296E35" w:rsidRPr="001C0FC4" w:rsidRDefault="00296E35" w:rsidP="00296E35">
      <w:pPr>
        <w:pStyle w:val="H6"/>
      </w:pPr>
      <w:bookmarkStart w:id="666" w:name="_Hlk16240350"/>
      <w:r w:rsidRPr="001C0FC4">
        <w:t>(1)</w:t>
      </w:r>
    </w:p>
    <w:p w14:paraId="173DB34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5147501" w14:textId="77777777" w:rsidR="00296E35" w:rsidRPr="001C0FC4" w:rsidRDefault="00296E35" w:rsidP="00296E35">
      <w:pPr>
        <w:pStyle w:val="PL"/>
      </w:pPr>
      <w:r w:rsidRPr="001C0FC4">
        <w:rPr>
          <w:b/>
        </w:rPr>
        <w:t>ensure that</w:t>
      </w:r>
      <w:r w:rsidRPr="001C0FC4">
        <w:t xml:space="preserve"> {</w:t>
      </w:r>
    </w:p>
    <w:p w14:paraId="6CD96DA5"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w:t>
      </w:r>
    </w:p>
    <w:p w14:paraId="6C503B50"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INVITE message </w:t>
      </w:r>
      <w:r w:rsidRPr="001C0FC4">
        <w:rPr>
          <w:b/>
        </w:rPr>
        <w:t>and</w:t>
      </w:r>
      <w:r w:rsidRPr="001C0FC4">
        <w:t xml:space="preserve"> then responds to the SIP 200 (OK) message with a SIP ACK message }</w:t>
      </w:r>
    </w:p>
    <w:p w14:paraId="5D006D50" w14:textId="77777777" w:rsidR="00296E35" w:rsidRPr="001C0FC4" w:rsidRDefault="00296E35" w:rsidP="00296E35">
      <w:pPr>
        <w:pStyle w:val="PL"/>
      </w:pPr>
      <w:r w:rsidRPr="001C0FC4">
        <w:t xml:space="preserve">            }</w:t>
      </w:r>
    </w:p>
    <w:p w14:paraId="746E7CA3" w14:textId="77777777" w:rsidR="00296E35" w:rsidRPr="001C0FC4" w:rsidRDefault="00296E35" w:rsidP="00296E35">
      <w:pPr>
        <w:pStyle w:val="PL"/>
      </w:pPr>
    </w:p>
    <w:p w14:paraId="4DB06C9B" w14:textId="77777777" w:rsidR="00296E35" w:rsidRPr="001C0FC4" w:rsidRDefault="00296E35" w:rsidP="00296E35">
      <w:pPr>
        <w:pStyle w:val="H6"/>
      </w:pPr>
      <w:r w:rsidRPr="001C0FC4">
        <w:t>(2)</w:t>
      </w:r>
    </w:p>
    <w:p w14:paraId="044345A9"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in response to a SIP INVITE message}</w:t>
      </w:r>
    </w:p>
    <w:p w14:paraId="23D42596" w14:textId="77777777" w:rsidR="00296E35" w:rsidRPr="001C0FC4" w:rsidRDefault="00296E35" w:rsidP="00296E35">
      <w:pPr>
        <w:pStyle w:val="PL"/>
      </w:pPr>
      <w:r w:rsidRPr="001C0FC4">
        <w:rPr>
          <w:b/>
        </w:rPr>
        <w:t>ensure that</w:t>
      </w:r>
      <w:r w:rsidRPr="001C0FC4">
        <w:t xml:space="preserve"> {</w:t>
      </w:r>
    </w:p>
    <w:p w14:paraId="1CB2A005"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0BB19FF5"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session SDS message via a MSRP SEND message with a disposition of "DELIVERY" }</w:t>
      </w:r>
    </w:p>
    <w:p w14:paraId="38524010" w14:textId="77777777" w:rsidR="00296E35" w:rsidRPr="001C0FC4" w:rsidRDefault="00296E35" w:rsidP="00296E35">
      <w:pPr>
        <w:pStyle w:val="PL"/>
      </w:pPr>
      <w:r w:rsidRPr="001C0FC4">
        <w:t xml:space="preserve">            }</w:t>
      </w:r>
    </w:p>
    <w:p w14:paraId="46707948" w14:textId="77777777" w:rsidR="00296E35" w:rsidRPr="001C0FC4" w:rsidRDefault="00296E35" w:rsidP="00296E35">
      <w:pPr>
        <w:pStyle w:val="PL"/>
      </w:pPr>
    </w:p>
    <w:p w14:paraId="63E9A655" w14:textId="77777777" w:rsidR="00296E35" w:rsidRPr="001C0FC4" w:rsidRDefault="00296E35" w:rsidP="00296E35">
      <w:pPr>
        <w:pStyle w:val="H6"/>
      </w:pPr>
      <w:r w:rsidRPr="001C0FC4">
        <w:t>(3)</w:t>
      </w:r>
    </w:p>
    <w:p w14:paraId="159EE94B"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0C6890A1" w14:textId="77777777" w:rsidR="00296E35" w:rsidRPr="001C0FC4" w:rsidRDefault="00296E35" w:rsidP="00296E35">
      <w:pPr>
        <w:pStyle w:val="PL"/>
      </w:pPr>
      <w:r w:rsidRPr="001C0FC4">
        <w:rPr>
          <w:b/>
        </w:rPr>
        <w:t>ensure that</w:t>
      </w:r>
      <w:r w:rsidRPr="001C0FC4">
        <w:t xml:space="preserve"> {</w:t>
      </w:r>
    </w:p>
    <w:p w14:paraId="228134A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CE8F90"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C66626C" w14:textId="77777777" w:rsidR="00296E35" w:rsidRPr="001C0FC4" w:rsidRDefault="00296E35" w:rsidP="00296E35">
      <w:pPr>
        <w:pStyle w:val="PL"/>
      </w:pPr>
      <w:r w:rsidRPr="001C0FC4">
        <w:t xml:space="preserve">            }</w:t>
      </w:r>
    </w:p>
    <w:p w14:paraId="7EDAC4A3" w14:textId="77777777" w:rsidR="00296E35" w:rsidRPr="001C0FC4" w:rsidRDefault="00296E35" w:rsidP="00296E35">
      <w:pPr>
        <w:pStyle w:val="PL"/>
      </w:pPr>
    </w:p>
    <w:p w14:paraId="29B6A7B6" w14:textId="77777777" w:rsidR="00296E35" w:rsidRPr="001C0FC4" w:rsidRDefault="00296E35" w:rsidP="00296E35">
      <w:pPr>
        <w:pStyle w:val="H6"/>
      </w:pPr>
      <w:r w:rsidRPr="001C0FC4">
        <w:t>(4)</w:t>
      </w:r>
    </w:p>
    <w:p w14:paraId="5F4CCCC1" w14:textId="77777777" w:rsidR="00296E35" w:rsidRPr="001C0FC4" w:rsidRDefault="00296E35" w:rsidP="00296E35">
      <w:pPr>
        <w:pStyle w:val="PL"/>
      </w:pPr>
      <w:r w:rsidRPr="001C0FC4">
        <w:rPr>
          <w:b/>
        </w:rPr>
        <w:t>with</w:t>
      </w:r>
      <w:r w:rsidRPr="001C0FC4">
        <w:t xml:space="preserve"> { UE (MCDATA Client) having established a one-to-one SDS session and a MSRP connection }</w:t>
      </w:r>
    </w:p>
    <w:p w14:paraId="2057E793" w14:textId="77777777" w:rsidR="00296E35" w:rsidRPr="001C0FC4" w:rsidRDefault="00296E35" w:rsidP="00296E35">
      <w:pPr>
        <w:pStyle w:val="PL"/>
      </w:pPr>
      <w:r w:rsidRPr="001C0FC4">
        <w:rPr>
          <w:b/>
        </w:rPr>
        <w:t>ensure that</w:t>
      </w:r>
      <w:r w:rsidRPr="001C0FC4">
        <w:t xml:space="preserve"> {</w:t>
      </w:r>
    </w:p>
    <w:p w14:paraId="675BB59C"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"READ" }</w:t>
      </w:r>
    </w:p>
    <w:p w14:paraId="44531F4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then </w:t>
      </w:r>
      <w:r w:rsidRPr="001C0FC4">
        <w:rPr>
          <w:rFonts w:eastAsia="Malgun Gothic"/>
        </w:rPr>
        <w:t>renders the contents of the Payload IE to the MCDATA User</w:t>
      </w:r>
      <w:r w:rsidRPr="001C0FC4">
        <w:t xml:space="preserve"> </w:t>
      </w:r>
      <w:r w:rsidRPr="001C0FC4">
        <w:rPr>
          <w:b/>
        </w:rPr>
        <w:t>and</w:t>
      </w:r>
      <w:r w:rsidRPr="001C0FC4">
        <w:t xml:space="preserve"> then sends a MSRP SEND message with a disposition notification of "READ" }</w:t>
      </w:r>
    </w:p>
    <w:p w14:paraId="43E2C493" w14:textId="77777777" w:rsidR="00296E35" w:rsidRPr="001C0FC4" w:rsidRDefault="00296E35" w:rsidP="00296E35">
      <w:pPr>
        <w:pStyle w:val="PL"/>
      </w:pPr>
      <w:r w:rsidRPr="001C0FC4">
        <w:t xml:space="preserve">            }</w:t>
      </w:r>
    </w:p>
    <w:p w14:paraId="6D9C0B93" w14:textId="77777777" w:rsidR="00296E35" w:rsidRPr="001C0FC4" w:rsidRDefault="00296E35" w:rsidP="00296E35">
      <w:pPr>
        <w:pStyle w:val="PL"/>
      </w:pPr>
    </w:p>
    <w:p w14:paraId="1674EDE2" w14:textId="77777777" w:rsidR="00296E35" w:rsidRPr="001C0FC4" w:rsidRDefault="00296E35" w:rsidP="00296E35">
      <w:pPr>
        <w:pStyle w:val="H6"/>
      </w:pPr>
      <w:r w:rsidRPr="001C0FC4">
        <w:t>(5)</w:t>
      </w:r>
    </w:p>
    <w:p w14:paraId="1ED6A4BC" w14:textId="77777777" w:rsidR="00296E35" w:rsidRPr="001C0FC4" w:rsidRDefault="00296E35" w:rsidP="00296E35">
      <w:pPr>
        <w:pStyle w:val="PL"/>
      </w:pPr>
      <w:r w:rsidRPr="001C0FC4">
        <w:rPr>
          <w:b/>
        </w:rPr>
        <w:t>with</w:t>
      </w:r>
      <w:r w:rsidRPr="001C0FC4">
        <w:t xml:space="preserve"> { UE (MCDATA Client) having established a one-to-one SDS session }</w:t>
      </w:r>
    </w:p>
    <w:p w14:paraId="2B7A8B87" w14:textId="77777777" w:rsidR="00296E35" w:rsidRPr="001C0FC4" w:rsidRDefault="00296E35" w:rsidP="00296E35">
      <w:pPr>
        <w:pStyle w:val="PL"/>
      </w:pPr>
      <w:r w:rsidRPr="001C0FC4">
        <w:rPr>
          <w:b/>
        </w:rPr>
        <w:t>ensure that</w:t>
      </w:r>
      <w:r w:rsidRPr="001C0FC4">
        <w:t xml:space="preserve"> {</w:t>
      </w:r>
    </w:p>
    <w:p w14:paraId="17477B9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t>
      </w:r>
    </w:p>
    <w:p w14:paraId="2C5DC0A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3B57EBF" w14:textId="77777777" w:rsidR="00296E35" w:rsidRPr="001C0FC4" w:rsidRDefault="00296E35" w:rsidP="00296E35">
      <w:pPr>
        <w:pStyle w:val="PL"/>
      </w:pPr>
      <w:r w:rsidRPr="001C0FC4">
        <w:t xml:space="preserve">            }</w:t>
      </w:r>
    </w:p>
    <w:p w14:paraId="04CC2D52" w14:textId="77777777" w:rsidR="00296E35" w:rsidRPr="001C0FC4" w:rsidRDefault="00296E35" w:rsidP="00296E35">
      <w:pPr>
        <w:pStyle w:val="PL"/>
      </w:pPr>
    </w:p>
    <w:p w14:paraId="27F364A7" w14:textId="77777777" w:rsidR="00296E35" w:rsidRPr="001C0FC4" w:rsidRDefault="00296E35" w:rsidP="00296E35">
      <w:pPr>
        <w:pStyle w:val="H6"/>
      </w:pPr>
      <w:bookmarkStart w:id="667" w:name="_Toc52782368"/>
      <w:bookmarkStart w:id="668" w:name="_Toc52782979"/>
      <w:bookmarkStart w:id="669" w:name="_Toc59042848"/>
      <w:bookmarkEnd w:id="666"/>
      <w:r w:rsidRPr="001C0FC4">
        <w:t>6.1.9.2</w:t>
      </w:r>
      <w:r w:rsidRPr="001C0FC4">
        <w:tab/>
        <w:t>Conformance requirements</w:t>
      </w:r>
      <w:bookmarkEnd w:id="667"/>
      <w:bookmarkEnd w:id="668"/>
      <w:bookmarkEnd w:id="669"/>
    </w:p>
    <w:p w14:paraId="3F69278B" w14:textId="77777777" w:rsidR="00296E35" w:rsidRPr="001C0FC4" w:rsidRDefault="00296E35" w:rsidP="00296E35">
      <w:r w:rsidRPr="001C0FC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1EE746" w14:textId="77777777" w:rsidR="00296E35" w:rsidRPr="001C0FC4" w:rsidRDefault="00296E35" w:rsidP="00296E35">
      <w:r w:rsidRPr="001C0FC4">
        <w:t>[TS 24.282, clause 9.2.4.2.3]</w:t>
      </w:r>
    </w:p>
    <w:p w14:paraId="7C9B31DB" w14:textId="77777777" w:rsidR="00296E35" w:rsidRPr="001C0FC4" w:rsidRDefault="00296E35" w:rsidP="00296E35">
      <w:r w:rsidRPr="001C0FC4">
        <w:t>The MCData client shall generate a SIP INVITE request in accordance with 3GPP TS 24.229 [5] with the clarifications given below.</w:t>
      </w:r>
    </w:p>
    <w:p w14:paraId="68D49F0F" w14:textId="77777777" w:rsidR="00296E35" w:rsidRPr="001C0FC4" w:rsidRDefault="00296E35" w:rsidP="00296E35">
      <w:r w:rsidRPr="001C0FC4">
        <w:t>The MCData client:</w:t>
      </w:r>
    </w:p>
    <w:p w14:paraId="3FE6F012"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1994B26A"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88D581B"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617A0E93"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28E0687" w14:textId="77777777" w:rsidR="00296E35" w:rsidRPr="001C0FC4" w:rsidRDefault="00296E35" w:rsidP="00296E35">
      <w:pPr>
        <w:pStyle w:val="B1"/>
      </w:pPr>
      <w:r w:rsidRPr="001C0FC4">
        <w:t>5)</w:t>
      </w:r>
      <w:r w:rsidRPr="001C0FC4">
        <w:tab/>
        <w:t>should include the "timer" option tag in the Supported header field;</w:t>
      </w:r>
    </w:p>
    <w:p w14:paraId="3D9D3CD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432D43F" w14:textId="77777777" w:rsidR="00296E35" w:rsidRPr="001C0FC4" w:rsidRDefault="00296E35" w:rsidP="00296E35">
      <w:pPr>
        <w:pStyle w:val="B1"/>
      </w:pPr>
      <w:r w:rsidRPr="001C0FC4">
        <w:t>7)</w:t>
      </w:r>
      <w:r w:rsidRPr="001C0FC4">
        <w:tab/>
        <w:t>if a one-to-one SDS session is requested:</w:t>
      </w:r>
    </w:p>
    <w:p w14:paraId="3D05692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13A0B99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17FCB252" w14:textId="77777777" w:rsidR="00296E35" w:rsidRPr="001C0FC4" w:rsidRDefault="00296E35" w:rsidP="00296E35">
      <w:pPr>
        <w:pStyle w:val="B3"/>
      </w:pPr>
      <w:r w:rsidRPr="001C0FC4">
        <w:t>i)</w:t>
      </w:r>
      <w:r w:rsidRPr="001C0FC4">
        <w:tab/>
        <w:t>the &lt;request-type&gt; element set to a value of "one-to-one-sds-session"; and</w:t>
      </w:r>
    </w:p>
    <w:p w14:paraId="5451ACC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C5F63CE"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284B12C" w14:textId="77777777" w:rsidR="00296E35" w:rsidRPr="001C0FC4" w:rsidRDefault="00296E35" w:rsidP="00296E35">
      <w:pPr>
        <w:pStyle w:val="B3"/>
      </w:pPr>
      <w:r w:rsidRPr="001C0FC4">
        <w:t>ii)</w:t>
      </w:r>
      <w:r w:rsidRPr="001C0FC4">
        <w:tab/>
        <w:t>shall use the keying material to generate a PCK as described in 3GPP TS 33.180 [26];</w:t>
      </w:r>
    </w:p>
    <w:p w14:paraId="478DCEEF"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6487A85"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45911609"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6A07295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2FC8DE4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804C33B" w14:textId="77777777" w:rsidR="00296E35" w:rsidRPr="001C0FC4" w:rsidRDefault="00296E35" w:rsidP="00296E35">
      <w:pPr>
        <w:pStyle w:val="NO"/>
      </w:pPr>
      <w:r w:rsidRPr="001C0FC4">
        <w:t>…</w:t>
      </w:r>
    </w:p>
    <w:p w14:paraId="79C27C0E"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351E2C2F"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6191CDBB"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18E63CA"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3E970297" w14:textId="77777777" w:rsidR="00296E35" w:rsidRPr="001C0FC4" w:rsidRDefault="00296E35" w:rsidP="00296E35">
      <w:pPr>
        <w:pStyle w:val="B1"/>
      </w:pPr>
      <w:r w:rsidRPr="001C0FC4">
        <w:t>12)</w:t>
      </w:r>
      <w:r w:rsidRPr="001C0FC4">
        <w:tab/>
        <w:t>shall send the SIP INVITE request towards the MCData server according to 3GPP TS 24.229 [5].</w:t>
      </w:r>
    </w:p>
    <w:p w14:paraId="424B3C43" w14:textId="77777777" w:rsidR="00296E35" w:rsidRPr="001C0FC4" w:rsidRDefault="00296E35" w:rsidP="00296E35">
      <w:r w:rsidRPr="001C0FC4">
        <w:t>On receipt of a SIP 2xx response to the SIP INVITE request, the MCData client:</w:t>
      </w:r>
    </w:p>
    <w:p w14:paraId="5B53B546" w14:textId="77777777" w:rsidR="00296E35" w:rsidRPr="001C0FC4" w:rsidRDefault="00296E35" w:rsidP="00296E35">
      <w:pPr>
        <w:pStyle w:val="B1"/>
      </w:pPr>
      <w:r w:rsidRPr="001C0FC4">
        <w:t>1)</w:t>
      </w:r>
      <w:r w:rsidRPr="001C0FC4">
        <w:tab/>
        <w:t xml:space="preserve">shall send a SIP ACK request as specified in 3GPP TS 24.229 [5]; </w:t>
      </w:r>
    </w:p>
    <w:p w14:paraId="355E1D97"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76A1F78E" w14:textId="77777777" w:rsidR="00296E35" w:rsidRPr="001C0FC4" w:rsidRDefault="00296E35" w:rsidP="00296E35">
      <w:pPr>
        <w:pStyle w:val="B1"/>
      </w:pPr>
      <w:r w:rsidRPr="001C0FC4">
        <w:t>3)</w:t>
      </w:r>
      <w:r w:rsidRPr="001C0FC4">
        <w:tab/>
        <w:t>shall interact with the media plane as specified in 3GPP TS 24.582 [15] subclause 6.1.2.2.</w:t>
      </w:r>
    </w:p>
    <w:p w14:paraId="3EA2EA49" w14:textId="77777777" w:rsidR="00296E35" w:rsidRPr="001C0FC4" w:rsidRDefault="00296E35" w:rsidP="00296E35">
      <w:r w:rsidRPr="001C0FC4">
        <w:t>[TS 24.282, clause 9.2.4.2.1]</w:t>
      </w:r>
    </w:p>
    <w:p w14:paraId="0B02DB59" w14:textId="77777777" w:rsidR="00296E35" w:rsidRPr="001C0FC4" w:rsidRDefault="00296E35" w:rsidP="00296E35">
      <w:r w:rsidRPr="001C0FC4">
        <w:t>When composing an SDP offer according to 3GPP TS 24.229 [5], IETF RFC 4975 [17], IETF RFC 6135 [19] and IETF RFC 6714 [20] the MCData client:</w:t>
      </w:r>
    </w:p>
    <w:p w14:paraId="07A59D3B" w14:textId="77777777" w:rsidR="00296E35" w:rsidRPr="001C0FC4" w:rsidRDefault="00296E35" w:rsidP="00296E35">
      <w:pPr>
        <w:pStyle w:val="B1"/>
      </w:pPr>
      <w:r w:rsidRPr="001C0FC4">
        <w:t>1)</w:t>
      </w:r>
      <w:r w:rsidRPr="001C0FC4">
        <w:tab/>
        <w:t>shall include an "m=message" media-level section for the MCData media stream consisting of:</w:t>
      </w:r>
    </w:p>
    <w:p w14:paraId="778DA73D" w14:textId="77777777" w:rsidR="00296E35" w:rsidRPr="001C0FC4" w:rsidRDefault="00296E35" w:rsidP="00296E35">
      <w:pPr>
        <w:pStyle w:val="B2"/>
      </w:pPr>
      <w:r w:rsidRPr="001C0FC4">
        <w:t>a)</w:t>
      </w:r>
      <w:r w:rsidRPr="001C0FC4">
        <w:tab/>
        <w:t>the port number;</w:t>
      </w:r>
    </w:p>
    <w:p w14:paraId="1055C1F4" w14:textId="77777777" w:rsidR="00296E35" w:rsidRPr="001C0FC4" w:rsidRDefault="00296E35" w:rsidP="00296E35">
      <w:pPr>
        <w:pStyle w:val="B2"/>
      </w:pPr>
      <w:r w:rsidRPr="001C0FC4">
        <w:t>b)</w:t>
      </w:r>
      <w:r w:rsidRPr="001C0FC4">
        <w:tab/>
        <w:t>a protocol field value of "TCP/MSRP" or "TCP/TLS/MSRP" for TLS;</w:t>
      </w:r>
    </w:p>
    <w:p w14:paraId="44FE6B9B" w14:textId="77777777" w:rsidR="00296E35" w:rsidRPr="001C0FC4" w:rsidRDefault="00296E35" w:rsidP="00296E35">
      <w:pPr>
        <w:pStyle w:val="B2"/>
      </w:pPr>
      <w:r w:rsidRPr="001C0FC4">
        <w:t>c)</w:t>
      </w:r>
      <w:r w:rsidRPr="001C0FC4">
        <w:tab/>
        <w:t>an "a=sendrecv" attribute;</w:t>
      </w:r>
    </w:p>
    <w:p w14:paraId="6F72FB76" w14:textId="77777777" w:rsidR="00296E35" w:rsidRPr="001C0FC4" w:rsidRDefault="00296E35" w:rsidP="00296E35">
      <w:pPr>
        <w:pStyle w:val="B2"/>
      </w:pPr>
      <w:r w:rsidRPr="001C0FC4">
        <w:t>d)</w:t>
      </w:r>
      <w:r w:rsidRPr="001C0FC4">
        <w:tab/>
        <w:t>an "a=path" attribute containing its own MSRP URI;</w:t>
      </w:r>
    </w:p>
    <w:p w14:paraId="2925DC20"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C7A6DA6"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6FCD51B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2C4E692" w14:textId="77777777" w:rsidR="00296E35" w:rsidRPr="001C0FC4" w:rsidRDefault="00296E35" w:rsidP="00296E35">
      <w:r w:rsidRPr="001C0FC4">
        <w:t>[TS 24.282, clause 13.2.2.2.2.1]</w:t>
      </w:r>
    </w:p>
    <w:p w14:paraId="46CE4A14"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72FCAF57"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62DF80C8"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335C735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7CC0AB29"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67341B4" w14:textId="77777777" w:rsidR="00296E35" w:rsidRPr="001C0FC4" w:rsidRDefault="00296E35" w:rsidP="00296E35">
      <w:r w:rsidRPr="001C0FC4">
        <w:t>[TS 24.582, clause 6.1.2.2.1]</w:t>
      </w:r>
    </w:p>
    <w:p w14:paraId="0EAC48F8" w14:textId="77777777" w:rsidR="00296E35" w:rsidRPr="001C0FC4" w:rsidRDefault="00296E35" w:rsidP="00296E35">
      <w:r w:rsidRPr="001C0FC4">
        <w:t>Upon receiving an indication to establish MSRP connection for SDS session as the originating MCData client, the MCData client:</w:t>
      </w:r>
    </w:p>
    <w:p w14:paraId="02781CE0" w14:textId="77777777" w:rsidR="00296E35" w:rsidRPr="001C0FC4" w:rsidRDefault="00296E35" w:rsidP="00296E35">
      <w:pPr>
        <w:pStyle w:val="B1"/>
      </w:pPr>
      <w:r w:rsidRPr="001C0FC4">
        <w:t>1.</w:t>
      </w:r>
      <w:r w:rsidRPr="001C0FC4">
        <w:tab/>
        <w:t>shall act as an MSRP client according to IETF RFC 6135 [12];</w:t>
      </w:r>
    </w:p>
    <w:p w14:paraId="54F87B7D" w14:textId="77777777" w:rsidR="00296E35" w:rsidRPr="001C0FC4" w:rsidRDefault="00296E35" w:rsidP="00296E35">
      <w:pPr>
        <w:pStyle w:val="B1"/>
      </w:pPr>
      <w:r w:rsidRPr="001C0FC4">
        <w:t>2.</w:t>
      </w:r>
      <w:r w:rsidRPr="001C0FC4">
        <w:tab/>
        <w:t>shall act according to IETF RFC 6135 [12], as:</w:t>
      </w:r>
    </w:p>
    <w:p w14:paraId="5BA65A81" w14:textId="77777777" w:rsidR="00296E35" w:rsidRPr="001C0FC4" w:rsidRDefault="00296E35" w:rsidP="00296E35">
      <w:pPr>
        <w:pStyle w:val="B2"/>
      </w:pPr>
      <w:r w:rsidRPr="001C0FC4">
        <w:t>a.</w:t>
      </w:r>
      <w:r w:rsidRPr="001C0FC4">
        <w:tab/>
        <w:t>an "active" endpoint, if a=setup attribute in the received SDP answer is set to "passive"; and</w:t>
      </w:r>
    </w:p>
    <w:p w14:paraId="17EAED85" w14:textId="77777777" w:rsidR="00296E35" w:rsidRPr="001C0FC4" w:rsidRDefault="00296E35" w:rsidP="00296E35">
      <w:pPr>
        <w:pStyle w:val="B2"/>
      </w:pPr>
      <w:r w:rsidRPr="001C0FC4">
        <w:t>b.</w:t>
      </w:r>
      <w:r w:rsidRPr="001C0FC4">
        <w:tab/>
        <w:t>an "passive" endpoint, if a=setup attribute in the received SDP answer is set to "active";</w:t>
      </w:r>
    </w:p>
    <w:p w14:paraId="2AA6B4F3"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5878998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5A5D1CA" w14:textId="77777777" w:rsidR="00296E35" w:rsidRPr="001C0FC4" w:rsidRDefault="00296E35" w:rsidP="00296E35">
      <w:pPr>
        <w:pStyle w:val="B1"/>
      </w:pPr>
      <w:r w:rsidRPr="001C0FC4">
        <w:t>Once the MSRP session is established, the MCData client:</w:t>
      </w:r>
    </w:p>
    <w:p w14:paraId="656E09B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4978DCA5"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CB5943D" w14:textId="77777777" w:rsidR="00296E35" w:rsidRPr="001C0FC4" w:rsidRDefault="00296E35" w:rsidP="00296E35">
      <w:pPr>
        <w:pStyle w:val="B1"/>
      </w:pPr>
      <w:r w:rsidRPr="001C0FC4">
        <w:t>3.</w:t>
      </w:r>
      <w:r w:rsidRPr="001C0FC4">
        <w:tab/>
        <w:t>shall handle the received content as described in subclause 6.1.2.6.</w:t>
      </w:r>
    </w:p>
    <w:p w14:paraId="1D04AA0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6FB750E"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07C681DE" w14:textId="77777777" w:rsidR="00296E35" w:rsidRPr="001C0FC4" w:rsidRDefault="00296E35" w:rsidP="00296E35">
      <w:r w:rsidRPr="001C0FC4">
        <w:t>[TS 24.582, clause 6.1.2.4]</w:t>
      </w:r>
    </w:p>
    <w:p w14:paraId="6570C4B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2377A9F"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567ECF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4EF9C8D2"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5F99F00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2F99871F"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2FE1768C"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778D9AD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0E7B37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28197930"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44AF09D"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79FDB07E"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468BC8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1161A8F"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058F4F"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28577562" w14:textId="77777777" w:rsidR="00296E35" w:rsidRPr="001C0FC4" w:rsidRDefault="00296E35" w:rsidP="00296E35">
      <w:r w:rsidRPr="001C0FC4">
        <w:t>[TS 24.582, clause 6.1.2.5.1]</w:t>
      </w:r>
    </w:p>
    <w:p w14:paraId="3E3F0678"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12E80994"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6AC4406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05E71D10"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E52B57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1608A173" w14:textId="77777777" w:rsidR="00296E35" w:rsidRPr="001C0FC4" w:rsidRDefault="00296E35" w:rsidP="00296E35">
      <w:r w:rsidRPr="001C0FC4">
        <w:t>If MSRP chunking is used, the MCData client:</w:t>
      </w:r>
    </w:p>
    <w:p w14:paraId="64267EFC" w14:textId="77777777" w:rsidR="00296E35" w:rsidRPr="001C0FC4" w:rsidRDefault="00296E35" w:rsidP="00296E35">
      <w:pPr>
        <w:pStyle w:val="B1"/>
      </w:pPr>
      <w:r w:rsidRPr="001C0FC4">
        <w:t>1.</w:t>
      </w:r>
      <w:r w:rsidRPr="001C0FC4">
        <w:tab/>
        <w:t>shall send further MSRP SEND requests as necessary.</w:t>
      </w:r>
    </w:p>
    <w:p w14:paraId="33E26AF4"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102DF19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4D99739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12F32904" w14:textId="77777777" w:rsidR="00296E35" w:rsidRPr="001C0FC4" w:rsidRDefault="00296E35" w:rsidP="00296E35">
      <w:r w:rsidRPr="001C0FC4">
        <w:t>[TS 24.582, clause 6.1.2.5.2]</w:t>
      </w:r>
    </w:p>
    <w:p w14:paraId="15793FCB" w14:textId="77777777" w:rsidR="00296E35" w:rsidRPr="001C0FC4" w:rsidRDefault="00296E35" w:rsidP="00296E35">
      <w:r w:rsidRPr="001C0FC4">
        <w:t>In order to generate an SDS notification, the MCData client:</w:t>
      </w:r>
    </w:p>
    <w:p w14:paraId="67911135" w14:textId="77777777" w:rsidR="00296E35" w:rsidRPr="001C0FC4" w:rsidRDefault="00296E35" w:rsidP="00296E35">
      <w:pPr>
        <w:pStyle w:val="B1"/>
      </w:pPr>
      <w:r w:rsidRPr="001C0FC4">
        <w:t>1.</w:t>
      </w:r>
      <w:r w:rsidRPr="001C0FC4">
        <w:tab/>
        <w:t>shall generate an SDS NOTIFICATION message as specified in 3GPP TS 24.282 [8]; and</w:t>
      </w:r>
    </w:p>
    <w:p w14:paraId="434DFC84"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21DD1AC3" w14:textId="77777777" w:rsidR="00296E35" w:rsidRPr="001C0FC4" w:rsidRDefault="00296E35" w:rsidP="00296E35">
      <w:r w:rsidRPr="001C0FC4">
        <w:t>When generating an SDS NOTIFICATION message, the MCData client:</w:t>
      </w:r>
    </w:p>
    <w:p w14:paraId="3A587744"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6EE4500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7DF251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69DAEDA"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A49CB71" w14:textId="77777777" w:rsidR="00296E35" w:rsidRPr="001C0FC4" w:rsidRDefault="00296E35" w:rsidP="00296E35">
      <w:pPr>
        <w:pStyle w:val="B1"/>
      </w:pPr>
      <w:r w:rsidRPr="001C0FC4">
        <w:t>5.</w:t>
      </w:r>
      <w:r w:rsidRPr="001C0FC4">
        <w:tab/>
        <w:t>shall set the Date and time IE to the current time;</w:t>
      </w:r>
    </w:p>
    <w:p w14:paraId="7C0E9D9E"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57C1A212"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3A736721" w14:textId="77777777" w:rsidR="00296E35" w:rsidRPr="001C0FC4" w:rsidRDefault="00296E35" w:rsidP="00296E35">
      <w:pPr>
        <w:pStyle w:val="B1"/>
      </w:pPr>
      <w:r w:rsidRPr="001C0FC4">
        <w:t>8.</w:t>
      </w:r>
      <w:r w:rsidRPr="001C0FC4">
        <w:tab/>
        <w:t>if the SDS message was destined for the user, shall not include an Application ID IE; and</w:t>
      </w:r>
    </w:p>
    <w:p w14:paraId="7848279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324AEF2" w14:textId="77777777" w:rsidR="00296E35" w:rsidRPr="001C0FC4" w:rsidRDefault="00296E35" w:rsidP="00296E35">
      <w:r w:rsidRPr="001C0FC4">
        <w:t>[TS 24.582, clause 6.1.2.5.3]</w:t>
      </w:r>
    </w:p>
    <w:p w14:paraId="31582599" w14:textId="77777777" w:rsidR="00296E35" w:rsidRPr="001C0FC4" w:rsidRDefault="00296E35" w:rsidP="00296E35">
      <w:r w:rsidRPr="001C0FC4">
        <w:t>The MCData client shall generate MSRP SEND requests for SDS disposition notification according to IETF RFC 4975 [11].</w:t>
      </w:r>
    </w:p>
    <w:p w14:paraId="1DA73474" w14:textId="77777777" w:rsidR="00296E35" w:rsidRPr="001C0FC4" w:rsidRDefault="00296E35" w:rsidP="00296E35">
      <w:r w:rsidRPr="001C0FC4">
        <w:t xml:space="preserve">When generating an MSRP SEND request for SDS disposition notification containing an SDS NOTIFICATION message, the MCData client </w:t>
      </w:r>
    </w:p>
    <w:p w14:paraId="329416C4" w14:textId="77777777" w:rsidR="00296E35" w:rsidRPr="001C0FC4" w:rsidRDefault="00296E35" w:rsidP="00296E35">
      <w:pPr>
        <w:pStyle w:val="B1"/>
      </w:pPr>
      <w:r w:rsidRPr="001C0FC4">
        <w:t>1.</w:t>
      </w:r>
      <w:r w:rsidRPr="001C0FC4">
        <w:tab/>
        <w:t>shall set To-Path header according to the MSRP URI(s) received in the answer SDP;</w:t>
      </w:r>
    </w:p>
    <w:p w14:paraId="763A21C2"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2F2E176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16446AB7" w14:textId="77777777" w:rsidR="00296E35" w:rsidRPr="001C0FC4" w:rsidRDefault="00296E35" w:rsidP="00296E35">
      <w:r w:rsidRPr="001C0FC4">
        <w:t>[TS 24.582, clause 6.1.2.6]</w:t>
      </w:r>
    </w:p>
    <w:p w14:paraId="59BEACF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02FE92A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B4D6529"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632EDB3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79BDCF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178B45D"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1EAC3C50" w14:textId="77777777" w:rsidR="00296E35" w:rsidRPr="001C0FC4" w:rsidRDefault="00296E35" w:rsidP="00296E35">
      <w:pPr>
        <w:pStyle w:val="H6"/>
      </w:pPr>
      <w:bookmarkStart w:id="670" w:name="_Toc52782369"/>
      <w:bookmarkStart w:id="671" w:name="_Toc52782980"/>
      <w:bookmarkStart w:id="672" w:name="_Toc59042849"/>
      <w:r w:rsidRPr="001C0FC4">
        <w:t>6.1.9.3</w:t>
      </w:r>
      <w:r w:rsidRPr="001C0FC4">
        <w:tab/>
        <w:t>Test description</w:t>
      </w:r>
      <w:bookmarkEnd w:id="670"/>
      <w:bookmarkEnd w:id="671"/>
      <w:bookmarkEnd w:id="672"/>
    </w:p>
    <w:p w14:paraId="50928B73" w14:textId="77777777" w:rsidR="00296E35" w:rsidRPr="001C0FC4" w:rsidRDefault="00296E35" w:rsidP="00296E35">
      <w:pPr>
        <w:pStyle w:val="H6"/>
      </w:pPr>
      <w:bookmarkStart w:id="673" w:name="_Toc52782370"/>
      <w:bookmarkStart w:id="674" w:name="_Toc52782981"/>
      <w:bookmarkStart w:id="675" w:name="_Toc59042850"/>
      <w:r w:rsidRPr="001C0FC4">
        <w:t>6.1.9.3.1</w:t>
      </w:r>
      <w:r w:rsidRPr="001C0FC4">
        <w:tab/>
        <w:t>Pre-test conditions</w:t>
      </w:r>
      <w:bookmarkEnd w:id="673"/>
      <w:bookmarkEnd w:id="674"/>
      <w:bookmarkEnd w:id="675"/>
    </w:p>
    <w:p w14:paraId="20FC9212" w14:textId="77777777" w:rsidR="00296E35" w:rsidRDefault="00296E35" w:rsidP="00296E35">
      <w:pPr>
        <w:pStyle w:val="H6"/>
      </w:pPr>
      <w:r w:rsidRPr="00102CE5">
        <w:t>Test configuration</w:t>
      </w:r>
      <w:r>
        <w:t>:</w:t>
      </w:r>
    </w:p>
    <w:p w14:paraId="147C8778" w14:textId="420EF763" w:rsidR="00296E35" w:rsidRDefault="00296E35" w:rsidP="00296E35">
      <w:pPr>
        <w:pStyle w:val="B1"/>
      </w:pPr>
      <w:r>
        <w:t>-</w:t>
      </w:r>
      <w:r>
        <w:tab/>
        <w:t>Single cell configuration according to TS 37.579-1 [2] clause 5.2.2.2.1.</w:t>
      </w:r>
    </w:p>
    <w:p w14:paraId="0865D2A6" w14:textId="77777777" w:rsidR="00296E35" w:rsidRDefault="00296E35" w:rsidP="00296E35">
      <w:pPr>
        <w:pStyle w:val="H6"/>
      </w:pPr>
      <w:r>
        <w:t>Preamble:</w:t>
      </w:r>
    </w:p>
    <w:p w14:paraId="454EEBCB" w14:textId="45D3158A" w:rsidR="00296E35" w:rsidRDefault="00296E35" w:rsidP="00296E35">
      <w:pPr>
        <w:pStyle w:val="B1"/>
      </w:pPr>
      <w:r>
        <w:t>-</w:t>
      </w:r>
      <w:r>
        <w:tab/>
        <w:t>The UE has performed procedure 'Initial registration' as described in TS 37.579-1 [2] clause 5.4.2.</w:t>
      </w:r>
    </w:p>
    <w:p w14:paraId="7FB89B24" w14:textId="77777777" w:rsidR="00296E35" w:rsidRDefault="00296E35" w:rsidP="00296E35">
      <w:pPr>
        <w:pStyle w:val="B1"/>
      </w:pPr>
      <w:r>
        <w:t>-</w:t>
      </w:r>
      <w:r>
        <w:tab/>
      </w:r>
      <w:r w:rsidRPr="000573F5">
        <w:t>UE States at the end of the preamble</w:t>
      </w:r>
      <w:r>
        <w:t>:</w:t>
      </w:r>
    </w:p>
    <w:p w14:paraId="6824B075" w14:textId="77777777" w:rsidR="00296E35" w:rsidRDefault="00296E35" w:rsidP="00296E35">
      <w:pPr>
        <w:pStyle w:val="B1"/>
        <w:ind w:left="852"/>
      </w:pPr>
      <w:r>
        <w:t>-</w:t>
      </w:r>
      <w:r>
        <w:tab/>
        <w:t>The UE is in RRC_IDLE state.</w:t>
      </w:r>
    </w:p>
    <w:p w14:paraId="6292666C" w14:textId="77777777" w:rsidR="00296E35" w:rsidRDefault="00296E35" w:rsidP="00296E35">
      <w:pPr>
        <w:pStyle w:val="B1"/>
        <w:ind w:left="852"/>
      </w:pPr>
      <w:r>
        <w:t>-</w:t>
      </w:r>
      <w:r>
        <w:tab/>
        <w:t>The client is registered for MCData.</w:t>
      </w:r>
    </w:p>
    <w:p w14:paraId="257028FC" w14:textId="77777777" w:rsidR="00296E35" w:rsidRPr="001C0FC4" w:rsidRDefault="00296E35" w:rsidP="00296E35">
      <w:pPr>
        <w:pStyle w:val="H6"/>
      </w:pPr>
      <w:bookmarkStart w:id="676" w:name="_Toc52782371"/>
      <w:bookmarkStart w:id="677" w:name="_Toc52782982"/>
      <w:bookmarkStart w:id="678" w:name="_Toc59042851"/>
      <w:r w:rsidRPr="001C0FC4">
        <w:t>6.1.9.3.2</w:t>
      </w:r>
      <w:r w:rsidRPr="001C0FC4">
        <w:tab/>
        <w:t>Test procedure sequence</w:t>
      </w:r>
      <w:bookmarkEnd w:id="676"/>
      <w:bookmarkEnd w:id="677"/>
      <w:bookmarkEnd w:id="678"/>
    </w:p>
    <w:p w14:paraId="5AE106AA" w14:textId="77777777" w:rsidR="00296E35" w:rsidRPr="001C0FC4" w:rsidRDefault="00296E35" w:rsidP="00296E35">
      <w:pPr>
        <w:pStyle w:val="TH"/>
      </w:pPr>
      <w:r w:rsidRPr="001C0FC4">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635F96" w14:textId="77777777" w:rsidTr="002E3FCC">
        <w:tc>
          <w:tcPr>
            <w:tcW w:w="649" w:type="dxa"/>
            <w:tcBorders>
              <w:top w:val="single" w:sz="4" w:space="0" w:color="auto"/>
              <w:left w:val="single" w:sz="4" w:space="0" w:color="auto"/>
              <w:bottom w:val="nil"/>
              <w:right w:val="single" w:sz="4" w:space="0" w:color="auto"/>
            </w:tcBorders>
            <w:hideMark/>
          </w:tcPr>
          <w:p w14:paraId="05C98DA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04C676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E28DB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075BC3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C31E04" w14:textId="77777777" w:rsidR="00296E35" w:rsidRPr="001C0FC4" w:rsidRDefault="00296E35" w:rsidP="002E3FCC">
            <w:pPr>
              <w:pStyle w:val="TAH"/>
            </w:pPr>
            <w:r w:rsidRPr="001C0FC4">
              <w:t>Verdict</w:t>
            </w:r>
          </w:p>
        </w:tc>
      </w:tr>
      <w:tr w:rsidR="00296E35" w:rsidRPr="001C0FC4" w14:paraId="565E2341" w14:textId="77777777" w:rsidTr="002E3FCC">
        <w:tc>
          <w:tcPr>
            <w:tcW w:w="649" w:type="dxa"/>
            <w:tcBorders>
              <w:top w:val="nil"/>
              <w:left w:val="single" w:sz="4" w:space="0" w:color="auto"/>
              <w:bottom w:val="single" w:sz="4" w:space="0" w:color="auto"/>
              <w:right w:val="single" w:sz="4" w:space="0" w:color="auto"/>
            </w:tcBorders>
          </w:tcPr>
          <w:p w14:paraId="1E56D9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4D4A6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024C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C505D21"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2117EF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4400073" w14:textId="77777777" w:rsidR="00296E35" w:rsidRPr="001C0FC4" w:rsidRDefault="00296E35" w:rsidP="002E3FCC">
            <w:pPr>
              <w:pStyle w:val="TAH"/>
            </w:pPr>
          </w:p>
        </w:tc>
      </w:tr>
      <w:tr w:rsidR="00296E35" w:rsidRPr="001C0FC4" w14:paraId="1C4C721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7B5F8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C0CEC54" w14:textId="77777777" w:rsidR="00296E35" w:rsidRPr="001C0FC4" w:rsidRDefault="00296E35" w:rsidP="002E3FCC">
            <w:pPr>
              <w:pStyle w:val="TAL"/>
            </w:pPr>
            <w:r w:rsidRPr="001C0FC4">
              <w:t>Make the UE (MCData client) send a one-to-one session SDS message with disposition request "</w:t>
            </w:r>
            <w:r w:rsidRPr="001C0FC4">
              <w:rPr>
                <w:b/>
                <w:bCs/>
              </w:rPr>
              <w:t>DELIVERY</w:t>
            </w:r>
            <w:r w:rsidRPr="001C0FC4">
              <w:t>".</w:t>
            </w:r>
          </w:p>
          <w:p w14:paraId="56D3192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B7991D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DCAB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A4FD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9FA367" w14:textId="77777777" w:rsidR="00296E35" w:rsidRPr="001C0FC4" w:rsidRDefault="00296E35" w:rsidP="002E3FCC">
            <w:pPr>
              <w:pStyle w:val="TAC"/>
            </w:pPr>
            <w:r w:rsidRPr="001C0FC4">
              <w:t>-</w:t>
            </w:r>
          </w:p>
        </w:tc>
      </w:tr>
      <w:tr w:rsidR="00296E35" w:rsidRPr="001C0FC4" w14:paraId="69897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C1921E"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C0F5C1C" w14:textId="44396F0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444D5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B70E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4C4B"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EC9A9F2" w14:textId="77777777" w:rsidR="00296E35" w:rsidRPr="001C0FC4" w:rsidRDefault="00296E35" w:rsidP="002E3FCC">
            <w:pPr>
              <w:pStyle w:val="TAC"/>
            </w:pPr>
            <w:r w:rsidRPr="001C0FC4">
              <w:t>P</w:t>
            </w:r>
          </w:p>
        </w:tc>
      </w:tr>
      <w:tr w:rsidR="00296E35" w:rsidRPr="001C0FC4" w14:paraId="3A6251C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44F07C"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4CAB24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F26BA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D305C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91D2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473FAB" w14:textId="77777777" w:rsidR="00296E35" w:rsidRPr="001C0FC4" w:rsidRDefault="00296E35" w:rsidP="002E3FCC">
            <w:pPr>
              <w:pStyle w:val="TAC"/>
            </w:pPr>
            <w:r w:rsidRPr="001C0FC4">
              <w:t>-</w:t>
            </w:r>
          </w:p>
        </w:tc>
      </w:tr>
      <w:tr w:rsidR="00296E35" w:rsidRPr="001C0FC4" w14:paraId="2F92120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8E8CE4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63F8650" w14:textId="5FBDA8C2"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E108E3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2BD3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5FBBB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BB02540" w14:textId="77777777" w:rsidR="00296E35" w:rsidRPr="001C0FC4" w:rsidRDefault="00296E35" w:rsidP="002E3FCC">
            <w:pPr>
              <w:pStyle w:val="TAC"/>
            </w:pPr>
            <w:r w:rsidRPr="001C0FC4">
              <w:t>P</w:t>
            </w:r>
          </w:p>
        </w:tc>
      </w:tr>
      <w:tr w:rsidR="00296E35" w:rsidRPr="001C0FC4" w14:paraId="2271E1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1CB0B56"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357EA5D4" w14:textId="3BFED114"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6AC89B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BE0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5D43C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EFE7241" w14:textId="77777777" w:rsidR="00296E35" w:rsidRPr="001C0FC4" w:rsidRDefault="00296E35" w:rsidP="002E3FCC">
            <w:pPr>
              <w:pStyle w:val="TAC"/>
            </w:pPr>
            <w:r w:rsidRPr="001C0FC4">
              <w:t>P</w:t>
            </w:r>
          </w:p>
        </w:tc>
      </w:tr>
      <w:tr w:rsidR="00296E35" w:rsidRPr="001C0FC4" w14:paraId="1568A2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5DA886D"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BB077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F72BA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5369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0C1BA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8CAA29" w14:textId="77777777" w:rsidR="00296E35" w:rsidRPr="001C0FC4" w:rsidRDefault="00296E35" w:rsidP="002E3FCC">
            <w:pPr>
              <w:pStyle w:val="TAC"/>
            </w:pPr>
            <w:r w:rsidRPr="001C0FC4">
              <w:t>-</w:t>
            </w:r>
          </w:p>
        </w:tc>
      </w:tr>
      <w:tr w:rsidR="00296E35" w:rsidRPr="001C0FC4" w14:paraId="4B77144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A41914F"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707075E3" w14:textId="77777777" w:rsidR="00296E35" w:rsidRPr="001C0FC4" w:rsidRDefault="00296E35" w:rsidP="002E3FCC">
            <w:pPr>
              <w:pStyle w:val="TAL"/>
            </w:pPr>
            <w:r w:rsidRPr="001C0FC4">
              <w:t>Check: Does the UE (MCData client) provide the disposition notification to the user?</w:t>
            </w:r>
          </w:p>
          <w:p w14:paraId="25677EC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774EC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1591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B07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4FF2690" w14:textId="77777777" w:rsidR="00296E35" w:rsidRPr="001C0FC4" w:rsidRDefault="00296E35" w:rsidP="002E3FCC">
            <w:pPr>
              <w:pStyle w:val="TAC"/>
            </w:pPr>
            <w:r w:rsidRPr="001C0FC4">
              <w:t>P</w:t>
            </w:r>
          </w:p>
        </w:tc>
      </w:tr>
      <w:tr w:rsidR="00296E35" w:rsidRPr="001C0FC4" w14:paraId="2C34CA8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523AA4"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7A084AA" w14:textId="764AB5C0"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40E347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008B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EA3E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87B45E1" w14:textId="77777777" w:rsidR="00296E35" w:rsidRPr="001C0FC4" w:rsidRDefault="00296E35" w:rsidP="002E3FCC">
            <w:pPr>
              <w:pStyle w:val="TAC"/>
            </w:pPr>
            <w:r w:rsidRPr="001C0FC4">
              <w:t>P</w:t>
            </w:r>
          </w:p>
        </w:tc>
      </w:tr>
      <w:tr w:rsidR="00296E35" w:rsidRPr="001C0FC4" w14:paraId="774C5E7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49F483"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035EEC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17049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170B9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245C5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F6A609" w14:textId="77777777" w:rsidR="00296E35" w:rsidRPr="001C0FC4" w:rsidRDefault="00296E35" w:rsidP="002E3FCC">
            <w:pPr>
              <w:pStyle w:val="TAC"/>
            </w:pPr>
            <w:r w:rsidRPr="001C0FC4">
              <w:t>-</w:t>
            </w:r>
          </w:p>
        </w:tc>
      </w:tr>
      <w:tr w:rsidR="00296E35" w:rsidRPr="001C0FC4" w14:paraId="512CE0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1DC98"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59087E5F" w14:textId="77777777" w:rsidR="00296E35" w:rsidRPr="001C0FC4" w:rsidRDefault="00296E35" w:rsidP="002E3FCC">
            <w:pPr>
              <w:pStyle w:val="TAL"/>
            </w:pPr>
            <w:r w:rsidRPr="001C0FC4">
              <w:t>EXCEPTION: In parallel to the event described in step 13 the events described in Table 6.1.9.3.2-2 take place.</w:t>
            </w:r>
          </w:p>
          <w:p w14:paraId="35E4E378"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8F74E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27B4D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4B9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C4563A" w14:textId="77777777" w:rsidR="00296E35" w:rsidRPr="001C0FC4" w:rsidRDefault="00296E35" w:rsidP="002E3FCC">
            <w:pPr>
              <w:pStyle w:val="TAC"/>
            </w:pPr>
            <w:r w:rsidRPr="001C0FC4">
              <w:t>-</w:t>
            </w:r>
          </w:p>
        </w:tc>
      </w:tr>
      <w:tr w:rsidR="00296E35" w:rsidRPr="001C0FC4" w14:paraId="28422D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1AAFBB5"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5787327B" w14:textId="77777777" w:rsidR="00296E35" w:rsidRPr="001C0FC4" w:rsidRDefault="00296E35" w:rsidP="002E3FCC">
            <w:pPr>
              <w:pStyle w:val="TAL"/>
            </w:pPr>
            <w:r w:rsidRPr="001C0FC4">
              <w:t>Check: Does the UE (MCData client) provide the contents of the Payload IE to the user?</w:t>
            </w:r>
          </w:p>
          <w:p w14:paraId="78A88FD1"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A23D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2921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F3877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99FF336" w14:textId="77777777" w:rsidR="00296E35" w:rsidRPr="001C0FC4" w:rsidRDefault="00296E35" w:rsidP="002E3FCC">
            <w:pPr>
              <w:pStyle w:val="TAC"/>
            </w:pPr>
            <w:r w:rsidRPr="001C0FC4">
              <w:t>P</w:t>
            </w:r>
          </w:p>
        </w:tc>
      </w:tr>
      <w:tr w:rsidR="00296E35" w:rsidRPr="001C0FC4" w14:paraId="062E4E5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D630B1" w14:textId="77777777" w:rsidR="00296E35" w:rsidRPr="001C0FC4" w:rsidRDefault="00296E35" w:rsidP="002E3FCC">
            <w:pPr>
              <w:pStyle w:val="TAC"/>
              <w:rPr>
                <w:rFonts w:cs="Arial"/>
              </w:rPr>
            </w:pPr>
            <w:r w:rsidRPr="001C0FC4">
              <w:t>14-15</w:t>
            </w:r>
          </w:p>
        </w:tc>
        <w:tc>
          <w:tcPr>
            <w:tcW w:w="3970" w:type="dxa"/>
            <w:tcBorders>
              <w:top w:val="single" w:sz="4" w:space="0" w:color="auto"/>
              <w:left w:val="single" w:sz="4" w:space="0" w:color="auto"/>
              <w:bottom w:val="single" w:sz="4" w:space="0" w:color="auto"/>
              <w:right w:val="single" w:sz="4" w:space="0" w:color="auto"/>
            </w:tcBorders>
            <w:hideMark/>
          </w:tcPr>
          <w:p w14:paraId="6D16AF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692E4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021E5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632D0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C301F1" w14:textId="77777777" w:rsidR="00296E35" w:rsidRPr="001C0FC4" w:rsidRDefault="00296E35" w:rsidP="002E3FCC">
            <w:pPr>
              <w:pStyle w:val="TAC"/>
            </w:pPr>
            <w:r w:rsidRPr="001C0FC4">
              <w:t>-</w:t>
            </w:r>
          </w:p>
        </w:tc>
      </w:tr>
      <w:tr w:rsidR="00296E35" w:rsidRPr="001C0FC4" w14:paraId="2C6539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7F7C7A" w14:textId="77777777" w:rsidR="00296E35" w:rsidRPr="001C0FC4" w:rsidRDefault="00296E35" w:rsidP="002E3FCC">
            <w:pPr>
              <w:pStyle w:val="TAC"/>
              <w:rPr>
                <w:rFonts w:cs="Arial"/>
              </w:rPr>
            </w:pPr>
            <w:r w:rsidRPr="001C0FC4">
              <w:rPr>
                <w:rFonts w:cs="Arial"/>
              </w:rPr>
              <w:t>16</w:t>
            </w:r>
          </w:p>
        </w:tc>
        <w:tc>
          <w:tcPr>
            <w:tcW w:w="3970" w:type="dxa"/>
            <w:tcBorders>
              <w:top w:val="single" w:sz="4" w:space="0" w:color="auto"/>
              <w:left w:val="single" w:sz="4" w:space="0" w:color="auto"/>
              <w:bottom w:val="single" w:sz="4" w:space="0" w:color="auto"/>
              <w:right w:val="single" w:sz="4" w:space="0" w:color="auto"/>
            </w:tcBorders>
            <w:hideMark/>
          </w:tcPr>
          <w:p w14:paraId="6AD7223E" w14:textId="77777777" w:rsidR="00296E35" w:rsidRPr="001C0FC4" w:rsidRDefault="00296E35" w:rsidP="002E3FCC">
            <w:pPr>
              <w:pStyle w:val="TAL"/>
            </w:pPr>
            <w:r w:rsidRPr="001C0FC4">
              <w:t>Make the UE (MCData client) release the one-to-one session.</w:t>
            </w:r>
          </w:p>
          <w:p w14:paraId="5A49A12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B74B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D93A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9423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1E8F1E" w14:textId="77777777" w:rsidR="00296E35" w:rsidRPr="001C0FC4" w:rsidRDefault="00296E35" w:rsidP="002E3FCC">
            <w:pPr>
              <w:pStyle w:val="TAC"/>
            </w:pPr>
            <w:r w:rsidRPr="001C0FC4">
              <w:t>-</w:t>
            </w:r>
          </w:p>
        </w:tc>
      </w:tr>
      <w:tr w:rsidR="00296E35" w:rsidRPr="001C0FC4" w14:paraId="30925E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48C3AA" w14:textId="77777777" w:rsidR="00296E35" w:rsidRPr="001C0FC4" w:rsidRDefault="00296E35" w:rsidP="002E3FCC">
            <w:pPr>
              <w:pStyle w:val="TAC"/>
            </w:pPr>
            <w:r w:rsidRPr="001C0FC4">
              <w:rPr>
                <w:rFonts w:cs="Arial"/>
              </w:rPr>
              <w:t>17</w:t>
            </w:r>
          </w:p>
        </w:tc>
        <w:tc>
          <w:tcPr>
            <w:tcW w:w="3970" w:type="dxa"/>
            <w:tcBorders>
              <w:top w:val="single" w:sz="4" w:space="0" w:color="auto"/>
              <w:left w:val="single" w:sz="4" w:space="0" w:color="auto"/>
              <w:bottom w:val="single" w:sz="4" w:space="0" w:color="auto"/>
              <w:right w:val="single" w:sz="4" w:space="0" w:color="auto"/>
            </w:tcBorders>
            <w:hideMark/>
          </w:tcPr>
          <w:p w14:paraId="7C872499" w14:textId="3F8ED44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7940B9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E6048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B2AD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6878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BE52391" w14:textId="77777777" w:rsidR="00296E35" w:rsidRPr="001C0FC4" w:rsidRDefault="00296E35" w:rsidP="002E3FCC">
            <w:pPr>
              <w:pStyle w:val="TAC"/>
            </w:pPr>
            <w:r w:rsidRPr="001C0FC4">
              <w:t>P</w:t>
            </w:r>
          </w:p>
        </w:tc>
      </w:tr>
      <w:tr w:rsidR="00296E35" w:rsidRPr="001C0FC4" w14:paraId="556C1E43" w14:textId="77777777" w:rsidTr="002E3FCC">
        <w:tc>
          <w:tcPr>
            <w:tcW w:w="649" w:type="dxa"/>
            <w:tcBorders>
              <w:top w:val="single" w:sz="4" w:space="0" w:color="auto"/>
              <w:left w:val="single" w:sz="4" w:space="0" w:color="auto"/>
              <w:bottom w:val="single" w:sz="4" w:space="0" w:color="auto"/>
              <w:right w:val="single" w:sz="4" w:space="0" w:color="auto"/>
            </w:tcBorders>
          </w:tcPr>
          <w:p w14:paraId="7A505720" w14:textId="77777777" w:rsidR="00296E35" w:rsidRPr="001C0FC4" w:rsidRDefault="00296E35" w:rsidP="002E3FCC">
            <w:pPr>
              <w:pStyle w:val="TAC"/>
              <w:rPr>
                <w:rFonts w:cs="Arial"/>
              </w:rPr>
            </w:pPr>
            <w:r>
              <w:t>18</w:t>
            </w:r>
          </w:p>
        </w:tc>
        <w:tc>
          <w:tcPr>
            <w:tcW w:w="3970" w:type="dxa"/>
            <w:tcBorders>
              <w:top w:val="single" w:sz="4" w:space="0" w:color="auto"/>
              <w:left w:val="single" w:sz="4" w:space="0" w:color="auto"/>
              <w:bottom w:val="single" w:sz="4" w:space="0" w:color="auto"/>
              <w:right w:val="single" w:sz="4" w:space="0" w:color="auto"/>
            </w:tcBorders>
          </w:tcPr>
          <w:p w14:paraId="772B6D31" w14:textId="65E6822C"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808F9B2"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B5FF61B"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B715ED8"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7507A2F" w14:textId="77777777" w:rsidR="00296E35" w:rsidRPr="001C0FC4" w:rsidRDefault="00296E35" w:rsidP="002E3FCC">
            <w:pPr>
              <w:pStyle w:val="TAC"/>
            </w:pPr>
            <w:r>
              <w:t>-</w:t>
            </w:r>
          </w:p>
        </w:tc>
      </w:tr>
      <w:tr w:rsidR="00296E35" w:rsidRPr="001C0FC4" w14:paraId="2550815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FD1CB3B" w14:textId="77777777" w:rsidR="00296E35" w:rsidRPr="001C0FC4" w:rsidRDefault="00296E35" w:rsidP="002E3FCC">
            <w:pPr>
              <w:pStyle w:val="TAN"/>
            </w:pPr>
            <w:r w:rsidRPr="001C0FC4">
              <w:t>NOTE 1:</w:t>
            </w:r>
            <w:r w:rsidRPr="001C0FC4">
              <w:tab/>
              <w:t>This is expected to be done via a suitable implementation dependent MMI.</w:t>
            </w:r>
          </w:p>
          <w:p w14:paraId="1E6E5693" w14:textId="77777777" w:rsidR="00296E35"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9FC0B77" w14:textId="77777777" w:rsidR="00296E35" w:rsidRPr="001C0FC4" w:rsidRDefault="00296E35" w:rsidP="002E3FCC">
            <w:pPr>
              <w:pStyle w:val="TAN"/>
            </w:pPr>
            <w:r>
              <w:t>NOTE 3:</w:t>
            </w:r>
            <w:r>
              <w:tab/>
              <w:t>The procedure does not release the RRC connection.</w:t>
            </w:r>
          </w:p>
        </w:tc>
      </w:tr>
    </w:tbl>
    <w:p w14:paraId="1C7EA76C" w14:textId="77777777" w:rsidR="00296E35" w:rsidRPr="001C0FC4" w:rsidRDefault="00296E35" w:rsidP="00296E35"/>
    <w:p w14:paraId="41E99248" w14:textId="77777777" w:rsidR="00296E35" w:rsidRPr="001C0FC4" w:rsidRDefault="00296E35" w:rsidP="00296E35">
      <w:pPr>
        <w:pStyle w:val="TH"/>
      </w:pPr>
      <w:r w:rsidRPr="001C0FC4">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A458871" w14:textId="77777777" w:rsidTr="002E3FCC">
        <w:tc>
          <w:tcPr>
            <w:tcW w:w="648" w:type="dxa"/>
            <w:tcBorders>
              <w:top w:val="single" w:sz="4" w:space="0" w:color="auto"/>
              <w:left w:val="single" w:sz="4" w:space="0" w:color="auto"/>
              <w:bottom w:val="nil"/>
              <w:right w:val="single" w:sz="4" w:space="0" w:color="auto"/>
            </w:tcBorders>
            <w:hideMark/>
          </w:tcPr>
          <w:p w14:paraId="389DA8E7"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13656A1B"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A44C8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188B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EB7BFCB" w14:textId="77777777" w:rsidR="00296E35" w:rsidRPr="001C0FC4" w:rsidRDefault="00296E35" w:rsidP="002E3FCC">
            <w:pPr>
              <w:pStyle w:val="TAH"/>
            </w:pPr>
            <w:r w:rsidRPr="001C0FC4">
              <w:t>Verdict</w:t>
            </w:r>
          </w:p>
        </w:tc>
      </w:tr>
      <w:tr w:rsidR="00296E35" w:rsidRPr="001C0FC4" w14:paraId="24F557A2" w14:textId="77777777" w:rsidTr="002E3FCC">
        <w:tc>
          <w:tcPr>
            <w:tcW w:w="648" w:type="dxa"/>
            <w:tcBorders>
              <w:top w:val="nil"/>
              <w:left w:val="single" w:sz="4" w:space="0" w:color="auto"/>
              <w:bottom w:val="single" w:sz="4" w:space="0" w:color="auto"/>
              <w:right w:val="single" w:sz="4" w:space="0" w:color="auto"/>
            </w:tcBorders>
          </w:tcPr>
          <w:p w14:paraId="38902BA5"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DE7358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FE4F8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C3E61D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3D112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C81C5F" w14:textId="77777777" w:rsidR="00296E35" w:rsidRPr="001C0FC4" w:rsidRDefault="00296E35" w:rsidP="002E3FCC">
            <w:pPr>
              <w:pStyle w:val="TAH"/>
            </w:pPr>
          </w:p>
        </w:tc>
      </w:tr>
      <w:tr w:rsidR="00296E35" w:rsidRPr="001C0FC4" w14:paraId="7642A9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2FA3B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A8705C" w14:textId="0440151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EB3AF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2ACE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05E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75B237" w14:textId="77777777" w:rsidR="00296E35" w:rsidRPr="001C0FC4" w:rsidRDefault="00296E35" w:rsidP="002E3FCC">
            <w:pPr>
              <w:pStyle w:val="TAC"/>
            </w:pPr>
            <w:r w:rsidRPr="001C0FC4">
              <w:t>P</w:t>
            </w:r>
          </w:p>
        </w:tc>
      </w:tr>
    </w:tbl>
    <w:p w14:paraId="767A9058" w14:textId="77777777" w:rsidR="00296E35" w:rsidRPr="001C0FC4" w:rsidRDefault="00296E35" w:rsidP="00296E35"/>
    <w:p w14:paraId="570067E5" w14:textId="77777777" w:rsidR="00296E35" w:rsidRPr="001C0FC4" w:rsidRDefault="00296E35" w:rsidP="00296E35">
      <w:pPr>
        <w:pStyle w:val="H6"/>
      </w:pPr>
      <w:bookmarkStart w:id="679" w:name="_Toc52782372"/>
      <w:bookmarkStart w:id="680" w:name="_Toc52782983"/>
      <w:bookmarkStart w:id="681" w:name="_Toc59042852"/>
      <w:r w:rsidRPr="001C0FC4">
        <w:t>6.1.9.3.3</w:t>
      </w:r>
      <w:r w:rsidRPr="001C0FC4">
        <w:tab/>
        <w:t>Specific message contents</w:t>
      </w:r>
      <w:bookmarkEnd w:id="679"/>
      <w:bookmarkEnd w:id="680"/>
      <w:bookmarkEnd w:id="681"/>
    </w:p>
    <w:p w14:paraId="459E93A2" w14:textId="106607E3" w:rsidR="00296E35" w:rsidRPr="001C0FC4" w:rsidRDefault="00296E35" w:rsidP="00296E35">
      <w:pPr>
        <w:pStyle w:val="TH"/>
      </w:pPr>
      <w:bookmarkStart w:id="682" w:name="_Hlk38016113"/>
      <w:r w:rsidRPr="001C0FC4">
        <w:t>Table 6.1.9.3.3-1: SIP INVITE from the UE (step 2, Table 6.1.9.3.2-1;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4704A7"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F9286B7" w14:textId="5697095A" w:rsidR="00296E35" w:rsidRPr="001C0FC4" w:rsidRDefault="00296E35" w:rsidP="002E3FCC">
            <w:pPr>
              <w:pStyle w:val="TAL"/>
            </w:pPr>
            <w:r w:rsidRPr="001C0FC4">
              <w:t xml:space="preserve">Derivation Path: TS </w:t>
            </w:r>
            <w:r>
              <w:t>37.579</w:t>
            </w:r>
            <w:r w:rsidRPr="001C0FC4">
              <w:t>-1 [2], Table 5.5.2.5.1-1, condition MCDATA_SDS, MCD_1to1</w:t>
            </w:r>
          </w:p>
        </w:tc>
      </w:tr>
      <w:tr w:rsidR="00296E35" w:rsidRPr="001C0FC4" w14:paraId="5135D2B9"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68A635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11F7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A48C74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27A5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ED0DC3" w14:textId="77777777" w:rsidR="00296E35" w:rsidRPr="001C0FC4" w:rsidRDefault="00296E35" w:rsidP="002E3FCC">
            <w:pPr>
              <w:pStyle w:val="TAH"/>
              <w:rPr>
                <w:bCs/>
              </w:rPr>
            </w:pPr>
            <w:r w:rsidRPr="001C0FC4">
              <w:rPr>
                <w:bCs/>
              </w:rPr>
              <w:t>Condition</w:t>
            </w:r>
          </w:p>
        </w:tc>
      </w:tr>
      <w:tr w:rsidR="00296E35" w:rsidRPr="001C0FC4" w14:paraId="42FC1DAA"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8E1D7CE"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0B01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01002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DFE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2EB5AA" w14:textId="77777777" w:rsidR="00296E35" w:rsidRPr="001C0FC4" w:rsidRDefault="00296E35" w:rsidP="002E3FCC">
            <w:pPr>
              <w:pStyle w:val="TAL"/>
            </w:pPr>
          </w:p>
        </w:tc>
      </w:tr>
      <w:tr w:rsidR="00296E35" w:rsidRPr="001C0FC4" w14:paraId="53792DE0"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5D0AD39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64BA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5E131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107A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2F0255" w14:textId="77777777" w:rsidR="00296E35" w:rsidRPr="001C0FC4" w:rsidRDefault="00296E35" w:rsidP="002E3FCC">
            <w:pPr>
              <w:pStyle w:val="TAL"/>
            </w:pPr>
          </w:p>
        </w:tc>
      </w:tr>
      <w:tr w:rsidR="00296E35" w:rsidRPr="001C0FC4" w14:paraId="516ECC4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AE1D0A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0E6E2E" w14:textId="77777777" w:rsidR="00296E35" w:rsidRPr="001C0FC4" w:rsidRDefault="00296E35" w:rsidP="002E3FCC">
            <w:pPr>
              <w:pStyle w:val="TAL"/>
            </w:pPr>
            <w:r w:rsidRPr="001C0FC4">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68A5E0E8"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B20A6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4627B9" w14:textId="77777777" w:rsidR="00296E35" w:rsidRPr="001C0FC4" w:rsidRDefault="00296E35" w:rsidP="002E3FCC">
            <w:pPr>
              <w:pStyle w:val="TAL"/>
            </w:pPr>
          </w:p>
        </w:tc>
      </w:tr>
      <w:tr w:rsidR="00296E35" w:rsidRPr="001C0FC4" w14:paraId="3FAFF4C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29FCB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4D37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57D85D"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D14229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805E57" w14:textId="77777777" w:rsidR="00296E35" w:rsidRPr="001C0FC4" w:rsidRDefault="00296E35" w:rsidP="002E3FCC">
            <w:pPr>
              <w:pStyle w:val="TAL"/>
            </w:pPr>
          </w:p>
        </w:tc>
      </w:tr>
      <w:tr w:rsidR="00296E35" w:rsidRPr="001C0FC4" w14:paraId="798B69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C4DCFC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28F78F" w14:textId="77777777" w:rsidR="00296E35" w:rsidRPr="001C0FC4" w:rsidRDefault="00296E35" w:rsidP="002E3FCC">
            <w:pPr>
              <w:pStyle w:val="TAL"/>
            </w:pPr>
            <w:r w:rsidRPr="001C0FC4">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2EAE02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0B0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0495D" w14:textId="77777777" w:rsidR="00296E35" w:rsidRPr="001C0FC4" w:rsidRDefault="00296E35" w:rsidP="002E3FCC">
            <w:pPr>
              <w:pStyle w:val="TAL"/>
            </w:pPr>
          </w:p>
        </w:tc>
      </w:tr>
    </w:tbl>
    <w:p w14:paraId="7464B2FA" w14:textId="77777777" w:rsidR="00296E35" w:rsidRPr="001C0FC4" w:rsidRDefault="00296E35" w:rsidP="00296E35"/>
    <w:p w14:paraId="563324EB" w14:textId="77777777" w:rsidR="00296E35" w:rsidRPr="001C0FC4" w:rsidRDefault="00296E35" w:rsidP="00296E35">
      <w:pPr>
        <w:pStyle w:val="TH"/>
      </w:pPr>
      <w:r w:rsidRPr="001C0FC4">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254AC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31C2E35" w14:textId="123E82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bl>
    <w:p w14:paraId="10B24528" w14:textId="77777777" w:rsidR="00296E35" w:rsidRPr="001C0FC4" w:rsidRDefault="00296E35" w:rsidP="00296E35"/>
    <w:p w14:paraId="2213D4FE" w14:textId="77777777" w:rsidR="00296E35" w:rsidRPr="001C0FC4" w:rsidRDefault="00296E35" w:rsidP="00296E35">
      <w:pPr>
        <w:pStyle w:val="TH"/>
      </w:pPr>
      <w:r w:rsidRPr="001C0FC4">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8D269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DDED65C" w14:textId="67C2871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3231CB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1ACB6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F919C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5E194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FD28B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0FBF7B" w14:textId="77777777" w:rsidR="00296E35" w:rsidRPr="001C0FC4" w:rsidRDefault="00296E35" w:rsidP="002E3FCC">
            <w:pPr>
              <w:pStyle w:val="TAH"/>
              <w:rPr>
                <w:bCs/>
              </w:rPr>
            </w:pPr>
            <w:r w:rsidRPr="001C0FC4">
              <w:rPr>
                <w:bCs/>
              </w:rPr>
              <w:t>Condition</w:t>
            </w:r>
          </w:p>
        </w:tc>
      </w:tr>
      <w:tr w:rsidR="00296E35" w:rsidRPr="001C0FC4" w14:paraId="3BC7A95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82EE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B3C4B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182A9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266F7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8E2FAB" w14:textId="77777777" w:rsidR="00296E35" w:rsidRPr="001C0FC4" w:rsidRDefault="00296E35" w:rsidP="002E3FCC">
            <w:pPr>
              <w:pStyle w:val="TAL"/>
            </w:pPr>
          </w:p>
        </w:tc>
      </w:tr>
      <w:tr w:rsidR="00296E35" w:rsidRPr="001C0FC4" w14:paraId="37C34D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B8FA2C"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4625C5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7CBD2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296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05ACCF" w14:textId="77777777" w:rsidR="00296E35" w:rsidRPr="001C0FC4" w:rsidRDefault="00296E35" w:rsidP="002E3FCC">
            <w:pPr>
              <w:pStyle w:val="TAL"/>
            </w:pPr>
          </w:p>
        </w:tc>
      </w:tr>
      <w:tr w:rsidR="00296E35" w:rsidRPr="001C0FC4" w14:paraId="33E8AF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6ED87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74102B" w14:textId="77777777" w:rsidR="00296E35" w:rsidRPr="001C0FC4" w:rsidRDefault="00296E35" w:rsidP="002E3FCC">
            <w:pPr>
              <w:pStyle w:val="TAL"/>
            </w:pPr>
            <w:r w:rsidRPr="001C0FC4">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249D3C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3555D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2BB5C1" w14:textId="77777777" w:rsidR="00296E35" w:rsidRPr="001C0FC4" w:rsidRDefault="00296E35" w:rsidP="002E3FCC">
            <w:pPr>
              <w:pStyle w:val="TAL"/>
            </w:pPr>
          </w:p>
        </w:tc>
      </w:tr>
    </w:tbl>
    <w:p w14:paraId="009B6AC3" w14:textId="77777777" w:rsidR="00296E35" w:rsidRPr="001C0FC4" w:rsidRDefault="00296E35" w:rsidP="00296E35"/>
    <w:p w14:paraId="655B5942" w14:textId="1E57C476" w:rsidR="00296E35" w:rsidRPr="001C0FC4" w:rsidRDefault="00296E35" w:rsidP="00296E35">
      <w:pPr>
        <w:pStyle w:val="TH"/>
      </w:pPr>
      <w:r w:rsidRPr="001C0FC4">
        <w:t>Table 6.1.9.3.3-4: SIP 200 (OK) from the SS (step 2, Table 6.1.9.3.2-1;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4C7A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C7C2F70" w14:textId="53B98F3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9D5A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DC6E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87B84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B57A3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1DBA6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853DB6" w14:textId="77777777" w:rsidR="00296E35" w:rsidRPr="001C0FC4" w:rsidRDefault="00296E35" w:rsidP="002E3FCC">
            <w:pPr>
              <w:pStyle w:val="TAH"/>
              <w:rPr>
                <w:bCs/>
              </w:rPr>
            </w:pPr>
            <w:r w:rsidRPr="001C0FC4">
              <w:rPr>
                <w:bCs/>
              </w:rPr>
              <w:t>Condition</w:t>
            </w:r>
          </w:p>
        </w:tc>
      </w:tr>
      <w:tr w:rsidR="00296E35" w:rsidRPr="001C0FC4" w14:paraId="04D427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3ADF20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32ABE5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509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249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E104D" w14:textId="77777777" w:rsidR="00296E35" w:rsidRPr="001C0FC4" w:rsidRDefault="00296E35" w:rsidP="002E3FCC">
            <w:pPr>
              <w:pStyle w:val="TAL"/>
            </w:pPr>
          </w:p>
        </w:tc>
      </w:tr>
      <w:tr w:rsidR="00296E35" w:rsidRPr="001C0FC4" w14:paraId="741709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F199F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AC4D8F"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1281C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DDF5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20C44A" w14:textId="77777777" w:rsidR="00296E35" w:rsidRPr="001C0FC4" w:rsidRDefault="00296E35" w:rsidP="002E3FCC">
            <w:pPr>
              <w:pStyle w:val="TAL"/>
            </w:pPr>
          </w:p>
        </w:tc>
      </w:tr>
    </w:tbl>
    <w:p w14:paraId="32C6CE79" w14:textId="77777777" w:rsidR="00296E35" w:rsidRPr="001C0FC4" w:rsidRDefault="00296E35" w:rsidP="00296E35"/>
    <w:p w14:paraId="0FEBBF84" w14:textId="77777777" w:rsidR="00296E35" w:rsidRPr="001C0FC4" w:rsidRDefault="00296E35" w:rsidP="00296E35">
      <w:pPr>
        <w:pStyle w:val="TH"/>
      </w:pPr>
      <w:r w:rsidRPr="001C0FC4">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F6F4B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1EF056" w14:textId="0180B5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817431C" w14:textId="77777777" w:rsidR="00296E35" w:rsidRPr="001C0FC4" w:rsidRDefault="00296E35" w:rsidP="00296E35"/>
    <w:p w14:paraId="6F766435" w14:textId="7D12F597" w:rsidR="00296E35" w:rsidRPr="001C0FC4" w:rsidRDefault="00296E35" w:rsidP="00296E35">
      <w:pPr>
        <w:pStyle w:val="TH"/>
      </w:pPr>
      <w:bookmarkStart w:id="683" w:name="_Hlk34297801"/>
      <w:r w:rsidRPr="001C0FC4">
        <w:t>Table 6.1.9.3.3-6: MSRP SEND from the UE (step 7, Table 6.1.9.3.2-1;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851FA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F39B2" w14:textId="3CD8402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358BE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1B45A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4BA2D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B2A1C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F4B4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3C1F820" w14:textId="77777777" w:rsidR="00296E35" w:rsidRPr="001C0FC4" w:rsidRDefault="00296E35" w:rsidP="002E3FCC">
            <w:pPr>
              <w:pStyle w:val="TAH"/>
              <w:rPr>
                <w:bCs/>
              </w:rPr>
            </w:pPr>
            <w:r w:rsidRPr="001C0FC4">
              <w:rPr>
                <w:bCs/>
              </w:rPr>
              <w:t>Condition</w:t>
            </w:r>
          </w:p>
        </w:tc>
      </w:tr>
      <w:tr w:rsidR="00296E35" w:rsidRPr="001C0FC4" w14:paraId="42787B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946DF6"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F4B5EA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B99F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CE7C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86ABC5" w14:textId="77777777" w:rsidR="00296E35" w:rsidRPr="001C0FC4" w:rsidRDefault="00296E35" w:rsidP="002E3FCC">
            <w:pPr>
              <w:pStyle w:val="TAL"/>
            </w:pPr>
          </w:p>
        </w:tc>
      </w:tr>
      <w:tr w:rsidR="00296E35" w:rsidRPr="001C0FC4" w14:paraId="6FD79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1A930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86CB3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72F7AE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38B2C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401E50" w14:textId="77777777" w:rsidR="00296E35" w:rsidRPr="001C0FC4" w:rsidRDefault="00296E35" w:rsidP="002E3FCC">
            <w:pPr>
              <w:pStyle w:val="TAL"/>
            </w:pPr>
          </w:p>
        </w:tc>
      </w:tr>
      <w:tr w:rsidR="00296E35" w:rsidRPr="001C0FC4" w14:paraId="22FFF9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2983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076A99" w14:textId="77777777" w:rsidR="00296E35" w:rsidRPr="001C0FC4" w:rsidRDefault="00296E35" w:rsidP="002E3FCC">
            <w:pPr>
              <w:pStyle w:val="TAL"/>
            </w:pPr>
            <w:r w:rsidRPr="001C0FC4">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0C9154E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E7252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C537F1" w14:textId="77777777" w:rsidR="00296E35" w:rsidRPr="001C0FC4" w:rsidRDefault="00296E35" w:rsidP="002E3FCC">
            <w:pPr>
              <w:pStyle w:val="TAL"/>
            </w:pPr>
          </w:p>
        </w:tc>
      </w:tr>
    </w:tbl>
    <w:p w14:paraId="511C6B53" w14:textId="77777777" w:rsidR="00296E35" w:rsidRPr="001C0FC4" w:rsidRDefault="00296E35" w:rsidP="00296E35"/>
    <w:p w14:paraId="4A4E3AAD" w14:textId="5C18C6EF" w:rsidR="00296E35" w:rsidRPr="001C0FC4" w:rsidRDefault="00296E35" w:rsidP="00296E35">
      <w:pPr>
        <w:pStyle w:val="TH"/>
      </w:pPr>
      <w:r w:rsidRPr="001C0FC4">
        <w:t>Table 6.1.9.3.3-6A: MIME Message (step 7, Table 6.1.9.3.2-1;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E1E0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2DCB6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3BAB4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6E686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A883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BC1E1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DA8D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735617" w14:textId="77777777" w:rsidR="00296E35" w:rsidRPr="001C0FC4" w:rsidRDefault="00296E35" w:rsidP="002E3FCC">
            <w:pPr>
              <w:pStyle w:val="TAH"/>
              <w:rPr>
                <w:bCs/>
              </w:rPr>
            </w:pPr>
            <w:r w:rsidRPr="001C0FC4">
              <w:rPr>
                <w:bCs/>
              </w:rPr>
              <w:t>Condition</w:t>
            </w:r>
          </w:p>
        </w:tc>
      </w:tr>
      <w:tr w:rsidR="00296E35" w:rsidRPr="001C0FC4" w14:paraId="460361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9A8F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3C4225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661AFA"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25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FFAFAE" w14:textId="77777777" w:rsidR="00296E35" w:rsidRPr="001C0FC4" w:rsidRDefault="00296E35" w:rsidP="002E3FCC">
            <w:pPr>
              <w:pStyle w:val="TAL"/>
            </w:pPr>
          </w:p>
        </w:tc>
      </w:tr>
      <w:tr w:rsidR="00296E35" w:rsidRPr="001C0FC4" w14:paraId="0A0D5A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C538E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B24C0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8B1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BF84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4AF106" w14:textId="77777777" w:rsidR="00296E35" w:rsidRPr="001C0FC4" w:rsidRDefault="00296E35" w:rsidP="002E3FCC">
            <w:pPr>
              <w:pStyle w:val="TAL"/>
            </w:pPr>
          </w:p>
        </w:tc>
      </w:tr>
      <w:tr w:rsidR="00296E35" w:rsidRPr="001C0FC4" w14:paraId="6C36D1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6172B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79D2AE"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2944A0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E7FE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22056C" w14:textId="77777777" w:rsidR="00296E35" w:rsidRPr="001C0FC4" w:rsidRDefault="00296E35" w:rsidP="002E3FCC">
            <w:pPr>
              <w:pStyle w:val="TAL"/>
            </w:pPr>
          </w:p>
        </w:tc>
      </w:tr>
      <w:tr w:rsidR="00296E35" w:rsidRPr="001C0FC4" w14:paraId="0E3849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02CBF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5793E1" w14:textId="77777777" w:rsidR="00296E35" w:rsidRPr="001C0FC4" w:rsidRDefault="00296E35" w:rsidP="002E3FCC">
            <w:pPr>
              <w:pStyle w:val="TAL"/>
            </w:pPr>
            <w:r w:rsidRPr="001C0FC4">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66D0ED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3C4A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702EE" w14:textId="77777777" w:rsidR="00296E35" w:rsidRPr="001C0FC4" w:rsidRDefault="00296E35" w:rsidP="002E3FCC">
            <w:pPr>
              <w:pStyle w:val="TAL"/>
            </w:pPr>
          </w:p>
        </w:tc>
      </w:tr>
      <w:tr w:rsidR="00296E35" w:rsidRPr="001C0FC4" w14:paraId="379CC4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58CF06"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0AE09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56B84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FE94B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9D0D0" w14:textId="77777777" w:rsidR="00296E35" w:rsidRPr="001C0FC4" w:rsidRDefault="00296E35" w:rsidP="002E3FCC">
            <w:pPr>
              <w:pStyle w:val="TAL"/>
            </w:pPr>
          </w:p>
        </w:tc>
      </w:tr>
      <w:tr w:rsidR="00296E35" w:rsidRPr="001C0FC4" w14:paraId="5AD572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1851BA"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040D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8AE6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BE50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235088" w14:textId="77777777" w:rsidR="00296E35" w:rsidRPr="001C0FC4" w:rsidRDefault="00296E35" w:rsidP="002E3FCC">
            <w:pPr>
              <w:pStyle w:val="TAL"/>
            </w:pPr>
          </w:p>
        </w:tc>
      </w:tr>
      <w:tr w:rsidR="00296E35" w:rsidRPr="001C0FC4" w14:paraId="0F09EB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8E1E2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28A55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E5D25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7365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7EC88" w14:textId="77777777" w:rsidR="00296E35" w:rsidRPr="001C0FC4" w:rsidRDefault="00296E35" w:rsidP="002E3FCC">
            <w:pPr>
              <w:pStyle w:val="TAL"/>
            </w:pPr>
          </w:p>
        </w:tc>
      </w:tr>
      <w:tr w:rsidR="00296E35" w:rsidRPr="001C0FC4" w14:paraId="4D206F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A171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901349" w14:textId="77777777" w:rsidR="00296E35" w:rsidRPr="001C0FC4" w:rsidRDefault="00296E35" w:rsidP="002E3FCC">
            <w:pPr>
              <w:pStyle w:val="TAL"/>
            </w:pPr>
            <w:r w:rsidRPr="001C0FC4">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2840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EF1C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127BB3" w14:textId="77777777" w:rsidR="00296E35" w:rsidRPr="001C0FC4" w:rsidRDefault="00296E35" w:rsidP="002E3FCC">
            <w:pPr>
              <w:pStyle w:val="TAL"/>
            </w:pPr>
          </w:p>
        </w:tc>
      </w:tr>
    </w:tbl>
    <w:p w14:paraId="705C83B1" w14:textId="77777777" w:rsidR="00296E35" w:rsidRPr="001C0FC4" w:rsidRDefault="00296E35" w:rsidP="00296E35"/>
    <w:p w14:paraId="28351FC1" w14:textId="77777777" w:rsidR="00296E35" w:rsidRPr="001C0FC4" w:rsidRDefault="00296E35" w:rsidP="00296E35">
      <w:pPr>
        <w:pStyle w:val="TH"/>
      </w:pPr>
      <w:r w:rsidRPr="001C0FC4">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D33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90FEBBC" w14:textId="0BA581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CCE6718" w14:textId="77777777" w:rsidR="00296E35" w:rsidRPr="001C0FC4" w:rsidRDefault="00296E35" w:rsidP="00296E35"/>
    <w:p w14:paraId="2555D94A" w14:textId="77777777" w:rsidR="00296E35" w:rsidRPr="001C0FC4" w:rsidRDefault="00296E35" w:rsidP="00296E35">
      <w:pPr>
        <w:pStyle w:val="TH"/>
      </w:pPr>
      <w:r w:rsidRPr="001C0FC4">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D581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7DAFFE" w14:textId="50DD6C3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AD16BD6" w14:textId="77777777" w:rsidR="00296E35" w:rsidRPr="001C0FC4" w:rsidRDefault="00296E35" w:rsidP="00296E35"/>
    <w:p w14:paraId="0F22C56A" w14:textId="77777777" w:rsidR="00296E35" w:rsidRPr="001C0FC4" w:rsidRDefault="00296E35" w:rsidP="00296E35">
      <w:pPr>
        <w:pStyle w:val="TH"/>
      </w:pPr>
      <w:r w:rsidRPr="001C0FC4">
        <w:t>Table 6.1.9.3.3-8..9: Void</w:t>
      </w:r>
    </w:p>
    <w:p w14:paraId="43FC30B9" w14:textId="4EA4DEC8" w:rsidR="00296E35" w:rsidRPr="001C0FC4" w:rsidRDefault="00296E35" w:rsidP="00296E35">
      <w:pPr>
        <w:pStyle w:val="TH"/>
      </w:pPr>
      <w:r w:rsidRPr="001C0FC4">
        <w:t>Table 6.1.9.3.3-10: MSRP SEND from the SS (step 8,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CFA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CE61268" w14:textId="6E57D02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14C9A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0398E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0CE4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A3162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952A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9CF415" w14:textId="77777777" w:rsidR="00296E35" w:rsidRPr="001C0FC4" w:rsidRDefault="00296E35" w:rsidP="002E3FCC">
            <w:pPr>
              <w:pStyle w:val="TAH"/>
              <w:rPr>
                <w:bCs/>
              </w:rPr>
            </w:pPr>
            <w:r w:rsidRPr="001C0FC4">
              <w:rPr>
                <w:bCs/>
              </w:rPr>
              <w:t>Condition</w:t>
            </w:r>
          </w:p>
        </w:tc>
      </w:tr>
      <w:tr w:rsidR="00296E35" w:rsidRPr="001C0FC4" w14:paraId="42EACC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D4D38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9C3AE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1D35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87C6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C89436" w14:textId="77777777" w:rsidR="00296E35" w:rsidRPr="001C0FC4" w:rsidRDefault="00296E35" w:rsidP="002E3FCC">
            <w:pPr>
              <w:pStyle w:val="TAL"/>
            </w:pPr>
          </w:p>
        </w:tc>
      </w:tr>
      <w:tr w:rsidR="00296E35" w:rsidRPr="001C0FC4" w14:paraId="68492A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B85337"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E5D36F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911FD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387B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DF8049" w14:textId="77777777" w:rsidR="00296E35" w:rsidRPr="001C0FC4" w:rsidRDefault="00296E35" w:rsidP="002E3FCC">
            <w:pPr>
              <w:pStyle w:val="TAL"/>
            </w:pPr>
          </w:p>
        </w:tc>
      </w:tr>
      <w:tr w:rsidR="00296E35" w:rsidRPr="001C0FC4" w14:paraId="1280C9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E8347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C30D1E8" w14:textId="77777777" w:rsidR="00296E35" w:rsidRPr="001C0FC4" w:rsidRDefault="00296E35" w:rsidP="002E3FCC">
            <w:pPr>
              <w:pStyle w:val="TAL"/>
              <w:rPr>
                <w:iCs/>
              </w:rPr>
            </w:pPr>
            <w:r w:rsidRPr="001C0FC4">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37F178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ACF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618039" w14:textId="77777777" w:rsidR="00296E35" w:rsidRPr="001C0FC4" w:rsidRDefault="00296E35" w:rsidP="002E3FCC">
            <w:pPr>
              <w:pStyle w:val="TAL"/>
            </w:pPr>
          </w:p>
        </w:tc>
      </w:tr>
    </w:tbl>
    <w:p w14:paraId="71B08FDD" w14:textId="77777777" w:rsidR="00296E35" w:rsidRPr="001C0FC4" w:rsidRDefault="00296E35" w:rsidP="00296E35"/>
    <w:p w14:paraId="1D8BF6D1" w14:textId="77777777" w:rsidR="00296E35" w:rsidRPr="001C0FC4" w:rsidRDefault="00296E35" w:rsidP="00296E35">
      <w:pPr>
        <w:pStyle w:val="TH"/>
      </w:pPr>
      <w:r w:rsidRPr="001C0FC4">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122FD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886833" w14:textId="39EEE0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5C11CBF" w14:textId="77777777" w:rsidR="00296E35" w:rsidRPr="001C0FC4" w:rsidRDefault="00296E35" w:rsidP="00296E35"/>
    <w:bookmarkEnd w:id="683"/>
    <w:p w14:paraId="0C78B198" w14:textId="4A200025" w:rsidR="00296E35" w:rsidRPr="001C0FC4" w:rsidRDefault="00296E35" w:rsidP="00296E35">
      <w:pPr>
        <w:pStyle w:val="TH"/>
      </w:pPr>
      <w:r w:rsidRPr="001C0FC4">
        <w:t>Table 6.1.9.3.3-12: MSRP SEND from the SS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325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1BE68" w14:textId="7DF5B7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C5DBA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9B773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3858E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B8A34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5C246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ED1579" w14:textId="77777777" w:rsidR="00296E35" w:rsidRPr="001C0FC4" w:rsidRDefault="00296E35" w:rsidP="002E3FCC">
            <w:pPr>
              <w:pStyle w:val="TAH"/>
              <w:rPr>
                <w:bCs/>
              </w:rPr>
            </w:pPr>
            <w:r w:rsidRPr="001C0FC4">
              <w:rPr>
                <w:bCs/>
              </w:rPr>
              <w:t>Condition</w:t>
            </w:r>
          </w:p>
        </w:tc>
      </w:tr>
      <w:tr w:rsidR="00296E35" w:rsidRPr="001C0FC4" w14:paraId="0C1FB5F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CA3C7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7D7B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FD0C3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9CB22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68382" w14:textId="77777777" w:rsidR="00296E35" w:rsidRPr="001C0FC4" w:rsidRDefault="00296E35" w:rsidP="002E3FCC">
            <w:pPr>
              <w:pStyle w:val="TAL"/>
            </w:pPr>
          </w:p>
        </w:tc>
      </w:tr>
      <w:tr w:rsidR="00296E35" w:rsidRPr="001C0FC4" w14:paraId="162541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94B73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F45D9A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5BC29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99655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D0965E" w14:textId="77777777" w:rsidR="00296E35" w:rsidRPr="001C0FC4" w:rsidRDefault="00296E35" w:rsidP="002E3FCC">
            <w:pPr>
              <w:pStyle w:val="TAL"/>
            </w:pPr>
          </w:p>
        </w:tc>
      </w:tr>
      <w:tr w:rsidR="00296E35" w:rsidRPr="001C0FC4" w14:paraId="5F4CFA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3A12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59D23F" w14:textId="77777777" w:rsidR="00296E35" w:rsidRPr="001C0FC4" w:rsidRDefault="00296E35" w:rsidP="002E3FCC">
            <w:pPr>
              <w:pStyle w:val="TAL"/>
            </w:pPr>
            <w:r w:rsidRPr="001C0FC4">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65E3918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51DA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3DB9D" w14:textId="77777777" w:rsidR="00296E35" w:rsidRPr="001C0FC4" w:rsidRDefault="00296E35" w:rsidP="002E3FCC">
            <w:pPr>
              <w:pStyle w:val="TAL"/>
            </w:pPr>
          </w:p>
        </w:tc>
      </w:tr>
    </w:tbl>
    <w:p w14:paraId="273363C2" w14:textId="77777777" w:rsidR="00296E35" w:rsidRPr="001C0FC4" w:rsidRDefault="00296E35" w:rsidP="00296E35"/>
    <w:p w14:paraId="7986E017" w14:textId="69637553" w:rsidR="00296E35" w:rsidRPr="001C0FC4" w:rsidRDefault="00296E35" w:rsidP="00296E35">
      <w:pPr>
        <w:pStyle w:val="TH"/>
      </w:pPr>
      <w:r w:rsidRPr="001C0FC4">
        <w:t>Table 6.1.9.3.3-12A: MIME Message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2B0B3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4FD1A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290E7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B5B5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CBB80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5EB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76F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03A9AB" w14:textId="77777777" w:rsidR="00296E35" w:rsidRPr="001C0FC4" w:rsidRDefault="00296E35" w:rsidP="002E3FCC">
            <w:pPr>
              <w:pStyle w:val="TAH"/>
              <w:rPr>
                <w:bCs/>
              </w:rPr>
            </w:pPr>
            <w:r w:rsidRPr="001C0FC4">
              <w:rPr>
                <w:bCs/>
              </w:rPr>
              <w:t>Condition</w:t>
            </w:r>
          </w:p>
        </w:tc>
      </w:tr>
      <w:tr w:rsidR="00296E35" w:rsidRPr="001C0FC4" w14:paraId="2DEA6F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1F458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6BADD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BF1E7B"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1179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303ED" w14:textId="77777777" w:rsidR="00296E35" w:rsidRPr="001C0FC4" w:rsidRDefault="00296E35" w:rsidP="002E3FCC">
            <w:pPr>
              <w:pStyle w:val="TAL"/>
            </w:pPr>
          </w:p>
        </w:tc>
      </w:tr>
      <w:tr w:rsidR="00296E35" w:rsidRPr="001C0FC4" w14:paraId="099568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C5F62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681C5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7675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8DC4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A7A5EE" w14:textId="77777777" w:rsidR="00296E35" w:rsidRPr="001C0FC4" w:rsidRDefault="00296E35" w:rsidP="002E3FCC">
            <w:pPr>
              <w:pStyle w:val="TAL"/>
            </w:pPr>
          </w:p>
        </w:tc>
      </w:tr>
      <w:tr w:rsidR="00296E35" w:rsidRPr="001C0FC4" w14:paraId="788046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D932A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782DE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3866B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DC08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516AF0" w14:textId="77777777" w:rsidR="00296E35" w:rsidRPr="001C0FC4" w:rsidRDefault="00296E35" w:rsidP="002E3FCC">
            <w:pPr>
              <w:pStyle w:val="TAL"/>
            </w:pPr>
          </w:p>
        </w:tc>
      </w:tr>
      <w:tr w:rsidR="00296E35" w:rsidRPr="001C0FC4" w14:paraId="31F88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155B3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5896F6" w14:textId="77777777" w:rsidR="00296E35" w:rsidRPr="001C0FC4" w:rsidRDefault="00296E35" w:rsidP="002E3FCC">
            <w:pPr>
              <w:pStyle w:val="TAL"/>
            </w:pPr>
            <w:r w:rsidRPr="001C0FC4">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03A410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13C3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41F248" w14:textId="77777777" w:rsidR="00296E35" w:rsidRPr="001C0FC4" w:rsidRDefault="00296E35" w:rsidP="002E3FCC">
            <w:pPr>
              <w:pStyle w:val="TAL"/>
            </w:pPr>
          </w:p>
        </w:tc>
      </w:tr>
      <w:tr w:rsidR="00296E35" w:rsidRPr="001C0FC4" w14:paraId="087DCD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CE286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DF18D1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6BEFE6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338F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84E39" w14:textId="77777777" w:rsidR="00296E35" w:rsidRPr="001C0FC4" w:rsidRDefault="00296E35" w:rsidP="002E3FCC">
            <w:pPr>
              <w:pStyle w:val="TAL"/>
            </w:pPr>
          </w:p>
        </w:tc>
      </w:tr>
      <w:tr w:rsidR="00296E35" w:rsidRPr="001C0FC4" w14:paraId="3C1367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475D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DCDAE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C7240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BE761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51DC3" w14:textId="77777777" w:rsidR="00296E35" w:rsidRPr="001C0FC4" w:rsidRDefault="00296E35" w:rsidP="002E3FCC">
            <w:pPr>
              <w:pStyle w:val="TAL"/>
            </w:pPr>
          </w:p>
        </w:tc>
      </w:tr>
      <w:tr w:rsidR="00296E35" w:rsidRPr="001C0FC4" w14:paraId="6B0CB0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71CE2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FE86C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E8688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2E323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487064" w14:textId="77777777" w:rsidR="00296E35" w:rsidRPr="001C0FC4" w:rsidRDefault="00296E35" w:rsidP="002E3FCC">
            <w:pPr>
              <w:pStyle w:val="TAL"/>
            </w:pPr>
          </w:p>
        </w:tc>
      </w:tr>
      <w:tr w:rsidR="00296E35" w:rsidRPr="001C0FC4" w14:paraId="3E249A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9286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F0CDEB" w14:textId="77777777" w:rsidR="00296E35" w:rsidRPr="001C0FC4" w:rsidRDefault="00296E35" w:rsidP="002E3FCC">
            <w:pPr>
              <w:pStyle w:val="TAL"/>
            </w:pPr>
            <w:r w:rsidRPr="001C0FC4">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02186E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565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EE4D9F" w14:textId="77777777" w:rsidR="00296E35" w:rsidRPr="001C0FC4" w:rsidRDefault="00296E35" w:rsidP="002E3FCC">
            <w:pPr>
              <w:pStyle w:val="TAL"/>
            </w:pPr>
          </w:p>
        </w:tc>
      </w:tr>
    </w:tbl>
    <w:p w14:paraId="1D57C7CB" w14:textId="77777777" w:rsidR="00296E35" w:rsidRPr="001C0FC4" w:rsidRDefault="00296E35" w:rsidP="00296E35"/>
    <w:p w14:paraId="4B9886D8" w14:textId="77777777" w:rsidR="00296E35" w:rsidRPr="001C0FC4" w:rsidRDefault="00296E35" w:rsidP="00296E35">
      <w:pPr>
        <w:pStyle w:val="TH"/>
      </w:pPr>
      <w:bookmarkStart w:id="684" w:name="_Hlk34297491"/>
      <w:r w:rsidRPr="001C0FC4">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1850AD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579ECFA" w14:textId="2F39BB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READ</w:t>
            </w:r>
          </w:p>
        </w:tc>
      </w:tr>
    </w:tbl>
    <w:p w14:paraId="07FE842D" w14:textId="77777777" w:rsidR="00296E35" w:rsidRPr="001C0FC4" w:rsidRDefault="00296E35" w:rsidP="00296E35"/>
    <w:p w14:paraId="4A215530" w14:textId="77777777" w:rsidR="00296E35" w:rsidRPr="001C0FC4" w:rsidRDefault="00296E35" w:rsidP="00296E35">
      <w:pPr>
        <w:pStyle w:val="TH"/>
      </w:pPr>
      <w:r w:rsidRPr="001C0FC4">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89772D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BCDFE08" w14:textId="4100526F" w:rsidR="00296E35" w:rsidRPr="001C0FC4" w:rsidRDefault="00296E35" w:rsidP="002E3FCC">
            <w:pPr>
              <w:pStyle w:val="TAL"/>
            </w:pPr>
            <w:r w:rsidRPr="001C0FC4">
              <w:t xml:space="preserve">Derivation Path: TS </w:t>
            </w:r>
            <w:r>
              <w:t>37.579</w:t>
            </w:r>
            <w:r w:rsidRPr="001C0FC4">
              <w:t>-1 [2], Table 5.5.3.9.2-2</w:t>
            </w:r>
          </w:p>
        </w:tc>
      </w:tr>
    </w:tbl>
    <w:p w14:paraId="551C83C8" w14:textId="77777777" w:rsidR="00296E35" w:rsidRPr="001C0FC4" w:rsidRDefault="00296E35" w:rsidP="00296E35"/>
    <w:bookmarkEnd w:id="684"/>
    <w:p w14:paraId="41F870EA" w14:textId="475ABDAF" w:rsidR="00296E35" w:rsidRPr="001C0FC4" w:rsidRDefault="00296E35" w:rsidP="00296E35">
      <w:pPr>
        <w:pStyle w:val="TH"/>
      </w:pPr>
      <w:r w:rsidRPr="001C0FC4">
        <w:t>Table 6.1.9.3.3-14: MSRP SEND from the UE (step 1, Table 6.1.9.3.2-2;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BE17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109201" w14:textId="4966FD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7E5C23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A2872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27D1E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ACC35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CDD4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6EE537" w14:textId="77777777" w:rsidR="00296E35" w:rsidRPr="001C0FC4" w:rsidRDefault="00296E35" w:rsidP="002E3FCC">
            <w:pPr>
              <w:pStyle w:val="TAH"/>
              <w:rPr>
                <w:bCs/>
              </w:rPr>
            </w:pPr>
            <w:r w:rsidRPr="001C0FC4">
              <w:rPr>
                <w:bCs/>
              </w:rPr>
              <w:t>Condition</w:t>
            </w:r>
          </w:p>
        </w:tc>
      </w:tr>
      <w:tr w:rsidR="00296E35" w:rsidRPr="001C0FC4" w14:paraId="521F8E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C252C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ED8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9EA1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92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2CF77F" w14:textId="77777777" w:rsidR="00296E35" w:rsidRPr="001C0FC4" w:rsidRDefault="00296E35" w:rsidP="002E3FCC">
            <w:pPr>
              <w:pStyle w:val="TAL"/>
            </w:pPr>
          </w:p>
        </w:tc>
      </w:tr>
      <w:tr w:rsidR="00296E35" w:rsidRPr="001C0FC4" w14:paraId="4CEFDF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B3CD11"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4FCEC7F0"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AD91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2C34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EE383B" w14:textId="77777777" w:rsidR="00296E35" w:rsidRPr="001C0FC4" w:rsidRDefault="00296E35" w:rsidP="002E3FCC">
            <w:pPr>
              <w:pStyle w:val="TAL"/>
            </w:pPr>
          </w:p>
        </w:tc>
      </w:tr>
      <w:tr w:rsidR="00296E35" w:rsidRPr="001C0FC4" w14:paraId="12C679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56DC8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56E011" w14:textId="77777777" w:rsidR="00296E35" w:rsidRPr="001C0FC4" w:rsidRDefault="00296E35" w:rsidP="002E3FCC">
            <w:pPr>
              <w:pStyle w:val="TAL"/>
              <w:rPr>
                <w:iCs/>
              </w:rPr>
            </w:pPr>
            <w:r w:rsidRPr="001C0FC4">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13DEA86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EFEC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59735" w14:textId="77777777" w:rsidR="00296E35" w:rsidRPr="001C0FC4" w:rsidRDefault="00296E35" w:rsidP="002E3FCC">
            <w:pPr>
              <w:pStyle w:val="TAL"/>
            </w:pPr>
          </w:p>
        </w:tc>
      </w:tr>
    </w:tbl>
    <w:p w14:paraId="63334535" w14:textId="77777777" w:rsidR="00296E35" w:rsidRPr="001C0FC4" w:rsidRDefault="00296E35" w:rsidP="00296E35"/>
    <w:p w14:paraId="40F2FAAA" w14:textId="77777777" w:rsidR="00296E35" w:rsidRPr="001C0FC4" w:rsidRDefault="00296E35" w:rsidP="00296E35">
      <w:pPr>
        <w:pStyle w:val="TH"/>
      </w:pPr>
      <w:r w:rsidRPr="001C0FC4">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F21D7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48721A0" w14:textId="6121BC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20461ACD" w14:textId="77777777" w:rsidR="00296E35" w:rsidRPr="001C0FC4" w:rsidRDefault="00296E35" w:rsidP="00296E35"/>
    <w:p w14:paraId="3C7EE4D8" w14:textId="77777777" w:rsidR="00296E35" w:rsidRPr="001C0FC4" w:rsidRDefault="00296E35" w:rsidP="00296E35">
      <w:pPr>
        <w:pStyle w:val="TH"/>
      </w:pPr>
      <w:r w:rsidRPr="001C0FC4">
        <w:t>Table 6.1.9.3.3-16..17: Void</w:t>
      </w:r>
    </w:p>
    <w:bookmarkEnd w:id="682"/>
    <w:p w14:paraId="6B1DF90D" w14:textId="77777777" w:rsidR="00296E35" w:rsidRPr="001C0FC4" w:rsidRDefault="00296E35" w:rsidP="00296E35"/>
    <w:p w14:paraId="77E8459B" w14:textId="77777777" w:rsidR="00296E35" w:rsidRPr="001C0FC4" w:rsidRDefault="00296E35" w:rsidP="00296E35">
      <w:pPr>
        <w:pStyle w:val="Heading3"/>
      </w:pPr>
      <w:bookmarkStart w:id="685" w:name="_Toc25610660"/>
      <w:bookmarkStart w:id="686" w:name="_Toc42507354"/>
      <w:bookmarkStart w:id="687" w:name="_Toc52307885"/>
      <w:bookmarkStart w:id="688" w:name="_Toc52782373"/>
      <w:bookmarkStart w:id="689" w:name="_Toc52782984"/>
      <w:bookmarkStart w:id="690" w:name="_Toc59042853"/>
      <w:bookmarkStart w:id="691" w:name="_Toc75459146"/>
      <w:bookmarkStart w:id="692" w:name="_Toc90630586"/>
      <w:bookmarkStart w:id="693" w:name="_Toc100778793"/>
      <w:bookmarkStart w:id="694" w:name="_Toc101286124"/>
      <w:bookmarkStart w:id="695" w:name="_Toc106817710"/>
      <w:bookmarkStart w:id="696" w:name="_Toc106817835"/>
      <w:bookmarkStart w:id="697" w:name="_Toc178186343"/>
      <w:bookmarkStart w:id="698" w:name="_Toc210385157"/>
      <w:r w:rsidRPr="001C0FC4">
        <w:t>6.1.10</w:t>
      </w:r>
      <w:r w:rsidRPr="001C0FC4">
        <w:tab/>
        <w:t>On-network / Short Data Service (SDS) / SDS Session / One-to-one SDS Session / Client Terminated (CT)</w:t>
      </w:r>
      <w:bookmarkEnd w:id="665"/>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24C33C14" w14:textId="77777777" w:rsidR="00296E35" w:rsidRPr="001C0FC4" w:rsidRDefault="00296E35" w:rsidP="00296E35">
      <w:pPr>
        <w:pStyle w:val="H6"/>
      </w:pPr>
      <w:bookmarkStart w:id="699" w:name="_Toc52782374"/>
      <w:bookmarkStart w:id="700" w:name="_Toc52782985"/>
      <w:bookmarkStart w:id="701" w:name="_Toc59042854"/>
      <w:bookmarkStart w:id="702" w:name="_Toc522499808"/>
      <w:r w:rsidRPr="001C0FC4">
        <w:t>6.1.10.1</w:t>
      </w:r>
      <w:r w:rsidRPr="001C0FC4">
        <w:tab/>
        <w:t>Test Purpose (TP)</w:t>
      </w:r>
      <w:bookmarkEnd w:id="699"/>
      <w:bookmarkEnd w:id="700"/>
      <w:bookmarkEnd w:id="701"/>
    </w:p>
    <w:p w14:paraId="70E48CFA" w14:textId="77777777" w:rsidR="00296E35" w:rsidRPr="001C0FC4" w:rsidRDefault="00296E35" w:rsidP="00296E35">
      <w:pPr>
        <w:pStyle w:val="H6"/>
      </w:pPr>
      <w:r w:rsidRPr="001C0FC4">
        <w:t>(1)</w:t>
      </w:r>
    </w:p>
    <w:p w14:paraId="0B01382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D2ED48" w14:textId="77777777" w:rsidR="00296E35" w:rsidRPr="001C0FC4" w:rsidRDefault="00296E35" w:rsidP="00296E35">
      <w:pPr>
        <w:pStyle w:val="PL"/>
      </w:pPr>
      <w:r w:rsidRPr="001C0FC4">
        <w:rPr>
          <w:b/>
        </w:rPr>
        <w:t>ensure that</w:t>
      </w:r>
      <w:r w:rsidRPr="001C0FC4">
        <w:t xml:space="preserve"> {</w:t>
      </w:r>
    </w:p>
    <w:p w14:paraId="5EE5ABD6"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one-to-one SDS session using the media plane }</w:t>
      </w:r>
    </w:p>
    <w:p w14:paraId="2BFE11ED"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4D027B20" w14:textId="77777777" w:rsidR="00296E35" w:rsidRPr="001C0FC4" w:rsidRDefault="00296E35" w:rsidP="00296E35">
      <w:pPr>
        <w:pStyle w:val="PL"/>
      </w:pPr>
      <w:r w:rsidRPr="001C0FC4">
        <w:t xml:space="preserve">            }</w:t>
      </w:r>
    </w:p>
    <w:p w14:paraId="733A6625" w14:textId="77777777" w:rsidR="00296E35" w:rsidRPr="001C0FC4" w:rsidRDefault="00296E35" w:rsidP="00296E35">
      <w:pPr>
        <w:pStyle w:val="PL"/>
      </w:pPr>
    </w:p>
    <w:p w14:paraId="226D8C62" w14:textId="77777777" w:rsidR="00296E35" w:rsidRPr="001C0FC4" w:rsidRDefault="00296E35" w:rsidP="00296E35">
      <w:pPr>
        <w:pStyle w:val="H6"/>
      </w:pPr>
      <w:r w:rsidRPr="001C0FC4">
        <w:t>(2)</w:t>
      </w:r>
    </w:p>
    <w:p w14:paraId="5FAF57A7" w14:textId="77777777" w:rsidR="00296E35" w:rsidRPr="001C0FC4" w:rsidRDefault="00296E35" w:rsidP="00296E35">
      <w:pPr>
        <w:pStyle w:val="PL"/>
      </w:pPr>
      <w:r w:rsidRPr="001C0FC4">
        <w:rPr>
          <w:b/>
        </w:rPr>
        <w:t>with</w:t>
      </w:r>
      <w:r w:rsidRPr="001C0FC4">
        <w:t xml:space="preserve"> { UE (MCDATA Client) having responded to the SIP INVITE message that initiated a one-to-one SDS session using the media plane }</w:t>
      </w:r>
    </w:p>
    <w:p w14:paraId="64C28984" w14:textId="77777777" w:rsidR="00296E35" w:rsidRPr="001C0FC4" w:rsidRDefault="00296E35" w:rsidP="00296E35">
      <w:pPr>
        <w:pStyle w:val="PL"/>
      </w:pPr>
      <w:r w:rsidRPr="001C0FC4">
        <w:rPr>
          <w:b/>
        </w:rPr>
        <w:t>ensure that</w:t>
      </w:r>
      <w:r w:rsidRPr="001C0FC4">
        <w:t xml:space="preserve"> {</w:t>
      </w:r>
    </w:p>
    <w:p w14:paraId="162283B8"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523D98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0B5BCB0F" w14:textId="77777777" w:rsidR="00296E35" w:rsidRPr="001C0FC4" w:rsidRDefault="00296E35" w:rsidP="00296E35">
      <w:pPr>
        <w:pStyle w:val="PL"/>
      </w:pPr>
      <w:r w:rsidRPr="001C0FC4">
        <w:t xml:space="preserve">            }</w:t>
      </w:r>
    </w:p>
    <w:p w14:paraId="5B89C3D5" w14:textId="77777777" w:rsidR="00296E35" w:rsidRPr="001C0FC4" w:rsidRDefault="00296E35" w:rsidP="00296E35">
      <w:pPr>
        <w:pStyle w:val="PL"/>
      </w:pPr>
    </w:p>
    <w:p w14:paraId="4F2AA3DC" w14:textId="77777777" w:rsidR="00296E35" w:rsidRPr="001C0FC4" w:rsidRDefault="00296E35" w:rsidP="00296E35">
      <w:pPr>
        <w:pStyle w:val="H6"/>
      </w:pPr>
      <w:r w:rsidRPr="001C0FC4">
        <w:t>(3)</w:t>
      </w:r>
    </w:p>
    <w:p w14:paraId="31DD14D3"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0974BDB2" w14:textId="77777777" w:rsidR="00296E35" w:rsidRPr="001C0FC4" w:rsidRDefault="00296E35" w:rsidP="00296E35">
      <w:pPr>
        <w:pStyle w:val="PL"/>
      </w:pPr>
      <w:r w:rsidRPr="001C0FC4">
        <w:rPr>
          <w:b/>
        </w:rPr>
        <w:t>ensure that</w:t>
      </w:r>
      <w:r w:rsidRPr="001C0FC4">
        <w:t xml:space="preserve"> {</w:t>
      </w:r>
    </w:p>
    <w:p w14:paraId="5E9DFD60"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SDS Session message with a disposition of "READ" }</w:t>
      </w:r>
    </w:p>
    <w:p w14:paraId="6E0E300D" w14:textId="77777777" w:rsidR="00296E35" w:rsidRPr="001C0FC4" w:rsidRDefault="00296E35" w:rsidP="00296E35">
      <w:pPr>
        <w:pStyle w:val="PL"/>
      </w:pPr>
      <w:r w:rsidRPr="001C0FC4">
        <w:t xml:space="preserve">    </w:t>
      </w:r>
      <w:r w:rsidRPr="001C0FC4">
        <w:rPr>
          <w:b/>
        </w:rPr>
        <w:t>then</w:t>
      </w:r>
      <w:r w:rsidRPr="001C0FC4">
        <w:t xml:space="preserve"> { UE (MCDATA Client) sends a one-to-one session SDS message via a MSRP SEND message with a disposition of "DELIVERY" }</w:t>
      </w:r>
    </w:p>
    <w:p w14:paraId="31565D4E" w14:textId="77777777" w:rsidR="00296E35" w:rsidRPr="001C0FC4" w:rsidRDefault="00296E35" w:rsidP="00296E35">
      <w:pPr>
        <w:pStyle w:val="PL"/>
      </w:pPr>
      <w:r w:rsidRPr="001C0FC4">
        <w:t xml:space="preserve">            }</w:t>
      </w:r>
    </w:p>
    <w:p w14:paraId="59465978" w14:textId="77777777" w:rsidR="00296E35" w:rsidRPr="001C0FC4" w:rsidRDefault="00296E35" w:rsidP="00296E35">
      <w:pPr>
        <w:pStyle w:val="PL"/>
      </w:pPr>
    </w:p>
    <w:p w14:paraId="7AE32C27" w14:textId="77777777" w:rsidR="00296E35" w:rsidRPr="001C0FC4" w:rsidRDefault="00296E35" w:rsidP="00296E35">
      <w:pPr>
        <w:pStyle w:val="H6"/>
      </w:pPr>
      <w:r w:rsidRPr="001C0FC4">
        <w:t>(4)</w:t>
      </w:r>
    </w:p>
    <w:p w14:paraId="7821D305" w14:textId="77777777" w:rsidR="00296E35" w:rsidRPr="001C0FC4" w:rsidRDefault="00296E35" w:rsidP="00296E35">
      <w:pPr>
        <w:pStyle w:val="PL"/>
      </w:pPr>
      <w:r w:rsidRPr="001C0FC4">
        <w:rPr>
          <w:b/>
        </w:rPr>
        <w:t>with</w:t>
      </w:r>
      <w:r w:rsidRPr="001C0FC4">
        <w:t xml:space="preserve"> { UE (MCDATA Client) having sent a one-to-one SDS session message using the media plane with a disposition of "READ" }</w:t>
      </w:r>
    </w:p>
    <w:p w14:paraId="44A95496" w14:textId="77777777" w:rsidR="00296E35" w:rsidRPr="001C0FC4" w:rsidRDefault="00296E35" w:rsidP="00296E35">
      <w:pPr>
        <w:pStyle w:val="PL"/>
      </w:pPr>
      <w:r w:rsidRPr="001C0FC4">
        <w:rPr>
          <w:b/>
        </w:rPr>
        <w:t>ensure that</w:t>
      </w:r>
      <w:r w:rsidRPr="001C0FC4">
        <w:t xml:space="preserve"> {</w:t>
      </w:r>
    </w:p>
    <w:p w14:paraId="2F1EDC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DF93F91"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6E087EB5" w14:textId="77777777" w:rsidR="00296E35" w:rsidRPr="001C0FC4" w:rsidRDefault="00296E35" w:rsidP="00296E35">
      <w:pPr>
        <w:pStyle w:val="PL"/>
      </w:pPr>
      <w:r w:rsidRPr="001C0FC4">
        <w:t xml:space="preserve">            }</w:t>
      </w:r>
    </w:p>
    <w:p w14:paraId="56F1C835" w14:textId="77777777" w:rsidR="00296E35" w:rsidRPr="001C0FC4" w:rsidRDefault="00296E35" w:rsidP="00296E35">
      <w:pPr>
        <w:pStyle w:val="PL"/>
      </w:pPr>
    </w:p>
    <w:p w14:paraId="149A8D2C" w14:textId="77777777" w:rsidR="00296E35" w:rsidRPr="001C0FC4" w:rsidRDefault="00296E35" w:rsidP="00296E35">
      <w:pPr>
        <w:pStyle w:val="H6"/>
      </w:pPr>
      <w:r w:rsidRPr="001C0FC4">
        <w:t>(5)</w:t>
      </w:r>
    </w:p>
    <w:p w14:paraId="08268464"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48B194AB" w14:textId="77777777" w:rsidR="00296E35" w:rsidRPr="001C0FC4" w:rsidRDefault="00296E35" w:rsidP="00296E35">
      <w:pPr>
        <w:pStyle w:val="PL"/>
      </w:pPr>
      <w:r w:rsidRPr="001C0FC4">
        <w:rPr>
          <w:b/>
        </w:rPr>
        <w:t>ensure that</w:t>
      </w:r>
      <w:r w:rsidRPr="001C0FC4">
        <w:t xml:space="preserve"> {</w:t>
      </w:r>
    </w:p>
    <w:p w14:paraId="5FA141A1"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485FB1B4"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A3115AB" w14:textId="77777777" w:rsidR="00296E35" w:rsidRPr="001C0FC4" w:rsidRDefault="00296E35" w:rsidP="00296E35">
      <w:pPr>
        <w:pStyle w:val="PL"/>
      </w:pPr>
      <w:r w:rsidRPr="001C0FC4">
        <w:t xml:space="preserve">            }</w:t>
      </w:r>
    </w:p>
    <w:p w14:paraId="6818FB57" w14:textId="77777777" w:rsidR="00296E35" w:rsidRPr="001C0FC4" w:rsidRDefault="00296E35" w:rsidP="00296E35">
      <w:pPr>
        <w:pStyle w:val="PL"/>
      </w:pPr>
    </w:p>
    <w:p w14:paraId="216F179E" w14:textId="77777777" w:rsidR="00296E35" w:rsidRPr="001C0FC4" w:rsidRDefault="00296E35" w:rsidP="00296E35">
      <w:pPr>
        <w:pStyle w:val="H6"/>
      </w:pPr>
      <w:bookmarkStart w:id="703" w:name="_Toc52782375"/>
      <w:bookmarkStart w:id="704" w:name="_Toc52782986"/>
      <w:bookmarkStart w:id="705" w:name="_Toc59042855"/>
      <w:r w:rsidRPr="001C0FC4">
        <w:t>6.1.10.2</w:t>
      </w:r>
      <w:r w:rsidRPr="001C0FC4">
        <w:tab/>
        <w:t>Conformance requirements</w:t>
      </w:r>
      <w:bookmarkEnd w:id="703"/>
      <w:bookmarkEnd w:id="704"/>
      <w:bookmarkEnd w:id="705"/>
    </w:p>
    <w:p w14:paraId="3DE9C82A"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CB0BCD6" w14:textId="77777777" w:rsidR="00296E35" w:rsidRPr="001C0FC4" w:rsidRDefault="00296E35" w:rsidP="00296E35">
      <w:r w:rsidRPr="001C0FC4">
        <w:t>[TS 24.282, clause 9.2.4.2.4]</w:t>
      </w:r>
    </w:p>
    <w:p w14:paraId="334945D2"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1D08483B" w14:textId="77777777" w:rsidR="00296E35" w:rsidRPr="001C0FC4" w:rsidRDefault="00296E35" w:rsidP="00296E35">
      <w:r w:rsidRPr="001C0FC4">
        <w:t>The MCData client:</w:t>
      </w:r>
    </w:p>
    <w:p w14:paraId="61C7C91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87A4009"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14F77A74"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5217E2B" w14:textId="77777777" w:rsidR="00296E35" w:rsidRPr="001C0FC4" w:rsidRDefault="00296E35" w:rsidP="00296E35">
      <w:pPr>
        <w:pStyle w:val="B2"/>
        <w:rPr>
          <w:lang w:eastAsia="ko-KR"/>
        </w:rPr>
      </w:pPr>
      <w:r w:rsidRPr="001C0FC4">
        <w:t>and skip the rest of the steps after step 2;</w:t>
      </w:r>
    </w:p>
    <w:p w14:paraId="20F2232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43B0F19"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8BEDE9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7D6E1CA5" w14:textId="77777777" w:rsidR="00296E35" w:rsidRPr="001C0FC4" w:rsidRDefault="00296E35" w:rsidP="00296E35">
      <w:pPr>
        <w:pStyle w:val="B2"/>
      </w:pPr>
      <w:r w:rsidRPr="001C0FC4">
        <w:t>b)</w:t>
      </w:r>
      <w:r w:rsidRPr="001C0FC4">
        <w:tab/>
        <w:t>shall convert the MCData ID to a UID as described in 3GPP TS 33.180 [26];</w:t>
      </w:r>
    </w:p>
    <w:p w14:paraId="044DE553"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B634C8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B7C0420" w14:textId="77777777" w:rsidR="00296E35" w:rsidRPr="001C0FC4" w:rsidRDefault="00296E35" w:rsidP="00296E35">
      <w:pPr>
        <w:pStyle w:val="B2"/>
      </w:pPr>
      <w:r w:rsidRPr="001C0FC4">
        <w:t>e)</w:t>
      </w:r>
      <w:r w:rsidRPr="001C0FC4">
        <w:tab/>
        <w:t>if the signature of the MIKEY-SAKKE I_MESSAGE was successfully validated:</w:t>
      </w:r>
    </w:p>
    <w:p w14:paraId="0FB73018"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1BCD4ED" w14:textId="77777777" w:rsidR="00296E35" w:rsidRPr="001C0FC4" w:rsidRDefault="00296E35" w:rsidP="00296E35">
      <w:pPr>
        <w:pStyle w:val="B3"/>
      </w:pPr>
      <w:r w:rsidRPr="001C0FC4">
        <w:t>ii)</w:t>
      </w:r>
      <w:r w:rsidRPr="001C0FC4">
        <w:tab/>
        <w:t>shall extract the PCK-ID, from the payload as specified in 3GPP TS 33.180 [26];</w:t>
      </w:r>
    </w:p>
    <w:p w14:paraId="4441312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407BA0E"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779727F" w14:textId="77777777" w:rsidR="00296E35" w:rsidRPr="001C0FC4" w:rsidRDefault="00296E35" w:rsidP="00296E35">
      <w:pPr>
        <w:pStyle w:val="B1"/>
      </w:pPr>
      <w:r w:rsidRPr="001C0FC4">
        <w:t>5</w:t>
      </w:r>
      <w:r w:rsidRPr="001C0FC4">
        <w:rPr>
          <w:lang w:eastAsia="ko-KR"/>
        </w:rPr>
        <w:t>)</w:t>
      </w:r>
      <w:r w:rsidRPr="001C0FC4">
        <w:tab/>
        <w:t>shall accept the SIP INVITE request and generate a SIP 200 (OK) response according to rules and procedures of 3GPP TS 24.229 [5];</w:t>
      </w:r>
    </w:p>
    <w:p w14:paraId="592A2995" w14:textId="77777777" w:rsidR="00296E35" w:rsidRPr="001C0FC4" w:rsidRDefault="00296E35" w:rsidP="00296E35">
      <w:pPr>
        <w:pStyle w:val="B1"/>
        <w:rPr>
          <w:lang w:eastAsia="ko-KR"/>
        </w:rPr>
      </w:pPr>
      <w:r w:rsidRPr="001C0FC4">
        <w:rPr>
          <w:lang w:eastAsia="ko-KR"/>
        </w:rPr>
        <w:t>6)</w:t>
      </w:r>
      <w:r w:rsidRPr="001C0FC4">
        <w:rPr>
          <w:lang w:eastAsia="ko-KR"/>
        </w:rPr>
        <w:tab/>
        <w:t>shall include the option tag "timer" in a Require header field of the SIP 200 (OK) response;</w:t>
      </w:r>
    </w:p>
    <w:p w14:paraId="418A22DA" w14:textId="77777777" w:rsidR="00296E35" w:rsidRPr="001C0FC4" w:rsidRDefault="00296E35" w:rsidP="00296E35">
      <w:pPr>
        <w:pStyle w:val="B1"/>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B67EA59" w14:textId="77777777" w:rsidR="00296E35" w:rsidRPr="001C0FC4" w:rsidRDefault="00296E35" w:rsidP="00296E35">
      <w:pPr>
        <w:pStyle w:val="B1"/>
      </w:pPr>
      <w:r w:rsidRPr="001C0FC4">
        <w:t>8)</w:t>
      </w:r>
      <w:r w:rsidRPr="001C0FC4">
        <w:tab/>
        <w:t>shall include the g.3gpp.mcdata.sds media feature tag in the Contact header field of the SIP 200 (OK) response;</w:t>
      </w:r>
    </w:p>
    <w:p w14:paraId="0C963A6B" w14:textId="77777777" w:rsidR="00296E35" w:rsidRPr="001C0FC4" w:rsidRDefault="00296E35" w:rsidP="00296E35">
      <w:pPr>
        <w:pStyle w:val="B1"/>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A4BC581" w14:textId="77777777" w:rsidR="00296E35" w:rsidRPr="001C0FC4" w:rsidRDefault="00296E35" w:rsidP="00296E35">
      <w:pPr>
        <w:pStyle w:val="B1"/>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47E4CD44" w14:textId="77777777" w:rsidR="00296E35" w:rsidRPr="001C0FC4" w:rsidRDefault="00296E35" w:rsidP="00296E35">
      <w:pPr>
        <w:pStyle w:val="B1"/>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2FA376A8"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2D0BD36A"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39BA4ED1"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3B6E827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198EECB7" w14:textId="77777777" w:rsidR="00296E35" w:rsidRPr="001C0FC4" w:rsidRDefault="00296E35" w:rsidP="00296E35">
      <w:r w:rsidRPr="001C0FC4">
        <w:t>[TS 24.282, clause 9.2.4.2.2]</w:t>
      </w:r>
    </w:p>
    <w:p w14:paraId="1B1BDCC8"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16F1B642" w14:textId="77777777" w:rsidR="00296E35" w:rsidRPr="001C0FC4" w:rsidRDefault="00296E35" w:rsidP="00296E35">
      <w:r w:rsidRPr="001C0FC4">
        <w:t>When composing an SDP answer, the MCData client:</w:t>
      </w:r>
    </w:p>
    <w:p w14:paraId="51E9AE09"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0CC6619F"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319BB5C7"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3D9962CB" w14:textId="77777777" w:rsidR="00296E35" w:rsidRPr="001C0FC4" w:rsidRDefault="00296E35" w:rsidP="00296E35">
      <w:pPr>
        <w:pStyle w:val="B2"/>
      </w:pPr>
      <w:r w:rsidRPr="001C0FC4">
        <w:t>c)</w:t>
      </w:r>
      <w:r w:rsidRPr="001C0FC4">
        <w:tab/>
        <w:t>an "a=sendrecv" attribute;</w:t>
      </w:r>
    </w:p>
    <w:p w14:paraId="406FD4DF" w14:textId="77777777" w:rsidR="00296E35" w:rsidRPr="001C0FC4" w:rsidRDefault="00296E35" w:rsidP="00296E35">
      <w:pPr>
        <w:pStyle w:val="B2"/>
      </w:pPr>
      <w:r w:rsidRPr="001C0FC4">
        <w:t>d)</w:t>
      </w:r>
      <w:r w:rsidRPr="001C0FC4">
        <w:tab/>
        <w:t>an "a=path" attribute containing its own MSRP URI;</w:t>
      </w:r>
    </w:p>
    <w:p w14:paraId="1D4641A9" w14:textId="77777777" w:rsidR="00296E35" w:rsidRPr="001C0FC4" w:rsidRDefault="00296E35" w:rsidP="00296E35">
      <w:pPr>
        <w:pStyle w:val="B2"/>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2B51B149" w14:textId="77777777" w:rsidR="00296E35" w:rsidRPr="001C0FC4" w:rsidRDefault="00296E35" w:rsidP="00296E35">
      <w:pPr>
        <w:pStyle w:val="B2"/>
      </w:pPr>
      <w:r w:rsidRPr="001C0FC4">
        <w:t>f)</w:t>
      </w:r>
      <w:r w:rsidRPr="001C0FC4">
        <w:rPr>
          <w:lang w:eastAsia="ko-KR"/>
        </w:rPr>
        <w:tab/>
        <w:t xml:space="preserve">set the a=setup attribute </w:t>
      </w:r>
      <w:r w:rsidRPr="001C0FC4">
        <w:t>according to IETF RFC 6135 [19].</w:t>
      </w:r>
    </w:p>
    <w:p w14:paraId="780AFC88" w14:textId="77777777" w:rsidR="00296E35" w:rsidRPr="001C0FC4" w:rsidRDefault="00296E35" w:rsidP="00296E35">
      <w:r w:rsidRPr="001C0FC4">
        <w:t>[TS 24.282, clause 13.2.2.2.2.2]</w:t>
      </w:r>
    </w:p>
    <w:p w14:paraId="5886E464" w14:textId="77777777" w:rsidR="00296E35" w:rsidRPr="001C0FC4" w:rsidRDefault="00296E35" w:rsidP="00296E35">
      <w:r w:rsidRPr="001C0FC4">
        <w:t>Upon receiving a SIP BYE request, the MCData client:</w:t>
      </w:r>
    </w:p>
    <w:p w14:paraId="49F4BB40"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4CC067CE"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0C5B36B6" w14:textId="77777777" w:rsidR="00296E35" w:rsidRPr="001C0FC4" w:rsidRDefault="00296E35" w:rsidP="00296E35">
      <w:pPr>
        <w:pStyle w:val="NO"/>
      </w:pPr>
      <w:r w:rsidRPr="001C0FC4">
        <w:t>NOTE:</w:t>
      </w:r>
      <w:r w:rsidRPr="001C0FC4">
        <w:tab/>
        <w:t>Partially received data can be stored and processed.</w:t>
      </w:r>
    </w:p>
    <w:p w14:paraId="224E94AC" w14:textId="77777777" w:rsidR="00296E35" w:rsidRPr="001C0FC4" w:rsidRDefault="00296E35" w:rsidP="00296E35">
      <w:r w:rsidRPr="001C0FC4">
        <w:t>[TS 24.582, clause 6.1.2.3.1]</w:t>
      </w:r>
    </w:p>
    <w:p w14:paraId="3BAA58EF" w14:textId="77777777" w:rsidR="00296E35" w:rsidRPr="001C0FC4" w:rsidRDefault="00296E35" w:rsidP="00296E35">
      <w:r w:rsidRPr="001C0FC4">
        <w:t>Upon receiving an indication to establish MSRP connection for SDS session as the terminating MCData client, the MCData client:</w:t>
      </w:r>
    </w:p>
    <w:p w14:paraId="1122A97C" w14:textId="77777777" w:rsidR="00296E35" w:rsidRPr="001C0FC4" w:rsidRDefault="00296E35" w:rsidP="00296E35">
      <w:pPr>
        <w:pStyle w:val="B1"/>
      </w:pPr>
      <w:r w:rsidRPr="001C0FC4">
        <w:t>1.</w:t>
      </w:r>
      <w:r w:rsidRPr="001C0FC4">
        <w:tab/>
        <w:t>shall act as an MSRP client according to IETF RFC 6135 [12];</w:t>
      </w:r>
    </w:p>
    <w:p w14:paraId="79CCB9A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DFB6A6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712DBB5F"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27A1012" w14:textId="77777777" w:rsidR="00296E35" w:rsidRPr="001C0FC4" w:rsidRDefault="00296E35" w:rsidP="00296E35">
      <w:pPr>
        <w:pStyle w:val="B1"/>
      </w:pPr>
      <w:r w:rsidRPr="001C0FC4">
        <w:t>Once the MSRP session is established, the MCData client:</w:t>
      </w:r>
    </w:p>
    <w:p w14:paraId="1FC72D0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71718A6"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C195E24" w14:textId="77777777" w:rsidR="00296E35" w:rsidRPr="001C0FC4" w:rsidRDefault="00296E35" w:rsidP="00296E35">
      <w:pPr>
        <w:pStyle w:val="B1"/>
      </w:pPr>
      <w:r w:rsidRPr="001C0FC4">
        <w:t>3.</w:t>
      </w:r>
      <w:r w:rsidRPr="001C0FC4">
        <w:tab/>
        <w:t>shall handle the received content as described in subclause 6.1.2.6.</w:t>
      </w:r>
    </w:p>
    <w:p w14:paraId="443D49A5"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E3F0C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Received content and disposition requests shall be handled as specified in subclause 6.1.2.6.</w:t>
      </w:r>
    </w:p>
    <w:p w14:paraId="53C0B82F" w14:textId="77777777" w:rsidR="00296E35" w:rsidRPr="001C0FC4" w:rsidRDefault="00296E35" w:rsidP="00296E35">
      <w:r w:rsidRPr="001C0FC4">
        <w:t>[TS 24.582, clause 6.1.2.4]</w:t>
      </w:r>
    </w:p>
    <w:p w14:paraId="2366C27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83EE51C"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5FE83E8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6BB2EB2C"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49F4F10B"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54D008CA"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4BEE066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57848C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728DC0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432B757C"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546E23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B6280AD"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4CEF3501"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FD13E2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69495EDD"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EC92D2F" w14:textId="77777777" w:rsidR="00296E35" w:rsidRPr="001C0FC4" w:rsidRDefault="00296E35" w:rsidP="00296E35">
      <w:r w:rsidRPr="001C0FC4">
        <w:t>[TS 24.582, clause 6.1.2.5.1]</w:t>
      </w:r>
    </w:p>
    <w:p w14:paraId="46D7494D"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4C23F806"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1AEECAFC"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55EDDFF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21B6E0D4"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7FDBD86A" w14:textId="77777777" w:rsidR="00296E35" w:rsidRPr="001C0FC4" w:rsidRDefault="00296E35" w:rsidP="00296E35">
      <w:r w:rsidRPr="001C0FC4">
        <w:t>If MSRP chunking is used, the MCData client:</w:t>
      </w:r>
    </w:p>
    <w:p w14:paraId="300A4B93" w14:textId="77777777" w:rsidR="00296E35" w:rsidRPr="001C0FC4" w:rsidRDefault="00296E35" w:rsidP="00296E35">
      <w:pPr>
        <w:pStyle w:val="B1"/>
      </w:pPr>
      <w:r w:rsidRPr="001C0FC4">
        <w:t>1.</w:t>
      </w:r>
      <w:r w:rsidRPr="001C0FC4">
        <w:tab/>
        <w:t>shall send further MSRP SEND requests as necessary.</w:t>
      </w:r>
    </w:p>
    <w:p w14:paraId="160223FE"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6B2B75B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7D505215"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0D69F707" w14:textId="77777777" w:rsidR="00296E35" w:rsidRPr="001C0FC4" w:rsidRDefault="00296E35" w:rsidP="00296E35">
      <w:r w:rsidRPr="001C0FC4">
        <w:t>[TS 24.582, clause 6.1.2.5.2]</w:t>
      </w:r>
    </w:p>
    <w:p w14:paraId="353683B6" w14:textId="77777777" w:rsidR="00296E35" w:rsidRPr="001C0FC4" w:rsidRDefault="00296E35" w:rsidP="00296E35">
      <w:r w:rsidRPr="001C0FC4">
        <w:t>In order to generate an SDS notification, the MCData client:</w:t>
      </w:r>
    </w:p>
    <w:p w14:paraId="0767B17D" w14:textId="77777777" w:rsidR="00296E35" w:rsidRPr="001C0FC4" w:rsidRDefault="00296E35" w:rsidP="00296E35">
      <w:pPr>
        <w:pStyle w:val="B1"/>
      </w:pPr>
      <w:r w:rsidRPr="001C0FC4">
        <w:t>1.</w:t>
      </w:r>
      <w:r w:rsidRPr="001C0FC4">
        <w:tab/>
        <w:t>shall generate an SDS NOTIFICATION message as specified in 3GPP TS 24.282 [8]; and</w:t>
      </w:r>
    </w:p>
    <w:p w14:paraId="3010D01E"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100CE239" w14:textId="77777777" w:rsidR="00296E35" w:rsidRPr="001C0FC4" w:rsidRDefault="00296E35" w:rsidP="00296E35">
      <w:r w:rsidRPr="001C0FC4">
        <w:t>When generating an SDS NOTIFICATION message, the MCData client:</w:t>
      </w:r>
    </w:p>
    <w:p w14:paraId="594F5795"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53DFD5C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D192DA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9F92AE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46EF7B1E" w14:textId="77777777" w:rsidR="00296E35" w:rsidRPr="001C0FC4" w:rsidRDefault="00296E35" w:rsidP="00296E35">
      <w:pPr>
        <w:pStyle w:val="B1"/>
      </w:pPr>
      <w:r w:rsidRPr="001C0FC4">
        <w:t>5.</w:t>
      </w:r>
      <w:r w:rsidRPr="001C0FC4">
        <w:tab/>
        <w:t>shall set the Date and time IE to the current time;</w:t>
      </w:r>
    </w:p>
    <w:p w14:paraId="6C530543"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47FDD399"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6FAB82F3" w14:textId="77777777" w:rsidR="00296E35" w:rsidRPr="001C0FC4" w:rsidRDefault="00296E35" w:rsidP="00296E35">
      <w:pPr>
        <w:pStyle w:val="B1"/>
      </w:pPr>
      <w:r w:rsidRPr="001C0FC4">
        <w:t>8.</w:t>
      </w:r>
      <w:r w:rsidRPr="001C0FC4">
        <w:tab/>
        <w:t>if the SDS message was destined for the user, shall not include an Application ID IE; and</w:t>
      </w:r>
    </w:p>
    <w:p w14:paraId="21CB9379"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19E551B7" w14:textId="77777777" w:rsidR="00296E35" w:rsidRPr="001C0FC4" w:rsidRDefault="00296E35" w:rsidP="00296E35">
      <w:r w:rsidRPr="001C0FC4">
        <w:t>[TS 24.582, clause 6.1.2.5.3]</w:t>
      </w:r>
    </w:p>
    <w:p w14:paraId="0D7C9B45" w14:textId="77777777" w:rsidR="00296E35" w:rsidRPr="001C0FC4" w:rsidRDefault="00296E35" w:rsidP="00296E35">
      <w:r w:rsidRPr="001C0FC4">
        <w:t>The MCData client shall generate MSRP SEND requests for SDS disposition notification according to IETF RFC 4975 [11].</w:t>
      </w:r>
    </w:p>
    <w:p w14:paraId="005D6BFB" w14:textId="77777777" w:rsidR="00296E35" w:rsidRPr="001C0FC4" w:rsidRDefault="00296E35" w:rsidP="00296E35">
      <w:r w:rsidRPr="001C0FC4">
        <w:t xml:space="preserve">When generating an MSRP SEND request for SDS disposition notification containing an SDS NOTIFICATION message, the MCData client </w:t>
      </w:r>
    </w:p>
    <w:p w14:paraId="1B041B5B" w14:textId="77777777" w:rsidR="00296E35" w:rsidRPr="001C0FC4" w:rsidRDefault="00296E35" w:rsidP="00296E35">
      <w:pPr>
        <w:pStyle w:val="B1"/>
      </w:pPr>
      <w:r w:rsidRPr="001C0FC4">
        <w:t>1.</w:t>
      </w:r>
      <w:r w:rsidRPr="001C0FC4">
        <w:tab/>
        <w:t>shall set To-Path header according to the MSRP URI(s) received in the answer SDP;</w:t>
      </w:r>
    </w:p>
    <w:p w14:paraId="079A3B1E"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42DAB39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5B28321F" w14:textId="77777777" w:rsidR="00296E35" w:rsidRPr="001C0FC4" w:rsidRDefault="00296E35" w:rsidP="00296E35">
      <w:r w:rsidRPr="001C0FC4">
        <w:t>[TS 24.582, clause 6.1.2.6]</w:t>
      </w:r>
    </w:p>
    <w:p w14:paraId="3017A4AE"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61583C0"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26C1CBD"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18975D26"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01DD302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D8D2E9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C4162AC" w14:textId="77777777" w:rsidR="00296E35" w:rsidRPr="001C0FC4" w:rsidRDefault="00296E35" w:rsidP="00296E35">
      <w:pPr>
        <w:pStyle w:val="H6"/>
      </w:pPr>
      <w:bookmarkStart w:id="706" w:name="_Toc52782376"/>
      <w:bookmarkStart w:id="707" w:name="_Toc52782987"/>
      <w:bookmarkStart w:id="708" w:name="_Toc59042856"/>
      <w:r w:rsidRPr="001C0FC4">
        <w:t>6.1.10.3</w:t>
      </w:r>
      <w:r w:rsidRPr="001C0FC4">
        <w:tab/>
        <w:t>Test description</w:t>
      </w:r>
      <w:bookmarkEnd w:id="706"/>
      <w:bookmarkEnd w:id="707"/>
      <w:bookmarkEnd w:id="708"/>
    </w:p>
    <w:p w14:paraId="03734F15" w14:textId="77777777" w:rsidR="00296E35" w:rsidRPr="001C0FC4" w:rsidRDefault="00296E35" w:rsidP="00296E35">
      <w:pPr>
        <w:pStyle w:val="H6"/>
      </w:pPr>
      <w:bookmarkStart w:id="709" w:name="_Toc52782377"/>
      <w:bookmarkStart w:id="710" w:name="_Toc52782988"/>
      <w:bookmarkStart w:id="711" w:name="_Toc59042857"/>
      <w:r w:rsidRPr="001C0FC4">
        <w:t>6.1.10.3.1</w:t>
      </w:r>
      <w:r w:rsidRPr="001C0FC4">
        <w:tab/>
        <w:t>Pre-test conditions</w:t>
      </w:r>
      <w:bookmarkEnd w:id="709"/>
      <w:bookmarkEnd w:id="710"/>
      <w:bookmarkEnd w:id="711"/>
    </w:p>
    <w:p w14:paraId="79AD8FFF" w14:textId="77777777" w:rsidR="00296E35" w:rsidRDefault="00296E35" w:rsidP="00296E35">
      <w:pPr>
        <w:pStyle w:val="H6"/>
      </w:pPr>
      <w:r w:rsidRPr="00102CE5">
        <w:t>Test configuration</w:t>
      </w:r>
      <w:r>
        <w:t>:</w:t>
      </w:r>
    </w:p>
    <w:p w14:paraId="127A32C2" w14:textId="237B4335" w:rsidR="00296E35" w:rsidRDefault="00296E35" w:rsidP="00296E35">
      <w:pPr>
        <w:pStyle w:val="B1"/>
      </w:pPr>
      <w:r>
        <w:t>-</w:t>
      </w:r>
      <w:r>
        <w:tab/>
        <w:t>Single cell configuration according to TS 37.579-1 [2] clause 5.2.2.2.1.</w:t>
      </w:r>
    </w:p>
    <w:p w14:paraId="74F9FF89" w14:textId="77777777" w:rsidR="00296E35" w:rsidRDefault="00296E35" w:rsidP="00296E35">
      <w:pPr>
        <w:pStyle w:val="H6"/>
      </w:pPr>
      <w:r>
        <w:t>Preamble:</w:t>
      </w:r>
    </w:p>
    <w:p w14:paraId="35CD1A6A" w14:textId="5C69F927" w:rsidR="00296E35" w:rsidRDefault="00296E35" w:rsidP="00296E35">
      <w:pPr>
        <w:pStyle w:val="B1"/>
      </w:pPr>
      <w:r>
        <w:t>-</w:t>
      </w:r>
      <w:r>
        <w:tab/>
        <w:t>The UE has performed procedure 'Initial registration' as described in TS 37.579-1 [2] clause 5.4.2.</w:t>
      </w:r>
    </w:p>
    <w:p w14:paraId="187B20DD" w14:textId="77777777" w:rsidR="00296E35" w:rsidRDefault="00296E35" w:rsidP="00296E35">
      <w:pPr>
        <w:pStyle w:val="B1"/>
      </w:pPr>
      <w:r>
        <w:t>-</w:t>
      </w:r>
      <w:r>
        <w:tab/>
      </w:r>
      <w:r w:rsidRPr="000573F5">
        <w:t>UE States at the end of the preamble</w:t>
      </w:r>
      <w:r>
        <w:t>:</w:t>
      </w:r>
    </w:p>
    <w:p w14:paraId="46A87548" w14:textId="77777777" w:rsidR="00296E35" w:rsidRDefault="00296E35" w:rsidP="00296E35">
      <w:pPr>
        <w:pStyle w:val="B1"/>
        <w:ind w:left="852"/>
      </w:pPr>
      <w:r>
        <w:t>-</w:t>
      </w:r>
      <w:r>
        <w:tab/>
        <w:t>The UE is in RRC_IDLE state.</w:t>
      </w:r>
    </w:p>
    <w:p w14:paraId="47A8316F" w14:textId="77777777" w:rsidR="00296E35" w:rsidRDefault="00296E35" w:rsidP="00296E35">
      <w:pPr>
        <w:pStyle w:val="B1"/>
        <w:ind w:left="852"/>
      </w:pPr>
      <w:r>
        <w:t>-</w:t>
      </w:r>
      <w:r>
        <w:tab/>
        <w:t>The client is registered for MCData.</w:t>
      </w:r>
    </w:p>
    <w:p w14:paraId="1A7D46D8" w14:textId="77777777" w:rsidR="00296E35" w:rsidRPr="001C0FC4" w:rsidRDefault="00296E35" w:rsidP="00296E35">
      <w:pPr>
        <w:pStyle w:val="H6"/>
      </w:pPr>
      <w:bookmarkStart w:id="712" w:name="_Toc52782378"/>
      <w:bookmarkStart w:id="713" w:name="_Toc52782989"/>
      <w:bookmarkStart w:id="714" w:name="_Toc59042858"/>
      <w:r w:rsidRPr="001C0FC4">
        <w:t>6.1.10.3.2</w:t>
      </w:r>
      <w:r w:rsidRPr="001C0FC4">
        <w:tab/>
        <w:t>Test procedure sequence</w:t>
      </w:r>
      <w:bookmarkEnd w:id="712"/>
      <w:bookmarkEnd w:id="713"/>
      <w:bookmarkEnd w:id="714"/>
    </w:p>
    <w:p w14:paraId="531385F0" w14:textId="77777777" w:rsidR="00296E35" w:rsidRPr="001C0FC4" w:rsidRDefault="00296E35" w:rsidP="00296E35">
      <w:pPr>
        <w:pStyle w:val="TH"/>
      </w:pPr>
      <w:r w:rsidRPr="001C0FC4">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7E5333C" w14:textId="77777777" w:rsidTr="002E3FCC">
        <w:tc>
          <w:tcPr>
            <w:tcW w:w="649" w:type="dxa"/>
            <w:tcBorders>
              <w:top w:val="single" w:sz="4" w:space="0" w:color="auto"/>
              <w:left w:val="single" w:sz="4" w:space="0" w:color="auto"/>
              <w:bottom w:val="nil"/>
              <w:right w:val="single" w:sz="4" w:space="0" w:color="auto"/>
            </w:tcBorders>
            <w:hideMark/>
          </w:tcPr>
          <w:p w14:paraId="2F062E3E"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28C323"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5D2DB8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53D6E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D00890" w14:textId="77777777" w:rsidR="00296E35" w:rsidRPr="001C0FC4" w:rsidRDefault="00296E35" w:rsidP="002E3FCC">
            <w:pPr>
              <w:pStyle w:val="TAH"/>
            </w:pPr>
            <w:r w:rsidRPr="001C0FC4">
              <w:t>Verdict</w:t>
            </w:r>
          </w:p>
        </w:tc>
      </w:tr>
      <w:tr w:rsidR="00296E35" w:rsidRPr="001C0FC4" w14:paraId="554D8170" w14:textId="77777777" w:rsidTr="002E3FCC">
        <w:tc>
          <w:tcPr>
            <w:tcW w:w="649" w:type="dxa"/>
            <w:tcBorders>
              <w:top w:val="nil"/>
              <w:left w:val="single" w:sz="4" w:space="0" w:color="auto"/>
              <w:bottom w:val="single" w:sz="4" w:space="0" w:color="auto"/>
              <w:right w:val="single" w:sz="4" w:space="0" w:color="auto"/>
            </w:tcBorders>
          </w:tcPr>
          <w:p w14:paraId="5EEB641B"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6C3B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E3163D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7D14B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4D90B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B55A13" w14:textId="77777777" w:rsidR="00296E35" w:rsidRPr="001C0FC4" w:rsidRDefault="00296E35" w:rsidP="002E3FCC">
            <w:pPr>
              <w:pStyle w:val="TAH"/>
            </w:pPr>
          </w:p>
        </w:tc>
      </w:tr>
      <w:tr w:rsidR="00296E35" w:rsidRPr="001C0FC4" w14:paraId="4AFD48D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6B8D5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E1917EB" w14:textId="4EFED357"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3B774C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06D6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6188CF"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5CA3FC5" w14:textId="77777777" w:rsidR="00296E35" w:rsidRPr="001C0FC4" w:rsidRDefault="00296E35" w:rsidP="002E3FCC">
            <w:pPr>
              <w:pStyle w:val="TAC"/>
            </w:pPr>
            <w:r w:rsidRPr="001C0FC4">
              <w:t>P</w:t>
            </w:r>
          </w:p>
        </w:tc>
      </w:tr>
      <w:tr w:rsidR="00296E35" w:rsidRPr="001C0FC4" w14:paraId="4219A6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E09654"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4FF40B2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05BB925"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DA9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E7B3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CFE1E4" w14:textId="77777777" w:rsidR="00296E35" w:rsidRPr="001C0FC4" w:rsidRDefault="00296E35" w:rsidP="002E3FCC">
            <w:pPr>
              <w:pStyle w:val="TAC"/>
            </w:pPr>
            <w:r w:rsidRPr="001C0FC4">
              <w:t>-</w:t>
            </w:r>
          </w:p>
        </w:tc>
      </w:tr>
      <w:tr w:rsidR="00296E35" w:rsidRPr="001C0FC4" w14:paraId="741650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D1CBD5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0298FDF7" w14:textId="6090836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539F4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13647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029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A867A7F" w14:textId="77777777" w:rsidR="00296E35" w:rsidRPr="001C0FC4" w:rsidRDefault="00296E35" w:rsidP="002E3FCC">
            <w:pPr>
              <w:pStyle w:val="TAC"/>
            </w:pPr>
            <w:r w:rsidRPr="001C0FC4">
              <w:t>P</w:t>
            </w:r>
          </w:p>
        </w:tc>
      </w:tr>
      <w:tr w:rsidR="00296E35" w:rsidRPr="001C0FC4" w14:paraId="702BAC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2D3D72"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D9B01E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A5ADD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50A51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5208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1D6EAC" w14:textId="77777777" w:rsidR="00296E35" w:rsidRPr="001C0FC4" w:rsidRDefault="00296E35" w:rsidP="002E3FCC">
            <w:pPr>
              <w:pStyle w:val="TAC"/>
            </w:pPr>
            <w:r w:rsidRPr="001C0FC4">
              <w:t>-</w:t>
            </w:r>
          </w:p>
        </w:tc>
      </w:tr>
      <w:tr w:rsidR="00296E35" w:rsidRPr="001C0FC4" w14:paraId="087DBE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96D8C4"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406C605" w14:textId="5C62C8BF"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E7A07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B037F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2DC1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65EA8C7" w14:textId="77777777" w:rsidR="00296E35" w:rsidRPr="001C0FC4" w:rsidRDefault="00296E35" w:rsidP="002E3FCC">
            <w:pPr>
              <w:pStyle w:val="TAC"/>
            </w:pPr>
            <w:r w:rsidRPr="001C0FC4">
              <w:t>P</w:t>
            </w:r>
          </w:p>
        </w:tc>
      </w:tr>
      <w:tr w:rsidR="00296E35" w:rsidRPr="001C0FC4" w14:paraId="053CDC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FE1C4E"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190C0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393C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14E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DA7EA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3A14CE" w14:textId="77777777" w:rsidR="00296E35" w:rsidRPr="001C0FC4" w:rsidRDefault="00296E35" w:rsidP="002E3FCC">
            <w:pPr>
              <w:pStyle w:val="TAC"/>
            </w:pPr>
            <w:r w:rsidRPr="001C0FC4">
              <w:t>-</w:t>
            </w:r>
          </w:p>
        </w:tc>
      </w:tr>
      <w:tr w:rsidR="00296E35" w:rsidRPr="001C0FC4" w14:paraId="1AEE98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E52201"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1356369D" w14:textId="77777777" w:rsidR="00296E35" w:rsidRPr="001C0FC4" w:rsidRDefault="00296E35" w:rsidP="002E3FCC">
            <w:pPr>
              <w:pStyle w:val="TAL"/>
            </w:pPr>
            <w:r w:rsidRPr="001C0FC4">
              <w:t>Check: Does the UE (MCData client) provide the contents of the Payload IE to the user?</w:t>
            </w:r>
          </w:p>
          <w:p w14:paraId="6D79EBFD"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5F49A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98CE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3502B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8B5363D" w14:textId="77777777" w:rsidR="00296E35" w:rsidRPr="001C0FC4" w:rsidRDefault="00296E35" w:rsidP="002E3FCC">
            <w:pPr>
              <w:pStyle w:val="TAC"/>
            </w:pPr>
            <w:r w:rsidRPr="001C0FC4">
              <w:t>P</w:t>
            </w:r>
          </w:p>
        </w:tc>
      </w:tr>
      <w:tr w:rsidR="00296E35" w:rsidRPr="001C0FC4" w14:paraId="38DA8D2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53C423"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E985A56" w14:textId="77777777" w:rsidR="00296E35" w:rsidRPr="001C0FC4" w:rsidRDefault="00296E35" w:rsidP="002E3FCC">
            <w:pPr>
              <w:pStyle w:val="TAL"/>
            </w:pPr>
            <w:r w:rsidRPr="001C0FC4">
              <w:t>Make the UE (MCData client) send a one-to-one session SDS message over the media plane with disposition request "READ".</w:t>
            </w:r>
          </w:p>
          <w:p w14:paraId="35CE9D7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27B9A6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DF0F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5F90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2FD3BC" w14:textId="77777777" w:rsidR="00296E35" w:rsidRPr="001C0FC4" w:rsidRDefault="00296E35" w:rsidP="002E3FCC">
            <w:pPr>
              <w:pStyle w:val="TAC"/>
            </w:pPr>
            <w:r w:rsidRPr="001C0FC4">
              <w:t>-</w:t>
            </w:r>
          </w:p>
        </w:tc>
      </w:tr>
      <w:tr w:rsidR="00296E35" w:rsidRPr="001C0FC4" w14:paraId="78AB9FF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65809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03B50A" w14:textId="53BD586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1452EB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1D82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2C595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6CDEC8" w14:textId="77777777" w:rsidR="00296E35" w:rsidRPr="001C0FC4" w:rsidRDefault="00296E35" w:rsidP="002E3FCC">
            <w:pPr>
              <w:pStyle w:val="TAC"/>
            </w:pPr>
            <w:r w:rsidRPr="001C0FC4">
              <w:t>P</w:t>
            </w:r>
          </w:p>
        </w:tc>
      </w:tr>
      <w:tr w:rsidR="00296E35" w:rsidRPr="001C0FC4" w14:paraId="0B28B5C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B254DCD"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1126A7CA" w14:textId="7D3C6F5F"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12FF9CA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2A0D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1EB1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EE53B82" w14:textId="77777777" w:rsidR="00296E35" w:rsidRPr="001C0FC4" w:rsidRDefault="00296E35" w:rsidP="002E3FCC">
            <w:pPr>
              <w:pStyle w:val="TAC"/>
            </w:pPr>
            <w:r w:rsidRPr="001C0FC4">
              <w:t>P</w:t>
            </w:r>
          </w:p>
        </w:tc>
      </w:tr>
      <w:tr w:rsidR="00296E35" w:rsidRPr="001C0FC4" w14:paraId="19977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D18A8D"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08BD0A1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739813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1E88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099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75A067" w14:textId="77777777" w:rsidR="00296E35" w:rsidRPr="001C0FC4" w:rsidRDefault="00296E35" w:rsidP="002E3FCC">
            <w:pPr>
              <w:pStyle w:val="TAC"/>
            </w:pPr>
            <w:r w:rsidRPr="001C0FC4">
              <w:t>-</w:t>
            </w:r>
          </w:p>
        </w:tc>
      </w:tr>
      <w:tr w:rsidR="00296E35" w:rsidRPr="001C0FC4" w14:paraId="5A0FB1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3B5F7CE"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56F07A0B" w14:textId="77777777" w:rsidR="00296E35" w:rsidRPr="001C0FC4" w:rsidRDefault="00296E35" w:rsidP="002E3FCC">
            <w:pPr>
              <w:pStyle w:val="TAL"/>
            </w:pPr>
            <w:r w:rsidRPr="001C0FC4">
              <w:t>Check: Does the UE (MCData client) provide the disposition notification to the user?</w:t>
            </w:r>
          </w:p>
          <w:p w14:paraId="6286DA8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A7A416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2C4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B4DC4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5744F37" w14:textId="77777777" w:rsidR="00296E35" w:rsidRPr="001C0FC4" w:rsidRDefault="00296E35" w:rsidP="002E3FCC">
            <w:pPr>
              <w:pStyle w:val="TAC"/>
            </w:pPr>
            <w:r w:rsidRPr="001C0FC4">
              <w:t>P</w:t>
            </w:r>
          </w:p>
        </w:tc>
      </w:tr>
      <w:tr w:rsidR="00296E35" w:rsidRPr="001C0FC4" w14:paraId="625E696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7107810"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3DDAC90A" w14:textId="40C8C355"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D5F6C90"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0D4815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71D2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9E8216"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2BF147DB" w14:textId="77777777" w:rsidR="00296E35" w:rsidRPr="001C0FC4" w:rsidRDefault="00296E35" w:rsidP="002E3FCC">
            <w:pPr>
              <w:pStyle w:val="TAC"/>
            </w:pPr>
            <w:r w:rsidRPr="001C0FC4">
              <w:t>P</w:t>
            </w:r>
          </w:p>
        </w:tc>
      </w:tr>
      <w:tr w:rsidR="00296E35" w:rsidRPr="001C0FC4" w14:paraId="61A18213" w14:textId="77777777" w:rsidTr="002E3FCC">
        <w:tc>
          <w:tcPr>
            <w:tcW w:w="649" w:type="dxa"/>
            <w:tcBorders>
              <w:top w:val="single" w:sz="4" w:space="0" w:color="auto"/>
              <w:left w:val="single" w:sz="4" w:space="0" w:color="auto"/>
              <w:bottom w:val="single" w:sz="4" w:space="0" w:color="auto"/>
              <w:right w:val="single" w:sz="4" w:space="0" w:color="auto"/>
            </w:tcBorders>
          </w:tcPr>
          <w:p w14:paraId="5AFFAF19"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DED41E1" w14:textId="53838FAD"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2050884"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0624772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3FFB429F"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5379D7D" w14:textId="77777777" w:rsidR="00296E35" w:rsidRPr="001C0FC4" w:rsidRDefault="00296E35" w:rsidP="002E3FCC">
            <w:pPr>
              <w:pStyle w:val="TAC"/>
            </w:pPr>
            <w:r>
              <w:t>-</w:t>
            </w:r>
          </w:p>
        </w:tc>
      </w:tr>
      <w:tr w:rsidR="00296E35" w:rsidRPr="001C0FC4" w14:paraId="18A1869D"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C07FF8D" w14:textId="77777777" w:rsidR="00296E35" w:rsidRDefault="00296E35" w:rsidP="002E3FCC">
            <w:pPr>
              <w:pStyle w:val="TAN"/>
            </w:pPr>
            <w:r w:rsidRPr="001C0FC4">
              <w:t>NOTE 1:</w:t>
            </w:r>
            <w:r w:rsidRPr="001C0FC4">
              <w:tab/>
              <w:t>This is expected to be done via a suitable implementation dependent MMI.</w:t>
            </w:r>
          </w:p>
          <w:p w14:paraId="29E3863C" w14:textId="77777777" w:rsidR="00296E35" w:rsidRPr="001C0FC4" w:rsidRDefault="00296E35" w:rsidP="002E3FCC">
            <w:pPr>
              <w:pStyle w:val="TAN"/>
            </w:pPr>
            <w:r>
              <w:t>NOTE 2:</w:t>
            </w:r>
            <w:r>
              <w:tab/>
              <w:t>The procedure does not release the RRC connection.</w:t>
            </w:r>
          </w:p>
        </w:tc>
      </w:tr>
    </w:tbl>
    <w:p w14:paraId="07B5EE36" w14:textId="77777777" w:rsidR="00296E35" w:rsidRPr="001C0FC4" w:rsidRDefault="00296E35" w:rsidP="00296E35"/>
    <w:p w14:paraId="6980316E" w14:textId="77777777" w:rsidR="00296E35" w:rsidRPr="001C0FC4" w:rsidRDefault="00296E35" w:rsidP="00296E35">
      <w:pPr>
        <w:pStyle w:val="H6"/>
      </w:pPr>
      <w:bookmarkStart w:id="715" w:name="_Toc52782379"/>
      <w:bookmarkStart w:id="716" w:name="_Toc52782990"/>
      <w:bookmarkStart w:id="717" w:name="_Toc59042859"/>
      <w:r w:rsidRPr="001C0FC4">
        <w:t>6.1.10.3.3</w:t>
      </w:r>
      <w:r w:rsidRPr="001C0FC4">
        <w:tab/>
        <w:t>Specific message contents</w:t>
      </w:r>
      <w:bookmarkEnd w:id="715"/>
      <w:bookmarkEnd w:id="716"/>
      <w:bookmarkEnd w:id="717"/>
    </w:p>
    <w:p w14:paraId="75F5426B" w14:textId="205985C3" w:rsidR="00296E35" w:rsidRPr="001C0FC4" w:rsidRDefault="00296E35" w:rsidP="00296E35">
      <w:pPr>
        <w:pStyle w:val="TH"/>
      </w:pPr>
      <w:bookmarkStart w:id="718" w:name="_Toc25610661"/>
      <w:r w:rsidRPr="001C0FC4">
        <w:t>Table 6.1.10.3.3-1: SIP INVITE from the SS (step 1, Table 6.1.10.3.2-1;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03C6B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D01ED91" w14:textId="6EE0EF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07FA6E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EA472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3B938C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3C4034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1BFBF7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2058C6" w14:textId="77777777" w:rsidR="00296E35" w:rsidRPr="001C0FC4" w:rsidRDefault="00296E35" w:rsidP="002E3FCC">
            <w:pPr>
              <w:pStyle w:val="TAH"/>
              <w:rPr>
                <w:bCs/>
              </w:rPr>
            </w:pPr>
            <w:r w:rsidRPr="001C0FC4">
              <w:rPr>
                <w:bCs/>
              </w:rPr>
              <w:t>Condition</w:t>
            </w:r>
          </w:p>
        </w:tc>
      </w:tr>
      <w:tr w:rsidR="00296E35" w:rsidRPr="001C0FC4" w14:paraId="55CCC0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5C1B6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3E08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18CD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9E94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22E08" w14:textId="77777777" w:rsidR="00296E35" w:rsidRPr="001C0FC4" w:rsidRDefault="00296E35" w:rsidP="002E3FCC">
            <w:pPr>
              <w:pStyle w:val="TAL"/>
            </w:pPr>
          </w:p>
        </w:tc>
      </w:tr>
      <w:tr w:rsidR="00296E35" w:rsidRPr="001C0FC4" w14:paraId="7D6017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06FB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FA93C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03FA07"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F9BDC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611B45" w14:textId="77777777" w:rsidR="00296E35" w:rsidRPr="001C0FC4" w:rsidRDefault="00296E35" w:rsidP="002E3FCC">
            <w:pPr>
              <w:pStyle w:val="TAL"/>
            </w:pPr>
          </w:p>
        </w:tc>
      </w:tr>
      <w:tr w:rsidR="00296E35" w:rsidRPr="001C0FC4" w14:paraId="4A7DCD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730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C5661B" w14:textId="77777777" w:rsidR="00296E35" w:rsidRPr="001C0FC4" w:rsidRDefault="00296E35" w:rsidP="002E3FCC">
            <w:pPr>
              <w:pStyle w:val="TAL"/>
              <w:rPr>
                <w:iCs/>
              </w:rPr>
            </w:pPr>
            <w:r w:rsidRPr="001C0FC4">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16EACA11"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856A0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61D6E4" w14:textId="77777777" w:rsidR="00296E35" w:rsidRPr="001C0FC4" w:rsidRDefault="00296E35" w:rsidP="002E3FCC">
            <w:pPr>
              <w:pStyle w:val="TAL"/>
            </w:pPr>
          </w:p>
        </w:tc>
      </w:tr>
      <w:tr w:rsidR="00296E35" w:rsidRPr="001C0FC4" w14:paraId="292C64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A196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EE609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FD1DB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A6A7F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B79DC6" w14:textId="77777777" w:rsidR="00296E35" w:rsidRPr="001C0FC4" w:rsidRDefault="00296E35" w:rsidP="002E3FCC">
            <w:pPr>
              <w:pStyle w:val="TAL"/>
            </w:pPr>
          </w:p>
        </w:tc>
      </w:tr>
      <w:tr w:rsidR="00296E35" w:rsidRPr="001C0FC4" w14:paraId="59F832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1E75EC"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E9FFF" w14:textId="77777777" w:rsidR="00296E35" w:rsidRPr="001C0FC4" w:rsidRDefault="00296E35" w:rsidP="002E3FCC">
            <w:pPr>
              <w:pStyle w:val="TAL"/>
              <w:rPr>
                <w:iCs/>
              </w:rPr>
            </w:pPr>
            <w:r w:rsidRPr="001C0FC4">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1E6CDB7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2D53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DBEBF7" w14:textId="77777777" w:rsidR="00296E35" w:rsidRPr="001C0FC4" w:rsidRDefault="00296E35" w:rsidP="002E3FCC">
            <w:pPr>
              <w:pStyle w:val="TAL"/>
            </w:pPr>
          </w:p>
        </w:tc>
      </w:tr>
    </w:tbl>
    <w:p w14:paraId="21BD0FC9" w14:textId="77777777" w:rsidR="00296E35" w:rsidRPr="001C0FC4" w:rsidRDefault="00296E35" w:rsidP="00296E35"/>
    <w:p w14:paraId="6D134BF0" w14:textId="77777777" w:rsidR="00296E35" w:rsidRPr="001C0FC4" w:rsidRDefault="00296E35" w:rsidP="00296E35">
      <w:pPr>
        <w:pStyle w:val="TH"/>
      </w:pPr>
      <w:r w:rsidRPr="001C0FC4">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AD733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8551FB0" w14:textId="624A7F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bl>
    <w:p w14:paraId="5D28C084" w14:textId="77777777" w:rsidR="00296E35" w:rsidRPr="001C0FC4" w:rsidRDefault="00296E35" w:rsidP="00296E35"/>
    <w:p w14:paraId="7F6E7E1D" w14:textId="77777777" w:rsidR="00296E35" w:rsidRPr="001C0FC4" w:rsidRDefault="00296E35" w:rsidP="00296E35">
      <w:pPr>
        <w:pStyle w:val="TH"/>
      </w:pPr>
      <w:r w:rsidRPr="001C0FC4">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31F8EE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E90988" w14:textId="38A7B5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62A54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BB293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28D3E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0565C92"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C2A3F76"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BD143FF" w14:textId="77777777" w:rsidR="00296E35" w:rsidRPr="001C0FC4" w:rsidRDefault="00296E35" w:rsidP="002E3FCC">
            <w:pPr>
              <w:pStyle w:val="TAH"/>
            </w:pPr>
            <w:r w:rsidRPr="001C0FC4">
              <w:t>Condition</w:t>
            </w:r>
          </w:p>
        </w:tc>
      </w:tr>
      <w:tr w:rsidR="00296E35" w:rsidRPr="001C0FC4" w14:paraId="21AD46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0A84EF"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B9AB2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8C52E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A51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DFAAED" w14:textId="77777777" w:rsidR="00296E35" w:rsidRPr="001C0FC4" w:rsidRDefault="00296E35" w:rsidP="002E3FCC">
            <w:pPr>
              <w:pStyle w:val="TAL"/>
            </w:pPr>
          </w:p>
        </w:tc>
      </w:tr>
      <w:tr w:rsidR="00296E35" w:rsidRPr="001C0FC4" w14:paraId="41EAB9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85C8B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70C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39BAE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86B9B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F84E8" w14:textId="77777777" w:rsidR="00296E35" w:rsidRPr="001C0FC4" w:rsidRDefault="00296E35" w:rsidP="002E3FCC">
            <w:pPr>
              <w:pStyle w:val="TAL"/>
            </w:pPr>
          </w:p>
        </w:tc>
      </w:tr>
      <w:tr w:rsidR="00296E35" w:rsidRPr="001C0FC4" w14:paraId="1C9A0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EADC42"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110CE28" w14:textId="77777777" w:rsidR="00296E35" w:rsidRPr="001C0FC4" w:rsidRDefault="00296E35" w:rsidP="002E3FCC">
            <w:pPr>
              <w:pStyle w:val="TAL"/>
              <w:rPr>
                <w:lang w:eastAsia="ko-KR"/>
              </w:rPr>
            </w:pPr>
            <w:r w:rsidRPr="001C0FC4">
              <w:t>"one-to-one-sds-session"</w:t>
            </w:r>
          </w:p>
        </w:tc>
        <w:tc>
          <w:tcPr>
            <w:tcW w:w="2126" w:type="dxa"/>
            <w:tcBorders>
              <w:top w:val="single" w:sz="4" w:space="0" w:color="auto"/>
              <w:left w:val="single" w:sz="4" w:space="0" w:color="auto"/>
              <w:bottom w:val="single" w:sz="4" w:space="0" w:color="auto"/>
              <w:right w:val="single" w:sz="4" w:space="0" w:color="auto"/>
            </w:tcBorders>
          </w:tcPr>
          <w:p w14:paraId="1CC1A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9ECBF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02C707" w14:textId="77777777" w:rsidR="00296E35" w:rsidRPr="001C0FC4" w:rsidRDefault="00296E35" w:rsidP="002E3FCC">
            <w:pPr>
              <w:pStyle w:val="TAL"/>
            </w:pPr>
          </w:p>
        </w:tc>
      </w:tr>
    </w:tbl>
    <w:p w14:paraId="5D49691E" w14:textId="77777777" w:rsidR="00296E35" w:rsidRPr="001C0FC4" w:rsidRDefault="00296E35" w:rsidP="00296E35"/>
    <w:p w14:paraId="64528F92" w14:textId="57FE37BC" w:rsidR="00296E35" w:rsidRPr="001C0FC4" w:rsidRDefault="00296E35" w:rsidP="00296E35">
      <w:pPr>
        <w:pStyle w:val="TH"/>
      </w:pPr>
      <w:r w:rsidRPr="001C0FC4">
        <w:t>Table 6.1.10.3.3-4: SIP 200 (OK) from the UE (step 1, Table 6.1.10.3.2-1;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E7414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5AAE8D" w14:textId="6144A8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015F4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BEE8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EC3AD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95CB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A868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94949B" w14:textId="77777777" w:rsidR="00296E35" w:rsidRPr="001C0FC4" w:rsidRDefault="00296E35" w:rsidP="002E3FCC">
            <w:pPr>
              <w:pStyle w:val="TAH"/>
              <w:rPr>
                <w:bCs/>
              </w:rPr>
            </w:pPr>
            <w:r w:rsidRPr="001C0FC4">
              <w:rPr>
                <w:bCs/>
              </w:rPr>
              <w:t>Condition</w:t>
            </w:r>
          </w:p>
        </w:tc>
      </w:tr>
      <w:tr w:rsidR="00296E35" w:rsidRPr="001C0FC4" w14:paraId="7A0EC05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450B2F"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4CAE3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8DBA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80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B8EB6" w14:textId="77777777" w:rsidR="00296E35" w:rsidRPr="001C0FC4" w:rsidRDefault="00296E35" w:rsidP="002E3FCC">
            <w:pPr>
              <w:pStyle w:val="TAL"/>
            </w:pPr>
          </w:p>
        </w:tc>
      </w:tr>
      <w:tr w:rsidR="00296E35" w:rsidRPr="001C0FC4" w14:paraId="2A4AE9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F6D7B4"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2BDCA1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5FF9D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47C8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F2F918" w14:textId="77777777" w:rsidR="00296E35" w:rsidRPr="001C0FC4" w:rsidRDefault="00296E35" w:rsidP="002E3FCC">
            <w:pPr>
              <w:pStyle w:val="TAL"/>
            </w:pPr>
          </w:p>
        </w:tc>
      </w:tr>
      <w:tr w:rsidR="00296E35" w:rsidRPr="001C0FC4" w14:paraId="521619F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6FB469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D0C1C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A62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FF7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55727D" w14:textId="77777777" w:rsidR="00296E35" w:rsidRPr="001C0FC4" w:rsidRDefault="00296E35" w:rsidP="002E3FCC">
            <w:pPr>
              <w:pStyle w:val="TAL"/>
            </w:pPr>
          </w:p>
        </w:tc>
      </w:tr>
      <w:tr w:rsidR="00296E35" w:rsidRPr="001C0FC4" w14:paraId="3DD356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F03DC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F7DE116" w14:textId="77777777" w:rsidR="00296E35" w:rsidRPr="001C0FC4" w:rsidRDefault="00296E35" w:rsidP="002E3FCC">
            <w:pPr>
              <w:pStyle w:val="TAL"/>
            </w:pPr>
            <w:r w:rsidRPr="001C0FC4">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1B31103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48C8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A70BA" w14:textId="77777777" w:rsidR="00296E35" w:rsidRPr="001C0FC4" w:rsidRDefault="00296E35" w:rsidP="002E3FCC">
            <w:pPr>
              <w:pStyle w:val="TAL"/>
            </w:pPr>
          </w:p>
        </w:tc>
      </w:tr>
    </w:tbl>
    <w:p w14:paraId="6FAB5367" w14:textId="77777777" w:rsidR="00296E35" w:rsidRPr="001C0FC4" w:rsidRDefault="00296E35" w:rsidP="00296E35"/>
    <w:p w14:paraId="1AAB98DF" w14:textId="77777777" w:rsidR="00296E35" w:rsidRPr="001C0FC4" w:rsidRDefault="00296E35" w:rsidP="00296E35">
      <w:pPr>
        <w:pStyle w:val="TH"/>
      </w:pPr>
      <w:r w:rsidRPr="001C0FC4">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CA57B4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4145FA1" w14:textId="483FE31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537834AE" w14:textId="77777777" w:rsidR="00296E35" w:rsidRPr="001C0FC4" w:rsidRDefault="00296E35" w:rsidP="00296E35"/>
    <w:p w14:paraId="4589CCC7" w14:textId="02FE32BF" w:rsidR="00296E35" w:rsidRPr="001C0FC4" w:rsidRDefault="00296E35" w:rsidP="00296E35">
      <w:pPr>
        <w:pStyle w:val="TH"/>
      </w:pPr>
      <w:bookmarkStart w:id="719" w:name="_Hlk38619615"/>
      <w:r w:rsidRPr="001C0FC4">
        <w:t>Table 6.1.10.3.3-6: MSRP SEND from the SS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65B5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81D8C4" w14:textId="6E6E95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5F00B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99D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4441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89246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4539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C3D5DA" w14:textId="77777777" w:rsidR="00296E35" w:rsidRPr="001C0FC4" w:rsidRDefault="00296E35" w:rsidP="002E3FCC">
            <w:pPr>
              <w:pStyle w:val="TAH"/>
              <w:rPr>
                <w:bCs/>
              </w:rPr>
            </w:pPr>
            <w:r w:rsidRPr="001C0FC4">
              <w:rPr>
                <w:bCs/>
              </w:rPr>
              <w:t>Condition</w:t>
            </w:r>
          </w:p>
        </w:tc>
      </w:tr>
      <w:tr w:rsidR="00296E35" w:rsidRPr="001C0FC4" w14:paraId="63A689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7A75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60A75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5D412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9951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DD6CDF" w14:textId="77777777" w:rsidR="00296E35" w:rsidRPr="001C0FC4" w:rsidRDefault="00296E35" w:rsidP="002E3FCC">
            <w:pPr>
              <w:pStyle w:val="TAL"/>
            </w:pPr>
          </w:p>
        </w:tc>
      </w:tr>
      <w:tr w:rsidR="00296E35" w:rsidRPr="001C0FC4" w14:paraId="19848F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FA4D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B850F3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AA6B7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DDA4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09EAE0" w14:textId="77777777" w:rsidR="00296E35" w:rsidRPr="001C0FC4" w:rsidRDefault="00296E35" w:rsidP="002E3FCC">
            <w:pPr>
              <w:pStyle w:val="TAL"/>
            </w:pPr>
          </w:p>
        </w:tc>
      </w:tr>
      <w:tr w:rsidR="00296E35" w:rsidRPr="001C0FC4" w14:paraId="7D5AA9A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88ED2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F2DC3" w14:textId="77777777" w:rsidR="00296E35" w:rsidRPr="001C0FC4" w:rsidRDefault="00296E35" w:rsidP="002E3FCC">
            <w:pPr>
              <w:pStyle w:val="TAL"/>
            </w:pPr>
            <w:r w:rsidRPr="001C0FC4">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508B72F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C597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4BADE4" w14:textId="77777777" w:rsidR="00296E35" w:rsidRPr="001C0FC4" w:rsidRDefault="00296E35" w:rsidP="002E3FCC">
            <w:pPr>
              <w:pStyle w:val="TAL"/>
            </w:pPr>
          </w:p>
        </w:tc>
      </w:tr>
    </w:tbl>
    <w:p w14:paraId="1A2BD48C" w14:textId="77777777" w:rsidR="00296E35" w:rsidRPr="001C0FC4" w:rsidRDefault="00296E35" w:rsidP="00296E35"/>
    <w:p w14:paraId="1E85C705" w14:textId="722AC6A0" w:rsidR="00296E35" w:rsidRPr="001C0FC4" w:rsidRDefault="00296E35" w:rsidP="00296E35">
      <w:pPr>
        <w:pStyle w:val="TH"/>
      </w:pPr>
      <w:r w:rsidRPr="001C0FC4">
        <w:t>Table 6.1.10.3.3-6A: MIME Message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8B3A3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30BB3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1AA59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55F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63B2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D58D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D75D2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1D3C97" w14:textId="77777777" w:rsidR="00296E35" w:rsidRPr="001C0FC4" w:rsidRDefault="00296E35" w:rsidP="002E3FCC">
            <w:pPr>
              <w:pStyle w:val="TAH"/>
              <w:rPr>
                <w:bCs/>
              </w:rPr>
            </w:pPr>
            <w:r w:rsidRPr="001C0FC4">
              <w:rPr>
                <w:bCs/>
              </w:rPr>
              <w:t>Condition</w:t>
            </w:r>
          </w:p>
        </w:tc>
      </w:tr>
      <w:tr w:rsidR="00296E35" w:rsidRPr="001C0FC4" w14:paraId="274F35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2A0C8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B2F39B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C6BEF5"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C9898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2A6AC7" w14:textId="77777777" w:rsidR="00296E35" w:rsidRPr="001C0FC4" w:rsidRDefault="00296E35" w:rsidP="002E3FCC">
            <w:pPr>
              <w:pStyle w:val="TAL"/>
            </w:pPr>
          </w:p>
        </w:tc>
      </w:tr>
      <w:tr w:rsidR="00296E35" w:rsidRPr="001C0FC4" w14:paraId="7BCF39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C9131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0EE3CA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9906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9CC7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98C520" w14:textId="77777777" w:rsidR="00296E35" w:rsidRPr="001C0FC4" w:rsidRDefault="00296E35" w:rsidP="002E3FCC">
            <w:pPr>
              <w:pStyle w:val="TAL"/>
            </w:pPr>
          </w:p>
        </w:tc>
      </w:tr>
      <w:tr w:rsidR="00296E35" w:rsidRPr="001C0FC4" w14:paraId="17E48F1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CB008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1DF3B9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BFDEA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64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7A7FF" w14:textId="77777777" w:rsidR="00296E35" w:rsidRPr="001C0FC4" w:rsidRDefault="00296E35" w:rsidP="002E3FCC">
            <w:pPr>
              <w:pStyle w:val="TAL"/>
            </w:pPr>
          </w:p>
        </w:tc>
      </w:tr>
      <w:tr w:rsidR="00296E35" w:rsidRPr="001C0FC4" w14:paraId="12F966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53558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05FDE5" w14:textId="77777777" w:rsidR="00296E35" w:rsidRPr="001C0FC4" w:rsidRDefault="00296E35" w:rsidP="002E3FCC">
            <w:pPr>
              <w:pStyle w:val="TAL"/>
            </w:pPr>
            <w:r w:rsidRPr="001C0FC4">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1EE9F9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757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A1B068" w14:textId="77777777" w:rsidR="00296E35" w:rsidRPr="001C0FC4" w:rsidRDefault="00296E35" w:rsidP="002E3FCC">
            <w:pPr>
              <w:pStyle w:val="TAL"/>
            </w:pPr>
          </w:p>
        </w:tc>
      </w:tr>
      <w:tr w:rsidR="00296E35" w:rsidRPr="001C0FC4" w14:paraId="25245A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EFDBC3"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0CE8D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040594"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56CA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A9E78A" w14:textId="77777777" w:rsidR="00296E35" w:rsidRPr="001C0FC4" w:rsidRDefault="00296E35" w:rsidP="002E3FCC">
            <w:pPr>
              <w:pStyle w:val="TAL"/>
            </w:pPr>
          </w:p>
        </w:tc>
      </w:tr>
      <w:tr w:rsidR="00296E35" w:rsidRPr="001C0FC4" w14:paraId="79AE37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FC72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2A71E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52D7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14F0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5EFA1D" w14:textId="77777777" w:rsidR="00296E35" w:rsidRPr="001C0FC4" w:rsidRDefault="00296E35" w:rsidP="002E3FCC">
            <w:pPr>
              <w:pStyle w:val="TAL"/>
            </w:pPr>
          </w:p>
        </w:tc>
      </w:tr>
      <w:tr w:rsidR="00296E35" w:rsidRPr="001C0FC4" w14:paraId="1F434F7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8A70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91977D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116BE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A2C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BBB609" w14:textId="77777777" w:rsidR="00296E35" w:rsidRPr="001C0FC4" w:rsidRDefault="00296E35" w:rsidP="002E3FCC">
            <w:pPr>
              <w:pStyle w:val="TAL"/>
            </w:pPr>
          </w:p>
        </w:tc>
      </w:tr>
      <w:tr w:rsidR="00296E35" w:rsidRPr="001C0FC4" w14:paraId="4E6240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4C33B0"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CE44" w14:textId="77777777" w:rsidR="00296E35" w:rsidRPr="001C0FC4" w:rsidRDefault="00296E35" w:rsidP="002E3FCC">
            <w:pPr>
              <w:pStyle w:val="TAL"/>
            </w:pPr>
            <w:r w:rsidRPr="001C0FC4">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6B60CC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9C28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C34607" w14:textId="77777777" w:rsidR="00296E35" w:rsidRPr="001C0FC4" w:rsidRDefault="00296E35" w:rsidP="002E3FCC">
            <w:pPr>
              <w:pStyle w:val="TAL"/>
            </w:pPr>
          </w:p>
        </w:tc>
      </w:tr>
    </w:tbl>
    <w:p w14:paraId="2A55276B" w14:textId="77777777" w:rsidR="00296E35" w:rsidRPr="001C0FC4" w:rsidRDefault="00296E35" w:rsidP="00296E35"/>
    <w:p w14:paraId="1FD5F4B0" w14:textId="77777777" w:rsidR="00296E35" w:rsidRPr="001C0FC4" w:rsidRDefault="00296E35" w:rsidP="00296E35">
      <w:pPr>
        <w:pStyle w:val="TH"/>
      </w:pPr>
      <w:r w:rsidRPr="001C0FC4">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F0874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18BBFB" w14:textId="674AC6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37830C82" w14:textId="77777777" w:rsidR="00296E35" w:rsidRPr="001C0FC4" w:rsidRDefault="00296E35" w:rsidP="00296E35"/>
    <w:p w14:paraId="39839CE9" w14:textId="77777777" w:rsidR="00296E35" w:rsidRPr="001C0FC4" w:rsidRDefault="00296E35" w:rsidP="00296E35">
      <w:pPr>
        <w:pStyle w:val="TH"/>
      </w:pPr>
      <w:r w:rsidRPr="001C0FC4">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A5DBA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9276DA4" w14:textId="1065D8E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1DE7B264" w14:textId="77777777" w:rsidR="00296E35" w:rsidRPr="001C0FC4" w:rsidRDefault="00296E35" w:rsidP="00296E35"/>
    <w:bookmarkEnd w:id="719"/>
    <w:p w14:paraId="5CB36651" w14:textId="4CAF5F52" w:rsidR="00296E35" w:rsidRPr="001C0FC4" w:rsidRDefault="00296E35" w:rsidP="00296E35">
      <w:pPr>
        <w:pStyle w:val="TH"/>
      </w:pPr>
      <w:r w:rsidRPr="001C0FC4">
        <w:t>Table 6.1.10.3.3-8: MSRP SEND from the UE (step 8,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94395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9690FE8" w14:textId="3D95487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2477AE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7693E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8F009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15E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23F10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E33BBE" w14:textId="77777777" w:rsidR="00296E35" w:rsidRPr="001C0FC4" w:rsidRDefault="00296E35" w:rsidP="002E3FCC">
            <w:pPr>
              <w:pStyle w:val="TAH"/>
              <w:rPr>
                <w:bCs/>
              </w:rPr>
            </w:pPr>
            <w:r w:rsidRPr="001C0FC4">
              <w:rPr>
                <w:bCs/>
              </w:rPr>
              <w:t>Condition</w:t>
            </w:r>
          </w:p>
        </w:tc>
      </w:tr>
      <w:tr w:rsidR="00296E35" w:rsidRPr="001C0FC4" w14:paraId="51F2BE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6F6E53"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3E834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36D8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07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4CD0" w14:textId="77777777" w:rsidR="00296E35" w:rsidRPr="001C0FC4" w:rsidRDefault="00296E35" w:rsidP="002E3FCC">
            <w:pPr>
              <w:pStyle w:val="TAL"/>
            </w:pPr>
          </w:p>
        </w:tc>
      </w:tr>
      <w:tr w:rsidR="00296E35" w:rsidRPr="001C0FC4" w14:paraId="31067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906B4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76FE0C8"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A0EF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A524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1BB97" w14:textId="77777777" w:rsidR="00296E35" w:rsidRPr="001C0FC4" w:rsidRDefault="00296E35" w:rsidP="002E3FCC">
            <w:pPr>
              <w:pStyle w:val="TAL"/>
            </w:pPr>
          </w:p>
        </w:tc>
      </w:tr>
      <w:tr w:rsidR="00296E35" w:rsidRPr="001C0FC4" w14:paraId="414958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6AAA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C3CF4C0" w14:textId="77777777" w:rsidR="00296E35" w:rsidRPr="001C0FC4" w:rsidRDefault="00296E35" w:rsidP="002E3FCC">
            <w:pPr>
              <w:pStyle w:val="TAL"/>
              <w:rPr>
                <w:iCs/>
              </w:rPr>
            </w:pPr>
            <w:r w:rsidRPr="001C0FC4">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398632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57E67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3271EE" w14:textId="77777777" w:rsidR="00296E35" w:rsidRPr="001C0FC4" w:rsidRDefault="00296E35" w:rsidP="002E3FCC">
            <w:pPr>
              <w:pStyle w:val="TAL"/>
            </w:pPr>
          </w:p>
        </w:tc>
      </w:tr>
    </w:tbl>
    <w:p w14:paraId="35C9AB32" w14:textId="77777777" w:rsidR="00296E35" w:rsidRPr="001C0FC4" w:rsidRDefault="00296E35" w:rsidP="00296E35"/>
    <w:p w14:paraId="14B961A7" w14:textId="77777777" w:rsidR="00296E35" w:rsidRPr="001C0FC4" w:rsidRDefault="00296E35" w:rsidP="00296E35">
      <w:pPr>
        <w:pStyle w:val="TH"/>
      </w:pPr>
      <w:r w:rsidRPr="001C0FC4">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A9D6D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6E3F7E5" w14:textId="228AF7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8A30CD5" w14:textId="77777777" w:rsidR="00296E35" w:rsidRPr="001C0FC4" w:rsidRDefault="00296E35" w:rsidP="00296E35"/>
    <w:p w14:paraId="4230195A" w14:textId="44925A73" w:rsidR="00296E35" w:rsidRPr="001C0FC4" w:rsidRDefault="00296E35" w:rsidP="00296E35">
      <w:pPr>
        <w:pStyle w:val="TH"/>
      </w:pPr>
      <w:bookmarkStart w:id="720" w:name="_Hlk38619888"/>
      <w:r w:rsidRPr="001C0FC4">
        <w:t>Table 6.1.10.3.3-10: MSRP SEND from the UE (step 12, Table 6.1.10.3.2-1;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0B8B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A496098" w14:textId="74D2D25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07557F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ECBC6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049F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7144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5F60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019246" w14:textId="77777777" w:rsidR="00296E35" w:rsidRPr="001C0FC4" w:rsidRDefault="00296E35" w:rsidP="002E3FCC">
            <w:pPr>
              <w:pStyle w:val="TAH"/>
              <w:rPr>
                <w:bCs/>
              </w:rPr>
            </w:pPr>
            <w:r w:rsidRPr="001C0FC4">
              <w:rPr>
                <w:bCs/>
              </w:rPr>
              <w:t>Condition</w:t>
            </w:r>
          </w:p>
        </w:tc>
      </w:tr>
      <w:tr w:rsidR="00296E35" w:rsidRPr="001C0FC4" w14:paraId="6675B9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F321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3131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38C51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EE0E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B1E39B" w14:textId="77777777" w:rsidR="00296E35" w:rsidRPr="001C0FC4" w:rsidRDefault="00296E35" w:rsidP="002E3FCC">
            <w:pPr>
              <w:pStyle w:val="TAL"/>
            </w:pPr>
          </w:p>
        </w:tc>
      </w:tr>
      <w:tr w:rsidR="00296E35" w:rsidRPr="001C0FC4" w14:paraId="79CA9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4A133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CF6AB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93CAFA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2AE7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FE4D6" w14:textId="77777777" w:rsidR="00296E35" w:rsidRPr="001C0FC4" w:rsidRDefault="00296E35" w:rsidP="002E3FCC">
            <w:pPr>
              <w:pStyle w:val="TAL"/>
            </w:pPr>
          </w:p>
        </w:tc>
      </w:tr>
      <w:tr w:rsidR="00296E35" w:rsidRPr="001C0FC4" w14:paraId="509C86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11434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A4E036F" w14:textId="77777777" w:rsidR="00296E35" w:rsidRPr="001C0FC4" w:rsidRDefault="00296E35" w:rsidP="002E3FCC">
            <w:pPr>
              <w:pStyle w:val="TAL"/>
            </w:pPr>
            <w:r w:rsidRPr="001C0FC4">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DE685A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A31B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57A688" w14:textId="77777777" w:rsidR="00296E35" w:rsidRPr="001C0FC4" w:rsidRDefault="00296E35" w:rsidP="002E3FCC">
            <w:pPr>
              <w:pStyle w:val="TAL"/>
            </w:pPr>
          </w:p>
        </w:tc>
      </w:tr>
    </w:tbl>
    <w:p w14:paraId="1FF3CB71" w14:textId="77777777" w:rsidR="00296E35" w:rsidRPr="001C0FC4" w:rsidRDefault="00296E35" w:rsidP="00296E35"/>
    <w:p w14:paraId="66D0699E" w14:textId="627E84C8" w:rsidR="00296E35" w:rsidRPr="001C0FC4" w:rsidRDefault="00296E35" w:rsidP="00296E35">
      <w:pPr>
        <w:pStyle w:val="TH"/>
      </w:pPr>
      <w:r w:rsidRPr="001C0FC4">
        <w:t>Table 6.1.10.3.3-10A: MIME Message (step 12,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F771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70BBBF"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181F47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771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EC1AC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CB9C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14E4F1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3DCA2D" w14:textId="77777777" w:rsidR="00296E35" w:rsidRPr="001C0FC4" w:rsidRDefault="00296E35" w:rsidP="002E3FCC">
            <w:pPr>
              <w:pStyle w:val="TAH"/>
              <w:rPr>
                <w:bCs/>
              </w:rPr>
            </w:pPr>
            <w:r w:rsidRPr="001C0FC4">
              <w:rPr>
                <w:bCs/>
              </w:rPr>
              <w:t>Condition</w:t>
            </w:r>
          </w:p>
        </w:tc>
      </w:tr>
      <w:tr w:rsidR="00296E35" w:rsidRPr="001C0FC4" w14:paraId="1AD419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8D5EF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7FFD0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1A8ED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E7C3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4896F6" w14:textId="77777777" w:rsidR="00296E35" w:rsidRPr="001C0FC4" w:rsidRDefault="00296E35" w:rsidP="002E3FCC">
            <w:pPr>
              <w:pStyle w:val="TAL"/>
            </w:pPr>
          </w:p>
        </w:tc>
      </w:tr>
      <w:tr w:rsidR="00296E35" w:rsidRPr="001C0FC4" w14:paraId="1686DE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F3B30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126E4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10A3D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9D7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830C97" w14:textId="77777777" w:rsidR="00296E35" w:rsidRPr="001C0FC4" w:rsidRDefault="00296E35" w:rsidP="002E3FCC">
            <w:pPr>
              <w:pStyle w:val="TAL"/>
            </w:pPr>
          </w:p>
        </w:tc>
      </w:tr>
      <w:tr w:rsidR="00296E35" w:rsidRPr="001C0FC4" w14:paraId="5541E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0F4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957235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F4C1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C1DB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FC5B27" w14:textId="77777777" w:rsidR="00296E35" w:rsidRPr="001C0FC4" w:rsidRDefault="00296E35" w:rsidP="002E3FCC">
            <w:pPr>
              <w:pStyle w:val="TAL"/>
            </w:pPr>
          </w:p>
        </w:tc>
      </w:tr>
      <w:tr w:rsidR="00296E35" w:rsidRPr="001C0FC4" w14:paraId="5B70A1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8F4B1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406F8B" w14:textId="77777777" w:rsidR="00296E35" w:rsidRPr="001C0FC4" w:rsidRDefault="00296E35" w:rsidP="002E3FCC">
            <w:pPr>
              <w:pStyle w:val="TAL"/>
            </w:pPr>
            <w:r w:rsidRPr="001C0FC4">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0C041E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151F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6568C1" w14:textId="77777777" w:rsidR="00296E35" w:rsidRPr="001C0FC4" w:rsidRDefault="00296E35" w:rsidP="002E3FCC">
            <w:pPr>
              <w:pStyle w:val="TAL"/>
            </w:pPr>
          </w:p>
        </w:tc>
      </w:tr>
      <w:tr w:rsidR="00296E35" w:rsidRPr="001C0FC4" w14:paraId="312FF6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B19D2"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4A47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97C5E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D8F43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2088" w14:textId="77777777" w:rsidR="00296E35" w:rsidRPr="001C0FC4" w:rsidRDefault="00296E35" w:rsidP="002E3FCC">
            <w:pPr>
              <w:pStyle w:val="TAL"/>
            </w:pPr>
          </w:p>
        </w:tc>
      </w:tr>
      <w:tr w:rsidR="00296E35" w:rsidRPr="001C0FC4" w14:paraId="37E82E5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2261B6"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A0B3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9EA6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73EC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50A574" w14:textId="77777777" w:rsidR="00296E35" w:rsidRPr="001C0FC4" w:rsidRDefault="00296E35" w:rsidP="002E3FCC">
            <w:pPr>
              <w:pStyle w:val="TAL"/>
            </w:pPr>
          </w:p>
        </w:tc>
      </w:tr>
      <w:tr w:rsidR="00296E35" w:rsidRPr="001C0FC4" w14:paraId="4FE7D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46288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8D9E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18D8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292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20A1B2" w14:textId="77777777" w:rsidR="00296E35" w:rsidRPr="001C0FC4" w:rsidRDefault="00296E35" w:rsidP="002E3FCC">
            <w:pPr>
              <w:pStyle w:val="TAL"/>
            </w:pPr>
          </w:p>
        </w:tc>
      </w:tr>
      <w:tr w:rsidR="00296E35" w:rsidRPr="001C0FC4" w14:paraId="5370E5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777B9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CDFEA4" w14:textId="77777777" w:rsidR="00296E35" w:rsidRPr="001C0FC4" w:rsidRDefault="00296E35" w:rsidP="002E3FCC">
            <w:pPr>
              <w:pStyle w:val="TAL"/>
            </w:pPr>
            <w:r w:rsidRPr="001C0FC4">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68AEB3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3440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A7C57" w14:textId="77777777" w:rsidR="00296E35" w:rsidRPr="001C0FC4" w:rsidRDefault="00296E35" w:rsidP="002E3FCC">
            <w:pPr>
              <w:pStyle w:val="TAL"/>
            </w:pPr>
          </w:p>
        </w:tc>
      </w:tr>
    </w:tbl>
    <w:p w14:paraId="2D290AE6" w14:textId="77777777" w:rsidR="00296E35" w:rsidRPr="001C0FC4" w:rsidRDefault="00296E35" w:rsidP="00296E35"/>
    <w:p w14:paraId="1A93F199" w14:textId="77777777" w:rsidR="00296E35" w:rsidRPr="001C0FC4" w:rsidRDefault="00296E35" w:rsidP="00296E35">
      <w:pPr>
        <w:pStyle w:val="TH"/>
      </w:pPr>
      <w:r w:rsidRPr="001C0FC4">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714AC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8A83E78" w14:textId="119A7A2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READ</w:t>
            </w:r>
          </w:p>
        </w:tc>
      </w:tr>
    </w:tbl>
    <w:p w14:paraId="7A4F5FB4" w14:textId="77777777" w:rsidR="00296E35" w:rsidRPr="001C0FC4" w:rsidRDefault="00296E35" w:rsidP="00296E35"/>
    <w:p w14:paraId="5217764C" w14:textId="77777777" w:rsidR="00296E35" w:rsidRPr="001C0FC4" w:rsidRDefault="00296E35" w:rsidP="00296E35">
      <w:pPr>
        <w:pStyle w:val="TH"/>
      </w:pPr>
      <w:r w:rsidRPr="001C0FC4">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91B94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222FD4" w14:textId="21C3EB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747D836D" w14:textId="77777777" w:rsidR="00296E35" w:rsidRPr="001C0FC4" w:rsidRDefault="00296E35" w:rsidP="00296E35"/>
    <w:p w14:paraId="0E27D401" w14:textId="77777777" w:rsidR="00296E35" w:rsidRPr="001C0FC4" w:rsidRDefault="00296E35" w:rsidP="00296E35">
      <w:pPr>
        <w:pStyle w:val="TH"/>
      </w:pPr>
      <w:r w:rsidRPr="001C0FC4">
        <w:t>Table 6.1.10.3.3-13..14: Void</w:t>
      </w:r>
    </w:p>
    <w:bookmarkEnd w:id="720"/>
    <w:p w14:paraId="28FCD0F4" w14:textId="77777777" w:rsidR="00296E35" w:rsidRPr="001C0FC4" w:rsidRDefault="00296E35" w:rsidP="00296E35"/>
    <w:p w14:paraId="05E8E906" w14:textId="1A881E6D" w:rsidR="00296E35" w:rsidRPr="001C0FC4" w:rsidRDefault="00296E35" w:rsidP="00296E35">
      <w:pPr>
        <w:pStyle w:val="TH"/>
      </w:pPr>
      <w:r w:rsidRPr="001C0FC4">
        <w:t>Table 6.1.10.3.3-15: MSRP SEND from the SS (step 13,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CA5E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40507D" w14:textId="7AC368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061DEC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638C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C452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38547A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1B8A4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944B69" w14:textId="77777777" w:rsidR="00296E35" w:rsidRPr="001C0FC4" w:rsidRDefault="00296E35" w:rsidP="002E3FCC">
            <w:pPr>
              <w:pStyle w:val="TAH"/>
              <w:rPr>
                <w:bCs/>
              </w:rPr>
            </w:pPr>
            <w:r w:rsidRPr="001C0FC4">
              <w:rPr>
                <w:bCs/>
              </w:rPr>
              <w:t>Condition</w:t>
            </w:r>
          </w:p>
        </w:tc>
      </w:tr>
      <w:tr w:rsidR="00296E35" w:rsidRPr="001C0FC4" w14:paraId="579106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158FF7"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740C5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F335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CF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189174" w14:textId="77777777" w:rsidR="00296E35" w:rsidRPr="001C0FC4" w:rsidRDefault="00296E35" w:rsidP="002E3FCC">
            <w:pPr>
              <w:pStyle w:val="TAL"/>
            </w:pPr>
          </w:p>
        </w:tc>
      </w:tr>
      <w:tr w:rsidR="00296E35" w:rsidRPr="001C0FC4" w14:paraId="11CD55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A4E48C"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DE0B0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FDCBF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C82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677C3" w14:textId="77777777" w:rsidR="00296E35" w:rsidRPr="001C0FC4" w:rsidRDefault="00296E35" w:rsidP="002E3FCC">
            <w:pPr>
              <w:pStyle w:val="TAL"/>
            </w:pPr>
          </w:p>
        </w:tc>
      </w:tr>
      <w:tr w:rsidR="00296E35" w:rsidRPr="001C0FC4" w14:paraId="4A92C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4C30D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EF9C773" w14:textId="77777777" w:rsidR="00296E35" w:rsidRPr="001C0FC4" w:rsidRDefault="00296E35" w:rsidP="002E3FCC">
            <w:pPr>
              <w:pStyle w:val="TAL"/>
              <w:rPr>
                <w:iCs/>
              </w:rPr>
            </w:pPr>
            <w:r w:rsidRPr="001C0FC4">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0F6554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6B4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150CA5" w14:textId="77777777" w:rsidR="00296E35" w:rsidRPr="001C0FC4" w:rsidRDefault="00296E35" w:rsidP="002E3FCC">
            <w:pPr>
              <w:pStyle w:val="TAL"/>
            </w:pPr>
          </w:p>
        </w:tc>
      </w:tr>
    </w:tbl>
    <w:p w14:paraId="7CEF77E9" w14:textId="77777777" w:rsidR="00296E35" w:rsidRPr="001C0FC4" w:rsidRDefault="00296E35" w:rsidP="00296E35"/>
    <w:p w14:paraId="09D81870" w14:textId="77777777" w:rsidR="00296E35" w:rsidRPr="001C0FC4" w:rsidRDefault="00296E35" w:rsidP="00296E35">
      <w:pPr>
        <w:pStyle w:val="TH"/>
      </w:pPr>
      <w:r w:rsidRPr="001C0FC4">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266ED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22E3EA7" w14:textId="28689F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74766C8A" w14:textId="77777777" w:rsidR="00296E35" w:rsidRPr="001C0FC4" w:rsidRDefault="00296E35" w:rsidP="00296E35"/>
    <w:p w14:paraId="7E2EECCE" w14:textId="77777777" w:rsidR="00296E35" w:rsidRPr="001C0FC4" w:rsidRDefault="00296E35" w:rsidP="00296E35">
      <w:pPr>
        <w:pStyle w:val="TH"/>
      </w:pPr>
      <w:r w:rsidRPr="001C0FC4">
        <w:t>Table 6.1.10.3.3-17..18: Void</w:t>
      </w:r>
    </w:p>
    <w:p w14:paraId="693FA9B9" w14:textId="77777777" w:rsidR="00296E35" w:rsidRPr="001C0FC4" w:rsidRDefault="00296E35" w:rsidP="00296E35"/>
    <w:p w14:paraId="4A5F0708" w14:textId="77777777" w:rsidR="00296E35" w:rsidRPr="001C0FC4" w:rsidRDefault="00296E35" w:rsidP="00296E35">
      <w:pPr>
        <w:pStyle w:val="Heading3"/>
      </w:pPr>
      <w:bookmarkStart w:id="721" w:name="_Toc42507355"/>
      <w:bookmarkStart w:id="722" w:name="_Toc52307886"/>
      <w:bookmarkStart w:id="723" w:name="_Toc52782380"/>
      <w:bookmarkStart w:id="724" w:name="_Toc52782991"/>
      <w:bookmarkStart w:id="725" w:name="_Toc59042860"/>
      <w:bookmarkStart w:id="726" w:name="_Toc75459147"/>
      <w:bookmarkStart w:id="727" w:name="_Toc90630587"/>
      <w:bookmarkStart w:id="728" w:name="_Toc100778794"/>
      <w:bookmarkStart w:id="729" w:name="_Toc101286125"/>
      <w:bookmarkStart w:id="730" w:name="_Toc106817711"/>
      <w:bookmarkStart w:id="731" w:name="_Toc106817836"/>
      <w:bookmarkStart w:id="732" w:name="_Toc178186344"/>
      <w:bookmarkStart w:id="733" w:name="_Toc210385158"/>
      <w:r w:rsidRPr="001C0FC4">
        <w:t>6.1.11</w:t>
      </w:r>
      <w:r w:rsidRPr="001C0FC4">
        <w:tab/>
        <w:t>On-network / Short Data Service (SDS) / SDS Session / Group SDS Session / Client Originated (CO)</w:t>
      </w:r>
      <w:bookmarkEnd w:id="702"/>
      <w:bookmarkEnd w:id="718"/>
      <w:bookmarkEnd w:id="721"/>
      <w:bookmarkEnd w:id="722"/>
      <w:bookmarkEnd w:id="723"/>
      <w:bookmarkEnd w:id="724"/>
      <w:bookmarkEnd w:id="725"/>
      <w:bookmarkEnd w:id="726"/>
      <w:bookmarkEnd w:id="727"/>
      <w:bookmarkEnd w:id="728"/>
      <w:bookmarkEnd w:id="729"/>
      <w:bookmarkEnd w:id="730"/>
      <w:bookmarkEnd w:id="731"/>
      <w:bookmarkEnd w:id="732"/>
      <w:bookmarkEnd w:id="733"/>
    </w:p>
    <w:p w14:paraId="3A9D9C2B" w14:textId="77777777" w:rsidR="00296E35" w:rsidRPr="001C0FC4" w:rsidRDefault="00296E35" w:rsidP="00296E35">
      <w:pPr>
        <w:pStyle w:val="H6"/>
      </w:pPr>
      <w:bookmarkStart w:id="734" w:name="_Toc52782381"/>
      <w:bookmarkStart w:id="735" w:name="_Toc52782992"/>
      <w:bookmarkStart w:id="736" w:name="_Toc59042861"/>
      <w:bookmarkStart w:id="737" w:name="_Toc522499809"/>
      <w:r w:rsidRPr="001C0FC4">
        <w:t>6.1.11.1</w:t>
      </w:r>
      <w:r w:rsidRPr="001C0FC4">
        <w:tab/>
        <w:t>Test Purpose (TP)</w:t>
      </w:r>
      <w:bookmarkEnd w:id="734"/>
      <w:bookmarkEnd w:id="735"/>
      <w:bookmarkEnd w:id="736"/>
    </w:p>
    <w:p w14:paraId="4B7CE46E" w14:textId="77777777" w:rsidR="00296E35" w:rsidRPr="001C0FC4" w:rsidRDefault="00296E35" w:rsidP="00296E35">
      <w:pPr>
        <w:pStyle w:val="H6"/>
      </w:pPr>
      <w:r w:rsidRPr="001C0FC4">
        <w:t>(1)</w:t>
      </w:r>
    </w:p>
    <w:p w14:paraId="11541C6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D1E64B" w14:textId="77777777" w:rsidR="00296E35" w:rsidRPr="001C0FC4" w:rsidRDefault="00296E35" w:rsidP="00296E35">
      <w:pPr>
        <w:pStyle w:val="PL"/>
      </w:pPr>
      <w:r w:rsidRPr="001C0FC4">
        <w:rPr>
          <w:b/>
        </w:rPr>
        <w:t>ensure that</w:t>
      </w:r>
      <w:r w:rsidRPr="001C0FC4">
        <w:t xml:space="preserve"> {</w:t>
      </w:r>
    </w:p>
    <w:p w14:paraId="297CAD67"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w:t>
      </w:r>
    </w:p>
    <w:p w14:paraId="2F1520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INVITE message </w:t>
      </w:r>
      <w:r w:rsidRPr="001C0FC4">
        <w:rPr>
          <w:b/>
        </w:rPr>
        <w:t>and</w:t>
      </w:r>
      <w:r w:rsidRPr="001C0FC4">
        <w:t xml:space="preserve"> then responds to the SIP 200 (OK) message with a SIP ACK message }</w:t>
      </w:r>
    </w:p>
    <w:p w14:paraId="58855302" w14:textId="77777777" w:rsidR="00296E35" w:rsidRPr="001C0FC4" w:rsidRDefault="00296E35" w:rsidP="00296E35">
      <w:pPr>
        <w:pStyle w:val="PL"/>
      </w:pPr>
      <w:r w:rsidRPr="001C0FC4">
        <w:t xml:space="preserve">            }</w:t>
      </w:r>
    </w:p>
    <w:p w14:paraId="0DCE6B8A" w14:textId="77777777" w:rsidR="00296E35" w:rsidRPr="001C0FC4" w:rsidRDefault="00296E35" w:rsidP="00296E35">
      <w:pPr>
        <w:pStyle w:val="PL"/>
      </w:pPr>
    </w:p>
    <w:p w14:paraId="4300519E" w14:textId="77777777" w:rsidR="00296E35" w:rsidRPr="001C0FC4" w:rsidRDefault="00296E35" w:rsidP="00296E35">
      <w:pPr>
        <w:pStyle w:val="H6"/>
      </w:pPr>
      <w:r w:rsidRPr="001C0FC4">
        <w:t>(2)</w:t>
      </w:r>
    </w:p>
    <w:p w14:paraId="7E47F4FC"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w:t>
      </w:r>
    </w:p>
    <w:p w14:paraId="298E588A" w14:textId="77777777" w:rsidR="00296E35" w:rsidRPr="001C0FC4" w:rsidRDefault="00296E35" w:rsidP="00296E35">
      <w:pPr>
        <w:pStyle w:val="PL"/>
      </w:pPr>
      <w:r w:rsidRPr="001C0FC4">
        <w:rPr>
          <w:b/>
        </w:rPr>
        <w:t>ensure that</w:t>
      </w:r>
      <w:r w:rsidRPr="001C0FC4">
        <w:t xml:space="preserve"> {</w:t>
      </w:r>
    </w:p>
    <w:p w14:paraId="54E77CAD"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4FA6CAD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session SDS message via a MSRP SEND message with a disposition of "DELIVERY" }</w:t>
      </w:r>
    </w:p>
    <w:p w14:paraId="4CBFA930" w14:textId="77777777" w:rsidR="00296E35" w:rsidRPr="001C0FC4" w:rsidRDefault="00296E35" w:rsidP="00296E35">
      <w:pPr>
        <w:pStyle w:val="PL"/>
      </w:pPr>
      <w:r w:rsidRPr="001C0FC4">
        <w:t xml:space="preserve">            }</w:t>
      </w:r>
    </w:p>
    <w:p w14:paraId="6FCA7A8A" w14:textId="77777777" w:rsidR="00296E35" w:rsidRPr="001C0FC4" w:rsidRDefault="00296E35" w:rsidP="00296E35">
      <w:pPr>
        <w:pStyle w:val="PL"/>
      </w:pPr>
    </w:p>
    <w:p w14:paraId="45CBF3BF" w14:textId="77777777" w:rsidR="00296E35" w:rsidRPr="001C0FC4" w:rsidRDefault="00296E35" w:rsidP="00296E35">
      <w:pPr>
        <w:pStyle w:val="H6"/>
      </w:pPr>
      <w:r w:rsidRPr="001C0FC4">
        <w:t>(3)</w:t>
      </w:r>
    </w:p>
    <w:p w14:paraId="3C52CAB7"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4F37B0A3" w14:textId="77777777" w:rsidR="00296E35" w:rsidRPr="001C0FC4" w:rsidRDefault="00296E35" w:rsidP="00296E35">
      <w:pPr>
        <w:pStyle w:val="PL"/>
      </w:pPr>
      <w:r w:rsidRPr="001C0FC4">
        <w:rPr>
          <w:b/>
        </w:rPr>
        <w:t>ensure that</w:t>
      </w:r>
      <w:r w:rsidRPr="001C0FC4">
        <w:t xml:space="preserve"> {</w:t>
      </w:r>
    </w:p>
    <w:p w14:paraId="2680351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F82291F"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5F705BB5" w14:textId="77777777" w:rsidR="00296E35" w:rsidRPr="001C0FC4" w:rsidRDefault="00296E35" w:rsidP="00296E35">
      <w:pPr>
        <w:pStyle w:val="PL"/>
      </w:pPr>
      <w:r w:rsidRPr="001C0FC4">
        <w:t xml:space="preserve">            }</w:t>
      </w:r>
    </w:p>
    <w:p w14:paraId="747B1999" w14:textId="77777777" w:rsidR="00296E35" w:rsidRPr="001C0FC4" w:rsidRDefault="00296E35" w:rsidP="00296E35">
      <w:pPr>
        <w:pStyle w:val="PL"/>
      </w:pPr>
    </w:p>
    <w:p w14:paraId="31920389" w14:textId="77777777" w:rsidR="00296E35" w:rsidRPr="001C0FC4" w:rsidRDefault="00296E35" w:rsidP="00296E35">
      <w:pPr>
        <w:pStyle w:val="H6"/>
      </w:pPr>
      <w:r w:rsidRPr="001C0FC4">
        <w:t>(4)</w:t>
      </w:r>
    </w:p>
    <w:p w14:paraId="499E6979" w14:textId="77777777" w:rsidR="00296E35" w:rsidRPr="001C0FC4" w:rsidRDefault="00296E35" w:rsidP="00296E35">
      <w:pPr>
        <w:pStyle w:val="PL"/>
      </w:pPr>
      <w:r w:rsidRPr="001C0FC4">
        <w:rPr>
          <w:b/>
        </w:rPr>
        <w:t>with</w:t>
      </w:r>
      <w:r w:rsidRPr="001C0FC4">
        <w:t xml:space="preserve"> { UE (MCDATA Client) having established a group SDS session and a MSRP connection }</w:t>
      </w:r>
    </w:p>
    <w:p w14:paraId="5D412477" w14:textId="77777777" w:rsidR="00296E35" w:rsidRPr="001C0FC4" w:rsidRDefault="00296E35" w:rsidP="00296E35">
      <w:pPr>
        <w:pStyle w:val="PL"/>
      </w:pPr>
      <w:r w:rsidRPr="001C0FC4">
        <w:rPr>
          <w:b/>
        </w:rPr>
        <w:t>ensure that</w:t>
      </w:r>
      <w:r w:rsidRPr="001C0FC4">
        <w:t xml:space="preserve"> {</w:t>
      </w:r>
    </w:p>
    <w:p w14:paraId="2720DD7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"DELIVERY AND READ" }</w:t>
      </w:r>
    </w:p>
    <w:p w14:paraId="32DC2DB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p>
    <w:p w14:paraId="43D19985" w14:textId="77777777" w:rsidR="00296E35" w:rsidRPr="001C0FC4" w:rsidRDefault="00296E35" w:rsidP="00296E35">
      <w:pPr>
        <w:pStyle w:val="PL"/>
      </w:pPr>
      <w:r w:rsidRPr="001C0FC4">
        <w:t xml:space="preserve">            }</w:t>
      </w:r>
    </w:p>
    <w:p w14:paraId="5AFB6253" w14:textId="77777777" w:rsidR="00296E35" w:rsidRPr="001C0FC4" w:rsidRDefault="00296E35" w:rsidP="00296E35">
      <w:pPr>
        <w:pStyle w:val="PL"/>
      </w:pPr>
    </w:p>
    <w:p w14:paraId="78F7F047" w14:textId="77777777" w:rsidR="00296E35" w:rsidRPr="001C0FC4" w:rsidRDefault="00296E35" w:rsidP="00296E35">
      <w:pPr>
        <w:pStyle w:val="H6"/>
      </w:pPr>
      <w:r w:rsidRPr="001C0FC4">
        <w:t>(5)</w:t>
      </w:r>
    </w:p>
    <w:p w14:paraId="5AC9C3BC"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w:t>
      </w:r>
      <w:r w:rsidRPr="001C0FC4">
        <w:rPr>
          <w:rFonts w:eastAsia="Malgun Gothic"/>
        </w:rPr>
        <w:t>timer TDU1 (delivery and read) not yet expired</w:t>
      </w:r>
      <w:r w:rsidRPr="001C0FC4">
        <w:t xml:space="preserve"> }</w:t>
      </w:r>
    </w:p>
    <w:p w14:paraId="0966EB87" w14:textId="77777777" w:rsidR="00296E35" w:rsidRPr="001C0FC4" w:rsidRDefault="00296E35" w:rsidP="00296E35">
      <w:pPr>
        <w:pStyle w:val="PL"/>
      </w:pPr>
      <w:r w:rsidRPr="001C0FC4">
        <w:rPr>
          <w:b/>
        </w:rPr>
        <w:t>ensure that</w:t>
      </w:r>
      <w:r w:rsidRPr="001C0FC4">
        <w:t xml:space="preserve"> {</w:t>
      </w:r>
    </w:p>
    <w:p w14:paraId="4C66408E" w14:textId="77777777" w:rsidR="00296E35" w:rsidRPr="001C0FC4" w:rsidRDefault="00296E35" w:rsidP="00296E35">
      <w:pPr>
        <w:pStyle w:val="PL"/>
      </w:pPr>
      <w:r w:rsidRPr="001C0FC4">
        <w:t xml:space="preserve">  </w:t>
      </w:r>
      <w:r w:rsidRPr="001C0FC4">
        <w:rPr>
          <w:b/>
        </w:rPr>
        <w:t>when</w:t>
      </w:r>
      <w:r w:rsidRPr="001C0FC4">
        <w:t xml:space="preserve"> { the UE (MCDATA Client) </w:t>
      </w:r>
      <w:r w:rsidRPr="001C0FC4">
        <w:rPr>
          <w:rFonts w:eastAsia="Malgun Gothic"/>
        </w:rPr>
        <w:t>determines that the payload contained in the DATA PAYLOAD message is for user consumption</w:t>
      </w:r>
      <w:r w:rsidRPr="001C0FC4">
        <w:t xml:space="preserve"> and before timer TDU1 (delivery and read) expires }</w:t>
      </w:r>
    </w:p>
    <w:p w14:paraId="09C76F5E" w14:textId="77777777" w:rsidR="00296E35" w:rsidRPr="001C0FC4" w:rsidRDefault="00296E35" w:rsidP="00296E35">
      <w:pPr>
        <w:pStyle w:val="PL"/>
      </w:pPr>
      <w:r w:rsidRPr="001C0FC4">
        <w:t xml:space="preserve">    </w:t>
      </w:r>
      <w:r w:rsidRPr="001C0FC4">
        <w:rPr>
          <w:b/>
        </w:rPr>
        <w:t>then</w:t>
      </w:r>
      <w:r w:rsidRPr="001C0FC4">
        <w:t xml:space="preserve"> { the UE (MCDATA Client) </w:t>
      </w:r>
      <w:r w:rsidRPr="001C0FC4">
        <w:rPr>
          <w:rFonts w:eastAsia="Malgun Gothic"/>
        </w:rPr>
        <w:t xml:space="preserve">renders the contents of the Payload IE to the MCDATA User </w:t>
      </w:r>
      <w:r w:rsidRPr="001C0FC4">
        <w:rPr>
          <w:rFonts w:eastAsia="Malgun Gothic"/>
          <w:b/>
        </w:rPr>
        <w:t>and</w:t>
      </w:r>
      <w:r w:rsidRPr="001C0FC4">
        <w:rPr>
          <w:rFonts w:eastAsia="Malgun Gothic"/>
        </w:rPr>
        <w:t xml:space="preserve"> then </w:t>
      </w:r>
      <w:r w:rsidRPr="001C0FC4">
        <w:t>sends a MSRP SEND message with a disposition notification of "DELIVERED AND READ" }</w:t>
      </w:r>
    </w:p>
    <w:p w14:paraId="43080C37" w14:textId="77777777" w:rsidR="00296E35" w:rsidRPr="001C0FC4" w:rsidRDefault="00296E35" w:rsidP="00296E35">
      <w:pPr>
        <w:pStyle w:val="PL"/>
      </w:pPr>
      <w:r w:rsidRPr="001C0FC4">
        <w:t xml:space="preserve">            }</w:t>
      </w:r>
    </w:p>
    <w:p w14:paraId="26C9741F" w14:textId="77777777" w:rsidR="00296E35" w:rsidRPr="001C0FC4" w:rsidRDefault="00296E35" w:rsidP="00296E35">
      <w:pPr>
        <w:pStyle w:val="PL"/>
      </w:pPr>
    </w:p>
    <w:p w14:paraId="19789072" w14:textId="77777777" w:rsidR="00296E35" w:rsidRPr="001C0FC4" w:rsidRDefault="00296E35" w:rsidP="00296E35">
      <w:pPr>
        <w:pStyle w:val="H6"/>
      </w:pPr>
      <w:r w:rsidRPr="001C0FC4">
        <w:t>(6)</w:t>
      </w:r>
    </w:p>
    <w:p w14:paraId="414A2E52"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the UE (MCDATA Client) not yet </w:t>
      </w:r>
      <w:r w:rsidRPr="001C0FC4">
        <w:rPr>
          <w:rFonts w:eastAsia="Malgun Gothic"/>
        </w:rPr>
        <w:t xml:space="preserve">rendering the contents of the Payload IE to the MCDATA User </w:t>
      </w:r>
      <w:r w:rsidRPr="001C0FC4">
        <w:t>}</w:t>
      </w:r>
    </w:p>
    <w:p w14:paraId="55DFCF83" w14:textId="77777777" w:rsidR="00296E35" w:rsidRPr="001C0FC4" w:rsidRDefault="00296E35" w:rsidP="00296E35">
      <w:pPr>
        <w:pStyle w:val="PL"/>
      </w:pPr>
      <w:r w:rsidRPr="001C0FC4">
        <w:rPr>
          <w:b/>
        </w:rPr>
        <w:t>ensure that</w:t>
      </w:r>
      <w:r w:rsidRPr="001C0FC4">
        <w:t xml:space="preserve"> {</w:t>
      </w:r>
    </w:p>
    <w:p w14:paraId="0628B89F" w14:textId="77777777" w:rsidR="00296E35" w:rsidRPr="001C0FC4" w:rsidRDefault="00296E35" w:rsidP="00296E35">
      <w:pPr>
        <w:pStyle w:val="PL"/>
      </w:pPr>
      <w:r w:rsidRPr="001C0FC4">
        <w:t xml:space="preserve">  </w:t>
      </w:r>
      <w:r w:rsidRPr="001C0FC4">
        <w:rPr>
          <w:b/>
        </w:rPr>
        <w:t>when</w:t>
      </w:r>
      <w:r w:rsidRPr="001C0FC4">
        <w:t xml:space="preserve"> { timer TDU1 (delivery and read) expires }</w:t>
      </w:r>
    </w:p>
    <w:p w14:paraId="633F720B" w14:textId="77777777" w:rsidR="00296E35" w:rsidRPr="001C0FC4" w:rsidRDefault="00296E35" w:rsidP="00296E35">
      <w:pPr>
        <w:pStyle w:val="PL"/>
      </w:pPr>
      <w:r w:rsidRPr="001C0FC4">
        <w:t xml:space="preserve">    </w:t>
      </w:r>
      <w:r w:rsidRPr="001C0FC4">
        <w:rPr>
          <w:b/>
        </w:rPr>
        <w:t>then</w:t>
      </w:r>
      <w:r w:rsidRPr="001C0FC4">
        <w:t xml:space="preserve"> { UE (MCDATA Client) sends a MSRP SEND message with a disposition notification of "DELIVERED" </w:t>
      </w:r>
      <w:r w:rsidRPr="001C0FC4">
        <w:rPr>
          <w:b/>
          <w:bCs/>
        </w:rPr>
        <w:t>and</w:t>
      </w:r>
      <w:r w:rsidRPr="001C0FC4">
        <w:t xml:space="preserve"> then </w:t>
      </w:r>
      <w:r w:rsidRPr="001C0FC4">
        <w:rPr>
          <w:rFonts w:eastAsia="Malgun Gothic"/>
        </w:rPr>
        <w:t xml:space="preserve">renders the contents of the Payload IE to the MCDATA User </w:t>
      </w:r>
      <w:r w:rsidRPr="001C0FC4">
        <w:rPr>
          <w:b/>
        </w:rPr>
        <w:t>and</w:t>
      </w:r>
      <w:r w:rsidRPr="001C0FC4">
        <w:t xml:space="preserve"> then sends a MSRP SEND message with a disposition notification of "READ" }</w:t>
      </w:r>
    </w:p>
    <w:p w14:paraId="1406F860" w14:textId="77777777" w:rsidR="00296E35" w:rsidRPr="001C0FC4" w:rsidRDefault="00296E35" w:rsidP="00296E35">
      <w:pPr>
        <w:pStyle w:val="PL"/>
      </w:pPr>
      <w:r w:rsidRPr="001C0FC4">
        <w:t xml:space="preserve">            }</w:t>
      </w:r>
    </w:p>
    <w:p w14:paraId="6A732F53" w14:textId="77777777" w:rsidR="00296E35" w:rsidRPr="001C0FC4" w:rsidRDefault="00296E35" w:rsidP="00296E35">
      <w:pPr>
        <w:pStyle w:val="PL"/>
      </w:pPr>
    </w:p>
    <w:p w14:paraId="5FEB62AF" w14:textId="77777777" w:rsidR="00296E35" w:rsidRPr="001C0FC4" w:rsidRDefault="00296E35" w:rsidP="00296E35">
      <w:pPr>
        <w:pStyle w:val="H6"/>
      </w:pPr>
      <w:r w:rsidRPr="001C0FC4">
        <w:t>(7)</w:t>
      </w:r>
    </w:p>
    <w:p w14:paraId="6435C41D" w14:textId="77777777" w:rsidR="00296E35" w:rsidRPr="001C0FC4" w:rsidRDefault="00296E35" w:rsidP="00296E35">
      <w:pPr>
        <w:pStyle w:val="PL"/>
      </w:pPr>
      <w:r w:rsidRPr="001C0FC4">
        <w:rPr>
          <w:b/>
        </w:rPr>
        <w:t>with</w:t>
      </w:r>
      <w:r w:rsidRPr="001C0FC4">
        <w:t xml:space="preserve"> { UE (MCDATA Client) having established a group SDS session }</w:t>
      </w:r>
    </w:p>
    <w:p w14:paraId="7DB185FE" w14:textId="77777777" w:rsidR="00296E35" w:rsidRPr="001C0FC4" w:rsidRDefault="00296E35" w:rsidP="00296E35">
      <w:pPr>
        <w:pStyle w:val="PL"/>
      </w:pPr>
      <w:r w:rsidRPr="001C0FC4">
        <w:rPr>
          <w:b/>
        </w:rPr>
        <w:t>ensure that</w:t>
      </w:r>
      <w:r w:rsidRPr="001C0FC4">
        <w:t xml:space="preserve"> {</w:t>
      </w:r>
    </w:p>
    <w:p w14:paraId="1E6E4BF9"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t>
      </w:r>
    </w:p>
    <w:p w14:paraId="08655C1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338B710B" w14:textId="77777777" w:rsidR="00296E35" w:rsidRPr="001C0FC4" w:rsidRDefault="00296E35" w:rsidP="00296E35">
      <w:pPr>
        <w:pStyle w:val="PL"/>
      </w:pPr>
      <w:r w:rsidRPr="001C0FC4">
        <w:t xml:space="preserve">            }</w:t>
      </w:r>
    </w:p>
    <w:p w14:paraId="077C88CB" w14:textId="77777777" w:rsidR="00296E35" w:rsidRPr="001C0FC4" w:rsidRDefault="00296E35" w:rsidP="00296E35">
      <w:pPr>
        <w:pStyle w:val="PL"/>
      </w:pPr>
    </w:p>
    <w:p w14:paraId="4F988666" w14:textId="77777777" w:rsidR="00296E35" w:rsidRPr="001C0FC4" w:rsidRDefault="00296E35" w:rsidP="00296E35">
      <w:pPr>
        <w:pStyle w:val="H6"/>
      </w:pPr>
      <w:bookmarkStart w:id="738" w:name="_Toc52782382"/>
      <w:bookmarkStart w:id="739" w:name="_Toc52782993"/>
      <w:bookmarkStart w:id="740" w:name="_Toc59042862"/>
      <w:r w:rsidRPr="001C0FC4">
        <w:t>6.1.11.2</w:t>
      </w:r>
      <w:r w:rsidRPr="001C0FC4">
        <w:tab/>
        <w:t>Conformance requirements</w:t>
      </w:r>
      <w:bookmarkEnd w:id="738"/>
      <w:bookmarkEnd w:id="739"/>
      <w:bookmarkEnd w:id="740"/>
    </w:p>
    <w:p w14:paraId="2968C8CE" w14:textId="77777777" w:rsidR="00296E35" w:rsidRPr="001C0FC4" w:rsidRDefault="00296E35" w:rsidP="00296E35">
      <w:r w:rsidRPr="001C0FC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EC40D5" w14:textId="77777777" w:rsidR="00296E35" w:rsidRPr="001C0FC4" w:rsidRDefault="00296E35" w:rsidP="00296E35">
      <w:r w:rsidRPr="001C0FC4">
        <w:t>[TS 24.282, clause 9.2.4.2.3]</w:t>
      </w:r>
    </w:p>
    <w:p w14:paraId="097FF57D" w14:textId="77777777" w:rsidR="00296E35" w:rsidRPr="001C0FC4" w:rsidRDefault="00296E35" w:rsidP="00296E35">
      <w:r w:rsidRPr="001C0FC4">
        <w:t>The MCData client shall generate a SIP INVITE request in accordance with 3GPP TS 24.229 [5] with the clarifications given below.</w:t>
      </w:r>
    </w:p>
    <w:p w14:paraId="0CF9622D" w14:textId="77777777" w:rsidR="00296E35" w:rsidRPr="001C0FC4" w:rsidRDefault="00296E35" w:rsidP="00296E35">
      <w:r w:rsidRPr="001C0FC4">
        <w:t>The MCData client:</w:t>
      </w:r>
    </w:p>
    <w:p w14:paraId="563820CD"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24F4B1D"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7016DED"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0CE3078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7CA36A46" w14:textId="77777777" w:rsidR="00296E35" w:rsidRPr="001C0FC4" w:rsidRDefault="00296E35" w:rsidP="00296E35">
      <w:pPr>
        <w:pStyle w:val="B1"/>
      </w:pPr>
      <w:r w:rsidRPr="001C0FC4">
        <w:t>5)</w:t>
      </w:r>
      <w:r w:rsidRPr="001C0FC4">
        <w:tab/>
        <w:t>should include the "timer" option tag in the Supported header field;</w:t>
      </w:r>
    </w:p>
    <w:p w14:paraId="2431092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838CB41" w14:textId="77777777" w:rsidR="00296E35" w:rsidRPr="001C0FC4" w:rsidRDefault="00296E35" w:rsidP="00296E35">
      <w:r w:rsidRPr="001C0FC4">
        <w:t>…</w:t>
      </w:r>
    </w:p>
    <w:p w14:paraId="05DA24EE" w14:textId="77777777" w:rsidR="00296E35" w:rsidRPr="001C0FC4" w:rsidRDefault="00296E35" w:rsidP="00296E35">
      <w:pPr>
        <w:pStyle w:val="B1"/>
      </w:pPr>
      <w:r w:rsidRPr="001C0FC4">
        <w:t>8)</w:t>
      </w:r>
      <w:r w:rsidRPr="001C0FC4">
        <w:tab/>
        <w:t xml:space="preserve">if a group SDS session is requested: </w:t>
      </w:r>
    </w:p>
    <w:p w14:paraId="1CC7674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8D2A83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348C75D7" w14:textId="77777777" w:rsidR="00296E35" w:rsidRPr="001C0FC4" w:rsidRDefault="00296E35" w:rsidP="00296E35">
      <w:pPr>
        <w:pStyle w:val="B3"/>
      </w:pPr>
      <w:r w:rsidRPr="001C0FC4">
        <w:t>i)</w:t>
      </w:r>
      <w:r w:rsidRPr="001C0FC4">
        <w:tab/>
        <w:t>the &lt;request-type&gt; element set to a value of "group-sds-session";</w:t>
      </w:r>
    </w:p>
    <w:p w14:paraId="0B917880" w14:textId="77777777" w:rsidR="00296E35" w:rsidRPr="001C0FC4" w:rsidRDefault="00296E35" w:rsidP="00296E35">
      <w:pPr>
        <w:pStyle w:val="B3"/>
      </w:pPr>
      <w:r w:rsidRPr="001C0FC4">
        <w:t>ii)</w:t>
      </w:r>
      <w:r w:rsidRPr="001C0FC4">
        <w:tab/>
        <w:t>the &lt;mcdata-request-uri&gt; element set to the MCData group identity; and</w:t>
      </w:r>
    </w:p>
    <w:p w14:paraId="66C86D3C"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3213937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40D92C0"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07C3AB0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78847511"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0C8C0B5C"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739C7766" w14:textId="77777777" w:rsidR="00296E35" w:rsidRPr="001C0FC4" w:rsidRDefault="00296E35" w:rsidP="00296E35">
      <w:pPr>
        <w:pStyle w:val="B1"/>
      </w:pPr>
      <w:r w:rsidRPr="001C0FC4">
        <w:t>12)</w:t>
      </w:r>
      <w:r w:rsidRPr="001C0FC4">
        <w:tab/>
        <w:t>shall send the SIP INVITE request towards the MCData server according to 3GPP TS 24.229 [5].</w:t>
      </w:r>
    </w:p>
    <w:p w14:paraId="549D7FFC" w14:textId="77777777" w:rsidR="00296E35" w:rsidRPr="001C0FC4" w:rsidRDefault="00296E35" w:rsidP="00296E35">
      <w:r w:rsidRPr="001C0FC4">
        <w:t>On receipt of a SIP 2xx response to the SIP INVITE request, the MCData client:</w:t>
      </w:r>
    </w:p>
    <w:p w14:paraId="3943D12C" w14:textId="77777777" w:rsidR="00296E35" w:rsidRPr="001C0FC4" w:rsidRDefault="00296E35" w:rsidP="00296E35">
      <w:pPr>
        <w:pStyle w:val="B1"/>
      </w:pPr>
      <w:r w:rsidRPr="001C0FC4">
        <w:t>1)</w:t>
      </w:r>
      <w:r w:rsidRPr="001C0FC4">
        <w:tab/>
        <w:t xml:space="preserve">shall send a SIP ACK request as specified in 3GPP TS 24.229 [5]; </w:t>
      </w:r>
    </w:p>
    <w:p w14:paraId="79BC4AAA"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789591D" w14:textId="77777777" w:rsidR="00296E35" w:rsidRPr="001C0FC4" w:rsidRDefault="00296E35" w:rsidP="00296E35">
      <w:pPr>
        <w:pStyle w:val="B1"/>
      </w:pPr>
      <w:r w:rsidRPr="001C0FC4">
        <w:t>3)</w:t>
      </w:r>
      <w:r w:rsidRPr="001C0FC4">
        <w:tab/>
        <w:t>shall interact with the media plane as specified in 3GPP TS 24.582 [15] subclause 6.1.2.2.</w:t>
      </w:r>
    </w:p>
    <w:p w14:paraId="7B2C8306" w14:textId="77777777" w:rsidR="00296E35" w:rsidRPr="001C0FC4" w:rsidRDefault="00296E35" w:rsidP="00296E35">
      <w:r w:rsidRPr="001C0FC4">
        <w:t>[TS 24.282, clause 9.2.4.2.1]</w:t>
      </w:r>
    </w:p>
    <w:p w14:paraId="75AB870B" w14:textId="77777777" w:rsidR="00296E35" w:rsidRPr="001C0FC4" w:rsidRDefault="00296E35" w:rsidP="00296E35">
      <w:r w:rsidRPr="001C0FC4">
        <w:t>When composing an SDP offer according to 3GPP TS 24.229 [5], IETF RFC 4975 [17], IETF RFC 6135 [19] and IETF RFC 6714 [20] the MCData client:</w:t>
      </w:r>
    </w:p>
    <w:p w14:paraId="5068B997" w14:textId="77777777" w:rsidR="00296E35" w:rsidRPr="001C0FC4" w:rsidRDefault="00296E35" w:rsidP="00296E35">
      <w:pPr>
        <w:pStyle w:val="B1"/>
      </w:pPr>
      <w:r w:rsidRPr="001C0FC4">
        <w:t>1)</w:t>
      </w:r>
      <w:r w:rsidRPr="001C0FC4">
        <w:tab/>
        <w:t>shall include an "m=message" media-level section for the MCData media stream consisting of:</w:t>
      </w:r>
    </w:p>
    <w:p w14:paraId="5CA4B4CA" w14:textId="77777777" w:rsidR="00296E35" w:rsidRPr="001C0FC4" w:rsidRDefault="00296E35" w:rsidP="00296E35">
      <w:pPr>
        <w:pStyle w:val="B2"/>
      </w:pPr>
      <w:r w:rsidRPr="001C0FC4">
        <w:t>a)</w:t>
      </w:r>
      <w:r w:rsidRPr="001C0FC4">
        <w:tab/>
        <w:t>the port number;</w:t>
      </w:r>
    </w:p>
    <w:p w14:paraId="35B8888B" w14:textId="77777777" w:rsidR="00296E35" w:rsidRPr="001C0FC4" w:rsidRDefault="00296E35" w:rsidP="00296E35">
      <w:pPr>
        <w:pStyle w:val="B2"/>
      </w:pPr>
      <w:r w:rsidRPr="001C0FC4">
        <w:t>b)</w:t>
      </w:r>
      <w:r w:rsidRPr="001C0FC4">
        <w:tab/>
        <w:t>a protocol field value of "TCP/MSRP" or "TCP/TLS/MSRP" for TLS;</w:t>
      </w:r>
    </w:p>
    <w:p w14:paraId="035B0A33" w14:textId="77777777" w:rsidR="00296E35" w:rsidRPr="001C0FC4" w:rsidRDefault="00296E35" w:rsidP="00296E35">
      <w:pPr>
        <w:pStyle w:val="B2"/>
      </w:pPr>
      <w:r w:rsidRPr="001C0FC4">
        <w:t>c)</w:t>
      </w:r>
      <w:r w:rsidRPr="001C0FC4">
        <w:tab/>
        <w:t>an "a=sendrecv" attribute;</w:t>
      </w:r>
    </w:p>
    <w:p w14:paraId="56A307DD" w14:textId="77777777" w:rsidR="00296E35" w:rsidRPr="001C0FC4" w:rsidRDefault="00296E35" w:rsidP="00296E35">
      <w:pPr>
        <w:pStyle w:val="B2"/>
      </w:pPr>
      <w:r w:rsidRPr="001C0FC4">
        <w:t>d)</w:t>
      </w:r>
      <w:r w:rsidRPr="001C0FC4">
        <w:tab/>
        <w:t>an "a=path" attribute containing its own MSRP URI;</w:t>
      </w:r>
    </w:p>
    <w:p w14:paraId="4771921C"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AFF1A6E"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57A5DB21"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0D473DB" w14:textId="77777777" w:rsidR="00296E35" w:rsidRPr="001C0FC4" w:rsidRDefault="00296E35" w:rsidP="00296E35">
      <w:r w:rsidRPr="001C0FC4">
        <w:t>[TS 24.282, clause 13.2.2.2.2.1]</w:t>
      </w:r>
    </w:p>
    <w:p w14:paraId="416D5D7E"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1BA888D0"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2B954577"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896BF06"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A2B0605"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F92DA8A" w14:textId="77777777" w:rsidR="00296E35" w:rsidRPr="001C0FC4" w:rsidRDefault="00296E35" w:rsidP="00296E35">
      <w:r w:rsidRPr="001C0FC4">
        <w:t>[TS 24.582, clause 6.1.2.2.1]</w:t>
      </w:r>
    </w:p>
    <w:p w14:paraId="0FD6A91E" w14:textId="77777777" w:rsidR="00296E35" w:rsidRPr="001C0FC4" w:rsidRDefault="00296E35" w:rsidP="00296E35">
      <w:r w:rsidRPr="001C0FC4">
        <w:t>Upon receiving an indication to establish MSRP connection for SDS session as the originating MCData client, the MCData client:</w:t>
      </w:r>
    </w:p>
    <w:p w14:paraId="3922943A" w14:textId="77777777" w:rsidR="00296E35" w:rsidRPr="001C0FC4" w:rsidRDefault="00296E35" w:rsidP="00296E35">
      <w:pPr>
        <w:pStyle w:val="B1"/>
      </w:pPr>
      <w:r w:rsidRPr="001C0FC4">
        <w:t>1.</w:t>
      </w:r>
      <w:r w:rsidRPr="001C0FC4">
        <w:tab/>
        <w:t>shall act as an MSRP client according to IETF RFC 6135 [12];</w:t>
      </w:r>
    </w:p>
    <w:p w14:paraId="7E9D54FA" w14:textId="77777777" w:rsidR="00296E35" w:rsidRPr="001C0FC4" w:rsidRDefault="00296E35" w:rsidP="00296E35">
      <w:pPr>
        <w:pStyle w:val="B1"/>
      </w:pPr>
      <w:r w:rsidRPr="001C0FC4">
        <w:t>2.</w:t>
      </w:r>
      <w:r w:rsidRPr="001C0FC4">
        <w:tab/>
        <w:t>shall act according to IETF RFC 6135 [12], as:</w:t>
      </w:r>
    </w:p>
    <w:p w14:paraId="74D1E7D7" w14:textId="77777777" w:rsidR="00296E35" w:rsidRPr="001C0FC4" w:rsidRDefault="00296E35" w:rsidP="00296E35">
      <w:pPr>
        <w:pStyle w:val="B2"/>
      </w:pPr>
      <w:r w:rsidRPr="001C0FC4">
        <w:t>a.</w:t>
      </w:r>
      <w:r w:rsidRPr="001C0FC4">
        <w:tab/>
        <w:t>an "active" endpoint, if a=setup attribute in the received SDP answer is set to "passive"; and</w:t>
      </w:r>
    </w:p>
    <w:p w14:paraId="33B80809" w14:textId="77777777" w:rsidR="00296E35" w:rsidRPr="001C0FC4" w:rsidRDefault="00296E35" w:rsidP="00296E35">
      <w:pPr>
        <w:pStyle w:val="B2"/>
      </w:pPr>
      <w:r w:rsidRPr="001C0FC4">
        <w:t>b.</w:t>
      </w:r>
      <w:r w:rsidRPr="001C0FC4">
        <w:tab/>
        <w:t>an "passive" endpoint, if a=setup attribute in the received SDP answer is set to "active";</w:t>
      </w:r>
    </w:p>
    <w:p w14:paraId="36190E86"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7A4EE89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03D043A" w14:textId="77777777" w:rsidR="00296E35" w:rsidRPr="001C0FC4" w:rsidRDefault="00296E35" w:rsidP="00296E35">
      <w:pPr>
        <w:pStyle w:val="B1"/>
      </w:pPr>
      <w:r w:rsidRPr="001C0FC4">
        <w:t>Once the MSRP session is established, the MCData client:</w:t>
      </w:r>
    </w:p>
    <w:p w14:paraId="7FD8012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CB13E70"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6B51F89" w14:textId="77777777" w:rsidR="00296E35" w:rsidRPr="001C0FC4" w:rsidRDefault="00296E35" w:rsidP="00296E35">
      <w:pPr>
        <w:pStyle w:val="B1"/>
      </w:pPr>
      <w:r w:rsidRPr="001C0FC4">
        <w:t>3.</w:t>
      </w:r>
      <w:r w:rsidRPr="001C0FC4">
        <w:tab/>
        <w:t>shall handle the received content as described in subclause 6.1.2.6.</w:t>
      </w:r>
    </w:p>
    <w:p w14:paraId="7D87A43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7B466FD" w14:textId="77777777" w:rsidR="00296E35" w:rsidRPr="001C0FC4" w:rsidRDefault="00296E35" w:rsidP="00296E35">
      <w:r w:rsidRPr="001C0FC4">
        <w:t>Received content and disposition requests shall be handled as specified in subclause 6.1.2.6.</w:t>
      </w:r>
    </w:p>
    <w:p w14:paraId="3EDFE5FB" w14:textId="77777777" w:rsidR="00296E35" w:rsidRPr="001C0FC4" w:rsidRDefault="00296E35" w:rsidP="00296E35">
      <w:r w:rsidRPr="001C0FC4">
        <w:t>[TS 24.582, clause 6.1.2.3.1]</w:t>
      </w:r>
    </w:p>
    <w:p w14:paraId="2E86A181" w14:textId="77777777" w:rsidR="00296E35" w:rsidRPr="001C0FC4" w:rsidRDefault="00296E35" w:rsidP="00296E35">
      <w:r w:rsidRPr="001C0FC4">
        <w:t>Upon receiving an indication to establish MSRP connection for SDS session as the terminating MCData client, the MCData client:</w:t>
      </w:r>
    </w:p>
    <w:p w14:paraId="7DEEAB19" w14:textId="77777777" w:rsidR="00296E35" w:rsidRPr="001C0FC4" w:rsidRDefault="00296E35" w:rsidP="00296E35">
      <w:pPr>
        <w:pStyle w:val="B1"/>
      </w:pPr>
      <w:r w:rsidRPr="001C0FC4">
        <w:t>1.</w:t>
      </w:r>
      <w:r w:rsidRPr="001C0FC4">
        <w:tab/>
        <w:t>shall act as an MSRP client according to IETF RFC 6135 [12];</w:t>
      </w:r>
    </w:p>
    <w:p w14:paraId="4826EB19"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1815F23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CFA743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F4A017B"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6527A3CC"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CC3BA5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BCFED9A" w14:textId="77777777" w:rsidR="00296E35" w:rsidRPr="001C0FC4" w:rsidRDefault="00296E35" w:rsidP="00296E35">
      <w:pPr>
        <w:pStyle w:val="B1"/>
      </w:pPr>
      <w:r w:rsidRPr="001C0FC4">
        <w:t>3.</w:t>
      </w:r>
      <w:r w:rsidRPr="001C0FC4">
        <w:tab/>
        <w:t>shall handle the received content as described in subclause 6.1.2.6.</w:t>
      </w:r>
    </w:p>
    <w:p w14:paraId="32DAF28E"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498019D"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26829737" w14:textId="77777777" w:rsidR="00296E35" w:rsidRPr="001C0FC4" w:rsidRDefault="00296E35" w:rsidP="00296E35">
      <w:r w:rsidRPr="001C0FC4">
        <w:t>[TS 24.582, clause 6.1.2.4]</w:t>
      </w:r>
    </w:p>
    <w:p w14:paraId="7AEFCEC7"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5CDC922A"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4E0486D"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7B47380A"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763DCB8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3BB693B3"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664D0BC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34C98B4A"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32F15FFD"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70FC390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724FD1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10E27B6"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716281E"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480DC6D0"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390FC94"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C36A835" w14:textId="77777777" w:rsidR="00296E35" w:rsidRPr="001C0FC4" w:rsidRDefault="00296E35" w:rsidP="00296E35">
      <w:r w:rsidRPr="001C0FC4">
        <w:t>[TS 24.582, clause 6.1.2.5.1]</w:t>
      </w:r>
    </w:p>
    <w:p w14:paraId="57DFEF6A" w14:textId="77777777" w:rsidR="00296E35" w:rsidRPr="001C0FC4" w:rsidRDefault="00296E35" w:rsidP="00296E35">
      <w:pPr>
        <w:rPr>
          <w:lang w:eastAsia="x-none"/>
        </w:rPr>
      </w:pPr>
      <w:r w:rsidRPr="001C0FC4">
        <w:rPr>
          <w:lang w:eastAsia="x-none"/>
        </w:rPr>
        <w:t>To send an SDS disposition notification, the MCData client:</w:t>
      </w:r>
    </w:p>
    <w:p w14:paraId="44F0A095" w14:textId="77777777" w:rsidR="00296E35" w:rsidRPr="001C0FC4" w:rsidRDefault="00296E35" w:rsidP="00296E35">
      <w:pPr>
        <w:pStyle w:val="B1"/>
      </w:pPr>
      <w:r w:rsidRPr="001C0FC4">
        <w:t>1.</w:t>
      </w:r>
      <w:r w:rsidRPr="001C0FC4">
        <w:tab/>
        <w:t>shall generate a SDS NOTIFICATION as specified in subclause 6.1.2.5.2;</w:t>
      </w:r>
    </w:p>
    <w:p w14:paraId="5E4D3D42" w14:textId="77777777" w:rsidR="00296E35" w:rsidRPr="001C0FC4" w:rsidRDefault="00296E35" w:rsidP="00296E35">
      <w:pPr>
        <w:pStyle w:val="B1"/>
      </w:pPr>
      <w:r w:rsidRPr="001C0FC4">
        <w:t>2.</w:t>
      </w:r>
      <w:r w:rsidRPr="001C0FC4">
        <w:tab/>
        <w:t>shall include the SDS NOTIFICATION in an MSRP SEND request as specified in subclause 6.1.2.5.3, with the following clarification;</w:t>
      </w:r>
    </w:p>
    <w:p w14:paraId="5433F19B" w14:textId="77777777" w:rsidR="00296E35" w:rsidRPr="001C0FC4" w:rsidRDefault="00296E35" w:rsidP="00296E35">
      <w:pPr>
        <w:pStyle w:val="B1"/>
      </w:pPr>
      <w:r w:rsidRPr="001C0FC4">
        <w:t>a.</w:t>
      </w:r>
      <w:r w:rsidRPr="001C0FC4">
        <w:tab/>
        <w:t>shall set To-Path header according to the MSRP URI in the received SDP; and</w:t>
      </w:r>
    </w:p>
    <w:p w14:paraId="67C89EF9" w14:textId="77777777" w:rsidR="00296E35" w:rsidRPr="001C0FC4" w:rsidRDefault="00296E35" w:rsidP="00296E35">
      <w:pPr>
        <w:pStyle w:val="B1"/>
      </w:pPr>
      <w:r w:rsidRPr="001C0FC4">
        <w:t>3.</w:t>
      </w:r>
      <w:r w:rsidRPr="001C0FC4">
        <w:tab/>
        <w:t>shall send the MSRP SEND request on the established MSRP connection.</w:t>
      </w:r>
    </w:p>
    <w:p w14:paraId="1687A43B" w14:textId="77777777" w:rsidR="00296E35" w:rsidRPr="001C0FC4" w:rsidRDefault="00296E35" w:rsidP="00296E35">
      <w:r w:rsidRPr="001C0FC4">
        <w:t>If MSRP chunking is used, the MCData client:</w:t>
      </w:r>
    </w:p>
    <w:p w14:paraId="6CB422E1" w14:textId="77777777" w:rsidR="00296E35" w:rsidRPr="001C0FC4" w:rsidRDefault="00296E35" w:rsidP="00296E35">
      <w:pPr>
        <w:pStyle w:val="B1"/>
      </w:pPr>
      <w:r w:rsidRPr="001C0FC4">
        <w:t>1.</w:t>
      </w:r>
      <w:r w:rsidRPr="001C0FC4">
        <w:tab/>
        <w:t>shall send further MSRP SEND requests as necessary.</w:t>
      </w:r>
    </w:p>
    <w:p w14:paraId="55AAFB7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1B7DC319" w14:textId="77777777" w:rsidR="00296E35" w:rsidRPr="001C0FC4" w:rsidRDefault="00296E35" w:rsidP="00296E35">
      <w:pPr>
        <w:pStyle w:val="B1"/>
      </w:pPr>
      <w:r w:rsidRPr="001C0FC4">
        <w:t>1.</w:t>
      </w:r>
      <w:r w:rsidRPr="001C0FC4">
        <w:tab/>
        <w:t>if there are further MSRP chunks to send, shall abort transmission of these further MSRP chunks; and</w:t>
      </w:r>
    </w:p>
    <w:p w14:paraId="42B258C5" w14:textId="77777777" w:rsidR="00296E35" w:rsidRPr="001C0FC4" w:rsidRDefault="00296E35" w:rsidP="00296E35">
      <w:pPr>
        <w:pStyle w:val="B1"/>
      </w:pPr>
      <w:r w:rsidRPr="001C0FC4">
        <w:t>2.</w:t>
      </w:r>
      <w:r w:rsidRPr="001C0FC4">
        <w:tab/>
        <w:t>shall indicate to MCData user that the SDS message or the SDS disposition notification could not be sent.</w:t>
      </w:r>
    </w:p>
    <w:p w14:paraId="4F044A5E" w14:textId="77777777" w:rsidR="00296E35" w:rsidRPr="001C0FC4" w:rsidRDefault="00296E35" w:rsidP="00296E35">
      <w:r w:rsidRPr="001C0FC4">
        <w:t>[TS 24.582, clause 6.1.2.5.2]</w:t>
      </w:r>
    </w:p>
    <w:p w14:paraId="72A5D8F4" w14:textId="77777777" w:rsidR="00296E35" w:rsidRPr="001C0FC4" w:rsidRDefault="00296E35" w:rsidP="00296E35">
      <w:r w:rsidRPr="001C0FC4">
        <w:t>In order to generate an SDS notification, the MCData client:</w:t>
      </w:r>
    </w:p>
    <w:p w14:paraId="5F80FC8E" w14:textId="77777777" w:rsidR="00296E35" w:rsidRPr="001C0FC4" w:rsidRDefault="00296E35" w:rsidP="00296E35">
      <w:pPr>
        <w:pStyle w:val="B1"/>
      </w:pPr>
      <w:r w:rsidRPr="001C0FC4">
        <w:t>1.</w:t>
      </w:r>
      <w:r w:rsidRPr="001C0FC4">
        <w:tab/>
        <w:t>shall generate an SDS NOTIFICATION message as specified in 3GPP TS 24.282 [8]; and</w:t>
      </w:r>
    </w:p>
    <w:p w14:paraId="7265AD6C"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41BB0045" w14:textId="77777777" w:rsidR="00296E35" w:rsidRPr="001C0FC4" w:rsidRDefault="00296E35" w:rsidP="00296E35">
      <w:r w:rsidRPr="001C0FC4">
        <w:t>When generating an SDS NOTIFICATION message, the MCData client:</w:t>
      </w:r>
    </w:p>
    <w:p w14:paraId="3E06309B"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0E838679" w14:textId="77777777" w:rsidR="00296E35" w:rsidRPr="001C0FC4" w:rsidRDefault="00296E35" w:rsidP="00296E35">
      <w:pPr>
        <w:pStyle w:val="B1"/>
      </w:pPr>
      <w:r w:rsidRPr="001C0FC4">
        <w:t>2.</w:t>
      </w:r>
      <w:r w:rsidRPr="001C0FC4">
        <w:tab/>
        <w:t>if sending a read notification, shall set the SDS disposition notification type IE as "READ";</w:t>
      </w:r>
    </w:p>
    <w:p w14:paraId="66CA937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04882F53"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78C36A0" w14:textId="77777777" w:rsidR="00296E35" w:rsidRPr="001C0FC4" w:rsidRDefault="00296E35" w:rsidP="00296E35">
      <w:pPr>
        <w:pStyle w:val="B1"/>
      </w:pPr>
      <w:r w:rsidRPr="001C0FC4">
        <w:t>5.</w:t>
      </w:r>
      <w:r w:rsidRPr="001C0FC4">
        <w:tab/>
        <w:t>shall set the Date and time IE to the current time;</w:t>
      </w:r>
    </w:p>
    <w:p w14:paraId="59189029"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1E5F4E70"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4950D47C" w14:textId="77777777" w:rsidR="00296E35" w:rsidRPr="001C0FC4" w:rsidRDefault="00296E35" w:rsidP="00296E35">
      <w:pPr>
        <w:pStyle w:val="B1"/>
      </w:pPr>
      <w:r w:rsidRPr="001C0FC4">
        <w:t>8.</w:t>
      </w:r>
      <w:r w:rsidRPr="001C0FC4">
        <w:tab/>
        <w:t>if the SDS message was destined for the user, shall not include an Application ID IE; and</w:t>
      </w:r>
    </w:p>
    <w:p w14:paraId="3CF482EC"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B4F6477" w14:textId="77777777" w:rsidR="00296E35" w:rsidRPr="001C0FC4" w:rsidRDefault="00296E35" w:rsidP="00296E35">
      <w:r w:rsidRPr="001C0FC4">
        <w:t>[TS 24.582, clause 6.1.2.6]</w:t>
      </w:r>
    </w:p>
    <w:p w14:paraId="7FCDDCB4"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798DD6E"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E737823"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0ED4B2E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0DF25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BA4D4F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D8B54A8" w14:textId="77777777" w:rsidR="00296E35" w:rsidRPr="001C0FC4" w:rsidRDefault="00296E35" w:rsidP="00296E35">
      <w:pPr>
        <w:pStyle w:val="H6"/>
      </w:pPr>
      <w:bookmarkStart w:id="741" w:name="_Toc52782383"/>
      <w:bookmarkStart w:id="742" w:name="_Toc52782994"/>
      <w:bookmarkStart w:id="743" w:name="_Toc59042863"/>
      <w:r w:rsidRPr="001C0FC4">
        <w:t>6.1.11.3</w:t>
      </w:r>
      <w:r w:rsidRPr="001C0FC4">
        <w:tab/>
        <w:t>Test description</w:t>
      </w:r>
      <w:bookmarkEnd w:id="741"/>
      <w:bookmarkEnd w:id="742"/>
      <w:bookmarkEnd w:id="743"/>
    </w:p>
    <w:p w14:paraId="453BA911" w14:textId="77777777" w:rsidR="00296E35" w:rsidRPr="001C0FC4" w:rsidRDefault="00296E35" w:rsidP="00296E35">
      <w:pPr>
        <w:pStyle w:val="H6"/>
      </w:pPr>
      <w:bookmarkStart w:id="744" w:name="_Toc52782384"/>
      <w:bookmarkStart w:id="745" w:name="_Toc52782995"/>
      <w:bookmarkStart w:id="746" w:name="_Toc59042864"/>
      <w:r w:rsidRPr="001C0FC4">
        <w:t>6.1.11.3.1</w:t>
      </w:r>
      <w:r w:rsidRPr="001C0FC4">
        <w:tab/>
        <w:t>Pre-test conditions</w:t>
      </w:r>
      <w:bookmarkEnd w:id="744"/>
      <w:bookmarkEnd w:id="745"/>
      <w:bookmarkEnd w:id="746"/>
    </w:p>
    <w:p w14:paraId="1CD1CA91" w14:textId="77777777" w:rsidR="00296E35" w:rsidRDefault="00296E35" w:rsidP="00296E35">
      <w:pPr>
        <w:pStyle w:val="H6"/>
      </w:pPr>
      <w:r w:rsidRPr="00102CE5">
        <w:t>Test configuration</w:t>
      </w:r>
      <w:r>
        <w:t>:</w:t>
      </w:r>
    </w:p>
    <w:p w14:paraId="3754EAE7" w14:textId="424518EC" w:rsidR="00296E35" w:rsidRDefault="00296E35" w:rsidP="00296E35">
      <w:pPr>
        <w:pStyle w:val="B1"/>
      </w:pPr>
      <w:r>
        <w:t>-</w:t>
      </w:r>
      <w:r>
        <w:tab/>
        <w:t>Single cell configuration according to TS 37.579-1 [2] clause 5.2.2.2.1.</w:t>
      </w:r>
    </w:p>
    <w:p w14:paraId="4FC46BAB" w14:textId="77777777" w:rsidR="00296E35" w:rsidRDefault="00296E35" w:rsidP="00296E35">
      <w:pPr>
        <w:pStyle w:val="H6"/>
      </w:pPr>
      <w:r>
        <w:t>Preamble:</w:t>
      </w:r>
    </w:p>
    <w:p w14:paraId="3D637176" w14:textId="15C317D9" w:rsidR="00296E35" w:rsidRDefault="00296E35" w:rsidP="00296E35">
      <w:pPr>
        <w:pStyle w:val="B1"/>
      </w:pPr>
      <w:r>
        <w:t>-</w:t>
      </w:r>
      <w:r>
        <w:tab/>
        <w:t>The UE has performed procedure 'Initial registration' as described in TS 37.579-1 [2] clause 5.4.2.</w:t>
      </w:r>
    </w:p>
    <w:p w14:paraId="2B049CC0" w14:textId="77777777" w:rsidR="00296E35" w:rsidRDefault="00296E35" w:rsidP="00296E35">
      <w:pPr>
        <w:pStyle w:val="B1"/>
      </w:pPr>
      <w:r>
        <w:t>-</w:t>
      </w:r>
      <w:r>
        <w:tab/>
      </w:r>
      <w:r w:rsidRPr="000573F5">
        <w:t>UE States at the end of the preamble</w:t>
      </w:r>
      <w:r>
        <w:t>:</w:t>
      </w:r>
    </w:p>
    <w:p w14:paraId="6AFE4644" w14:textId="77777777" w:rsidR="00296E35" w:rsidRDefault="00296E35" w:rsidP="00296E35">
      <w:pPr>
        <w:pStyle w:val="B1"/>
        <w:ind w:left="852"/>
      </w:pPr>
      <w:r>
        <w:t>-</w:t>
      </w:r>
      <w:r>
        <w:tab/>
        <w:t>The UE is in RRC_IDLE state.</w:t>
      </w:r>
    </w:p>
    <w:p w14:paraId="37DA9AB6" w14:textId="77777777" w:rsidR="00296E35" w:rsidRDefault="00296E35" w:rsidP="00296E35">
      <w:pPr>
        <w:pStyle w:val="B1"/>
        <w:ind w:left="852"/>
      </w:pPr>
      <w:r>
        <w:t>-</w:t>
      </w:r>
      <w:r>
        <w:tab/>
        <w:t>The client is registered for MCData.</w:t>
      </w:r>
    </w:p>
    <w:p w14:paraId="586E0345" w14:textId="77777777" w:rsidR="00296E35" w:rsidRPr="001C0FC4" w:rsidRDefault="00296E35" w:rsidP="00296E35">
      <w:pPr>
        <w:pStyle w:val="H6"/>
      </w:pPr>
      <w:bookmarkStart w:id="747" w:name="_Toc52782385"/>
      <w:bookmarkStart w:id="748" w:name="_Toc52782996"/>
      <w:bookmarkStart w:id="749" w:name="_Toc59042865"/>
      <w:r w:rsidRPr="001C0FC4">
        <w:t>6.1.11.3.2</w:t>
      </w:r>
      <w:r w:rsidRPr="001C0FC4">
        <w:tab/>
        <w:t>Test procedure sequence</w:t>
      </w:r>
      <w:bookmarkEnd w:id="747"/>
      <w:bookmarkEnd w:id="748"/>
      <w:bookmarkEnd w:id="749"/>
    </w:p>
    <w:p w14:paraId="0F804F07" w14:textId="77777777" w:rsidR="00296E35" w:rsidRPr="001C0FC4" w:rsidRDefault="00296E35" w:rsidP="00296E35">
      <w:pPr>
        <w:pStyle w:val="TH"/>
      </w:pPr>
      <w:r w:rsidRPr="001C0FC4">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201DC93" w14:textId="77777777" w:rsidTr="002E3FCC">
        <w:tc>
          <w:tcPr>
            <w:tcW w:w="649" w:type="dxa"/>
            <w:tcBorders>
              <w:top w:val="single" w:sz="4" w:space="0" w:color="auto"/>
              <w:left w:val="single" w:sz="4" w:space="0" w:color="auto"/>
              <w:bottom w:val="nil"/>
              <w:right w:val="single" w:sz="4" w:space="0" w:color="auto"/>
            </w:tcBorders>
            <w:hideMark/>
          </w:tcPr>
          <w:p w14:paraId="486474A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0DC95A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65A665"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BAD472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18FBAE7" w14:textId="77777777" w:rsidR="00296E35" w:rsidRPr="001C0FC4" w:rsidRDefault="00296E35" w:rsidP="002E3FCC">
            <w:pPr>
              <w:pStyle w:val="TAH"/>
            </w:pPr>
            <w:r w:rsidRPr="001C0FC4">
              <w:t>Verdict</w:t>
            </w:r>
          </w:p>
        </w:tc>
      </w:tr>
      <w:tr w:rsidR="00296E35" w:rsidRPr="001C0FC4" w14:paraId="5A3187B0" w14:textId="77777777" w:rsidTr="002E3FCC">
        <w:tc>
          <w:tcPr>
            <w:tcW w:w="649" w:type="dxa"/>
            <w:tcBorders>
              <w:top w:val="nil"/>
              <w:left w:val="single" w:sz="4" w:space="0" w:color="auto"/>
              <w:bottom w:val="single" w:sz="4" w:space="0" w:color="auto"/>
              <w:right w:val="single" w:sz="4" w:space="0" w:color="auto"/>
            </w:tcBorders>
          </w:tcPr>
          <w:p w14:paraId="2C77D7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85042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FC121E"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25008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65DD0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5DCFF0E" w14:textId="77777777" w:rsidR="00296E35" w:rsidRPr="001C0FC4" w:rsidRDefault="00296E35" w:rsidP="002E3FCC">
            <w:pPr>
              <w:pStyle w:val="TAH"/>
            </w:pPr>
          </w:p>
        </w:tc>
      </w:tr>
      <w:tr w:rsidR="00296E35" w:rsidRPr="001C0FC4" w14:paraId="3B2C78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2F4F5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703A5BA" w14:textId="77777777" w:rsidR="00296E35" w:rsidRPr="001C0FC4" w:rsidRDefault="00296E35" w:rsidP="002E3FCC">
            <w:pPr>
              <w:pStyle w:val="TAL"/>
            </w:pPr>
            <w:r w:rsidRPr="001C0FC4">
              <w:t>Make the UE (MCData client) send a group session SDS message with disposition request "</w:t>
            </w:r>
            <w:r w:rsidRPr="001C0FC4">
              <w:rPr>
                <w:b/>
                <w:bCs/>
              </w:rPr>
              <w:t>DELIVERY</w:t>
            </w:r>
            <w:r w:rsidRPr="001C0FC4">
              <w:t>".</w:t>
            </w:r>
          </w:p>
          <w:p w14:paraId="11F9CAB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6E2381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8E25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359F0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234575" w14:textId="77777777" w:rsidR="00296E35" w:rsidRPr="001C0FC4" w:rsidRDefault="00296E35" w:rsidP="002E3FCC">
            <w:pPr>
              <w:pStyle w:val="TAC"/>
            </w:pPr>
            <w:r w:rsidRPr="001C0FC4">
              <w:t>-</w:t>
            </w:r>
          </w:p>
        </w:tc>
      </w:tr>
      <w:tr w:rsidR="00296E35" w:rsidRPr="001C0FC4" w14:paraId="62B5C8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267F12"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E5B0E0" w14:textId="76A51EE3"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5DBF6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8522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96B48C"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1995745" w14:textId="77777777" w:rsidR="00296E35" w:rsidRPr="001C0FC4" w:rsidRDefault="00296E35" w:rsidP="002E3FCC">
            <w:pPr>
              <w:pStyle w:val="TAC"/>
            </w:pPr>
            <w:r w:rsidRPr="001C0FC4">
              <w:t>P</w:t>
            </w:r>
          </w:p>
        </w:tc>
      </w:tr>
      <w:tr w:rsidR="00296E35" w:rsidRPr="001C0FC4" w14:paraId="703836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C6DBAD"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51E66BB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FBF2C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13F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98ED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DDBA12" w14:textId="77777777" w:rsidR="00296E35" w:rsidRPr="001C0FC4" w:rsidRDefault="00296E35" w:rsidP="002E3FCC">
            <w:pPr>
              <w:pStyle w:val="TAC"/>
            </w:pPr>
            <w:r w:rsidRPr="001C0FC4">
              <w:t>-</w:t>
            </w:r>
          </w:p>
        </w:tc>
      </w:tr>
      <w:tr w:rsidR="00296E35" w:rsidRPr="001C0FC4" w14:paraId="564CAE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A1167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9E8B052" w14:textId="65F0FBA0"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EC11D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9EE7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BAA8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39B11F" w14:textId="77777777" w:rsidR="00296E35" w:rsidRPr="001C0FC4" w:rsidRDefault="00296E35" w:rsidP="002E3FCC">
            <w:pPr>
              <w:pStyle w:val="TAC"/>
            </w:pPr>
            <w:r w:rsidRPr="001C0FC4">
              <w:t>P</w:t>
            </w:r>
          </w:p>
        </w:tc>
      </w:tr>
      <w:tr w:rsidR="00296E35" w:rsidRPr="001C0FC4" w14:paraId="761E94C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E0A56D"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033717D3" w14:textId="2AF206A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399A93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8FE2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A06D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9772DE" w14:textId="77777777" w:rsidR="00296E35" w:rsidRPr="001C0FC4" w:rsidRDefault="00296E35" w:rsidP="002E3FCC">
            <w:pPr>
              <w:pStyle w:val="TAC"/>
            </w:pPr>
            <w:r w:rsidRPr="001C0FC4">
              <w:t>P</w:t>
            </w:r>
          </w:p>
        </w:tc>
      </w:tr>
      <w:tr w:rsidR="00296E35" w:rsidRPr="001C0FC4" w14:paraId="4F30899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3E5FE0"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9F0D6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757AF0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E2D40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D99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349477" w14:textId="77777777" w:rsidR="00296E35" w:rsidRPr="001C0FC4" w:rsidRDefault="00296E35" w:rsidP="002E3FCC">
            <w:pPr>
              <w:pStyle w:val="TAC"/>
            </w:pPr>
            <w:r w:rsidRPr="001C0FC4">
              <w:t>-</w:t>
            </w:r>
          </w:p>
        </w:tc>
      </w:tr>
      <w:tr w:rsidR="00296E35" w:rsidRPr="001C0FC4" w14:paraId="711683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1C8449"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250BB119" w14:textId="77777777" w:rsidR="00296E35" w:rsidRPr="001C0FC4" w:rsidRDefault="00296E35" w:rsidP="002E3FCC">
            <w:pPr>
              <w:pStyle w:val="TAL"/>
            </w:pPr>
            <w:r w:rsidRPr="001C0FC4">
              <w:t>Check: Does the UE (MCData client) provide the disposition notification to the user?</w:t>
            </w:r>
          </w:p>
          <w:p w14:paraId="4C95D7F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8BB87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305F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CD37F"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DA7DBC" w14:textId="77777777" w:rsidR="00296E35" w:rsidRPr="001C0FC4" w:rsidRDefault="00296E35" w:rsidP="002E3FCC">
            <w:pPr>
              <w:pStyle w:val="TAC"/>
            </w:pPr>
            <w:r w:rsidRPr="001C0FC4">
              <w:t>P</w:t>
            </w:r>
          </w:p>
        </w:tc>
      </w:tr>
      <w:tr w:rsidR="00296E35" w:rsidRPr="001C0FC4" w14:paraId="32B0979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7CE9F91"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CC3A25" w14:textId="09B3F24D"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 AND READ"</w:t>
            </w:r>
            <w:r w:rsidRPr="001C0FC4">
              <w:t>?</w:t>
            </w:r>
          </w:p>
          <w:p w14:paraId="61DF6752"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528B926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7B41B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9414D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EF76E2" w14:textId="77777777" w:rsidR="00296E35" w:rsidRPr="001C0FC4" w:rsidRDefault="00296E35" w:rsidP="002E3FCC">
            <w:pPr>
              <w:pStyle w:val="TAC"/>
            </w:pPr>
            <w:r w:rsidRPr="001C0FC4">
              <w:t>P</w:t>
            </w:r>
          </w:p>
        </w:tc>
      </w:tr>
      <w:tr w:rsidR="00296E35" w:rsidRPr="001C0FC4" w14:paraId="73D3FF3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B44D61"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F094DB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F655C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45319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B81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E5E020" w14:textId="77777777" w:rsidR="00296E35" w:rsidRPr="001C0FC4" w:rsidRDefault="00296E35" w:rsidP="002E3FCC">
            <w:pPr>
              <w:pStyle w:val="TAC"/>
            </w:pPr>
            <w:r w:rsidRPr="001C0FC4">
              <w:t>-</w:t>
            </w:r>
          </w:p>
        </w:tc>
      </w:tr>
      <w:tr w:rsidR="00296E35" w:rsidRPr="001C0FC4" w14:paraId="1C9589F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F3E2A3" w14:textId="77777777" w:rsidR="00296E35" w:rsidRPr="001C0FC4" w:rsidRDefault="00296E35" w:rsidP="002E3FCC">
            <w:pPr>
              <w:pStyle w:val="TAC"/>
              <w:rPr>
                <w:rFonts w:cs="Arial"/>
              </w:rPr>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754A5D74" w14:textId="77777777" w:rsidR="00296E35" w:rsidRPr="001C0FC4" w:rsidRDefault="00296E35" w:rsidP="002E3FCC">
            <w:pPr>
              <w:pStyle w:val="TAL"/>
            </w:pPr>
            <w:r w:rsidRPr="001C0FC4">
              <w:t>EXCEPTION: In parallel to the event described in step 13 the events described in Table 6.1.11.3.2-2 take place.</w:t>
            </w:r>
          </w:p>
          <w:p w14:paraId="40F02DF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9203C4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B4C6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3E9F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6E2BDE" w14:textId="77777777" w:rsidR="00296E35" w:rsidRPr="001C0FC4" w:rsidRDefault="00296E35" w:rsidP="002E3FCC">
            <w:pPr>
              <w:pStyle w:val="TAC"/>
            </w:pPr>
            <w:r w:rsidRPr="001C0FC4">
              <w:t>-</w:t>
            </w:r>
          </w:p>
        </w:tc>
      </w:tr>
      <w:tr w:rsidR="00296E35" w:rsidRPr="001C0FC4" w14:paraId="49E3D32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D98F0F"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852083E" w14:textId="77777777" w:rsidR="00296E35" w:rsidRPr="001C0FC4" w:rsidRDefault="00296E35" w:rsidP="002E3FCC">
            <w:pPr>
              <w:pStyle w:val="TAL"/>
            </w:pPr>
            <w:r w:rsidRPr="001C0FC4">
              <w:t>Check: Does the UE (MCData client) provide the contents of the Payload IE to the user?</w:t>
            </w:r>
          </w:p>
          <w:p w14:paraId="0E130B8B"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0BAE7EE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465E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94AF2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1119090" w14:textId="77777777" w:rsidR="00296E35" w:rsidRPr="001C0FC4" w:rsidRDefault="00296E35" w:rsidP="002E3FCC">
            <w:pPr>
              <w:pStyle w:val="TAC"/>
            </w:pPr>
            <w:r w:rsidRPr="001C0FC4">
              <w:t>P</w:t>
            </w:r>
          </w:p>
        </w:tc>
      </w:tr>
      <w:tr w:rsidR="00296E35" w:rsidRPr="001C0FC4" w14:paraId="53F047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278BB4" w14:textId="77777777" w:rsidR="00296E35" w:rsidRPr="001C0FC4" w:rsidRDefault="00296E35" w:rsidP="002E3FCC">
            <w:pPr>
              <w:pStyle w:val="TAC"/>
              <w:rPr>
                <w:rFonts w:cs="Arial"/>
              </w:rPr>
            </w:pPr>
            <w:r w:rsidRPr="001C0FC4">
              <w:rPr>
                <w:rFonts w:cs="Arial"/>
              </w:rPr>
              <w:t>14</w:t>
            </w:r>
          </w:p>
        </w:tc>
        <w:tc>
          <w:tcPr>
            <w:tcW w:w="3970" w:type="dxa"/>
            <w:tcBorders>
              <w:top w:val="single" w:sz="4" w:space="0" w:color="auto"/>
              <w:left w:val="single" w:sz="4" w:space="0" w:color="auto"/>
              <w:bottom w:val="single" w:sz="4" w:space="0" w:color="auto"/>
              <w:right w:val="single" w:sz="4" w:space="0" w:color="auto"/>
            </w:tcBorders>
            <w:hideMark/>
          </w:tcPr>
          <w:p w14:paraId="3C2755C0" w14:textId="77777777" w:rsidR="00296E35" w:rsidRPr="001C0FC4" w:rsidRDefault="00296E35" w:rsidP="002E3FCC">
            <w:pPr>
              <w:pStyle w:val="TAL"/>
            </w:pPr>
            <w:r w:rsidRPr="001C0FC4">
              <w:t>Make the UE (MCData client) release the group session.</w:t>
            </w:r>
          </w:p>
          <w:p w14:paraId="4C118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85C1D0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0D3A84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EBB83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6B23B" w14:textId="77777777" w:rsidR="00296E35" w:rsidRPr="001C0FC4" w:rsidRDefault="00296E35" w:rsidP="002E3FCC">
            <w:pPr>
              <w:pStyle w:val="TAC"/>
            </w:pPr>
            <w:r w:rsidRPr="001C0FC4">
              <w:t>-</w:t>
            </w:r>
          </w:p>
        </w:tc>
      </w:tr>
      <w:tr w:rsidR="00296E35" w:rsidRPr="001C0FC4" w14:paraId="51A98F80"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43EAE0A2" w14:textId="77777777" w:rsidR="00296E35" w:rsidRPr="001C0FC4" w:rsidRDefault="00296E35" w:rsidP="002E3FCC">
            <w:pPr>
              <w:pStyle w:val="TAC"/>
            </w:pPr>
            <w:r w:rsidRPr="001C0FC4">
              <w:rPr>
                <w:rFonts w:cs="Arial"/>
              </w:rPr>
              <w:t>15</w:t>
            </w:r>
          </w:p>
        </w:tc>
        <w:tc>
          <w:tcPr>
            <w:tcW w:w="3970" w:type="dxa"/>
            <w:tcBorders>
              <w:top w:val="single" w:sz="4" w:space="0" w:color="auto"/>
              <w:left w:val="single" w:sz="4" w:space="0" w:color="auto"/>
              <w:bottom w:val="single" w:sz="4" w:space="0" w:color="auto"/>
              <w:right w:val="single" w:sz="4" w:space="0" w:color="auto"/>
            </w:tcBorders>
            <w:hideMark/>
          </w:tcPr>
          <w:p w14:paraId="24B87408" w14:textId="104C6B34" w:rsidR="00296E35" w:rsidRDefault="00296E35" w:rsidP="002E3FCC">
            <w:pPr>
              <w:pStyle w:val="TAL"/>
            </w:pPr>
            <w:r w:rsidRPr="001C0FC4">
              <w:t xml:space="preserve">Check: Does the UE (MCData client) correctly perform procedure 'CO MCData call release' as described in TS </w:t>
            </w:r>
            <w:r>
              <w:t>37.579</w:t>
            </w:r>
            <w:r w:rsidRPr="001C0FC4">
              <w:t>-1 [2] Table 5.3C.6.3-1?</w:t>
            </w:r>
          </w:p>
          <w:p w14:paraId="53480DD4" w14:textId="77777777" w:rsidR="00296E35" w:rsidRPr="001C0FC4"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E475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2D414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E68D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78E9AD" w14:textId="77777777" w:rsidR="00296E35" w:rsidRPr="001C0FC4" w:rsidRDefault="00296E35" w:rsidP="002E3FCC">
            <w:pPr>
              <w:pStyle w:val="TAC"/>
            </w:pPr>
            <w:r w:rsidRPr="001C0FC4">
              <w:t>P</w:t>
            </w:r>
          </w:p>
        </w:tc>
      </w:tr>
      <w:tr w:rsidR="00296E35" w:rsidRPr="001C0FC4" w14:paraId="7F6AF43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tcPr>
          <w:p w14:paraId="70F312DD" w14:textId="77777777" w:rsidR="00296E35" w:rsidRPr="001C0FC4" w:rsidRDefault="00296E35" w:rsidP="002E3FCC">
            <w:pPr>
              <w:pStyle w:val="TAC"/>
              <w:rPr>
                <w:rFonts w:cs="Arial"/>
              </w:rPr>
            </w:pPr>
            <w:r>
              <w:t>16</w:t>
            </w:r>
          </w:p>
        </w:tc>
        <w:tc>
          <w:tcPr>
            <w:tcW w:w="3970" w:type="dxa"/>
            <w:tcBorders>
              <w:top w:val="single" w:sz="4" w:space="0" w:color="auto"/>
              <w:left w:val="single" w:sz="4" w:space="0" w:color="auto"/>
              <w:bottom w:val="single" w:sz="4" w:space="0" w:color="auto"/>
              <w:right w:val="single" w:sz="4" w:space="0" w:color="auto"/>
            </w:tcBorders>
          </w:tcPr>
          <w:p w14:paraId="3827A1AB" w14:textId="0B7E6B73"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37200D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7977BF8"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97BAB96"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872992C" w14:textId="77777777" w:rsidR="00296E35" w:rsidRPr="001C0FC4" w:rsidRDefault="00296E35" w:rsidP="002E3FCC">
            <w:pPr>
              <w:pStyle w:val="TAC"/>
            </w:pPr>
            <w:r>
              <w:t>-</w:t>
            </w:r>
          </w:p>
        </w:tc>
      </w:tr>
      <w:tr w:rsidR="00296E35" w:rsidRPr="001C0FC4" w14:paraId="066609F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528BE66" w14:textId="77777777" w:rsidR="00296E35" w:rsidRPr="001C0FC4" w:rsidRDefault="00296E35" w:rsidP="002E3FCC">
            <w:pPr>
              <w:pStyle w:val="TAN"/>
            </w:pPr>
            <w:r w:rsidRPr="001C0FC4">
              <w:t>NOTE 1:</w:t>
            </w:r>
            <w:r w:rsidRPr="001C0FC4">
              <w:tab/>
              <w:t>This is expected to be done via a suitable implementation dependent MMI.</w:t>
            </w:r>
          </w:p>
          <w:p w14:paraId="471D1ACF" w14:textId="77777777" w:rsidR="00296E35" w:rsidRPr="001C0FC4"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429A432D" w14:textId="77777777" w:rsidR="00296E35" w:rsidRDefault="00296E35" w:rsidP="002E3FCC">
            <w:pPr>
              <w:pStyle w:val="TAN"/>
            </w:pPr>
            <w:r w:rsidRPr="001C0FC4">
              <w:t>NOTE 3:</w:t>
            </w:r>
            <w:r w:rsidRPr="001C0FC4">
              <w:tab/>
              <w:t>Timer TDU1 (delivery and read) is started upon receipt of the SIP MESSAGE message that contains a "DELIVERY AND READ" disposition request. Timer TDU1 (delivery and read)=120ms according to the default value defined in TS 24.282 [31].</w:t>
            </w:r>
          </w:p>
          <w:p w14:paraId="330FF63B" w14:textId="77777777" w:rsidR="00296E35" w:rsidRPr="001C0FC4" w:rsidRDefault="00296E35" w:rsidP="002E3FCC">
            <w:pPr>
              <w:pStyle w:val="TAN"/>
            </w:pPr>
            <w:r>
              <w:t>NOTE 4:</w:t>
            </w:r>
            <w:r>
              <w:tab/>
              <w:t>The procedure does not release the RRC connection.</w:t>
            </w:r>
          </w:p>
        </w:tc>
      </w:tr>
    </w:tbl>
    <w:p w14:paraId="1398AB49" w14:textId="77777777" w:rsidR="00296E35" w:rsidRPr="001C0FC4" w:rsidRDefault="00296E35" w:rsidP="00296E35"/>
    <w:p w14:paraId="62EFDA99" w14:textId="77777777" w:rsidR="00296E35" w:rsidRPr="001C0FC4" w:rsidRDefault="00296E35" w:rsidP="00296E35">
      <w:pPr>
        <w:pStyle w:val="TH"/>
      </w:pPr>
      <w:r w:rsidRPr="001C0FC4">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8AFB3CE" w14:textId="77777777" w:rsidTr="002E3FCC">
        <w:tc>
          <w:tcPr>
            <w:tcW w:w="648" w:type="dxa"/>
            <w:tcBorders>
              <w:top w:val="single" w:sz="4" w:space="0" w:color="auto"/>
              <w:left w:val="single" w:sz="4" w:space="0" w:color="auto"/>
              <w:bottom w:val="nil"/>
              <w:right w:val="single" w:sz="4" w:space="0" w:color="auto"/>
            </w:tcBorders>
            <w:hideMark/>
          </w:tcPr>
          <w:p w14:paraId="26A1F99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F035A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46F27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CD01B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6AD129B" w14:textId="77777777" w:rsidR="00296E35" w:rsidRPr="001C0FC4" w:rsidRDefault="00296E35" w:rsidP="002E3FCC">
            <w:pPr>
              <w:pStyle w:val="TAH"/>
            </w:pPr>
            <w:r w:rsidRPr="001C0FC4">
              <w:t>Verdict</w:t>
            </w:r>
          </w:p>
        </w:tc>
      </w:tr>
      <w:tr w:rsidR="00296E35" w:rsidRPr="001C0FC4" w14:paraId="77D8174C" w14:textId="77777777" w:rsidTr="002E3FCC">
        <w:tc>
          <w:tcPr>
            <w:tcW w:w="648" w:type="dxa"/>
            <w:tcBorders>
              <w:top w:val="nil"/>
              <w:left w:val="single" w:sz="4" w:space="0" w:color="auto"/>
              <w:bottom w:val="single" w:sz="4" w:space="0" w:color="auto"/>
              <w:right w:val="single" w:sz="4" w:space="0" w:color="auto"/>
            </w:tcBorders>
          </w:tcPr>
          <w:p w14:paraId="2791A41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951511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A18CF1"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3A8D75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F5ACE2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9A34699" w14:textId="77777777" w:rsidR="00296E35" w:rsidRPr="001C0FC4" w:rsidRDefault="00296E35" w:rsidP="002E3FCC">
            <w:pPr>
              <w:pStyle w:val="TAH"/>
            </w:pPr>
          </w:p>
        </w:tc>
      </w:tr>
      <w:tr w:rsidR="00296E35" w:rsidRPr="001C0FC4" w14:paraId="0C4494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02B5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B08F29F" w14:textId="77777777" w:rsidR="00296E35" w:rsidRPr="001C0FC4" w:rsidRDefault="00296E35" w:rsidP="002E3FCC">
            <w:pPr>
              <w:pStyle w:val="TAL"/>
            </w:pPr>
            <w:r w:rsidRPr="001C0FC4">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0150B53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442D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93A9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DE4D34" w14:textId="77777777" w:rsidR="00296E35" w:rsidRPr="001C0FC4" w:rsidRDefault="00296E35" w:rsidP="002E3FCC">
            <w:pPr>
              <w:pStyle w:val="TAC"/>
            </w:pPr>
            <w:r w:rsidRPr="001C0FC4">
              <w:t>-</w:t>
            </w:r>
          </w:p>
        </w:tc>
      </w:tr>
      <w:tr w:rsidR="00296E35" w:rsidRPr="001C0FC4" w14:paraId="493E2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FB20D6" w14:textId="77777777" w:rsidR="00296E35" w:rsidRPr="001C0FC4" w:rsidRDefault="00296E35" w:rsidP="002E3FCC">
            <w:pPr>
              <w:pStyle w:val="TAC"/>
            </w:pPr>
            <w:r w:rsidRPr="001C0FC4">
              <w:t>1a1</w:t>
            </w:r>
          </w:p>
        </w:tc>
        <w:tc>
          <w:tcPr>
            <w:tcW w:w="3969" w:type="dxa"/>
            <w:tcBorders>
              <w:top w:val="single" w:sz="4" w:space="0" w:color="auto"/>
              <w:left w:val="single" w:sz="4" w:space="0" w:color="auto"/>
              <w:bottom w:val="single" w:sz="4" w:space="0" w:color="auto"/>
              <w:right w:val="single" w:sz="4" w:space="0" w:color="auto"/>
            </w:tcBorders>
            <w:hideMark/>
          </w:tcPr>
          <w:p w14:paraId="66278A6B" w14:textId="165E090A"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F616C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CD44C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C4D6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C830405" w14:textId="77777777" w:rsidR="00296E35" w:rsidRPr="001C0FC4" w:rsidRDefault="00296E35" w:rsidP="002E3FCC">
            <w:pPr>
              <w:pStyle w:val="TAC"/>
            </w:pPr>
            <w:r w:rsidRPr="001C0FC4">
              <w:t>P</w:t>
            </w:r>
          </w:p>
        </w:tc>
      </w:tr>
      <w:tr w:rsidR="00296E35" w:rsidRPr="001C0FC4" w14:paraId="527DFF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8CF5F2" w14:textId="77777777" w:rsidR="00296E35" w:rsidRPr="001C0FC4" w:rsidRDefault="00296E35" w:rsidP="002E3FCC">
            <w:pPr>
              <w:pStyle w:val="TAC"/>
            </w:pPr>
            <w:r w:rsidRPr="001C0FC4">
              <w:t>1b1</w:t>
            </w:r>
          </w:p>
        </w:tc>
        <w:tc>
          <w:tcPr>
            <w:tcW w:w="3969" w:type="dxa"/>
            <w:tcBorders>
              <w:top w:val="single" w:sz="4" w:space="0" w:color="auto"/>
              <w:left w:val="single" w:sz="4" w:space="0" w:color="auto"/>
              <w:bottom w:val="single" w:sz="4" w:space="0" w:color="auto"/>
              <w:right w:val="single" w:sz="4" w:space="0" w:color="auto"/>
            </w:tcBorders>
            <w:hideMark/>
          </w:tcPr>
          <w:p w14:paraId="0DC4433F" w14:textId="3EDDF4FD"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D5484F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E7D5F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AD503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9036672" w14:textId="77777777" w:rsidR="00296E35" w:rsidRPr="001C0FC4" w:rsidRDefault="00296E35" w:rsidP="002E3FCC">
            <w:pPr>
              <w:pStyle w:val="TAC"/>
            </w:pPr>
            <w:r w:rsidRPr="001C0FC4">
              <w:t>P</w:t>
            </w:r>
          </w:p>
        </w:tc>
      </w:tr>
      <w:tr w:rsidR="00296E35" w:rsidRPr="001C0FC4" w14:paraId="35F24D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85404" w14:textId="77777777" w:rsidR="00296E35" w:rsidRPr="001C0FC4" w:rsidRDefault="00296E35" w:rsidP="002E3FCC">
            <w:pPr>
              <w:pStyle w:val="TAC"/>
            </w:pPr>
            <w:r w:rsidRPr="001C0FC4">
              <w:t>1b2</w:t>
            </w:r>
          </w:p>
        </w:tc>
        <w:tc>
          <w:tcPr>
            <w:tcW w:w="3969" w:type="dxa"/>
            <w:tcBorders>
              <w:top w:val="single" w:sz="4" w:space="0" w:color="auto"/>
              <w:left w:val="single" w:sz="4" w:space="0" w:color="auto"/>
              <w:bottom w:val="single" w:sz="4" w:space="0" w:color="auto"/>
              <w:right w:val="single" w:sz="4" w:space="0" w:color="auto"/>
            </w:tcBorders>
            <w:hideMark/>
          </w:tcPr>
          <w:p w14:paraId="0E4C084E" w14:textId="4CA70EE5"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E74C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570FA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57C61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45758B0" w14:textId="77777777" w:rsidR="00296E35" w:rsidRPr="001C0FC4" w:rsidRDefault="00296E35" w:rsidP="002E3FCC">
            <w:pPr>
              <w:pStyle w:val="TAC"/>
            </w:pPr>
            <w:r w:rsidRPr="001C0FC4">
              <w:t>P</w:t>
            </w:r>
          </w:p>
        </w:tc>
      </w:tr>
    </w:tbl>
    <w:p w14:paraId="2B8881A2" w14:textId="77777777" w:rsidR="00296E35" w:rsidRPr="001C0FC4" w:rsidRDefault="00296E35" w:rsidP="00296E35"/>
    <w:p w14:paraId="2EE1F11B" w14:textId="77777777" w:rsidR="00296E35" w:rsidRPr="001C0FC4" w:rsidRDefault="00296E35" w:rsidP="00296E35">
      <w:pPr>
        <w:pStyle w:val="H6"/>
      </w:pPr>
      <w:bookmarkStart w:id="750" w:name="_Toc52782386"/>
      <w:bookmarkStart w:id="751" w:name="_Toc52782997"/>
      <w:bookmarkStart w:id="752" w:name="_Toc59042866"/>
      <w:r w:rsidRPr="001C0FC4">
        <w:t>6.1.11.3.3</w:t>
      </w:r>
      <w:r w:rsidRPr="001C0FC4">
        <w:tab/>
        <w:t>Specific message contents</w:t>
      </w:r>
      <w:bookmarkEnd w:id="750"/>
      <w:bookmarkEnd w:id="751"/>
      <w:bookmarkEnd w:id="752"/>
    </w:p>
    <w:p w14:paraId="2CEB56B3" w14:textId="70BC90F7" w:rsidR="00296E35" w:rsidRPr="001C0FC4" w:rsidRDefault="00296E35" w:rsidP="00296E35">
      <w:pPr>
        <w:pStyle w:val="TH"/>
      </w:pPr>
      <w:bookmarkStart w:id="753" w:name="_Toc25610662"/>
      <w:r w:rsidRPr="001C0FC4">
        <w:t>Table 6.1.11.3.3-1: SIP INVITE from the UE (step 2, Table 6.1.11.3.2-1;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97D5FF"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B69EC37" w14:textId="11DA78C8" w:rsidR="00296E35" w:rsidRPr="001C0FC4" w:rsidRDefault="00296E35" w:rsidP="002E3FCC">
            <w:pPr>
              <w:pStyle w:val="TAL"/>
            </w:pPr>
            <w:r w:rsidRPr="001C0FC4">
              <w:t xml:space="preserve">Derivation Path: TS </w:t>
            </w:r>
            <w:r>
              <w:t>37.579</w:t>
            </w:r>
            <w:r w:rsidRPr="001C0FC4">
              <w:t>-1 [2], Table 5.5.2.5.1-1, condition MCDATA_SDS</w:t>
            </w:r>
          </w:p>
        </w:tc>
      </w:tr>
      <w:tr w:rsidR="00296E35" w:rsidRPr="001C0FC4" w14:paraId="4D351C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20F94D3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13E5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5B849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EFA20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CADAB5" w14:textId="77777777" w:rsidR="00296E35" w:rsidRPr="001C0FC4" w:rsidRDefault="00296E35" w:rsidP="002E3FCC">
            <w:pPr>
              <w:pStyle w:val="TAH"/>
              <w:rPr>
                <w:bCs/>
              </w:rPr>
            </w:pPr>
            <w:r w:rsidRPr="001C0FC4">
              <w:rPr>
                <w:bCs/>
              </w:rPr>
              <w:t>Condition</w:t>
            </w:r>
          </w:p>
        </w:tc>
      </w:tr>
      <w:tr w:rsidR="00296E35" w:rsidRPr="001C0FC4" w14:paraId="1FC9EA6E"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0988F268"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5C833A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719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7A972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055CE8" w14:textId="77777777" w:rsidR="00296E35" w:rsidRPr="001C0FC4" w:rsidRDefault="00296E35" w:rsidP="002E3FCC">
            <w:pPr>
              <w:pStyle w:val="TAL"/>
            </w:pPr>
          </w:p>
        </w:tc>
      </w:tr>
      <w:tr w:rsidR="00296E35" w:rsidRPr="001C0FC4" w14:paraId="0598B3F1"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0332FA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6B76A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7C2070"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5F52D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EF8A47" w14:textId="77777777" w:rsidR="00296E35" w:rsidRPr="001C0FC4" w:rsidRDefault="00296E35" w:rsidP="002E3FCC">
            <w:pPr>
              <w:pStyle w:val="TAL"/>
            </w:pPr>
          </w:p>
        </w:tc>
      </w:tr>
      <w:tr w:rsidR="00296E35" w:rsidRPr="001C0FC4" w14:paraId="0B8FA8ED"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E3BD87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EC9570" w14:textId="77777777" w:rsidR="00296E35" w:rsidRPr="001C0FC4" w:rsidRDefault="00296E35" w:rsidP="002E3FCC">
            <w:pPr>
              <w:pStyle w:val="TAL"/>
            </w:pPr>
            <w:r w:rsidRPr="001C0FC4">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572DD0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ACCC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3F89A0" w14:textId="77777777" w:rsidR="00296E35" w:rsidRPr="001C0FC4" w:rsidRDefault="00296E35" w:rsidP="002E3FCC">
            <w:pPr>
              <w:pStyle w:val="TAL"/>
            </w:pPr>
          </w:p>
        </w:tc>
      </w:tr>
      <w:tr w:rsidR="00296E35" w:rsidRPr="001C0FC4" w14:paraId="2DB8894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15051D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611C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8FEB9E"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D4EC2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99A0BE" w14:textId="77777777" w:rsidR="00296E35" w:rsidRPr="001C0FC4" w:rsidRDefault="00296E35" w:rsidP="002E3FCC">
            <w:pPr>
              <w:pStyle w:val="TAL"/>
            </w:pPr>
          </w:p>
        </w:tc>
      </w:tr>
      <w:tr w:rsidR="00296E35" w:rsidRPr="001C0FC4" w14:paraId="1B03C3E7"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B76D3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9A5272" w14:textId="77777777" w:rsidR="00296E35" w:rsidRPr="001C0FC4" w:rsidRDefault="00296E35" w:rsidP="002E3FCC">
            <w:pPr>
              <w:pStyle w:val="TAL"/>
            </w:pPr>
            <w:r w:rsidRPr="001C0FC4">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1359A2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B52BD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606B5D" w14:textId="77777777" w:rsidR="00296E35" w:rsidRPr="001C0FC4" w:rsidRDefault="00296E35" w:rsidP="002E3FCC">
            <w:pPr>
              <w:pStyle w:val="TAL"/>
            </w:pPr>
          </w:p>
        </w:tc>
      </w:tr>
    </w:tbl>
    <w:p w14:paraId="7A7F24CB" w14:textId="77777777" w:rsidR="00296E35" w:rsidRPr="001C0FC4" w:rsidRDefault="00296E35" w:rsidP="00296E35"/>
    <w:p w14:paraId="7AB38291" w14:textId="77777777" w:rsidR="00296E35" w:rsidRPr="001C0FC4" w:rsidRDefault="00296E35" w:rsidP="00296E35">
      <w:pPr>
        <w:pStyle w:val="TH"/>
      </w:pPr>
      <w:r w:rsidRPr="001C0FC4">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2DA3A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A4FA92" w14:textId="25C4C354" w:rsidR="00296E35" w:rsidRPr="001C0FC4" w:rsidRDefault="00296E35" w:rsidP="002E3FCC">
            <w:pPr>
              <w:pStyle w:val="TAL"/>
            </w:pPr>
            <w:r w:rsidRPr="001C0FC4">
              <w:t xml:space="preserve">Derivation Path: TS </w:t>
            </w:r>
            <w:r>
              <w:t>37.579</w:t>
            </w:r>
            <w:r w:rsidRPr="001C0FC4">
              <w:t>-1 [2], Table 5.5.3.1.1-3, condition MCDATA_SDS, SDP_OFFER, SDS_SESSION</w:t>
            </w:r>
          </w:p>
        </w:tc>
      </w:tr>
    </w:tbl>
    <w:p w14:paraId="20EC3E19" w14:textId="77777777" w:rsidR="00296E35" w:rsidRPr="001C0FC4" w:rsidRDefault="00296E35" w:rsidP="00296E35"/>
    <w:p w14:paraId="22170573" w14:textId="77777777" w:rsidR="00296E35" w:rsidRPr="001C0FC4" w:rsidRDefault="00296E35" w:rsidP="00296E35">
      <w:pPr>
        <w:pStyle w:val="TH"/>
      </w:pPr>
      <w:r w:rsidRPr="001C0FC4">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F6D5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38C160" w14:textId="1EEE47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95723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F2B14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8777E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010094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4198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8EE0E9" w14:textId="77777777" w:rsidR="00296E35" w:rsidRPr="001C0FC4" w:rsidRDefault="00296E35" w:rsidP="002E3FCC">
            <w:pPr>
              <w:pStyle w:val="TAH"/>
              <w:rPr>
                <w:bCs/>
              </w:rPr>
            </w:pPr>
            <w:r w:rsidRPr="001C0FC4">
              <w:rPr>
                <w:bCs/>
              </w:rPr>
              <w:t>Condition</w:t>
            </w:r>
          </w:p>
        </w:tc>
      </w:tr>
      <w:tr w:rsidR="00296E35" w:rsidRPr="001C0FC4" w14:paraId="35B9A6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EFCFC44"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A66C7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4020F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1FC36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9712D0" w14:textId="77777777" w:rsidR="00296E35" w:rsidRPr="001C0FC4" w:rsidRDefault="00296E35" w:rsidP="002E3FCC">
            <w:pPr>
              <w:pStyle w:val="TAL"/>
            </w:pPr>
          </w:p>
        </w:tc>
      </w:tr>
      <w:tr w:rsidR="00296E35" w:rsidRPr="001C0FC4" w14:paraId="3874936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D2BD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BC8D3B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6FEF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4A76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B58322" w14:textId="77777777" w:rsidR="00296E35" w:rsidRPr="001C0FC4" w:rsidRDefault="00296E35" w:rsidP="002E3FCC">
            <w:pPr>
              <w:pStyle w:val="TAL"/>
            </w:pPr>
          </w:p>
        </w:tc>
      </w:tr>
      <w:tr w:rsidR="00296E35" w:rsidRPr="001C0FC4" w14:paraId="6326366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46DCF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897925A"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09D637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0F80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CE29CB" w14:textId="77777777" w:rsidR="00296E35" w:rsidRPr="001C0FC4" w:rsidRDefault="00296E35" w:rsidP="002E3FCC">
            <w:pPr>
              <w:pStyle w:val="TAL"/>
            </w:pPr>
          </w:p>
        </w:tc>
      </w:tr>
    </w:tbl>
    <w:p w14:paraId="4C02B9BB" w14:textId="77777777" w:rsidR="00296E35" w:rsidRPr="001C0FC4" w:rsidRDefault="00296E35" w:rsidP="00296E35"/>
    <w:p w14:paraId="1F9C1560" w14:textId="7AD74950" w:rsidR="00296E35" w:rsidRPr="001C0FC4" w:rsidRDefault="00296E35" w:rsidP="00296E35">
      <w:pPr>
        <w:pStyle w:val="TH"/>
      </w:pPr>
      <w:r w:rsidRPr="001C0FC4">
        <w:t>Table 6.1.11.3.3-3: SIP 200 (OK) from the SS (step 2, Table 6.1.11.3.2-1;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A4597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1ECC091" w14:textId="04B190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04E7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8D51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E3A9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E2AF8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5F0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AA22C7" w14:textId="77777777" w:rsidR="00296E35" w:rsidRPr="001C0FC4" w:rsidRDefault="00296E35" w:rsidP="002E3FCC">
            <w:pPr>
              <w:pStyle w:val="TAH"/>
              <w:rPr>
                <w:bCs/>
              </w:rPr>
            </w:pPr>
            <w:r w:rsidRPr="001C0FC4">
              <w:rPr>
                <w:bCs/>
              </w:rPr>
              <w:t>Condition</w:t>
            </w:r>
          </w:p>
        </w:tc>
      </w:tr>
      <w:tr w:rsidR="00296E35" w:rsidRPr="001C0FC4" w14:paraId="0023BC0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E28CD4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590C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45D6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4E4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5536CB" w14:textId="77777777" w:rsidR="00296E35" w:rsidRPr="001C0FC4" w:rsidRDefault="00296E35" w:rsidP="002E3FCC">
            <w:pPr>
              <w:pStyle w:val="TAL"/>
            </w:pPr>
          </w:p>
        </w:tc>
      </w:tr>
      <w:tr w:rsidR="00296E35" w:rsidRPr="001C0FC4" w14:paraId="3EE847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10772"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B79561" w14:textId="77777777" w:rsidR="00296E35" w:rsidRPr="001C0FC4" w:rsidRDefault="00296E35" w:rsidP="002E3FCC">
            <w:pPr>
              <w:pStyle w:val="TAL"/>
            </w:pPr>
            <w:r w:rsidRPr="001C0FC4">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2FEA80E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610A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D7A52B" w14:textId="77777777" w:rsidR="00296E35" w:rsidRPr="001C0FC4" w:rsidRDefault="00296E35" w:rsidP="002E3FCC">
            <w:pPr>
              <w:pStyle w:val="TAL"/>
            </w:pPr>
          </w:p>
        </w:tc>
      </w:tr>
    </w:tbl>
    <w:p w14:paraId="700AD9AD" w14:textId="77777777" w:rsidR="00296E35" w:rsidRPr="001C0FC4" w:rsidRDefault="00296E35" w:rsidP="00296E35"/>
    <w:p w14:paraId="6B4DB130" w14:textId="77777777" w:rsidR="00296E35" w:rsidRPr="001C0FC4" w:rsidRDefault="00296E35" w:rsidP="00296E35">
      <w:pPr>
        <w:pStyle w:val="TH"/>
      </w:pPr>
      <w:r w:rsidRPr="001C0FC4">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AFB308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E937BA5" w14:textId="0D6E09C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18063E3" w14:textId="77777777" w:rsidR="00296E35" w:rsidRPr="001C0FC4" w:rsidRDefault="00296E35" w:rsidP="00296E35"/>
    <w:p w14:paraId="2584B696" w14:textId="5A30CC41" w:rsidR="00296E35" w:rsidRPr="001C0FC4" w:rsidRDefault="00296E35" w:rsidP="00296E35">
      <w:pPr>
        <w:pStyle w:val="TH"/>
      </w:pPr>
      <w:r w:rsidRPr="001C0FC4">
        <w:t>Table 6.1.11.3.3-5: MSRP SEND from the UE (step 7, Table 6.1.11.3.2-1;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0705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5D5807" w14:textId="5BD3AA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EEBCBA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BE31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C80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80D85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F837A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AF3E7" w14:textId="77777777" w:rsidR="00296E35" w:rsidRPr="001C0FC4" w:rsidRDefault="00296E35" w:rsidP="002E3FCC">
            <w:pPr>
              <w:pStyle w:val="TAH"/>
              <w:rPr>
                <w:bCs/>
              </w:rPr>
            </w:pPr>
            <w:r w:rsidRPr="001C0FC4">
              <w:rPr>
                <w:bCs/>
              </w:rPr>
              <w:t>Condition</w:t>
            </w:r>
          </w:p>
        </w:tc>
      </w:tr>
      <w:tr w:rsidR="00296E35" w:rsidRPr="001C0FC4" w14:paraId="0DD312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F053E8"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CCFB2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0128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268A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DB9AEC" w14:textId="77777777" w:rsidR="00296E35" w:rsidRPr="001C0FC4" w:rsidRDefault="00296E35" w:rsidP="002E3FCC">
            <w:pPr>
              <w:pStyle w:val="TAL"/>
            </w:pPr>
          </w:p>
        </w:tc>
      </w:tr>
      <w:tr w:rsidR="00296E35" w:rsidRPr="001C0FC4" w14:paraId="42EDA83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7965E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4751F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42065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D326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8950CE" w14:textId="77777777" w:rsidR="00296E35" w:rsidRPr="001C0FC4" w:rsidRDefault="00296E35" w:rsidP="002E3FCC">
            <w:pPr>
              <w:pStyle w:val="TAL"/>
            </w:pPr>
          </w:p>
        </w:tc>
      </w:tr>
      <w:tr w:rsidR="00296E35" w:rsidRPr="001C0FC4" w14:paraId="57E02E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BBE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A8BB0D" w14:textId="77777777" w:rsidR="00296E35" w:rsidRPr="001C0FC4" w:rsidRDefault="00296E35" w:rsidP="002E3FCC">
            <w:pPr>
              <w:pStyle w:val="TAL"/>
            </w:pPr>
            <w:r w:rsidRPr="001C0FC4">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81CA7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E4678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C9EAD" w14:textId="77777777" w:rsidR="00296E35" w:rsidRPr="001C0FC4" w:rsidRDefault="00296E35" w:rsidP="002E3FCC">
            <w:pPr>
              <w:pStyle w:val="TAL"/>
            </w:pPr>
          </w:p>
        </w:tc>
      </w:tr>
    </w:tbl>
    <w:p w14:paraId="4E5B8AE5" w14:textId="77777777" w:rsidR="00296E35" w:rsidRPr="001C0FC4" w:rsidRDefault="00296E35" w:rsidP="00296E35"/>
    <w:p w14:paraId="28EC42C4" w14:textId="540F9817" w:rsidR="00296E35" w:rsidRPr="001C0FC4" w:rsidRDefault="00296E35" w:rsidP="00296E35">
      <w:pPr>
        <w:pStyle w:val="TH"/>
      </w:pPr>
      <w:r w:rsidRPr="001C0FC4">
        <w:t>Table 6.1.11.3.3-5A: MIME Message (step 7, Table 6.1.11.3.2-1;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8545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CA2F4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00045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BA10F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2A28A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67573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8A38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1B74C8B" w14:textId="77777777" w:rsidR="00296E35" w:rsidRPr="001C0FC4" w:rsidRDefault="00296E35" w:rsidP="002E3FCC">
            <w:pPr>
              <w:pStyle w:val="TAH"/>
              <w:rPr>
                <w:bCs/>
              </w:rPr>
            </w:pPr>
            <w:r w:rsidRPr="001C0FC4">
              <w:rPr>
                <w:bCs/>
              </w:rPr>
              <w:t>Condition</w:t>
            </w:r>
          </w:p>
        </w:tc>
      </w:tr>
      <w:tr w:rsidR="00296E35" w:rsidRPr="001C0FC4" w14:paraId="4F6C4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86FE8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E000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8D6352"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D27F6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1D6304" w14:textId="77777777" w:rsidR="00296E35" w:rsidRPr="001C0FC4" w:rsidRDefault="00296E35" w:rsidP="002E3FCC">
            <w:pPr>
              <w:pStyle w:val="TAL"/>
            </w:pPr>
          </w:p>
        </w:tc>
      </w:tr>
      <w:tr w:rsidR="00296E35" w:rsidRPr="001C0FC4" w14:paraId="6B5819E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96463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80FF5D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5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A0A6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2FC2FC" w14:textId="77777777" w:rsidR="00296E35" w:rsidRPr="001C0FC4" w:rsidRDefault="00296E35" w:rsidP="002E3FCC">
            <w:pPr>
              <w:pStyle w:val="TAL"/>
            </w:pPr>
          </w:p>
        </w:tc>
      </w:tr>
      <w:tr w:rsidR="00296E35" w:rsidRPr="001C0FC4" w14:paraId="1D9E46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E7BE3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7A10E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E6AF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4D6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F5327B" w14:textId="77777777" w:rsidR="00296E35" w:rsidRPr="001C0FC4" w:rsidRDefault="00296E35" w:rsidP="002E3FCC">
            <w:pPr>
              <w:pStyle w:val="TAL"/>
            </w:pPr>
          </w:p>
        </w:tc>
      </w:tr>
      <w:tr w:rsidR="00296E35" w:rsidRPr="001C0FC4" w14:paraId="74FABB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F69CE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EE86D1" w14:textId="77777777" w:rsidR="00296E35" w:rsidRPr="001C0FC4" w:rsidRDefault="00296E35" w:rsidP="002E3FCC">
            <w:pPr>
              <w:pStyle w:val="TAL"/>
            </w:pPr>
            <w:r w:rsidRPr="001C0FC4">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3FB6B0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91ADA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BFAA73" w14:textId="77777777" w:rsidR="00296E35" w:rsidRPr="001C0FC4" w:rsidRDefault="00296E35" w:rsidP="002E3FCC">
            <w:pPr>
              <w:pStyle w:val="TAL"/>
            </w:pPr>
          </w:p>
        </w:tc>
      </w:tr>
      <w:tr w:rsidR="00296E35" w:rsidRPr="001C0FC4" w14:paraId="4D2A7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0709E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31472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74F6A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C27A2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8AA6B6" w14:textId="77777777" w:rsidR="00296E35" w:rsidRPr="001C0FC4" w:rsidRDefault="00296E35" w:rsidP="002E3FCC">
            <w:pPr>
              <w:pStyle w:val="TAL"/>
            </w:pPr>
          </w:p>
        </w:tc>
      </w:tr>
      <w:tr w:rsidR="00296E35" w:rsidRPr="001C0FC4" w14:paraId="37141B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44BC1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F18C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A94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9D3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6E9CD" w14:textId="77777777" w:rsidR="00296E35" w:rsidRPr="001C0FC4" w:rsidRDefault="00296E35" w:rsidP="002E3FCC">
            <w:pPr>
              <w:pStyle w:val="TAL"/>
            </w:pPr>
          </w:p>
        </w:tc>
      </w:tr>
      <w:tr w:rsidR="00296E35" w:rsidRPr="001C0FC4" w14:paraId="3FCEC9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7BE79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6F6C09"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905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7C93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446476" w14:textId="77777777" w:rsidR="00296E35" w:rsidRPr="001C0FC4" w:rsidRDefault="00296E35" w:rsidP="002E3FCC">
            <w:pPr>
              <w:pStyle w:val="TAL"/>
            </w:pPr>
          </w:p>
        </w:tc>
      </w:tr>
      <w:tr w:rsidR="00296E35" w:rsidRPr="001C0FC4" w14:paraId="4EEECE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15FE8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D293FB" w14:textId="77777777" w:rsidR="00296E35" w:rsidRPr="001C0FC4" w:rsidRDefault="00296E35" w:rsidP="002E3FCC">
            <w:pPr>
              <w:pStyle w:val="TAL"/>
            </w:pPr>
            <w:r w:rsidRPr="001C0FC4">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4A83BF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ED2E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CB669" w14:textId="77777777" w:rsidR="00296E35" w:rsidRPr="001C0FC4" w:rsidRDefault="00296E35" w:rsidP="002E3FCC">
            <w:pPr>
              <w:pStyle w:val="TAL"/>
            </w:pPr>
          </w:p>
        </w:tc>
      </w:tr>
    </w:tbl>
    <w:p w14:paraId="3A780E4F" w14:textId="77777777" w:rsidR="00296E35" w:rsidRPr="001C0FC4" w:rsidRDefault="00296E35" w:rsidP="00296E35"/>
    <w:p w14:paraId="2AC9C0EC" w14:textId="77777777" w:rsidR="00296E35" w:rsidRPr="001C0FC4" w:rsidRDefault="00296E35" w:rsidP="00296E35">
      <w:pPr>
        <w:pStyle w:val="TH"/>
      </w:pPr>
      <w:r w:rsidRPr="001C0FC4">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2A4B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FAD782" w14:textId="4A0E3D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39C6D16" w14:textId="77777777" w:rsidR="00296E35" w:rsidRPr="001C0FC4" w:rsidRDefault="00296E35" w:rsidP="00296E35"/>
    <w:p w14:paraId="5311D2B0" w14:textId="77777777" w:rsidR="00296E35" w:rsidRPr="001C0FC4" w:rsidRDefault="00296E35" w:rsidP="00296E35">
      <w:pPr>
        <w:pStyle w:val="TH"/>
      </w:pPr>
      <w:r w:rsidRPr="001C0FC4">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975402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CC80C7" w14:textId="72122C4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022A63A6" w14:textId="77777777" w:rsidR="00296E35" w:rsidRPr="001C0FC4" w:rsidRDefault="00296E35" w:rsidP="00296E35"/>
    <w:p w14:paraId="2F3D7E1E" w14:textId="77777777" w:rsidR="00296E35" w:rsidRPr="001C0FC4" w:rsidRDefault="00296E35" w:rsidP="00296E35">
      <w:pPr>
        <w:pStyle w:val="TH"/>
      </w:pPr>
      <w:r w:rsidRPr="001C0FC4">
        <w:t>Table 6.1.11.3.3-7..8: Void</w:t>
      </w:r>
    </w:p>
    <w:p w14:paraId="651C222F" w14:textId="77777777" w:rsidR="00296E35" w:rsidRPr="001C0FC4" w:rsidRDefault="00296E35" w:rsidP="00296E35"/>
    <w:p w14:paraId="03585B64" w14:textId="298C78F9" w:rsidR="00296E35" w:rsidRPr="001C0FC4" w:rsidRDefault="00296E35" w:rsidP="00296E35">
      <w:pPr>
        <w:pStyle w:val="TH"/>
      </w:pPr>
      <w:r w:rsidRPr="001C0FC4">
        <w:t>Table 6.1.11.3.3-9: MSRP SEND from the SS (step 8,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ABE30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B6B789" w14:textId="489564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38B8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3253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261D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5FC5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03AD8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7FF29F" w14:textId="77777777" w:rsidR="00296E35" w:rsidRPr="001C0FC4" w:rsidRDefault="00296E35" w:rsidP="002E3FCC">
            <w:pPr>
              <w:pStyle w:val="TAH"/>
              <w:rPr>
                <w:bCs/>
              </w:rPr>
            </w:pPr>
            <w:r w:rsidRPr="001C0FC4">
              <w:rPr>
                <w:bCs/>
              </w:rPr>
              <w:t>Condition</w:t>
            </w:r>
          </w:p>
        </w:tc>
      </w:tr>
      <w:tr w:rsidR="00296E35" w:rsidRPr="001C0FC4" w14:paraId="1113B1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C291F2"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265D9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5386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5C2D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57CB01" w14:textId="77777777" w:rsidR="00296E35" w:rsidRPr="001C0FC4" w:rsidRDefault="00296E35" w:rsidP="002E3FCC">
            <w:pPr>
              <w:pStyle w:val="TAL"/>
            </w:pPr>
          </w:p>
        </w:tc>
      </w:tr>
      <w:tr w:rsidR="00296E35" w:rsidRPr="001C0FC4" w14:paraId="13B158D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9B5695"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155702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BC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0B94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4BA2CC" w14:textId="77777777" w:rsidR="00296E35" w:rsidRPr="001C0FC4" w:rsidRDefault="00296E35" w:rsidP="002E3FCC">
            <w:pPr>
              <w:pStyle w:val="TAL"/>
            </w:pPr>
          </w:p>
        </w:tc>
      </w:tr>
      <w:tr w:rsidR="00296E35" w:rsidRPr="001C0FC4" w14:paraId="0D0AB6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A9AC7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948FBFC" w14:textId="77777777" w:rsidR="00296E35" w:rsidRPr="001C0FC4" w:rsidRDefault="00296E35" w:rsidP="002E3FCC">
            <w:pPr>
              <w:pStyle w:val="TAL"/>
              <w:rPr>
                <w:iCs/>
              </w:rPr>
            </w:pPr>
            <w:r w:rsidRPr="001C0FC4">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6FF7CE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380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4CDEC3" w14:textId="77777777" w:rsidR="00296E35" w:rsidRPr="001C0FC4" w:rsidRDefault="00296E35" w:rsidP="002E3FCC">
            <w:pPr>
              <w:pStyle w:val="TAL"/>
            </w:pPr>
          </w:p>
        </w:tc>
      </w:tr>
    </w:tbl>
    <w:p w14:paraId="6F13E01D" w14:textId="77777777" w:rsidR="00296E35" w:rsidRPr="001C0FC4" w:rsidRDefault="00296E35" w:rsidP="00296E35"/>
    <w:p w14:paraId="6889AC39" w14:textId="77777777" w:rsidR="00296E35" w:rsidRPr="001C0FC4" w:rsidRDefault="00296E35" w:rsidP="00296E35">
      <w:pPr>
        <w:pStyle w:val="TH"/>
      </w:pPr>
      <w:r w:rsidRPr="001C0FC4">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6E0E8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4A0F1EF" w14:textId="4B9DB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2302D6D" w14:textId="77777777" w:rsidR="00296E35" w:rsidRPr="001C0FC4" w:rsidRDefault="00296E35" w:rsidP="00296E35"/>
    <w:p w14:paraId="3D4BAD60" w14:textId="4BD385CD" w:rsidR="00296E35" w:rsidRPr="001C0FC4" w:rsidRDefault="00296E35" w:rsidP="00296E35">
      <w:pPr>
        <w:pStyle w:val="TH"/>
      </w:pPr>
      <w:r w:rsidRPr="001C0FC4">
        <w:t>Table 6.1.11.3.3-11: MSRP SEND from the SS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0748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7229B" w14:textId="5F9AFD3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F809D3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84D9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2830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8A5D9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3467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6CF1AE" w14:textId="77777777" w:rsidR="00296E35" w:rsidRPr="001C0FC4" w:rsidRDefault="00296E35" w:rsidP="002E3FCC">
            <w:pPr>
              <w:pStyle w:val="TAH"/>
              <w:rPr>
                <w:bCs/>
              </w:rPr>
            </w:pPr>
            <w:r w:rsidRPr="001C0FC4">
              <w:rPr>
                <w:bCs/>
              </w:rPr>
              <w:t>Condition</w:t>
            </w:r>
          </w:p>
        </w:tc>
      </w:tr>
      <w:tr w:rsidR="00296E35" w:rsidRPr="001C0FC4" w14:paraId="644E8B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1B39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382F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8FB4F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DBE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D1229" w14:textId="77777777" w:rsidR="00296E35" w:rsidRPr="001C0FC4" w:rsidRDefault="00296E35" w:rsidP="002E3FCC">
            <w:pPr>
              <w:pStyle w:val="TAL"/>
            </w:pPr>
          </w:p>
        </w:tc>
      </w:tr>
      <w:tr w:rsidR="00296E35" w:rsidRPr="001C0FC4" w14:paraId="4CBF69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5C006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887DC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74E3F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F9C1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D807" w14:textId="77777777" w:rsidR="00296E35" w:rsidRPr="001C0FC4" w:rsidRDefault="00296E35" w:rsidP="002E3FCC">
            <w:pPr>
              <w:pStyle w:val="TAL"/>
            </w:pPr>
          </w:p>
        </w:tc>
      </w:tr>
      <w:tr w:rsidR="00296E35" w:rsidRPr="001C0FC4" w14:paraId="7EDDB63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3574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3FBF8" w14:textId="77777777" w:rsidR="00296E35" w:rsidRPr="001C0FC4" w:rsidRDefault="00296E35" w:rsidP="002E3FCC">
            <w:pPr>
              <w:pStyle w:val="TAL"/>
            </w:pPr>
            <w:r w:rsidRPr="001C0FC4">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18A610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E3C7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E3329" w14:textId="77777777" w:rsidR="00296E35" w:rsidRPr="001C0FC4" w:rsidRDefault="00296E35" w:rsidP="002E3FCC">
            <w:pPr>
              <w:pStyle w:val="TAL"/>
            </w:pPr>
          </w:p>
        </w:tc>
      </w:tr>
    </w:tbl>
    <w:p w14:paraId="1AA41B73" w14:textId="77777777" w:rsidR="00296E35" w:rsidRPr="001C0FC4" w:rsidRDefault="00296E35" w:rsidP="00296E35"/>
    <w:p w14:paraId="24BDB88F" w14:textId="3C24D98C" w:rsidR="00296E35" w:rsidRPr="001C0FC4" w:rsidRDefault="00296E35" w:rsidP="00296E35">
      <w:pPr>
        <w:pStyle w:val="TH"/>
      </w:pPr>
      <w:r w:rsidRPr="001C0FC4">
        <w:t>Table 6.1.11.3.3-11A: MIME Message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DC7B3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5E1F1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677DE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6FEB7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A8D8B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8EF64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8B610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154153" w14:textId="77777777" w:rsidR="00296E35" w:rsidRPr="001C0FC4" w:rsidRDefault="00296E35" w:rsidP="002E3FCC">
            <w:pPr>
              <w:pStyle w:val="TAH"/>
              <w:rPr>
                <w:bCs/>
              </w:rPr>
            </w:pPr>
            <w:r w:rsidRPr="001C0FC4">
              <w:rPr>
                <w:bCs/>
              </w:rPr>
              <w:t>Condition</w:t>
            </w:r>
          </w:p>
        </w:tc>
      </w:tr>
      <w:tr w:rsidR="00296E35" w:rsidRPr="001C0FC4" w14:paraId="173BB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9DBEAF"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A948C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65977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4B0D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5FF4B5" w14:textId="77777777" w:rsidR="00296E35" w:rsidRPr="001C0FC4" w:rsidRDefault="00296E35" w:rsidP="002E3FCC">
            <w:pPr>
              <w:pStyle w:val="TAL"/>
            </w:pPr>
          </w:p>
        </w:tc>
      </w:tr>
      <w:tr w:rsidR="00296E35" w:rsidRPr="001C0FC4" w14:paraId="35ADDD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B4586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9AF48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6EA0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162D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D25FB1" w14:textId="77777777" w:rsidR="00296E35" w:rsidRPr="001C0FC4" w:rsidRDefault="00296E35" w:rsidP="002E3FCC">
            <w:pPr>
              <w:pStyle w:val="TAL"/>
            </w:pPr>
          </w:p>
        </w:tc>
      </w:tr>
      <w:tr w:rsidR="00296E35" w:rsidRPr="001C0FC4" w14:paraId="4B24AB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1DD73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5D54620"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1EFEC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50D1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74992A" w14:textId="77777777" w:rsidR="00296E35" w:rsidRPr="001C0FC4" w:rsidRDefault="00296E35" w:rsidP="002E3FCC">
            <w:pPr>
              <w:pStyle w:val="TAL"/>
            </w:pPr>
          </w:p>
        </w:tc>
      </w:tr>
      <w:tr w:rsidR="00296E35" w:rsidRPr="001C0FC4" w14:paraId="33CC26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D39BF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1376D3" w14:textId="77777777" w:rsidR="00296E35" w:rsidRPr="001C0FC4" w:rsidRDefault="00296E35" w:rsidP="002E3FCC">
            <w:pPr>
              <w:pStyle w:val="TAL"/>
            </w:pPr>
            <w:r w:rsidRPr="001C0FC4">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AC24E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4C3F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1FA365" w14:textId="77777777" w:rsidR="00296E35" w:rsidRPr="001C0FC4" w:rsidRDefault="00296E35" w:rsidP="002E3FCC">
            <w:pPr>
              <w:pStyle w:val="TAL"/>
            </w:pPr>
          </w:p>
        </w:tc>
      </w:tr>
      <w:tr w:rsidR="00296E35" w:rsidRPr="001C0FC4" w14:paraId="1D4A75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0707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16DB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F24A2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D148D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94533F" w14:textId="77777777" w:rsidR="00296E35" w:rsidRPr="001C0FC4" w:rsidRDefault="00296E35" w:rsidP="002E3FCC">
            <w:pPr>
              <w:pStyle w:val="TAL"/>
            </w:pPr>
          </w:p>
        </w:tc>
      </w:tr>
      <w:tr w:rsidR="00296E35" w:rsidRPr="001C0FC4" w14:paraId="57438B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C57A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0B425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FCBE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27E5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72A6E" w14:textId="77777777" w:rsidR="00296E35" w:rsidRPr="001C0FC4" w:rsidRDefault="00296E35" w:rsidP="002E3FCC">
            <w:pPr>
              <w:pStyle w:val="TAL"/>
            </w:pPr>
          </w:p>
        </w:tc>
      </w:tr>
      <w:tr w:rsidR="00296E35" w:rsidRPr="001C0FC4" w14:paraId="0BBB11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435AB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3FD0218"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C4608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CA39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A646A" w14:textId="77777777" w:rsidR="00296E35" w:rsidRPr="001C0FC4" w:rsidRDefault="00296E35" w:rsidP="002E3FCC">
            <w:pPr>
              <w:pStyle w:val="TAL"/>
            </w:pPr>
          </w:p>
        </w:tc>
      </w:tr>
      <w:tr w:rsidR="00296E35" w:rsidRPr="001C0FC4" w14:paraId="6ED433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9A1611"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4C1E" w14:textId="77777777" w:rsidR="00296E35" w:rsidRPr="001C0FC4" w:rsidRDefault="00296E35" w:rsidP="002E3FCC">
            <w:pPr>
              <w:pStyle w:val="TAL"/>
            </w:pPr>
            <w:r w:rsidRPr="001C0FC4">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0C6DC8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AD14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75F00" w14:textId="77777777" w:rsidR="00296E35" w:rsidRPr="001C0FC4" w:rsidRDefault="00296E35" w:rsidP="002E3FCC">
            <w:pPr>
              <w:pStyle w:val="TAL"/>
            </w:pPr>
          </w:p>
        </w:tc>
      </w:tr>
    </w:tbl>
    <w:p w14:paraId="5DBF1D8D" w14:textId="77777777" w:rsidR="00296E35" w:rsidRPr="001C0FC4" w:rsidRDefault="00296E35" w:rsidP="00296E35"/>
    <w:p w14:paraId="07DD9B71" w14:textId="77777777" w:rsidR="00296E35" w:rsidRPr="001C0FC4" w:rsidRDefault="00296E35" w:rsidP="00296E35">
      <w:pPr>
        <w:pStyle w:val="TH"/>
      </w:pPr>
      <w:r w:rsidRPr="001C0FC4">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021B5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BA10322" w14:textId="4D9A65E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DELIVERED_READ</w:t>
            </w:r>
          </w:p>
        </w:tc>
      </w:tr>
    </w:tbl>
    <w:p w14:paraId="2ADF0F2D" w14:textId="77777777" w:rsidR="00296E35" w:rsidRPr="001C0FC4" w:rsidRDefault="00296E35" w:rsidP="00296E35"/>
    <w:p w14:paraId="4A560AE3" w14:textId="77777777" w:rsidR="00296E35" w:rsidRPr="001C0FC4" w:rsidRDefault="00296E35" w:rsidP="00296E35">
      <w:pPr>
        <w:pStyle w:val="TH"/>
      </w:pPr>
      <w:r w:rsidRPr="001C0FC4">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95C1E0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EC82A0" w14:textId="3DF317E5" w:rsidR="00296E35" w:rsidRPr="001C0FC4" w:rsidRDefault="00296E35" w:rsidP="002E3FCC">
            <w:pPr>
              <w:pStyle w:val="TAL"/>
            </w:pPr>
            <w:r w:rsidRPr="001C0FC4">
              <w:t xml:space="preserve">Derivation Path: TS </w:t>
            </w:r>
            <w:r>
              <w:t>37.579</w:t>
            </w:r>
            <w:r w:rsidRPr="001C0FC4">
              <w:t>-1 [2], Table 5.5.3.9.1-2</w:t>
            </w:r>
          </w:p>
        </w:tc>
      </w:tr>
    </w:tbl>
    <w:p w14:paraId="6DF7B2B9" w14:textId="77777777" w:rsidR="00296E35" w:rsidRPr="001C0FC4" w:rsidRDefault="00296E35" w:rsidP="00296E35"/>
    <w:p w14:paraId="52906369" w14:textId="3E5F8A1E" w:rsidR="00296E35" w:rsidRPr="001C0FC4" w:rsidRDefault="00296E35" w:rsidP="00296E35">
      <w:pPr>
        <w:pStyle w:val="TH"/>
      </w:pPr>
      <w:r w:rsidRPr="001C0FC4">
        <w:t>Table 6.1.11.3.3-13: MSRP SEND from the UE (step 1a1,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F0FF2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4284E5" w14:textId="78C514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46EB65C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A9E8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106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0AD07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4EBBA4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56CC61" w14:textId="77777777" w:rsidR="00296E35" w:rsidRPr="001C0FC4" w:rsidRDefault="00296E35" w:rsidP="002E3FCC">
            <w:pPr>
              <w:pStyle w:val="TAH"/>
              <w:rPr>
                <w:bCs/>
              </w:rPr>
            </w:pPr>
            <w:r w:rsidRPr="001C0FC4">
              <w:rPr>
                <w:bCs/>
              </w:rPr>
              <w:t>Condition</w:t>
            </w:r>
          </w:p>
        </w:tc>
      </w:tr>
      <w:tr w:rsidR="00296E35" w:rsidRPr="001C0FC4" w14:paraId="409DD0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AB5FA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814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C872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DBBF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CB3E2" w14:textId="77777777" w:rsidR="00296E35" w:rsidRPr="001C0FC4" w:rsidRDefault="00296E35" w:rsidP="002E3FCC">
            <w:pPr>
              <w:pStyle w:val="TAL"/>
            </w:pPr>
          </w:p>
        </w:tc>
      </w:tr>
      <w:tr w:rsidR="00296E35" w:rsidRPr="001C0FC4" w14:paraId="3AF36B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F1672"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7ECD71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403C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186DB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36B610" w14:textId="77777777" w:rsidR="00296E35" w:rsidRPr="001C0FC4" w:rsidRDefault="00296E35" w:rsidP="002E3FCC">
            <w:pPr>
              <w:pStyle w:val="TAL"/>
            </w:pPr>
          </w:p>
        </w:tc>
      </w:tr>
      <w:tr w:rsidR="00296E35" w:rsidRPr="001C0FC4" w14:paraId="3ED87A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7EC8C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5E8F739" w14:textId="77777777" w:rsidR="00296E35" w:rsidRPr="001C0FC4" w:rsidRDefault="00296E35" w:rsidP="002E3FCC">
            <w:pPr>
              <w:pStyle w:val="TAL"/>
              <w:rPr>
                <w:iCs/>
              </w:rPr>
            </w:pPr>
            <w:r w:rsidRPr="001C0FC4">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15610E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1CD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D7F4D5" w14:textId="77777777" w:rsidR="00296E35" w:rsidRPr="001C0FC4" w:rsidRDefault="00296E35" w:rsidP="002E3FCC">
            <w:pPr>
              <w:pStyle w:val="TAL"/>
            </w:pPr>
          </w:p>
        </w:tc>
      </w:tr>
    </w:tbl>
    <w:p w14:paraId="11EFBC93" w14:textId="77777777" w:rsidR="00296E35" w:rsidRPr="001C0FC4" w:rsidRDefault="00296E35" w:rsidP="00296E35"/>
    <w:p w14:paraId="3521FFE9" w14:textId="77777777" w:rsidR="00296E35" w:rsidRPr="001C0FC4" w:rsidRDefault="00296E35" w:rsidP="00296E35">
      <w:pPr>
        <w:pStyle w:val="TH"/>
      </w:pPr>
      <w:r w:rsidRPr="001C0FC4">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EA98B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463636F" w14:textId="7CD019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79F10322" w14:textId="77777777" w:rsidR="00296E35" w:rsidRPr="001C0FC4" w:rsidRDefault="00296E35" w:rsidP="00296E35"/>
    <w:p w14:paraId="2E123613" w14:textId="1719BE82" w:rsidR="00296E35" w:rsidRPr="001C0FC4" w:rsidRDefault="00296E35" w:rsidP="00296E35">
      <w:pPr>
        <w:pStyle w:val="TH"/>
      </w:pPr>
      <w:r w:rsidRPr="001C0FC4">
        <w:t>Table 6.1.11.3.3-15: MSRP SEND from the UE (step 1b1,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1D759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B14129" w14:textId="224B590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7A9EEF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52E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51152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A4AF1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DCE05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982AAC" w14:textId="77777777" w:rsidR="00296E35" w:rsidRPr="001C0FC4" w:rsidRDefault="00296E35" w:rsidP="002E3FCC">
            <w:pPr>
              <w:pStyle w:val="TAH"/>
              <w:rPr>
                <w:bCs/>
              </w:rPr>
            </w:pPr>
            <w:r w:rsidRPr="001C0FC4">
              <w:rPr>
                <w:bCs/>
              </w:rPr>
              <w:t>Condition</w:t>
            </w:r>
          </w:p>
        </w:tc>
      </w:tr>
      <w:tr w:rsidR="00296E35" w:rsidRPr="001C0FC4" w14:paraId="3D1F6C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4225F8"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DB76E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1971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3A6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C39B08" w14:textId="77777777" w:rsidR="00296E35" w:rsidRPr="001C0FC4" w:rsidRDefault="00296E35" w:rsidP="002E3FCC">
            <w:pPr>
              <w:pStyle w:val="TAL"/>
            </w:pPr>
          </w:p>
        </w:tc>
      </w:tr>
      <w:tr w:rsidR="00296E35" w:rsidRPr="001C0FC4" w14:paraId="4B21B6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0835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80C963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EAEF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F20A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8F37C" w14:textId="77777777" w:rsidR="00296E35" w:rsidRPr="001C0FC4" w:rsidRDefault="00296E35" w:rsidP="002E3FCC">
            <w:pPr>
              <w:pStyle w:val="TAL"/>
            </w:pPr>
          </w:p>
        </w:tc>
      </w:tr>
      <w:tr w:rsidR="00296E35" w:rsidRPr="001C0FC4" w14:paraId="1C8FFC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6575F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A6BAC1F" w14:textId="77777777" w:rsidR="00296E35" w:rsidRPr="001C0FC4" w:rsidRDefault="00296E35" w:rsidP="002E3FCC">
            <w:pPr>
              <w:pStyle w:val="TAL"/>
              <w:rPr>
                <w:iCs/>
              </w:rPr>
            </w:pPr>
            <w:r w:rsidRPr="001C0FC4">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FB6F2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8FB4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66650" w14:textId="77777777" w:rsidR="00296E35" w:rsidRPr="001C0FC4" w:rsidRDefault="00296E35" w:rsidP="002E3FCC">
            <w:pPr>
              <w:pStyle w:val="TAL"/>
            </w:pPr>
          </w:p>
        </w:tc>
      </w:tr>
    </w:tbl>
    <w:p w14:paraId="5AE23A7C" w14:textId="77777777" w:rsidR="00296E35" w:rsidRPr="001C0FC4" w:rsidRDefault="00296E35" w:rsidP="00296E35"/>
    <w:p w14:paraId="33EA841C" w14:textId="77777777" w:rsidR="00296E35" w:rsidRPr="001C0FC4" w:rsidRDefault="00296E35" w:rsidP="00296E35">
      <w:pPr>
        <w:pStyle w:val="TH"/>
      </w:pPr>
      <w:r w:rsidRPr="001C0FC4">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4C1F6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6DAF093" w14:textId="6A28C3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7B5D90C0" w14:textId="77777777" w:rsidR="00296E35" w:rsidRPr="001C0FC4" w:rsidRDefault="00296E35" w:rsidP="00296E35"/>
    <w:p w14:paraId="4F8709E3" w14:textId="29ECCFDA" w:rsidR="00296E35" w:rsidRPr="001C0FC4" w:rsidRDefault="00296E35" w:rsidP="00296E35">
      <w:pPr>
        <w:pStyle w:val="TH"/>
      </w:pPr>
      <w:r w:rsidRPr="001C0FC4">
        <w:t>Table 6.1.11.3.3-17: MSRP SEND from the UE (step 1b2,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CE314C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93384A" w14:textId="69C709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E0C47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A1AC8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394E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5412B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5E1A0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19061C" w14:textId="77777777" w:rsidR="00296E35" w:rsidRPr="001C0FC4" w:rsidRDefault="00296E35" w:rsidP="002E3FCC">
            <w:pPr>
              <w:pStyle w:val="TAH"/>
              <w:rPr>
                <w:bCs/>
              </w:rPr>
            </w:pPr>
            <w:r w:rsidRPr="001C0FC4">
              <w:rPr>
                <w:bCs/>
              </w:rPr>
              <w:t>Condition</w:t>
            </w:r>
          </w:p>
        </w:tc>
      </w:tr>
      <w:tr w:rsidR="00296E35" w:rsidRPr="001C0FC4" w14:paraId="6B0EFD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171FE0"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2E86E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F929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BC8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62039" w14:textId="77777777" w:rsidR="00296E35" w:rsidRPr="001C0FC4" w:rsidRDefault="00296E35" w:rsidP="002E3FCC">
            <w:pPr>
              <w:pStyle w:val="TAL"/>
            </w:pPr>
          </w:p>
        </w:tc>
      </w:tr>
      <w:tr w:rsidR="00296E35" w:rsidRPr="001C0FC4" w14:paraId="7ED7DB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314BEA"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33A1491"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633E0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E24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339B41" w14:textId="77777777" w:rsidR="00296E35" w:rsidRPr="001C0FC4" w:rsidRDefault="00296E35" w:rsidP="002E3FCC">
            <w:pPr>
              <w:pStyle w:val="TAL"/>
            </w:pPr>
          </w:p>
        </w:tc>
      </w:tr>
      <w:tr w:rsidR="00296E35" w:rsidRPr="001C0FC4" w14:paraId="1D5A60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BD57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3942B9" w14:textId="77777777" w:rsidR="00296E35" w:rsidRPr="001C0FC4" w:rsidRDefault="00296E35" w:rsidP="002E3FCC">
            <w:pPr>
              <w:pStyle w:val="TAL"/>
              <w:rPr>
                <w:iCs/>
              </w:rPr>
            </w:pPr>
            <w:r w:rsidRPr="001C0FC4">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68C17CC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D13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326505" w14:textId="77777777" w:rsidR="00296E35" w:rsidRPr="001C0FC4" w:rsidRDefault="00296E35" w:rsidP="002E3FCC">
            <w:pPr>
              <w:pStyle w:val="TAL"/>
            </w:pPr>
          </w:p>
        </w:tc>
      </w:tr>
    </w:tbl>
    <w:p w14:paraId="2F41BA80" w14:textId="77777777" w:rsidR="00296E35" w:rsidRPr="001C0FC4" w:rsidRDefault="00296E35" w:rsidP="00296E35"/>
    <w:p w14:paraId="079C824A" w14:textId="77777777" w:rsidR="00296E35" w:rsidRPr="001C0FC4" w:rsidRDefault="00296E35" w:rsidP="00296E35">
      <w:pPr>
        <w:pStyle w:val="TH"/>
      </w:pPr>
      <w:r w:rsidRPr="001C0FC4">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5A2F4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A3F16CB" w14:textId="151B4F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7BD4A635" w14:textId="77777777" w:rsidR="00296E35" w:rsidRPr="001C0FC4" w:rsidRDefault="00296E35" w:rsidP="00296E35"/>
    <w:p w14:paraId="27F94348" w14:textId="77777777" w:rsidR="00296E35" w:rsidRPr="001C0FC4" w:rsidRDefault="00296E35" w:rsidP="00296E35">
      <w:pPr>
        <w:pStyle w:val="TH"/>
      </w:pPr>
      <w:r w:rsidRPr="001C0FC4">
        <w:t>Table 6.1.11.3.3-19..20: Void</w:t>
      </w:r>
    </w:p>
    <w:p w14:paraId="2096E21F" w14:textId="77777777" w:rsidR="00296E35" w:rsidRPr="001C0FC4" w:rsidRDefault="00296E35" w:rsidP="00296E35"/>
    <w:p w14:paraId="576D853E" w14:textId="77777777" w:rsidR="00296E35" w:rsidRPr="001C0FC4" w:rsidRDefault="00296E35" w:rsidP="00296E35">
      <w:pPr>
        <w:pStyle w:val="Heading3"/>
      </w:pPr>
      <w:bookmarkStart w:id="754" w:name="_Toc42507356"/>
      <w:bookmarkStart w:id="755" w:name="_Toc52307887"/>
      <w:bookmarkStart w:id="756" w:name="_Toc52782387"/>
      <w:bookmarkStart w:id="757" w:name="_Toc52782998"/>
      <w:bookmarkStart w:id="758" w:name="_Toc59042867"/>
      <w:bookmarkStart w:id="759" w:name="_Toc75459148"/>
      <w:bookmarkStart w:id="760" w:name="_Toc90630588"/>
      <w:bookmarkStart w:id="761" w:name="_Toc100778795"/>
      <w:bookmarkStart w:id="762" w:name="_Toc101286126"/>
      <w:bookmarkStart w:id="763" w:name="_Toc106817712"/>
      <w:bookmarkStart w:id="764" w:name="_Toc106817837"/>
      <w:bookmarkStart w:id="765" w:name="_Toc178186345"/>
      <w:bookmarkStart w:id="766" w:name="_Toc210385159"/>
      <w:r w:rsidRPr="001C0FC4">
        <w:t>6.1.12</w:t>
      </w:r>
      <w:r w:rsidRPr="001C0FC4">
        <w:tab/>
        <w:t>On-network / Short Data Service (SDS) / SDS Session / Group SDS Session / Client Terminated (CT)</w:t>
      </w:r>
      <w:bookmarkEnd w:id="737"/>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1F9D8E64" w14:textId="77777777" w:rsidR="00296E35" w:rsidRPr="001C0FC4" w:rsidRDefault="00296E35" w:rsidP="00296E35">
      <w:pPr>
        <w:pStyle w:val="H6"/>
      </w:pPr>
      <w:bookmarkStart w:id="767" w:name="_Toc52782388"/>
      <w:bookmarkStart w:id="768" w:name="_Toc52782999"/>
      <w:bookmarkStart w:id="769" w:name="_Toc59042868"/>
      <w:r w:rsidRPr="001C0FC4">
        <w:t>6.1.12.1</w:t>
      </w:r>
      <w:r w:rsidRPr="001C0FC4">
        <w:tab/>
        <w:t>Test Purpose (TP)</w:t>
      </w:r>
      <w:bookmarkEnd w:id="767"/>
      <w:bookmarkEnd w:id="768"/>
      <w:bookmarkEnd w:id="769"/>
    </w:p>
    <w:p w14:paraId="7A6C5742" w14:textId="77777777" w:rsidR="00296E35" w:rsidRPr="001C0FC4" w:rsidRDefault="00296E35" w:rsidP="00296E35">
      <w:pPr>
        <w:pStyle w:val="H6"/>
      </w:pPr>
      <w:r w:rsidRPr="001C0FC4">
        <w:t>(1)</w:t>
      </w:r>
    </w:p>
    <w:p w14:paraId="295C836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D28D237" w14:textId="77777777" w:rsidR="00296E35" w:rsidRPr="001C0FC4" w:rsidRDefault="00296E35" w:rsidP="00296E35">
      <w:pPr>
        <w:pStyle w:val="PL"/>
      </w:pPr>
      <w:r w:rsidRPr="001C0FC4">
        <w:rPr>
          <w:b/>
        </w:rPr>
        <w:t>ensure that</w:t>
      </w:r>
      <w:r w:rsidRPr="001C0FC4">
        <w:t xml:space="preserve"> {</w:t>
      </w:r>
    </w:p>
    <w:p w14:paraId="021567BE"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group SDS session using the media plane }</w:t>
      </w:r>
    </w:p>
    <w:p w14:paraId="0A399CB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F3F121F" w14:textId="77777777" w:rsidR="00296E35" w:rsidRPr="001C0FC4" w:rsidRDefault="00296E35" w:rsidP="00296E35">
      <w:pPr>
        <w:pStyle w:val="PL"/>
      </w:pPr>
      <w:r w:rsidRPr="001C0FC4">
        <w:t xml:space="preserve">            }</w:t>
      </w:r>
    </w:p>
    <w:p w14:paraId="11A70BB8" w14:textId="77777777" w:rsidR="00296E35" w:rsidRPr="001C0FC4" w:rsidRDefault="00296E35" w:rsidP="00296E35">
      <w:pPr>
        <w:pStyle w:val="PL"/>
      </w:pPr>
    </w:p>
    <w:p w14:paraId="50793B94" w14:textId="77777777" w:rsidR="00296E35" w:rsidRPr="001C0FC4" w:rsidRDefault="00296E35" w:rsidP="00296E35">
      <w:pPr>
        <w:pStyle w:val="H6"/>
      </w:pPr>
      <w:r w:rsidRPr="001C0FC4">
        <w:t>(2)</w:t>
      </w:r>
    </w:p>
    <w:p w14:paraId="55EF7D46" w14:textId="77777777" w:rsidR="00296E35" w:rsidRPr="001C0FC4" w:rsidRDefault="00296E35" w:rsidP="00296E35">
      <w:pPr>
        <w:pStyle w:val="PL"/>
      </w:pPr>
      <w:r w:rsidRPr="001C0FC4">
        <w:rPr>
          <w:b/>
        </w:rPr>
        <w:t>with</w:t>
      </w:r>
      <w:r w:rsidRPr="001C0FC4">
        <w:t xml:space="preserve"> { UE (MCDATA Client) having responded to the SIP INVITE message that initiated a group SDS session using the media plane }</w:t>
      </w:r>
    </w:p>
    <w:p w14:paraId="5FA5BE78" w14:textId="77777777" w:rsidR="00296E35" w:rsidRPr="001C0FC4" w:rsidRDefault="00296E35" w:rsidP="00296E35">
      <w:pPr>
        <w:pStyle w:val="PL"/>
      </w:pPr>
      <w:r w:rsidRPr="001C0FC4">
        <w:rPr>
          <w:b/>
        </w:rPr>
        <w:t>ensure that</w:t>
      </w:r>
      <w:r w:rsidRPr="001C0FC4">
        <w:t xml:space="preserve"> {</w:t>
      </w:r>
    </w:p>
    <w:p w14:paraId="7488EBD7"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3CC86AC"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w:t>
      </w:r>
      <w:r w:rsidRPr="001C0FC4">
        <w:rPr>
          <w:b/>
          <w:bCs/>
        </w:rPr>
        <w:t>and</w:t>
      </w:r>
      <w:r w:rsidRPr="001C0FC4">
        <w:t xml:space="preserve"> sends a MSRP SEND message with a disposition notification of "DELIVERED" }</w:t>
      </w:r>
    </w:p>
    <w:p w14:paraId="18576029" w14:textId="77777777" w:rsidR="00296E35" w:rsidRPr="001C0FC4" w:rsidRDefault="00296E35" w:rsidP="00296E35">
      <w:pPr>
        <w:pStyle w:val="PL"/>
      </w:pPr>
      <w:r w:rsidRPr="001C0FC4">
        <w:t xml:space="preserve">            }</w:t>
      </w:r>
    </w:p>
    <w:p w14:paraId="6B10B90B" w14:textId="77777777" w:rsidR="00296E35" w:rsidRPr="001C0FC4" w:rsidRDefault="00296E35" w:rsidP="00296E35">
      <w:pPr>
        <w:pStyle w:val="PL"/>
      </w:pPr>
    </w:p>
    <w:p w14:paraId="7B97C504" w14:textId="77777777" w:rsidR="00296E35" w:rsidRPr="001C0FC4" w:rsidRDefault="00296E35" w:rsidP="00296E35">
      <w:pPr>
        <w:pStyle w:val="H6"/>
      </w:pPr>
      <w:r w:rsidRPr="001C0FC4">
        <w:t>(3)</w:t>
      </w:r>
    </w:p>
    <w:p w14:paraId="086E2B8F"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0589BF3B" w14:textId="77777777" w:rsidR="00296E35" w:rsidRPr="001C0FC4" w:rsidRDefault="00296E35" w:rsidP="00296E35">
      <w:pPr>
        <w:pStyle w:val="PL"/>
      </w:pPr>
      <w:r w:rsidRPr="001C0FC4">
        <w:rPr>
          <w:b/>
        </w:rPr>
        <w:t>ensure that</w:t>
      </w:r>
      <w:r w:rsidRPr="001C0FC4">
        <w:t xml:space="preserve"> {</w:t>
      </w:r>
    </w:p>
    <w:p w14:paraId="1079E95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SDS Session message with a disposition of "DELIVERY AND READ" }</w:t>
      </w:r>
    </w:p>
    <w:p w14:paraId="2FF97D35" w14:textId="77777777" w:rsidR="00296E35" w:rsidRPr="001C0FC4" w:rsidRDefault="00296E35" w:rsidP="00296E35">
      <w:pPr>
        <w:pStyle w:val="PL"/>
      </w:pPr>
      <w:r w:rsidRPr="001C0FC4">
        <w:t xml:space="preserve">    </w:t>
      </w:r>
      <w:r w:rsidRPr="001C0FC4">
        <w:rPr>
          <w:b/>
        </w:rPr>
        <w:t>then</w:t>
      </w:r>
      <w:r w:rsidRPr="001C0FC4">
        <w:t xml:space="preserve"> { UE (MCDATA Client) sends a group session SDS message via a MSRP SEND message with a disposition of "DELIVERY AND READ" }</w:t>
      </w:r>
    </w:p>
    <w:p w14:paraId="1145227D" w14:textId="77777777" w:rsidR="00296E35" w:rsidRPr="001C0FC4" w:rsidRDefault="00296E35" w:rsidP="00296E35">
      <w:pPr>
        <w:pStyle w:val="PL"/>
      </w:pPr>
      <w:r w:rsidRPr="001C0FC4">
        <w:t xml:space="preserve">            }</w:t>
      </w:r>
    </w:p>
    <w:p w14:paraId="2448CCC9" w14:textId="77777777" w:rsidR="00296E35" w:rsidRPr="001C0FC4" w:rsidRDefault="00296E35" w:rsidP="00296E35">
      <w:pPr>
        <w:pStyle w:val="PL"/>
      </w:pPr>
    </w:p>
    <w:p w14:paraId="17E4F76A" w14:textId="77777777" w:rsidR="00296E35" w:rsidRPr="001C0FC4" w:rsidRDefault="00296E35" w:rsidP="00296E35">
      <w:pPr>
        <w:pStyle w:val="H6"/>
      </w:pPr>
      <w:r w:rsidRPr="001C0FC4">
        <w:t>(4)</w:t>
      </w:r>
    </w:p>
    <w:p w14:paraId="45F4606B" w14:textId="77777777" w:rsidR="00296E35" w:rsidRPr="001C0FC4" w:rsidRDefault="00296E35" w:rsidP="00296E35">
      <w:pPr>
        <w:pStyle w:val="PL"/>
      </w:pPr>
      <w:r w:rsidRPr="001C0FC4">
        <w:rPr>
          <w:b/>
        </w:rPr>
        <w:t>with</w:t>
      </w:r>
      <w:r w:rsidRPr="001C0FC4">
        <w:t xml:space="preserve"> { UE (MCDATA Client) having sent a group SDS session message using the media plane with a disposition of "DELIVERY AND READ" }</w:t>
      </w:r>
    </w:p>
    <w:p w14:paraId="4B23CA94" w14:textId="77777777" w:rsidR="00296E35" w:rsidRPr="001C0FC4" w:rsidRDefault="00296E35" w:rsidP="00296E35">
      <w:pPr>
        <w:pStyle w:val="PL"/>
      </w:pPr>
      <w:r w:rsidRPr="001C0FC4">
        <w:rPr>
          <w:b/>
        </w:rPr>
        <w:t>ensure that</w:t>
      </w:r>
      <w:r w:rsidRPr="001C0FC4">
        <w:t xml:space="preserve"> {</w:t>
      </w:r>
    </w:p>
    <w:p w14:paraId="371F643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A543A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1C4D1E73" w14:textId="77777777" w:rsidR="00296E35" w:rsidRPr="001C0FC4" w:rsidRDefault="00296E35" w:rsidP="00296E35">
      <w:pPr>
        <w:pStyle w:val="PL"/>
      </w:pPr>
      <w:r w:rsidRPr="001C0FC4">
        <w:t xml:space="preserve">            }</w:t>
      </w:r>
    </w:p>
    <w:p w14:paraId="5595D507" w14:textId="77777777" w:rsidR="00296E35" w:rsidRPr="001C0FC4" w:rsidRDefault="00296E35" w:rsidP="00296E35">
      <w:pPr>
        <w:pStyle w:val="PL"/>
      </w:pPr>
    </w:p>
    <w:p w14:paraId="701A50AC" w14:textId="77777777" w:rsidR="00296E35" w:rsidRPr="001C0FC4" w:rsidRDefault="00296E35" w:rsidP="00296E35">
      <w:pPr>
        <w:pStyle w:val="H6"/>
      </w:pPr>
      <w:r w:rsidRPr="001C0FC4">
        <w:t>(5)</w:t>
      </w:r>
    </w:p>
    <w:p w14:paraId="3C95BC3D"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57633D69" w14:textId="77777777" w:rsidR="00296E35" w:rsidRPr="001C0FC4" w:rsidRDefault="00296E35" w:rsidP="00296E35">
      <w:pPr>
        <w:pStyle w:val="PL"/>
      </w:pPr>
      <w:r w:rsidRPr="001C0FC4">
        <w:rPr>
          <w:b/>
        </w:rPr>
        <w:t>ensure that</w:t>
      </w:r>
      <w:r w:rsidRPr="001C0FC4">
        <w:t xml:space="preserve"> {</w:t>
      </w:r>
    </w:p>
    <w:p w14:paraId="1537C96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1836293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0D90B88" w14:textId="77777777" w:rsidR="00296E35" w:rsidRPr="001C0FC4" w:rsidRDefault="00296E35" w:rsidP="00296E35">
      <w:pPr>
        <w:pStyle w:val="PL"/>
      </w:pPr>
      <w:r w:rsidRPr="001C0FC4">
        <w:t xml:space="preserve">            }</w:t>
      </w:r>
    </w:p>
    <w:p w14:paraId="519C62B5" w14:textId="77777777" w:rsidR="00296E35" w:rsidRPr="001C0FC4" w:rsidRDefault="00296E35" w:rsidP="00296E35">
      <w:pPr>
        <w:pStyle w:val="PL"/>
      </w:pPr>
    </w:p>
    <w:p w14:paraId="77838ECB" w14:textId="77777777" w:rsidR="00296E35" w:rsidRPr="001C0FC4" w:rsidRDefault="00296E35" w:rsidP="00296E35">
      <w:pPr>
        <w:pStyle w:val="H6"/>
      </w:pPr>
      <w:bookmarkStart w:id="770" w:name="_Toc52782389"/>
      <w:bookmarkStart w:id="771" w:name="_Toc52783000"/>
      <w:bookmarkStart w:id="772" w:name="_Toc59042869"/>
      <w:r w:rsidRPr="001C0FC4">
        <w:t>6.1.12.2</w:t>
      </w:r>
      <w:r w:rsidRPr="001C0FC4">
        <w:tab/>
        <w:t>Conformance requirements</w:t>
      </w:r>
      <w:bookmarkEnd w:id="770"/>
      <w:bookmarkEnd w:id="771"/>
      <w:bookmarkEnd w:id="772"/>
    </w:p>
    <w:p w14:paraId="0D0A082C"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E82E5D" w14:textId="77777777" w:rsidR="00296E35" w:rsidRPr="001C0FC4" w:rsidRDefault="00296E35" w:rsidP="00296E35">
      <w:r w:rsidRPr="001C0FC4">
        <w:t>[TS 24.282, clause 9.2.4.2.4]</w:t>
      </w:r>
    </w:p>
    <w:p w14:paraId="6A47905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5678F1F5" w14:textId="77777777" w:rsidR="00296E35" w:rsidRPr="001C0FC4" w:rsidRDefault="00296E35" w:rsidP="00296E35">
      <w:r w:rsidRPr="001C0FC4">
        <w:t>The MCData client:</w:t>
      </w:r>
    </w:p>
    <w:p w14:paraId="78E71F1D"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A196F1" w14:textId="77777777" w:rsidR="00296E35" w:rsidRPr="001C0FC4" w:rsidRDefault="00296E35" w:rsidP="00296E35">
      <w:pPr>
        <w:ind w:left="851" w:hanging="284"/>
        <w:rPr>
          <w:lang w:eastAsia="ko-KR"/>
        </w:rPr>
      </w:pPr>
      <w:r w:rsidRPr="001C0FC4">
        <w:rPr>
          <w:lang w:eastAsia="ko-KR"/>
        </w:rPr>
        <w:t>a)</w:t>
      </w:r>
      <w:r w:rsidRPr="001C0FC4">
        <w:rPr>
          <w:lang w:eastAsia="ko-KR"/>
        </w:rPr>
        <w:tab/>
        <w:t>MCData client does not have enough resources to handle the call; or</w:t>
      </w:r>
    </w:p>
    <w:p w14:paraId="33287BAF" w14:textId="77777777" w:rsidR="00296E35" w:rsidRPr="001C0FC4" w:rsidRDefault="00296E35" w:rsidP="00296E35">
      <w:pPr>
        <w:ind w:left="851" w:hanging="284"/>
        <w:rPr>
          <w:lang w:eastAsia="ko-KR"/>
        </w:rPr>
      </w:pPr>
      <w:r w:rsidRPr="001C0FC4">
        <w:rPr>
          <w:lang w:eastAsia="ko-KR"/>
        </w:rPr>
        <w:t>b)</w:t>
      </w:r>
      <w:r w:rsidRPr="001C0FC4">
        <w:rPr>
          <w:lang w:eastAsia="ko-KR"/>
        </w:rPr>
        <w:tab/>
        <w:t>any other reason outside the scope of this specification;</w:t>
      </w:r>
    </w:p>
    <w:p w14:paraId="331DC423" w14:textId="77777777" w:rsidR="00296E35" w:rsidRPr="001C0FC4" w:rsidRDefault="00296E35" w:rsidP="00296E35">
      <w:pPr>
        <w:ind w:left="851" w:hanging="284"/>
        <w:rPr>
          <w:lang w:eastAsia="ko-KR"/>
        </w:rPr>
      </w:pPr>
      <w:r w:rsidRPr="001C0FC4">
        <w:t>and skip the rest of the steps after step 2;</w:t>
      </w:r>
    </w:p>
    <w:p w14:paraId="17FA4B35" w14:textId="77777777" w:rsidR="00296E35" w:rsidRPr="001C0FC4" w:rsidRDefault="00296E35" w:rsidP="00296E35">
      <w:pPr>
        <w:ind w:left="568" w:hanging="284"/>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823F795" w14:textId="77777777" w:rsidR="00296E35" w:rsidRPr="001C0FC4" w:rsidRDefault="00296E35" w:rsidP="00296E35">
      <w:pPr>
        <w:ind w:left="568" w:hanging="284"/>
      </w:pPr>
      <w:r w:rsidRPr="001C0FC4">
        <w:t>3)</w:t>
      </w:r>
      <w:r w:rsidRPr="001C0FC4">
        <w:tab/>
        <w:t>if the SDP offer of the SIP INVITE request contains an "a=key-mgmt" attribute field with a "mikey" attribute value containing a MIKEY-SAKKE I_MESSAGE:</w:t>
      </w:r>
    </w:p>
    <w:p w14:paraId="16DE0C56" w14:textId="77777777" w:rsidR="00296E35" w:rsidRPr="001C0FC4" w:rsidRDefault="00296E35" w:rsidP="00296E35">
      <w:pPr>
        <w:ind w:left="851" w:hanging="284"/>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F8C06CC" w14:textId="77777777" w:rsidR="00296E35" w:rsidRPr="001C0FC4" w:rsidRDefault="00296E35" w:rsidP="00296E35">
      <w:pPr>
        <w:ind w:left="851" w:hanging="284"/>
      </w:pPr>
      <w:r w:rsidRPr="001C0FC4">
        <w:t>b)</w:t>
      </w:r>
      <w:r w:rsidRPr="001C0FC4">
        <w:tab/>
        <w:t>shall convert the MCData ID to a UID as described in 3GPP TS 33.180 [26];</w:t>
      </w:r>
    </w:p>
    <w:p w14:paraId="19EDABDC" w14:textId="77777777" w:rsidR="00296E35" w:rsidRPr="001C0FC4" w:rsidRDefault="00296E35" w:rsidP="00296E35">
      <w:pPr>
        <w:ind w:left="851" w:hanging="284"/>
      </w:pPr>
      <w:r w:rsidRPr="001C0FC4">
        <w:t>c)</w:t>
      </w:r>
      <w:r w:rsidRPr="001C0FC4">
        <w:tab/>
        <w:t>shall use the UID to validate the signature of the MIKEY-SAKKE I_MESSAGE as described in 3GPP TS 33.180 [26];</w:t>
      </w:r>
    </w:p>
    <w:p w14:paraId="4DE6D20A" w14:textId="77777777" w:rsidR="00296E35" w:rsidRPr="001C0FC4" w:rsidRDefault="00296E35" w:rsidP="00296E35">
      <w:pPr>
        <w:ind w:left="851" w:hanging="284"/>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B14AF89" w14:textId="77777777" w:rsidR="00296E35" w:rsidRPr="001C0FC4" w:rsidRDefault="00296E35" w:rsidP="00296E35">
      <w:pPr>
        <w:ind w:left="851" w:hanging="284"/>
      </w:pPr>
      <w:r w:rsidRPr="001C0FC4">
        <w:t>e)</w:t>
      </w:r>
      <w:r w:rsidRPr="001C0FC4">
        <w:tab/>
        <w:t>if the signature of the MIKEY-SAKKE I_MESSAGE was successfully validated:</w:t>
      </w:r>
    </w:p>
    <w:p w14:paraId="539EF5CE" w14:textId="77777777" w:rsidR="00296E35" w:rsidRPr="001C0FC4" w:rsidRDefault="00296E35" w:rsidP="00296E35">
      <w:pPr>
        <w:ind w:left="1135" w:hanging="284"/>
      </w:pPr>
      <w:r w:rsidRPr="001C0FC4">
        <w:t>i)</w:t>
      </w:r>
      <w:r w:rsidRPr="001C0FC4">
        <w:tab/>
        <w:t>shall extract and decrypt the encapsulated PCK using the terminating user's (KMS provisioned) UID key as described in 3GPP TS 33.180 [26]; and</w:t>
      </w:r>
    </w:p>
    <w:p w14:paraId="1448D447" w14:textId="77777777" w:rsidR="00296E35" w:rsidRPr="001C0FC4" w:rsidRDefault="00296E35" w:rsidP="00296E35">
      <w:pPr>
        <w:ind w:left="1135" w:hanging="284"/>
      </w:pPr>
      <w:r w:rsidRPr="001C0FC4">
        <w:t>ii)</w:t>
      </w:r>
      <w:r w:rsidRPr="001C0FC4">
        <w:tab/>
        <w:t>shall extract the PCK-ID, from the payload as specified in 3GPP TS 33.180 [26];</w:t>
      </w:r>
    </w:p>
    <w:p w14:paraId="4904659C" w14:textId="77777777" w:rsidR="00296E35" w:rsidRPr="001C0FC4" w:rsidRDefault="00296E35" w:rsidP="00296E35">
      <w:pPr>
        <w:keepLines/>
        <w:ind w:left="1135" w:hanging="851"/>
      </w:pPr>
      <w:r w:rsidRPr="001C0FC4">
        <w:t>NOTE:</w:t>
      </w:r>
      <w:r w:rsidRPr="001C0FC4">
        <w:tab/>
        <w:t>With the PCK successfully shared between the originating MCData client and the terminating MCData client, both clients are able to create an end-to-end secure session.</w:t>
      </w:r>
    </w:p>
    <w:p w14:paraId="48BAE5E4" w14:textId="77777777" w:rsidR="00296E35" w:rsidRPr="001C0FC4" w:rsidRDefault="00296E35" w:rsidP="00296E35">
      <w:pPr>
        <w:ind w:left="568" w:hanging="284"/>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5123BF6" w14:textId="77777777" w:rsidR="00296E35" w:rsidRPr="001C0FC4" w:rsidRDefault="00296E35" w:rsidP="00296E35">
      <w:pPr>
        <w:ind w:left="568" w:hanging="284"/>
      </w:pPr>
      <w:r w:rsidRPr="001C0FC4">
        <w:t>5</w:t>
      </w:r>
      <w:r w:rsidRPr="001C0FC4">
        <w:rPr>
          <w:lang w:eastAsia="ko-KR"/>
        </w:rPr>
        <w:t>)</w:t>
      </w:r>
      <w:r w:rsidRPr="001C0FC4">
        <w:tab/>
        <w:t>shall accept the SIP INVITE request and generate a SIP 200 (OK) response according to rules and procedures of 3GPP TS 24.229 [5];</w:t>
      </w:r>
    </w:p>
    <w:p w14:paraId="679327ED" w14:textId="77777777" w:rsidR="00296E35" w:rsidRPr="001C0FC4" w:rsidRDefault="00296E35" w:rsidP="00296E35">
      <w:pPr>
        <w:ind w:left="568" w:hanging="284"/>
        <w:rPr>
          <w:lang w:eastAsia="ko-KR"/>
        </w:rPr>
      </w:pPr>
      <w:r w:rsidRPr="001C0FC4">
        <w:rPr>
          <w:lang w:eastAsia="ko-KR"/>
        </w:rPr>
        <w:t>6)</w:t>
      </w:r>
      <w:r w:rsidRPr="001C0FC4">
        <w:rPr>
          <w:lang w:eastAsia="ko-KR"/>
        </w:rPr>
        <w:tab/>
        <w:t>shall include the option tag "timer" in a Require header field of the SIP 200 (OK) response;</w:t>
      </w:r>
    </w:p>
    <w:p w14:paraId="136FADF4" w14:textId="77777777" w:rsidR="00296E35" w:rsidRPr="001C0FC4" w:rsidRDefault="00296E35" w:rsidP="00296E35">
      <w:pPr>
        <w:ind w:left="568" w:hanging="284"/>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E7130F9" w14:textId="77777777" w:rsidR="00296E35" w:rsidRPr="001C0FC4" w:rsidRDefault="00296E35" w:rsidP="00296E35">
      <w:pPr>
        <w:ind w:left="568" w:hanging="284"/>
      </w:pPr>
      <w:r w:rsidRPr="001C0FC4">
        <w:t>8)</w:t>
      </w:r>
      <w:r w:rsidRPr="001C0FC4">
        <w:tab/>
        <w:t>shall include the g.3gpp.mcdata.sds media feature tag in the Contact header field of the SIP 200 (OK) response;</w:t>
      </w:r>
    </w:p>
    <w:p w14:paraId="1770974D" w14:textId="77777777" w:rsidR="00296E35" w:rsidRPr="001C0FC4" w:rsidRDefault="00296E35" w:rsidP="00296E35">
      <w:pPr>
        <w:ind w:left="568" w:hanging="284"/>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55692C74" w14:textId="77777777" w:rsidR="00296E35" w:rsidRPr="001C0FC4" w:rsidRDefault="00296E35" w:rsidP="00296E35">
      <w:pPr>
        <w:ind w:left="568" w:hanging="284"/>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3EDB42EB" w14:textId="77777777" w:rsidR="00296E35" w:rsidRPr="001C0FC4" w:rsidRDefault="00296E35" w:rsidP="00296E35">
      <w:pPr>
        <w:ind w:left="568" w:hanging="284"/>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CA316F8" w14:textId="77777777" w:rsidR="00296E35" w:rsidRPr="001C0FC4" w:rsidRDefault="00296E35" w:rsidP="00296E35">
      <w:pPr>
        <w:ind w:left="568" w:hanging="284"/>
        <w:rPr>
          <w:lang w:eastAsia="ko-KR"/>
        </w:rPr>
      </w:pPr>
      <w:r w:rsidRPr="001C0FC4">
        <w:rPr>
          <w:lang w:eastAsia="ko-KR"/>
        </w:rPr>
        <w:t>On receipt of an SIP ACK message to the sent SIP 200 (OK) message, the MCData client shall:</w:t>
      </w:r>
    </w:p>
    <w:p w14:paraId="17B533FD" w14:textId="77777777" w:rsidR="00296E35" w:rsidRPr="001C0FC4" w:rsidRDefault="00296E35" w:rsidP="00296E35">
      <w:pPr>
        <w:ind w:left="568" w:hanging="284"/>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1D98292F"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7170B35B"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0B9DAE9C" w14:textId="77777777" w:rsidR="00296E35" w:rsidRPr="001C0FC4" w:rsidRDefault="00296E35" w:rsidP="00296E35">
      <w:r w:rsidRPr="001C0FC4">
        <w:t>[TS 24.282, clause 9.2.4.2.2]</w:t>
      </w:r>
    </w:p>
    <w:p w14:paraId="3B405696"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2E469003" w14:textId="77777777" w:rsidR="00296E35" w:rsidRPr="001C0FC4" w:rsidRDefault="00296E35" w:rsidP="00296E35">
      <w:r w:rsidRPr="001C0FC4">
        <w:t>When composing an SDP answer, the MCData client:</w:t>
      </w:r>
    </w:p>
    <w:p w14:paraId="640F7C8F" w14:textId="77777777" w:rsidR="00296E35" w:rsidRPr="001C0FC4" w:rsidRDefault="00296E35" w:rsidP="00296E35">
      <w:pPr>
        <w:ind w:left="568" w:hanging="284"/>
        <w:rPr>
          <w:lang w:eastAsia="ko-KR"/>
        </w:rPr>
      </w:pPr>
      <w:r w:rsidRPr="001C0FC4">
        <w:rPr>
          <w:lang w:eastAsia="ko-KR"/>
        </w:rPr>
        <w:t>1)</w:t>
      </w:r>
      <w:r w:rsidRPr="001C0FC4">
        <w:rPr>
          <w:lang w:eastAsia="ko-KR"/>
        </w:rPr>
        <w:tab/>
        <w:t>shall include an "m=message" media-level section for the accepted MCData media stream consisting of:</w:t>
      </w:r>
    </w:p>
    <w:p w14:paraId="412A6000" w14:textId="77777777" w:rsidR="00296E35" w:rsidRPr="001C0FC4" w:rsidRDefault="00296E35" w:rsidP="00296E35">
      <w:pPr>
        <w:ind w:left="851" w:hanging="284"/>
      </w:pPr>
      <w:r w:rsidRPr="001C0FC4">
        <w:rPr>
          <w:lang w:eastAsia="ko-KR"/>
        </w:rPr>
        <w:t>a)</w:t>
      </w:r>
      <w:r w:rsidRPr="001C0FC4">
        <w:rPr>
          <w:lang w:eastAsia="ko-KR"/>
        </w:rPr>
        <w:tab/>
      </w:r>
      <w:r w:rsidRPr="001C0FC4">
        <w:t>the port number;</w:t>
      </w:r>
    </w:p>
    <w:p w14:paraId="11B1C8FA" w14:textId="77777777" w:rsidR="00296E35" w:rsidRPr="001C0FC4" w:rsidRDefault="00296E35" w:rsidP="00296E35">
      <w:pPr>
        <w:ind w:left="851" w:hanging="284"/>
      </w:pPr>
      <w:r w:rsidRPr="001C0FC4">
        <w:t>b)</w:t>
      </w:r>
      <w:r w:rsidRPr="001C0FC4">
        <w:tab/>
        <w:t>a protocol field value of "TCP/MSRP" or "TCP/TLS/MSRP" for TLS according to the received SDP offer;</w:t>
      </w:r>
    </w:p>
    <w:p w14:paraId="6C77E4A7" w14:textId="77777777" w:rsidR="00296E35" w:rsidRPr="001C0FC4" w:rsidRDefault="00296E35" w:rsidP="00296E35">
      <w:pPr>
        <w:ind w:left="851" w:hanging="284"/>
      </w:pPr>
      <w:r w:rsidRPr="001C0FC4">
        <w:t>c)</w:t>
      </w:r>
      <w:r w:rsidRPr="001C0FC4">
        <w:tab/>
        <w:t>an "a=sendrecv" attribute;</w:t>
      </w:r>
    </w:p>
    <w:p w14:paraId="4E8BBF99" w14:textId="77777777" w:rsidR="00296E35" w:rsidRPr="001C0FC4" w:rsidRDefault="00296E35" w:rsidP="00296E35">
      <w:pPr>
        <w:ind w:left="851" w:hanging="284"/>
      </w:pPr>
      <w:r w:rsidRPr="001C0FC4">
        <w:t>d)</w:t>
      </w:r>
      <w:r w:rsidRPr="001C0FC4">
        <w:tab/>
        <w:t>an "a=path" attribute containing its own MSRP URI;</w:t>
      </w:r>
    </w:p>
    <w:p w14:paraId="62421DD5" w14:textId="77777777" w:rsidR="00296E35" w:rsidRPr="001C0FC4" w:rsidRDefault="00296E35" w:rsidP="00296E35">
      <w:pPr>
        <w:ind w:left="851" w:hanging="284"/>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1D7F58A3" w14:textId="77777777" w:rsidR="00296E35" w:rsidRPr="001C0FC4" w:rsidRDefault="00296E35" w:rsidP="00296E35">
      <w:pPr>
        <w:ind w:left="851" w:hanging="284"/>
      </w:pPr>
      <w:r w:rsidRPr="001C0FC4">
        <w:t>f)</w:t>
      </w:r>
      <w:r w:rsidRPr="001C0FC4">
        <w:rPr>
          <w:lang w:eastAsia="ko-KR"/>
        </w:rPr>
        <w:tab/>
        <w:t xml:space="preserve">set the a=setup attribute </w:t>
      </w:r>
      <w:r w:rsidRPr="001C0FC4">
        <w:t>according to IETF RFC 6135 [19].</w:t>
      </w:r>
    </w:p>
    <w:p w14:paraId="39781A0A" w14:textId="77777777" w:rsidR="00296E35" w:rsidRPr="001C0FC4" w:rsidRDefault="00296E35" w:rsidP="00296E35">
      <w:r w:rsidRPr="001C0FC4">
        <w:t>[TS 24.282, clause 13.2.2.2.2.2]</w:t>
      </w:r>
    </w:p>
    <w:p w14:paraId="4F8BCDA5" w14:textId="77777777" w:rsidR="00296E35" w:rsidRPr="001C0FC4" w:rsidRDefault="00296E35" w:rsidP="00296E35">
      <w:r w:rsidRPr="001C0FC4">
        <w:t>Upon receiving a SIP BYE request, the MCData client:</w:t>
      </w:r>
    </w:p>
    <w:p w14:paraId="415D0EE1" w14:textId="77777777" w:rsidR="00296E35" w:rsidRPr="001C0FC4" w:rsidRDefault="00296E35" w:rsidP="00296E35">
      <w:pPr>
        <w:ind w:left="568" w:hanging="284"/>
        <w:rPr>
          <w:lang w:eastAsia="ko-KR"/>
        </w:rPr>
      </w:pPr>
      <w:r w:rsidRPr="001C0FC4">
        <w:rPr>
          <w:lang w:eastAsia="ko-KR"/>
        </w:rPr>
        <w:t>1)</w:t>
      </w:r>
      <w:r w:rsidRPr="001C0FC4">
        <w:rPr>
          <w:lang w:eastAsia="ko-KR"/>
        </w:rPr>
        <w:tab/>
        <w:t>shall send SIP 200 (OK) response towards MCData server according to 3GPP TS 24.229 [5]; and</w:t>
      </w:r>
    </w:p>
    <w:p w14:paraId="2A10A2B5" w14:textId="77777777" w:rsidR="00296E35" w:rsidRPr="001C0FC4" w:rsidRDefault="00296E35" w:rsidP="00296E35">
      <w:pPr>
        <w:ind w:left="568" w:hanging="284"/>
        <w:rPr>
          <w:lang w:eastAsia="ko-KR"/>
        </w:rPr>
      </w:pPr>
      <w:r w:rsidRPr="001C0FC4">
        <w:rPr>
          <w:lang w:eastAsia="ko-KR"/>
        </w:rPr>
        <w:t>2)</w:t>
      </w:r>
      <w:r w:rsidRPr="001C0FC4">
        <w:rPr>
          <w:lang w:eastAsia="ko-KR"/>
        </w:rPr>
        <w:tab/>
        <w:t>shall release all media plane resources corresponding to the MCData communication being released.</w:t>
      </w:r>
    </w:p>
    <w:p w14:paraId="5B3ED2D8" w14:textId="77777777" w:rsidR="00296E35" w:rsidRPr="001C0FC4" w:rsidRDefault="00296E35" w:rsidP="00296E35">
      <w:pPr>
        <w:keepLines/>
        <w:ind w:left="1135" w:hanging="851"/>
      </w:pPr>
      <w:r w:rsidRPr="001C0FC4">
        <w:t>NOTE:</w:t>
      </w:r>
      <w:r w:rsidRPr="001C0FC4">
        <w:tab/>
        <w:t>Partially received data can be stored and processed.</w:t>
      </w:r>
    </w:p>
    <w:p w14:paraId="142B8130" w14:textId="77777777" w:rsidR="00296E35" w:rsidRPr="001C0FC4" w:rsidRDefault="00296E35" w:rsidP="00296E35">
      <w:r w:rsidRPr="001C0FC4">
        <w:t>[TS 24.582, clause 6.1.2.3.1]</w:t>
      </w:r>
    </w:p>
    <w:p w14:paraId="6407C44F" w14:textId="77777777" w:rsidR="00296E35" w:rsidRPr="001C0FC4" w:rsidRDefault="00296E35" w:rsidP="00296E35">
      <w:r w:rsidRPr="001C0FC4">
        <w:t>Upon receiving an indication to establish MSRP connection for SDS session as the terminating MCData client, the MCData client:</w:t>
      </w:r>
    </w:p>
    <w:p w14:paraId="1902FB8B" w14:textId="77777777" w:rsidR="00296E35" w:rsidRPr="001C0FC4" w:rsidRDefault="00296E35" w:rsidP="00296E35">
      <w:pPr>
        <w:ind w:left="568" w:hanging="284"/>
        <w:rPr>
          <w:lang w:eastAsia="x-none"/>
        </w:rPr>
      </w:pPr>
      <w:r w:rsidRPr="001C0FC4">
        <w:rPr>
          <w:lang w:eastAsia="x-none"/>
        </w:rPr>
        <w:t>1.</w:t>
      </w:r>
      <w:r w:rsidRPr="001C0FC4">
        <w:rPr>
          <w:lang w:eastAsia="x-none"/>
        </w:rPr>
        <w:tab/>
        <w:t>shall act as an MSRP client according to IETF RFC 6135 [12];</w:t>
      </w:r>
    </w:p>
    <w:p w14:paraId="2278CC1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act either as an active endpoint or as an passive endpoint to open the transport connection, according to IETF RFC 6135 [12];</w:t>
      </w:r>
    </w:p>
    <w:p w14:paraId="0F3ADBAA" w14:textId="77777777" w:rsidR="00296E35" w:rsidRPr="001C0FC4" w:rsidRDefault="00296E35" w:rsidP="00296E35">
      <w:pPr>
        <w:ind w:left="568" w:hanging="284"/>
        <w:rPr>
          <w:lang w:eastAsia="x-none"/>
        </w:rPr>
      </w:pPr>
      <w:r w:rsidRPr="001C0FC4">
        <w:rPr>
          <w:lang w:eastAsia="x-none"/>
        </w:rPr>
        <w:t>3.</w:t>
      </w:r>
      <w:r w:rsidRPr="001C0FC4">
        <w:rPr>
          <w:lang w:eastAsia="x-none"/>
        </w:rPr>
        <w:tab/>
        <w:t>shall establish the MSRP connection according to the MSRP connection parameters in the SDP offer received in the SIP INVITE request according to IETF RFC 4975 [11];</w:t>
      </w:r>
    </w:p>
    <w:p w14:paraId="6009B08B" w14:textId="77777777" w:rsidR="00296E35" w:rsidRPr="001C0FC4" w:rsidRDefault="00296E35" w:rsidP="00296E35">
      <w:pPr>
        <w:ind w:left="568" w:hanging="284"/>
        <w:rPr>
          <w:lang w:eastAsia="x-none"/>
        </w:rPr>
      </w:pPr>
      <w:r w:rsidRPr="001C0FC4">
        <w:rPr>
          <w:lang w:eastAsia="x-none"/>
        </w:rPr>
        <w:t>4.</w:t>
      </w:r>
      <w:r w:rsidRPr="001C0FC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EC6AFA4"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574D1D0A" w14:textId="77777777" w:rsidR="00296E35" w:rsidRPr="001C0FC4" w:rsidRDefault="00296E35" w:rsidP="00296E35">
      <w:pPr>
        <w:ind w:left="568" w:hanging="284"/>
        <w:rPr>
          <w:lang w:eastAsia="x-none"/>
        </w:rPr>
      </w:pPr>
      <w:r w:rsidRPr="001C0FC4">
        <w:rPr>
          <w:lang w:eastAsia="x-none"/>
        </w:rPr>
        <w:t>1.</w:t>
      </w:r>
      <w:r w:rsidRPr="001C0FC4">
        <w:rPr>
          <w:lang w:eastAsia="x-none"/>
        </w:rPr>
        <w:tab/>
        <w:t>on receipt of an MSRP request in the MSRP session, shall follow the rules and procedures defined in IETF RFC 4975 [11] and in IETF RFC 6714 [13];</w:t>
      </w:r>
    </w:p>
    <w:p w14:paraId="445FE937" w14:textId="77777777" w:rsidR="00296E35" w:rsidRPr="001C0FC4" w:rsidRDefault="00296E35" w:rsidP="00296E35">
      <w:pPr>
        <w:ind w:left="568" w:hanging="284"/>
        <w:rPr>
          <w:lang w:eastAsia="x-none"/>
        </w:rPr>
      </w:pPr>
      <w:r w:rsidRPr="001C0FC4">
        <w:rPr>
          <w:lang w:eastAsia="x-none"/>
        </w:rPr>
        <w:t>2.</w:t>
      </w:r>
      <w:r w:rsidRPr="001C0FC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E82C1FE" w14:textId="77777777" w:rsidR="00296E35" w:rsidRPr="001C0FC4" w:rsidRDefault="00296E35" w:rsidP="00296E35">
      <w:pPr>
        <w:ind w:left="568" w:hanging="284"/>
        <w:rPr>
          <w:lang w:eastAsia="x-none"/>
        </w:rPr>
      </w:pPr>
      <w:r w:rsidRPr="001C0FC4">
        <w:rPr>
          <w:lang w:eastAsia="x-none"/>
        </w:rPr>
        <w:t>3.</w:t>
      </w:r>
      <w:r w:rsidRPr="001C0FC4">
        <w:rPr>
          <w:lang w:eastAsia="x-none"/>
        </w:rPr>
        <w:tab/>
        <w:t>shall handle the received content as described in subclause 6.1.2.6.</w:t>
      </w:r>
    </w:p>
    <w:p w14:paraId="6958ED09"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38A6237"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3EE699B1" w14:textId="77777777" w:rsidR="00296E35" w:rsidRPr="001C0FC4" w:rsidRDefault="00296E35" w:rsidP="00296E35">
      <w:r w:rsidRPr="001C0FC4">
        <w:t>[TS 24.582, clause 6.1.2.4]</w:t>
      </w:r>
    </w:p>
    <w:p w14:paraId="2FA3009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1B5B03F7" w14:textId="77777777" w:rsidR="00296E35" w:rsidRPr="001C0FC4" w:rsidRDefault="00296E35" w:rsidP="00296E35">
      <w:pPr>
        <w:ind w:left="568" w:hanging="284"/>
        <w:rPr>
          <w:lang w:eastAsia="x-none"/>
        </w:rPr>
      </w:pPr>
      <w:r w:rsidRPr="001C0FC4">
        <w:rPr>
          <w:lang w:eastAsia="x-none"/>
        </w:rPr>
        <w:t>1.</w:t>
      </w:r>
      <w:r w:rsidRPr="001C0FC4">
        <w:rPr>
          <w:lang w:eastAsia="x-none"/>
        </w:rPr>
        <w:tab/>
        <w:t>the &lt;allow-transmit-data&gt; element of an &lt;actions&gt; element is present with a value "true" (see the MCData user profile document in 3GPP TS 24.484 [7]);</w:t>
      </w:r>
    </w:p>
    <w:p w14:paraId="0DB3E36A" w14:textId="77777777" w:rsidR="00296E35" w:rsidRPr="001C0FC4" w:rsidRDefault="00296E35" w:rsidP="00296E35">
      <w:pPr>
        <w:ind w:left="568" w:hanging="284"/>
        <w:rPr>
          <w:lang w:eastAsia="x-none"/>
        </w:rPr>
      </w:pPr>
      <w:r w:rsidRPr="001C0FC4">
        <w:rPr>
          <w:lang w:eastAsia="x-none"/>
        </w:rPr>
        <w:t>2.</w:t>
      </w:r>
      <w:r w:rsidRPr="001C0FC4">
        <w:rPr>
          <w:lang w:eastAsia="x-none"/>
        </w:rPr>
        <w:tab/>
        <w:t xml:space="preserve">the size of the SDS message is less than or equal to the value of the &lt;max-data-size-sds-bytes&gt; element in the MCData service configuration document as specified in 3GPP TS 24.484 [7]; and </w:t>
      </w:r>
    </w:p>
    <w:p w14:paraId="49281454" w14:textId="77777777" w:rsidR="00296E35" w:rsidRPr="001C0FC4" w:rsidRDefault="00296E35" w:rsidP="00296E35">
      <w:pPr>
        <w:ind w:left="568" w:hanging="284"/>
        <w:rPr>
          <w:lang w:eastAsia="x-none"/>
        </w:rPr>
      </w:pPr>
      <w:r w:rsidRPr="001C0FC4">
        <w:rPr>
          <w:lang w:eastAsia="x-none"/>
        </w:rPr>
        <w:t>3.</w:t>
      </w:r>
      <w:r w:rsidRPr="001C0FC4">
        <w:rPr>
          <w:lang w:eastAsia="x-none"/>
        </w:rPr>
        <w:tab/>
        <w:t xml:space="preserve">the size of the SDS message is less than or equal to the value of &lt;MaxData1To1&gt; element of the MCData user profile document (see the MCData user profile document in 3GPP TS 24.484 [7]). </w:t>
      </w:r>
    </w:p>
    <w:p w14:paraId="21A0A48C"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2AD55405" w14:textId="77777777" w:rsidR="00296E35" w:rsidRPr="001C0FC4" w:rsidRDefault="00296E35" w:rsidP="00296E35">
      <w:pPr>
        <w:ind w:left="568" w:hanging="284"/>
        <w:rPr>
          <w:lang w:eastAsia="x-none"/>
        </w:rPr>
      </w:pPr>
      <w:r w:rsidRPr="001C0FC4">
        <w:rPr>
          <w:lang w:eastAsia="x-none"/>
        </w:rPr>
        <w:t>1.</w:t>
      </w:r>
      <w:r w:rsidRPr="001C0FC4">
        <w:rPr>
          <w:lang w:eastAsia="x-none"/>
        </w:rPr>
        <w:tab/>
        <w:t>the &lt;mcdata-allow-transmit-data-in-this-group&gt; element of an &lt;action&gt; element is present with a value "true" as defined in the MCData group document for this MCData group as specified in 3GPP TS 24.481 [4];</w:t>
      </w:r>
    </w:p>
    <w:p w14:paraId="55051064" w14:textId="77777777" w:rsidR="00296E35" w:rsidRPr="001C0FC4" w:rsidRDefault="00296E35" w:rsidP="00296E35">
      <w:pPr>
        <w:ind w:left="568" w:hanging="284"/>
        <w:rPr>
          <w:lang w:eastAsia="x-none"/>
        </w:rPr>
      </w:pPr>
      <w:r w:rsidRPr="001C0FC4">
        <w:rPr>
          <w:lang w:eastAsia="x-none"/>
        </w:rPr>
        <w:t>2.</w:t>
      </w:r>
      <w:r w:rsidRPr="001C0FC4">
        <w:rPr>
          <w:lang w:eastAsia="x-none"/>
        </w:rPr>
        <w:tab/>
        <w:t>the size of the SDS message is less than or equal to the value contained in the &lt;mcdata-on-network-max-data-size-for-SDS&gt; as defined in the MCData group document for this MCData group as specified in 3GPP TS 24.481 [4]; and</w:t>
      </w:r>
    </w:p>
    <w:p w14:paraId="3E52BE98" w14:textId="77777777" w:rsidR="00296E35" w:rsidRPr="001C0FC4" w:rsidRDefault="00296E35" w:rsidP="00296E35">
      <w:pPr>
        <w:ind w:left="568" w:hanging="284"/>
        <w:rPr>
          <w:lang w:eastAsia="x-none"/>
        </w:rPr>
      </w:pPr>
      <w:r w:rsidRPr="001C0FC4">
        <w:rPr>
          <w:lang w:eastAsia="x-none"/>
        </w:rPr>
        <w:t>3.</w:t>
      </w:r>
      <w:r w:rsidRPr="001C0FC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0766A723" w14:textId="77777777" w:rsidR="00296E35" w:rsidRPr="001C0FC4" w:rsidRDefault="00296E35" w:rsidP="00296E35">
      <w:pPr>
        <w:rPr>
          <w:lang w:eastAsia="x-none"/>
        </w:rPr>
      </w:pPr>
      <w:r w:rsidRPr="001C0FC4">
        <w:rPr>
          <w:lang w:eastAsia="x-none"/>
        </w:rPr>
        <w:t>If the above mentioned conditions satisfy, the MCData client:</w:t>
      </w:r>
    </w:p>
    <w:p w14:paraId="08269BFF"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SIGNALLING PAYLOAD as specified in subclause 6.1.1.2.2;</w:t>
      </w:r>
    </w:p>
    <w:p w14:paraId="4C3B348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generate a SDS DATA PAYLOAD as specified in subclause 6.1.1.2.3;</w:t>
      </w:r>
    </w:p>
    <w:p w14:paraId="165B8719" w14:textId="77777777" w:rsidR="00296E35" w:rsidRPr="001C0FC4" w:rsidRDefault="00296E35" w:rsidP="00296E35">
      <w:pPr>
        <w:ind w:left="568" w:hanging="284"/>
        <w:rPr>
          <w:lang w:eastAsia="x-none"/>
        </w:rPr>
      </w:pPr>
      <w:r w:rsidRPr="001C0FC4">
        <w:rPr>
          <w:lang w:eastAsia="x-none"/>
        </w:rPr>
        <w:t>3.</w:t>
      </w:r>
      <w:r w:rsidRPr="001C0FC4">
        <w:rPr>
          <w:lang w:eastAsia="x-none"/>
        </w:rPr>
        <w:tab/>
        <w:t>shall include the SDS SIGNALLING PAYLOAD and SDS DATA PAYLOAD in an MSRP SEND request as specified in subclause 6.1.1.2.4, with the following clarification;</w:t>
      </w:r>
    </w:p>
    <w:p w14:paraId="505A9250"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3DABE4CC" w14:textId="77777777" w:rsidR="00296E35" w:rsidRPr="001C0FC4" w:rsidRDefault="00296E35" w:rsidP="00296E35">
      <w:pPr>
        <w:ind w:left="568" w:hanging="284"/>
        <w:rPr>
          <w:lang w:eastAsia="x-none"/>
        </w:rPr>
      </w:pPr>
      <w:r w:rsidRPr="001C0FC4">
        <w:rPr>
          <w:lang w:eastAsia="x-none"/>
        </w:rPr>
        <w:t>4.</w:t>
      </w:r>
      <w:r w:rsidRPr="001C0FC4">
        <w:rPr>
          <w:lang w:eastAsia="x-none"/>
        </w:rPr>
        <w:tab/>
        <w:t>shall send the MSRP SEND request on the established MSRP connection.</w:t>
      </w:r>
    </w:p>
    <w:p w14:paraId="067548DE" w14:textId="77777777" w:rsidR="00296E35" w:rsidRPr="001C0FC4" w:rsidRDefault="00296E35" w:rsidP="00296E35">
      <w:pPr>
        <w:keepLines/>
        <w:ind w:left="1135" w:hanging="851"/>
      </w:pPr>
      <w:r w:rsidRPr="001C0FC4">
        <w:t>NOTE:</w:t>
      </w:r>
      <w:r w:rsidRPr="001C0FC4">
        <w:tab/>
        <w:t>MSRP chunking, if needed, may affect the number of "Content Type" lines in each MSRP SEND message conveying a chunk, as also specified in subclause 6.1.1.2.4.</w:t>
      </w:r>
    </w:p>
    <w:p w14:paraId="5C792F8F" w14:textId="77777777" w:rsidR="00296E35" w:rsidRPr="001C0FC4" w:rsidRDefault="00296E35" w:rsidP="00296E35">
      <w:r w:rsidRPr="001C0FC4">
        <w:t>[TS 24.582, clause 6.1.2.5.1]</w:t>
      </w:r>
    </w:p>
    <w:p w14:paraId="302262A8" w14:textId="77777777" w:rsidR="00296E35" w:rsidRPr="001C0FC4" w:rsidRDefault="00296E35" w:rsidP="00296E35">
      <w:pPr>
        <w:rPr>
          <w:lang w:eastAsia="x-none"/>
        </w:rPr>
      </w:pPr>
      <w:r w:rsidRPr="001C0FC4">
        <w:rPr>
          <w:lang w:eastAsia="x-none"/>
        </w:rPr>
        <w:t>To send an SDS disposition notification, the MCData client:</w:t>
      </w:r>
    </w:p>
    <w:p w14:paraId="322F9B7A"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NOTIFICATION as specified in subclause 6.1.2.5.2;</w:t>
      </w:r>
    </w:p>
    <w:p w14:paraId="676C65FE"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in an MSRP SEND request as specified in subclause 6.1.2.5.3, with the following clarification;</w:t>
      </w:r>
    </w:p>
    <w:p w14:paraId="4491B6D6"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2520095C" w14:textId="77777777" w:rsidR="00296E35" w:rsidRPr="001C0FC4" w:rsidRDefault="00296E35" w:rsidP="00296E35">
      <w:pPr>
        <w:ind w:left="568" w:hanging="284"/>
        <w:rPr>
          <w:lang w:eastAsia="x-none"/>
        </w:rPr>
      </w:pPr>
      <w:r w:rsidRPr="001C0FC4">
        <w:rPr>
          <w:lang w:eastAsia="x-none"/>
        </w:rPr>
        <w:t>3.</w:t>
      </w:r>
      <w:r w:rsidRPr="001C0FC4">
        <w:rPr>
          <w:lang w:eastAsia="x-none"/>
        </w:rPr>
        <w:tab/>
        <w:t>shall send the MSRP SEND request on the established MSRP connection.</w:t>
      </w:r>
    </w:p>
    <w:p w14:paraId="5913CB30" w14:textId="77777777" w:rsidR="00296E35" w:rsidRPr="001C0FC4" w:rsidRDefault="00296E35" w:rsidP="00296E35">
      <w:r w:rsidRPr="001C0FC4">
        <w:t>If MSRP chunking is used, the MCData client:</w:t>
      </w:r>
    </w:p>
    <w:p w14:paraId="6766D630"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send further MSRP SEND requests as necessary.</w:t>
      </w:r>
    </w:p>
    <w:p w14:paraId="6F33E2E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34948E3D"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1.</w:t>
      </w:r>
      <w:r w:rsidRPr="001C0FC4">
        <w:rPr>
          <w:rFonts w:ascii="TimesNewRoman" w:hAnsi="TimesNewRoman" w:cs="TimesNewRoman"/>
          <w:lang w:eastAsia="x-none"/>
        </w:rPr>
        <w:tab/>
        <w:t>if there are further MSRP chunks to send, shall abort transmission of these further MSRP chunks; and</w:t>
      </w:r>
    </w:p>
    <w:p w14:paraId="4221773A"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2.</w:t>
      </w:r>
      <w:r w:rsidRPr="001C0FC4">
        <w:rPr>
          <w:rFonts w:ascii="TimesNewRoman" w:hAnsi="TimesNewRoman" w:cs="TimesNewRoman"/>
          <w:lang w:eastAsia="x-none"/>
        </w:rPr>
        <w:tab/>
        <w:t xml:space="preserve">shall indicate to MCData user </w:t>
      </w:r>
      <w:r w:rsidRPr="001C0FC4">
        <w:rPr>
          <w:lang w:eastAsia="x-none"/>
        </w:rPr>
        <w:t>that the SDS message or the SDS disposition notification could not be sent.</w:t>
      </w:r>
    </w:p>
    <w:p w14:paraId="18E7C756" w14:textId="77777777" w:rsidR="00296E35" w:rsidRPr="001C0FC4" w:rsidRDefault="00296E35" w:rsidP="00296E35">
      <w:r w:rsidRPr="001C0FC4">
        <w:t>[TS 24.582, clause 6.1.2.5.2]</w:t>
      </w:r>
    </w:p>
    <w:p w14:paraId="0ED6EADD" w14:textId="77777777" w:rsidR="00296E35" w:rsidRPr="001C0FC4" w:rsidRDefault="00296E35" w:rsidP="00296E35">
      <w:r w:rsidRPr="001C0FC4">
        <w:t>In order to generate an SDS notification, the MCData client:</w:t>
      </w:r>
    </w:p>
    <w:p w14:paraId="65FCD1BC"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an SDS NOTIFICATION message as specified in 3GPP TS 24.282 [8]; and</w:t>
      </w:r>
    </w:p>
    <w:p w14:paraId="2F071501"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message in an application/vnd.3gpp.mcdata-signalling MIME body as specified in 3GPP TS 24.282 [8].</w:t>
      </w:r>
    </w:p>
    <w:p w14:paraId="3DBD9CEF" w14:textId="77777777" w:rsidR="00296E35" w:rsidRPr="001C0FC4" w:rsidRDefault="00296E35" w:rsidP="00296E35">
      <w:r w:rsidRPr="001C0FC4">
        <w:t>When generating an SDS NOTIFICATION message, the MCData client:</w:t>
      </w:r>
    </w:p>
    <w:p w14:paraId="2E3A40EF" w14:textId="77777777" w:rsidR="00296E35" w:rsidRPr="001C0FC4" w:rsidRDefault="00296E35" w:rsidP="00296E35">
      <w:pPr>
        <w:ind w:left="568" w:hanging="284"/>
        <w:rPr>
          <w:lang w:eastAsia="x-none"/>
        </w:rPr>
      </w:pPr>
      <w:r w:rsidRPr="001C0FC4">
        <w:rPr>
          <w:lang w:eastAsia="x-none"/>
        </w:rPr>
        <w:t>1.</w:t>
      </w:r>
      <w:r w:rsidRPr="001C0FC4">
        <w:rPr>
          <w:lang w:eastAsia="x-none"/>
        </w:rPr>
        <w:tab/>
        <w:t>if sending a delivered notification, shall set the SDS disposition notification type IE as "DELIVERED";</w:t>
      </w:r>
    </w:p>
    <w:p w14:paraId="0BD9EEF0" w14:textId="77777777" w:rsidR="00296E35" w:rsidRPr="001C0FC4" w:rsidRDefault="00296E35" w:rsidP="00296E35">
      <w:pPr>
        <w:ind w:left="568" w:hanging="284"/>
        <w:rPr>
          <w:lang w:eastAsia="x-none"/>
        </w:rPr>
      </w:pPr>
      <w:r w:rsidRPr="001C0FC4">
        <w:rPr>
          <w:lang w:eastAsia="x-none"/>
        </w:rPr>
        <w:t>2.</w:t>
      </w:r>
      <w:r w:rsidRPr="001C0FC4">
        <w:rPr>
          <w:lang w:eastAsia="x-none"/>
        </w:rPr>
        <w:tab/>
        <w:t>if sending a read notification, shall set the SDS disposition notification type IE as "READ";</w:t>
      </w:r>
    </w:p>
    <w:p w14:paraId="42B0260F" w14:textId="77777777" w:rsidR="00296E35" w:rsidRPr="001C0FC4" w:rsidRDefault="00296E35" w:rsidP="00296E35">
      <w:pPr>
        <w:ind w:left="568" w:hanging="284"/>
        <w:rPr>
          <w:lang w:eastAsia="x-none"/>
        </w:rPr>
      </w:pPr>
      <w:r w:rsidRPr="001C0FC4">
        <w:rPr>
          <w:lang w:eastAsia="x-none"/>
        </w:rPr>
        <w:t>3.</w:t>
      </w:r>
      <w:r w:rsidRPr="001C0FC4">
        <w:rPr>
          <w:lang w:eastAsia="x-none"/>
        </w:rPr>
        <w:tab/>
        <w:t>if sending a delivered and read notification, shall set the SDS disposition notification type IE as "DELIVERED AND READ";</w:t>
      </w:r>
    </w:p>
    <w:p w14:paraId="7AB0E21D" w14:textId="77777777" w:rsidR="00296E35" w:rsidRPr="001C0FC4" w:rsidRDefault="00296E35" w:rsidP="00296E35">
      <w:pPr>
        <w:ind w:left="568" w:hanging="284"/>
        <w:rPr>
          <w:lang w:eastAsia="x-none"/>
        </w:rPr>
      </w:pPr>
      <w:r w:rsidRPr="001C0FC4">
        <w:rPr>
          <w:lang w:eastAsia="x-none"/>
        </w:rPr>
        <w:t>4.</w:t>
      </w:r>
      <w:r w:rsidRPr="001C0FC4">
        <w:rPr>
          <w:lang w:eastAsia="x-none"/>
        </w:rPr>
        <w:tab/>
        <w:t>if the SDS message could not be delivered to the user or application (e.g. due to lack of storage), shall set the SDS disposition notification type IE as "UNDELIVERED";</w:t>
      </w:r>
    </w:p>
    <w:p w14:paraId="6EDF7C7A" w14:textId="77777777" w:rsidR="00296E35" w:rsidRPr="001C0FC4" w:rsidRDefault="00296E35" w:rsidP="00296E35">
      <w:pPr>
        <w:ind w:left="568" w:hanging="284"/>
        <w:rPr>
          <w:lang w:eastAsia="x-none"/>
        </w:rPr>
      </w:pPr>
      <w:r w:rsidRPr="001C0FC4">
        <w:rPr>
          <w:lang w:eastAsia="x-none"/>
        </w:rPr>
        <w:t>5.</w:t>
      </w:r>
      <w:r w:rsidRPr="001C0FC4">
        <w:rPr>
          <w:lang w:eastAsia="x-none"/>
        </w:rPr>
        <w:tab/>
        <w:t>shall set the Date and time IE to the current time;</w:t>
      </w:r>
    </w:p>
    <w:p w14:paraId="0EB73D99" w14:textId="77777777" w:rsidR="00296E35" w:rsidRPr="001C0FC4" w:rsidRDefault="00296E35" w:rsidP="00296E35">
      <w:pPr>
        <w:ind w:left="568" w:hanging="284"/>
        <w:rPr>
          <w:lang w:eastAsia="x-none"/>
        </w:rPr>
      </w:pPr>
      <w:r w:rsidRPr="001C0FC4">
        <w:rPr>
          <w:lang w:eastAsia="x-none"/>
        </w:rPr>
        <w:t>6.</w:t>
      </w:r>
      <w:r w:rsidRPr="001C0FC4">
        <w:rPr>
          <w:lang w:eastAsia="x-none"/>
        </w:rPr>
        <w:tab/>
        <w:t>shall set the Conversation ID to the value of the Conversation ID that was received in the SDS message;</w:t>
      </w:r>
    </w:p>
    <w:p w14:paraId="26C2D201" w14:textId="77777777" w:rsidR="00296E35" w:rsidRPr="001C0FC4" w:rsidRDefault="00296E35" w:rsidP="00296E35">
      <w:pPr>
        <w:ind w:left="568" w:hanging="284"/>
        <w:rPr>
          <w:lang w:eastAsia="x-none"/>
        </w:rPr>
      </w:pPr>
      <w:r w:rsidRPr="001C0FC4">
        <w:rPr>
          <w:lang w:eastAsia="x-none"/>
        </w:rPr>
        <w:t>7.</w:t>
      </w:r>
      <w:r w:rsidRPr="001C0FC4">
        <w:rPr>
          <w:lang w:eastAsia="x-none"/>
        </w:rPr>
        <w:tab/>
        <w:t>shall set the Message ID to the value of the Message ID that was received in the SDS message;</w:t>
      </w:r>
    </w:p>
    <w:p w14:paraId="1AFF256A" w14:textId="77777777" w:rsidR="00296E35" w:rsidRPr="001C0FC4" w:rsidRDefault="00296E35" w:rsidP="00296E35">
      <w:pPr>
        <w:ind w:left="568" w:hanging="284"/>
        <w:rPr>
          <w:lang w:eastAsia="x-none"/>
        </w:rPr>
      </w:pPr>
      <w:r w:rsidRPr="001C0FC4">
        <w:rPr>
          <w:lang w:eastAsia="x-none"/>
        </w:rPr>
        <w:t>8.</w:t>
      </w:r>
      <w:r w:rsidRPr="001C0FC4">
        <w:rPr>
          <w:lang w:eastAsia="x-none"/>
        </w:rPr>
        <w:tab/>
        <w:t>if the SDS message was destined for the user, shall not include an Application ID IE; and</w:t>
      </w:r>
    </w:p>
    <w:p w14:paraId="494B1E10" w14:textId="77777777" w:rsidR="00296E35" w:rsidRPr="001C0FC4" w:rsidRDefault="00296E35" w:rsidP="00296E35">
      <w:pPr>
        <w:ind w:left="568" w:hanging="284"/>
        <w:rPr>
          <w:lang w:eastAsia="x-none"/>
        </w:rPr>
      </w:pPr>
      <w:r w:rsidRPr="001C0FC4">
        <w:rPr>
          <w:lang w:eastAsia="x-none"/>
        </w:rPr>
        <w:t>9.</w:t>
      </w:r>
      <w:r w:rsidRPr="001C0FC4">
        <w:rPr>
          <w:lang w:eastAsia="x-none"/>
        </w:rPr>
        <w:tab/>
        <w:t>if the SDS message was destined for an application, shall include an Application ID IE set to the value of the Application ID that was included in the SDS message.</w:t>
      </w:r>
    </w:p>
    <w:p w14:paraId="61CD1B62" w14:textId="77777777" w:rsidR="00296E35" w:rsidRPr="001C0FC4" w:rsidRDefault="00296E35" w:rsidP="00296E35">
      <w:r w:rsidRPr="001C0FC4">
        <w:t>[TS 24.582, clause 6.1.2.5.3]</w:t>
      </w:r>
    </w:p>
    <w:p w14:paraId="14A07B0F" w14:textId="77777777" w:rsidR="00296E35" w:rsidRPr="001C0FC4" w:rsidRDefault="00296E35" w:rsidP="00296E35">
      <w:r w:rsidRPr="001C0FC4">
        <w:t>The MCData client shall generate MSRP SEND requests for SDS disposition notification according to IETF RFC 4975 [11].</w:t>
      </w:r>
    </w:p>
    <w:p w14:paraId="6B9DBCF9" w14:textId="77777777" w:rsidR="00296E35" w:rsidRPr="001C0FC4" w:rsidRDefault="00296E35" w:rsidP="00296E35">
      <w:r w:rsidRPr="001C0FC4">
        <w:t xml:space="preserve">When generating an MSRP SEND request for SDS disposition notification containing an SDS NOTIFICATION message, the MCData client </w:t>
      </w:r>
    </w:p>
    <w:p w14:paraId="1D678416"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set To-Path header according to the MSRP URI(s) received in the answer SDP;</w:t>
      </w:r>
    </w:p>
    <w:p w14:paraId="2742FB90" w14:textId="77777777" w:rsidR="00296E35" w:rsidRPr="001C0FC4" w:rsidRDefault="00296E35" w:rsidP="00296E35">
      <w:pPr>
        <w:ind w:left="568" w:hanging="284"/>
        <w:rPr>
          <w:lang w:eastAsia="x-none"/>
        </w:rPr>
      </w:pPr>
      <w:r w:rsidRPr="001C0FC4">
        <w:rPr>
          <w:lang w:eastAsia="x-none"/>
        </w:rPr>
        <w:t>2.</w:t>
      </w:r>
      <w:r w:rsidRPr="001C0FC4">
        <w:rPr>
          <w:lang w:eastAsia="x-none"/>
        </w:rPr>
        <w:tab/>
        <w:t>shall set the content type as Content-Type = "application/vnd.3gpp.mcdata-signalling"; and</w:t>
      </w:r>
    </w:p>
    <w:p w14:paraId="4FB9864C" w14:textId="77777777" w:rsidR="00296E35" w:rsidRPr="001C0FC4" w:rsidRDefault="00296E35" w:rsidP="00296E35">
      <w:pPr>
        <w:ind w:left="568" w:hanging="284"/>
        <w:rPr>
          <w:lang w:eastAsia="x-none"/>
        </w:rPr>
      </w:pPr>
      <w:r w:rsidRPr="001C0FC4">
        <w:rPr>
          <w:lang w:eastAsia="x-none"/>
        </w:rPr>
        <w:t>3.</w:t>
      </w:r>
      <w:r w:rsidRPr="001C0FC4">
        <w:rPr>
          <w:lang w:eastAsia="x-none"/>
        </w:rPr>
        <w:tab/>
      </w:r>
      <w:r w:rsidRPr="001C0FC4">
        <w:rPr>
          <w:rFonts w:ascii="TimesNewRoman" w:hAnsi="TimesNewRoman" w:cs="TimesNewRoman"/>
          <w:lang w:eastAsia="x-none"/>
        </w:rPr>
        <w:t xml:space="preserve">shall set the body of the MSRP SEND request to the generated </w:t>
      </w:r>
      <w:r w:rsidRPr="001C0FC4">
        <w:rPr>
          <w:lang w:eastAsia="x-none"/>
        </w:rPr>
        <w:t>SDS NOTIFICATION</w:t>
      </w:r>
      <w:r w:rsidRPr="001C0FC4">
        <w:rPr>
          <w:lang w:eastAsia="ko-KR"/>
        </w:rPr>
        <w:t xml:space="preserve"> message</w:t>
      </w:r>
      <w:r w:rsidRPr="001C0FC4">
        <w:rPr>
          <w:lang w:eastAsia="x-none"/>
        </w:rPr>
        <w:t>.</w:t>
      </w:r>
    </w:p>
    <w:p w14:paraId="1B61FA49" w14:textId="77777777" w:rsidR="00296E35" w:rsidRPr="001C0FC4" w:rsidRDefault="00296E35" w:rsidP="00296E35">
      <w:r w:rsidRPr="001C0FC4">
        <w:t>[TS 24.582, clause 6.1.2.6]</w:t>
      </w:r>
    </w:p>
    <w:p w14:paraId="18CB92D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54CD3784" w14:textId="77777777" w:rsidR="00296E35" w:rsidRPr="001C0FC4" w:rsidRDefault="00296E35" w:rsidP="00296E35">
      <w:pPr>
        <w:ind w:left="568" w:hanging="284"/>
        <w:rPr>
          <w:rFonts w:eastAsia="Malgun Gothic"/>
          <w:lang w:eastAsia="x-none"/>
        </w:rPr>
      </w:pPr>
      <w:r w:rsidRPr="001C0FC4">
        <w:rPr>
          <w:rFonts w:eastAsia="Malgun Gothic"/>
          <w:lang w:eastAsia="x-none"/>
        </w:rPr>
        <w:t>1.</w:t>
      </w:r>
      <w:r w:rsidRPr="001C0FC4">
        <w:rPr>
          <w:rFonts w:eastAsia="Malgun Gothic"/>
          <w:lang w:eastAsia="x-none"/>
        </w:rPr>
        <w:tab/>
        <w:t>shall follow the procedure defined in subclause 6.1.1.3.2, with the following clarification:</w:t>
      </w:r>
    </w:p>
    <w:p w14:paraId="5FD7B4FE" w14:textId="77777777" w:rsidR="00296E35" w:rsidRPr="001C0FC4" w:rsidRDefault="00296E35" w:rsidP="00296E35">
      <w:pPr>
        <w:ind w:left="851" w:hanging="284"/>
        <w:rPr>
          <w:lang w:eastAsia="ko-KR"/>
        </w:rPr>
      </w:pPr>
      <w:r w:rsidRPr="001C0FC4">
        <w:rPr>
          <w:lang w:eastAsia="x-none"/>
        </w:rPr>
        <w:t>a.</w:t>
      </w:r>
      <w:r w:rsidRPr="001C0FC4">
        <w:rPr>
          <w:lang w:eastAsia="x-none"/>
        </w:rPr>
        <w:tab/>
        <w:t xml:space="preserve">if SDS Disposition request type IE is present in the received SDS SIGNALLING PAYLOAD message then, shall send an SDS </w:t>
      </w:r>
      <w:r w:rsidRPr="001C0FC4">
        <w:rPr>
          <w:lang w:eastAsia="ko-KR"/>
        </w:rPr>
        <w:t>disposition notification as described in subclause 6.1.2.5.</w:t>
      </w:r>
    </w:p>
    <w:p w14:paraId="71475FA5"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5A2D21F2" w14:textId="77777777" w:rsidR="00296E35" w:rsidRPr="001C0FC4" w:rsidRDefault="00296E35" w:rsidP="00296E35">
      <w:pPr>
        <w:ind w:left="568" w:hanging="284"/>
        <w:rPr>
          <w:rFonts w:eastAsia="SimSun"/>
          <w:lang w:eastAsia="x-none"/>
        </w:rPr>
      </w:pPr>
      <w:r w:rsidRPr="001C0FC4">
        <w:rPr>
          <w:rFonts w:eastAsia="SimSun"/>
          <w:lang w:eastAsia="x-none"/>
        </w:rPr>
        <w:t>1.</w:t>
      </w:r>
      <w:r w:rsidRPr="001C0FC4">
        <w:rPr>
          <w:rFonts w:eastAsia="SimSun"/>
          <w:lang w:eastAsia="x-none"/>
        </w:rPr>
        <w:tab/>
        <w:t>shall decode the contents of the application/vnd.3gpp.mcdata-signalling MIME body; and</w:t>
      </w:r>
    </w:p>
    <w:p w14:paraId="107C1510" w14:textId="77777777" w:rsidR="00296E35" w:rsidRPr="001C0FC4" w:rsidRDefault="00296E35" w:rsidP="00296E35">
      <w:pPr>
        <w:ind w:left="568" w:hanging="284"/>
        <w:rPr>
          <w:rFonts w:eastAsia="SimSun"/>
          <w:lang w:eastAsia="x-none"/>
        </w:rPr>
      </w:pPr>
      <w:r w:rsidRPr="001C0FC4">
        <w:rPr>
          <w:rFonts w:eastAsia="SimSun"/>
          <w:lang w:eastAsia="x-none"/>
        </w:rPr>
        <w:t>2.</w:t>
      </w:r>
      <w:r w:rsidRPr="001C0FC4">
        <w:rPr>
          <w:rFonts w:eastAsia="SimSun"/>
          <w:lang w:eastAsia="x-none"/>
        </w:rPr>
        <w:tab/>
        <w:t>shall deliver the notification to the user or application.</w:t>
      </w:r>
    </w:p>
    <w:p w14:paraId="0340B99E" w14:textId="77777777" w:rsidR="00296E35" w:rsidRPr="001C0FC4" w:rsidRDefault="00296E35" w:rsidP="00296E35">
      <w:pPr>
        <w:pStyle w:val="H6"/>
      </w:pPr>
      <w:bookmarkStart w:id="773" w:name="_Toc52782390"/>
      <w:bookmarkStart w:id="774" w:name="_Toc52783001"/>
      <w:bookmarkStart w:id="775" w:name="_Toc59042870"/>
      <w:r w:rsidRPr="001C0FC4">
        <w:t>6.1.12.3</w:t>
      </w:r>
      <w:r w:rsidRPr="001C0FC4">
        <w:tab/>
        <w:t>Test description</w:t>
      </w:r>
      <w:bookmarkEnd w:id="773"/>
      <w:bookmarkEnd w:id="774"/>
      <w:bookmarkEnd w:id="775"/>
    </w:p>
    <w:p w14:paraId="651D9BB7" w14:textId="77777777" w:rsidR="00296E35" w:rsidRPr="001C0FC4" w:rsidRDefault="00296E35" w:rsidP="00296E35">
      <w:pPr>
        <w:pStyle w:val="H6"/>
      </w:pPr>
      <w:bookmarkStart w:id="776" w:name="_Toc52782391"/>
      <w:bookmarkStart w:id="777" w:name="_Toc52783002"/>
      <w:bookmarkStart w:id="778" w:name="_Toc59042871"/>
      <w:r w:rsidRPr="001C0FC4">
        <w:t>6.1.12.3.1</w:t>
      </w:r>
      <w:r w:rsidRPr="001C0FC4">
        <w:tab/>
        <w:t>Pre-test conditions</w:t>
      </w:r>
      <w:bookmarkEnd w:id="776"/>
      <w:bookmarkEnd w:id="777"/>
      <w:bookmarkEnd w:id="778"/>
    </w:p>
    <w:p w14:paraId="3BEBB9F6" w14:textId="77777777" w:rsidR="00296E35" w:rsidRDefault="00296E35" w:rsidP="00296E35">
      <w:pPr>
        <w:pStyle w:val="H6"/>
      </w:pPr>
      <w:r w:rsidRPr="00102CE5">
        <w:t>Test configuration</w:t>
      </w:r>
      <w:r>
        <w:t>:</w:t>
      </w:r>
    </w:p>
    <w:p w14:paraId="5D49F439" w14:textId="4A162824" w:rsidR="00296E35" w:rsidRDefault="00296E35" w:rsidP="00296E35">
      <w:pPr>
        <w:pStyle w:val="B1"/>
      </w:pPr>
      <w:r>
        <w:t>-</w:t>
      </w:r>
      <w:r>
        <w:tab/>
        <w:t>Single cell configuration according to TS 37.579-1 [2] clause 5.2.2.2.1.</w:t>
      </w:r>
    </w:p>
    <w:p w14:paraId="792B1116" w14:textId="77777777" w:rsidR="00296E35" w:rsidRDefault="00296E35" w:rsidP="00296E35">
      <w:pPr>
        <w:pStyle w:val="H6"/>
      </w:pPr>
      <w:r>
        <w:t>Preamble:</w:t>
      </w:r>
    </w:p>
    <w:p w14:paraId="043B65CB" w14:textId="03260BBD" w:rsidR="00296E35" w:rsidRDefault="00296E35" w:rsidP="00296E35">
      <w:pPr>
        <w:pStyle w:val="B1"/>
      </w:pPr>
      <w:r>
        <w:t>-</w:t>
      </w:r>
      <w:r>
        <w:tab/>
        <w:t>The UE has performed procedure 'Initial registration' as described in TS 37.579-1 [2] clause 5.4.2.</w:t>
      </w:r>
    </w:p>
    <w:p w14:paraId="75BCC654" w14:textId="77777777" w:rsidR="00296E35" w:rsidRDefault="00296E35" w:rsidP="00296E35">
      <w:pPr>
        <w:pStyle w:val="B1"/>
      </w:pPr>
      <w:r>
        <w:t>-</w:t>
      </w:r>
      <w:r>
        <w:tab/>
      </w:r>
      <w:r w:rsidRPr="000573F5">
        <w:t>UE States at the end of the preamble</w:t>
      </w:r>
      <w:r>
        <w:t>:</w:t>
      </w:r>
    </w:p>
    <w:p w14:paraId="66117D73" w14:textId="77777777" w:rsidR="00296E35" w:rsidRDefault="00296E35" w:rsidP="00296E35">
      <w:pPr>
        <w:pStyle w:val="B1"/>
        <w:ind w:left="852"/>
      </w:pPr>
      <w:r>
        <w:t>-</w:t>
      </w:r>
      <w:r>
        <w:tab/>
        <w:t>The UE is in RRC_IDLE state.</w:t>
      </w:r>
    </w:p>
    <w:p w14:paraId="48068536" w14:textId="77777777" w:rsidR="00296E35" w:rsidRDefault="00296E35" w:rsidP="00296E35">
      <w:pPr>
        <w:pStyle w:val="B1"/>
        <w:ind w:left="852"/>
      </w:pPr>
      <w:r>
        <w:t>-</w:t>
      </w:r>
      <w:r>
        <w:tab/>
        <w:t>The client is registered for MCData.</w:t>
      </w:r>
    </w:p>
    <w:p w14:paraId="3D3139B1" w14:textId="77777777" w:rsidR="00296E35" w:rsidRPr="001C0FC4" w:rsidRDefault="00296E35" w:rsidP="00296E35">
      <w:pPr>
        <w:pStyle w:val="H6"/>
      </w:pPr>
      <w:bookmarkStart w:id="779" w:name="_Toc52782392"/>
      <w:bookmarkStart w:id="780" w:name="_Toc52783003"/>
      <w:bookmarkStart w:id="781" w:name="_Toc59042872"/>
      <w:r w:rsidRPr="001C0FC4">
        <w:t>6.1.12.3.2</w:t>
      </w:r>
      <w:r w:rsidRPr="001C0FC4">
        <w:tab/>
        <w:t>Test procedure sequence</w:t>
      </w:r>
      <w:bookmarkEnd w:id="779"/>
      <w:bookmarkEnd w:id="780"/>
      <w:bookmarkEnd w:id="781"/>
    </w:p>
    <w:p w14:paraId="247F034F" w14:textId="77777777" w:rsidR="00296E35" w:rsidRPr="001C0FC4" w:rsidRDefault="00296E35" w:rsidP="00296E35">
      <w:pPr>
        <w:pStyle w:val="TH"/>
      </w:pPr>
      <w:r w:rsidRPr="001C0FC4">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D2B400" w14:textId="77777777" w:rsidTr="002E3FCC">
        <w:tc>
          <w:tcPr>
            <w:tcW w:w="649" w:type="dxa"/>
            <w:tcBorders>
              <w:top w:val="single" w:sz="4" w:space="0" w:color="auto"/>
              <w:left w:val="single" w:sz="4" w:space="0" w:color="auto"/>
              <w:bottom w:val="nil"/>
              <w:right w:val="single" w:sz="4" w:space="0" w:color="auto"/>
            </w:tcBorders>
            <w:hideMark/>
          </w:tcPr>
          <w:p w14:paraId="37AEB688"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49D482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E635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A8DD34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DEEC39A" w14:textId="77777777" w:rsidR="00296E35" w:rsidRPr="001C0FC4" w:rsidRDefault="00296E35" w:rsidP="002E3FCC">
            <w:pPr>
              <w:pStyle w:val="TAH"/>
            </w:pPr>
            <w:r w:rsidRPr="001C0FC4">
              <w:t>Verdict</w:t>
            </w:r>
          </w:p>
        </w:tc>
      </w:tr>
      <w:tr w:rsidR="00296E35" w:rsidRPr="001C0FC4" w14:paraId="34BD0A32" w14:textId="77777777" w:rsidTr="002E3FCC">
        <w:tc>
          <w:tcPr>
            <w:tcW w:w="649" w:type="dxa"/>
            <w:tcBorders>
              <w:top w:val="nil"/>
              <w:left w:val="single" w:sz="4" w:space="0" w:color="auto"/>
              <w:bottom w:val="single" w:sz="4" w:space="0" w:color="auto"/>
              <w:right w:val="single" w:sz="4" w:space="0" w:color="auto"/>
            </w:tcBorders>
          </w:tcPr>
          <w:p w14:paraId="1D5041A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F3CC2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ECEE1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D77632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823340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9906D46" w14:textId="77777777" w:rsidR="00296E35" w:rsidRPr="001C0FC4" w:rsidRDefault="00296E35" w:rsidP="002E3FCC">
            <w:pPr>
              <w:pStyle w:val="TAH"/>
            </w:pPr>
          </w:p>
        </w:tc>
      </w:tr>
      <w:tr w:rsidR="00296E35" w:rsidRPr="001C0FC4" w14:paraId="1959A5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3CEC1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3392217" w14:textId="54DD95C0"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1DDA4F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0F9F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7655E2"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7C98755" w14:textId="77777777" w:rsidR="00296E35" w:rsidRPr="001C0FC4" w:rsidRDefault="00296E35" w:rsidP="002E3FCC">
            <w:pPr>
              <w:pStyle w:val="TAC"/>
            </w:pPr>
            <w:r w:rsidRPr="001C0FC4">
              <w:t>P</w:t>
            </w:r>
          </w:p>
        </w:tc>
      </w:tr>
      <w:tr w:rsidR="00296E35" w:rsidRPr="001C0FC4" w14:paraId="18A7C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335ACB"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102EE0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16D6EB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3E1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EF638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CB3B1F" w14:textId="77777777" w:rsidR="00296E35" w:rsidRPr="001C0FC4" w:rsidRDefault="00296E35" w:rsidP="002E3FCC">
            <w:pPr>
              <w:pStyle w:val="TAC"/>
            </w:pPr>
            <w:r w:rsidRPr="001C0FC4">
              <w:t>-</w:t>
            </w:r>
          </w:p>
        </w:tc>
      </w:tr>
      <w:tr w:rsidR="00296E35" w:rsidRPr="001C0FC4" w14:paraId="6509E69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05769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7A2BF65" w14:textId="0A6157D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953F0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9F2E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BC721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726141" w14:textId="77777777" w:rsidR="00296E35" w:rsidRPr="001C0FC4" w:rsidRDefault="00296E35" w:rsidP="002E3FCC">
            <w:pPr>
              <w:pStyle w:val="TAC"/>
            </w:pPr>
            <w:r w:rsidRPr="001C0FC4">
              <w:t>P</w:t>
            </w:r>
          </w:p>
        </w:tc>
      </w:tr>
      <w:tr w:rsidR="00296E35" w:rsidRPr="001C0FC4" w14:paraId="75BE3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FD884"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182197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718D2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E6104D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D37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D580E3" w14:textId="77777777" w:rsidR="00296E35" w:rsidRPr="001C0FC4" w:rsidRDefault="00296E35" w:rsidP="002E3FCC">
            <w:pPr>
              <w:pStyle w:val="TAC"/>
            </w:pPr>
            <w:r w:rsidRPr="001C0FC4">
              <w:t>-</w:t>
            </w:r>
          </w:p>
        </w:tc>
      </w:tr>
      <w:tr w:rsidR="00296E35" w:rsidRPr="001C0FC4" w14:paraId="257E1A3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71DED8"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117ECCA1" w14:textId="08C11E3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87CECE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B98CD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85B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730B1D" w14:textId="77777777" w:rsidR="00296E35" w:rsidRPr="001C0FC4" w:rsidRDefault="00296E35" w:rsidP="002E3FCC">
            <w:pPr>
              <w:pStyle w:val="TAC"/>
            </w:pPr>
            <w:r w:rsidRPr="001C0FC4">
              <w:t>P</w:t>
            </w:r>
          </w:p>
        </w:tc>
      </w:tr>
      <w:tr w:rsidR="00296E35" w:rsidRPr="001C0FC4" w14:paraId="549B21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C0C981"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FF610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F3A63D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144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368C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17EAE4" w14:textId="77777777" w:rsidR="00296E35" w:rsidRPr="001C0FC4" w:rsidRDefault="00296E35" w:rsidP="002E3FCC">
            <w:pPr>
              <w:pStyle w:val="TAC"/>
            </w:pPr>
            <w:r w:rsidRPr="001C0FC4">
              <w:t>-</w:t>
            </w:r>
          </w:p>
        </w:tc>
      </w:tr>
      <w:tr w:rsidR="00296E35" w:rsidRPr="001C0FC4" w14:paraId="4268E3B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4F7258"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28E28185" w14:textId="77777777" w:rsidR="00296E35" w:rsidRPr="001C0FC4" w:rsidRDefault="00296E35" w:rsidP="002E3FCC">
            <w:pPr>
              <w:pStyle w:val="TAL"/>
            </w:pPr>
            <w:r w:rsidRPr="001C0FC4">
              <w:t>Check: Does the UE (MCData client) provide the contents of the Payload IE to the user?</w:t>
            </w:r>
          </w:p>
          <w:p w14:paraId="148FA635"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5E7FF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3D8B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27183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D90386" w14:textId="77777777" w:rsidR="00296E35" w:rsidRPr="001C0FC4" w:rsidRDefault="00296E35" w:rsidP="002E3FCC">
            <w:pPr>
              <w:pStyle w:val="TAC"/>
            </w:pPr>
            <w:r w:rsidRPr="001C0FC4">
              <w:t>P</w:t>
            </w:r>
          </w:p>
        </w:tc>
      </w:tr>
      <w:tr w:rsidR="00296E35" w:rsidRPr="001C0FC4" w14:paraId="6FF7558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CF52B50"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48B869C" w14:textId="77777777" w:rsidR="00296E35" w:rsidRPr="001C0FC4" w:rsidRDefault="00296E35" w:rsidP="002E3FCC">
            <w:pPr>
              <w:pStyle w:val="TAL"/>
            </w:pPr>
            <w:r w:rsidRPr="001C0FC4">
              <w:t>Make the UE (MCData client) send a group session SDS message over the media plane with disposition request "DELIVERY AND READ".</w:t>
            </w:r>
          </w:p>
          <w:p w14:paraId="27B7F3C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0EE7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E4BE3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618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705847" w14:textId="77777777" w:rsidR="00296E35" w:rsidRPr="001C0FC4" w:rsidRDefault="00296E35" w:rsidP="002E3FCC">
            <w:pPr>
              <w:pStyle w:val="TAC"/>
            </w:pPr>
            <w:r w:rsidRPr="001C0FC4">
              <w:t>-</w:t>
            </w:r>
          </w:p>
        </w:tc>
      </w:tr>
      <w:tr w:rsidR="00296E35" w:rsidRPr="001C0FC4" w14:paraId="2AD75D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9A50D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11D7A05" w14:textId="070C6DA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2DEC0C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9727A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DA0DC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B4FAE1D" w14:textId="77777777" w:rsidR="00296E35" w:rsidRPr="001C0FC4" w:rsidRDefault="00296E35" w:rsidP="002E3FCC">
            <w:pPr>
              <w:pStyle w:val="TAC"/>
            </w:pPr>
            <w:r w:rsidRPr="001C0FC4">
              <w:t>P</w:t>
            </w:r>
          </w:p>
        </w:tc>
      </w:tr>
      <w:tr w:rsidR="00296E35" w:rsidRPr="001C0FC4" w14:paraId="20925DE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319F014"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351BEAC2" w14:textId="03ACC0D2"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0B09F6D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8501C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5C9F02"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04CE24D" w14:textId="77777777" w:rsidR="00296E35" w:rsidRPr="001C0FC4" w:rsidRDefault="00296E35" w:rsidP="002E3FCC">
            <w:pPr>
              <w:pStyle w:val="TAC"/>
            </w:pPr>
            <w:r w:rsidRPr="001C0FC4">
              <w:t>P</w:t>
            </w:r>
          </w:p>
        </w:tc>
      </w:tr>
      <w:tr w:rsidR="00296E35" w:rsidRPr="001C0FC4" w14:paraId="5E027C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28DD55"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7CBFBE2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2EEA17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B4BD7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D5BF1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10EA8B" w14:textId="77777777" w:rsidR="00296E35" w:rsidRPr="001C0FC4" w:rsidRDefault="00296E35" w:rsidP="002E3FCC">
            <w:pPr>
              <w:pStyle w:val="TAC"/>
            </w:pPr>
            <w:r w:rsidRPr="001C0FC4">
              <w:t>-</w:t>
            </w:r>
          </w:p>
        </w:tc>
      </w:tr>
      <w:tr w:rsidR="00296E35" w:rsidRPr="001C0FC4" w14:paraId="492F7DE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6E7E6A"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9F45910" w14:textId="77777777" w:rsidR="00296E35" w:rsidRPr="001C0FC4" w:rsidRDefault="00296E35" w:rsidP="002E3FCC">
            <w:pPr>
              <w:pStyle w:val="TAL"/>
            </w:pPr>
            <w:r w:rsidRPr="001C0FC4">
              <w:t>Check: Does the UE (MCData client) provide the disposition notification to the user?</w:t>
            </w:r>
          </w:p>
          <w:p w14:paraId="3E098943"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E3B00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E3AF9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D4FC0A"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1D5FBF3" w14:textId="77777777" w:rsidR="00296E35" w:rsidRPr="001C0FC4" w:rsidRDefault="00296E35" w:rsidP="002E3FCC">
            <w:pPr>
              <w:pStyle w:val="TAC"/>
            </w:pPr>
            <w:r w:rsidRPr="001C0FC4">
              <w:t>P</w:t>
            </w:r>
          </w:p>
        </w:tc>
      </w:tr>
      <w:tr w:rsidR="00296E35" w:rsidRPr="001C0FC4" w14:paraId="4B4577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FE04F3"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5510A5AF" w14:textId="3459AE1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7AB10862"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49B815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BD3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429C5D"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03756F8F" w14:textId="77777777" w:rsidR="00296E35" w:rsidRPr="001C0FC4" w:rsidRDefault="00296E35" w:rsidP="002E3FCC">
            <w:pPr>
              <w:pStyle w:val="TAC"/>
            </w:pPr>
            <w:r w:rsidRPr="001C0FC4">
              <w:t>P</w:t>
            </w:r>
          </w:p>
        </w:tc>
      </w:tr>
      <w:tr w:rsidR="00296E35" w:rsidRPr="001C0FC4" w14:paraId="4564086D" w14:textId="77777777" w:rsidTr="002E3FCC">
        <w:tc>
          <w:tcPr>
            <w:tcW w:w="649" w:type="dxa"/>
            <w:tcBorders>
              <w:top w:val="single" w:sz="4" w:space="0" w:color="auto"/>
              <w:left w:val="single" w:sz="4" w:space="0" w:color="auto"/>
              <w:bottom w:val="single" w:sz="4" w:space="0" w:color="auto"/>
              <w:right w:val="single" w:sz="4" w:space="0" w:color="auto"/>
            </w:tcBorders>
          </w:tcPr>
          <w:p w14:paraId="42FD865B"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318274E" w14:textId="1C06F6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20A89170"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DE02EB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1C6CB85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1E97CC3" w14:textId="77777777" w:rsidR="00296E35" w:rsidRPr="001C0FC4" w:rsidRDefault="00296E35" w:rsidP="002E3FCC">
            <w:pPr>
              <w:pStyle w:val="TAC"/>
            </w:pPr>
            <w:r>
              <w:t>-</w:t>
            </w:r>
          </w:p>
        </w:tc>
      </w:tr>
      <w:tr w:rsidR="00296E35" w:rsidRPr="001C0FC4" w14:paraId="06FAB8C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9A4114B" w14:textId="77777777" w:rsidR="00296E35" w:rsidRDefault="00296E35" w:rsidP="002E3FCC">
            <w:pPr>
              <w:pStyle w:val="TAN"/>
            </w:pPr>
            <w:r w:rsidRPr="001C0FC4">
              <w:t>NOTE 1:</w:t>
            </w:r>
            <w:r w:rsidRPr="001C0FC4">
              <w:tab/>
              <w:t>This is expected to be done via a suitable implementation dependent MMI.</w:t>
            </w:r>
          </w:p>
          <w:p w14:paraId="16383FF8" w14:textId="77777777" w:rsidR="00296E35" w:rsidRPr="001C0FC4" w:rsidRDefault="00296E35" w:rsidP="002E3FCC">
            <w:pPr>
              <w:pStyle w:val="TAN"/>
            </w:pPr>
            <w:r>
              <w:t>NOTE 2:</w:t>
            </w:r>
            <w:r>
              <w:tab/>
              <w:t>The procedure does not release the RRC connection.</w:t>
            </w:r>
          </w:p>
        </w:tc>
      </w:tr>
    </w:tbl>
    <w:p w14:paraId="5B8F8029" w14:textId="77777777" w:rsidR="00296E35" w:rsidRPr="001C0FC4" w:rsidRDefault="00296E35" w:rsidP="00296E35"/>
    <w:p w14:paraId="2B3484E1" w14:textId="77777777" w:rsidR="00296E35" w:rsidRPr="001C0FC4" w:rsidRDefault="00296E35" w:rsidP="00296E35">
      <w:pPr>
        <w:pStyle w:val="H6"/>
      </w:pPr>
      <w:bookmarkStart w:id="782" w:name="_Toc52782393"/>
      <w:bookmarkStart w:id="783" w:name="_Toc52783004"/>
      <w:bookmarkStart w:id="784" w:name="_Toc59042873"/>
      <w:r w:rsidRPr="001C0FC4">
        <w:t>6.1.12.3.3</w:t>
      </w:r>
      <w:r w:rsidRPr="001C0FC4">
        <w:tab/>
        <w:t>Specific message contents</w:t>
      </w:r>
      <w:bookmarkEnd w:id="782"/>
      <w:bookmarkEnd w:id="783"/>
      <w:bookmarkEnd w:id="784"/>
    </w:p>
    <w:p w14:paraId="18DA795E" w14:textId="7C95AC04" w:rsidR="00296E35" w:rsidRPr="001C0FC4" w:rsidRDefault="00296E35" w:rsidP="00296E35">
      <w:pPr>
        <w:pStyle w:val="TH"/>
      </w:pPr>
      <w:r w:rsidRPr="001C0FC4">
        <w:t>Table 6.1.12.3.3-1: SIP INVITE from the SS (step 1, Table 6.1.12.3.2-1;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C45E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06EC585" w14:textId="177AF4B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7C1BF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32667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90C76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F3DB5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5FFA9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61D93F5" w14:textId="77777777" w:rsidR="00296E35" w:rsidRPr="001C0FC4" w:rsidRDefault="00296E35" w:rsidP="002E3FCC">
            <w:pPr>
              <w:pStyle w:val="TAH"/>
              <w:rPr>
                <w:bCs/>
              </w:rPr>
            </w:pPr>
            <w:r w:rsidRPr="001C0FC4">
              <w:rPr>
                <w:bCs/>
              </w:rPr>
              <w:t>Condition</w:t>
            </w:r>
          </w:p>
        </w:tc>
      </w:tr>
      <w:tr w:rsidR="00296E35" w:rsidRPr="001C0FC4" w14:paraId="173DC7E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68CA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7DEBBE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6DB99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AD39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FF883" w14:textId="77777777" w:rsidR="00296E35" w:rsidRPr="001C0FC4" w:rsidRDefault="00296E35" w:rsidP="002E3FCC">
            <w:pPr>
              <w:pStyle w:val="TAL"/>
            </w:pPr>
          </w:p>
        </w:tc>
      </w:tr>
      <w:tr w:rsidR="00296E35" w:rsidRPr="001C0FC4" w14:paraId="0DE97D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29DA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A3EF9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42AC494"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7C424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A603B8" w14:textId="77777777" w:rsidR="00296E35" w:rsidRPr="001C0FC4" w:rsidRDefault="00296E35" w:rsidP="002E3FCC">
            <w:pPr>
              <w:pStyle w:val="TAL"/>
            </w:pPr>
          </w:p>
        </w:tc>
      </w:tr>
      <w:tr w:rsidR="00296E35" w:rsidRPr="001C0FC4" w14:paraId="516806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70ADA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C1BDE5" w14:textId="77777777" w:rsidR="00296E35" w:rsidRPr="001C0FC4" w:rsidRDefault="00296E35" w:rsidP="002E3FCC">
            <w:pPr>
              <w:pStyle w:val="TAL"/>
              <w:rPr>
                <w:iCs/>
              </w:rPr>
            </w:pPr>
            <w:r w:rsidRPr="001C0FC4">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259EF4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0A31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0A6240" w14:textId="77777777" w:rsidR="00296E35" w:rsidRPr="001C0FC4" w:rsidRDefault="00296E35" w:rsidP="002E3FCC">
            <w:pPr>
              <w:pStyle w:val="TAL"/>
            </w:pPr>
          </w:p>
        </w:tc>
      </w:tr>
      <w:tr w:rsidR="00296E35" w:rsidRPr="001C0FC4" w14:paraId="5C3E448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78A8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A3F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8A3F4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AAD2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9F4BA" w14:textId="77777777" w:rsidR="00296E35" w:rsidRPr="001C0FC4" w:rsidRDefault="00296E35" w:rsidP="002E3FCC">
            <w:pPr>
              <w:pStyle w:val="TAL"/>
            </w:pPr>
          </w:p>
        </w:tc>
      </w:tr>
      <w:tr w:rsidR="00296E35" w:rsidRPr="001C0FC4" w14:paraId="6E7624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D801C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C8159E" w14:textId="77777777" w:rsidR="00296E35" w:rsidRPr="001C0FC4" w:rsidRDefault="00296E35" w:rsidP="002E3FCC">
            <w:pPr>
              <w:pStyle w:val="TAL"/>
              <w:rPr>
                <w:iCs/>
              </w:rPr>
            </w:pPr>
            <w:r w:rsidRPr="001C0FC4">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F213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DC81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70C659" w14:textId="77777777" w:rsidR="00296E35" w:rsidRPr="001C0FC4" w:rsidRDefault="00296E35" w:rsidP="002E3FCC">
            <w:pPr>
              <w:pStyle w:val="TAL"/>
            </w:pPr>
          </w:p>
        </w:tc>
      </w:tr>
    </w:tbl>
    <w:p w14:paraId="45536571" w14:textId="77777777" w:rsidR="00296E35" w:rsidRPr="001C0FC4" w:rsidRDefault="00296E35" w:rsidP="00296E35"/>
    <w:p w14:paraId="2B6766DC" w14:textId="77777777" w:rsidR="00296E35" w:rsidRPr="001C0FC4" w:rsidRDefault="00296E35" w:rsidP="00296E35">
      <w:pPr>
        <w:pStyle w:val="TH"/>
      </w:pPr>
      <w:r w:rsidRPr="001C0FC4">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A4F84A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E1D259" w14:textId="495590EC" w:rsidR="00296E35" w:rsidRPr="001C0FC4" w:rsidRDefault="00296E35" w:rsidP="002E3FCC">
            <w:pPr>
              <w:pStyle w:val="TAL"/>
            </w:pPr>
            <w:r w:rsidRPr="001C0FC4">
              <w:t xml:space="preserve">Derivation Path: TS </w:t>
            </w:r>
            <w:r>
              <w:t>37.579</w:t>
            </w:r>
            <w:r w:rsidRPr="001C0FC4">
              <w:t>-1 [2], Table 5.5.3.1.2-3, condition MCDATA_SDS, SDP_OFFER, SDS_SESSION</w:t>
            </w:r>
          </w:p>
        </w:tc>
      </w:tr>
    </w:tbl>
    <w:p w14:paraId="67A1298C" w14:textId="77777777" w:rsidR="00296E35" w:rsidRPr="001C0FC4" w:rsidRDefault="00296E35" w:rsidP="00296E35"/>
    <w:p w14:paraId="2CC3DE1D" w14:textId="77777777" w:rsidR="00296E35" w:rsidRPr="001C0FC4" w:rsidRDefault="00296E35" w:rsidP="00296E35">
      <w:pPr>
        <w:pStyle w:val="TH"/>
      </w:pPr>
      <w:r w:rsidRPr="001C0FC4">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D4884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12CDAD8" w14:textId="5642E20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ECF1A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7CF6B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11AC0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01C22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81B5F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2FC615" w14:textId="77777777" w:rsidR="00296E35" w:rsidRPr="001C0FC4" w:rsidRDefault="00296E35" w:rsidP="002E3FCC">
            <w:pPr>
              <w:pStyle w:val="TAH"/>
              <w:rPr>
                <w:bCs/>
              </w:rPr>
            </w:pPr>
            <w:r w:rsidRPr="001C0FC4">
              <w:rPr>
                <w:bCs/>
              </w:rPr>
              <w:t>Condition</w:t>
            </w:r>
          </w:p>
        </w:tc>
      </w:tr>
      <w:tr w:rsidR="00296E35" w:rsidRPr="001C0FC4" w14:paraId="0C2F66F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3E386E"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07C3F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F63CD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589CB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554471" w14:textId="77777777" w:rsidR="00296E35" w:rsidRPr="001C0FC4" w:rsidRDefault="00296E35" w:rsidP="002E3FCC">
            <w:pPr>
              <w:pStyle w:val="TAL"/>
            </w:pPr>
          </w:p>
        </w:tc>
      </w:tr>
      <w:tr w:rsidR="00296E35" w:rsidRPr="001C0FC4" w14:paraId="25A38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8CCE6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D6BD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64100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281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F7707E" w14:textId="77777777" w:rsidR="00296E35" w:rsidRPr="001C0FC4" w:rsidRDefault="00296E35" w:rsidP="002E3FCC">
            <w:pPr>
              <w:pStyle w:val="TAL"/>
            </w:pPr>
          </w:p>
        </w:tc>
      </w:tr>
      <w:tr w:rsidR="00296E35" w:rsidRPr="001C0FC4" w14:paraId="042E1FE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6EDDA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39AD0D"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15B0A8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45118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BF3A58" w14:textId="77777777" w:rsidR="00296E35" w:rsidRPr="001C0FC4" w:rsidRDefault="00296E35" w:rsidP="002E3FCC">
            <w:pPr>
              <w:pStyle w:val="TAL"/>
            </w:pPr>
          </w:p>
        </w:tc>
      </w:tr>
    </w:tbl>
    <w:p w14:paraId="788BBEC1" w14:textId="77777777" w:rsidR="00296E35" w:rsidRPr="001C0FC4" w:rsidRDefault="00296E35" w:rsidP="00296E35"/>
    <w:p w14:paraId="2421F564" w14:textId="6AE5FEAB" w:rsidR="00296E35" w:rsidRPr="001C0FC4" w:rsidRDefault="00296E35" w:rsidP="00296E35">
      <w:pPr>
        <w:pStyle w:val="TH"/>
      </w:pPr>
      <w:r w:rsidRPr="001C0FC4">
        <w:t>Table 6.1.12.3.3-3: SIP 200 (OK) from the UE (step 1, Table 6.1.12.3.2-1;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1790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FB9CC" w14:textId="6D6F78C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FE24F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22178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EC37F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2B7D2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6D487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82BEE5" w14:textId="77777777" w:rsidR="00296E35" w:rsidRPr="001C0FC4" w:rsidRDefault="00296E35" w:rsidP="002E3FCC">
            <w:pPr>
              <w:pStyle w:val="TAH"/>
              <w:rPr>
                <w:bCs/>
              </w:rPr>
            </w:pPr>
            <w:r w:rsidRPr="001C0FC4">
              <w:rPr>
                <w:bCs/>
              </w:rPr>
              <w:t>Condition</w:t>
            </w:r>
          </w:p>
        </w:tc>
      </w:tr>
      <w:tr w:rsidR="00296E35" w:rsidRPr="001C0FC4" w14:paraId="18E453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035DA9"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42D1C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ACC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9710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B212C" w14:textId="77777777" w:rsidR="00296E35" w:rsidRPr="001C0FC4" w:rsidRDefault="00296E35" w:rsidP="002E3FCC">
            <w:pPr>
              <w:pStyle w:val="TAL"/>
            </w:pPr>
          </w:p>
        </w:tc>
      </w:tr>
      <w:tr w:rsidR="00296E35" w:rsidRPr="001C0FC4" w14:paraId="0CB9D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51F64F"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562E21C"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D8902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3190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08C0F" w14:textId="77777777" w:rsidR="00296E35" w:rsidRPr="001C0FC4" w:rsidRDefault="00296E35" w:rsidP="002E3FCC">
            <w:pPr>
              <w:pStyle w:val="TAL"/>
            </w:pPr>
          </w:p>
        </w:tc>
      </w:tr>
      <w:tr w:rsidR="00296E35" w:rsidRPr="001C0FC4" w14:paraId="131012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FA8C73E"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F0782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3D65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50B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67B824" w14:textId="77777777" w:rsidR="00296E35" w:rsidRPr="001C0FC4" w:rsidRDefault="00296E35" w:rsidP="002E3FCC">
            <w:pPr>
              <w:pStyle w:val="TAL"/>
            </w:pPr>
          </w:p>
        </w:tc>
      </w:tr>
      <w:tr w:rsidR="00296E35" w:rsidRPr="001C0FC4" w14:paraId="55A5EC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ADEE2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964A67" w14:textId="77777777" w:rsidR="00296E35" w:rsidRPr="001C0FC4" w:rsidRDefault="00296E35" w:rsidP="002E3FCC">
            <w:pPr>
              <w:pStyle w:val="TAL"/>
            </w:pPr>
            <w:r w:rsidRPr="001C0FC4">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79B10B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4C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D760B7" w14:textId="77777777" w:rsidR="00296E35" w:rsidRPr="001C0FC4" w:rsidRDefault="00296E35" w:rsidP="002E3FCC">
            <w:pPr>
              <w:pStyle w:val="TAL"/>
            </w:pPr>
          </w:p>
        </w:tc>
      </w:tr>
    </w:tbl>
    <w:p w14:paraId="59766CE9" w14:textId="77777777" w:rsidR="00296E35" w:rsidRPr="001C0FC4" w:rsidRDefault="00296E35" w:rsidP="00296E35"/>
    <w:p w14:paraId="2F3D1757" w14:textId="77777777" w:rsidR="00296E35" w:rsidRPr="001C0FC4" w:rsidRDefault="00296E35" w:rsidP="00296E35">
      <w:pPr>
        <w:pStyle w:val="TH"/>
      </w:pPr>
      <w:r w:rsidRPr="001C0FC4">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7DA2E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B51F46" w14:textId="7EA1FD2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0EDEABDE" w14:textId="77777777" w:rsidR="00296E35" w:rsidRPr="001C0FC4" w:rsidRDefault="00296E35" w:rsidP="00296E35"/>
    <w:p w14:paraId="0F742F7B" w14:textId="330E38B6" w:rsidR="00296E35" w:rsidRPr="001C0FC4" w:rsidRDefault="00296E35" w:rsidP="00296E35">
      <w:pPr>
        <w:pStyle w:val="TH"/>
      </w:pPr>
      <w:r w:rsidRPr="001C0FC4">
        <w:t>Table 6.1.12.3.3-5: MSRP SEND from the SS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51C37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4E2E43" w14:textId="48937E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26C91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C481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03A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F0A20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DC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C129C6" w14:textId="77777777" w:rsidR="00296E35" w:rsidRPr="001C0FC4" w:rsidRDefault="00296E35" w:rsidP="002E3FCC">
            <w:pPr>
              <w:pStyle w:val="TAH"/>
              <w:rPr>
                <w:bCs/>
              </w:rPr>
            </w:pPr>
            <w:r w:rsidRPr="001C0FC4">
              <w:rPr>
                <w:bCs/>
              </w:rPr>
              <w:t>Condition</w:t>
            </w:r>
          </w:p>
        </w:tc>
      </w:tr>
      <w:tr w:rsidR="00296E35" w:rsidRPr="001C0FC4" w14:paraId="7FE4C9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1CB64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893F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57BD7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0C75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0DC8FF" w14:textId="77777777" w:rsidR="00296E35" w:rsidRPr="001C0FC4" w:rsidRDefault="00296E35" w:rsidP="002E3FCC">
            <w:pPr>
              <w:pStyle w:val="TAL"/>
            </w:pPr>
          </w:p>
        </w:tc>
      </w:tr>
      <w:tr w:rsidR="00296E35" w:rsidRPr="001C0FC4" w14:paraId="2312CFB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1B1440"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4E49984"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0E2349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097F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60726F" w14:textId="77777777" w:rsidR="00296E35" w:rsidRPr="001C0FC4" w:rsidRDefault="00296E35" w:rsidP="002E3FCC">
            <w:pPr>
              <w:pStyle w:val="TAL"/>
            </w:pPr>
          </w:p>
        </w:tc>
      </w:tr>
      <w:tr w:rsidR="00296E35" w:rsidRPr="001C0FC4" w14:paraId="432E74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B651BB"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46A2EA7" w14:textId="77777777" w:rsidR="00296E35" w:rsidRPr="001C0FC4" w:rsidRDefault="00296E35" w:rsidP="002E3FCC">
            <w:pPr>
              <w:pStyle w:val="TAL"/>
            </w:pPr>
            <w:r w:rsidRPr="001C0FC4">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188C8D9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320BA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9779F4" w14:textId="77777777" w:rsidR="00296E35" w:rsidRPr="001C0FC4" w:rsidRDefault="00296E35" w:rsidP="002E3FCC">
            <w:pPr>
              <w:pStyle w:val="TAL"/>
            </w:pPr>
          </w:p>
        </w:tc>
      </w:tr>
    </w:tbl>
    <w:p w14:paraId="68255FFE" w14:textId="77777777" w:rsidR="00296E35" w:rsidRPr="001C0FC4" w:rsidRDefault="00296E35" w:rsidP="00296E35"/>
    <w:p w14:paraId="7CE0895B" w14:textId="4CE3C1D1" w:rsidR="00296E35" w:rsidRPr="001C0FC4" w:rsidRDefault="00296E35" w:rsidP="00296E35">
      <w:pPr>
        <w:pStyle w:val="TH"/>
      </w:pPr>
      <w:r w:rsidRPr="001C0FC4">
        <w:t>Table 6.1.12.3.3-5A: MIME Message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ED92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27273"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B0967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017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7A28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E2DC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732E5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69F5EEC" w14:textId="77777777" w:rsidR="00296E35" w:rsidRPr="001C0FC4" w:rsidRDefault="00296E35" w:rsidP="002E3FCC">
            <w:pPr>
              <w:pStyle w:val="TAH"/>
              <w:rPr>
                <w:bCs/>
              </w:rPr>
            </w:pPr>
            <w:r w:rsidRPr="001C0FC4">
              <w:rPr>
                <w:bCs/>
              </w:rPr>
              <w:t>Condition</w:t>
            </w:r>
          </w:p>
        </w:tc>
      </w:tr>
      <w:tr w:rsidR="00296E35" w:rsidRPr="001C0FC4" w14:paraId="2FD8ED8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E7301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A2D0B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0F73A9"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4D4E0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25663" w14:textId="77777777" w:rsidR="00296E35" w:rsidRPr="001C0FC4" w:rsidRDefault="00296E35" w:rsidP="002E3FCC">
            <w:pPr>
              <w:pStyle w:val="TAL"/>
            </w:pPr>
          </w:p>
        </w:tc>
      </w:tr>
      <w:tr w:rsidR="00296E35" w:rsidRPr="001C0FC4" w14:paraId="60ECA0B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1C4A0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850B2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CB8F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8F8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3E5917" w14:textId="77777777" w:rsidR="00296E35" w:rsidRPr="001C0FC4" w:rsidRDefault="00296E35" w:rsidP="002E3FCC">
            <w:pPr>
              <w:pStyle w:val="TAL"/>
            </w:pPr>
          </w:p>
        </w:tc>
      </w:tr>
      <w:tr w:rsidR="00296E35" w:rsidRPr="001C0FC4" w14:paraId="1DB135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8D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488BC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92790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CDA2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AAC0BF" w14:textId="77777777" w:rsidR="00296E35" w:rsidRPr="001C0FC4" w:rsidRDefault="00296E35" w:rsidP="002E3FCC">
            <w:pPr>
              <w:pStyle w:val="TAL"/>
            </w:pPr>
          </w:p>
        </w:tc>
      </w:tr>
      <w:tr w:rsidR="00296E35" w:rsidRPr="001C0FC4" w14:paraId="7EA077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A9E5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97934FD" w14:textId="77777777" w:rsidR="00296E35" w:rsidRPr="001C0FC4" w:rsidRDefault="00296E35" w:rsidP="002E3FCC">
            <w:pPr>
              <w:pStyle w:val="TAL"/>
            </w:pPr>
            <w:r w:rsidRPr="001C0FC4">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19F2AF6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3F7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13379" w14:textId="77777777" w:rsidR="00296E35" w:rsidRPr="001C0FC4" w:rsidRDefault="00296E35" w:rsidP="002E3FCC">
            <w:pPr>
              <w:pStyle w:val="TAL"/>
            </w:pPr>
          </w:p>
        </w:tc>
      </w:tr>
      <w:tr w:rsidR="00296E35" w:rsidRPr="001C0FC4" w14:paraId="05F4DD7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03521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370EA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D8D9B3"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32460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68DA6" w14:textId="77777777" w:rsidR="00296E35" w:rsidRPr="001C0FC4" w:rsidRDefault="00296E35" w:rsidP="002E3FCC">
            <w:pPr>
              <w:pStyle w:val="TAL"/>
            </w:pPr>
          </w:p>
        </w:tc>
      </w:tr>
      <w:tr w:rsidR="00296E35" w:rsidRPr="001C0FC4" w14:paraId="105F544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DE1E97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EC73B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4358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F91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7922B" w14:textId="77777777" w:rsidR="00296E35" w:rsidRPr="001C0FC4" w:rsidRDefault="00296E35" w:rsidP="002E3FCC">
            <w:pPr>
              <w:pStyle w:val="TAL"/>
            </w:pPr>
          </w:p>
        </w:tc>
      </w:tr>
      <w:tr w:rsidR="00296E35" w:rsidRPr="001C0FC4" w14:paraId="77943E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3063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6A2646"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64B13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E18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08CBF" w14:textId="77777777" w:rsidR="00296E35" w:rsidRPr="001C0FC4" w:rsidRDefault="00296E35" w:rsidP="002E3FCC">
            <w:pPr>
              <w:pStyle w:val="TAL"/>
            </w:pPr>
          </w:p>
        </w:tc>
      </w:tr>
      <w:tr w:rsidR="00296E35" w:rsidRPr="001C0FC4" w14:paraId="3EE2CBA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26CB52"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52B6DF" w14:textId="77777777" w:rsidR="00296E35" w:rsidRPr="001C0FC4" w:rsidRDefault="00296E35" w:rsidP="002E3FCC">
            <w:pPr>
              <w:pStyle w:val="TAL"/>
            </w:pPr>
            <w:r w:rsidRPr="001C0FC4">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143E57B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6CA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757A55" w14:textId="77777777" w:rsidR="00296E35" w:rsidRPr="001C0FC4" w:rsidRDefault="00296E35" w:rsidP="002E3FCC">
            <w:pPr>
              <w:pStyle w:val="TAL"/>
            </w:pPr>
          </w:p>
        </w:tc>
      </w:tr>
    </w:tbl>
    <w:p w14:paraId="1DAB5EB2" w14:textId="77777777" w:rsidR="00296E35" w:rsidRPr="001C0FC4" w:rsidRDefault="00296E35" w:rsidP="00296E35"/>
    <w:p w14:paraId="525C9FC4" w14:textId="77777777" w:rsidR="00296E35" w:rsidRPr="001C0FC4" w:rsidRDefault="00296E35" w:rsidP="00296E35">
      <w:pPr>
        <w:pStyle w:val="TH"/>
      </w:pPr>
      <w:r w:rsidRPr="001C0FC4">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6FE9B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669F885" w14:textId="0E7F5B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2671FA6" w14:textId="77777777" w:rsidR="00296E35" w:rsidRPr="001C0FC4" w:rsidRDefault="00296E35" w:rsidP="00296E35"/>
    <w:p w14:paraId="29360649" w14:textId="77777777" w:rsidR="00296E35" w:rsidRPr="001C0FC4" w:rsidRDefault="00296E35" w:rsidP="00296E35">
      <w:pPr>
        <w:pStyle w:val="TH"/>
      </w:pPr>
      <w:r w:rsidRPr="001C0FC4">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461696"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189BF657" w14:textId="253B26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45DD4E0F" w14:textId="77777777" w:rsidR="00296E35" w:rsidRPr="001C0FC4" w:rsidRDefault="00296E35" w:rsidP="00296E35"/>
    <w:p w14:paraId="56087FEC" w14:textId="20F0A1D9" w:rsidR="00296E35" w:rsidRPr="001C0FC4" w:rsidRDefault="00296E35" w:rsidP="00296E35">
      <w:pPr>
        <w:pStyle w:val="TH"/>
      </w:pPr>
      <w:r w:rsidRPr="001C0FC4">
        <w:t>Table 6.1.12.3.3-7: MSRP SEND from the UE (step 8,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E363B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205ED9" w14:textId="564AAAB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6E8B59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74C5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B8B40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DF59B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282A8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91197C" w14:textId="77777777" w:rsidR="00296E35" w:rsidRPr="001C0FC4" w:rsidRDefault="00296E35" w:rsidP="002E3FCC">
            <w:pPr>
              <w:pStyle w:val="TAH"/>
              <w:rPr>
                <w:bCs/>
              </w:rPr>
            </w:pPr>
            <w:r w:rsidRPr="001C0FC4">
              <w:rPr>
                <w:bCs/>
              </w:rPr>
              <w:t>Condition</w:t>
            </w:r>
          </w:p>
        </w:tc>
      </w:tr>
      <w:tr w:rsidR="00296E35" w:rsidRPr="001C0FC4" w14:paraId="49C0BFB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E3371C"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C617C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8BB2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59CC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B4E1F" w14:textId="77777777" w:rsidR="00296E35" w:rsidRPr="001C0FC4" w:rsidRDefault="00296E35" w:rsidP="002E3FCC">
            <w:pPr>
              <w:pStyle w:val="TAL"/>
            </w:pPr>
          </w:p>
        </w:tc>
      </w:tr>
      <w:tr w:rsidR="00296E35" w:rsidRPr="001C0FC4" w14:paraId="33A608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88DCF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7922D7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E66B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B011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6520A" w14:textId="77777777" w:rsidR="00296E35" w:rsidRPr="001C0FC4" w:rsidRDefault="00296E35" w:rsidP="002E3FCC">
            <w:pPr>
              <w:pStyle w:val="TAL"/>
            </w:pPr>
          </w:p>
        </w:tc>
      </w:tr>
      <w:tr w:rsidR="00296E35" w:rsidRPr="001C0FC4" w14:paraId="0C3A96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559B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39F2BAE" w14:textId="77777777" w:rsidR="00296E35" w:rsidRPr="001C0FC4" w:rsidRDefault="00296E35" w:rsidP="002E3FCC">
            <w:pPr>
              <w:pStyle w:val="TAL"/>
              <w:rPr>
                <w:iCs/>
              </w:rPr>
            </w:pPr>
            <w:r w:rsidRPr="001C0FC4">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5C5B6B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2AB9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E8615" w14:textId="77777777" w:rsidR="00296E35" w:rsidRPr="001C0FC4" w:rsidRDefault="00296E35" w:rsidP="002E3FCC">
            <w:pPr>
              <w:pStyle w:val="TAL"/>
            </w:pPr>
          </w:p>
        </w:tc>
      </w:tr>
    </w:tbl>
    <w:p w14:paraId="3EB98D53" w14:textId="77777777" w:rsidR="00296E35" w:rsidRPr="001C0FC4" w:rsidRDefault="00296E35" w:rsidP="00296E35"/>
    <w:p w14:paraId="6F6F6D1C" w14:textId="77777777" w:rsidR="00296E35" w:rsidRPr="001C0FC4" w:rsidRDefault="00296E35" w:rsidP="00296E35">
      <w:pPr>
        <w:pStyle w:val="TH"/>
      </w:pPr>
      <w:r w:rsidRPr="001C0FC4">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49246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B9C1B6" w14:textId="320ABE3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3E057F18" w14:textId="77777777" w:rsidR="00296E35" w:rsidRPr="001C0FC4" w:rsidRDefault="00296E35" w:rsidP="00296E35"/>
    <w:p w14:paraId="73E99E19" w14:textId="7640C3F7" w:rsidR="00296E35" w:rsidRPr="001C0FC4" w:rsidRDefault="00296E35" w:rsidP="00296E35">
      <w:pPr>
        <w:pStyle w:val="TH"/>
      </w:pPr>
      <w:r w:rsidRPr="001C0FC4">
        <w:t>Table 6.1.12.3.3-9: MSRP SEND from the UE (step 12, Table 6.1.12.3.2-1;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B1B4B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6311E0" w14:textId="0D3684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1337D0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6D96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33D9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2C39B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AF64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BB9460" w14:textId="77777777" w:rsidR="00296E35" w:rsidRPr="001C0FC4" w:rsidRDefault="00296E35" w:rsidP="002E3FCC">
            <w:pPr>
              <w:pStyle w:val="TAH"/>
              <w:rPr>
                <w:bCs/>
              </w:rPr>
            </w:pPr>
            <w:r w:rsidRPr="001C0FC4">
              <w:rPr>
                <w:bCs/>
              </w:rPr>
              <w:t>Condition</w:t>
            </w:r>
          </w:p>
        </w:tc>
      </w:tr>
      <w:tr w:rsidR="00296E35" w:rsidRPr="001C0FC4" w14:paraId="2995E65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3F51B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B2E02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16D4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D70C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02CDE" w14:textId="77777777" w:rsidR="00296E35" w:rsidRPr="001C0FC4" w:rsidRDefault="00296E35" w:rsidP="002E3FCC">
            <w:pPr>
              <w:pStyle w:val="TAL"/>
            </w:pPr>
          </w:p>
        </w:tc>
      </w:tr>
      <w:tr w:rsidR="00296E35" w:rsidRPr="001C0FC4" w14:paraId="72D413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6B2591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310BE1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45A5A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619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FCC9BC" w14:textId="77777777" w:rsidR="00296E35" w:rsidRPr="001C0FC4" w:rsidRDefault="00296E35" w:rsidP="002E3FCC">
            <w:pPr>
              <w:pStyle w:val="TAL"/>
            </w:pPr>
          </w:p>
        </w:tc>
      </w:tr>
      <w:tr w:rsidR="00296E35" w:rsidRPr="001C0FC4" w14:paraId="61DD3C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EFA1B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1B2479" w14:textId="77777777" w:rsidR="00296E35" w:rsidRPr="001C0FC4" w:rsidRDefault="00296E35" w:rsidP="002E3FCC">
            <w:pPr>
              <w:pStyle w:val="TAL"/>
            </w:pPr>
            <w:r w:rsidRPr="001C0FC4">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4C5304A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E58A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DEE57" w14:textId="77777777" w:rsidR="00296E35" w:rsidRPr="001C0FC4" w:rsidRDefault="00296E35" w:rsidP="002E3FCC">
            <w:pPr>
              <w:pStyle w:val="TAL"/>
            </w:pPr>
          </w:p>
        </w:tc>
      </w:tr>
    </w:tbl>
    <w:p w14:paraId="7F61EE43" w14:textId="77777777" w:rsidR="00296E35" w:rsidRPr="001C0FC4" w:rsidRDefault="00296E35" w:rsidP="00296E35"/>
    <w:p w14:paraId="6AFE73CD" w14:textId="1CD4E4B5" w:rsidR="00296E35" w:rsidRPr="001C0FC4" w:rsidRDefault="00296E35" w:rsidP="00296E35">
      <w:pPr>
        <w:pStyle w:val="TH"/>
      </w:pPr>
      <w:r w:rsidRPr="001C0FC4">
        <w:t>Table 6.1.12.3.3-9A: MIME Message (step 12,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83A7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EAD7C3B"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A7C7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BF5D9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76E2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0DDC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97E5B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5435FC" w14:textId="77777777" w:rsidR="00296E35" w:rsidRPr="001C0FC4" w:rsidRDefault="00296E35" w:rsidP="002E3FCC">
            <w:pPr>
              <w:pStyle w:val="TAH"/>
              <w:rPr>
                <w:bCs/>
              </w:rPr>
            </w:pPr>
            <w:r w:rsidRPr="001C0FC4">
              <w:rPr>
                <w:bCs/>
              </w:rPr>
              <w:t>Condition</w:t>
            </w:r>
          </w:p>
        </w:tc>
      </w:tr>
      <w:tr w:rsidR="00296E35" w:rsidRPr="001C0FC4" w14:paraId="0B4B4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93159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5B06F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AE1CE1"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E96BD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F0C892" w14:textId="77777777" w:rsidR="00296E35" w:rsidRPr="001C0FC4" w:rsidRDefault="00296E35" w:rsidP="002E3FCC">
            <w:pPr>
              <w:pStyle w:val="TAL"/>
            </w:pPr>
          </w:p>
        </w:tc>
      </w:tr>
      <w:tr w:rsidR="00296E35" w:rsidRPr="001C0FC4" w14:paraId="16E3F8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EA3F4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8AC92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53E4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30B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BEB9A0" w14:textId="77777777" w:rsidR="00296E35" w:rsidRPr="001C0FC4" w:rsidRDefault="00296E35" w:rsidP="002E3FCC">
            <w:pPr>
              <w:pStyle w:val="TAL"/>
            </w:pPr>
          </w:p>
        </w:tc>
      </w:tr>
      <w:tr w:rsidR="00296E35" w:rsidRPr="001C0FC4" w14:paraId="571CB6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C8F97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3172F89"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8764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2472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0EEF9" w14:textId="77777777" w:rsidR="00296E35" w:rsidRPr="001C0FC4" w:rsidRDefault="00296E35" w:rsidP="002E3FCC">
            <w:pPr>
              <w:pStyle w:val="TAL"/>
            </w:pPr>
          </w:p>
        </w:tc>
      </w:tr>
      <w:tr w:rsidR="00296E35" w:rsidRPr="001C0FC4" w14:paraId="7EBE5E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F8E5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2505A3" w14:textId="77777777" w:rsidR="00296E35" w:rsidRPr="001C0FC4" w:rsidRDefault="00296E35" w:rsidP="002E3FCC">
            <w:pPr>
              <w:pStyle w:val="TAL"/>
            </w:pPr>
            <w:r w:rsidRPr="001C0FC4">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76560A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CEFA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78D633" w14:textId="77777777" w:rsidR="00296E35" w:rsidRPr="001C0FC4" w:rsidRDefault="00296E35" w:rsidP="002E3FCC">
            <w:pPr>
              <w:pStyle w:val="TAL"/>
            </w:pPr>
          </w:p>
        </w:tc>
      </w:tr>
      <w:tr w:rsidR="00296E35" w:rsidRPr="001C0FC4" w14:paraId="3E78AA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F197E"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F1E5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C04C1"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A4F3E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270F09" w14:textId="77777777" w:rsidR="00296E35" w:rsidRPr="001C0FC4" w:rsidRDefault="00296E35" w:rsidP="002E3FCC">
            <w:pPr>
              <w:pStyle w:val="TAL"/>
            </w:pPr>
          </w:p>
        </w:tc>
      </w:tr>
      <w:tr w:rsidR="00296E35" w:rsidRPr="001C0FC4" w14:paraId="285E5D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300A5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C09A2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AC85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99FB1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43353E" w14:textId="77777777" w:rsidR="00296E35" w:rsidRPr="001C0FC4" w:rsidRDefault="00296E35" w:rsidP="002E3FCC">
            <w:pPr>
              <w:pStyle w:val="TAL"/>
            </w:pPr>
          </w:p>
        </w:tc>
      </w:tr>
      <w:tr w:rsidR="00296E35" w:rsidRPr="001C0FC4" w14:paraId="0A75CE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E3F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A1C9B0C"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674E9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7A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A76FB9" w14:textId="77777777" w:rsidR="00296E35" w:rsidRPr="001C0FC4" w:rsidRDefault="00296E35" w:rsidP="002E3FCC">
            <w:pPr>
              <w:pStyle w:val="TAL"/>
            </w:pPr>
          </w:p>
        </w:tc>
      </w:tr>
      <w:tr w:rsidR="00296E35" w:rsidRPr="001C0FC4" w14:paraId="19088E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8094A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3D326A1" w14:textId="77777777" w:rsidR="00296E35" w:rsidRPr="001C0FC4" w:rsidRDefault="00296E35" w:rsidP="002E3FCC">
            <w:pPr>
              <w:pStyle w:val="TAL"/>
            </w:pPr>
            <w:r w:rsidRPr="001C0FC4">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467DBA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BC8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2CAD7E" w14:textId="77777777" w:rsidR="00296E35" w:rsidRPr="001C0FC4" w:rsidRDefault="00296E35" w:rsidP="002E3FCC">
            <w:pPr>
              <w:pStyle w:val="TAL"/>
            </w:pPr>
          </w:p>
        </w:tc>
      </w:tr>
    </w:tbl>
    <w:p w14:paraId="785FA688" w14:textId="77777777" w:rsidR="00296E35" w:rsidRPr="001C0FC4" w:rsidRDefault="00296E35" w:rsidP="00296E35"/>
    <w:p w14:paraId="0884B575" w14:textId="77777777" w:rsidR="00296E35" w:rsidRPr="001C0FC4" w:rsidRDefault="00296E35" w:rsidP="00296E35">
      <w:pPr>
        <w:pStyle w:val="TH"/>
      </w:pPr>
      <w:r w:rsidRPr="001C0FC4">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683BDB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631FB54" w14:textId="4E180B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DELIVERED_READ</w:t>
            </w:r>
          </w:p>
        </w:tc>
      </w:tr>
    </w:tbl>
    <w:p w14:paraId="2711635B" w14:textId="77777777" w:rsidR="00296E35" w:rsidRPr="001C0FC4" w:rsidRDefault="00296E35" w:rsidP="00296E35"/>
    <w:p w14:paraId="611D600A" w14:textId="77777777" w:rsidR="00296E35" w:rsidRPr="001C0FC4" w:rsidRDefault="00296E35" w:rsidP="00296E35">
      <w:pPr>
        <w:pStyle w:val="TH"/>
      </w:pPr>
      <w:r w:rsidRPr="001C0FC4">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3BBD7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EFA5280" w14:textId="63D245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22DF295D" w14:textId="77777777" w:rsidR="00296E35" w:rsidRPr="001C0FC4" w:rsidRDefault="00296E35" w:rsidP="00296E35"/>
    <w:p w14:paraId="664286AF" w14:textId="77777777" w:rsidR="00296E35" w:rsidRPr="001C0FC4" w:rsidRDefault="00296E35" w:rsidP="00296E35">
      <w:pPr>
        <w:pStyle w:val="TH"/>
      </w:pPr>
      <w:r w:rsidRPr="001C0FC4">
        <w:t>Table 6.1.12.3.3-12..13: Void</w:t>
      </w:r>
    </w:p>
    <w:p w14:paraId="2135E6BB" w14:textId="35DB5A74" w:rsidR="00296E35" w:rsidRPr="001C0FC4" w:rsidRDefault="00296E35" w:rsidP="00296E35">
      <w:pPr>
        <w:pStyle w:val="TH"/>
      </w:pPr>
      <w:r w:rsidRPr="001C0FC4">
        <w:t>Table 6.1.12.3.3-14: MSRP SEND from the SS (step 13,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E4A8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150C7" w14:textId="4F31AF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1DD8E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26D7A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2BD2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29C34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35AC4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FC536" w14:textId="77777777" w:rsidR="00296E35" w:rsidRPr="001C0FC4" w:rsidRDefault="00296E35" w:rsidP="002E3FCC">
            <w:pPr>
              <w:pStyle w:val="TAH"/>
              <w:rPr>
                <w:bCs/>
              </w:rPr>
            </w:pPr>
            <w:r w:rsidRPr="001C0FC4">
              <w:rPr>
                <w:bCs/>
              </w:rPr>
              <w:t>Condition</w:t>
            </w:r>
          </w:p>
        </w:tc>
      </w:tr>
      <w:tr w:rsidR="00296E35" w:rsidRPr="001C0FC4" w14:paraId="07E1ED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A3000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43E2A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C0F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CC2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126CBA" w14:textId="77777777" w:rsidR="00296E35" w:rsidRPr="001C0FC4" w:rsidRDefault="00296E35" w:rsidP="002E3FCC">
            <w:pPr>
              <w:pStyle w:val="TAL"/>
            </w:pPr>
          </w:p>
        </w:tc>
      </w:tr>
      <w:tr w:rsidR="00296E35" w:rsidRPr="001C0FC4" w14:paraId="321B5C1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6B678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06ECC9F"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5AC98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573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EFA0C" w14:textId="77777777" w:rsidR="00296E35" w:rsidRPr="001C0FC4" w:rsidRDefault="00296E35" w:rsidP="002E3FCC">
            <w:pPr>
              <w:pStyle w:val="TAL"/>
            </w:pPr>
          </w:p>
        </w:tc>
      </w:tr>
      <w:tr w:rsidR="00296E35" w:rsidRPr="001C0FC4" w14:paraId="2D44BB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91EB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90B76EC" w14:textId="77777777" w:rsidR="00296E35" w:rsidRPr="001C0FC4" w:rsidRDefault="00296E35" w:rsidP="002E3FCC">
            <w:pPr>
              <w:pStyle w:val="TAL"/>
              <w:rPr>
                <w:iCs/>
              </w:rPr>
            </w:pPr>
            <w:r w:rsidRPr="001C0FC4">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67DDF08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6279F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DAE4F" w14:textId="77777777" w:rsidR="00296E35" w:rsidRPr="001C0FC4" w:rsidRDefault="00296E35" w:rsidP="002E3FCC">
            <w:pPr>
              <w:pStyle w:val="TAL"/>
            </w:pPr>
          </w:p>
        </w:tc>
      </w:tr>
    </w:tbl>
    <w:p w14:paraId="40D2786D" w14:textId="77777777" w:rsidR="00296E35" w:rsidRPr="001C0FC4" w:rsidRDefault="00296E35" w:rsidP="00296E35"/>
    <w:p w14:paraId="6562C650" w14:textId="77777777" w:rsidR="00296E35" w:rsidRPr="001C0FC4" w:rsidRDefault="00296E35" w:rsidP="00296E35">
      <w:pPr>
        <w:pStyle w:val="TH"/>
      </w:pPr>
      <w:r w:rsidRPr="001C0FC4">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109F7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5EC74D" w14:textId="3F2CBB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C1EDBE" w14:textId="77777777" w:rsidR="00296E35" w:rsidRPr="001C0FC4" w:rsidRDefault="00296E35" w:rsidP="00296E35"/>
    <w:p w14:paraId="66CA9299" w14:textId="77777777" w:rsidR="00296E35" w:rsidRPr="001C0FC4" w:rsidRDefault="00296E35" w:rsidP="00296E35">
      <w:pPr>
        <w:pStyle w:val="TH"/>
      </w:pPr>
      <w:r w:rsidRPr="001C0FC4">
        <w:t>Table 6.1.12.3.3-16..17: Void</w:t>
      </w:r>
    </w:p>
    <w:p w14:paraId="0466EC19" w14:textId="77777777" w:rsidR="00296E35" w:rsidRPr="001C0FC4" w:rsidRDefault="00296E35" w:rsidP="00296E35"/>
    <w:p w14:paraId="7B7C3FDD" w14:textId="77777777" w:rsidR="00296E35" w:rsidRPr="001C0FC4" w:rsidRDefault="00296E35" w:rsidP="00296E35">
      <w:pPr>
        <w:pStyle w:val="Heading3"/>
      </w:pPr>
      <w:bookmarkStart w:id="785" w:name="_Toc178186346"/>
      <w:bookmarkStart w:id="786" w:name="_Toc100778796"/>
      <w:bookmarkStart w:id="787" w:name="_Toc101286127"/>
      <w:bookmarkStart w:id="788" w:name="_Toc106817713"/>
      <w:bookmarkStart w:id="789" w:name="_Toc106817838"/>
      <w:bookmarkStart w:id="790" w:name="_Toc90630603"/>
      <w:bookmarkStart w:id="791" w:name="_Toc210385160"/>
      <w:r w:rsidRPr="001C0FC4">
        <w:t>6.1.13</w:t>
      </w:r>
      <w:r w:rsidRPr="001C0FC4">
        <w:tab/>
        <w:t>On-network / Short Data Service (SDS) / Standalone SDS Using Media Plane / One-to-one Standalone SDS / Pre-established session / Client Originated (CO)</w:t>
      </w:r>
      <w:bookmarkEnd w:id="785"/>
      <w:bookmarkEnd w:id="791"/>
    </w:p>
    <w:p w14:paraId="68AAF7BF" w14:textId="77777777" w:rsidR="00296E35" w:rsidRPr="001C0FC4" w:rsidRDefault="00296E35" w:rsidP="00296E35">
      <w:pPr>
        <w:pStyle w:val="H6"/>
      </w:pPr>
      <w:r w:rsidRPr="001C0FC4">
        <w:t>6.1.13.1</w:t>
      </w:r>
      <w:r w:rsidRPr="001C0FC4">
        <w:tab/>
        <w:t>Test Purpose (TP)</w:t>
      </w:r>
    </w:p>
    <w:p w14:paraId="01EF3AF9" w14:textId="77777777" w:rsidR="00296E35" w:rsidRPr="001C0FC4" w:rsidRDefault="00296E35" w:rsidP="00296E35">
      <w:pPr>
        <w:pStyle w:val="H6"/>
      </w:pPr>
      <w:r w:rsidRPr="001C0FC4">
        <w:t>(1)</w:t>
      </w:r>
    </w:p>
    <w:p w14:paraId="51B61B1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3A9A93" w14:textId="77777777" w:rsidR="00296E35" w:rsidRPr="001C0FC4" w:rsidRDefault="00296E35" w:rsidP="00296E35">
      <w:pPr>
        <w:pStyle w:val="PL"/>
      </w:pPr>
      <w:r w:rsidRPr="001C0FC4">
        <w:rPr>
          <w:b/>
        </w:rPr>
        <w:t>ensure that</w:t>
      </w:r>
      <w:r w:rsidRPr="001C0FC4">
        <w:t xml:space="preserve"> {</w:t>
      </w:r>
    </w:p>
    <w:p w14:paraId="2D48D9F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and using the pre-established session }</w:t>
      </w:r>
    </w:p>
    <w:p w14:paraId="5EDF778E"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DFA68B7" w14:textId="77777777" w:rsidR="00296E35" w:rsidRPr="001C0FC4" w:rsidRDefault="00296E35" w:rsidP="00296E35">
      <w:pPr>
        <w:pStyle w:val="PL"/>
      </w:pPr>
      <w:r w:rsidRPr="001C0FC4">
        <w:t xml:space="preserve">            }</w:t>
      </w:r>
    </w:p>
    <w:p w14:paraId="4A8FFE0F" w14:textId="77777777" w:rsidR="00296E35" w:rsidRPr="001C0FC4" w:rsidRDefault="00296E35" w:rsidP="00296E35">
      <w:pPr>
        <w:pStyle w:val="PL"/>
      </w:pPr>
    </w:p>
    <w:p w14:paraId="11126D87" w14:textId="77777777" w:rsidR="00296E35" w:rsidRPr="001C0FC4" w:rsidRDefault="00296E35" w:rsidP="00296E35">
      <w:pPr>
        <w:pStyle w:val="H6"/>
      </w:pPr>
      <w:r w:rsidRPr="001C0FC4">
        <w:t>(2)</w:t>
      </w:r>
    </w:p>
    <w:p w14:paraId="0B0092F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0139734" w14:textId="77777777" w:rsidR="00296E35" w:rsidRPr="001C0FC4" w:rsidRDefault="00296E35" w:rsidP="00296E35">
      <w:pPr>
        <w:pStyle w:val="PL"/>
      </w:pPr>
      <w:r w:rsidRPr="001C0FC4">
        <w:rPr>
          <w:b/>
        </w:rPr>
        <w:t>ensure that</w:t>
      </w:r>
      <w:r w:rsidRPr="001C0FC4">
        <w:t xml:space="preserve"> {</w:t>
      </w:r>
    </w:p>
    <w:p w14:paraId="7A9C6E9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5E4AB83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standalone SDS message via a MSRP SEND message with a disposition of "DELIVERY" }</w:t>
      </w:r>
    </w:p>
    <w:p w14:paraId="738A2CCF" w14:textId="77777777" w:rsidR="00296E35" w:rsidRPr="001C0FC4" w:rsidRDefault="00296E35" w:rsidP="00296E35">
      <w:pPr>
        <w:pStyle w:val="PL"/>
      </w:pPr>
      <w:r w:rsidRPr="001C0FC4">
        <w:t xml:space="preserve">            }</w:t>
      </w:r>
    </w:p>
    <w:p w14:paraId="16E5F3B1" w14:textId="77777777" w:rsidR="00296E35" w:rsidRPr="001C0FC4" w:rsidRDefault="00296E35" w:rsidP="00296E35">
      <w:pPr>
        <w:pStyle w:val="PL"/>
      </w:pPr>
    </w:p>
    <w:p w14:paraId="0EC295C3" w14:textId="77777777" w:rsidR="00296E35" w:rsidRPr="001C0FC4" w:rsidRDefault="00296E35" w:rsidP="00296E35">
      <w:pPr>
        <w:pStyle w:val="H6"/>
      </w:pPr>
      <w:r w:rsidRPr="001C0FC4">
        <w:t>(3)</w:t>
      </w:r>
    </w:p>
    <w:p w14:paraId="59F7FFC1"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1A1B6582" w14:textId="77777777" w:rsidR="00296E35" w:rsidRPr="001C0FC4" w:rsidRDefault="00296E35" w:rsidP="00296E35">
      <w:pPr>
        <w:pStyle w:val="PL"/>
      </w:pPr>
      <w:r w:rsidRPr="001C0FC4">
        <w:rPr>
          <w:b/>
        </w:rPr>
        <w:t>ensure that</w:t>
      </w:r>
      <w:r w:rsidRPr="001C0FC4">
        <w:t xml:space="preserve"> {</w:t>
      </w:r>
    </w:p>
    <w:p w14:paraId="2811F043"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533B117B"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1C1A7F0B" w14:textId="77777777" w:rsidR="00296E35" w:rsidRPr="001C0FC4" w:rsidRDefault="00296E35" w:rsidP="00296E35">
      <w:pPr>
        <w:pStyle w:val="PL"/>
      </w:pPr>
      <w:r w:rsidRPr="001C0FC4">
        <w:t xml:space="preserve">            }</w:t>
      </w:r>
    </w:p>
    <w:p w14:paraId="3F8876ED" w14:textId="77777777" w:rsidR="00296E35" w:rsidRPr="001C0FC4" w:rsidRDefault="00296E35" w:rsidP="00296E35">
      <w:pPr>
        <w:pStyle w:val="PL"/>
      </w:pPr>
    </w:p>
    <w:p w14:paraId="71474932" w14:textId="77777777" w:rsidR="00296E35" w:rsidRPr="001C0FC4" w:rsidRDefault="00296E35" w:rsidP="00296E35">
      <w:pPr>
        <w:pStyle w:val="H6"/>
      </w:pPr>
      <w:r w:rsidRPr="001C0FC4">
        <w:t>(4)</w:t>
      </w:r>
    </w:p>
    <w:p w14:paraId="56D000F8"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04C2030A" w14:textId="77777777" w:rsidR="00296E35" w:rsidRPr="001C0FC4" w:rsidRDefault="00296E35" w:rsidP="00296E35">
      <w:pPr>
        <w:pStyle w:val="PL"/>
      </w:pPr>
      <w:r w:rsidRPr="001C0FC4">
        <w:rPr>
          <w:b/>
        </w:rPr>
        <w:t>ensure that</w:t>
      </w:r>
      <w:r w:rsidRPr="001C0FC4">
        <w:t xml:space="preserve"> {</w:t>
      </w:r>
    </w:p>
    <w:p w14:paraId="21FB3B0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3E151FD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4B7344D6" w14:textId="77777777" w:rsidR="00296E35" w:rsidRPr="001C0FC4" w:rsidRDefault="00296E35" w:rsidP="00296E35">
      <w:pPr>
        <w:pStyle w:val="PL"/>
      </w:pPr>
      <w:r w:rsidRPr="001C0FC4">
        <w:t xml:space="preserve">            }</w:t>
      </w:r>
    </w:p>
    <w:p w14:paraId="20249565" w14:textId="77777777" w:rsidR="00296E35" w:rsidRPr="001C0FC4" w:rsidRDefault="00296E35" w:rsidP="00296E35">
      <w:pPr>
        <w:pStyle w:val="PL"/>
      </w:pPr>
    </w:p>
    <w:p w14:paraId="3683FA64" w14:textId="77777777" w:rsidR="00296E35" w:rsidRPr="001C0FC4" w:rsidRDefault="00296E35" w:rsidP="00296E35">
      <w:pPr>
        <w:pStyle w:val="H6"/>
      </w:pPr>
      <w:r w:rsidRPr="001C0FC4">
        <w:t>6.1.13.2</w:t>
      </w:r>
      <w:r w:rsidRPr="001C0FC4">
        <w:tab/>
        <w:t>Conformance requirements</w:t>
      </w:r>
    </w:p>
    <w:p w14:paraId="002998BC" w14:textId="77777777" w:rsidR="00296E35" w:rsidRPr="001C0FC4" w:rsidRDefault="00296E35" w:rsidP="00296E35">
      <w:r w:rsidRPr="001C0FC4">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6D525EF" w14:textId="77777777" w:rsidR="00296E35" w:rsidRPr="001C0FC4" w:rsidRDefault="00296E35" w:rsidP="00296E35">
      <w:r w:rsidRPr="001C0FC4">
        <w:t>[TS 24.282, clause 9.2.5.2.1.1]</w:t>
      </w:r>
    </w:p>
    <w:p w14:paraId="4A1D2029"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5A67A10E" w14:textId="77777777" w:rsidR="00296E35" w:rsidRPr="001C0FC4" w:rsidRDefault="00296E35" w:rsidP="00296E35">
      <w:r w:rsidRPr="001C0FC4">
        <w:t>The MCData client:</w:t>
      </w:r>
    </w:p>
    <w:p w14:paraId="549A7FF5"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62BCD1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967EB8F"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42C49E9F"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0C061328" w14:textId="77777777" w:rsidR="00296E35" w:rsidRPr="001C0FC4" w:rsidRDefault="00296E35" w:rsidP="00296E35">
      <w:pPr>
        <w:pStyle w:val="B2"/>
      </w:pPr>
      <w:r w:rsidRPr="001C0FC4">
        <w:t>ii)</w:t>
      </w:r>
      <w:r w:rsidRPr="001C0FC4">
        <w:tab/>
        <w:t>shall use the keying material to generate a PCK as described in 3GPP TS 33.180 [26];</w:t>
      </w:r>
    </w:p>
    <w:p w14:paraId="60198D64"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twenty-eight bits being randomly generated as described in 3GPP TS 33.180 [26];</w:t>
      </w:r>
    </w:p>
    <w:p w14:paraId="4F522771"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1DC00C65"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6BA83935"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2FA7A123"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DD915C"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6B1E417F"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2C3A57E" w14:textId="77777777" w:rsidR="00296E35" w:rsidRPr="001C0FC4" w:rsidRDefault="00296E35" w:rsidP="00296E35">
      <w:pPr>
        <w:pStyle w:val="B2"/>
      </w:pPr>
      <w:r w:rsidRPr="001C0FC4">
        <w:t>a)</w:t>
      </w:r>
      <w:r w:rsidRPr="001C0FC4">
        <w:tab/>
        <w:t>an hname "body" parameter populated with:</w:t>
      </w:r>
    </w:p>
    <w:p w14:paraId="26B08C18"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5DFB4CD6" w14:textId="77777777" w:rsidR="00296E35" w:rsidRPr="001C0FC4" w:rsidRDefault="00296E35" w:rsidP="00296E35">
      <w:pPr>
        <w:pStyle w:val="B3"/>
      </w:pPr>
      <w:r w:rsidRPr="001C0FC4">
        <w:t>ii)</w:t>
      </w:r>
      <w:r w:rsidRPr="001C0FC4">
        <w:tab/>
        <w:t>an application/vnd.3gpp.mcdata-info MIME body with:</w:t>
      </w:r>
    </w:p>
    <w:p w14:paraId="0CBF8F9A"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2BF4C2F7"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67E84429"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548BCF35"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1298F6D4"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1141DCF0" w14:textId="77777777" w:rsidR="00296E35" w:rsidRPr="001C0FC4" w:rsidRDefault="00296E35" w:rsidP="00296E35">
      <w:pPr>
        <w:pStyle w:val="B1"/>
      </w:pPr>
      <w:r w:rsidRPr="001C0FC4">
        <w:t>7)</w:t>
      </w:r>
      <w:r w:rsidRPr="001C0FC4">
        <w:tab/>
        <w:t>shall include the following according to IETF RFC 4488 [53]:</w:t>
      </w:r>
    </w:p>
    <w:p w14:paraId="26C5A653" w14:textId="77777777" w:rsidR="00296E35" w:rsidRPr="001C0FC4" w:rsidRDefault="00296E35" w:rsidP="00296E35">
      <w:pPr>
        <w:pStyle w:val="B2"/>
      </w:pPr>
      <w:r w:rsidRPr="001C0FC4">
        <w:t>a)</w:t>
      </w:r>
      <w:r w:rsidRPr="001C0FC4">
        <w:tab/>
        <w:t>the option tag "norefersub" in the Supported header field; and</w:t>
      </w:r>
    </w:p>
    <w:p w14:paraId="078A8E68" w14:textId="77777777" w:rsidR="00296E35" w:rsidRPr="001C0FC4" w:rsidRDefault="00296E35" w:rsidP="00296E35">
      <w:pPr>
        <w:pStyle w:val="B2"/>
      </w:pPr>
      <w:r w:rsidRPr="001C0FC4">
        <w:t>b)</w:t>
      </w:r>
      <w:r w:rsidRPr="001C0FC4">
        <w:tab/>
        <w:t>the value "false" in the Refer-Sub header field;</w:t>
      </w:r>
    </w:p>
    <w:p w14:paraId="6985CD7F"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4D29774C"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4AD2899B" w14:textId="77777777" w:rsidR="00296E35" w:rsidRPr="001C0FC4" w:rsidRDefault="00296E35" w:rsidP="00296E35">
      <w:pPr>
        <w:pStyle w:val="B1"/>
      </w:pPr>
      <w:r w:rsidRPr="001C0FC4">
        <w:t>10)</w:t>
      </w:r>
      <w:r w:rsidRPr="001C0FC4">
        <w:tab/>
        <w:t>shall send the SIP REFER request according to 3GPP TS 24.229 [5].</w:t>
      </w:r>
    </w:p>
    <w:p w14:paraId="09F5E7D6" w14:textId="77777777" w:rsidR="00296E35" w:rsidRPr="001C0FC4" w:rsidRDefault="00296E35" w:rsidP="00296E35">
      <w:r w:rsidRPr="001C0FC4">
        <w:t>On receiving a final SIP 2xx response to the SIP REFER request, the MCData client:</w:t>
      </w:r>
    </w:p>
    <w:p w14:paraId="39CBBF21" w14:textId="77777777" w:rsidR="00296E35" w:rsidRPr="001C0FC4" w:rsidRDefault="00296E35" w:rsidP="00296E35">
      <w:pPr>
        <w:pStyle w:val="B1"/>
      </w:pPr>
      <w:r w:rsidRPr="001C0FC4">
        <w:t>1)</w:t>
      </w:r>
      <w:r w:rsidRPr="001C0FC4">
        <w:tab/>
        <w:t>shall interact with the media plane as specified in 3GPP TS 24.582 [15].</w:t>
      </w:r>
    </w:p>
    <w:p w14:paraId="58702C47" w14:textId="77777777" w:rsidR="00296E35" w:rsidRPr="001C0FC4" w:rsidRDefault="00296E35" w:rsidP="00296E35">
      <w:r w:rsidRPr="001C0FC4">
        <w:t>On receiving a SIP re-INVITE request within the pre-established session targeted by the sent SIP REFER request, the MCData client:</w:t>
      </w:r>
    </w:p>
    <w:p w14:paraId="625F911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074DC50C" w14:textId="77777777" w:rsidR="00296E35" w:rsidRPr="001C0FC4" w:rsidRDefault="00296E35" w:rsidP="00296E35">
      <w:pPr>
        <w:pStyle w:val="B2"/>
      </w:pPr>
      <w:r w:rsidRPr="001C0FC4">
        <w:t>i)</w:t>
      </w:r>
      <w:r w:rsidRPr="001C0FC4">
        <w:tab/>
        <w:t>shall notify MCData user about successful the MCData communication establishment;</w:t>
      </w:r>
    </w:p>
    <w:p w14:paraId="4D8D1ED9"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39E53B3B" w14:textId="77777777" w:rsidR="00296E35" w:rsidRPr="001C0FC4" w:rsidRDefault="00296E35" w:rsidP="00296E35">
      <w:pPr>
        <w:pStyle w:val="B2"/>
      </w:pPr>
      <w:r w:rsidRPr="001C0FC4">
        <w:t>i)</w:t>
      </w:r>
      <w:r w:rsidRPr="001C0FC4">
        <w:tab/>
        <w:t>shall notify MCData user about the MCData communication establishment failure; and</w:t>
      </w:r>
    </w:p>
    <w:p w14:paraId="2A1E1C74" w14:textId="77777777" w:rsidR="00296E35" w:rsidRPr="001C0FC4" w:rsidRDefault="00296E35" w:rsidP="00296E35">
      <w:pPr>
        <w:pStyle w:val="B1"/>
      </w:pPr>
      <w:r w:rsidRPr="001C0FC4">
        <w:t>3)</w:t>
      </w:r>
      <w:r w:rsidRPr="001C0FC4">
        <w:tab/>
        <w:t>shall interact with the media plane as specified in 3GPP TS 24.582 [15].</w:t>
      </w:r>
    </w:p>
    <w:p w14:paraId="603655B2" w14:textId="77777777" w:rsidR="00296E35" w:rsidRPr="001C0FC4" w:rsidRDefault="00296E35" w:rsidP="00296E35">
      <w:r w:rsidRPr="001C0FC4">
        <w:t>[TS 24.282, clause 9.2.3.2.1]</w:t>
      </w:r>
    </w:p>
    <w:p w14:paraId="1F82796A" w14:textId="77777777" w:rsidR="00296E35" w:rsidRPr="001C0FC4" w:rsidRDefault="00296E35" w:rsidP="00296E35">
      <w:r w:rsidRPr="001C0FC4">
        <w:t>When composing an SDP offer according to 3GPP TS 24.229 [5], IETF RFC 4975 [17], IETF RFC 6135 [19] and IETF RFC 6714 [20] the MCData client:</w:t>
      </w:r>
    </w:p>
    <w:p w14:paraId="6B7892A0" w14:textId="77777777" w:rsidR="00296E35" w:rsidRPr="001C0FC4" w:rsidRDefault="00296E35" w:rsidP="00296E35">
      <w:pPr>
        <w:pStyle w:val="B1"/>
      </w:pPr>
      <w:r w:rsidRPr="001C0FC4">
        <w:t>1)</w:t>
      </w:r>
      <w:r w:rsidRPr="001C0FC4">
        <w:tab/>
        <w:t>shall include an "m=message" media-level section for the MCData media stream consisting of:</w:t>
      </w:r>
    </w:p>
    <w:p w14:paraId="0B9DEA08" w14:textId="77777777" w:rsidR="00296E35" w:rsidRPr="001C0FC4" w:rsidRDefault="00296E35" w:rsidP="00296E35">
      <w:pPr>
        <w:pStyle w:val="B2"/>
      </w:pPr>
      <w:r w:rsidRPr="001C0FC4">
        <w:t>a)</w:t>
      </w:r>
      <w:r w:rsidRPr="001C0FC4">
        <w:tab/>
        <w:t>the port number;</w:t>
      </w:r>
    </w:p>
    <w:p w14:paraId="4427E995" w14:textId="77777777" w:rsidR="00296E35" w:rsidRPr="001C0FC4" w:rsidRDefault="00296E35" w:rsidP="00296E35">
      <w:pPr>
        <w:pStyle w:val="B2"/>
      </w:pPr>
      <w:r w:rsidRPr="001C0FC4">
        <w:t>b)</w:t>
      </w:r>
      <w:r w:rsidRPr="001C0FC4">
        <w:tab/>
        <w:t>a protocol field value of "TCP/MSRP", or "TCP/TLS/MSRP" for TLS;</w:t>
      </w:r>
    </w:p>
    <w:p w14:paraId="4A38C734" w14:textId="77777777" w:rsidR="00296E35" w:rsidRPr="001C0FC4" w:rsidRDefault="00296E35" w:rsidP="00296E35">
      <w:pPr>
        <w:pStyle w:val="B2"/>
      </w:pPr>
      <w:r w:rsidRPr="001C0FC4">
        <w:t>c)</w:t>
      </w:r>
      <w:r w:rsidRPr="001C0FC4">
        <w:tab/>
        <w:t>a format list field set to ‘*’;</w:t>
      </w:r>
    </w:p>
    <w:p w14:paraId="7F3EFA11" w14:textId="77777777" w:rsidR="00296E35" w:rsidRPr="001C0FC4" w:rsidRDefault="00296E35" w:rsidP="00296E35">
      <w:pPr>
        <w:pStyle w:val="B2"/>
      </w:pPr>
      <w:r w:rsidRPr="001C0FC4">
        <w:t>d)</w:t>
      </w:r>
      <w:r w:rsidRPr="001C0FC4">
        <w:tab/>
        <w:t>an "a=sendonly" attribute;</w:t>
      </w:r>
    </w:p>
    <w:p w14:paraId="2E0C58C3" w14:textId="77777777" w:rsidR="00296E35" w:rsidRPr="001C0FC4" w:rsidRDefault="00296E35" w:rsidP="00296E35">
      <w:pPr>
        <w:pStyle w:val="B2"/>
      </w:pPr>
      <w:r w:rsidRPr="001C0FC4">
        <w:t>e)</w:t>
      </w:r>
      <w:r w:rsidRPr="001C0FC4">
        <w:tab/>
        <w:t>an "a=path" attribute containing its own MSRP URI;</w:t>
      </w:r>
    </w:p>
    <w:p w14:paraId="2AB5EA9C"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FF63E3D"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4BE5C4A"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5E74A37" w14:textId="77777777" w:rsidR="00296E35" w:rsidRPr="001C0FC4" w:rsidRDefault="00296E35" w:rsidP="00296E35">
      <w:r w:rsidRPr="001C0FC4">
        <w:t>[TS 24.282, clause 9.2.5.4.1.1]</w:t>
      </w:r>
    </w:p>
    <w:p w14:paraId="2516F6D3"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7D07C42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2DFC3122"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3EF5A4AB"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0BAFA4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501F6A0D"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603457DA"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531B2BF2"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5471D661"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2E3A1D8F"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068CB405"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EE2D8B7" w14:textId="77777777" w:rsidR="00296E35" w:rsidRPr="001C0FC4" w:rsidRDefault="00296E35" w:rsidP="00296E35">
      <w:r w:rsidRPr="001C0FC4">
        <w:t>On receiving a SIP re-INVITE request within the pre-established session targeted by the sent SIP REFER request, the MCData client:</w:t>
      </w:r>
    </w:p>
    <w:p w14:paraId="3FA0C776"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1610D1B0" w14:textId="77777777" w:rsidR="00296E35" w:rsidRPr="001C0FC4" w:rsidRDefault="00296E35" w:rsidP="00296E35">
      <w:pPr>
        <w:pStyle w:val="B2"/>
      </w:pPr>
      <w:r w:rsidRPr="001C0FC4">
        <w:t>i)</w:t>
      </w:r>
      <w:r w:rsidRPr="001C0FC4">
        <w:tab/>
        <w:t>shall notify MCData user about successful the MCData communication termination.</w:t>
      </w:r>
    </w:p>
    <w:p w14:paraId="1E48FBEC" w14:textId="77777777" w:rsidR="00296E35" w:rsidRPr="001C0FC4" w:rsidRDefault="00296E35" w:rsidP="00296E35">
      <w:r w:rsidRPr="001C0FC4">
        <w:t>[TS 24.282, clause 12.2.1.2]</w:t>
      </w:r>
    </w:p>
    <w:p w14:paraId="70F53BF0" w14:textId="77777777" w:rsidR="00296E35" w:rsidRPr="001C0FC4" w:rsidRDefault="00296E35" w:rsidP="00296E35">
      <w:pPr>
        <w:rPr>
          <w:rFonts w:eastAsia="SimSun"/>
        </w:rPr>
      </w:pPr>
      <w:r w:rsidRPr="001C0FC4">
        <w:rPr>
          <w:rFonts w:eastAsia="SimSun"/>
        </w:rPr>
        <w:t>Upon receipt of a:</w:t>
      </w:r>
    </w:p>
    <w:p w14:paraId="0B0950AA"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F68419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DA8B0F7" w14:textId="77777777" w:rsidR="00296E35" w:rsidRPr="001C0FC4" w:rsidRDefault="00296E35" w:rsidP="00296E35">
      <w:pPr>
        <w:rPr>
          <w:rFonts w:eastAsia="SimSun"/>
        </w:rPr>
      </w:pPr>
      <w:r w:rsidRPr="001C0FC4">
        <w:rPr>
          <w:rFonts w:eastAsia="SimSun"/>
        </w:rPr>
        <w:t>the MCData client:</w:t>
      </w:r>
    </w:p>
    <w:p w14:paraId="2B99EAA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ACB798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B023C15" w14:textId="77777777" w:rsidR="00296E35" w:rsidRPr="001C0FC4" w:rsidRDefault="00296E35" w:rsidP="00296E35">
      <w:r w:rsidRPr="001C0FC4">
        <w:t>[TS 24.582, clause 12.1]</w:t>
      </w:r>
    </w:p>
    <w:p w14:paraId="1FC7DE21"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1A14C10" w14:textId="77777777" w:rsidR="00296E35" w:rsidRPr="001C0FC4" w:rsidRDefault="00296E35" w:rsidP="00296E35">
      <w:r w:rsidRPr="001C0FC4">
        <w:t>[TS 24.582, clause 6.1.1.2.1]</w:t>
      </w:r>
    </w:p>
    <w:p w14:paraId="33EFE4DE" w14:textId="77777777" w:rsidR="00296E35" w:rsidRPr="001C0FC4" w:rsidRDefault="00296E35" w:rsidP="00296E35">
      <w:r w:rsidRPr="001C0FC4">
        <w:t>Upon receiving an indication to establish MSRP connection for standalone SDS using media plane as the originating client, the MCData client:</w:t>
      </w:r>
    </w:p>
    <w:p w14:paraId="152BF770" w14:textId="77777777" w:rsidR="00296E35" w:rsidRPr="001C0FC4" w:rsidRDefault="00296E35" w:rsidP="00296E35">
      <w:pPr>
        <w:pStyle w:val="B1"/>
      </w:pPr>
      <w:r w:rsidRPr="001C0FC4">
        <w:t>1.</w:t>
      </w:r>
      <w:r w:rsidRPr="001C0FC4">
        <w:tab/>
        <w:t>shall act as an MSRP client according to IETF RFC 6135 [12];</w:t>
      </w:r>
    </w:p>
    <w:p w14:paraId="52C02E8C" w14:textId="77777777" w:rsidR="00296E35" w:rsidRPr="001C0FC4" w:rsidRDefault="00296E35" w:rsidP="00296E35">
      <w:pPr>
        <w:pStyle w:val="B1"/>
      </w:pPr>
      <w:r w:rsidRPr="001C0FC4">
        <w:t>2.</w:t>
      </w:r>
      <w:r w:rsidRPr="001C0FC4">
        <w:tab/>
        <w:t>shall act according to IETF RFC 6135 [12], as:</w:t>
      </w:r>
    </w:p>
    <w:p w14:paraId="31C686CE" w14:textId="77777777" w:rsidR="00296E35" w:rsidRPr="001C0FC4" w:rsidRDefault="00296E35" w:rsidP="00296E35">
      <w:pPr>
        <w:pStyle w:val="B2"/>
      </w:pPr>
      <w:r w:rsidRPr="001C0FC4">
        <w:t>a.</w:t>
      </w:r>
      <w:r w:rsidRPr="001C0FC4">
        <w:tab/>
        <w:t>an "active" endpoint, if a=setup attribute in the received SDP answer is set to "passive"; and</w:t>
      </w:r>
    </w:p>
    <w:p w14:paraId="282E4D6D" w14:textId="77777777" w:rsidR="00296E35" w:rsidRPr="001C0FC4" w:rsidRDefault="00296E35" w:rsidP="00296E35">
      <w:pPr>
        <w:pStyle w:val="B2"/>
      </w:pPr>
      <w:r w:rsidRPr="001C0FC4">
        <w:t>b.</w:t>
      </w:r>
      <w:r w:rsidRPr="001C0FC4">
        <w:tab/>
        <w:t>an "passive" endpoint, if a=setup attribute in the received SDP answer is set to "active";</w:t>
      </w:r>
    </w:p>
    <w:p w14:paraId="135D181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75727E8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46DD0A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3EA39A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BB2DB92"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79E14FA"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3697A9B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356A4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5DFA45D7" w14:textId="77777777" w:rsidR="00296E35" w:rsidRPr="001C0FC4" w:rsidRDefault="00296E35" w:rsidP="00296E35">
      <w:r w:rsidRPr="001C0FC4">
        <w:t>If MSRP chunking is used, the MCData client:</w:t>
      </w:r>
    </w:p>
    <w:p w14:paraId="65563407" w14:textId="77777777" w:rsidR="00296E35" w:rsidRPr="001C0FC4" w:rsidRDefault="00296E35" w:rsidP="00296E35">
      <w:pPr>
        <w:pStyle w:val="B1"/>
      </w:pPr>
      <w:r w:rsidRPr="001C0FC4">
        <w:t>1.</w:t>
      </w:r>
      <w:r w:rsidRPr="001C0FC4">
        <w:tab/>
        <w:t>shall send further MSRP SEND requests as necessary;</w:t>
      </w:r>
    </w:p>
    <w:p w14:paraId="3716D21A" w14:textId="77777777" w:rsidR="00296E35" w:rsidRPr="001C0FC4" w:rsidRDefault="00296E35" w:rsidP="00296E35">
      <w:pPr>
        <w:pStyle w:val="B1"/>
      </w:pPr>
      <w:r w:rsidRPr="001C0FC4">
        <w:t>2.</w:t>
      </w:r>
      <w:r w:rsidRPr="001C0FC4">
        <w:tab/>
        <w:t>shall wait for a 200 (OK) response to each MSRP SEND request sent; and</w:t>
      </w:r>
    </w:p>
    <w:p w14:paraId="0186F5F5"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196688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236046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1D53A9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2D8F714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2F9A9E0"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6EF6E498"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10AC7C8E" w14:textId="77777777" w:rsidR="00296E35" w:rsidRPr="001C0FC4" w:rsidRDefault="00296E35" w:rsidP="00296E35">
      <w:r w:rsidRPr="001C0FC4">
        <w:t>[TS 24.582, clause 6.1.1.2.2]</w:t>
      </w:r>
    </w:p>
    <w:p w14:paraId="44330543" w14:textId="77777777" w:rsidR="00296E35" w:rsidRPr="001C0FC4" w:rsidRDefault="00296E35" w:rsidP="00296E35">
      <w:r w:rsidRPr="001C0FC4">
        <w:t>In order to generate an SDS signalling payload, the MCData client:</w:t>
      </w:r>
    </w:p>
    <w:p w14:paraId="745DC596" w14:textId="77777777" w:rsidR="00296E35" w:rsidRPr="001C0FC4" w:rsidRDefault="00296E35" w:rsidP="00296E35">
      <w:pPr>
        <w:pStyle w:val="B1"/>
      </w:pPr>
      <w:r w:rsidRPr="001C0FC4">
        <w:t>1.</w:t>
      </w:r>
      <w:r w:rsidRPr="001C0FC4">
        <w:tab/>
        <w:t>shall generate an SDS SIGNALLING PAYLOAD message as specified in 3GPP TS 24.282 [8]; and</w:t>
      </w:r>
    </w:p>
    <w:p w14:paraId="4C71FB0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4BB95A1F" w14:textId="77777777" w:rsidR="00296E35" w:rsidRPr="001C0FC4" w:rsidRDefault="00296E35" w:rsidP="00296E35">
      <w:r w:rsidRPr="001C0FC4">
        <w:t>When generating a an SDS SIGNALLING PAYLOAD message, the MCData client:</w:t>
      </w:r>
    </w:p>
    <w:p w14:paraId="20C331C7"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B5962F3" w14:textId="77777777" w:rsidR="00296E35" w:rsidRPr="001C0FC4" w:rsidRDefault="00296E35" w:rsidP="00296E35">
      <w:pPr>
        <w:pStyle w:val="B2"/>
      </w:pPr>
      <w:r w:rsidRPr="001C0FC4">
        <w:t>a.</w:t>
      </w:r>
      <w:r w:rsidRPr="001C0FC4">
        <w:tab/>
        <w:t>may include and set the Disposition request type IE to:</w:t>
      </w:r>
    </w:p>
    <w:p w14:paraId="2F36054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6765315"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5E2CF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F0B003" w14:textId="77777777" w:rsidR="00296E35" w:rsidRPr="001C0FC4" w:rsidRDefault="00296E35" w:rsidP="00296E35">
      <w:pPr>
        <w:pStyle w:val="B2"/>
      </w:pPr>
      <w:r w:rsidRPr="001C0FC4">
        <w:t>b.</w:t>
      </w:r>
      <w:r w:rsidRPr="001C0FC4">
        <w:tab/>
        <w:t>shall set Date and time IE to current UTC time;</w:t>
      </w:r>
    </w:p>
    <w:p w14:paraId="0B9D5595"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2DE8FD96"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5E552FC5"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5166EF6"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48AB9767"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79DC218E" w14:textId="77777777" w:rsidR="00296E35" w:rsidRPr="001C0FC4" w:rsidRDefault="00296E35" w:rsidP="00296E35">
      <w:r w:rsidRPr="001C0FC4">
        <w:t>[TS 24.582, clause 6.1.1.2.3]</w:t>
      </w:r>
    </w:p>
    <w:p w14:paraId="0D004E4F" w14:textId="77777777" w:rsidR="00296E35" w:rsidRPr="001C0FC4" w:rsidRDefault="00296E35" w:rsidP="00296E35">
      <w:r w:rsidRPr="001C0FC4">
        <w:t>In order to generate SDS data payload, the MCData client:</w:t>
      </w:r>
    </w:p>
    <w:p w14:paraId="5FC8DAC7" w14:textId="77777777" w:rsidR="00296E35" w:rsidRPr="001C0FC4" w:rsidRDefault="00296E35" w:rsidP="00296E35">
      <w:pPr>
        <w:pStyle w:val="B1"/>
      </w:pPr>
      <w:r w:rsidRPr="001C0FC4">
        <w:t>1.</w:t>
      </w:r>
      <w:r w:rsidRPr="001C0FC4">
        <w:tab/>
        <w:t>shall generate a DATA PAYLOAD message as specified in 3GPP TS 24.282 [8]; and</w:t>
      </w:r>
    </w:p>
    <w:p w14:paraId="377DF955"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6D30113" w14:textId="77777777" w:rsidR="00296E35" w:rsidRPr="001C0FC4" w:rsidRDefault="00296E35" w:rsidP="00296E35">
      <w:r w:rsidRPr="001C0FC4">
        <w:t>When generating a DATA PAYLOAD message, the MCData client:</w:t>
      </w:r>
    </w:p>
    <w:p w14:paraId="17DD35E2"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C68DBDF" w14:textId="77777777" w:rsidR="00296E35" w:rsidRPr="001C0FC4" w:rsidRDefault="00296E35" w:rsidP="00296E35">
      <w:pPr>
        <w:pStyle w:val="B2"/>
      </w:pPr>
      <w:r w:rsidRPr="001C0FC4">
        <w:t>a.</w:t>
      </w:r>
      <w:r w:rsidRPr="001C0FC4">
        <w:tab/>
        <w:t>shall set Number of payloads IE to the total number of payloads being sent; and</w:t>
      </w:r>
    </w:p>
    <w:p w14:paraId="7DC7B966"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220718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61AFD1B5" w14:textId="77777777" w:rsidR="00296E35" w:rsidRPr="001C0FC4" w:rsidRDefault="00296E35" w:rsidP="00296E35">
      <w:pPr>
        <w:pStyle w:val="B3"/>
      </w:pPr>
      <w:r w:rsidRPr="001C0FC4">
        <w:t>ii.</w:t>
      </w:r>
      <w:r w:rsidRPr="001C0FC4">
        <w:tab/>
        <w:t>shall set Payload data IE to actual payload.</w:t>
      </w:r>
    </w:p>
    <w:p w14:paraId="310CF73A" w14:textId="77777777" w:rsidR="00296E35" w:rsidRPr="001C0FC4" w:rsidRDefault="00296E35" w:rsidP="00296E35">
      <w:r w:rsidRPr="001C0FC4">
        <w:t>[TS 24.582, clause 6.1.1.2.4]</w:t>
      </w:r>
    </w:p>
    <w:p w14:paraId="59754A2E" w14:textId="77777777" w:rsidR="00296E35" w:rsidRPr="001C0FC4" w:rsidRDefault="00296E35" w:rsidP="00296E35">
      <w:r w:rsidRPr="001C0FC4">
        <w:t>The MCData client shall take the procedures in subclause 6.4.1 into consideration when generating MSRP SEND messages.</w:t>
      </w:r>
    </w:p>
    <w:p w14:paraId="03ABA5F3" w14:textId="77777777" w:rsidR="00296E35" w:rsidRPr="001C0FC4" w:rsidRDefault="00296E35" w:rsidP="00296E35">
      <w:r w:rsidRPr="001C0FC4">
        <w:t>The MCData client shall generate MSRP SEND for SDS message requests according to IETF RFC 4975 [11].</w:t>
      </w:r>
    </w:p>
    <w:p w14:paraId="6B0A099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B1E7CB5" w14:textId="77777777" w:rsidR="00296E35" w:rsidRPr="001C0FC4" w:rsidRDefault="00296E35" w:rsidP="00296E35">
      <w:pPr>
        <w:pStyle w:val="B1"/>
      </w:pPr>
      <w:r w:rsidRPr="001C0FC4">
        <w:t>1.</w:t>
      </w:r>
      <w:r w:rsidRPr="001C0FC4">
        <w:tab/>
        <w:t>shall set To-Path header according to the MSRP URI(s) received in the answer SDP;</w:t>
      </w:r>
    </w:p>
    <w:p w14:paraId="5BA31507"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1A6A8F54"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05093E9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4EB20B3B" w14:textId="77777777" w:rsidR="00296E35" w:rsidRPr="001C0FC4" w:rsidRDefault="00296E35" w:rsidP="00296E35">
      <w:r w:rsidRPr="001C0FC4">
        <w:t>When generating an MSRP SEND for SDS message request containing only an SDS DATA PAYLOAD message, the MCData client:</w:t>
      </w:r>
    </w:p>
    <w:p w14:paraId="1F65A602" w14:textId="77777777" w:rsidR="00296E35" w:rsidRPr="001C0FC4" w:rsidRDefault="00296E35" w:rsidP="00296E35">
      <w:pPr>
        <w:pStyle w:val="B1"/>
      </w:pPr>
      <w:r w:rsidRPr="001C0FC4">
        <w:t>1.</w:t>
      </w:r>
      <w:r w:rsidRPr="001C0FC4">
        <w:tab/>
        <w:t>shall set To-Path header according to the MSRP URI(s) received in the answer SDP;</w:t>
      </w:r>
    </w:p>
    <w:p w14:paraId="199E70D2" w14:textId="77777777" w:rsidR="00296E35" w:rsidRPr="001C0FC4" w:rsidRDefault="00296E35" w:rsidP="00296E35">
      <w:pPr>
        <w:pStyle w:val="B1"/>
      </w:pPr>
      <w:r w:rsidRPr="001C0FC4">
        <w:t>2.</w:t>
      </w:r>
      <w:r w:rsidRPr="001C0FC4">
        <w:tab/>
        <w:t>shall set the Content-Type as "application/vnd.3gpp.mcdata-payload"; and</w:t>
      </w:r>
    </w:p>
    <w:p w14:paraId="6E5AF6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2BB7131" w14:textId="77777777" w:rsidR="00296E35" w:rsidRPr="001C0FC4" w:rsidRDefault="00296E35" w:rsidP="00296E35">
      <w:r w:rsidRPr="001C0FC4">
        <w:t>When generating an MSRP SEND for SDS message request containing only an SDS SIGNALLING PAYLOAD, the MCData client.</w:t>
      </w:r>
    </w:p>
    <w:p w14:paraId="5BF2205E" w14:textId="77777777" w:rsidR="00296E35" w:rsidRPr="001C0FC4" w:rsidRDefault="00296E35" w:rsidP="00296E35">
      <w:pPr>
        <w:pStyle w:val="B1"/>
      </w:pPr>
      <w:r w:rsidRPr="001C0FC4">
        <w:t>1.</w:t>
      </w:r>
      <w:r w:rsidRPr="001C0FC4">
        <w:tab/>
        <w:t>shall set To-Path header according to the MSRP URI(s) received in the answer SDP;</w:t>
      </w:r>
    </w:p>
    <w:p w14:paraId="72D09F7F" w14:textId="77777777" w:rsidR="00296E35" w:rsidRPr="001C0FC4" w:rsidRDefault="00296E35" w:rsidP="00296E35">
      <w:pPr>
        <w:pStyle w:val="B1"/>
      </w:pPr>
      <w:r w:rsidRPr="001C0FC4">
        <w:t>2.</w:t>
      </w:r>
      <w:r w:rsidRPr="001C0FC4">
        <w:tab/>
        <w:t>shall set the Content-Type as "application/vnd.3gpp.mcdata-signalling"; and</w:t>
      </w:r>
    </w:p>
    <w:p w14:paraId="4883B3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7F9602F5" w14:textId="77777777" w:rsidR="00296E35" w:rsidRPr="001C0FC4" w:rsidRDefault="00296E35" w:rsidP="00296E35">
      <w:pPr>
        <w:pStyle w:val="H6"/>
      </w:pPr>
      <w:r w:rsidRPr="001C0FC4">
        <w:t>6.1.13.3</w:t>
      </w:r>
      <w:r w:rsidRPr="001C0FC4">
        <w:tab/>
        <w:t>Test description</w:t>
      </w:r>
    </w:p>
    <w:p w14:paraId="38FC6D63" w14:textId="77777777" w:rsidR="00296E35" w:rsidRPr="001C0FC4" w:rsidRDefault="00296E35" w:rsidP="00296E35">
      <w:pPr>
        <w:pStyle w:val="H6"/>
      </w:pPr>
      <w:r w:rsidRPr="001C0FC4">
        <w:t>6.1.13.3.1</w:t>
      </w:r>
      <w:r w:rsidRPr="001C0FC4">
        <w:tab/>
        <w:t>Pre-test conditions</w:t>
      </w:r>
    </w:p>
    <w:p w14:paraId="46FD3685" w14:textId="77777777" w:rsidR="00296E35" w:rsidRDefault="00296E35" w:rsidP="00296E35">
      <w:pPr>
        <w:pStyle w:val="H6"/>
      </w:pPr>
      <w:r w:rsidRPr="00102CE5">
        <w:t>Test configuration</w:t>
      </w:r>
      <w:r>
        <w:t>:</w:t>
      </w:r>
    </w:p>
    <w:p w14:paraId="7B21780F" w14:textId="701C26D1" w:rsidR="00296E35" w:rsidRDefault="00296E35" w:rsidP="00296E35">
      <w:pPr>
        <w:pStyle w:val="B1"/>
      </w:pPr>
      <w:r>
        <w:t>-</w:t>
      </w:r>
      <w:r>
        <w:tab/>
        <w:t>Single cell configuration according to TS 37.579-1 [2] clause 5.2.2.2.1.</w:t>
      </w:r>
    </w:p>
    <w:p w14:paraId="4E07DF4B" w14:textId="77777777" w:rsidR="00296E35" w:rsidRDefault="00296E35" w:rsidP="00296E35">
      <w:pPr>
        <w:pStyle w:val="H6"/>
      </w:pPr>
      <w:r>
        <w:t>Preamble:</w:t>
      </w:r>
    </w:p>
    <w:p w14:paraId="1F0E263A" w14:textId="32B3CF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CDD3AB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4E22486F" w14:textId="6931409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441AEF5" w14:textId="77777777" w:rsidR="00296E35" w:rsidRDefault="00296E35" w:rsidP="00296E35">
      <w:pPr>
        <w:pStyle w:val="B1"/>
      </w:pPr>
      <w:r>
        <w:t>-</w:t>
      </w:r>
      <w:r>
        <w:tab/>
      </w:r>
      <w:r w:rsidRPr="000573F5">
        <w:t>UE States at the end of the preamble</w:t>
      </w:r>
      <w:r>
        <w:t>:</w:t>
      </w:r>
    </w:p>
    <w:p w14:paraId="36E19E4F" w14:textId="77777777" w:rsidR="00296E35" w:rsidRDefault="00296E35" w:rsidP="00296E35">
      <w:pPr>
        <w:pStyle w:val="B1"/>
        <w:ind w:left="852"/>
      </w:pPr>
      <w:r>
        <w:t>-</w:t>
      </w:r>
      <w:r>
        <w:tab/>
        <w:t>The UE is in RRC_IDLE state.</w:t>
      </w:r>
    </w:p>
    <w:p w14:paraId="0883041C" w14:textId="77777777" w:rsidR="00296E35" w:rsidRDefault="00296E35" w:rsidP="00296E35">
      <w:pPr>
        <w:pStyle w:val="B1"/>
        <w:ind w:left="852"/>
      </w:pPr>
      <w:r>
        <w:t>-</w:t>
      </w:r>
      <w:r>
        <w:tab/>
        <w:t>The client is registered for MCData.</w:t>
      </w:r>
    </w:p>
    <w:p w14:paraId="25415D9F" w14:textId="77777777" w:rsidR="00296E35" w:rsidRDefault="00296E35" w:rsidP="00296E35">
      <w:pPr>
        <w:pStyle w:val="B1"/>
        <w:ind w:left="852"/>
      </w:pPr>
      <w:r>
        <w:t>-</w:t>
      </w:r>
      <w:r>
        <w:tab/>
      </w:r>
      <w:r w:rsidRPr="008B4D0C">
        <w:t>A pre-established session is established</w:t>
      </w:r>
      <w:r>
        <w:t>.</w:t>
      </w:r>
    </w:p>
    <w:p w14:paraId="57B1601F" w14:textId="77777777" w:rsidR="00296E35" w:rsidRPr="001C0FC4" w:rsidRDefault="00296E35" w:rsidP="00296E35">
      <w:pPr>
        <w:pStyle w:val="H6"/>
      </w:pPr>
      <w:r w:rsidRPr="001C0FC4">
        <w:t>6.1.13.3.2</w:t>
      </w:r>
      <w:r w:rsidRPr="001C0FC4">
        <w:tab/>
        <w:t>Test procedure sequence</w:t>
      </w:r>
    </w:p>
    <w:p w14:paraId="4AC16A6A" w14:textId="77777777" w:rsidR="00296E35" w:rsidRPr="001C0FC4" w:rsidRDefault="00296E35" w:rsidP="00296E35">
      <w:pPr>
        <w:pStyle w:val="TH"/>
      </w:pPr>
      <w:r w:rsidRPr="001C0FC4">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B9C91B" w14:textId="77777777" w:rsidTr="002E3FCC">
        <w:tc>
          <w:tcPr>
            <w:tcW w:w="649" w:type="dxa"/>
            <w:tcBorders>
              <w:top w:val="single" w:sz="4" w:space="0" w:color="auto"/>
              <w:left w:val="single" w:sz="4" w:space="0" w:color="auto"/>
              <w:bottom w:val="nil"/>
              <w:right w:val="single" w:sz="4" w:space="0" w:color="auto"/>
            </w:tcBorders>
            <w:hideMark/>
          </w:tcPr>
          <w:p w14:paraId="791C469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CCCDFC7"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B1B5B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E9571A5"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6358EF4" w14:textId="77777777" w:rsidR="00296E35" w:rsidRPr="001C0FC4" w:rsidRDefault="00296E35" w:rsidP="002E3FCC">
            <w:pPr>
              <w:pStyle w:val="TAH"/>
            </w:pPr>
            <w:r w:rsidRPr="001C0FC4">
              <w:t>Verdict</w:t>
            </w:r>
          </w:p>
        </w:tc>
      </w:tr>
      <w:tr w:rsidR="00296E35" w:rsidRPr="001C0FC4" w14:paraId="0C97FE53" w14:textId="77777777" w:rsidTr="002E3FCC">
        <w:tc>
          <w:tcPr>
            <w:tcW w:w="649" w:type="dxa"/>
            <w:tcBorders>
              <w:top w:val="nil"/>
              <w:left w:val="single" w:sz="4" w:space="0" w:color="auto"/>
              <w:bottom w:val="single" w:sz="4" w:space="0" w:color="auto"/>
              <w:right w:val="single" w:sz="4" w:space="0" w:color="auto"/>
            </w:tcBorders>
          </w:tcPr>
          <w:p w14:paraId="2564FFE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EBB0F4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44D02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FF27A6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44F970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C61521E" w14:textId="77777777" w:rsidR="00296E35" w:rsidRPr="001C0FC4" w:rsidRDefault="00296E35" w:rsidP="002E3FCC">
            <w:pPr>
              <w:pStyle w:val="TAH"/>
            </w:pPr>
          </w:p>
        </w:tc>
      </w:tr>
      <w:tr w:rsidR="00296E35" w:rsidRPr="001C0FC4" w14:paraId="6D60D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E047D2F"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D435568" w14:textId="77777777" w:rsidR="00296E35" w:rsidRPr="001C0FC4" w:rsidRDefault="00296E35" w:rsidP="002E3FCC">
            <w:pPr>
              <w:pStyle w:val="TAL"/>
            </w:pPr>
            <w:r w:rsidRPr="001C0FC4">
              <w:t>Make the UE (MCData client) send a one-to-one standalone SDS message using the pre-established session with disposition request "</w:t>
            </w:r>
            <w:r w:rsidRPr="001C0FC4">
              <w:rPr>
                <w:b/>
                <w:bCs/>
              </w:rPr>
              <w:t>DELIVERY</w:t>
            </w:r>
            <w:r w:rsidRPr="001C0FC4">
              <w:t>".</w:t>
            </w:r>
          </w:p>
          <w:p w14:paraId="2B304EC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49D8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09E57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B431A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11147" w14:textId="77777777" w:rsidR="00296E35" w:rsidRPr="001C0FC4" w:rsidRDefault="00296E35" w:rsidP="002E3FCC">
            <w:pPr>
              <w:pStyle w:val="TAC"/>
            </w:pPr>
            <w:r w:rsidRPr="001C0FC4">
              <w:t>-</w:t>
            </w:r>
          </w:p>
        </w:tc>
      </w:tr>
      <w:tr w:rsidR="00296E35" w:rsidRPr="001C0FC4" w14:paraId="65F6E9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A06AE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3270BE" w14:textId="02CF6CFC"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11C0B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FCBA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8E2E6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E96458B" w14:textId="77777777" w:rsidR="00296E35" w:rsidRPr="001C0FC4" w:rsidRDefault="00296E35" w:rsidP="002E3FCC">
            <w:pPr>
              <w:pStyle w:val="TAC"/>
            </w:pPr>
            <w:r w:rsidRPr="001C0FC4">
              <w:t>P</w:t>
            </w:r>
          </w:p>
        </w:tc>
      </w:tr>
      <w:tr w:rsidR="00296E35" w:rsidRPr="001C0FC4" w14:paraId="3E354E5B" w14:textId="77777777" w:rsidTr="002E3FCC">
        <w:tc>
          <w:tcPr>
            <w:tcW w:w="649" w:type="dxa"/>
            <w:tcBorders>
              <w:top w:val="single" w:sz="4" w:space="0" w:color="auto"/>
              <w:left w:val="single" w:sz="4" w:space="0" w:color="auto"/>
              <w:bottom w:val="single" w:sz="4" w:space="0" w:color="auto"/>
              <w:right w:val="single" w:sz="4" w:space="0" w:color="auto"/>
            </w:tcBorders>
          </w:tcPr>
          <w:p w14:paraId="4C5C7FB9"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tcPr>
          <w:p w14:paraId="139CB945" w14:textId="77777777" w:rsidR="00296E35" w:rsidRPr="001C0FC4" w:rsidRDefault="00296E35" w:rsidP="002E3FCC">
            <w:pPr>
              <w:pStyle w:val="TAL"/>
            </w:pPr>
            <w:r w:rsidRPr="001C0FC4">
              <w:t>Check: Does the UE (MCData client) notify the user about successful MCData communication establishment?</w:t>
            </w:r>
          </w:p>
          <w:p w14:paraId="7E7C567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030E219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502BA2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3507EF5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Pr>
          <w:p w14:paraId="0C76A219" w14:textId="77777777" w:rsidR="00296E35" w:rsidRPr="001C0FC4" w:rsidRDefault="00296E35" w:rsidP="002E3FCC">
            <w:pPr>
              <w:pStyle w:val="TAC"/>
            </w:pPr>
            <w:r w:rsidRPr="001C0FC4">
              <w:t>P</w:t>
            </w:r>
          </w:p>
        </w:tc>
      </w:tr>
      <w:tr w:rsidR="00296E35" w:rsidRPr="001C0FC4" w14:paraId="1EE7CC4B" w14:textId="77777777" w:rsidTr="002E3FCC">
        <w:tc>
          <w:tcPr>
            <w:tcW w:w="649" w:type="dxa"/>
            <w:tcBorders>
              <w:top w:val="single" w:sz="4" w:space="0" w:color="auto"/>
              <w:left w:val="single" w:sz="4" w:space="0" w:color="auto"/>
              <w:bottom w:val="single" w:sz="4" w:space="0" w:color="auto"/>
              <w:right w:val="single" w:sz="4" w:space="0" w:color="auto"/>
            </w:tcBorders>
          </w:tcPr>
          <w:p w14:paraId="1E0BD885"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77E2987" w14:textId="6673B58A"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E0BF74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1989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B51F2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178B5EB" w14:textId="77777777" w:rsidR="00296E35" w:rsidRPr="001C0FC4" w:rsidRDefault="00296E35" w:rsidP="002E3FCC">
            <w:pPr>
              <w:pStyle w:val="TAC"/>
            </w:pPr>
            <w:r w:rsidRPr="001C0FC4">
              <w:t>P</w:t>
            </w:r>
          </w:p>
        </w:tc>
      </w:tr>
      <w:tr w:rsidR="00296E35" w:rsidRPr="001C0FC4" w14:paraId="11545E1A" w14:textId="77777777" w:rsidTr="002E3FCC">
        <w:tc>
          <w:tcPr>
            <w:tcW w:w="649" w:type="dxa"/>
            <w:tcBorders>
              <w:top w:val="single" w:sz="4" w:space="0" w:color="auto"/>
              <w:left w:val="single" w:sz="4" w:space="0" w:color="auto"/>
              <w:bottom w:val="single" w:sz="4" w:space="0" w:color="auto"/>
              <w:right w:val="single" w:sz="4" w:space="0" w:color="auto"/>
            </w:tcBorders>
          </w:tcPr>
          <w:p w14:paraId="3D951D82"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1C99C9EA" w14:textId="5DCC719D"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2E3C6A3"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74830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7E9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9235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3FCB910" w14:textId="77777777" w:rsidR="00296E35" w:rsidRPr="001C0FC4" w:rsidRDefault="00296E35" w:rsidP="002E3FCC">
            <w:pPr>
              <w:pStyle w:val="TAC"/>
            </w:pPr>
            <w:r w:rsidRPr="001C0FC4">
              <w:t>P</w:t>
            </w:r>
          </w:p>
        </w:tc>
      </w:tr>
      <w:tr w:rsidR="00296E35" w:rsidRPr="001C0FC4" w14:paraId="3F0D8F8C" w14:textId="77777777" w:rsidTr="002E3FCC">
        <w:tc>
          <w:tcPr>
            <w:tcW w:w="649" w:type="dxa"/>
            <w:tcBorders>
              <w:top w:val="single" w:sz="4" w:space="0" w:color="auto"/>
              <w:left w:val="single" w:sz="4" w:space="0" w:color="auto"/>
              <w:bottom w:val="single" w:sz="4" w:space="0" w:color="auto"/>
              <w:right w:val="single" w:sz="4" w:space="0" w:color="auto"/>
            </w:tcBorders>
          </w:tcPr>
          <w:p w14:paraId="6CAAC344"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Pr>
          <w:p w14:paraId="6E11EDE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40E0ADD4"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067982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E7ECC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617D97F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tcPr>
          <w:p w14:paraId="2A3B4688" w14:textId="77777777" w:rsidR="00296E35" w:rsidRPr="001C0FC4" w:rsidRDefault="00296E35" w:rsidP="002E3FCC">
            <w:pPr>
              <w:pStyle w:val="TAC"/>
            </w:pPr>
            <w:r w:rsidRPr="001C0FC4">
              <w:t>P</w:t>
            </w:r>
          </w:p>
        </w:tc>
      </w:tr>
      <w:tr w:rsidR="00296E35" w:rsidRPr="001C0FC4" w14:paraId="61C8CFF3" w14:textId="77777777" w:rsidTr="002E3FCC">
        <w:tc>
          <w:tcPr>
            <w:tcW w:w="649" w:type="dxa"/>
            <w:tcBorders>
              <w:top w:val="single" w:sz="4" w:space="0" w:color="auto"/>
              <w:left w:val="single" w:sz="4" w:space="0" w:color="auto"/>
              <w:bottom w:val="single" w:sz="4" w:space="0" w:color="auto"/>
              <w:right w:val="single" w:sz="4" w:space="0" w:color="auto"/>
            </w:tcBorders>
          </w:tcPr>
          <w:p w14:paraId="0648B3EC"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E2B11D8" w14:textId="41D926B6"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45584C4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6773449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4C1A436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26994A6C" w14:textId="77777777" w:rsidR="00296E35" w:rsidRPr="001C0FC4" w:rsidRDefault="00296E35" w:rsidP="002E3FCC">
            <w:pPr>
              <w:pStyle w:val="TAC"/>
            </w:pPr>
            <w:r w:rsidRPr="001C0FC4">
              <w:t>-</w:t>
            </w:r>
          </w:p>
        </w:tc>
      </w:tr>
      <w:tr w:rsidR="00296E35" w:rsidRPr="001C0FC4" w14:paraId="4F62F377" w14:textId="77777777" w:rsidTr="002E3FCC">
        <w:tc>
          <w:tcPr>
            <w:tcW w:w="649" w:type="dxa"/>
            <w:tcBorders>
              <w:top w:val="single" w:sz="4" w:space="0" w:color="auto"/>
              <w:left w:val="single" w:sz="4" w:space="0" w:color="auto"/>
              <w:bottom w:val="single" w:sz="4" w:space="0" w:color="auto"/>
              <w:right w:val="single" w:sz="4" w:space="0" w:color="auto"/>
            </w:tcBorders>
          </w:tcPr>
          <w:p w14:paraId="6FDE786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44BD695F" w14:textId="77777777" w:rsidR="00296E35" w:rsidRPr="001C0FC4" w:rsidRDefault="00296E35" w:rsidP="002E3FCC">
            <w:pPr>
              <w:pStyle w:val="TAL"/>
            </w:pPr>
            <w:r w:rsidRPr="001C0FC4">
              <w:t>Check: Does the UE (MCData client) provide the disposition notification to the user?</w:t>
            </w:r>
          </w:p>
          <w:p w14:paraId="318041A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063328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89557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45056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6ECA42B" w14:textId="77777777" w:rsidR="00296E35" w:rsidRPr="001C0FC4" w:rsidRDefault="00296E35" w:rsidP="002E3FCC">
            <w:pPr>
              <w:pStyle w:val="TAC"/>
            </w:pPr>
            <w:r w:rsidRPr="001C0FC4">
              <w:t>P</w:t>
            </w:r>
          </w:p>
        </w:tc>
      </w:tr>
      <w:tr w:rsidR="00296E35" w:rsidRPr="001C0FC4" w14:paraId="48896F0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2230103" w14:textId="77777777" w:rsidR="00296E35" w:rsidRDefault="00296E35" w:rsidP="002E3FCC">
            <w:pPr>
              <w:pStyle w:val="TAN"/>
            </w:pPr>
            <w:r w:rsidRPr="001C0FC4">
              <w:t>NOTE 1:</w:t>
            </w:r>
            <w:r w:rsidRPr="001C0FC4">
              <w:tab/>
              <w:t>This is expected to be done via a suitable implementation dependent MMI.</w:t>
            </w:r>
          </w:p>
          <w:p w14:paraId="33EA8F55" w14:textId="77777777" w:rsidR="00296E35" w:rsidRPr="001C0FC4" w:rsidRDefault="00296E35" w:rsidP="002E3FCC">
            <w:pPr>
              <w:pStyle w:val="TAN"/>
            </w:pPr>
            <w:r>
              <w:t>NOTE 2:</w:t>
            </w:r>
            <w:r>
              <w:tab/>
              <w:t>The procedure does not release the RRC connection.</w:t>
            </w:r>
          </w:p>
        </w:tc>
      </w:tr>
    </w:tbl>
    <w:p w14:paraId="5B75D78E" w14:textId="77777777" w:rsidR="00296E35" w:rsidRPr="001C0FC4" w:rsidRDefault="00296E35" w:rsidP="00296E35"/>
    <w:p w14:paraId="52DB4544" w14:textId="77777777" w:rsidR="00296E35" w:rsidRPr="001C0FC4" w:rsidRDefault="00296E35" w:rsidP="00296E35">
      <w:pPr>
        <w:pStyle w:val="H6"/>
      </w:pPr>
      <w:r w:rsidRPr="001C0FC4">
        <w:t>6.1.13.3.3</w:t>
      </w:r>
      <w:r w:rsidRPr="001C0FC4">
        <w:tab/>
        <w:t>Specific message contents</w:t>
      </w:r>
    </w:p>
    <w:p w14:paraId="40FD2402" w14:textId="497BDDBD" w:rsidR="00296E35" w:rsidRPr="001C0FC4" w:rsidRDefault="00296E35" w:rsidP="00296E35">
      <w:pPr>
        <w:pStyle w:val="TH"/>
      </w:pPr>
      <w:r w:rsidRPr="001C0FC4">
        <w:t>Table 6.1.13.3.3-1: SIP REFER from the UE (step 2, Table 6.1.13.3.2-1;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AAE89A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4A5B468E" w14:textId="1EBE4D63" w:rsidR="00296E35" w:rsidRPr="001C0FC4" w:rsidRDefault="00296E35" w:rsidP="002E3FCC">
            <w:pPr>
              <w:pStyle w:val="TAL"/>
            </w:pPr>
            <w:r w:rsidRPr="001C0FC4">
              <w:t xml:space="preserve">Derivation Path: TS </w:t>
            </w:r>
            <w:r>
              <w:t>37.579</w:t>
            </w:r>
            <w:r w:rsidRPr="001C0FC4">
              <w:t>-1 [2], Table 5.5.2.12-1</w:t>
            </w:r>
          </w:p>
        </w:tc>
      </w:tr>
      <w:tr w:rsidR="00296E35" w:rsidRPr="001C0FC4" w14:paraId="05CACE0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4E3C43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0EBC8E0"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6086111D"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124B7A47"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749EA91E" w14:textId="77777777" w:rsidR="00296E35" w:rsidRPr="001C0FC4" w:rsidRDefault="00296E35" w:rsidP="002E3FCC">
            <w:pPr>
              <w:pStyle w:val="TAH"/>
            </w:pPr>
            <w:r w:rsidRPr="001C0FC4">
              <w:t>Condition</w:t>
            </w:r>
          </w:p>
        </w:tc>
      </w:tr>
      <w:tr w:rsidR="00296E35" w:rsidRPr="001C0FC4" w14:paraId="7A91013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04D914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CAD18B"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61D5944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9A6D012"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F891FAC" w14:textId="77777777" w:rsidR="00296E35" w:rsidRPr="001C0FC4" w:rsidRDefault="00296E35" w:rsidP="002E3FCC">
            <w:pPr>
              <w:pStyle w:val="TAL"/>
            </w:pPr>
          </w:p>
        </w:tc>
      </w:tr>
      <w:tr w:rsidR="00296E35" w:rsidRPr="001C0FC4" w14:paraId="0790862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27E8A560"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231D1A3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8438C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218300FD"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9C9A375" w14:textId="77777777" w:rsidR="00296E35" w:rsidRPr="001C0FC4" w:rsidRDefault="00296E35" w:rsidP="002E3FCC">
            <w:pPr>
              <w:pStyle w:val="TAL"/>
            </w:pPr>
          </w:p>
        </w:tc>
      </w:tr>
      <w:tr w:rsidR="00296E35" w:rsidRPr="001C0FC4" w14:paraId="1B815A7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4E77B7BF"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61D106F5" w14:textId="77777777" w:rsidR="00296E35" w:rsidRPr="001C0FC4" w:rsidRDefault="00296E35" w:rsidP="002E3FCC">
            <w:pPr>
              <w:pStyle w:val="TAL"/>
            </w:pPr>
            <w:r w:rsidRPr="001C0FC4">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2B04C6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713C8913"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A63A36D" w14:textId="77777777" w:rsidR="00296E35" w:rsidRPr="001C0FC4" w:rsidRDefault="00296E35" w:rsidP="002E3FCC">
            <w:pPr>
              <w:pStyle w:val="TAL"/>
            </w:pPr>
          </w:p>
        </w:tc>
      </w:tr>
    </w:tbl>
    <w:p w14:paraId="4C77BD0D" w14:textId="77777777" w:rsidR="00296E35" w:rsidRPr="001C0FC4" w:rsidRDefault="00296E35" w:rsidP="00296E35"/>
    <w:p w14:paraId="289C7C4F" w14:textId="77777777" w:rsidR="00296E35" w:rsidRPr="001C0FC4" w:rsidRDefault="00296E35" w:rsidP="00296E35">
      <w:pPr>
        <w:pStyle w:val="TH"/>
      </w:pPr>
      <w:r w:rsidRPr="001C0FC4">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A9651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6599B59" w14:textId="22E57620"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6.1.13.3.3-3</w:t>
            </w:r>
          </w:p>
        </w:tc>
      </w:tr>
    </w:tbl>
    <w:p w14:paraId="2B9839AA" w14:textId="77777777" w:rsidR="00296E35" w:rsidRPr="001C0FC4" w:rsidRDefault="00296E35" w:rsidP="00296E35"/>
    <w:p w14:paraId="09E8F079" w14:textId="77777777" w:rsidR="00296E35" w:rsidRPr="001C0FC4" w:rsidRDefault="00296E35" w:rsidP="00296E35">
      <w:pPr>
        <w:pStyle w:val="TH"/>
      </w:pPr>
      <w:r w:rsidRPr="001C0FC4">
        <w:t>Table 6.1.13.3.3-3: SIP header fields extending the uri attribute of the resource-lists' single entry</w:t>
      </w:r>
      <w:r w:rsidRPr="001C0FC4">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BB11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5E10E6" w14:textId="64EEB930" w:rsidR="00296E35" w:rsidRPr="001C0FC4" w:rsidRDefault="00296E35" w:rsidP="002E3FCC">
            <w:pPr>
              <w:pStyle w:val="TAL"/>
            </w:pPr>
            <w:r w:rsidRPr="001C0FC4">
              <w:t xml:space="preserve">Derivation Path: TS </w:t>
            </w:r>
            <w:r>
              <w:t>37.579</w:t>
            </w:r>
            <w:r w:rsidRPr="001C0FC4">
              <w:t>-1 [2], Table 5.5.2.12-2</w:t>
            </w:r>
          </w:p>
        </w:tc>
      </w:tr>
      <w:tr w:rsidR="00296E35" w:rsidRPr="001C0FC4" w14:paraId="283239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900D4C"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5AFDC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C71EC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DF47D7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77D97B7" w14:textId="77777777" w:rsidR="00296E35" w:rsidRPr="001C0FC4" w:rsidRDefault="00296E35" w:rsidP="002E3FCC">
            <w:pPr>
              <w:pStyle w:val="TAH"/>
            </w:pPr>
            <w:r w:rsidRPr="001C0FC4">
              <w:t>Condition</w:t>
            </w:r>
          </w:p>
        </w:tc>
      </w:tr>
      <w:tr w:rsidR="00296E35" w:rsidRPr="001C0FC4" w14:paraId="0037DE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E2E61"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4BA5F8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93A7E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081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D310CA" w14:textId="77777777" w:rsidR="00296E35" w:rsidRPr="001C0FC4" w:rsidRDefault="00296E35" w:rsidP="002E3FCC">
            <w:pPr>
              <w:pStyle w:val="TAL"/>
            </w:pPr>
          </w:p>
        </w:tc>
      </w:tr>
      <w:tr w:rsidR="00296E35" w:rsidRPr="001C0FC4" w14:paraId="1A6D90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02C3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8D38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AAA0E3"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66EAD71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4B6BA5" w14:textId="77777777" w:rsidR="00296E35" w:rsidRPr="001C0FC4" w:rsidRDefault="00296E35" w:rsidP="002E3FCC">
            <w:pPr>
              <w:pStyle w:val="TAL"/>
            </w:pPr>
          </w:p>
        </w:tc>
      </w:tr>
      <w:tr w:rsidR="00296E35" w:rsidRPr="001C0FC4" w14:paraId="20E9CA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45C15F"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7184C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48297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6BD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937B30" w14:textId="77777777" w:rsidR="00296E35" w:rsidRPr="001C0FC4" w:rsidRDefault="00296E35" w:rsidP="002E3FCC">
            <w:pPr>
              <w:pStyle w:val="TAL"/>
            </w:pPr>
          </w:p>
        </w:tc>
      </w:tr>
      <w:tr w:rsidR="00296E35" w:rsidRPr="001C0FC4" w14:paraId="60E18B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1A2AC1"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AE70D5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4CF7E4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F2B7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7991F7" w14:textId="77777777" w:rsidR="00296E35" w:rsidRPr="001C0FC4" w:rsidRDefault="00296E35" w:rsidP="002E3FCC">
            <w:pPr>
              <w:pStyle w:val="TAL"/>
            </w:pPr>
          </w:p>
        </w:tc>
      </w:tr>
      <w:tr w:rsidR="00296E35" w:rsidRPr="001C0FC4" w14:paraId="7D4332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B05329"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731A32" w14:textId="77777777" w:rsidR="00296E35" w:rsidRPr="001C0FC4" w:rsidRDefault="00296E35" w:rsidP="002E3FCC">
            <w:pPr>
              <w:pStyle w:val="TAL"/>
            </w:pPr>
            <w:r w:rsidRPr="001C0FC4">
              <w:t xml:space="preserve">SDP Message as described in </w:t>
            </w:r>
            <w:r w:rsidRPr="001C0FC4">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24C0C2E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0146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F3990C" w14:textId="77777777" w:rsidR="00296E35" w:rsidRPr="001C0FC4" w:rsidRDefault="00296E35" w:rsidP="002E3FCC">
            <w:pPr>
              <w:pStyle w:val="TAL"/>
            </w:pPr>
          </w:p>
        </w:tc>
      </w:tr>
      <w:tr w:rsidR="00296E35" w:rsidRPr="001C0FC4" w14:paraId="316E8D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EFB4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7EAD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89943A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AC5E2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9A6057" w14:textId="77777777" w:rsidR="00296E35" w:rsidRPr="001C0FC4" w:rsidRDefault="00296E35" w:rsidP="002E3FCC">
            <w:pPr>
              <w:pStyle w:val="TAL"/>
            </w:pPr>
          </w:p>
        </w:tc>
      </w:tr>
      <w:tr w:rsidR="00296E35" w:rsidRPr="001C0FC4" w14:paraId="12951A3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457A8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7B6B8E" w14:textId="77777777" w:rsidR="00296E35" w:rsidRPr="001C0FC4" w:rsidRDefault="00296E35" w:rsidP="002E3FCC">
            <w:pPr>
              <w:pStyle w:val="TAL"/>
            </w:pPr>
            <w:r w:rsidRPr="001C0FC4">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0EDA1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0F7C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DD7317" w14:textId="77777777" w:rsidR="00296E35" w:rsidRPr="001C0FC4" w:rsidRDefault="00296E35" w:rsidP="002E3FCC">
            <w:pPr>
              <w:pStyle w:val="TAL"/>
            </w:pPr>
          </w:p>
        </w:tc>
      </w:tr>
    </w:tbl>
    <w:p w14:paraId="7D1C6AAD" w14:textId="77777777" w:rsidR="00296E35" w:rsidRPr="001C0FC4" w:rsidRDefault="00296E35" w:rsidP="00296E35"/>
    <w:p w14:paraId="46356ADB" w14:textId="77777777" w:rsidR="00296E35" w:rsidRPr="001C0FC4" w:rsidRDefault="00296E35" w:rsidP="00296E35">
      <w:pPr>
        <w:pStyle w:val="TH"/>
      </w:pPr>
      <w:r w:rsidRPr="001C0FC4">
        <w:t xml:space="preserve">Table 6.1.13.3.3-4: </w:t>
      </w:r>
      <w:r w:rsidRPr="001C0FC4">
        <w:rPr>
          <w:lang w:eastAsia="ko-KR"/>
        </w:rPr>
        <w:t>SDP in SIP header fields</w:t>
      </w:r>
      <w:r w:rsidRPr="001C0FC4">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5140D1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A511EB7" w14:textId="73C8AA23" w:rsidR="00296E35" w:rsidRPr="001C0FC4" w:rsidRDefault="00296E35" w:rsidP="002E3FCC">
            <w:pPr>
              <w:pStyle w:val="TAL"/>
            </w:pPr>
            <w:r w:rsidRPr="001C0FC4">
              <w:t xml:space="preserve">Derivation Path: TS </w:t>
            </w:r>
            <w:r>
              <w:t>37.579</w:t>
            </w:r>
            <w:r w:rsidRPr="001C0FC4">
              <w:t>-1 [2], Table 5.5.3.1.1-3, condition PRE_ESTABLISHED_SESSION, SDP_OFFER, MCD_1to1, MCDATA_SDS</w:t>
            </w:r>
          </w:p>
        </w:tc>
      </w:tr>
    </w:tbl>
    <w:p w14:paraId="4D466D64" w14:textId="77777777" w:rsidR="00296E35" w:rsidRPr="001C0FC4" w:rsidRDefault="00296E35" w:rsidP="00296E35"/>
    <w:p w14:paraId="21DF66DA" w14:textId="77777777" w:rsidR="00296E35" w:rsidRPr="001C0FC4" w:rsidRDefault="00296E35" w:rsidP="00296E35">
      <w:pPr>
        <w:pStyle w:val="TH"/>
      </w:pPr>
      <w:r w:rsidRPr="001C0FC4">
        <w:t xml:space="preserve">Table 6.1.13.3.3-5: </w:t>
      </w:r>
      <w:r w:rsidRPr="001C0FC4">
        <w:rPr>
          <w:lang w:eastAsia="ko-KR"/>
        </w:rPr>
        <w:t xml:space="preserve">MCData-Info in SIP header fields </w:t>
      </w:r>
      <w:r w:rsidRPr="001C0FC4">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E2AAC5"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27984A7" w14:textId="0A16E8EB"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0C0752E9" w14:textId="77777777" w:rsidTr="002E3FCC">
        <w:tc>
          <w:tcPr>
            <w:tcW w:w="2837" w:type="dxa"/>
            <w:tcBorders>
              <w:top w:val="single" w:sz="4" w:space="0" w:color="auto"/>
              <w:left w:val="single" w:sz="4" w:space="0" w:color="auto"/>
              <w:bottom w:val="single" w:sz="4" w:space="0" w:color="auto"/>
              <w:right w:val="single" w:sz="4" w:space="0" w:color="auto"/>
            </w:tcBorders>
          </w:tcPr>
          <w:p w14:paraId="44BE38E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509AFBD8"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64BC713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2C4F824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1469679" w14:textId="77777777" w:rsidR="00296E35" w:rsidRPr="001C0FC4" w:rsidRDefault="00296E35" w:rsidP="002E3FCC">
            <w:pPr>
              <w:pStyle w:val="TAH"/>
            </w:pPr>
            <w:r w:rsidRPr="001C0FC4">
              <w:t>Condition</w:t>
            </w:r>
          </w:p>
        </w:tc>
      </w:tr>
      <w:tr w:rsidR="00296E35" w:rsidRPr="001C0FC4" w14:paraId="34DF40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7BE8"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71228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A09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13AF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51F98D" w14:textId="77777777" w:rsidR="00296E35" w:rsidRPr="001C0FC4" w:rsidRDefault="00296E35" w:rsidP="002E3FCC">
            <w:pPr>
              <w:pStyle w:val="TAL"/>
            </w:pPr>
          </w:p>
        </w:tc>
      </w:tr>
      <w:tr w:rsidR="00296E35" w:rsidRPr="001C0FC4" w14:paraId="1515616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AE1A1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92D094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FCABA7E"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F6166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12641" w14:textId="77777777" w:rsidR="00296E35" w:rsidRPr="001C0FC4" w:rsidRDefault="00296E35" w:rsidP="002E3FCC">
            <w:pPr>
              <w:pStyle w:val="TAL"/>
            </w:pPr>
          </w:p>
        </w:tc>
      </w:tr>
      <w:tr w:rsidR="00296E35" w:rsidRPr="001C0FC4" w14:paraId="4F87F8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46ABCB"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623982DB" w14:textId="77777777" w:rsidR="00296E35" w:rsidRPr="001C0FC4" w:rsidRDefault="00296E35" w:rsidP="002E3FCC">
            <w:pPr>
              <w:pStyle w:val="TAL"/>
              <w:rPr>
                <w:strike/>
              </w:rPr>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535DE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3405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2A385E57" w14:textId="77777777" w:rsidR="00296E35" w:rsidRPr="001C0FC4" w:rsidRDefault="00296E35" w:rsidP="002E3FCC">
            <w:pPr>
              <w:pStyle w:val="TAL"/>
            </w:pPr>
          </w:p>
        </w:tc>
      </w:tr>
      <w:tr w:rsidR="00296E35" w:rsidRPr="001C0FC4" w14:paraId="343B3C34"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2E52A972" w14:textId="04E90844" w:rsidR="00296E35" w:rsidRPr="001C0FC4" w:rsidRDefault="00296E35" w:rsidP="002E3FCC">
            <w:pPr>
              <w:pStyle w:val="TAL"/>
            </w:pPr>
            <w:r w:rsidRPr="001C0FC4">
              <w:t xml:space="preserve">NOTE 1: Encrypted element as described in TS </w:t>
            </w:r>
            <w:r>
              <w:t>37.579</w:t>
            </w:r>
            <w:r w:rsidRPr="001C0FC4">
              <w:t>-1 [2] Table 5.5.3.2.1-3A</w:t>
            </w:r>
          </w:p>
        </w:tc>
      </w:tr>
    </w:tbl>
    <w:p w14:paraId="5F815CCC" w14:textId="77777777" w:rsidR="00296E35" w:rsidRPr="001C0FC4" w:rsidRDefault="00296E35" w:rsidP="00296E35"/>
    <w:p w14:paraId="00D1EA03" w14:textId="3899F5AC" w:rsidR="00296E35" w:rsidRPr="001C0FC4" w:rsidRDefault="00296E35" w:rsidP="00296E35">
      <w:pPr>
        <w:pStyle w:val="TH"/>
      </w:pPr>
      <w:r w:rsidRPr="001C0FC4">
        <w:t>Table 6.1.13.3.3-6: MSRP SEND from the UE (step 4, Table 6.1.13.3.2-1;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9C31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00B17C9" w14:textId="1A72B5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17D5C7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1CD7B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C5D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DECF9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CF1B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5A9A13" w14:textId="77777777" w:rsidR="00296E35" w:rsidRPr="001C0FC4" w:rsidRDefault="00296E35" w:rsidP="002E3FCC">
            <w:pPr>
              <w:pStyle w:val="TAH"/>
              <w:rPr>
                <w:bCs/>
              </w:rPr>
            </w:pPr>
            <w:r w:rsidRPr="001C0FC4">
              <w:rPr>
                <w:bCs/>
              </w:rPr>
              <w:t>Condition</w:t>
            </w:r>
          </w:p>
        </w:tc>
      </w:tr>
      <w:tr w:rsidR="00296E35" w:rsidRPr="001C0FC4" w14:paraId="462D2C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50C2F7"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8546F2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9C52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4C23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06851A" w14:textId="77777777" w:rsidR="00296E35" w:rsidRPr="001C0FC4" w:rsidRDefault="00296E35" w:rsidP="002E3FCC">
            <w:pPr>
              <w:pStyle w:val="TAL"/>
            </w:pPr>
          </w:p>
        </w:tc>
      </w:tr>
      <w:tr w:rsidR="00296E35" w:rsidRPr="001C0FC4" w14:paraId="06F0E9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2416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652BF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D54B17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2923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02C51" w14:textId="77777777" w:rsidR="00296E35" w:rsidRPr="001C0FC4" w:rsidRDefault="00296E35" w:rsidP="002E3FCC">
            <w:pPr>
              <w:pStyle w:val="TAL"/>
            </w:pPr>
          </w:p>
        </w:tc>
      </w:tr>
      <w:tr w:rsidR="00296E35" w:rsidRPr="001C0FC4" w14:paraId="468C29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3EB26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74F041D" w14:textId="77777777" w:rsidR="00296E35" w:rsidRPr="001C0FC4" w:rsidRDefault="00296E35" w:rsidP="002E3FCC">
            <w:pPr>
              <w:pStyle w:val="TAL"/>
            </w:pPr>
            <w:r w:rsidRPr="001C0FC4">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D5DBF8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8A57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3EE962" w14:textId="77777777" w:rsidR="00296E35" w:rsidRPr="001C0FC4" w:rsidRDefault="00296E35" w:rsidP="002E3FCC">
            <w:pPr>
              <w:pStyle w:val="TAL"/>
            </w:pPr>
          </w:p>
        </w:tc>
      </w:tr>
    </w:tbl>
    <w:p w14:paraId="0A20CABA" w14:textId="77777777" w:rsidR="00296E35" w:rsidRPr="001C0FC4" w:rsidRDefault="00296E35" w:rsidP="00296E35"/>
    <w:p w14:paraId="270DF007" w14:textId="4852C8D2" w:rsidR="00296E35" w:rsidRPr="001C0FC4" w:rsidRDefault="00296E35" w:rsidP="00296E35">
      <w:pPr>
        <w:pStyle w:val="TH"/>
      </w:pPr>
      <w:r w:rsidRPr="001C0FC4">
        <w:t>Table 6.1.13.3.3-7: MIME Message (step 4, Table 6.1.13.3.2-1;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3A18A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E07B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3B363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CCF674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B8D3C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129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D0A8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D237CC" w14:textId="77777777" w:rsidR="00296E35" w:rsidRPr="001C0FC4" w:rsidRDefault="00296E35" w:rsidP="002E3FCC">
            <w:pPr>
              <w:pStyle w:val="TAH"/>
              <w:rPr>
                <w:bCs/>
              </w:rPr>
            </w:pPr>
            <w:r w:rsidRPr="001C0FC4">
              <w:rPr>
                <w:bCs/>
              </w:rPr>
              <w:t>Condition</w:t>
            </w:r>
          </w:p>
        </w:tc>
      </w:tr>
      <w:tr w:rsidR="00296E35" w:rsidRPr="001C0FC4" w14:paraId="04AE5F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02CFA3"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E49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474D6C"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721B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A3382A" w14:textId="77777777" w:rsidR="00296E35" w:rsidRPr="001C0FC4" w:rsidRDefault="00296E35" w:rsidP="002E3FCC">
            <w:pPr>
              <w:pStyle w:val="TAL"/>
            </w:pPr>
          </w:p>
        </w:tc>
      </w:tr>
      <w:tr w:rsidR="00296E35" w:rsidRPr="001C0FC4" w14:paraId="7343FB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814D9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8B5C5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6293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C24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963389" w14:textId="77777777" w:rsidR="00296E35" w:rsidRPr="001C0FC4" w:rsidRDefault="00296E35" w:rsidP="002E3FCC">
            <w:pPr>
              <w:pStyle w:val="TAL"/>
            </w:pPr>
          </w:p>
        </w:tc>
      </w:tr>
      <w:tr w:rsidR="00296E35" w:rsidRPr="001C0FC4" w14:paraId="3EA5DA5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19998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226B95"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863A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71A9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90FF7A" w14:textId="77777777" w:rsidR="00296E35" w:rsidRPr="001C0FC4" w:rsidRDefault="00296E35" w:rsidP="002E3FCC">
            <w:pPr>
              <w:pStyle w:val="TAL"/>
            </w:pPr>
          </w:p>
        </w:tc>
      </w:tr>
      <w:tr w:rsidR="00296E35" w:rsidRPr="001C0FC4" w14:paraId="3BD739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B7031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FF6DDD" w14:textId="77777777" w:rsidR="00296E35" w:rsidRPr="001C0FC4" w:rsidRDefault="00296E35" w:rsidP="002E3FCC">
            <w:pPr>
              <w:pStyle w:val="TAL"/>
            </w:pPr>
            <w:r w:rsidRPr="001C0FC4">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00269A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0A39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561101" w14:textId="77777777" w:rsidR="00296E35" w:rsidRPr="001C0FC4" w:rsidRDefault="00296E35" w:rsidP="002E3FCC">
            <w:pPr>
              <w:pStyle w:val="TAL"/>
            </w:pPr>
          </w:p>
        </w:tc>
      </w:tr>
      <w:tr w:rsidR="00296E35" w:rsidRPr="001C0FC4" w14:paraId="073DD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84039"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54AE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BD6F1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45AF21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6FDA7" w14:textId="77777777" w:rsidR="00296E35" w:rsidRPr="001C0FC4" w:rsidRDefault="00296E35" w:rsidP="002E3FCC">
            <w:pPr>
              <w:pStyle w:val="TAL"/>
            </w:pPr>
          </w:p>
        </w:tc>
      </w:tr>
      <w:tr w:rsidR="00296E35" w:rsidRPr="001C0FC4" w14:paraId="4040EE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39FCF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9C03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07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E169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D5133" w14:textId="77777777" w:rsidR="00296E35" w:rsidRPr="001C0FC4" w:rsidRDefault="00296E35" w:rsidP="002E3FCC">
            <w:pPr>
              <w:pStyle w:val="TAL"/>
            </w:pPr>
          </w:p>
        </w:tc>
      </w:tr>
      <w:tr w:rsidR="00296E35" w:rsidRPr="001C0FC4" w14:paraId="75206B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C409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4E79A6E"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41C4E2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FAA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F6E89" w14:textId="77777777" w:rsidR="00296E35" w:rsidRPr="001C0FC4" w:rsidRDefault="00296E35" w:rsidP="002E3FCC">
            <w:pPr>
              <w:pStyle w:val="TAL"/>
            </w:pPr>
          </w:p>
        </w:tc>
      </w:tr>
      <w:tr w:rsidR="00296E35" w:rsidRPr="001C0FC4" w14:paraId="596C6A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D5EA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9210C8" w14:textId="77777777" w:rsidR="00296E35" w:rsidRPr="001C0FC4" w:rsidRDefault="00296E35" w:rsidP="002E3FCC">
            <w:pPr>
              <w:pStyle w:val="TAL"/>
            </w:pPr>
            <w:r w:rsidRPr="001C0FC4">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529AB2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458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B9C2A2" w14:textId="77777777" w:rsidR="00296E35" w:rsidRPr="001C0FC4" w:rsidRDefault="00296E35" w:rsidP="002E3FCC">
            <w:pPr>
              <w:pStyle w:val="TAL"/>
            </w:pPr>
          </w:p>
        </w:tc>
      </w:tr>
    </w:tbl>
    <w:p w14:paraId="2F44BCDF" w14:textId="77777777" w:rsidR="00296E35" w:rsidRPr="001C0FC4" w:rsidRDefault="00296E35" w:rsidP="00296E35"/>
    <w:p w14:paraId="7B0E8AEE" w14:textId="77777777" w:rsidR="00296E35" w:rsidRPr="001C0FC4" w:rsidRDefault="00296E35" w:rsidP="00296E35">
      <w:pPr>
        <w:pStyle w:val="TH"/>
      </w:pPr>
      <w:r w:rsidRPr="001C0FC4">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208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7F4B715" w14:textId="2D2114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35C47FC9" w14:textId="77777777" w:rsidR="00296E35" w:rsidRPr="001C0FC4" w:rsidRDefault="00296E35" w:rsidP="00296E35"/>
    <w:p w14:paraId="4E671A49" w14:textId="77777777" w:rsidR="00296E35" w:rsidRPr="001C0FC4" w:rsidRDefault="00296E35" w:rsidP="00296E35">
      <w:pPr>
        <w:pStyle w:val="TH"/>
      </w:pPr>
      <w:r w:rsidRPr="001C0FC4">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2AA1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685250" w14:textId="3D08A8A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2B770F13" w14:textId="77777777" w:rsidR="00296E35" w:rsidRPr="001C0FC4" w:rsidRDefault="00296E35" w:rsidP="00296E35"/>
    <w:p w14:paraId="118A14D0" w14:textId="6482E46E" w:rsidR="00296E35" w:rsidRPr="001C0FC4" w:rsidRDefault="00296E35" w:rsidP="00296E35">
      <w:pPr>
        <w:pStyle w:val="TH"/>
      </w:pPr>
      <w:r w:rsidRPr="001C0FC4">
        <w:t>Table 6.1.13.3.3-10: SIP MESSAGE from the SS (step 7, Table 6.1.13.3.2-1;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C1F9C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4D18EB" w14:textId="7CF6FC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D3635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9A9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114F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71BC6E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ABC5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B516BC" w14:textId="77777777" w:rsidR="00296E35" w:rsidRPr="001C0FC4" w:rsidRDefault="00296E35" w:rsidP="002E3FCC">
            <w:pPr>
              <w:pStyle w:val="TAH"/>
              <w:rPr>
                <w:bCs/>
              </w:rPr>
            </w:pPr>
            <w:r w:rsidRPr="001C0FC4">
              <w:rPr>
                <w:bCs/>
              </w:rPr>
              <w:t>Condition</w:t>
            </w:r>
          </w:p>
        </w:tc>
      </w:tr>
      <w:tr w:rsidR="00296E35" w:rsidRPr="001C0FC4" w14:paraId="642B5F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B2AF1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F4832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7B7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35BD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3233C" w14:textId="77777777" w:rsidR="00296E35" w:rsidRPr="001C0FC4" w:rsidRDefault="00296E35" w:rsidP="002E3FCC">
            <w:pPr>
              <w:pStyle w:val="TAL"/>
            </w:pPr>
          </w:p>
        </w:tc>
      </w:tr>
      <w:tr w:rsidR="00296E35" w:rsidRPr="001C0FC4" w14:paraId="45A89F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0A259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50C6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CBDE54"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41D40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3EEA1F" w14:textId="77777777" w:rsidR="00296E35" w:rsidRPr="001C0FC4" w:rsidRDefault="00296E35" w:rsidP="002E3FCC">
            <w:pPr>
              <w:pStyle w:val="TAL"/>
            </w:pPr>
          </w:p>
        </w:tc>
      </w:tr>
      <w:tr w:rsidR="00296E35" w:rsidRPr="001C0FC4" w14:paraId="45B4C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053F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74991" w14:textId="77777777" w:rsidR="00296E35" w:rsidRPr="001C0FC4" w:rsidRDefault="00296E35" w:rsidP="002E3FCC">
            <w:pPr>
              <w:pStyle w:val="TAL"/>
            </w:pPr>
            <w:r w:rsidRPr="001C0FC4">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3CAE343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21500A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C72A75" w14:textId="77777777" w:rsidR="00296E35" w:rsidRPr="001C0FC4" w:rsidRDefault="00296E35" w:rsidP="002E3FCC">
            <w:pPr>
              <w:pStyle w:val="TAL"/>
            </w:pPr>
          </w:p>
        </w:tc>
      </w:tr>
    </w:tbl>
    <w:p w14:paraId="44332608" w14:textId="77777777" w:rsidR="00296E35" w:rsidRPr="001C0FC4" w:rsidRDefault="00296E35" w:rsidP="00296E35"/>
    <w:p w14:paraId="7946DE90" w14:textId="77777777" w:rsidR="00296E35" w:rsidRPr="001C0FC4" w:rsidRDefault="00296E35" w:rsidP="00296E35">
      <w:pPr>
        <w:pStyle w:val="TH"/>
      </w:pPr>
      <w:r w:rsidRPr="001C0FC4">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7D685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53C77" w14:textId="68CAA4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718938A" w14:textId="77777777" w:rsidR="00296E35" w:rsidRPr="001C0FC4" w:rsidRDefault="00296E35" w:rsidP="00296E35"/>
    <w:p w14:paraId="04E10F58" w14:textId="77777777" w:rsidR="00296E35" w:rsidRPr="001C0FC4" w:rsidRDefault="00296E35" w:rsidP="00296E35">
      <w:pPr>
        <w:pStyle w:val="Heading3"/>
      </w:pPr>
      <w:bookmarkStart w:id="792" w:name="_Toc178186347"/>
      <w:bookmarkStart w:id="793" w:name="_Toc210385161"/>
      <w:r w:rsidRPr="001C0FC4">
        <w:t>6.1.14</w:t>
      </w:r>
      <w:r w:rsidRPr="001C0FC4">
        <w:tab/>
        <w:t>On-network / Short Data Service (SDS) / Standalone SDS Using Media Plane / One-to-one Standalone SDS / Pre-established session / Client Terminated (CT)</w:t>
      </w:r>
      <w:bookmarkEnd w:id="792"/>
      <w:bookmarkEnd w:id="793"/>
    </w:p>
    <w:p w14:paraId="49166056" w14:textId="77777777" w:rsidR="00296E35" w:rsidRPr="001C0FC4" w:rsidRDefault="00296E35" w:rsidP="00296E35">
      <w:pPr>
        <w:pStyle w:val="H6"/>
      </w:pPr>
      <w:r w:rsidRPr="001C0FC4">
        <w:t>6.1.14.1</w:t>
      </w:r>
      <w:r w:rsidRPr="001C0FC4">
        <w:tab/>
        <w:t>Test Purpose (TP)</w:t>
      </w:r>
    </w:p>
    <w:p w14:paraId="7A7A9403" w14:textId="77777777" w:rsidR="00296E35" w:rsidRPr="001C0FC4" w:rsidRDefault="00296E35" w:rsidP="00296E35">
      <w:pPr>
        <w:pStyle w:val="H6"/>
      </w:pPr>
      <w:r w:rsidRPr="001C0FC4">
        <w:t>(1)</w:t>
      </w:r>
    </w:p>
    <w:p w14:paraId="4B8D2FF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27556AC" w14:textId="77777777" w:rsidR="00296E35" w:rsidRPr="001C0FC4" w:rsidRDefault="00296E35" w:rsidP="00296E35">
      <w:pPr>
        <w:pStyle w:val="PL"/>
      </w:pPr>
      <w:r w:rsidRPr="001C0FC4">
        <w:rPr>
          <w:b/>
        </w:rPr>
        <w:t>ensure that</w:t>
      </w:r>
      <w:r w:rsidRPr="001C0FC4">
        <w:t xml:space="preserve"> {</w:t>
      </w:r>
    </w:p>
    <w:p w14:paraId="6A8AAC58"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standalone one-to-one SDS message using the media plane and using a pre-established session }</w:t>
      </w:r>
    </w:p>
    <w:p w14:paraId="65029E1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07794F9" w14:textId="77777777" w:rsidR="00296E35" w:rsidRPr="001C0FC4" w:rsidRDefault="00296E35" w:rsidP="00296E35">
      <w:pPr>
        <w:pStyle w:val="PL"/>
      </w:pPr>
      <w:r w:rsidRPr="001C0FC4">
        <w:t xml:space="preserve">            }</w:t>
      </w:r>
    </w:p>
    <w:p w14:paraId="769AEC45" w14:textId="77777777" w:rsidR="00296E35" w:rsidRPr="001C0FC4" w:rsidRDefault="00296E35" w:rsidP="00296E35">
      <w:pPr>
        <w:pStyle w:val="PL"/>
      </w:pPr>
    </w:p>
    <w:p w14:paraId="30670EC6" w14:textId="77777777" w:rsidR="00296E35" w:rsidRPr="001C0FC4" w:rsidRDefault="00296E35" w:rsidP="00296E35">
      <w:pPr>
        <w:pStyle w:val="H6"/>
      </w:pPr>
      <w:r w:rsidRPr="001C0FC4">
        <w:t>(2)</w:t>
      </w:r>
    </w:p>
    <w:p w14:paraId="7CAE9792"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one-to-one SDS message using the media plane and using a pre-established session }</w:t>
      </w:r>
    </w:p>
    <w:p w14:paraId="50F9AD7B" w14:textId="77777777" w:rsidR="00296E35" w:rsidRPr="001C0FC4" w:rsidRDefault="00296E35" w:rsidP="00296E35">
      <w:pPr>
        <w:pStyle w:val="PL"/>
      </w:pPr>
      <w:r w:rsidRPr="001C0FC4">
        <w:rPr>
          <w:b/>
        </w:rPr>
        <w:t>ensure that</w:t>
      </w:r>
      <w:r w:rsidRPr="001C0FC4">
        <w:t xml:space="preserve"> {</w:t>
      </w:r>
    </w:p>
    <w:p w14:paraId="158121D3"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5FB62D6"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680B74A5" w14:textId="77777777" w:rsidR="00296E35" w:rsidRPr="001C0FC4" w:rsidRDefault="00296E35" w:rsidP="00296E35">
      <w:pPr>
        <w:pStyle w:val="PL"/>
      </w:pPr>
      <w:r w:rsidRPr="001C0FC4">
        <w:t xml:space="preserve">            }</w:t>
      </w:r>
    </w:p>
    <w:p w14:paraId="1A86D408" w14:textId="77777777" w:rsidR="00296E35" w:rsidRPr="001C0FC4" w:rsidRDefault="00296E35" w:rsidP="00296E35">
      <w:pPr>
        <w:pStyle w:val="PL"/>
      </w:pPr>
    </w:p>
    <w:p w14:paraId="4180F493" w14:textId="77777777" w:rsidR="00296E35" w:rsidRPr="001C0FC4" w:rsidRDefault="00296E35" w:rsidP="00296E35">
      <w:pPr>
        <w:pStyle w:val="H6"/>
      </w:pPr>
      <w:r w:rsidRPr="001C0FC4">
        <w:t>(3)</w:t>
      </w:r>
    </w:p>
    <w:p w14:paraId="0B3371B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F9D2EF3" w14:textId="77777777" w:rsidR="00296E35" w:rsidRPr="001C0FC4" w:rsidRDefault="00296E35" w:rsidP="00296E35">
      <w:pPr>
        <w:pStyle w:val="PL"/>
      </w:pPr>
      <w:r w:rsidRPr="001C0FC4">
        <w:rPr>
          <w:b/>
        </w:rPr>
        <w:t>ensure that</w:t>
      </w:r>
      <w:r w:rsidRPr="001C0FC4">
        <w:t xml:space="preserve"> {</w:t>
      </w:r>
    </w:p>
    <w:p w14:paraId="5C1EFB1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2B9380E4"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4C47502" w14:textId="77777777" w:rsidR="00296E35" w:rsidRPr="001C0FC4" w:rsidRDefault="00296E35" w:rsidP="00296E35">
      <w:pPr>
        <w:pStyle w:val="PL"/>
      </w:pPr>
      <w:r w:rsidRPr="001C0FC4">
        <w:t xml:space="preserve">            }</w:t>
      </w:r>
    </w:p>
    <w:p w14:paraId="0FC9A0D3" w14:textId="77777777" w:rsidR="00296E35" w:rsidRPr="001C0FC4" w:rsidRDefault="00296E35" w:rsidP="00296E35">
      <w:pPr>
        <w:pStyle w:val="PL"/>
      </w:pPr>
    </w:p>
    <w:p w14:paraId="452B82FD" w14:textId="77777777" w:rsidR="00296E35" w:rsidRPr="001C0FC4" w:rsidRDefault="00296E35" w:rsidP="00296E35">
      <w:pPr>
        <w:pStyle w:val="H6"/>
      </w:pPr>
      <w:r w:rsidRPr="001C0FC4">
        <w:t>6.1.14.2</w:t>
      </w:r>
      <w:r w:rsidRPr="001C0FC4">
        <w:tab/>
        <w:t>Conformance requirements</w:t>
      </w:r>
    </w:p>
    <w:p w14:paraId="314CF090" w14:textId="77777777" w:rsidR="00296E35" w:rsidRPr="001C0FC4" w:rsidRDefault="00296E35" w:rsidP="00296E35">
      <w:r w:rsidRPr="001C0FC4">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FB5972E" w14:textId="77777777" w:rsidR="00296E35" w:rsidRPr="001C0FC4" w:rsidRDefault="00296E35" w:rsidP="00296E35">
      <w:r w:rsidRPr="001C0FC4">
        <w:t>[TS 24.282, clause 9.2.5.2.1.2]</w:t>
      </w:r>
    </w:p>
    <w:p w14:paraId="2475BBDE" w14:textId="77777777" w:rsidR="00296E35" w:rsidRPr="001C0FC4" w:rsidRDefault="00296E35" w:rsidP="00296E35">
      <w:r w:rsidRPr="001C0FC4">
        <w:t>Upon receiving a SIP re-INVITE request within a pre-established Session without an associated MCData session, the MCData client:</w:t>
      </w:r>
    </w:p>
    <w:p w14:paraId="53B50CBD"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63B68760"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"one-to-one-sds", shall follow the procedures in subclause </w:t>
      </w:r>
      <w:r w:rsidRPr="001C0FC4">
        <w:rPr>
          <w:rFonts w:eastAsia="Malgun Gothic"/>
        </w:rPr>
        <w:t>9.2.3.2.4; and</w:t>
      </w:r>
    </w:p>
    <w:p w14:paraId="6C744A1C"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"one-to-one-sds-session", shall follow the procedures in subclause </w:t>
      </w:r>
      <w:r w:rsidRPr="001C0FC4">
        <w:rPr>
          <w:rFonts w:eastAsia="Malgun Gothic"/>
        </w:rPr>
        <w:t>9.2.4.2.4.</w:t>
      </w:r>
    </w:p>
    <w:p w14:paraId="444C0504" w14:textId="77777777" w:rsidR="00296E35" w:rsidRPr="001C0FC4" w:rsidRDefault="00296E35" w:rsidP="00296E35">
      <w:r w:rsidRPr="001C0FC4">
        <w:t>[TS 24.282, clause 9.2.3.2.4]</w:t>
      </w:r>
    </w:p>
    <w:p w14:paraId="33693336"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65DE6067" w14:textId="77777777" w:rsidR="00296E35" w:rsidRPr="001C0FC4" w:rsidRDefault="00296E35" w:rsidP="00296E35">
      <w:r w:rsidRPr="001C0FC4">
        <w:t>The MCData client:</w:t>
      </w:r>
    </w:p>
    <w:p w14:paraId="1F253BB1"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26FBAD5"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435F6CCC"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3EDDABD8" w14:textId="77777777" w:rsidR="00296E35" w:rsidRPr="001C0FC4" w:rsidRDefault="00296E35" w:rsidP="00296E35">
      <w:pPr>
        <w:pStyle w:val="B2"/>
        <w:rPr>
          <w:lang w:eastAsia="ko-KR"/>
        </w:rPr>
      </w:pPr>
      <w:r w:rsidRPr="001C0FC4">
        <w:t>and skip the rest of the steps after step 2;</w:t>
      </w:r>
    </w:p>
    <w:p w14:paraId="5916603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4A7653FB"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880A5E4"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A68F046" w14:textId="77777777" w:rsidR="00296E35" w:rsidRPr="001C0FC4" w:rsidRDefault="00296E35" w:rsidP="00296E35">
      <w:pPr>
        <w:pStyle w:val="B2"/>
      </w:pPr>
      <w:r w:rsidRPr="001C0FC4">
        <w:t>b)</w:t>
      </w:r>
      <w:r w:rsidRPr="001C0FC4">
        <w:tab/>
        <w:t>shall convert the MCData ID to a UID as described in 3GPP TS 33.180 [26];</w:t>
      </w:r>
    </w:p>
    <w:p w14:paraId="66D67C1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4D63E702"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0CA21158" w14:textId="77777777" w:rsidR="00296E35" w:rsidRPr="001C0FC4" w:rsidRDefault="00296E35" w:rsidP="00296E35">
      <w:pPr>
        <w:pStyle w:val="B2"/>
      </w:pPr>
      <w:r w:rsidRPr="001C0FC4">
        <w:t>e)</w:t>
      </w:r>
      <w:r w:rsidRPr="001C0FC4">
        <w:tab/>
        <w:t>if the signature of the MIKEY-SAKKE I_MESSAGE was successfully validated:</w:t>
      </w:r>
    </w:p>
    <w:p w14:paraId="408019B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D68270E" w14:textId="77777777" w:rsidR="00296E35" w:rsidRPr="001C0FC4" w:rsidRDefault="00296E35" w:rsidP="00296E35">
      <w:pPr>
        <w:pStyle w:val="B3"/>
      </w:pPr>
      <w:r w:rsidRPr="001C0FC4">
        <w:t>ii)</w:t>
      </w:r>
      <w:r w:rsidRPr="001C0FC4">
        <w:tab/>
        <w:t>shall extract the PCK-ID, from the payload as specified in 3GPP TS 33.180 [26];</w:t>
      </w:r>
    </w:p>
    <w:p w14:paraId="6FAEEAD2"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47376F9"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7CA7EB85"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1034EF1"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6F856A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002236F8"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3BA36ED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7DFB7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2C97197B"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3BB95A27"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0C4552C"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7044C02" w14:textId="77777777" w:rsidR="00296E35" w:rsidRPr="001C0FC4" w:rsidRDefault="00296E35" w:rsidP="00296E35">
      <w:r w:rsidRPr="001C0FC4">
        <w:t>[TS 24.282 clause 9.2.5.4.1.2]</w:t>
      </w:r>
    </w:p>
    <w:p w14:paraId="1AE4A618" w14:textId="77777777" w:rsidR="00296E35" w:rsidRPr="001C0FC4" w:rsidRDefault="00296E35" w:rsidP="00296E35">
      <w:r w:rsidRPr="001C0FC4">
        <w:t>Upon receiving a SIP re-INVITE request within a pre-established Session without an associated MCData session, the MCData client:</w:t>
      </w:r>
    </w:p>
    <w:p w14:paraId="50C4B77E"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C02F45"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58E2436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7B3FCDDB" w14:textId="77777777" w:rsidR="00296E35" w:rsidRPr="001C0FC4" w:rsidRDefault="00296E35" w:rsidP="00296E35">
      <w:r w:rsidRPr="001C0FC4">
        <w:t>[TS 24.282, clause 12.2.1.1]</w:t>
      </w:r>
    </w:p>
    <w:p w14:paraId="59C940CB" w14:textId="77777777" w:rsidR="00296E35" w:rsidRPr="001C0FC4" w:rsidRDefault="00296E35" w:rsidP="00296E35">
      <w:r w:rsidRPr="001C0FC4">
        <w:t>The MCData client shall follow the procedures in this subclause to:</w:t>
      </w:r>
    </w:p>
    <w:p w14:paraId="18C79DDD"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CFFF34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42243239" w14:textId="77777777" w:rsidR="00296E35" w:rsidRPr="001C0FC4" w:rsidRDefault="00296E35" w:rsidP="00296E35">
      <w:pPr>
        <w:pStyle w:val="B1"/>
      </w:pPr>
      <w:r w:rsidRPr="001C0FC4">
        <w:t>-</w:t>
      </w:r>
      <w:r w:rsidRPr="001C0FC4">
        <w:tab/>
        <w:t>indicate to an MCData client that a request for FD was accepted, deferred or rejected; or</w:t>
      </w:r>
    </w:p>
    <w:p w14:paraId="01A7893B" w14:textId="77777777" w:rsidR="00296E35" w:rsidRPr="001C0FC4" w:rsidRDefault="00296E35" w:rsidP="00296E35">
      <w:pPr>
        <w:pStyle w:val="B1"/>
      </w:pPr>
      <w:r w:rsidRPr="001C0FC4">
        <w:t>-</w:t>
      </w:r>
      <w:r w:rsidRPr="001C0FC4">
        <w:tab/>
        <w:t>indicate to an MCData client that a file download has been completed;</w:t>
      </w:r>
    </w:p>
    <w:p w14:paraId="13484BB7" w14:textId="77777777" w:rsidR="00296E35" w:rsidRPr="001C0FC4" w:rsidRDefault="00296E35" w:rsidP="00296E35">
      <w:r w:rsidRPr="001C0FC4">
        <w:t>Before sending a disposition notification the MCData client needs to determine:</w:t>
      </w:r>
    </w:p>
    <w:p w14:paraId="578D768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90A3170"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71783FB" w14:textId="77777777" w:rsidR="00296E35" w:rsidRPr="001C0FC4" w:rsidRDefault="00296E35" w:rsidP="00296E35">
      <w:r w:rsidRPr="001C0FC4">
        <w:t>The MCData client shall generate a SIP MESSAGE request in accordance with 3GPP TS 24.229 [5] and IETF RFC 3428 [6] with the clarifications given below.</w:t>
      </w:r>
    </w:p>
    <w:p w14:paraId="6C2F1C68" w14:textId="77777777" w:rsidR="00296E35" w:rsidRPr="001C0FC4" w:rsidRDefault="00296E35" w:rsidP="00296E35">
      <w:r w:rsidRPr="001C0FC4">
        <w:t>The MCData client:</w:t>
      </w:r>
    </w:p>
    <w:p w14:paraId="6661B505" w14:textId="77777777" w:rsidR="00296E35" w:rsidRPr="001C0FC4" w:rsidRDefault="00296E35" w:rsidP="00296E35">
      <w:pPr>
        <w:pStyle w:val="B1"/>
      </w:pPr>
      <w:r w:rsidRPr="001C0FC4">
        <w:t>1)</w:t>
      </w:r>
      <w:r w:rsidRPr="001C0FC4">
        <w:tab/>
        <w:t>shall build the SIP MESSAGE request as specified in subclause 6.2.4.1;</w:t>
      </w:r>
    </w:p>
    <w:p w14:paraId="4D6A68BE"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641186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A51863A"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7497270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C0133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4AE6506"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665F9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F6CDC9F" w14:textId="77777777" w:rsidR="00296E35" w:rsidRPr="001C0FC4" w:rsidRDefault="00296E35" w:rsidP="00296E35">
      <w:r w:rsidRPr="001C0FC4">
        <w:t>[TS 24.282, clause 6.2.4.1]</w:t>
      </w:r>
    </w:p>
    <w:p w14:paraId="1E589A47" w14:textId="77777777" w:rsidR="00296E35" w:rsidRPr="001C0FC4" w:rsidRDefault="00296E35" w:rsidP="00296E35">
      <w:pPr>
        <w:rPr>
          <w:rFonts w:eastAsia="SimSun"/>
        </w:rPr>
      </w:pPr>
      <w:r w:rsidRPr="001C0FC4">
        <w:rPr>
          <w:rFonts w:eastAsia="SimSun"/>
        </w:rPr>
        <w:t>This subclause is referenced from other procedures.</w:t>
      </w:r>
    </w:p>
    <w:p w14:paraId="482364EB" w14:textId="77777777" w:rsidR="00296E35" w:rsidRPr="001C0FC4" w:rsidRDefault="00296E35" w:rsidP="00296E35">
      <w:r w:rsidRPr="001C0FC4">
        <w:t>In a SIP MESSAGE request, the MCData client:</w:t>
      </w:r>
    </w:p>
    <w:p w14:paraId="10E35E05" w14:textId="77777777" w:rsidR="00296E35" w:rsidRPr="001C0FC4" w:rsidRDefault="00296E35" w:rsidP="00296E35">
      <w:pPr>
        <w:pStyle w:val="B1"/>
      </w:pPr>
      <w:r w:rsidRPr="001C0FC4">
        <w:t>1)</w:t>
      </w:r>
      <w:r w:rsidRPr="001C0FC4">
        <w:tab/>
        <w:t>when sending SDS messages or SDS disposition notifications:</w:t>
      </w:r>
    </w:p>
    <w:p w14:paraId="7D9AA6B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0FA2CC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8945245"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D24C63B"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46D5A2D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0CD60BE6"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0A932397"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9C911B3"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1B8E28F"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6CD85C51" w14:textId="77777777" w:rsidR="00296E35" w:rsidRPr="001C0FC4" w:rsidRDefault="00296E35" w:rsidP="00296E35">
      <w:r w:rsidRPr="001C0FC4">
        <w:t>[TS 24.282, clause 6.2.3.1]</w:t>
      </w:r>
    </w:p>
    <w:p w14:paraId="435A7D7F" w14:textId="77777777" w:rsidR="00296E35" w:rsidRPr="001C0FC4" w:rsidRDefault="00296E35" w:rsidP="00296E35">
      <w:r w:rsidRPr="001C0FC4">
        <w:t>In order to generate an SDS notification, the MCData client:</w:t>
      </w:r>
    </w:p>
    <w:p w14:paraId="018D4489" w14:textId="77777777" w:rsidR="00296E35" w:rsidRPr="001C0FC4" w:rsidRDefault="00296E35" w:rsidP="00296E35">
      <w:pPr>
        <w:pStyle w:val="B1"/>
      </w:pPr>
      <w:r w:rsidRPr="001C0FC4">
        <w:t>1)</w:t>
      </w:r>
      <w:r w:rsidRPr="001C0FC4">
        <w:tab/>
        <w:t>shall generate an SDS NOTIFICATION message as specified in subclause 15.1.5; and</w:t>
      </w:r>
    </w:p>
    <w:p w14:paraId="238AF59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24FD6A92" w14:textId="77777777" w:rsidR="00296E35" w:rsidRPr="001C0FC4" w:rsidRDefault="00296E35" w:rsidP="00296E35">
      <w:r w:rsidRPr="001C0FC4">
        <w:t>When generating an SDS NOTIFICATION message as specified in subclause 15.1.5, the MCData client:</w:t>
      </w:r>
    </w:p>
    <w:p w14:paraId="28EE1C8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1C9FD37"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4D03FAB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CB60477"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5DD615BB" w14:textId="77777777" w:rsidR="00296E35" w:rsidRPr="001C0FC4" w:rsidRDefault="00296E35" w:rsidP="00296E35">
      <w:pPr>
        <w:pStyle w:val="B1"/>
      </w:pPr>
      <w:r w:rsidRPr="001C0FC4">
        <w:t>5)</w:t>
      </w:r>
      <w:r w:rsidRPr="001C0FC4">
        <w:tab/>
        <w:t>shall set the Date and time IE to the current time to as specified in subclause 15.2.8;</w:t>
      </w:r>
    </w:p>
    <w:p w14:paraId="790C923A"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252BF7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6B8836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3B04EA8" w14:textId="77777777" w:rsidR="00296E35" w:rsidRPr="001C0FC4" w:rsidRDefault="00296E35" w:rsidP="00296E35">
      <w:pPr>
        <w:pStyle w:val="B1"/>
      </w:pPr>
      <w:r w:rsidRPr="001C0FC4">
        <w:t>9)</w:t>
      </w:r>
      <w:r w:rsidRPr="001C0FC4">
        <w:tab/>
        <w:t>if the SDS message was destined for an application, shall include:</w:t>
      </w:r>
    </w:p>
    <w:p w14:paraId="7DC66928"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3FBD1379"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53A0F12E" w14:textId="77777777" w:rsidR="00296E35" w:rsidRPr="001C0FC4" w:rsidRDefault="00296E35" w:rsidP="00296E35">
      <w:r w:rsidRPr="001C0FC4">
        <w:t>[TS 24.582, clause 6.1.1.3.1]</w:t>
      </w:r>
    </w:p>
    <w:p w14:paraId="605164F3" w14:textId="77777777" w:rsidR="00296E35" w:rsidRPr="001C0FC4" w:rsidRDefault="00296E35" w:rsidP="00296E35">
      <w:r w:rsidRPr="001C0FC4">
        <w:t>Upon receiving an indication to establish MSRP connection for standalone SDS using media plane as the terminating client, the MCData client:</w:t>
      </w:r>
    </w:p>
    <w:p w14:paraId="2D9AA60E" w14:textId="77777777" w:rsidR="00296E35" w:rsidRPr="001C0FC4" w:rsidRDefault="00296E35" w:rsidP="00296E35">
      <w:pPr>
        <w:pStyle w:val="B1"/>
      </w:pPr>
      <w:r w:rsidRPr="001C0FC4">
        <w:t>1.</w:t>
      </w:r>
      <w:r w:rsidRPr="001C0FC4">
        <w:tab/>
        <w:t>shall act as an MSRP client according to IETF RFC 6135 [12];</w:t>
      </w:r>
    </w:p>
    <w:p w14:paraId="20E1308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7A0F121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2F35E9E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25B0BF9" w14:textId="77777777" w:rsidR="00296E35" w:rsidRPr="001C0FC4" w:rsidRDefault="00296E35" w:rsidP="00296E35">
      <w:pPr>
        <w:pStyle w:val="B1"/>
      </w:pPr>
      <w:r w:rsidRPr="001C0FC4">
        <w:t>Once the MSRP connection is established, the MCData client:</w:t>
      </w:r>
    </w:p>
    <w:p w14:paraId="39E72D1E"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4BAB3A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98C2DF8" w14:textId="77777777" w:rsidR="00296E35" w:rsidRPr="001C0FC4" w:rsidRDefault="00296E35" w:rsidP="00296E35">
      <w:pPr>
        <w:pStyle w:val="B1"/>
      </w:pPr>
      <w:r w:rsidRPr="001C0FC4">
        <w:t>3.</w:t>
      </w:r>
      <w:r w:rsidRPr="001C0FC4">
        <w:tab/>
        <w:t>shall handle the received content as described in subclause 6.1.1.3.2.</w:t>
      </w:r>
    </w:p>
    <w:p w14:paraId="51CC646D" w14:textId="77777777" w:rsidR="00296E35" w:rsidRPr="001C0FC4" w:rsidRDefault="00296E35" w:rsidP="00296E35">
      <w:r w:rsidRPr="001C0FC4">
        <w:t>[TS 24.582, clause 6.1.1.3.2]</w:t>
      </w:r>
    </w:p>
    <w:p w14:paraId="29358191" w14:textId="77777777" w:rsidR="00296E35" w:rsidRPr="001C0FC4" w:rsidRDefault="00296E35" w:rsidP="00296E35">
      <w:pPr>
        <w:rPr>
          <w:rFonts w:eastAsia="Malgun Gothic"/>
        </w:rPr>
      </w:pPr>
      <w:r w:rsidRPr="001C0FC4">
        <w:rPr>
          <w:rFonts w:ascii="TimesNewRoman" w:hAnsi="TimesNewRoman" w:cs="TimesNewRoman"/>
        </w:rPr>
        <w:t>The MCData client:</w:t>
      </w:r>
    </w:p>
    <w:p w14:paraId="04B8549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E92188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35C477B8"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4D31A4E9"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4905B0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1011A5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25BA285"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0767CEA"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3CA30A7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5D5D29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6FDF19C"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72AAAF6"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ED8F8A"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6A8516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2471BE8"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D065E10"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85349EE"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4E47F931" w14:textId="77777777" w:rsidR="00296E35" w:rsidRPr="001C0FC4" w:rsidRDefault="00296E35" w:rsidP="00296E35">
      <w:pPr>
        <w:pStyle w:val="H6"/>
      </w:pPr>
      <w:r w:rsidRPr="001C0FC4">
        <w:t>6.1.14.3</w:t>
      </w:r>
      <w:r w:rsidRPr="001C0FC4">
        <w:tab/>
        <w:t>Test description</w:t>
      </w:r>
    </w:p>
    <w:p w14:paraId="3A2F9C73" w14:textId="77777777" w:rsidR="00296E35" w:rsidRPr="001C0FC4" w:rsidRDefault="00296E35" w:rsidP="00296E35">
      <w:pPr>
        <w:pStyle w:val="H6"/>
      </w:pPr>
      <w:r w:rsidRPr="001C0FC4">
        <w:t>6.1.14.3.1</w:t>
      </w:r>
      <w:r w:rsidRPr="001C0FC4">
        <w:tab/>
        <w:t>Pre-test conditions</w:t>
      </w:r>
    </w:p>
    <w:p w14:paraId="4F91C4D6" w14:textId="77777777" w:rsidR="00296E35" w:rsidRDefault="00296E35" w:rsidP="00296E35">
      <w:pPr>
        <w:pStyle w:val="H6"/>
      </w:pPr>
      <w:r w:rsidRPr="00102CE5">
        <w:t>Test configuration</w:t>
      </w:r>
      <w:r>
        <w:t>:</w:t>
      </w:r>
    </w:p>
    <w:p w14:paraId="26393683" w14:textId="5A8E96D1" w:rsidR="00296E35" w:rsidRDefault="00296E35" w:rsidP="00296E35">
      <w:pPr>
        <w:pStyle w:val="B1"/>
      </w:pPr>
      <w:r>
        <w:t>-</w:t>
      </w:r>
      <w:r>
        <w:tab/>
        <w:t>Single cell configuration according to TS 37.579-1 [2] clause 5.2.2.2.1.</w:t>
      </w:r>
    </w:p>
    <w:p w14:paraId="7BED0139" w14:textId="77777777" w:rsidR="00296E35" w:rsidRDefault="00296E35" w:rsidP="00296E35">
      <w:pPr>
        <w:pStyle w:val="H6"/>
      </w:pPr>
      <w:r>
        <w:t>Preamble:</w:t>
      </w:r>
    </w:p>
    <w:p w14:paraId="4E54EC68" w14:textId="53C4D94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AFE1FA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210591F" w14:textId="086AE93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8380134" w14:textId="77777777" w:rsidR="00296E35" w:rsidRDefault="00296E35" w:rsidP="00296E35">
      <w:pPr>
        <w:pStyle w:val="B1"/>
      </w:pPr>
      <w:r>
        <w:t>-</w:t>
      </w:r>
      <w:r>
        <w:tab/>
      </w:r>
      <w:r w:rsidRPr="000573F5">
        <w:t>UE States at the end of the preamble</w:t>
      </w:r>
      <w:r>
        <w:t>:</w:t>
      </w:r>
    </w:p>
    <w:p w14:paraId="17932D57" w14:textId="77777777" w:rsidR="00296E35" w:rsidRDefault="00296E35" w:rsidP="00296E35">
      <w:pPr>
        <w:pStyle w:val="B1"/>
        <w:ind w:left="852"/>
      </w:pPr>
      <w:r>
        <w:t>-</w:t>
      </w:r>
      <w:r>
        <w:tab/>
        <w:t>The UE is in RRC_IDLE state.</w:t>
      </w:r>
    </w:p>
    <w:p w14:paraId="043F296B" w14:textId="77777777" w:rsidR="00296E35" w:rsidRDefault="00296E35" w:rsidP="00296E35">
      <w:pPr>
        <w:pStyle w:val="B1"/>
        <w:ind w:left="852"/>
      </w:pPr>
      <w:r>
        <w:t>-</w:t>
      </w:r>
      <w:r>
        <w:tab/>
        <w:t>The client is registered for MCData.</w:t>
      </w:r>
    </w:p>
    <w:p w14:paraId="062493F0" w14:textId="77777777" w:rsidR="00296E35" w:rsidRDefault="00296E35" w:rsidP="00296E35">
      <w:pPr>
        <w:pStyle w:val="B1"/>
        <w:ind w:left="852"/>
      </w:pPr>
      <w:r>
        <w:t>-</w:t>
      </w:r>
      <w:r>
        <w:tab/>
      </w:r>
      <w:r w:rsidRPr="008B4D0C">
        <w:t>A pre-established session is established</w:t>
      </w:r>
      <w:r>
        <w:t>.</w:t>
      </w:r>
    </w:p>
    <w:p w14:paraId="444C1C27" w14:textId="77777777" w:rsidR="00296E35" w:rsidRPr="001C0FC4" w:rsidRDefault="00296E35" w:rsidP="00296E35">
      <w:pPr>
        <w:pStyle w:val="H6"/>
      </w:pPr>
      <w:r w:rsidRPr="001C0FC4">
        <w:t>6.1.14.3.2</w:t>
      </w:r>
      <w:r w:rsidRPr="001C0FC4">
        <w:tab/>
        <w:t>Test procedure sequence</w:t>
      </w:r>
    </w:p>
    <w:p w14:paraId="36E0E653" w14:textId="77777777" w:rsidR="00296E35" w:rsidRPr="001C0FC4" w:rsidRDefault="00296E35" w:rsidP="00296E35">
      <w:pPr>
        <w:pStyle w:val="TH"/>
      </w:pPr>
      <w:r w:rsidRPr="001C0FC4">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77A1179" w14:textId="77777777" w:rsidTr="002E3FCC">
        <w:tc>
          <w:tcPr>
            <w:tcW w:w="649" w:type="dxa"/>
            <w:tcBorders>
              <w:top w:val="single" w:sz="4" w:space="0" w:color="auto"/>
              <w:left w:val="single" w:sz="4" w:space="0" w:color="auto"/>
              <w:bottom w:val="nil"/>
              <w:right w:val="single" w:sz="4" w:space="0" w:color="auto"/>
            </w:tcBorders>
            <w:hideMark/>
          </w:tcPr>
          <w:p w14:paraId="6CF0D60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E50404E"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7BFE82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839BE5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48D758" w14:textId="77777777" w:rsidR="00296E35" w:rsidRPr="001C0FC4" w:rsidRDefault="00296E35" w:rsidP="002E3FCC">
            <w:pPr>
              <w:pStyle w:val="TAH"/>
            </w:pPr>
            <w:r w:rsidRPr="001C0FC4">
              <w:t>Verdict</w:t>
            </w:r>
          </w:p>
        </w:tc>
      </w:tr>
      <w:tr w:rsidR="00296E35" w:rsidRPr="001C0FC4" w14:paraId="4104CD3A" w14:textId="77777777" w:rsidTr="002E3FCC">
        <w:tc>
          <w:tcPr>
            <w:tcW w:w="649" w:type="dxa"/>
            <w:tcBorders>
              <w:top w:val="nil"/>
              <w:left w:val="single" w:sz="4" w:space="0" w:color="auto"/>
              <w:bottom w:val="single" w:sz="4" w:space="0" w:color="auto"/>
              <w:right w:val="single" w:sz="4" w:space="0" w:color="auto"/>
            </w:tcBorders>
          </w:tcPr>
          <w:p w14:paraId="20FD4C3D"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0628E9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005D75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B22977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1A9EC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D4A289D" w14:textId="77777777" w:rsidR="00296E35" w:rsidRPr="001C0FC4" w:rsidRDefault="00296E35" w:rsidP="002E3FCC">
            <w:pPr>
              <w:pStyle w:val="TAH"/>
            </w:pPr>
          </w:p>
        </w:tc>
      </w:tr>
      <w:tr w:rsidR="00296E35" w:rsidRPr="001C0FC4" w14:paraId="6E96FDE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41FAC4"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3E2318" w14:textId="18B0D1C9"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20D52D28" w14:textId="77777777" w:rsidR="00296E35" w:rsidRPr="001C0FC4" w:rsidRDefault="00296E35" w:rsidP="002E3FCC">
            <w:pPr>
              <w:pStyle w:val="TAL"/>
            </w:pPr>
            <w:r w:rsidRPr="001C0FC4">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2D321E6A"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C59B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FACD21"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9C2728" w14:textId="77777777" w:rsidR="00296E35" w:rsidRPr="001C0FC4" w:rsidRDefault="00296E35" w:rsidP="002E3FCC">
            <w:pPr>
              <w:pStyle w:val="TAC"/>
            </w:pPr>
            <w:r w:rsidRPr="001C0FC4">
              <w:t>P</w:t>
            </w:r>
          </w:p>
        </w:tc>
      </w:tr>
      <w:tr w:rsidR="00296E35" w:rsidRPr="001C0FC4" w14:paraId="4DCBB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974EA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4B02386" w14:textId="30D5DE7E"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4F85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C248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913F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D60989F" w14:textId="77777777" w:rsidR="00296E35" w:rsidRPr="001C0FC4" w:rsidRDefault="00296E35" w:rsidP="002E3FCC">
            <w:pPr>
              <w:pStyle w:val="TAC"/>
            </w:pPr>
            <w:r w:rsidRPr="001C0FC4">
              <w:t>P</w:t>
            </w:r>
          </w:p>
        </w:tc>
      </w:tr>
      <w:tr w:rsidR="00296E35" w:rsidRPr="001C0FC4" w14:paraId="52B4FC5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7D23F5"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hideMark/>
          </w:tcPr>
          <w:p w14:paraId="2AD92A2C" w14:textId="06B51E73"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6833AE5A" w14:textId="77777777" w:rsidR="00296E35" w:rsidRDefault="00296E35" w:rsidP="002E3FCC">
            <w:pPr>
              <w:pStyle w:val="TAL"/>
            </w:pPr>
            <w:r w:rsidRPr="001C0FC4">
              <w:t>NOTE: The SS (MCData server) sends a SIP re-INVITE request to release the MCData call while keeping the pre-established Session.</w:t>
            </w:r>
          </w:p>
          <w:p w14:paraId="21B4A0C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988528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D2B7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E6990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4894F52" w14:textId="77777777" w:rsidR="00296E35" w:rsidRPr="001C0FC4" w:rsidRDefault="00296E35" w:rsidP="002E3FCC">
            <w:pPr>
              <w:pStyle w:val="TAC"/>
            </w:pPr>
            <w:r w:rsidRPr="001C0FC4">
              <w:t>P</w:t>
            </w:r>
          </w:p>
        </w:tc>
      </w:tr>
      <w:tr w:rsidR="00296E35" w:rsidRPr="001C0FC4" w14:paraId="7C77BC3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408F4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BC4BD08" w14:textId="42CB1BCC"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5949E8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1921A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0208B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15E179" w14:textId="77777777" w:rsidR="00296E35" w:rsidRPr="001C0FC4" w:rsidRDefault="00296E35" w:rsidP="002E3FCC">
            <w:pPr>
              <w:pStyle w:val="TAC"/>
            </w:pPr>
            <w:r w:rsidRPr="001C0FC4">
              <w:t>P</w:t>
            </w:r>
          </w:p>
        </w:tc>
      </w:tr>
      <w:tr w:rsidR="00296E35" w:rsidRPr="001C0FC4" w14:paraId="0CE247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7D75D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01E4805" w14:textId="77777777" w:rsidR="00296E35" w:rsidRPr="001C0FC4" w:rsidRDefault="00296E35" w:rsidP="002E3FCC">
            <w:pPr>
              <w:pStyle w:val="TAL"/>
            </w:pPr>
            <w:r w:rsidRPr="001C0FC4">
              <w:t>Check: Does the UE (MCData client) provide the contents of the Payload IE to the user?</w:t>
            </w:r>
          </w:p>
          <w:p w14:paraId="44BDA0E9"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9D2F43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FDF8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605B4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9A5CAE" w14:textId="77777777" w:rsidR="00296E35" w:rsidRPr="001C0FC4" w:rsidRDefault="00296E35" w:rsidP="002E3FCC">
            <w:pPr>
              <w:pStyle w:val="TAC"/>
            </w:pPr>
            <w:r w:rsidRPr="001C0FC4">
              <w:t>P</w:t>
            </w:r>
          </w:p>
        </w:tc>
      </w:tr>
      <w:tr w:rsidR="00296E35" w:rsidRPr="001C0FC4" w14:paraId="603BE0C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5D80B" w14:textId="77777777" w:rsidR="00296E35" w:rsidRDefault="00296E35" w:rsidP="002E3FCC">
            <w:pPr>
              <w:pStyle w:val="TAN"/>
            </w:pPr>
            <w:r w:rsidRPr="001C0FC4">
              <w:t>NOTE 1:</w:t>
            </w:r>
            <w:r w:rsidRPr="001C0FC4">
              <w:tab/>
              <w:t>This is expected to be done via a suitable implementation dependent MMI.</w:t>
            </w:r>
          </w:p>
          <w:p w14:paraId="29CE08FF" w14:textId="77777777" w:rsidR="00296E35" w:rsidRPr="001C0FC4" w:rsidRDefault="00296E35" w:rsidP="002E3FCC">
            <w:pPr>
              <w:pStyle w:val="TAN"/>
            </w:pPr>
            <w:r>
              <w:t>NOTE 2:</w:t>
            </w:r>
            <w:r>
              <w:tab/>
              <w:t>The procedure does not release the RRC connection.</w:t>
            </w:r>
          </w:p>
        </w:tc>
      </w:tr>
    </w:tbl>
    <w:p w14:paraId="742BDADB" w14:textId="77777777" w:rsidR="00296E35" w:rsidRPr="001C0FC4" w:rsidRDefault="00296E35" w:rsidP="00296E35"/>
    <w:p w14:paraId="51780136" w14:textId="77777777" w:rsidR="00296E35" w:rsidRPr="001C0FC4" w:rsidRDefault="00296E35" w:rsidP="00296E35">
      <w:pPr>
        <w:pStyle w:val="H6"/>
      </w:pPr>
      <w:r w:rsidRPr="001C0FC4">
        <w:t>6.1.14.3.3</w:t>
      </w:r>
      <w:r w:rsidRPr="001C0FC4">
        <w:tab/>
        <w:t>Specific message contents</w:t>
      </w:r>
    </w:p>
    <w:p w14:paraId="03D365FD" w14:textId="72AB2BB1" w:rsidR="00296E35" w:rsidRPr="001C0FC4" w:rsidRDefault="00296E35" w:rsidP="00296E35">
      <w:pPr>
        <w:pStyle w:val="TH"/>
      </w:pPr>
      <w:r w:rsidRPr="001C0FC4">
        <w:t>Table 6.1.14.3.3-1: SIP INVITE from the SS (step 1, Table 6.1.14.3.2-1;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2696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FC4791" w14:textId="50C32B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1053F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A28B8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D0993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9353A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FE45F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CE7256" w14:textId="77777777" w:rsidR="00296E35" w:rsidRPr="001C0FC4" w:rsidRDefault="00296E35" w:rsidP="002E3FCC">
            <w:pPr>
              <w:pStyle w:val="TAH"/>
              <w:rPr>
                <w:bCs/>
              </w:rPr>
            </w:pPr>
            <w:r w:rsidRPr="001C0FC4">
              <w:rPr>
                <w:bCs/>
              </w:rPr>
              <w:t>Condition</w:t>
            </w:r>
          </w:p>
        </w:tc>
      </w:tr>
      <w:tr w:rsidR="00296E35" w:rsidRPr="001C0FC4" w14:paraId="4C9EC9E6" w14:textId="77777777" w:rsidTr="002E3FCC">
        <w:tc>
          <w:tcPr>
            <w:tcW w:w="2837" w:type="dxa"/>
            <w:tcBorders>
              <w:top w:val="single" w:sz="4" w:space="0" w:color="auto"/>
              <w:left w:val="single" w:sz="4" w:space="0" w:color="auto"/>
              <w:bottom w:val="single" w:sz="4" w:space="0" w:color="auto"/>
              <w:right w:val="single" w:sz="4" w:space="0" w:color="auto"/>
            </w:tcBorders>
          </w:tcPr>
          <w:p w14:paraId="4153D8CA"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8B0844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6CF03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C8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9BDB0" w14:textId="77777777" w:rsidR="00296E35" w:rsidRPr="001C0FC4" w:rsidRDefault="00296E35" w:rsidP="002E3FCC">
            <w:pPr>
              <w:pStyle w:val="TAL"/>
            </w:pPr>
          </w:p>
        </w:tc>
      </w:tr>
      <w:tr w:rsidR="00296E35" w:rsidRPr="001C0FC4" w14:paraId="44896693" w14:textId="77777777" w:rsidTr="002E3FCC">
        <w:tc>
          <w:tcPr>
            <w:tcW w:w="2837" w:type="dxa"/>
            <w:tcBorders>
              <w:top w:val="single" w:sz="4" w:space="0" w:color="auto"/>
              <w:left w:val="single" w:sz="4" w:space="0" w:color="auto"/>
              <w:bottom w:val="single" w:sz="4" w:space="0" w:color="auto"/>
              <w:right w:val="single" w:sz="4" w:space="0" w:color="auto"/>
            </w:tcBorders>
          </w:tcPr>
          <w:p w14:paraId="02B468E8"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29326B"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6D801E2B"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67124CA8"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413BEBE" w14:textId="77777777" w:rsidR="00296E35" w:rsidRPr="001C0FC4" w:rsidRDefault="00296E35" w:rsidP="002E3FCC">
            <w:pPr>
              <w:pStyle w:val="TAL"/>
            </w:pPr>
          </w:p>
        </w:tc>
      </w:tr>
      <w:tr w:rsidR="00296E35" w:rsidRPr="001C0FC4" w14:paraId="265FEB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30F04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7F2D62"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FFCF50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0BA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18396C" w14:textId="77777777" w:rsidR="00296E35" w:rsidRPr="001C0FC4" w:rsidRDefault="00296E35" w:rsidP="002E3FCC">
            <w:pPr>
              <w:pStyle w:val="TAL"/>
            </w:pPr>
          </w:p>
        </w:tc>
      </w:tr>
      <w:tr w:rsidR="00296E35" w:rsidRPr="001C0FC4" w14:paraId="6CCE2C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E801B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7964B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BE409A5"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6652C8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D23F2C" w14:textId="77777777" w:rsidR="00296E35" w:rsidRPr="001C0FC4" w:rsidRDefault="00296E35" w:rsidP="002E3FCC">
            <w:pPr>
              <w:pStyle w:val="TAL"/>
            </w:pPr>
          </w:p>
        </w:tc>
      </w:tr>
      <w:tr w:rsidR="00296E35" w:rsidRPr="001C0FC4" w14:paraId="124D648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85DA4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1426C4" w14:textId="77777777" w:rsidR="00296E35" w:rsidRPr="001C0FC4" w:rsidRDefault="00296E35" w:rsidP="002E3FCC">
            <w:pPr>
              <w:pStyle w:val="TAL"/>
              <w:rPr>
                <w:iCs/>
              </w:rPr>
            </w:pPr>
            <w:r w:rsidRPr="001C0FC4">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7E201DE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127BB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465C3D" w14:textId="77777777" w:rsidR="00296E35" w:rsidRPr="001C0FC4" w:rsidRDefault="00296E35" w:rsidP="002E3FCC">
            <w:pPr>
              <w:pStyle w:val="TAL"/>
            </w:pPr>
          </w:p>
        </w:tc>
      </w:tr>
      <w:tr w:rsidR="00296E35" w:rsidRPr="001C0FC4" w14:paraId="42DE0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167D1D"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CA94D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BD6ECD"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3506E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8E2B5" w14:textId="77777777" w:rsidR="00296E35" w:rsidRPr="001C0FC4" w:rsidRDefault="00296E35" w:rsidP="002E3FCC">
            <w:pPr>
              <w:pStyle w:val="TAL"/>
            </w:pPr>
          </w:p>
        </w:tc>
      </w:tr>
      <w:tr w:rsidR="00296E35" w:rsidRPr="001C0FC4" w14:paraId="3F22CB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D3E039"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04DBE8E" w14:textId="77777777" w:rsidR="00296E35" w:rsidRPr="001C0FC4" w:rsidRDefault="00296E35" w:rsidP="002E3FCC">
            <w:pPr>
              <w:pStyle w:val="TAL"/>
              <w:rPr>
                <w:iCs/>
              </w:rPr>
            </w:pPr>
            <w:r w:rsidRPr="001C0FC4">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31940AE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772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CA621E" w14:textId="77777777" w:rsidR="00296E35" w:rsidRPr="001C0FC4" w:rsidRDefault="00296E35" w:rsidP="002E3FCC">
            <w:pPr>
              <w:pStyle w:val="TAL"/>
            </w:pPr>
          </w:p>
        </w:tc>
      </w:tr>
    </w:tbl>
    <w:p w14:paraId="34E4D21A" w14:textId="77777777" w:rsidR="00296E35" w:rsidRPr="001C0FC4" w:rsidRDefault="00296E35" w:rsidP="00296E35"/>
    <w:p w14:paraId="495CED90" w14:textId="77777777" w:rsidR="00296E35" w:rsidRPr="001C0FC4" w:rsidRDefault="00296E35" w:rsidP="00296E35">
      <w:pPr>
        <w:pStyle w:val="TH"/>
      </w:pPr>
      <w:r w:rsidRPr="001C0FC4">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6DB0A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12770C" w14:textId="6F2B496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 PRE_ESTABLISHED_SESSION</w:t>
            </w:r>
          </w:p>
        </w:tc>
      </w:tr>
    </w:tbl>
    <w:p w14:paraId="431E8701" w14:textId="77777777" w:rsidR="00296E35" w:rsidRPr="001C0FC4" w:rsidRDefault="00296E35" w:rsidP="00296E35"/>
    <w:p w14:paraId="052DFBC5" w14:textId="77777777" w:rsidR="00296E35" w:rsidRPr="001C0FC4" w:rsidRDefault="00296E35" w:rsidP="00296E35">
      <w:pPr>
        <w:pStyle w:val="TH"/>
      </w:pPr>
      <w:r w:rsidRPr="001C0FC4">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63873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0207634" w14:textId="395F7B6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11597F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4789D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8012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44AD7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C0A07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84845" w14:textId="77777777" w:rsidR="00296E35" w:rsidRPr="001C0FC4" w:rsidRDefault="00296E35" w:rsidP="002E3FCC">
            <w:pPr>
              <w:pStyle w:val="TAH"/>
              <w:rPr>
                <w:bCs/>
              </w:rPr>
            </w:pPr>
            <w:r w:rsidRPr="001C0FC4">
              <w:rPr>
                <w:bCs/>
              </w:rPr>
              <w:t>Condition</w:t>
            </w:r>
          </w:p>
        </w:tc>
      </w:tr>
      <w:tr w:rsidR="00296E35" w:rsidRPr="001C0FC4" w14:paraId="50DDCA20" w14:textId="77777777" w:rsidTr="002E3FCC">
        <w:tc>
          <w:tcPr>
            <w:tcW w:w="2837" w:type="dxa"/>
            <w:tcBorders>
              <w:top w:val="single" w:sz="4" w:space="0" w:color="auto"/>
              <w:left w:val="single" w:sz="4" w:space="0" w:color="auto"/>
              <w:bottom w:val="single" w:sz="4" w:space="0" w:color="auto"/>
              <w:right w:val="single" w:sz="4" w:space="0" w:color="auto"/>
            </w:tcBorders>
          </w:tcPr>
          <w:p w14:paraId="318B4AC8"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7C09A0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E28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D04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66280" w14:textId="77777777" w:rsidR="00296E35" w:rsidRPr="001C0FC4" w:rsidRDefault="00296E35" w:rsidP="002E3FCC">
            <w:pPr>
              <w:pStyle w:val="TAL"/>
            </w:pPr>
          </w:p>
        </w:tc>
      </w:tr>
      <w:tr w:rsidR="00296E35" w:rsidRPr="001C0FC4" w14:paraId="30DB22DF" w14:textId="77777777" w:rsidTr="002E3FCC">
        <w:tc>
          <w:tcPr>
            <w:tcW w:w="2837" w:type="dxa"/>
            <w:tcBorders>
              <w:top w:val="single" w:sz="4" w:space="0" w:color="auto"/>
              <w:left w:val="single" w:sz="4" w:space="0" w:color="auto"/>
              <w:bottom w:val="single" w:sz="4" w:space="0" w:color="auto"/>
              <w:right w:val="single" w:sz="4" w:space="0" w:color="auto"/>
            </w:tcBorders>
          </w:tcPr>
          <w:p w14:paraId="67A010C1"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2AFA1DF"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6E18EC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E32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43B09C" w14:textId="77777777" w:rsidR="00296E35" w:rsidRPr="001C0FC4" w:rsidRDefault="00296E35" w:rsidP="002E3FCC">
            <w:pPr>
              <w:pStyle w:val="TAL"/>
            </w:pPr>
          </w:p>
        </w:tc>
      </w:tr>
      <w:tr w:rsidR="00296E35" w:rsidRPr="001C0FC4" w14:paraId="738F0F48" w14:textId="77777777" w:rsidTr="002E3FCC">
        <w:tc>
          <w:tcPr>
            <w:tcW w:w="2837" w:type="dxa"/>
            <w:tcBorders>
              <w:top w:val="single" w:sz="4" w:space="0" w:color="auto"/>
              <w:left w:val="single" w:sz="4" w:space="0" w:color="auto"/>
              <w:bottom w:val="single" w:sz="4" w:space="0" w:color="auto"/>
              <w:right w:val="single" w:sz="4" w:space="0" w:color="auto"/>
            </w:tcBorders>
          </w:tcPr>
          <w:p w14:paraId="61D58274"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56FA73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3C73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26E9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C5DBD3" w14:textId="77777777" w:rsidR="00296E35" w:rsidRPr="001C0FC4" w:rsidRDefault="00296E35" w:rsidP="002E3FCC">
            <w:pPr>
              <w:pStyle w:val="TAL"/>
            </w:pPr>
          </w:p>
        </w:tc>
      </w:tr>
      <w:tr w:rsidR="00296E35" w:rsidRPr="001C0FC4" w14:paraId="08795AA7" w14:textId="77777777" w:rsidTr="002E3FCC">
        <w:tc>
          <w:tcPr>
            <w:tcW w:w="2837" w:type="dxa"/>
            <w:tcBorders>
              <w:top w:val="single" w:sz="4" w:space="0" w:color="auto"/>
              <w:left w:val="single" w:sz="4" w:space="0" w:color="auto"/>
              <w:bottom w:val="single" w:sz="4" w:space="0" w:color="auto"/>
              <w:right w:val="single" w:sz="4" w:space="0" w:color="auto"/>
            </w:tcBorders>
          </w:tcPr>
          <w:p w14:paraId="524A30F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3467996"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41B325E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C170B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680E5254" w14:textId="77777777" w:rsidR="00296E35" w:rsidRPr="001C0FC4" w:rsidRDefault="00296E35" w:rsidP="002E3FCC">
            <w:pPr>
              <w:pStyle w:val="TAL"/>
            </w:pPr>
          </w:p>
        </w:tc>
      </w:tr>
    </w:tbl>
    <w:p w14:paraId="32976EFE" w14:textId="77777777" w:rsidR="00296E35" w:rsidRPr="001C0FC4" w:rsidRDefault="00296E35" w:rsidP="00296E35"/>
    <w:p w14:paraId="7689D432" w14:textId="6AA57023" w:rsidR="00296E35" w:rsidRPr="001C0FC4" w:rsidRDefault="00296E35" w:rsidP="00296E35">
      <w:pPr>
        <w:pStyle w:val="TH"/>
      </w:pPr>
      <w:r w:rsidRPr="001C0FC4">
        <w:t>Table 6.1.14.3.3-4: SIP 200 (OK) from the UE (step 1, Table 6.1.14.3.2-1;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B72281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9E7EC6" w14:textId="1204884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001EB7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7953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97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1A3D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BCCD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30BF12" w14:textId="77777777" w:rsidR="00296E35" w:rsidRPr="001C0FC4" w:rsidRDefault="00296E35" w:rsidP="002E3FCC">
            <w:pPr>
              <w:pStyle w:val="TAH"/>
              <w:rPr>
                <w:bCs/>
              </w:rPr>
            </w:pPr>
            <w:r w:rsidRPr="001C0FC4">
              <w:rPr>
                <w:bCs/>
              </w:rPr>
              <w:t>Condition</w:t>
            </w:r>
          </w:p>
        </w:tc>
      </w:tr>
      <w:tr w:rsidR="00296E35" w:rsidRPr="001C0FC4" w14:paraId="5ED627F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71CE64"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A07A1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CF3A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13A55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A798E" w14:textId="77777777" w:rsidR="00296E35" w:rsidRPr="001C0FC4" w:rsidRDefault="00296E35" w:rsidP="002E3FCC">
            <w:pPr>
              <w:pStyle w:val="TAL"/>
            </w:pPr>
          </w:p>
        </w:tc>
      </w:tr>
      <w:tr w:rsidR="00296E35" w:rsidRPr="001C0FC4" w14:paraId="30680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C7C715"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32D4BB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BBF8D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3A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36DA79" w14:textId="77777777" w:rsidR="00296E35" w:rsidRPr="001C0FC4" w:rsidRDefault="00296E35" w:rsidP="002E3FCC">
            <w:pPr>
              <w:pStyle w:val="TAL"/>
            </w:pPr>
          </w:p>
        </w:tc>
      </w:tr>
      <w:tr w:rsidR="00296E35" w:rsidRPr="001C0FC4" w14:paraId="04F196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20EBDB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0847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57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20F1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D30EF4" w14:textId="77777777" w:rsidR="00296E35" w:rsidRPr="001C0FC4" w:rsidRDefault="00296E35" w:rsidP="002E3FCC">
            <w:pPr>
              <w:pStyle w:val="TAL"/>
            </w:pPr>
          </w:p>
        </w:tc>
      </w:tr>
      <w:tr w:rsidR="00296E35" w:rsidRPr="001C0FC4" w14:paraId="69DB32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3359D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097FDE" w14:textId="77777777" w:rsidR="00296E35" w:rsidRPr="001C0FC4" w:rsidRDefault="00296E35" w:rsidP="002E3FCC">
            <w:pPr>
              <w:pStyle w:val="TAL"/>
            </w:pPr>
            <w:r w:rsidRPr="001C0FC4">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1B7B32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4A64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EE1CFF" w14:textId="77777777" w:rsidR="00296E35" w:rsidRPr="001C0FC4" w:rsidRDefault="00296E35" w:rsidP="002E3FCC">
            <w:pPr>
              <w:pStyle w:val="TAL"/>
            </w:pPr>
          </w:p>
        </w:tc>
      </w:tr>
    </w:tbl>
    <w:p w14:paraId="1924F795" w14:textId="77777777" w:rsidR="00296E35" w:rsidRPr="001C0FC4" w:rsidRDefault="00296E35" w:rsidP="00296E35"/>
    <w:p w14:paraId="3A3AD989" w14:textId="77777777" w:rsidR="00296E35" w:rsidRPr="001C0FC4" w:rsidRDefault="00296E35" w:rsidP="00296E35">
      <w:pPr>
        <w:pStyle w:val="TH"/>
      </w:pPr>
      <w:r w:rsidRPr="001C0FC4">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735A1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B81E67" w14:textId="03698D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7C54FEBF" w14:textId="77777777" w:rsidR="00296E35" w:rsidRPr="001C0FC4" w:rsidRDefault="00296E35" w:rsidP="00296E35"/>
    <w:p w14:paraId="63BDDB19" w14:textId="0FE95969" w:rsidR="00296E35" w:rsidRPr="001C0FC4" w:rsidRDefault="00296E35" w:rsidP="00296E35">
      <w:pPr>
        <w:pStyle w:val="TH"/>
      </w:pPr>
      <w:r w:rsidRPr="001C0FC4">
        <w:t>Table 6.1.14.3.3-6: MSRP SEND from the SS (step 2,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8429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58B35B6" w14:textId="5C5CD1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339DB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403D0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308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1AA64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69515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2AAA9" w14:textId="77777777" w:rsidR="00296E35" w:rsidRPr="001C0FC4" w:rsidRDefault="00296E35" w:rsidP="002E3FCC">
            <w:pPr>
              <w:pStyle w:val="TAH"/>
              <w:rPr>
                <w:bCs/>
              </w:rPr>
            </w:pPr>
            <w:r w:rsidRPr="001C0FC4">
              <w:rPr>
                <w:bCs/>
              </w:rPr>
              <w:t>Condition</w:t>
            </w:r>
          </w:p>
        </w:tc>
      </w:tr>
      <w:tr w:rsidR="00296E35" w:rsidRPr="001C0FC4" w14:paraId="208D3C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1E4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6D111F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AAC20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E2D1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9B3D59" w14:textId="77777777" w:rsidR="00296E35" w:rsidRPr="001C0FC4" w:rsidRDefault="00296E35" w:rsidP="002E3FCC">
            <w:pPr>
              <w:pStyle w:val="TAL"/>
            </w:pPr>
          </w:p>
        </w:tc>
      </w:tr>
      <w:tr w:rsidR="00296E35" w:rsidRPr="001C0FC4" w14:paraId="73DB4B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4A50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F06F8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9811AF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F53B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78DE5" w14:textId="77777777" w:rsidR="00296E35" w:rsidRPr="001C0FC4" w:rsidRDefault="00296E35" w:rsidP="002E3FCC">
            <w:pPr>
              <w:pStyle w:val="TAL"/>
            </w:pPr>
          </w:p>
        </w:tc>
      </w:tr>
      <w:tr w:rsidR="00296E35" w:rsidRPr="001C0FC4" w14:paraId="64CDB1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D62D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3F6BCFC" w14:textId="77777777" w:rsidR="00296E35" w:rsidRPr="001C0FC4" w:rsidRDefault="00296E35" w:rsidP="002E3FCC">
            <w:pPr>
              <w:pStyle w:val="TAL"/>
            </w:pPr>
            <w:r w:rsidRPr="001C0FC4">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1BBCDD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78381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0A4A35" w14:textId="77777777" w:rsidR="00296E35" w:rsidRPr="001C0FC4" w:rsidRDefault="00296E35" w:rsidP="002E3FCC">
            <w:pPr>
              <w:pStyle w:val="TAL"/>
            </w:pPr>
          </w:p>
        </w:tc>
      </w:tr>
    </w:tbl>
    <w:p w14:paraId="422E3B1D" w14:textId="77777777" w:rsidR="00296E35" w:rsidRPr="001C0FC4" w:rsidRDefault="00296E35" w:rsidP="00296E35"/>
    <w:p w14:paraId="029EA5B9" w14:textId="0B02B9C5" w:rsidR="00296E35" w:rsidRPr="001C0FC4" w:rsidRDefault="00296E35" w:rsidP="00296E35">
      <w:pPr>
        <w:pStyle w:val="TH"/>
      </w:pPr>
      <w:r w:rsidRPr="001C0FC4">
        <w:t>Table 6.1.14.3.3-7: MIME Message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4191E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86A0C"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C4ED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C3A5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A6F1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95FF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8681E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25E0D" w14:textId="77777777" w:rsidR="00296E35" w:rsidRPr="001C0FC4" w:rsidRDefault="00296E35" w:rsidP="002E3FCC">
            <w:pPr>
              <w:pStyle w:val="TAH"/>
              <w:rPr>
                <w:bCs/>
              </w:rPr>
            </w:pPr>
            <w:r w:rsidRPr="001C0FC4">
              <w:rPr>
                <w:bCs/>
              </w:rPr>
              <w:t>Condition</w:t>
            </w:r>
          </w:p>
        </w:tc>
      </w:tr>
      <w:tr w:rsidR="00296E35" w:rsidRPr="001C0FC4" w14:paraId="7A2730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C87D82"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83B6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FF0C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9C4F8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70E5A9" w14:textId="77777777" w:rsidR="00296E35" w:rsidRPr="001C0FC4" w:rsidRDefault="00296E35" w:rsidP="002E3FCC">
            <w:pPr>
              <w:pStyle w:val="TAL"/>
            </w:pPr>
          </w:p>
        </w:tc>
      </w:tr>
      <w:tr w:rsidR="00296E35" w:rsidRPr="001C0FC4" w14:paraId="17614C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3441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D85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CC373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6FB5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3FBD7" w14:textId="77777777" w:rsidR="00296E35" w:rsidRPr="001C0FC4" w:rsidRDefault="00296E35" w:rsidP="002E3FCC">
            <w:pPr>
              <w:pStyle w:val="TAL"/>
            </w:pPr>
          </w:p>
        </w:tc>
      </w:tr>
      <w:tr w:rsidR="00296E35" w:rsidRPr="001C0FC4" w14:paraId="7BC918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D140E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B3636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F8B0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A24D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7C9E13" w14:textId="77777777" w:rsidR="00296E35" w:rsidRPr="001C0FC4" w:rsidRDefault="00296E35" w:rsidP="002E3FCC">
            <w:pPr>
              <w:pStyle w:val="TAL"/>
            </w:pPr>
          </w:p>
        </w:tc>
      </w:tr>
      <w:tr w:rsidR="00296E35" w:rsidRPr="001C0FC4" w14:paraId="7669A2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C142F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326C46" w14:textId="77777777" w:rsidR="00296E35" w:rsidRPr="001C0FC4" w:rsidRDefault="00296E35" w:rsidP="002E3FCC">
            <w:pPr>
              <w:pStyle w:val="TAL"/>
            </w:pPr>
            <w:r w:rsidRPr="001C0FC4">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227086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F724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5148FC" w14:textId="77777777" w:rsidR="00296E35" w:rsidRPr="001C0FC4" w:rsidRDefault="00296E35" w:rsidP="002E3FCC">
            <w:pPr>
              <w:pStyle w:val="TAL"/>
            </w:pPr>
          </w:p>
        </w:tc>
      </w:tr>
      <w:tr w:rsidR="00296E35" w:rsidRPr="001C0FC4" w14:paraId="09100E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93548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81E1B4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0A40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25A2F9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FB42E" w14:textId="77777777" w:rsidR="00296E35" w:rsidRPr="001C0FC4" w:rsidRDefault="00296E35" w:rsidP="002E3FCC">
            <w:pPr>
              <w:pStyle w:val="TAL"/>
            </w:pPr>
          </w:p>
        </w:tc>
      </w:tr>
      <w:tr w:rsidR="00296E35" w:rsidRPr="001C0FC4" w14:paraId="0C53C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136F0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9793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005A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925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0C7E3D" w14:textId="77777777" w:rsidR="00296E35" w:rsidRPr="001C0FC4" w:rsidRDefault="00296E35" w:rsidP="002E3FCC">
            <w:pPr>
              <w:pStyle w:val="TAL"/>
            </w:pPr>
          </w:p>
        </w:tc>
      </w:tr>
      <w:tr w:rsidR="00296E35" w:rsidRPr="001C0FC4" w14:paraId="579343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47F20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1C504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63FA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1332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9022C8" w14:textId="77777777" w:rsidR="00296E35" w:rsidRPr="001C0FC4" w:rsidRDefault="00296E35" w:rsidP="002E3FCC">
            <w:pPr>
              <w:pStyle w:val="TAL"/>
            </w:pPr>
          </w:p>
        </w:tc>
      </w:tr>
      <w:tr w:rsidR="00296E35" w:rsidRPr="001C0FC4" w14:paraId="6121ED5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99EDC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445990" w14:textId="77777777" w:rsidR="00296E35" w:rsidRPr="001C0FC4" w:rsidRDefault="00296E35" w:rsidP="002E3FCC">
            <w:pPr>
              <w:pStyle w:val="TAL"/>
            </w:pPr>
            <w:r w:rsidRPr="001C0FC4">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142CDA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D3D8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1426D1" w14:textId="77777777" w:rsidR="00296E35" w:rsidRPr="001C0FC4" w:rsidRDefault="00296E35" w:rsidP="002E3FCC">
            <w:pPr>
              <w:pStyle w:val="TAL"/>
            </w:pPr>
          </w:p>
        </w:tc>
      </w:tr>
    </w:tbl>
    <w:p w14:paraId="6D9A7B57" w14:textId="77777777" w:rsidR="00296E35" w:rsidRPr="001C0FC4" w:rsidRDefault="00296E35" w:rsidP="00296E35"/>
    <w:p w14:paraId="5A7AB1EA" w14:textId="77777777" w:rsidR="00296E35" w:rsidRPr="001C0FC4" w:rsidRDefault="00296E35" w:rsidP="00296E35">
      <w:pPr>
        <w:pStyle w:val="TH"/>
      </w:pPr>
      <w:r w:rsidRPr="001C0FC4">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C64C5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083AD8" w14:textId="6D11E7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406B26E1" w14:textId="77777777" w:rsidR="00296E35" w:rsidRPr="001C0FC4" w:rsidRDefault="00296E35" w:rsidP="00296E35"/>
    <w:p w14:paraId="69BF62F2" w14:textId="77777777" w:rsidR="00296E35" w:rsidRPr="001C0FC4" w:rsidRDefault="00296E35" w:rsidP="00296E35">
      <w:pPr>
        <w:pStyle w:val="TH"/>
      </w:pPr>
      <w:r w:rsidRPr="001C0FC4">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C73792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43DC9E" w14:textId="2967D9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34FBD2C4" w14:textId="77777777" w:rsidR="00296E35" w:rsidRPr="001C0FC4" w:rsidRDefault="00296E35" w:rsidP="00296E35"/>
    <w:p w14:paraId="3BD17DDF" w14:textId="2C696582" w:rsidR="00296E35" w:rsidRPr="001C0FC4" w:rsidRDefault="00296E35" w:rsidP="00296E35">
      <w:pPr>
        <w:pStyle w:val="TH"/>
      </w:pPr>
      <w:r w:rsidRPr="001C0FC4">
        <w:t>Table 6.1.14.3.3-10: SIP re-INVITE from the SS (step 3, Table 6.1.14.3.2-1;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4E050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D6B797" w14:textId="47E398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26288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24C4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9FAB3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7851A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9E0F9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D6B69C" w14:textId="77777777" w:rsidR="00296E35" w:rsidRPr="001C0FC4" w:rsidRDefault="00296E35" w:rsidP="002E3FCC">
            <w:pPr>
              <w:pStyle w:val="TAH"/>
              <w:rPr>
                <w:bCs/>
              </w:rPr>
            </w:pPr>
            <w:r w:rsidRPr="001C0FC4">
              <w:rPr>
                <w:bCs/>
              </w:rPr>
              <w:t>Condition</w:t>
            </w:r>
          </w:p>
        </w:tc>
      </w:tr>
      <w:tr w:rsidR="00296E35" w:rsidRPr="001C0FC4" w14:paraId="67AEA172" w14:textId="77777777" w:rsidTr="002E3FCC">
        <w:tc>
          <w:tcPr>
            <w:tcW w:w="2837" w:type="dxa"/>
            <w:tcBorders>
              <w:top w:val="single" w:sz="4" w:space="0" w:color="auto"/>
              <w:left w:val="single" w:sz="4" w:space="0" w:color="auto"/>
              <w:bottom w:val="single" w:sz="4" w:space="0" w:color="auto"/>
              <w:right w:val="single" w:sz="4" w:space="0" w:color="auto"/>
            </w:tcBorders>
          </w:tcPr>
          <w:p w14:paraId="7BB4BC64"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AC3DA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C68D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41AD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A04CC9" w14:textId="77777777" w:rsidR="00296E35" w:rsidRPr="001C0FC4" w:rsidRDefault="00296E35" w:rsidP="002E3FCC">
            <w:pPr>
              <w:pStyle w:val="TAL"/>
            </w:pPr>
          </w:p>
        </w:tc>
      </w:tr>
      <w:tr w:rsidR="00296E35" w:rsidRPr="001C0FC4" w14:paraId="5922AE95" w14:textId="77777777" w:rsidTr="002E3FCC">
        <w:tc>
          <w:tcPr>
            <w:tcW w:w="2837" w:type="dxa"/>
            <w:tcBorders>
              <w:top w:val="single" w:sz="4" w:space="0" w:color="auto"/>
              <w:left w:val="single" w:sz="4" w:space="0" w:color="auto"/>
              <w:bottom w:val="single" w:sz="4" w:space="0" w:color="auto"/>
              <w:right w:val="single" w:sz="4" w:space="0" w:color="auto"/>
            </w:tcBorders>
          </w:tcPr>
          <w:p w14:paraId="317477F1"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C2A371C"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A910FDA"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A1A0081"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22921454" w14:textId="77777777" w:rsidR="00296E35" w:rsidRPr="001C0FC4" w:rsidRDefault="00296E35" w:rsidP="002E3FCC">
            <w:pPr>
              <w:pStyle w:val="TAL"/>
            </w:pPr>
          </w:p>
        </w:tc>
      </w:tr>
      <w:tr w:rsidR="00296E35" w:rsidRPr="001C0FC4" w14:paraId="44C9C93D" w14:textId="77777777" w:rsidTr="002E3FCC">
        <w:tc>
          <w:tcPr>
            <w:tcW w:w="2837" w:type="dxa"/>
            <w:tcBorders>
              <w:top w:val="single" w:sz="4" w:space="0" w:color="auto"/>
              <w:left w:val="single" w:sz="4" w:space="0" w:color="auto"/>
              <w:bottom w:val="single" w:sz="4" w:space="0" w:color="auto"/>
              <w:right w:val="single" w:sz="4" w:space="0" w:color="auto"/>
            </w:tcBorders>
          </w:tcPr>
          <w:p w14:paraId="229082B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F27D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EB9C4"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1EB962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07A174" w14:textId="77777777" w:rsidR="00296E35" w:rsidRPr="001C0FC4" w:rsidRDefault="00296E35" w:rsidP="002E3FCC">
            <w:pPr>
              <w:pStyle w:val="TAL"/>
            </w:pPr>
          </w:p>
        </w:tc>
      </w:tr>
      <w:tr w:rsidR="00296E35" w:rsidRPr="001C0FC4" w14:paraId="3CCFEA46" w14:textId="77777777" w:rsidTr="002E3FCC">
        <w:tc>
          <w:tcPr>
            <w:tcW w:w="2837" w:type="dxa"/>
            <w:tcBorders>
              <w:top w:val="single" w:sz="4" w:space="0" w:color="auto"/>
              <w:left w:val="single" w:sz="4" w:space="0" w:color="auto"/>
              <w:bottom w:val="single" w:sz="4" w:space="0" w:color="auto"/>
              <w:right w:val="single" w:sz="4" w:space="0" w:color="auto"/>
            </w:tcBorders>
          </w:tcPr>
          <w:p w14:paraId="0C3A0AC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BCDB39"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4D32EC8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5A7DFB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3D4014" w14:textId="77777777" w:rsidR="00296E35" w:rsidRPr="001C0FC4" w:rsidRDefault="00296E35" w:rsidP="002E3FCC">
            <w:pPr>
              <w:pStyle w:val="TAL"/>
            </w:pPr>
          </w:p>
        </w:tc>
      </w:tr>
      <w:tr w:rsidR="00296E35" w:rsidRPr="001C0FC4" w14:paraId="41E96257" w14:textId="77777777" w:rsidTr="002E3FCC">
        <w:tc>
          <w:tcPr>
            <w:tcW w:w="2837" w:type="dxa"/>
            <w:tcBorders>
              <w:top w:val="single" w:sz="4" w:space="0" w:color="auto"/>
              <w:left w:val="single" w:sz="4" w:space="0" w:color="auto"/>
              <w:bottom w:val="single" w:sz="4" w:space="0" w:color="auto"/>
              <w:right w:val="single" w:sz="4" w:space="0" w:color="auto"/>
            </w:tcBorders>
          </w:tcPr>
          <w:p w14:paraId="0F5B635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FFDAC6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C026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84DD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23AE7B" w14:textId="77777777" w:rsidR="00296E35" w:rsidRPr="001C0FC4" w:rsidRDefault="00296E35" w:rsidP="002E3FCC">
            <w:pPr>
              <w:pStyle w:val="TAL"/>
            </w:pPr>
          </w:p>
        </w:tc>
      </w:tr>
      <w:tr w:rsidR="00296E35" w:rsidRPr="001C0FC4" w14:paraId="5AD21D8F" w14:textId="77777777" w:rsidTr="002E3FCC">
        <w:tc>
          <w:tcPr>
            <w:tcW w:w="2837" w:type="dxa"/>
            <w:tcBorders>
              <w:top w:val="single" w:sz="4" w:space="0" w:color="auto"/>
              <w:left w:val="single" w:sz="4" w:space="0" w:color="auto"/>
              <w:bottom w:val="single" w:sz="4" w:space="0" w:color="auto"/>
              <w:right w:val="single" w:sz="4" w:space="0" w:color="auto"/>
            </w:tcBorders>
          </w:tcPr>
          <w:p w14:paraId="316E81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7757D9FA" w14:textId="77777777" w:rsidR="00296E35" w:rsidRPr="001C0FC4" w:rsidRDefault="00296E35" w:rsidP="002E3FCC">
            <w:pPr>
              <w:pStyle w:val="TAL"/>
            </w:pPr>
            <w:r w:rsidRPr="001C0FC4">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00524B21"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018D5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C294C6" w14:textId="77777777" w:rsidR="00296E35" w:rsidRPr="001C0FC4" w:rsidRDefault="00296E35" w:rsidP="002E3FCC">
            <w:pPr>
              <w:pStyle w:val="TAL"/>
            </w:pPr>
          </w:p>
        </w:tc>
      </w:tr>
    </w:tbl>
    <w:p w14:paraId="49C4E88A" w14:textId="77777777" w:rsidR="00296E35" w:rsidRPr="001C0FC4" w:rsidRDefault="00296E35" w:rsidP="00296E35"/>
    <w:p w14:paraId="2219DE0F" w14:textId="77777777" w:rsidR="00296E35" w:rsidRPr="001C0FC4" w:rsidRDefault="00296E35" w:rsidP="00296E35">
      <w:pPr>
        <w:pStyle w:val="TH"/>
      </w:pPr>
      <w:r w:rsidRPr="001C0FC4">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206FD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568BCD1" w14:textId="67B62C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008A6A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6EB99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D2715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537C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4ECC4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3F1161" w14:textId="77777777" w:rsidR="00296E35" w:rsidRPr="001C0FC4" w:rsidRDefault="00296E35" w:rsidP="002E3FCC">
            <w:pPr>
              <w:pStyle w:val="TAH"/>
              <w:rPr>
                <w:bCs/>
              </w:rPr>
            </w:pPr>
            <w:r w:rsidRPr="001C0FC4">
              <w:rPr>
                <w:bCs/>
              </w:rPr>
              <w:t>Condition</w:t>
            </w:r>
          </w:p>
        </w:tc>
      </w:tr>
      <w:tr w:rsidR="00296E35" w:rsidRPr="001C0FC4" w14:paraId="543DFAC2" w14:textId="77777777" w:rsidTr="002E3FCC">
        <w:tc>
          <w:tcPr>
            <w:tcW w:w="2837" w:type="dxa"/>
            <w:tcBorders>
              <w:top w:val="single" w:sz="4" w:space="0" w:color="auto"/>
              <w:left w:val="single" w:sz="4" w:space="0" w:color="auto"/>
              <w:bottom w:val="single" w:sz="4" w:space="0" w:color="auto"/>
              <w:right w:val="single" w:sz="4" w:space="0" w:color="auto"/>
            </w:tcBorders>
          </w:tcPr>
          <w:p w14:paraId="5911E2A2"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305020"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7E90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7867C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328C51" w14:textId="77777777" w:rsidR="00296E35" w:rsidRPr="001C0FC4" w:rsidRDefault="00296E35" w:rsidP="002E3FCC">
            <w:pPr>
              <w:pStyle w:val="TAL"/>
            </w:pPr>
          </w:p>
        </w:tc>
      </w:tr>
      <w:tr w:rsidR="00296E35" w:rsidRPr="001C0FC4" w14:paraId="1FF404EE" w14:textId="77777777" w:rsidTr="002E3FCC">
        <w:tc>
          <w:tcPr>
            <w:tcW w:w="2837" w:type="dxa"/>
            <w:tcBorders>
              <w:top w:val="single" w:sz="4" w:space="0" w:color="auto"/>
              <w:left w:val="single" w:sz="4" w:space="0" w:color="auto"/>
              <w:bottom w:val="single" w:sz="4" w:space="0" w:color="auto"/>
              <w:right w:val="single" w:sz="4" w:space="0" w:color="auto"/>
            </w:tcBorders>
          </w:tcPr>
          <w:p w14:paraId="68C9BD9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E7A3C6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26BA4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9519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F2DC24" w14:textId="77777777" w:rsidR="00296E35" w:rsidRPr="001C0FC4" w:rsidRDefault="00296E35" w:rsidP="002E3FCC">
            <w:pPr>
              <w:pStyle w:val="TAL"/>
            </w:pPr>
          </w:p>
        </w:tc>
      </w:tr>
      <w:tr w:rsidR="00296E35" w:rsidRPr="001C0FC4" w14:paraId="02213B4B" w14:textId="77777777" w:rsidTr="002E3FCC">
        <w:tc>
          <w:tcPr>
            <w:tcW w:w="2837" w:type="dxa"/>
            <w:tcBorders>
              <w:top w:val="single" w:sz="4" w:space="0" w:color="auto"/>
              <w:left w:val="single" w:sz="4" w:space="0" w:color="auto"/>
              <w:bottom w:val="single" w:sz="4" w:space="0" w:color="auto"/>
              <w:right w:val="single" w:sz="4" w:space="0" w:color="auto"/>
            </w:tcBorders>
          </w:tcPr>
          <w:p w14:paraId="6F6DEC9C"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671B07D1"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307D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B1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C96C8" w14:textId="77777777" w:rsidR="00296E35" w:rsidRPr="001C0FC4" w:rsidRDefault="00296E35" w:rsidP="002E3FCC">
            <w:pPr>
              <w:pStyle w:val="TAL"/>
            </w:pPr>
          </w:p>
        </w:tc>
      </w:tr>
      <w:tr w:rsidR="00296E35" w:rsidRPr="001C0FC4" w14:paraId="5D09D72F" w14:textId="77777777" w:rsidTr="002E3FCC">
        <w:tc>
          <w:tcPr>
            <w:tcW w:w="2837" w:type="dxa"/>
            <w:tcBorders>
              <w:top w:val="single" w:sz="4" w:space="0" w:color="auto"/>
              <w:left w:val="single" w:sz="4" w:space="0" w:color="auto"/>
              <w:bottom w:val="single" w:sz="4" w:space="0" w:color="auto"/>
              <w:right w:val="single" w:sz="4" w:space="0" w:color="auto"/>
            </w:tcBorders>
          </w:tcPr>
          <w:p w14:paraId="4FEC6E68"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C547489"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F0773B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E82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07C47D" w14:textId="77777777" w:rsidR="00296E35" w:rsidRPr="001C0FC4" w:rsidRDefault="00296E35" w:rsidP="002E3FCC">
            <w:pPr>
              <w:pStyle w:val="TAL"/>
            </w:pPr>
          </w:p>
        </w:tc>
      </w:tr>
      <w:tr w:rsidR="00296E35" w:rsidRPr="001C0FC4" w14:paraId="79059CC4" w14:textId="77777777" w:rsidTr="002E3FCC">
        <w:tc>
          <w:tcPr>
            <w:tcW w:w="2837" w:type="dxa"/>
            <w:tcBorders>
              <w:top w:val="single" w:sz="4" w:space="0" w:color="auto"/>
              <w:left w:val="single" w:sz="4" w:space="0" w:color="auto"/>
              <w:bottom w:val="single" w:sz="4" w:space="0" w:color="auto"/>
              <w:right w:val="single" w:sz="4" w:space="0" w:color="auto"/>
            </w:tcBorders>
          </w:tcPr>
          <w:p w14:paraId="5D9115F1"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2039FA9"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010D9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326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A3B939" w14:textId="77777777" w:rsidR="00296E35" w:rsidRPr="001C0FC4" w:rsidRDefault="00296E35" w:rsidP="002E3FCC">
            <w:pPr>
              <w:pStyle w:val="TAL"/>
            </w:pPr>
          </w:p>
        </w:tc>
      </w:tr>
      <w:tr w:rsidR="00296E35" w:rsidRPr="001C0FC4" w14:paraId="12F9E4EE" w14:textId="77777777" w:rsidTr="002E3FCC">
        <w:tc>
          <w:tcPr>
            <w:tcW w:w="2837" w:type="dxa"/>
            <w:tcBorders>
              <w:top w:val="single" w:sz="4" w:space="0" w:color="auto"/>
              <w:left w:val="single" w:sz="4" w:space="0" w:color="auto"/>
              <w:bottom w:val="single" w:sz="4" w:space="0" w:color="auto"/>
              <w:right w:val="single" w:sz="4" w:space="0" w:color="auto"/>
            </w:tcBorders>
          </w:tcPr>
          <w:p w14:paraId="675BFBF8"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EDE412B"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3F76F3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894C0"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19EF78CC" w14:textId="77777777" w:rsidR="00296E35" w:rsidRPr="001C0FC4" w:rsidRDefault="00296E35" w:rsidP="002E3FCC">
            <w:pPr>
              <w:pStyle w:val="TAL"/>
            </w:pPr>
          </w:p>
        </w:tc>
      </w:tr>
    </w:tbl>
    <w:p w14:paraId="17D0487E" w14:textId="77777777" w:rsidR="00296E35" w:rsidRPr="001C0FC4" w:rsidRDefault="00296E35" w:rsidP="00296E35"/>
    <w:p w14:paraId="2C79CEEF" w14:textId="4BA8754C" w:rsidR="00296E35" w:rsidRPr="001C0FC4" w:rsidRDefault="00296E35" w:rsidP="00296E35">
      <w:pPr>
        <w:pStyle w:val="TH"/>
      </w:pPr>
      <w:r w:rsidRPr="001C0FC4">
        <w:t>Table 6.1.14.3.3-12: SIP MESSAGE from the UE (step 8, Table 6.1.14.3.2-1;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CC025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047366" w14:textId="1DEC847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1F2CA1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681DDB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F231B0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0D72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6DBA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C6DD83" w14:textId="77777777" w:rsidR="00296E35" w:rsidRPr="001C0FC4" w:rsidRDefault="00296E35" w:rsidP="002E3FCC">
            <w:pPr>
              <w:pStyle w:val="TAH"/>
              <w:rPr>
                <w:bCs/>
              </w:rPr>
            </w:pPr>
            <w:r w:rsidRPr="001C0FC4">
              <w:rPr>
                <w:bCs/>
              </w:rPr>
              <w:t>Condition</w:t>
            </w:r>
          </w:p>
        </w:tc>
      </w:tr>
      <w:tr w:rsidR="00296E35" w:rsidRPr="001C0FC4" w14:paraId="22A84F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4E3D20"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A8BB78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D0CE4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A5F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125DE0" w14:textId="77777777" w:rsidR="00296E35" w:rsidRPr="001C0FC4" w:rsidRDefault="00296E35" w:rsidP="002E3FCC">
            <w:pPr>
              <w:pStyle w:val="TAL"/>
            </w:pPr>
          </w:p>
        </w:tc>
      </w:tr>
      <w:tr w:rsidR="00296E35" w:rsidRPr="001C0FC4" w14:paraId="59A3CD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0F83E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443127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C288D9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CCA7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C3AAD" w14:textId="77777777" w:rsidR="00296E35" w:rsidRPr="001C0FC4" w:rsidRDefault="00296E35" w:rsidP="002E3FCC">
            <w:pPr>
              <w:pStyle w:val="TAL"/>
            </w:pPr>
          </w:p>
        </w:tc>
      </w:tr>
      <w:tr w:rsidR="00296E35" w:rsidRPr="001C0FC4" w14:paraId="31C8EB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FC7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59B3B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F3439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8F12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C1117E" w14:textId="77777777" w:rsidR="00296E35" w:rsidRPr="001C0FC4" w:rsidRDefault="00296E35" w:rsidP="002E3FCC">
            <w:pPr>
              <w:pStyle w:val="TAL"/>
            </w:pPr>
          </w:p>
        </w:tc>
      </w:tr>
      <w:tr w:rsidR="00296E35" w:rsidRPr="001C0FC4" w14:paraId="18AF14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7C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85BF8A" w14:textId="77777777" w:rsidR="00296E35" w:rsidRPr="001C0FC4" w:rsidRDefault="00296E35" w:rsidP="002E3FCC">
            <w:pPr>
              <w:pStyle w:val="TAL"/>
              <w:rPr>
                <w:iCs/>
              </w:rPr>
            </w:pPr>
            <w:r w:rsidRPr="001C0FC4">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4711C55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0FCD25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133A44" w14:textId="77777777" w:rsidR="00296E35" w:rsidRPr="001C0FC4" w:rsidRDefault="00296E35" w:rsidP="002E3FCC">
            <w:pPr>
              <w:pStyle w:val="TAL"/>
            </w:pPr>
          </w:p>
        </w:tc>
      </w:tr>
    </w:tbl>
    <w:p w14:paraId="0FB8FFC0" w14:textId="77777777" w:rsidR="00296E35" w:rsidRPr="001C0FC4" w:rsidRDefault="00296E35" w:rsidP="00296E35"/>
    <w:p w14:paraId="4738267E" w14:textId="77777777" w:rsidR="00296E35" w:rsidRPr="001C0FC4" w:rsidRDefault="00296E35" w:rsidP="00296E35">
      <w:pPr>
        <w:pStyle w:val="TH"/>
      </w:pPr>
      <w:r w:rsidRPr="001C0FC4">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AE336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0297D06" w14:textId="01A023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4FF80483" w14:textId="77777777" w:rsidR="00296E35" w:rsidRPr="001C0FC4" w:rsidRDefault="00296E35" w:rsidP="00296E35">
      <w:pPr>
        <w:rPr>
          <w:sz w:val="24"/>
          <w:szCs w:val="24"/>
        </w:rPr>
      </w:pPr>
    </w:p>
    <w:p w14:paraId="78D1F199" w14:textId="77777777" w:rsidR="00296E35" w:rsidRPr="001C0FC4" w:rsidRDefault="00296E35" w:rsidP="00296E35">
      <w:pPr>
        <w:pStyle w:val="Heading3"/>
      </w:pPr>
      <w:bookmarkStart w:id="794" w:name="_Toc178186348"/>
      <w:bookmarkStart w:id="795" w:name="_Toc210385162"/>
      <w:r w:rsidRPr="001C0FC4">
        <w:t>6.1.15</w:t>
      </w:r>
      <w:r w:rsidRPr="001C0FC4">
        <w:tab/>
        <w:t>On-network / Short Data Service (SDS) / SDS Session / One-to-one SDS Session / Pre-established session / Client Originated (CO)</w:t>
      </w:r>
      <w:bookmarkEnd w:id="794"/>
      <w:bookmarkEnd w:id="795"/>
    </w:p>
    <w:p w14:paraId="292E7CE2" w14:textId="77777777" w:rsidR="00296E35" w:rsidRPr="001C0FC4" w:rsidRDefault="00296E35" w:rsidP="00296E35">
      <w:pPr>
        <w:pStyle w:val="H6"/>
      </w:pPr>
      <w:r w:rsidRPr="001C0FC4">
        <w:t>6.1.15.1</w:t>
      </w:r>
      <w:r w:rsidRPr="001C0FC4">
        <w:tab/>
        <w:t>Test Purpose (TP)</w:t>
      </w:r>
    </w:p>
    <w:p w14:paraId="7779BF24" w14:textId="77777777" w:rsidR="00296E35" w:rsidRPr="001C0FC4" w:rsidRDefault="00296E35" w:rsidP="00296E35">
      <w:pPr>
        <w:pStyle w:val="H6"/>
      </w:pPr>
      <w:r w:rsidRPr="001C0FC4">
        <w:t>(1)</w:t>
      </w:r>
    </w:p>
    <w:p w14:paraId="14A6CE8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4CD93E" w14:textId="77777777" w:rsidR="00296E35" w:rsidRPr="001C0FC4" w:rsidRDefault="00296E35" w:rsidP="00296E35">
      <w:pPr>
        <w:pStyle w:val="PL"/>
      </w:pPr>
      <w:r w:rsidRPr="001C0FC4">
        <w:rPr>
          <w:b/>
        </w:rPr>
        <w:t>ensure that</w:t>
      </w:r>
      <w:r w:rsidRPr="001C0FC4">
        <w:t xml:space="preserve"> {</w:t>
      </w:r>
    </w:p>
    <w:p w14:paraId="45370A12"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 and using the pre-established session }</w:t>
      </w:r>
    </w:p>
    <w:p w14:paraId="6B8A399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0D13D83" w14:textId="77777777" w:rsidR="00296E35" w:rsidRPr="001C0FC4" w:rsidRDefault="00296E35" w:rsidP="00296E35">
      <w:pPr>
        <w:pStyle w:val="PL"/>
      </w:pPr>
      <w:r w:rsidRPr="001C0FC4">
        <w:t xml:space="preserve">            }</w:t>
      </w:r>
    </w:p>
    <w:p w14:paraId="66319FA2" w14:textId="77777777" w:rsidR="00296E35" w:rsidRPr="001C0FC4" w:rsidRDefault="00296E35" w:rsidP="00296E35">
      <w:pPr>
        <w:pStyle w:val="PL"/>
      </w:pPr>
    </w:p>
    <w:p w14:paraId="18C5E9EA" w14:textId="77777777" w:rsidR="00296E35" w:rsidRPr="001C0FC4" w:rsidRDefault="00296E35" w:rsidP="00296E35">
      <w:pPr>
        <w:pStyle w:val="H6"/>
      </w:pPr>
      <w:r w:rsidRPr="001C0FC4">
        <w:t>(2)</w:t>
      </w:r>
    </w:p>
    <w:p w14:paraId="7BAB643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793154C5" w14:textId="77777777" w:rsidR="00296E35" w:rsidRPr="001C0FC4" w:rsidRDefault="00296E35" w:rsidP="00296E35">
      <w:pPr>
        <w:pStyle w:val="PL"/>
      </w:pPr>
      <w:r w:rsidRPr="001C0FC4">
        <w:rPr>
          <w:b/>
        </w:rPr>
        <w:t>ensure that</w:t>
      </w:r>
      <w:r w:rsidRPr="001C0FC4">
        <w:t xml:space="preserve"> {</w:t>
      </w:r>
    </w:p>
    <w:p w14:paraId="748DF6E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5453CE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session SDS message via a MSRP SEND message with a disposition of "DELIVERY" }</w:t>
      </w:r>
    </w:p>
    <w:p w14:paraId="4C3E4D0C" w14:textId="77777777" w:rsidR="00296E35" w:rsidRPr="001C0FC4" w:rsidRDefault="00296E35" w:rsidP="00296E35">
      <w:pPr>
        <w:pStyle w:val="PL"/>
      </w:pPr>
      <w:r w:rsidRPr="001C0FC4">
        <w:t xml:space="preserve">            }</w:t>
      </w:r>
    </w:p>
    <w:p w14:paraId="0D1EAB1E" w14:textId="77777777" w:rsidR="00296E35" w:rsidRPr="001C0FC4" w:rsidRDefault="00296E35" w:rsidP="00296E35">
      <w:pPr>
        <w:pStyle w:val="PL"/>
      </w:pPr>
    </w:p>
    <w:p w14:paraId="6C9744A2" w14:textId="77777777" w:rsidR="00296E35" w:rsidRPr="001C0FC4" w:rsidRDefault="00296E35" w:rsidP="00296E35">
      <w:pPr>
        <w:pStyle w:val="H6"/>
      </w:pPr>
      <w:r w:rsidRPr="001C0FC4">
        <w:t>(3)</w:t>
      </w:r>
    </w:p>
    <w:p w14:paraId="0230F789"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2B94FFD6" w14:textId="77777777" w:rsidR="00296E35" w:rsidRPr="001C0FC4" w:rsidRDefault="00296E35" w:rsidP="00296E35">
      <w:pPr>
        <w:pStyle w:val="PL"/>
      </w:pPr>
      <w:r w:rsidRPr="001C0FC4">
        <w:rPr>
          <w:b/>
        </w:rPr>
        <w:t>ensure that</w:t>
      </w:r>
      <w:r w:rsidRPr="001C0FC4">
        <w:t xml:space="preserve"> {</w:t>
      </w:r>
    </w:p>
    <w:p w14:paraId="0E27900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ECC7059"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23FED515" w14:textId="77777777" w:rsidR="00296E35" w:rsidRPr="001C0FC4" w:rsidRDefault="00296E35" w:rsidP="00296E35">
      <w:pPr>
        <w:pStyle w:val="PL"/>
      </w:pPr>
      <w:r w:rsidRPr="001C0FC4">
        <w:t xml:space="preserve">            }</w:t>
      </w:r>
    </w:p>
    <w:p w14:paraId="02415CCD" w14:textId="77777777" w:rsidR="00296E35" w:rsidRPr="001C0FC4" w:rsidRDefault="00296E35" w:rsidP="00296E35">
      <w:pPr>
        <w:pStyle w:val="PL"/>
      </w:pPr>
    </w:p>
    <w:p w14:paraId="2091D39B" w14:textId="77777777" w:rsidR="00296E35" w:rsidRPr="001C0FC4" w:rsidRDefault="00296E35" w:rsidP="00296E35">
      <w:pPr>
        <w:pStyle w:val="H6"/>
      </w:pPr>
      <w:r w:rsidRPr="001C0FC4">
        <w:t>(4)</w:t>
      </w:r>
    </w:p>
    <w:p w14:paraId="156F9E75" w14:textId="77777777" w:rsidR="00296E35" w:rsidRPr="001C0FC4" w:rsidRDefault="00296E35" w:rsidP="00296E35">
      <w:pPr>
        <w:pStyle w:val="PL"/>
      </w:pPr>
      <w:r w:rsidRPr="001C0FC4">
        <w:rPr>
          <w:b/>
        </w:rPr>
        <w:t>with</w:t>
      </w:r>
      <w:r w:rsidRPr="001C0FC4">
        <w:t xml:space="preserve"> { UE (MCDATA Client) having established a one-to-one SDS session using the pre-established session }</w:t>
      </w:r>
    </w:p>
    <w:p w14:paraId="761E9B02" w14:textId="77777777" w:rsidR="00296E35" w:rsidRPr="001C0FC4" w:rsidRDefault="00296E35" w:rsidP="00296E35">
      <w:pPr>
        <w:pStyle w:val="PL"/>
      </w:pPr>
      <w:r w:rsidRPr="001C0FC4">
        <w:rPr>
          <w:b/>
        </w:rPr>
        <w:t>ensure that</w:t>
      </w:r>
      <w:r w:rsidRPr="001C0FC4">
        <w:t xml:space="preserve"> {</w:t>
      </w:r>
    </w:p>
    <w:p w14:paraId="0F2D97E3"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while keeping the pre-established session }</w:t>
      </w:r>
    </w:p>
    <w:p w14:paraId="63289231"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267D3A85" w14:textId="77777777" w:rsidR="00296E35" w:rsidRPr="001C0FC4" w:rsidRDefault="00296E35" w:rsidP="00296E35">
      <w:pPr>
        <w:pStyle w:val="PL"/>
      </w:pPr>
      <w:r w:rsidRPr="001C0FC4">
        <w:t xml:space="preserve">            }</w:t>
      </w:r>
    </w:p>
    <w:p w14:paraId="2D3AB631" w14:textId="77777777" w:rsidR="00296E35" w:rsidRPr="001C0FC4" w:rsidRDefault="00296E35" w:rsidP="00296E35">
      <w:pPr>
        <w:pStyle w:val="PL"/>
      </w:pPr>
    </w:p>
    <w:p w14:paraId="406C4048" w14:textId="77777777" w:rsidR="00296E35" w:rsidRPr="001C0FC4" w:rsidRDefault="00296E35" w:rsidP="00296E35">
      <w:pPr>
        <w:pStyle w:val="H6"/>
      </w:pPr>
      <w:r w:rsidRPr="001C0FC4">
        <w:t>6.1.15.2</w:t>
      </w:r>
      <w:r w:rsidRPr="001C0FC4">
        <w:tab/>
        <w:t>Conformance requirements</w:t>
      </w:r>
    </w:p>
    <w:p w14:paraId="13EAD2C4" w14:textId="77777777" w:rsidR="00296E35" w:rsidRPr="001C0FC4" w:rsidRDefault="00296E35" w:rsidP="00296E35">
      <w:r w:rsidRPr="001C0FC4">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A45D0E" w14:textId="77777777" w:rsidR="00296E35" w:rsidRPr="001C0FC4" w:rsidRDefault="00296E35" w:rsidP="00296E35">
      <w:r w:rsidRPr="001C0FC4">
        <w:t>[TS 24.282, clause 9.2.5.2.1.1]</w:t>
      </w:r>
    </w:p>
    <w:p w14:paraId="6692B03C"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247FD8F2" w14:textId="77777777" w:rsidR="00296E35" w:rsidRPr="001C0FC4" w:rsidRDefault="00296E35" w:rsidP="00296E35">
      <w:r w:rsidRPr="001C0FC4">
        <w:t>The MCData client:</w:t>
      </w:r>
    </w:p>
    <w:p w14:paraId="57B28C03"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77B22F9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09D8D8A0"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EFB3615"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6656BA2A" w14:textId="77777777" w:rsidR="00296E35" w:rsidRPr="001C0FC4" w:rsidRDefault="00296E35" w:rsidP="00296E35">
      <w:pPr>
        <w:pStyle w:val="B2"/>
      </w:pPr>
      <w:r w:rsidRPr="001C0FC4">
        <w:t>ii)</w:t>
      </w:r>
      <w:r w:rsidRPr="001C0FC4">
        <w:tab/>
        <w:t>shall use the keying material to generate a PCK as described in 3GPP TS 33.180 [26];</w:t>
      </w:r>
    </w:p>
    <w:p w14:paraId="2830C4BC"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F83437"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59F80C9A"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1C085C12"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07C0D624"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0BE3CE04"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D632600"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1FB5B0D5" w14:textId="77777777" w:rsidR="00296E35" w:rsidRPr="001C0FC4" w:rsidRDefault="00296E35" w:rsidP="00296E35">
      <w:pPr>
        <w:pStyle w:val="B2"/>
      </w:pPr>
      <w:r w:rsidRPr="001C0FC4">
        <w:t>a)</w:t>
      </w:r>
      <w:r w:rsidRPr="001C0FC4">
        <w:tab/>
        <w:t>an hname "body" parameter populated with:</w:t>
      </w:r>
    </w:p>
    <w:p w14:paraId="184DA543"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75C9B28F" w14:textId="77777777" w:rsidR="00296E35" w:rsidRPr="001C0FC4" w:rsidRDefault="00296E35" w:rsidP="00296E35">
      <w:pPr>
        <w:pStyle w:val="B3"/>
      </w:pPr>
      <w:r w:rsidRPr="001C0FC4">
        <w:t>ii)</w:t>
      </w:r>
      <w:r w:rsidRPr="001C0FC4">
        <w:tab/>
        <w:t>an application/vnd.3gpp.mcdata-info MIME body with:</w:t>
      </w:r>
    </w:p>
    <w:p w14:paraId="55D41321"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43EECA81"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3ADB97D2"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155C2EC8"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0C7B59D2"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73317260" w14:textId="77777777" w:rsidR="00296E35" w:rsidRPr="001C0FC4" w:rsidRDefault="00296E35" w:rsidP="00296E35">
      <w:pPr>
        <w:pStyle w:val="B1"/>
      </w:pPr>
      <w:r w:rsidRPr="001C0FC4">
        <w:t>7)</w:t>
      </w:r>
      <w:r w:rsidRPr="001C0FC4">
        <w:tab/>
        <w:t>shall include the following according to IETF RFC 4488 [53]:</w:t>
      </w:r>
    </w:p>
    <w:p w14:paraId="4AFDC9B5" w14:textId="77777777" w:rsidR="00296E35" w:rsidRPr="001C0FC4" w:rsidRDefault="00296E35" w:rsidP="00296E35">
      <w:pPr>
        <w:pStyle w:val="B2"/>
      </w:pPr>
      <w:r w:rsidRPr="001C0FC4">
        <w:t>a)</w:t>
      </w:r>
      <w:r w:rsidRPr="001C0FC4">
        <w:tab/>
        <w:t>the option tag "norefersub" in the Supported header field; and</w:t>
      </w:r>
    </w:p>
    <w:p w14:paraId="052FEFE9" w14:textId="77777777" w:rsidR="00296E35" w:rsidRPr="001C0FC4" w:rsidRDefault="00296E35" w:rsidP="00296E35">
      <w:pPr>
        <w:pStyle w:val="B2"/>
      </w:pPr>
      <w:r w:rsidRPr="001C0FC4">
        <w:t>b)</w:t>
      </w:r>
      <w:r w:rsidRPr="001C0FC4">
        <w:tab/>
        <w:t>the value "false" in the Refer-Sub header field;</w:t>
      </w:r>
    </w:p>
    <w:p w14:paraId="1B13783E"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54F897A6"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5FDE8CD3" w14:textId="77777777" w:rsidR="00296E35" w:rsidRPr="001C0FC4" w:rsidRDefault="00296E35" w:rsidP="00296E35">
      <w:pPr>
        <w:pStyle w:val="B1"/>
      </w:pPr>
      <w:r w:rsidRPr="001C0FC4">
        <w:t>10)</w:t>
      </w:r>
      <w:r w:rsidRPr="001C0FC4">
        <w:tab/>
        <w:t>shall send the SIP REFER request according to 3GPP TS 24.229 [5].</w:t>
      </w:r>
    </w:p>
    <w:p w14:paraId="77CD6C77" w14:textId="77777777" w:rsidR="00296E35" w:rsidRPr="001C0FC4" w:rsidRDefault="00296E35" w:rsidP="00296E35">
      <w:r w:rsidRPr="001C0FC4">
        <w:t>On receiving a final SIP 2xx response to the SIP REFER request, the MCData client:</w:t>
      </w:r>
    </w:p>
    <w:p w14:paraId="1EC70E10" w14:textId="77777777" w:rsidR="00296E35" w:rsidRPr="001C0FC4" w:rsidRDefault="00296E35" w:rsidP="00296E35">
      <w:pPr>
        <w:pStyle w:val="B1"/>
      </w:pPr>
      <w:r w:rsidRPr="001C0FC4">
        <w:t>1)</w:t>
      </w:r>
      <w:r w:rsidRPr="001C0FC4">
        <w:tab/>
        <w:t>shall interact with the media plane as specified in 3GPP TS 24.582 [15].</w:t>
      </w:r>
    </w:p>
    <w:p w14:paraId="557346F7" w14:textId="77777777" w:rsidR="00296E35" w:rsidRPr="001C0FC4" w:rsidRDefault="00296E35" w:rsidP="00296E35">
      <w:r w:rsidRPr="001C0FC4">
        <w:t>On receiving a SIP re-INVITE request within the pre-established session targeted by the sent SIP REFER request, the MCData client:</w:t>
      </w:r>
    </w:p>
    <w:p w14:paraId="427652B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04F056D" w14:textId="77777777" w:rsidR="00296E35" w:rsidRPr="001C0FC4" w:rsidRDefault="00296E35" w:rsidP="00296E35">
      <w:pPr>
        <w:pStyle w:val="B2"/>
      </w:pPr>
      <w:r w:rsidRPr="001C0FC4">
        <w:t>i)</w:t>
      </w:r>
      <w:r w:rsidRPr="001C0FC4">
        <w:tab/>
        <w:t>shall notify MCData user about successful the MCData communication establishment;</w:t>
      </w:r>
    </w:p>
    <w:p w14:paraId="028FF82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682E88B6" w14:textId="77777777" w:rsidR="00296E35" w:rsidRPr="001C0FC4" w:rsidRDefault="00296E35" w:rsidP="00296E35">
      <w:pPr>
        <w:pStyle w:val="B2"/>
      </w:pPr>
      <w:r w:rsidRPr="001C0FC4">
        <w:t>i)</w:t>
      </w:r>
      <w:r w:rsidRPr="001C0FC4">
        <w:tab/>
        <w:t>shall notify MCData user about the MCData communication establishment failure; and</w:t>
      </w:r>
    </w:p>
    <w:p w14:paraId="5C3FAAF3" w14:textId="77777777" w:rsidR="00296E35" w:rsidRPr="001C0FC4" w:rsidRDefault="00296E35" w:rsidP="00296E35">
      <w:pPr>
        <w:pStyle w:val="B1"/>
      </w:pPr>
      <w:r w:rsidRPr="001C0FC4">
        <w:t>3)</w:t>
      </w:r>
      <w:r w:rsidRPr="001C0FC4">
        <w:tab/>
        <w:t>shall interact with the media plane as specified in 3GPP TS 24.582 [15].</w:t>
      </w:r>
    </w:p>
    <w:p w14:paraId="118E0E49" w14:textId="77777777" w:rsidR="00296E35" w:rsidRPr="001C0FC4" w:rsidRDefault="00296E35" w:rsidP="00296E35">
      <w:r w:rsidRPr="001C0FC4">
        <w:t>[TS 24.282, clause 9.2.3.2.1]</w:t>
      </w:r>
    </w:p>
    <w:p w14:paraId="11C6D07A" w14:textId="77777777" w:rsidR="00296E35" w:rsidRPr="001C0FC4" w:rsidRDefault="00296E35" w:rsidP="00296E35">
      <w:r w:rsidRPr="001C0FC4">
        <w:t>When composing an SDP offer according to 3GPP TS 24.229 [5], IETF RFC 4975 [17], IETF RFC 6135 [19] and IETF RFC 6714 [20] the MCData client:</w:t>
      </w:r>
    </w:p>
    <w:p w14:paraId="13389684" w14:textId="77777777" w:rsidR="00296E35" w:rsidRPr="001C0FC4" w:rsidRDefault="00296E35" w:rsidP="00296E35">
      <w:pPr>
        <w:pStyle w:val="B1"/>
      </w:pPr>
      <w:r w:rsidRPr="001C0FC4">
        <w:t>1)</w:t>
      </w:r>
      <w:r w:rsidRPr="001C0FC4">
        <w:tab/>
        <w:t>shall include an "m=message" media-level section for the MCData media stream consisting of:</w:t>
      </w:r>
    </w:p>
    <w:p w14:paraId="7CF2F049" w14:textId="77777777" w:rsidR="00296E35" w:rsidRPr="001C0FC4" w:rsidRDefault="00296E35" w:rsidP="00296E35">
      <w:pPr>
        <w:pStyle w:val="B2"/>
      </w:pPr>
      <w:r w:rsidRPr="001C0FC4">
        <w:t>a)</w:t>
      </w:r>
      <w:r w:rsidRPr="001C0FC4">
        <w:tab/>
        <w:t>the port number;</w:t>
      </w:r>
    </w:p>
    <w:p w14:paraId="0EF9126A" w14:textId="77777777" w:rsidR="00296E35" w:rsidRPr="001C0FC4" w:rsidRDefault="00296E35" w:rsidP="00296E35">
      <w:pPr>
        <w:pStyle w:val="B2"/>
      </w:pPr>
      <w:r w:rsidRPr="001C0FC4">
        <w:t>b)</w:t>
      </w:r>
      <w:r w:rsidRPr="001C0FC4">
        <w:tab/>
        <w:t>a protocol field value of "TCP/MSRP", or "TCP/TLS/MSRP" for TLS;</w:t>
      </w:r>
    </w:p>
    <w:p w14:paraId="04442396" w14:textId="77777777" w:rsidR="00296E35" w:rsidRPr="001C0FC4" w:rsidRDefault="00296E35" w:rsidP="00296E35">
      <w:pPr>
        <w:pStyle w:val="B2"/>
      </w:pPr>
      <w:r w:rsidRPr="001C0FC4">
        <w:t>c)</w:t>
      </w:r>
      <w:r w:rsidRPr="001C0FC4">
        <w:tab/>
        <w:t>a format list field set to ‘*’;</w:t>
      </w:r>
    </w:p>
    <w:p w14:paraId="4515D203" w14:textId="77777777" w:rsidR="00296E35" w:rsidRPr="001C0FC4" w:rsidRDefault="00296E35" w:rsidP="00296E35">
      <w:pPr>
        <w:pStyle w:val="B2"/>
      </w:pPr>
      <w:r w:rsidRPr="001C0FC4">
        <w:t>d)</w:t>
      </w:r>
      <w:r w:rsidRPr="001C0FC4">
        <w:tab/>
        <w:t>an "a=sendonly" attribute;</w:t>
      </w:r>
    </w:p>
    <w:p w14:paraId="7126907B" w14:textId="77777777" w:rsidR="00296E35" w:rsidRPr="001C0FC4" w:rsidRDefault="00296E35" w:rsidP="00296E35">
      <w:pPr>
        <w:pStyle w:val="B2"/>
      </w:pPr>
      <w:r w:rsidRPr="001C0FC4">
        <w:t>e)</w:t>
      </w:r>
      <w:r w:rsidRPr="001C0FC4">
        <w:tab/>
        <w:t>an "a=path" attribute containing its own MSRP URI;</w:t>
      </w:r>
    </w:p>
    <w:p w14:paraId="6F81C541"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0793124"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45F2CE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249CF23" w14:textId="77777777" w:rsidR="00296E35" w:rsidRPr="001C0FC4" w:rsidRDefault="00296E35" w:rsidP="00296E35">
      <w:r w:rsidRPr="001C0FC4">
        <w:t>[TS 24.282, clause 9.2.5.4.1.1]</w:t>
      </w:r>
    </w:p>
    <w:p w14:paraId="149C6748"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4F32E87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F0DA0C8"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78DDFA49"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6D7B66E"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C7E9A2A"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2FED0F02"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346579B9"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33FB78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1436130"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20F45D42"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9AA7941" w14:textId="77777777" w:rsidR="00296E35" w:rsidRPr="001C0FC4" w:rsidRDefault="00296E35" w:rsidP="00296E35">
      <w:r w:rsidRPr="001C0FC4">
        <w:t>On receiving a SIP re-INVITE request within the pre-established session targeted by the sent SIP REFER request, the MCData client:</w:t>
      </w:r>
    </w:p>
    <w:p w14:paraId="7BFA890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5566D5C3" w14:textId="77777777" w:rsidR="00296E35" w:rsidRPr="001C0FC4" w:rsidRDefault="00296E35" w:rsidP="00296E35">
      <w:pPr>
        <w:pStyle w:val="B2"/>
      </w:pPr>
      <w:r w:rsidRPr="001C0FC4">
        <w:t>i)</w:t>
      </w:r>
      <w:r w:rsidRPr="001C0FC4">
        <w:tab/>
        <w:t>shall notify MCData user about successful the MCData communication termination.</w:t>
      </w:r>
    </w:p>
    <w:p w14:paraId="652370FB" w14:textId="77777777" w:rsidR="00296E35" w:rsidRPr="001C0FC4" w:rsidRDefault="00296E35" w:rsidP="00296E35">
      <w:r w:rsidRPr="001C0FC4">
        <w:t>[TS 24.582, clause 12.1]</w:t>
      </w:r>
    </w:p>
    <w:p w14:paraId="1BB2308B"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1DFCF26E" w14:textId="77777777" w:rsidR="00296E35" w:rsidRPr="001C0FC4" w:rsidRDefault="00296E35" w:rsidP="00296E35">
      <w:r w:rsidRPr="001C0FC4">
        <w:t>[TS 24.582, clause 6.1.2.2.1]</w:t>
      </w:r>
    </w:p>
    <w:p w14:paraId="0BED26B4" w14:textId="77777777" w:rsidR="00296E35" w:rsidRPr="001C0FC4" w:rsidRDefault="00296E35" w:rsidP="00296E35">
      <w:r w:rsidRPr="001C0FC4">
        <w:t>Upon receiving an indication to establish MSRP connection for SDS session as the originating MCData client, the MCData client:</w:t>
      </w:r>
    </w:p>
    <w:p w14:paraId="23F27878" w14:textId="77777777" w:rsidR="00296E35" w:rsidRPr="001C0FC4" w:rsidRDefault="00296E35" w:rsidP="00296E35">
      <w:pPr>
        <w:pStyle w:val="B1"/>
      </w:pPr>
      <w:r w:rsidRPr="001C0FC4">
        <w:t>1.</w:t>
      </w:r>
      <w:r w:rsidRPr="001C0FC4">
        <w:tab/>
        <w:t>shall act as an MSRP client according to IETF RFC 6135 [12];</w:t>
      </w:r>
    </w:p>
    <w:p w14:paraId="28046C76" w14:textId="77777777" w:rsidR="00296E35" w:rsidRPr="001C0FC4" w:rsidRDefault="00296E35" w:rsidP="00296E35">
      <w:pPr>
        <w:pStyle w:val="B1"/>
      </w:pPr>
      <w:r w:rsidRPr="001C0FC4">
        <w:t>2.</w:t>
      </w:r>
      <w:r w:rsidRPr="001C0FC4">
        <w:tab/>
        <w:t>shall act according to IETF RFC 6135 [12], as:</w:t>
      </w:r>
    </w:p>
    <w:p w14:paraId="4CC1AEAD" w14:textId="77777777" w:rsidR="00296E35" w:rsidRPr="001C0FC4" w:rsidRDefault="00296E35" w:rsidP="00296E35">
      <w:pPr>
        <w:pStyle w:val="B2"/>
      </w:pPr>
      <w:r w:rsidRPr="001C0FC4">
        <w:t>a.</w:t>
      </w:r>
      <w:r w:rsidRPr="001C0FC4">
        <w:tab/>
        <w:t>an "active" endpoint, if a=setup attribute in the received SDP answer is set to "passive"; and</w:t>
      </w:r>
    </w:p>
    <w:p w14:paraId="3D570B73" w14:textId="77777777" w:rsidR="00296E35" w:rsidRPr="001C0FC4" w:rsidRDefault="00296E35" w:rsidP="00296E35">
      <w:pPr>
        <w:pStyle w:val="B2"/>
      </w:pPr>
      <w:r w:rsidRPr="001C0FC4">
        <w:t>b.</w:t>
      </w:r>
      <w:r w:rsidRPr="001C0FC4">
        <w:tab/>
        <w:t>an "passive" endpoint, if a=setup attribute in the received SDP answer is set to "active";</w:t>
      </w:r>
    </w:p>
    <w:p w14:paraId="4F5F042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0B2E5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362FC" w14:textId="77777777" w:rsidR="00296E35" w:rsidRPr="001C0FC4" w:rsidRDefault="00296E35" w:rsidP="00296E35">
      <w:pPr>
        <w:pStyle w:val="B1"/>
      </w:pPr>
      <w:r w:rsidRPr="001C0FC4">
        <w:t>Once the MSRP session is established, the MCData client:</w:t>
      </w:r>
    </w:p>
    <w:p w14:paraId="3BC9261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2EC6A083"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50893DD" w14:textId="77777777" w:rsidR="00296E35" w:rsidRPr="001C0FC4" w:rsidRDefault="00296E35" w:rsidP="00296E35">
      <w:pPr>
        <w:pStyle w:val="B1"/>
      </w:pPr>
      <w:r w:rsidRPr="001C0FC4">
        <w:t>3.</w:t>
      </w:r>
      <w:r w:rsidRPr="001C0FC4">
        <w:tab/>
        <w:t>shall handle the received content as described in subclause 6.1.2.6.</w:t>
      </w:r>
    </w:p>
    <w:p w14:paraId="051D49B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4FA10549"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F549044" w14:textId="77777777" w:rsidR="00296E35" w:rsidRPr="001C0FC4" w:rsidRDefault="00296E35" w:rsidP="00296E35">
      <w:r w:rsidRPr="001C0FC4">
        <w:t>[TS 24.582, clause 6.1.2.6]</w:t>
      </w:r>
    </w:p>
    <w:p w14:paraId="1A2F7D3D"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AE43C7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0EF8622"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4FF979FA"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30C94B6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55F8C1C"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D8EDD26" w14:textId="77777777" w:rsidR="00296E35" w:rsidRPr="001C0FC4" w:rsidRDefault="00296E35" w:rsidP="00296E35">
      <w:pPr>
        <w:pStyle w:val="H6"/>
      </w:pPr>
      <w:r w:rsidRPr="001C0FC4">
        <w:t>6.1.15.3</w:t>
      </w:r>
      <w:r w:rsidRPr="001C0FC4">
        <w:tab/>
        <w:t>Test description</w:t>
      </w:r>
    </w:p>
    <w:p w14:paraId="5CC6BF83" w14:textId="77777777" w:rsidR="00296E35" w:rsidRPr="001C0FC4" w:rsidRDefault="00296E35" w:rsidP="00296E35">
      <w:pPr>
        <w:pStyle w:val="H6"/>
      </w:pPr>
      <w:r w:rsidRPr="001C0FC4">
        <w:t>6.1.15.3.1</w:t>
      </w:r>
      <w:r w:rsidRPr="001C0FC4">
        <w:tab/>
        <w:t>Pre-test conditions</w:t>
      </w:r>
    </w:p>
    <w:p w14:paraId="4FADF415" w14:textId="77777777" w:rsidR="00296E35" w:rsidRDefault="00296E35" w:rsidP="00296E35">
      <w:pPr>
        <w:pStyle w:val="H6"/>
      </w:pPr>
      <w:r w:rsidRPr="00102CE5">
        <w:t>Test configuration</w:t>
      </w:r>
      <w:r>
        <w:t>:</w:t>
      </w:r>
    </w:p>
    <w:p w14:paraId="5F79AE42" w14:textId="10F10A9F" w:rsidR="00296E35" w:rsidRDefault="00296E35" w:rsidP="00296E35">
      <w:pPr>
        <w:pStyle w:val="B1"/>
      </w:pPr>
      <w:r>
        <w:t>-</w:t>
      </w:r>
      <w:r>
        <w:tab/>
        <w:t>Single cell configuration according to TS 37.579-1 [2] clause 5.2.2.2.1.</w:t>
      </w:r>
    </w:p>
    <w:p w14:paraId="5A1EF1A4" w14:textId="77777777" w:rsidR="00296E35" w:rsidRDefault="00296E35" w:rsidP="00296E35">
      <w:pPr>
        <w:pStyle w:val="H6"/>
      </w:pPr>
      <w:r>
        <w:t>Preamble:</w:t>
      </w:r>
    </w:p>
    <w:p w14:paraId="70290E58" w14:textId="1BE25101" w:rsidR="00296E35" w:rsidRDefault="00296E35" w:rsidP="00296E35">
      <w:pPr>
        <w:pStyle w:val="B1"/>
      </w:pPr>
      <w:r>
        <w:t>-</w:t>
      </w:r>
      <w:r>
        <w:tab/>
        <w:t>The UE has performed procedure 'Initial registration' as described in TS 37.579-1 [2] clause 5.4.2.</w:t>
      </w:r>
    </w:p>
    <w:p w14:paraId="72184A24" w14:textId="4549813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E130CE" w14:textId="77777777" w:rsidR="00296E35" w:rsidRDefault="00296E35" w:rsidP="00296E35">
      <w:pPr>
        <w:pStyle w:val="B1"/>
      </w:pPr>
      <w:r>
        <w:t>-</w:t>
      </w:r>
      <w:r>
        <w:tab/>
      </w:r>
      <w:r w:rsidRPr="000573F5">
        <w:t>UE States at the end of the preamble</w:t>
      </w:r>
      <w:r>
        <w:t>:</w:t>
      </w:r>
    </w:p>
    <w:p w14:paraId="621A0DB3" w14:textId="77777777" w:rsidR="00296E35" w:rsidRDefault="00296E35" w:rsidP="00296E35">
      <w:pPr>
        <w:pStyle w:val="B1"/>
        <w:ind w:left="852"/>
      </w:pPr>
      <w:r>
        <w:t>-</w:t>
      </w:r>
      <w:r>
        <w:tab/>
        <w:t>The UE is in RRC_IDLE state.</w:t>
      </w:r>
    </w:p>
    <w:p w14:paraId="1C8C7514" w14:textId="77777777" w:rsidR="00296E35" w:rsidRDefault="00296E35" w:rsidP="00296E35">
      <w:pPr>
        <w:pStyle w:val="B1"/>
        <w:ind w:left="852"/>
      </w:pPr>
      <w:r>
        <w:t>-</w:t>
      </w:r>
      <w:r>
        <w:tab/>
        <w:t>The client is registered for MCData.</w:t>
      </w:r>
    </w:p>
    <w:p w14:paraId="53744D11" w14:textId="77777777" w:rsidR="00296E35" w:rsidRDefault="00296E35" w:rsidP="00296E35">
      <w:pPr>
        <w:pStyle w:val="B1"/>
        <w:ind w:left="852"/>
      </w:pPr>
      <w:r>
        <w:t>-</w:t>
      </w:r>
      <w:r>
        <w:tab/>
      </w:r>
      <w:r w:rsidRPr="008B4D0C">
        <w:t>A pre-established session is established</w:t>
      </w:r>
      <w:r>
        <w:t>.</w:t>
      </w:r>
    </w:p>
    <w:p w14:paraId="2FBD65FC" w14:textId="77777777" w:rsidR="00296E35" w:rsidRPr="001C0FC4" w:rsidRDefault="00296E35" w:rsidP="00296E35">
      <w:pPr>
        <w:pStyle w:val="H6"/>
      </w:pPr>
      <w:r w:rsidRPr="001C0FC4">
        <w:t>6.1.15.3.2</w:t>
      </w:r>
      <w:r w:rsidRPr="001C0FC4">
        <w:tab/>
        <w:t>Test procedure sequence</w:t>
      </w:r>
    </w:p>
    <w:p w14:paraId="0FFE421A" w14:textId="77777777" w:rsidR="00296E35" w:rsidRPr="001C0FC4" w:rsidRDefault="00296E35" w:rsidP="00296E35">
      <w:pPr>
        <w:pStyle w:val="TH"/>
      </w:pPr>
      <w:r w:rsidRPr="001C0FC4">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F7FE675" w14:textId="77777777" w:rsidTr="002E3FCC">
        <w:tc>
          <w:tcPr>
            <w:tcW w:w="649" w:type="dxa"/>
            <w:tcBorders>
              <w:top w:val="single" w:sz="4" w:space="0" w:color="auto"/>
              <w:left w:val="single" w:sz="4" w:space="0" w:color="auto"/>
              <w:bottom w:val="nil"/>
              <w:right w:val="single" w:sz="4" w:space="0" w:color="auto"/>
            </w:tcBorders>
            <w:hideMark/>
          </w:tcPr>
          <w:p w14:paraId="283A92D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A20598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617BA4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7522A0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225E13" w14:textId="77777777" w:rsidR="00296E35" w:rsidRPr="001C0FC4" w:rsidRDefault="00296E35" w:rsidP="002E3FCC">
            <w:pPr>
              <w:pStyle w:val="TAH"/>
            </w:pPr>
            <w:r w:rsidRPr="001C0FC4">
              <w:t>Verdict</w:t>
            </w:r>
          </w:p>
        </w:tc>
      </w:tr>
      <w:tr w:rsidR="00296E35" w:rsidRPr="001C0FC4" w14:paraId="4EADB43A" w14:textId="77777777" w:rsidTr="002E3FCC">
        <w:tc>
          <w:tcPr>
            <w:tcW w:w="649" w:type="dxa"/>
            <w:tcBorders>
              <w:top w:val="nil"/>
              <w:left w:val="single" w:sz="4" w:space="0" w:color="auto"/>
              <w:bottom w:val="single" w:sz="4" w:space="0" w:color="auto"/>
              <w:right w:val="single" w:sz="4" w:space="0" w:color="auto"/>
            </w:tcBorders>
          </w:tcPr>
          <w:p w14:paraId="08B8CB2F"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45771C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9B5103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23B48B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62A78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C174E1" w14:textId="77777777" w:rsidR="00296E35" w:rsidRPr="001C0FC4" w:rsidRDefault="00296E35" w:rsidP="002E3FCC">
            <w:pPr>
              <w:pStyle w:val="TAH"/>
            </w:pPr>
          </w:p>
        </w:tc>
      </w:tr>
      <w:tr w:rsidR="00296E35" w:rsidRPr="001C0FC4" w14:paraId="22BE189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E802C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7BEF00B" w14:textId="77777777" w:rsidR="00296E35" w:rsidRPr="001C0FC4" w:rsidRDefault="00296E35" w:rsidP="002E3FCC">
            <w:pPr>
              <w:pStyle w:val="TAL"/>
            </w:pPr>
            <w:r w:rsidRPr="001C0FC4">
              <w:t>Make the UE (MCData client) send a one-to-one session SDS message using the pre-established session with disposition request "</w:t>
            </w:r>
            <w:r w:rsidRPr="001C0FC4">
              <w:rPr>
                <w:b/>
                <w:bCs/>
              </w:rPr>
              <w:t>DELIVERY</w:t>
            </w:r>
            <w:r w:rsidRPr="001C0FC4">
              <w:t>".</w:t>
            </w:r>
          </w:p>
          <w:p w14:paraId="730BC3E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67D3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3654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561A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522765" w14:textId="77777777" w:rsidR="00296E35" w:rsidRPr="001C0FC4" w:rsidRDefault="00296E35" w:rsidP="002E3FCC">
            <w:pPr>
              <w:pStyle w:val="TAC"/>
            </w:pPr>
            <w:r w:rsidRPr="001C0FC4">
              <w:t>-</w:t>
            </w:r>
          </w:p>
        </w:tc>
      </w:tr>
      <w:tr w:rsidR="00296E35" w:rsidRPr="001C0FC4" w14:paraId="136160B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C357D0"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E0CAE69" w14:textId="69F9CB5D"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778BE90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D78A2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F01F4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1EBEFF5" w14:textId="77777777" w:rsidR="00296E35" w:rsidRPr="001C0FC4" w:rsidRDefault="00296E35" w:rsidP="002E3FCC">
            <w:pPr>
              <w:pStyle w:val="TAC"/>
            </w:pPr>
            <w:r w:rsidRPr="001C0FC4">
              <w:t>P</w:t>
            </w:r>
          </w:p>
        </w:tc>
      </w:tr>
      <w:tr w:rsidR="00296E35" w:rsidRPr="001C0FC4" w14:paraId="29631BE9" w14:textId="77777777" w:rsidTr="002E3FCC">
        <w:tc>
          <w:tcPr>
            <w:tcW w:w="649" w:type="dxa"/>
            <w:tcBorders>
              <w:top w:val="single" w:sz="4" w:space="0" w:color="auto"/>
              <w:left w:val="single" w:sz="4" w:space="0" w:color="auto"/>
              <w:bottom w:val="single" w:sz="4" w:space="0" w:color="auto"/>
              <w:right w:val="single" w:sz="4" w:space="0" w:color="auto"/>
            </w:tcBorders>
          </w:tcPr>
          <w:p w14:paraId="19C76C9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tcPr>
          <w:p w14:paraId="129D0A10" w14:textId="77777777" w:rsidR="00296E35" w:rsidRPr="001C0FC4" w:rsidRDefault="00296E35" w:rsidP="002E3FCC">
            <w:pPr>
              <w:pStyle w:val="TAL"/>
            </w:pPr>
            <w:r w:rsidRPr="001C0FC4">
              <w:t>Check: Does the UE (MCData client) notify the user about successful MCData communication establishment?</w:t>
            </w:r>
          </w:p>
          <w:p w14:paraId="2D97C64E"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329F648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27E109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F45C1D9"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Pr>
          <w:p w14:paraId="322AA75B" w14:textId="77777777" w:rsidR="00296E35" w:rsidRPr="001C0FC4" w:rsidRDefault="00296E35" w:rsidP="002E3FCC">
            <w:pPr>
              <w:pStyle w:val="TAC"/>
            </w:pPr>
            <w:r w:rsidRPr="001C0FC4">
              <w:t>P</w:t>
            </w:r>
          </w:p>
        </w:tc>
      </w:tr>
      <w:tr w:rsidR="00296E35" w:rsidRPr="001C0FC4" w14:paraId="37965994" w14:textId="77777777" w:rsidTr="002E3FCC">
        <w:tc>
          <w:tcPr>
            <w:tcW w:w="649" w:type="dxa"/>
            <w:tcBorders>
              <w:top w:val="single" w:sz="4" w:space="0" w:color="auto"/>
              <w:left w:val="single" w:sz="4" w:space="0" w:color="auto"/>
              <w:bottom w:val="single" w:sz="4" w:space="0" w:color="auto"/>
              <w:right w:val="single" w:sz="4" w:space="0" w:color="auto"/>
            </w:tcBorders>
          </w:tcPr>
          <w:p w14:paraId="5A3288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5FBB7FF4" w14:textId="07D9B892"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72892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8ED06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DEFB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C72B4FE" w14:textId="77777777" w:rsidR="00296E35" w:rsidRPr="001C0FC4" w:rsidRDefault="00296E35" w:rsidP="002E3FCC">
            <w:pPr>
              <w:pStyle w:val="TAC"/>
            </w:pPr>
            <w:r w:rsidRPr="001C0FC4">
              <w:t>P</w:t>
            </w:r>
          </w:p>
        </w:tc>
      </w:tr>
      <w:tr w:rsidR="00296E35" w:rsidRPr="001C0FC4" w14:paraId="5B40C1F7" w14:textId="77777777" w:rsidTr="002E3FCC">
        <w:tc>
          <w:tcPr>
            <w:tcW w:w="649" w:type="dxa"/>
            <w:tcBorders>
              <w:top w:val="single" w:sz="4" w:space="0" w:color="auto"/>
              <w:left w:val="single" w:sz="4" w:space="0" w:color="auto"/>
              <w:bottom w:val="single" w:sz="4" w:space="0" w:color="auto"/>
              <w:right w:val="single" w:sz="4" w:space="0" w:color="auto"/>
            </w:tcBorders>
          </w:tcPr>
          <w:p w14:paraId="1DF74C6C"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hideMark/>
          </w:tcPr>
          <w:p w14:paraId="333B93EA" w14:textId="463B6398"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0FA6593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B876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B38E8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97010C8" w14:textId="77777777" w:rsidR="00296E35" w:rsidRPr="001C0FC4" w:rsidRDefault="00296E35" w:rsidP="002E3FCC">
            <w:pPr>
              <w:pStyle w:val="TAC"/>
            </w:pPr>
            <w:r w:rsidRPr="001C0FC4">
              <w:t>P</w:t>
            </w:r>
          </w:p>
        </w:tc>
      </w:tr>
      <w:tr w:rsidR="00296E35" w:rsidRPr="001C0FC4" w14:paraId="6BB23858" w14:textId="77777777" w:rsidTr="002E3FCC">
        <w:tc>
          <w:tcPr>
            <w:tcW w:w="649" w:type="dxa"/>
            <w:tcBorders>
              <w:top w:val="single" w:sz="4" w:space="0" w:color="auto"/>
              <w:left w:val="single" w:sz="4" w:space="0" w:color="auto"/>
              <w:bottom w:val="single" w:sz="4" w:space="0" w:color="auto"/>
              <w:right w:val="single" w:sz="4" w:space="0" w:color="auto"/>
            </w:tcBorders>
          </w:tcPr>
          <w:p w14:paraId="5E5DFD91"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hideMark/>
          </w:tcPr>
          <w:p w14:paraId="56D57F89" w14:textId="77777777" w:rsidR="00296E35" w:rsidRPr="001C0FC4" w:rsidRDefault="00296E35" w:rsidP="002E3FCC">
            <w:pPr>
              <w:pStyle w:val="TAL"/>
            </w:pPr>
            <w:r w:rsidRPr="001C0FC4">
              <w:t>Check: Does the UE (MCData client) provide the disposition notification to the user?</w:t>
            </w:r>
          </w:p>
          <w:p w14:paraId="578A9F2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C07B88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4044A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969A8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FB2068C" w14:textId="77777777" w:rsidR="00296E35" w:rsidRPr="001C0FC4" w:rsidRDefault="00296E35" w:rsidP="002E3FCC">
            <w:pPr>
              <w:pStyle w:val="TAC"/>
            </w:pPr>
            <w:r w:rsidRPr="001C0FC4">
              <w:t>P</w:t>
            </w:r>
          </w:p>
        </w:tc>
      </w:tr>
      <w:tr w:rsidR="00296E35" w:rsidRPr="001C0FC4" w14:paraId="6277A352" w14:textId="77777777" w:rsidTr="002E3FCC">
        <w:tc>
          <w:tcPr>
            <w:tcW w:w="649" w:type="dxa"/>
            <w:tcBorders>
              <w:top w:val="single" w:sz="4" w:space="0" w:color="auto"/>
              <w:left w:val="single" w:sz="4" w:space="0" w:color="auto"/>
              <w:bottom w:val="single" w:sz="4" w:space="0" w:color="auto"/>
              <w:right w:val="single" w:sz="4" w:space="0" w:color="auto"/>
            </w:tcBorders>
          </w:tcPr>
          <w:p w14:paraId="2F28822E"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hideMark/>
          </w:tcPr>
          <w:p w14:paraId="4016DC14" w14:textId="77777777" w:rsidR="00296E35" w:rsidRPr="001C0FC4" w:rsidRDefault="00296E35" w:rsidP="002E3FCC">
            <w:pPr>
              <w:pStyle w:val="TAL"/>
            </w:pPr>
            <w:r w:rsidRPr="001C0FC4">
              <w:t>Make the UE (MCData client) release the one-to-one session while keeping the pre-established session.</w:t>
            </w:r>
          </w:p>
          <w:p w14:paraId="4805BC0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F0B9E2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BE31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76449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324B17" w14:textId="77777777" w:rsidR="00296E35" w:rsidRPr="001C0FC4" w:rsidRDefault="00296E35" w:rsidP="002E3FCC">
            <w:pPr>
              <w:pStyle w:val="TAC"/>
            </w:pPr>
            <w:r w:rsidRPr="001C0FC4">
              <w:t>-</w:t>
            </w:r>
          </w:p>
        </w:tc>
      </w:tr>
      <w:tr w:rsidR="00296E35" w:rsidRPr="001C0FC4" w14:paraId="5D283882" w14:textId="77777777" w:rsidTr="002E3FCC">
        <w:tc>
          <w:tcPr>
            <w:tcW w:w="649" w:type="dxa"/>
            <w:tcBorders>
              <w:top w:val="single" w:sz="4" w:space="0" w:color="auto"/>
              <w:left w:val="single" w:sz="4" w:space="0" w:color="auto"/>
              <w:bottom w:val="single" w:sz="4" w:space="0" w:color="auto"/>
              <w:right w:val="single" w:sz="4" w:space="0" w:color="auto"/>
            </w:tcBorders>
          </w:tcPr>
          <w:p w14:paraId="22C16532"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053F1EC" w14:textId="1842A448"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F74E4DE"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27CF5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E27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38C5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D032827" w14:textId="77777777" w:rsidR="00296E35" w:rsidRPr="001C0FC4" w:rsidRDefault="00296E35" w:rsidP="002E3FCC">
            <w:pPr>
              <w:pStyle w:val="TAC"/>
            </w:pPr>
            <w:r w:rsidRPr="001C0FC4">
              <w:t>P</w:t>
            </w:r>
          </w:p>
        </w:tc>
      </w:tr>
      <w:tr w:rsidR="00296E35" w:rsidRPr="001C0FC4" w14:paraId="648AE27A" w14:textId="77777777" w:rsidTr="002E3FCC">
        <w:tc>
          <w:tcPr>
            <w:tcW w:w="649" w:type="dxa"/>
            <w:tcBorders>
              <w:top w:val="single" w:sz="4" w:space="0" w:color="auto"/>
              <w:left w:val="single" w:sz="4" w:space="0" w:color="auto"/>
              <w:bottom w:val="single" w:sz="4" w:space="0" w:color="auto"/>
              <w:right w:val="single" w:sz="4" w:space="0" w:color="auto"/>
            </w:tcBorders>
          </w:tcPr>
          <w:p w14:paraId="6B0CB2FC"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tcPr>
          <w:p w14:paraId="613B4CA1" w14:textId="0DC72151"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AF7A9A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4A3484D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BD8509E"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4999F8F" w14:textId="77777777" w:rsidR="00296E35" w:rsidRPr="001C0FC4" w:rsidRDefault="00296E35" w:rsidP="002E3FCC">
            <w:pPr>
              <w:pStyle w:val="TAC"/>
            </w:pPr>
            <w:r>
              <w:t>-</w:t>
            </w:r>
          </w:p>
        </w:tc>
      </w:tr>
      <w:tr w:rsidR="00296E35" w:rsidRPr="001C0FC4" w14:paraId="7D960E3A" w14:textId="77777777" w:rsidTr="002E3FCC">
        <w:tc>
          <w:tcPr>
            <w:tcW w:w="649" w:type="dxa"/>
            <w:tcBorders>
              <w:top w:val="single" w:sz="4" w:space="0" w:color="auto"/>
              <w:left w:val="single" w:sz="4" w:space="0" w:color="auto"/>
              <w:bottom w:val="single" w:sz="4" w:space="0" w:color="auto"/>
              <w:right w:val="single" w:sz="4" w:space="0" w:color="auto"/>
            </w:tcBorders>
          </w:tcPr>
          <w:p w14:paraId="3F1F3EA2"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tcPr>
          <w:p w14:paraId="2CB29E4D"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B6FB47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676AC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0664AE5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F8162D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1BAFD5A" w14:textId="77777777" w:rsidR="00296E35" w:rsidRPr="001C0FC4" w:rsidRDefault="00296E35" w:rsidP="002E3FCC">
            <w:pPr>
              <w:pStyle w:val="TAC"/>
            </w:pPr>
            <w:r w:rsidRPr="001C0FC4">
              <w:t>P</w:t>
            </w:r>
          </w:p>
        </w:tc>
      </w:tr>
      <w:tr w:rsidR="00296E35" w:rsidRPr="001C0FC4" w14:paraId="7EF9B40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0ACD18B" w14:textId="77777777" w:rsidR="00296E35" w:rsidRDefault="00296E35" w:rsidP="002E3FCC">
            <w:pPr>
              <w:pStyle w:val="TAN"/>
            </w:pPr>
            <w:r w:rsidRPr="001C0FC4">
              <w:t>NOTE 1:</w:t>
            </w:r>
            <w:r w:rsidRPr="001C0FC4">
              <w:tab/>
              <w:t>This is expected to be done via a suitable implementation dependent MMI.</w:t>
            </w:r>
          </w:p>
          <w:p w14:paraId="00EF7F77" w14:textId="77777777" w:rsidR="00296E35" w:rsidRPr="001C0FC4" w:rsidRDefault="00296E35" w:rsidP="002E3FCC">
            <w:pPr>
              <w:pStyle w:val="TAN"/>
            </w:pPr>
            <w:r>
              <w:t>NOTE 2:</w:t>
            </w:r>
            <w:r>
              <w:tab/>
              <w:t>The procedure does not release the RRC connection.</w:t>
            </w:r>
          </w:p>
        </w:tc>
      </w:tr>
    </w:tbl>
    <w:p w14:paraId="4C7C2D92" w14:textId="77777777" w:rsidR="00296E35" w:rsidRPr="001C0FC4" w:rsidRDefault="00296E35" w:rsidP="00296E35"/>
    <w:p w14:paraId="52ED0E08" w14:textId="77777777" w:rsidR="00296E35" w:rsidRPr="001C0FC4" w:rsidRDefault="00296E35" w:rsidP="00296E35">
      <w:pPr>
        <w:pStyle w:val="H6"/>
      </w:pPr>
      <w:r w:rsidRPr="001C0FC4">
        <w:t>6.1.15.3.3</w:t>
      </w:r>
      <w:r w:rsidRPr="001C0FC4">
        <w:tab/>
        <w:t>Specific message contents</w:t>
      </w:r>
    </w:p>
    <w:p w14:paraId="6B403A7F" w14:textId="162ADC8B" w:rsidR="00296E35" w:rsidRPr="001C0FC4" w:rsidRDefault="00296E35" w:rsidP="00296E35">
      <w:pPr>
        <w:pStyle w:val="TH"/>
      </w:pPr>
      <w:r w:rsidRPr="001C0FC4">
        <w:t>Table 6.1.15.3.3-1: SIP REFER from the UE (step 2, Table 6.1.15.3.2-1;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1988F742"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1A110211" w14:textId="20156DC9" w:rsidR="00296E35" w:rsidRPr="001C0FC4" w:rsidRDefault="00296E35" w:rsidP="002E3FCC">
            <w:pPr>
              <w:pStyle w:val="TAL"/>
            </w:pPr>
            <w:r w:rsidRPr="001C0FC4">
              <w:t xml:space="preserve">Derivation Path: TS </w:t>
            </w:r>
            <w:r>
              <w:t>37.579</w:t>
            </w:r>
            <w:r w:rsidRPr="001C0FC4">
              <w:t>-1 [2], Table 5.5.2.12-1</w:t>
            </w:r>
          </w:p>
        </w:tc>
      </w:tr>
      <w:tr w:rsidR="00296E35" w:rsidRPr="001C0FC4" w14:paraId="5A3614C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682517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07C9F7E"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7FF8D61"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71DF653A"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3B5B9B" w14:textId="77777777" w:rsidR="00296E35" w:rsidRPr="001C0FC4" w:rsidRDefault="00296E35" w:rsidP="002E3FCC">
            <w:pPr>
              <w:pStyle w:val="TAH"/>
            </w:pPr>
            <w:r w:rsidRPr="001C0FC4">
              <w:t>Condition</w:t>
            </w:r>
          </w:p>
        </w:tc>
      </w:tr>
      <w:tr w:rsidR="00296E35" w:rsidRPr="001C0FC4" w14:paraId="32D9394D"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7C7534E"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4D3C8B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C774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C9C3E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06C3925" w14:textId="77777777" w:rsidR="00296E35" w:rsidRPr="001C0FC4" w:rsidRDefault="00296E35" w:rsidP="002E3FCC">
            <w:pPr>
              <w:pStyle w:val="TAL"/>
            </w:pPr>
          </w:p>
        </w:tc>
      </w:tr>
      <w:tr w:rsidR="00296E35" w:rsidRPr="001C0FC4" w14:paraId="1B57D93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2781849"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448962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FB4B2F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6242063E"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9F65CEE" w14:textId="77777777" w:rsidR="00296E35" w:rsidRPr="001C0FC4" w:rsidRDefault="00296E35" w:rsidP="002E3FCC">
            <w:pPr>
              <w:pStyle w:val="TAL"/>
            </w:pPr>
          </w:p>
        </w:tc>
      </w:tr>
      <w:tr w:rsidR="00296E35" w:rsidRPr="001C0FC4" w14:paraId="69B1E03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1435337B"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804AC01" w14:textId="77777777" w:rsidR="00296E35" w:rsidRPr="001C0FC4" w:rsidRDefault="00296E35" w:rsidP="002E3FCC">
            <w:pPr>
              <w:pStyle w:val="TAL"/>
            </w:pPr>
            <w:r w:rsidRPr="001C0FC4">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464796A7"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36B5AE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88B791C" w14:textId="77777777" w:rsidR="00296E35" w:rsidRPr="001C0FC4" w:rsidRDefault="00296E35" w:rsidP="002E3FCC">
            <w:pPr>
              <w:pStyle w:val="TAL"/>
            </w:pPr>
          </w:p>
        </w:tc>
      </w:tr>
    </w:tbl>
    <w:p w14:paraId="67F29A68" w14:textId="77777777" w:rsidR="00296E35" w:rsidRPr="001C0FC4" w:rsidRDefault="00296E35" w:rsidP="00296E35"/>
    <w:p w14:paraId="611A631E" w14:textId="77777777" w:rsidR="00296E35" w:rsidRPr="001C0FC4" w:rsidRDefault="00296E35" w:rsidP="00296E35">
      <w:pPr>
        <w:pStyle w:val="TH"/>
      </w:pPr>
      <w:r w:rsidRPr="001C0FC4">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EDB8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595FD9" w14:textId="2F10C02A"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6.1.15.3.3-3</w:t>
            </w:r>
          </w:p>
        </w:tc>
      </w:tr>
    </w:tbl>
    <w:p w14:paraId="03F89FC4" w14:textId="77777777" w:rsidR="00296E35" w:rsidRPr="001C0FC4" w:rsidRDefault="00296E35" w:rsidP="00296E35"/>
    <w:p w14:paraId="7415CDE2" w14:textId="77777777" w:rsidR="00296E35" w:rsidRPr="001C0FC4" w:rsidRDefault="00296E35" w:rsidP="00296E35">
      <w:pPr>
        <w:pStyle w:val="TH"/>
      </w:pPr>
      <w:r w:rsidRPr="001C0FC4">
        <w:t>Table 6.1.15.3.3-3: SIP header fields extending the uri attribute of the resource-lists' single entry</w:t>
      </w:r>
      <w:r w:rsidRPr="001C0FC4">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F1C4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885356" w14:textId="5A0DC5E4" w:rsidR="00296E35" w:rsidRPr="001C0FC4" w:rsidRDefault="00296E35" w:rsidP="002E3FCC">
            <w:pPr>
              <w:pStyle w:val="TAL"/>
            </w:pPr>
            <w:r w:rsidRPr="001C0FC4">
              <w:t xml:space="preserve">Derivation Path: TS </w:t>
            </w:r>
            <w:r>
              <w:t>37.579</w:t>
            </w:r>
            <w:r w:rsidRPr="001C0FC4">
              <w:t>-1 [2], Table 5.5.2.12-2</w:t>
            </w:r>
          </w:p>
        </w:tc>
      </w:tr>
      <w:tr w:rsidR="00296E35" w:rsidRPr="001C0FC4" w14:paraId="47FB1C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F982A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16192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5D0013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7CBE4E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419AC7D" w14:textId="77777777" w:rsidR="00296E35" w:rsidRPr="001C0FC4" w:rsidRDefault="00296E35" w:rsidP="002E3FCC">
            <w:pPr>
              <w:pStyle w:val="TAH"/>
            </w:pPr>
            <w:r w:rsidRPr="001C0FC4">
              <w:t>Condition</w:t>
            </w:r>
          </w:p>
        </w:tc>
      </w:tr>
      <w:tr w:rsidR="00296E35" w:rsidRPr="001C0FC4" w14:paraId="4F9A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7B02C9"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15268FF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6CEF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3AA69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149B69" w14:textId="77777777" w:rsidR="00296E35" w:rsidRPr="001C0FC4" w:rsidRDefault="00296E35" w:rsidP="002E3FCC">
            <w:pPr>
              <w:pStyle w:val="TAL"/>
            </w:pPr>
          </w:p>
        </w:tc>
      </w:tr>
      <w:tr w:rsidR="00296E35" w:rsidRPr="001C0FC4" w14:paraId="4886B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EB5048"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7377C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C5F74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5BAC9E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47E0C6" w14:textId="77777777" w:rsidR="00296E35" w:rsidRPr="001C0FC4" w:rsidRDefault="00296E35" w:rsidP="002E3FCC">
            <w:pPr>
              <w:pStyle w:val="TAL"/>
            </w:pPr>
          </w:p>
        </w:tc>
      </w:tr>
      <w:tr w:rsidR="00296E35" w:rsidRPr="001C0FC4" w14:paraId="0F359A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6CAA52"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7CF07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C5C88F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0001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E9EFA" w14:textId="77777777" w:rsidR="00296E35" w:rsidRPr="001C0FC4" w:rsidRDefault="00296E35" w:rsidP="002E3FCC">
            <w:pPr>
              <w:pStyle w:val="TAL"/>
            </w:pPr>
          </w:p>
        </w:tc>
      </w:tr>
      <w:tr w:rsidR="00296E35" w:rsidRPr="001C0FC4" w14:paraId="11DE47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633479"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6E0BA54"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2659277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4B0E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8614F1" w14:textId="77777777" w:rsidR="00296E35" w:rsidRPr="001C0FC4" w:rsidRDefault="00296E35" w:rsidP="002E3FCC">
            <w:pPr>
              <w:pStyle w:val="TAL"/>
            </w:pPr>
          </w:p>
        </w:tc>
      </w:tr>
      <w:tr w:rsidR="00296E35" w:rsidRPr="001C0FC4" w14:paraId="1F8D3A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6AE820"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B57E48B" w14:textId="77777777" w:rsidR="00296E35" w:rsidRPr="001C0FC4" w:rsidRDefault="00296E35" w:rsidP="002E3FCC">
            <w:pPr>
              <w:pStyle w:val="TAL"/>
            </w:pPr>
            <w:r w:rsidRPr="001C0FC4">
              <w:t xml:space="preserve">SDP Message as described in </w:t>
            </w:r>
            <w:r w:rsidRPr="001C0FC4">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75E7AF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3CA16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086EBE" w14:textId="77777777" w:rsidR="00296E35" w:rsidRPr="001C0FC4" w:rsidRDefault="00296E35" w:rsidP="002E3FCC">
            <w:pPr>
              <w:pStyle w:val="TAL"/>
            </w:pPr>
          </w:p>
        </w:tc>
      </w:tr>
      <w:tr w:rsidR="00296E35" w:rsidRPr="001C0FC4" w14:paraId="2451D8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11D06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E74BE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AC1998"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85EB56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61504A" w14:textId="77777777" w:rsidR="00296E35" w:rsidRPr="001C0FC4" w:rsidRDefault="00296E35" w:rsidP="002E3FCC">
            <w:pPr>
              <w:pStyle w:val="TAL"/>
            </w:pPr>
          </w:p>
        </w:tc>
      </w:tr>
      <w:tr w:rsidR="00296E35" w:rsidRPr="001C0FC4" w14:paraId="72C937D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F0B01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9F67A0" w14:textId="77777777" w:rsidR="00296E35" w:rsidRPr="001C0FC4" w:rsidRDefault="00296E35" w:rsidP="002E3FCC">
            <w:pPr>
              <w:pStyle w:val="TAL"/>
            </w:pPr>
            <w:r w:rsidRPr="001C0FC4">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7C572A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14FE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637D43" w14:textId="77777777" w:rsidR="00296E35" w:rsidRPr="001C0FC4" w:rsidRDefault="00296E35" w:rsidP="002E3FCC">
            <w:pPr>
              <w:pStyle w:val="TAL"/>
            </w:pPr>
          </w:p>
        </w:tc>
      </w:tr>
    </w:tbl>
    <w:p w14:paraId="2C6F743E" w14:textId="77777777" w:rsidR="00296E35" w:rsidRPr="001C0FC4" w:rsidRDefault="00296E35" w:rsidP="00296E35"/>
    <w:p w14:paraId="4ACB393A" w14:textId="77777777" w:rsidR="00296E35" w:rsidRPr="001C0FC4" w:rsidRDefault="00296E35" w:rsidP="00296E35">
      <w:pPr>
        <w:pStyle w:val="TH"/>
      </w:pPr>
      <w:r w:rsidRPr="001C0FC4">
        <w:t xml:space="preserve">Table 6.1.15.3.3-4: </w:t>
      </w:r>
      <w:r w:rsidRPr="001C0FC4">
        <w:rPr>
          <w:lang w:eastAsia="ko-KR"/>
        </w:rPr>
        <w:t>SDP in SIP header fields</w:t>
      </w:r>
      <w:r w:rsidRPr="001C0FC4">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B078F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15F4394" w14:textId="52863699" w:rsidR="00296E35" w:rsidRPr="001C0FC4" w:rsidRDefault="00296E35" w:rsidP="002E3FCC">
            <w:pPr>
              <w:pStyle w:val="TAL"/>
            </w:pPr>
            <w:r w:rsidRPr="001C0FC4">
              <w:t xml:space="preserve">Derivation Path: TS </w:t>
            </w:r>
            <w:r>
              <w:t>37.579</w:t>
            </w:r>
            <w:r w:rsidRPr="001C0FC4">
              <w:t>-1 [2], Table 5.5.3.1.1-3, condition PRE_ESTABLISHED_SESSION, SDP_OFFER, MCD_1to1, MCDATA_SDS, SDS_SESSION</w:t>
            </w:r>
          </w:p>
        </w:tc>
      </w:tr>
    </w:tbl>
    <w:p w14:paraId="031E0489" w14:textId="77777777" w:rsidR="00296E35" w:rsidRPr="001C0FC4" w:rsidRDefault="00296E35" w:rsidP="00296E35"/>
    <w:p w14:paraId="31A0BD09" w14:textId="77777777" w:rsidR="00296E35" w:rsidRPr="001C0FC4" w:rsidRDefault="00296E35" w:rsidP="00296E35">
      <w:pPr>
        <w:pStyle w:val="TH"/>
      </w:pPr>
      <w:r w:rsidRPr="001C0FC4">
        <w:t xml:space="preserve">Table 6.1.15.3.3-5: </w:t>
      </w:r>
      <w:r w:rsidRPr="001C0FC4">
        <w:rPr>
          <w:lang w:eastAsia="ko-KR"/>
        </w:rPr>
        <w:t xml:space="preserve">MCData-Info in SIP header fields </w:t>
      </w:r>
      <w:r w:rsidRPr="001C0FC4">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BFCDB3A"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E80BDC3" w14:textId="752C0C24"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6284BD43"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E72FD7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718276"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9A6BB5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C6EB81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E9984B3" w14:textId="77777777" w:rsidR="00296E35" w:rsidRPr="001C0FC4" w:rsidRDefault="00296E35" w:rsidP="002E3FCC">
            <w:pPr>
              <w:pStyle w:val="TAH"/>
            </w:pPr>
            <w:r w:rsidRPr="001C0FC4">
              <w:t>Condition</w:t>
            </w:r>
          </w:p>
        </w:tc>
      </w:tr>
      <w:tr w:rsidR="00296E35" w:rsidRPr="001C0FC4" w14:paraId="51561E47"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95DA575"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A14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F360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CC6F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D2A6CE" w14:textId="77777777" w:rsidR="00296E35" w:rsidRPr="001C0FC4" w:rsidRDefault="00296E35" w:rsidP="002E3FCC">
            <w:pPr>
              <w:pStyle w:val="TAL"/>
            </w:pPr>
          </w:p>
        </w:tc>
      </w:tr>
      <w:tr w:rsidR="00296E35" w:rsidRPr="001C0FC4" w14:paraId="490FAFCB"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6FD463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204CF4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9034DA"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0485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5182B1" w14:textId="77777777" w:rsidR="00296E35" w:rsidRPr="001C0FC4" w:rsidRDefault="00296E35" w:rsidP="002E3FCC">
            <w:pPr>
              <w:pStyle w:val="TAL"/>
            </w:pPr>
          </w:p>
        </w:tc>
      </w:tr>
      <w:tr w:rsidR="00296E35" w:rsidRPr="001C0FC4" w14:paraId="394FE2C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79D7E35F"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A3AB18A" w14:textId="77777777" w:rsidR="00296E35" w:rsidRPr="001C0FC4" w:rsidRDefault="00296E35" w:rsidP="002E3FCC">
            <w:pPr>
              <w:pStyle w:val="TAL"/>
            </w:pPr>
            <w:r w:rsidRPr="001C0FC4">
              <w:rPr>
                <w:lang w:eastAsia="ko-KR"/>
              </w:rPr>
              <w:t>"</w:t>
            </w:r>
            <w:r w:rsidRPr="001C0FC4">
              <w:t>one-to-one-sds-session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8B9E9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2E837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6767413" w14:textId="77777777" w:rsidR="00296E35" w:rsidRPr="001C0FC4" w:rsidRDefault="00296E35" w:rsidP="002E3FCC">
            <w:pPr>
              <w:pStyle w:val="TAL"/>
            </w:pPr>
          </w:p>
        </w:tc>
      </w:tr>
      <w:tr w:rsidR="00296E35" w:rsidRPr="001C0FC4" w14:paraId="03DC39A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8BCD3E0"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F190674" w14:textId="77777777" w:rsidR="00296E35" w:rsidRPr="001C0FC4" w:rsidRDefault="00296E35" w:rsidP="002E3FCC">
            <w:pPr>
              <w:pStyle w:val="TAL"/>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E194D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08439"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496D5ED7" w14:textId="77777777" w:rsidR="00296E35" w:rsidRPr="001C0FC4" w:rsidRDefault="00296E35" w:rsidP="002E3FCC">
            <w:pPr>
              <w:pStyle w:val="TAL"/>
            </w:pPr>
          </w:p>
        </w:tc>
      </w:tr>
      <w:tr w:rsidR="00296E35" w:rsidRPr="001C0FC4" w14:paraId="52EBA75E" w14:textId="77777777" w:rsidTr="002E3FCC">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29D2D9D" w14:textId="220828EC" w:rsidR="00296E35" w:rsidRPr="001C0FC4" w:rsidRDefault="00296E35" w:rsidP="002E3FCC">
            <w:pPr>
              <w:pStyle w:val="TAL"/>
            </w:pPr>
            <w:r w:rsidRPr="001C0FC4">
              <w:t xml:space="preserve">NOTE 1: Encrypted element as described in TS </w:t>
            </w:r>
            <w:r>
              <w:t>37.579</w:t>
            </w:r>
            <w:r w:rsidRPr="001C0FC4">
              <w:t>-1 [2] Table 5.5.3.2.1-3A</w:t>
            </w:r>
          </w:p>
        </w:tc>
      </w:tr>
    </w:tbl>
    <w:p w14:paraId="358097FE" w14:textId="77777777" w:rsidR="00296E35" w:rsidRPr="001C0FC4" w:rsidRDefault="00296E35" w:rsidP="00296E35"/>
    <w:p w14:paraId="2153B2C2" w14:textId="3767771B" w:rsidR="00296E35" w:rsidRPr="001C0FC4" w:rsidRDefault="00296E35" w:rsidP="00296E35">
      <w:pPr>
        <w:pStyle w:val="TH"/>
      </w:pPr>
      <w:r w:rsidRPr="001C0FC4">
        <w:t>Table 6.1.15.3.3-6: MSRP SEND from the UE (step 4, Table 6.1.15.3.2-1;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60626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FD7AE5" w14:textId="1B2557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51D81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ACFB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38C90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8594A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A45C2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6F1DD4" w14:textId="77777777" w:rsidR="00296E35" w:rsidRPr="001C0FC4" w:rsidRDefault="00296E35" w:rsidP="002E3FCC">
            <w:pPr>
              <w:pStyle w:val="TAH"/>
              <w:rPr>
                <w:bCs/>
              </w:rPr>
            </w:pPr>
            <w:r w:rsidRPr="001C0FC4">
              <w:rPr>
                <w:bCs/>
              </w:rPr>
              <w:t>Condition</w:t>
            </w:r>
          </w:p>
        </w:tc>
      </w:tr>
      <w:tr w:rsidR="00296E35" w:rsidRPr="001C0FC4" w14:paraId="685719A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195E4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423C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1341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D083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55B03E" w14:textId="77777777" w:rsidR="00296E35" w:rsidRPr="001C0FC4" w:rsidRDefault="00296E35" w:rsidP="002E3FCC">
            <w:pPr>
              <w:pStyle w:val="TAL"/>
            </w:pPr>
          </w:p>
        </w:tc>
      </w:tr>
      <w:tr w:rsidR="00296E35" w:rsidRPr="001C0FC4" w14:paraId="075706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811C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42C50E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3275BB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F774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4F2BFA" w14:textId="77777777" w:rsidR="00296E35" w:rsidRPr="001C0FC4" w:rsidRDefault="00296E35" w:rsidP="002E3FCC">
            <w:pPr>
              <w:pStyle w:val="TAL"/>
            </w:pPr>
          </w:p>
        </w:tc>
      </w:tr>
      <w:tr w:rsidR="00296E35" w:rsidRPr="001C0FC4" w14:paraId="588FAE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1B0A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01A638" w14:textId="77777777" w:rsidR="00296E35" w:rsidRPr="001C0FC4" w:rsidRDefault="00296E35" w:rsidP="002E3FCC">
            <w:pPr>
              <w:pStyle w:val="TAL"/>
            </w:pPr>
            <w:r w:rsidRPr="001C0FC4">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48527FB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FB8E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8BA6EE" w14:textId="77777777" w:rsidR="00296E35" w:rsidRPr="001C0FC4" w:rsidRDefault="00296E35" w:rsidP="002E3FCC">
            <w:pPr>
              <w:pStyle w:val="TAL"/>
            </w:pPr>
          </w:p>
        </w:tc>
      </w:tr>
    </w:tbl>
    <w:p w14:paraId="1B3402D1" w14:textId="77777777" w:rsidR="00296E35" w:rsidRPr="001C0FC4" w:rsidRDefault="00296E35" w:rsidP="00296E35"/>
    <w:p w14:paraId="355CDE0C" w14:textId="2A88A4A6" w:rsidR="00296E35" w:rsidRPr="001C0FC4" w:rsidRDefault="00296E35" w:rsidP="00296E35">
      <w:pPr>
        <w:pStyle w:val="TH"/>
      </w:pPr>
      <w:r w:rsidRPr="001C0FC4">
        <w:t>Table 6.1.15.3.3-7: MIME Message (step 4, Table 6.1.15.3.2-1;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4E0D0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BF4F3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F182F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6938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18B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2BB0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60F68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27EF67" w14:textId="77777777" w:rsidR="00296E35" w:rsidRPr="001C0FC4" w:rsidRDefault="00296E35" w:rsidP="002E3FCC">
            <w:pPr>
              <w:pStyle w:val="TAH"/>
              <w:rPr>
                <w:bCs/>
              </w:rPr>
            </w:pPr>
            <w:r w:rsidRPr="001C0FC4">
              <w:rPr>
                <w:bCs/>
              </w:rPr>
              <w:t>Condition</w:t>
            </w:r>
          </w:p>
        </w:tc>
      </w:tr>
      <w:tr w:rsidR="00296E35" w:rsidRPr="001C0FC4" w14:paraId="324252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E3A06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8DC49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BBDD0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1A24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F3C110" w14:textId="77777777" w:rsidR="00296E35" w:rsidRPr="001C0FC4" w:rsidRDefault="00296E35" w:rsidP="002E3FCC">
            <w:pPr>
              <w:pStyle w:val="TAL"/>
            </w:pPr>
          </w:p>
        </w:tc>
      </w:tr>
      <w:tr w:rsidR="00296E35" w:rsidRPr="001C0FC4" w14:paraId="583DE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5F760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A40EB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A9971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15E2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16E" w14:textId="77777777" w:rsidR="00296E35" w:rsidRPr="001C0FC4" w:rsidRDefault="00296E35" w:rsidP="002E3FCC">
            <w:pPr>
              <w:pStyle w:val="TAL"/>
            </w:pPr>
          </w:p>
        </w:tc>
      </w:tr>
      <w:tr w:rsidR="00296E35" w:rsidRPr="001C0FC4" w14:paraId="64F0E02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15C5A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D4BF726"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554D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B2E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B647E4" w14:textId="77777777" w:rsidR="00296E35" w:rsidRPr="001C0FC4" w:rsidRDefault="00296E35" w:rsidP="002E3FCC">
            <w:pPr>
              <w:pStyle w:val="TAL"/>
            </w:pPr>
          </w:p>
        </w:tc>
      </w:tr>
      <w:tr w:rsidR="00296E35" w:rsidRPr="001C0FC4" w14:paraId="1DC141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D4085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0D914" w14:textId="77777777" w:rsidR="00296E35" w:rsidRPr="001C0FC4" w:rsidRDefault="00296E35" w:rsidP="002E3FCC">
            <w:pPr>
              <w:pStyle w:val="TAL"/>
            </w:pPr>
            <w:r w:rsidRPr="001C0FC4">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4A4CE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94BB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E949CD" w14:textId="77777777" w:rsidR="00296E35" w:rsidRPr="001C0FC4" w:rsidRDefault="00296E35" w:rsidP="002E3FCC">
            <w:pPr>
              <w:pStyle w:val="TAL"/>
            </w:pPr>
          </w:p>
        </w:tc>
      </w:tr>
      <w:tr w:rsidR="00296E35" w:rsidRPr="001C0FC4" w14:paraId="319FE9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08E05B"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93BC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B18D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583B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2944C" w14:textId="77777777" w:rsidR="00296E35" w:rsidRPr="001C0FC4" w:rsidRDefault="00296E35" w:rsidP="002E3FCC">
            <w:pPr>
              <w:pStyle w:val="TAL"/>
            </w:pPr>
          </w:p>
        </w:tc>
      </w:tr>
      <w:tr w:rsidR="00296E35" w:rsidRPr="001C0FC4" w14:paraId="01ADAB9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5337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2377D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B8CA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4012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16E720" w14:textId="77777777" w:rsidR="00296E35" w:rsidRPr="001C0FC4" w:rsidRDefault="00296E35" w:rsidP="002E3FCC">
            <w:pPr>
              <w:pStyle w:val="TAL"/>
            </w:pPr>
          </w:p>
        </w:tc>
      </w:tr>
      <w:tr w:rsidR="00296E35" w:rsidRPr="001C0FC4" w14:paraId="3CD5BA0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C881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61D91B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76C86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6A24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FAFBC" w14:textId="77777777" w:rsidR="00296E35" w:rsidRPr="001C0FC4" w:rsidRDefault="00296E35" w:rsidP="002E3FCC">
            <w:pPr>
              <w:pStyle w:val="TAL"/>
            </w:pPr>
          </w:p>
        </w:tc>
      </w:tr>
      <w:tr w:rsidR="00296E35" w:rsidRPr="001C0FC4" w14:paraId="2CDFF0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4E8C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75365B" w14:textId="77777777" w:rsidR="00296E35" w:rsidRPr="001C0FC4" w:rsidRDefault="00296E35" w:rsidP="002E3FCC">
            <w:pPr>
              <w:pStyle w:val="TAL"/>
            </w:pPr>
            <w:r w:rsidRPr="001C0FC4">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69B31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B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B72A56" w14:textId="77777777" w:rsidR="00296E35" w:rsidRPr="001C0FC4" w:rsidRDefault="00296E35" w:rsidP="002E3FCC">
            <w:pPr>
              <w:pStyle w:val="TAL"/>
            </w:pPr>
          </w:p>
        </w:tc>
      </w:tr>
    </w:tbl>
    <w:p w14:paraId="26191385" w14:textId="77777777" w:rsidR="00296E35" w:rsidRPr="001C0FC4" w:rsidRDefault="00296E35" w:rsidP="00296E35"/>
    <w:p w14:paraId="2B0EACAF" w14:textId="77777777" w:rsidR="00296E35" w:rsidRPr="001C0FC4" w:rsidRDefault="00296E35" w:rsidP="00296E35">
      <w:pPr>
        <w:pStyle w:val="TH"/>
      </w:pPr>
      <w:r w:rsidRPr="001C0FC4">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B70F4E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038778" w14:textId="33A02B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76F90B0" w14:textId="77777777" w:rsidR="00296E35" w:rsidRPr="001C0FC4" w:rsidRDefault="00296E35" w:rsidP="00296E35"/>
    <w:p w14:paraId="0E0EA32E" w14:textId="77777777" w:rsidR="00296E35" w:rsidRPr="001C0FC4" w:rsidRDefault="00296E35" w:rsidP="00296E35">
      <w:pPr>
        <w:pStyle w:val="TH"/>
      </w:pPr>
      <w:r w:rsidRPr="001C0FC4">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B39DC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96DD45" w14:textId="4D8934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15B96D02" w14:textId="77777777" w:rsidR="00296E35" w:rsidRPr="001C0FC4" w:rsidRDefault="00296E35" w:rsidP="00296E35"/>
    <w:p w14:paraId="0597ADA9" w14:textId="5537DF92" w:rsidR="00296E35" w:rsidRPr="001C0FC4" w:rsidRDefault="00296E35" w:rsidP="00296E35">
      <w:pPr>
        <w:pStyle w:val="TH"/>
      </w:pPr>
      <w:r w:rsidRPr="001C0FC4">
        <w:t>Table 6.1.15.3.3-10: MSRP SEND from the SS (step 5, Table 6.1.15.3.2-1;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DA26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6EDEE42" w14:textId="267F02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5CB0C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1160F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1F9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9C539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4028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5E32AF" w14:textId="77777777" w:rsidR="00296E35" w:rsidRPr="001C0FC4" w:rsidRDefault="00296E35" w:rsidP="002E3FCC">
            <w:pPr>
              <w:pStyle w:val="TAH"/>
              <w:rPr>
                <w:bCs/>
              </w:rPr>
            </w:pPr>
            <w:r w:rsidRPr="001C0FC4">
              <w:rPr>
                <w:bCs/>
              </w:rPr>
              <w:t>Condition</w:t>
            </w:r>
          </w:p>
        </w:tc>
      </w:tr>
      <w:tr w:rsidR="00296E35" w:rsidRPr="001C0FC4" w14:paraId="7B78ED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BC10DB"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DF67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9F8B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B6C8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96F8B" w14:textId="77777777" w:rsidR="00296E35" w:rsidRPr="001C0FC4" w:rsidRDefault="00296E35" w:rsidP="002E3FCC">
            <w:pPr>
              <w:pStyle w:val="TAL"/>
            </w:pPr>
          </w:p>
        </w:tc>
      </w:tr>
      <w:tr w:rsidR="00296E35" w:rsidRPr="001C0FC4" w14:paraId="65438F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E340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25FE4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3CA7C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16BA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4FABB" w14:textId="77777777" w:rsidR="00296E35" w:rsidRPr="001C0FC4" w:rsidRDefault="00296E35" w:rsidP="002E3FCC">
            <w:pPr>
              <w:pStyle w:val="TAL"/>
            </w:pPr>
          </w:p>
        </w:tc>
      </w:tr>
      <w:tr w:rsidR="00296E35" w:rsidRPr="001C0FC4" w14:paraId="7A144E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905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587B131" w14:textId="77777777" w:rsidR="00296E35" w:rsidRPr="001C0FC4" w:rsidRDefault="00296E35" w:rsidP="002E3FCC">
            <w:pPr>
              <w:pStyle w:val="TAL"/>
              <w:rPr>
                <w:iCs/>
              </w:rPr>
            </w:pPr>
            <w:r w:rsidRPr="001C0FC4">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21A58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25A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482DDC" w14:textId="77777777" w:rsidR="00296E35" w:rsidRPr="001C0FC4" w:rsidRDefault="00296E35" w:rsidP="002E3FCC">
            <w:pPr>
              <w:pStyle w:val="TAL"/>
            </w:pPr>
          </w:p>
        </w:tc>
      </w:tr>
    </w:tbl>
    <w:p w14:paraId="780EAF14" w14:textId="77777777" w:rsidR="00296E35" w:rsidRPr="001C0FC4" w:rsidRDefault="00296E35" w:rsidP="00296E35"/>
    <w:p w14:paraId="665F911E" w14:textId="77777777" w:rsidR="00296E35" w:rsidRPr="001C0FC4" w:rsidRDefault="00296E35" w:rsidP="00296E35">
      <w:pPr>
        <w:pStyle w:val="TH"/>
      </w:pPr>
      <w:r w:rsidRPr="001C0FC4">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892E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4F19AA" w14:textId="61143F7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C499E30" w14:textId="77777777" w:rsidR="00296E35" w:rsidRPr="001C0FC4" w:rsidRDefault="00296E35" w:rsidP="00296E35"/>
    <w:p w14:paraId="7F465639" w14:textId="77777777" w:rsidR="00296E35" w:rsidRPr="001C0FC4" w:rsidRDefault="00296E35" w:rsidP="00296E35">
      <w:pPr>
        <w:pStyle w:val="Heading3"/>
        <w:rPr>
          <w:color w:val="000000" w:themeColor="text1"/>
        </w:rPr>
      </w:pPr>
      <w:bookmarkStart w:id="796" w:name="_Toc178186349"/>
      <w:bookmarkStart w:id="797" w:name="_Toc210385163"/>
      <w:r w:rsidRPr="001C0FC4">
        <w:rPr>
          <w:color w:val="000000" w:themeColor="text1"/>
        </w:rPr>
        <w:t>6.1.16</w:t>
      </w:r>
      <w:r w:rsidRPr="001C0FC4">
        <w:rPr>
          <w:color w:val="000000" w:themeColor="text1"/>
        </w:rPr>
        <w:tab/>
        <w:t>On-network / Short Data Service (SDS) / SDS Session / One-to-one SDS Session / Pre-established session / Client Terminated (CT)</w:t>
      </w:r>
      <w:bookmarkEnd w:id="796"/>
      <w:bookmarkEnd w:id="797"/>
    </w:p>
    <w:p w14:paraId="4866D127" w14:textId="77777777" w:rsidR="00296E35" w:rsidRPr="001C0FC4" w:rsidRDefault="00296E35" w:rsidP="00296E35">
      <w:pPr>
        <w:pStyle w:val="H6"/>
        <w:rPr>
          <w:color w:val="000000" w:themeColor="text1"/>
        </w:rPr>
      </w:pPr>
      <w:r w:rsidRPr="001C0FC4">
        <w:rPr>
          <w:color w:val="000000" w:themeColor="text1"/>
        </w:rPr>
        <w:t>6.1.16.1</w:t>
      </w:r>
      <w:r w:rsidRPr="001C0FC4">
        <w:rPr>
          <w:color w:val="000000" w:themeColor="text1"/>
        </w:rPr>
        <w:tab/>
        <w:t>Test Purpose (TP)</w:t>
      </w:r>
    </w:p>
    <w:p w14:paraId="2B72962B" w14:textId="77777777" w:rsidR="00296E35" w:rsidRPr="001C0FC4" w:rsidRDefault="00296E35" w:rsidP="00296E35">
      <w:pPr>
        <w:pStyle w:val="H6"/>
        <w:rPr>
          <w:color w:val="000000" w:themeColor="text1"/>
        </w:rPr>
      </w:pPr>
      <w:r w:rsidRPr="001C0FC4">
        <w:rPr>
          <w:color w:val="000000" w:themeColor="text1"/>
        </w:rPr>
        <w:t>(1)</w:t>
      </w:r>
    </w:p>
    <w:p w14:paraId="65F7B0A8"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6A411058"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D1CEEB6"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one-to-one SDS session using the media plane and using a pre-established session }</w:t>
      </w:r>
    </w:p>
    <w:p w14:paraId="39FEA7CA"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977CAE5" w14:textId="77777777" w:rsidR="00296E35" w:rsidRPr="001C0FC4" w:rsidRDefault="00296E35" w:rsidP="00296E35">
      <w:pPr>
        <w:pStyle w:val="PL"/>
        <w:rPr>
          <w:color w:val="000000" w:themeColor="text1"/>
        </w:rPr>
      </w:pPr>
      <w:r w:rsidRPr="001C0FC4">
        <w:rPr>
          <w:color w:val="000000" w:themeColor="text1"/>
        </w:rPr>
        <w:t xml:space="preserve">            }</w:t>
      </w:r>
    </w:p>
    <w:p w14:paraId="03AF9D38" w14:textId="77777777" w:rsidR="00296E35" w:rsidRPr="001C0FC4" w:rsidRDefault="00296E35" w:rsidP="00296E35">
      <w:pPr>
        <w:pStyle w:val="PL"/>
        <w:rPr>
          <w:color w:val="000000" w:themeColor="text1"/>
        </w:rPr>
      </w:pPr>
    </w:p>
    <w:p w14:paraId="032F21B9" w14:textId="77777777" w:rsidR="00296E35" w:rsidRPr="001C0FC4" w:rsidRDefault="00296E35" w:rsidP="00296E35">
      <w:pPr>
        <w:pStyle w:val="H6"/>
        <w:rPr>
          <w:color w:val="000000" w:themeColor="text1"/>
        </w:rPr>
      </w:pPr>
      <w:r w:rsidRPr="001C0FC4">
        <w:rPr>
          <w:color w:val="000000" w:themeColor="text1"/>
        </w:rPr>
        <w:t>(2)</w:t>
      </w:r>
    </w:p>
    <w:p w14:paraId="422D686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one-to-one SDS session using the media plane and using a pre-established session }</w:t>
      </w:r>
    </w:p>
    <w:p w14:paraId="630B5272"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4466C923"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363F28DE"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00FAEBB" w14:textId="77777777" w:rsidR="00296E35" w:rsidRPr="001C0FC4" w:rsidRDefault="00296E35" w:rsidP="00296E35">
      <w:pPr>
        <w:pStyle w:val="PL"/>
        <w:rPr>
          <w:color w:val="000000" w:themeColor="text1"/>
        </w:rPr>
      </w:pPr>
      <w:r w:rsidRPr="001C0FC4">
        <w:rPr>
          <w:color w:val="000000" w:themeColor="text1"/>
        </w:rPr>
        <w:t xml:space="preserve">            }</w:t>
      </w:r>
    </w:p>
    <w:p w14:paraId="64AF0CDB" w14:textId="77777777" w:rsidR="00296E35" w:rsidRPr="001C0FC4" w:rsidRDefault="00296E35" w:rsidP="00296E35">
      <w:pPr>
        <w:pStyle w:val="PL"/>
        <w:rPr>
          <w:color w:val="000000" w:themeColor="text1"/>
        </w:rPr>
      </w:pPr>
    </w:p>
    <w:p w14:paraId="2A8D0DFE" w14:textId="77777777" w:rsidR="00296E35" w:rsidRPr="001C0FC4" w:rsidRDefault="00296E35" w:rsidP="00296E35">
      <w:pPr>
        <w:pStyle w:val="H6"/>
        <w:rPr>
          <w:color w:val="000000" w:themeColor="text1"/>
        </w:rPr>
      </w:pPr>
      <w:r w:rsidRPr="001C0FC4">
        <w:rPr>
          <w:color w:val="000000" w:themeColor="text1"/>
        </w:rPr>
        <w:t>(3)</w:t>
      </w:r>
    </w:p>
    <w:p w14:paraId="005E9A5A"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one-to-one SDS session initiated by the SS (MCDATA server) and using a pre-established session }</w:t>
      </w:r>
    </w:p>
    <w:p w14:paraId="48541057"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C03A270"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127B79D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25FD9D5F" w14:textId="77777777" w:rsidR="00296E35" w:rsidRPr="001C0FC4" w:rsidRDefault="00296E35" w:rsidP="00296E35">
      <w:pPr>
        <w:pStyle w:val="PL"/>
        <w:rPr>
          <w:color w:val="000000" w:themeColor="text1"/>
        </w:rPr>
      </w:pPr>
      <w:r w:rsidRPr="001C0FC4">
        <w:rPr>
          <w:color w:val="000000" w:themeColor="text1"/>
        </w:rPr>
        <w:t xml:space="preserve">            }</w:t>
      </w:r>
    </w:p>
    <w:p w14:paraId="0D8B19CF" w14:textId="77777777" w:rsidR="00296E35" w:rsidRPr="001C0FC4" w:rsidRDefault="00296E35" w:rsidP="00296E35">
      <w:pPr>
        <w:pStyle w:val="PL"/>
        <w:rPr>
          <w:color w:val="000000" w:themeColor="text1"/>
        </w:rPr>
      </w:pPr>
    </w:p>
    <w:p w14:paraId="2C69DAF0" w14:textId="77777777" w:rsidR="00296E35" w:rsidRPr="001C0FC4" w:rsidRDefault="00296E35" w:rsidP="00296E35">
      <w:pPr>
        <w:pStyle w:val="H6"/>
        <w:rPr>
          <w:color w:val="000000" w:themeColor="text1"/>
        </w:rPr>
      </w:pPr>
      <w:r w:rsidRPr="001C0FC4">
        <w:rPr>
          <w:color w:val="000000" w:themeColor="text1"/>
        </w:rPr>
        <w:t>6.1.16.2</w:t>
      </w:r>
      <w:r w:rsidRPr="001C0FC4">
        <w:rPr>
          <w:color w:val="000000" w:themeColor="text1"/>
        </w:rPr>
        <w:tab/>
        <w:t>Conformance requirements</w:t>
      </w:r>
    </w:p>
    <w:p w14:paraId="740100A0"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581F95A" w14:textId="77777777" w:rsidR="00296E35" w:rsidRPr="001C0FC4" w:rsidRDefault="00296E35" w:rsidP="00296E35">
      <w:pPr>
        <w:rPr>
          <w:color w:val="000000" w:themeColor="text1"/>
        </w:rPr>
      </w:pPr>
      <w:r w:rsidRPr="001C0FC4">
        <w:rPr>
          <w:color w:val="000000" w:themeColor="text1"/>
        </w:rPr>
        <w:t>[TS 24.282, clause 9.2.5.2.1.2]</w:t>
      </w:r>
    </w:p>
    <w:p w14:paraId="4647DC05"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DD07BF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"establish-request":</w:t>
      </w:r>
    </w:p>
    <w:p w14:paraId="52318063" w14:textId="77777777" w:rsidR="00296E35" w:rsidRPr="001C0FC4" w:rsidRDefault="00296E35" w:rsidP="00296E35">
      <w:pPr>
        <w:pStyle w:val="B2"/>
        <w:rPr>
          <w:color w:val="000000" w:themeColor="text1"/>
        </w:rPr>
      </w:pPr>
      <w:r w:rsidRPr="001C0FC4">
        <w:rPr>
          <w:color w:val="000000" w:themeColor="text1"/>
        </w:rPr>
        <w:t>i)</w:t>
      </w:r>
      <w:r w:rsidRPr="001C0FC4">
        <w:rPr>
          <w:color w:val="000000" w:themeColor="text1"/>
        </w:rPr>
        <w:tab/>
        <w:t>if the &lt;request-type&gt; element in the application/vnd.3gpp.mcdata-info+xml MIME body of the SIP INVITE request is set to a value of "one-to-one-sds", shall follow the procedures in subclause </w:t>
      </w:r>
      <w:r w:rsidRPr="001C0FC4">
        <w:rPr>
          <w:rFonts w:eastAsia="Malgun Gothic"/>
          <w:color w:val="000000" w:themeColor="text1"/>
        </w:rPr>
        <w:t>9.2.3.2.4; and</w:t>
      </w:r>
    </w:p>
    <w:p w14:paraId="501729E2" w14:textId="77777777" w:rsidR="00296E35" w:rsidRPr="001C0FC4" w:rsidRDefault="00296E35" w:rsidP="00296E35">
      <w:pPr>
        <w:pStyle w:val="B2"/>
        <w:rPr>
          <w:color w:val="000000" w:themeColor="text1"/>
        </w:rPr>
      </w:pPr>
      <w:r w:rsidRPr="001C0FC4">
        <w:rPr>
          <w:rFonts w:eastAsia="Malgun Gothic"/>
          <w:color w:val="000000" w:themeColor="text1"/>
        </w:rPr>
        <w:t>ii)</w:t>
      </w:r>
      <w:r w:rsidRPr="001C0FC4">
        <w:rPr>
          <w:rFonts w:eastAsia="Malgun Gothic"/>
          <w:color w:val="000000" w:themeColor="text1"/>
        </w:rPr>
        <w:tab/>
      </w:r>
      <w:r w:rsidRPr="001C0FC4">
        <w:rPr>
          <w:color w:val="000000" w:themeColor="text1"/>
        </w:rPr>
        <w:t>if the &lt;request-type&gt; element in the application/vnd.3gpp.mcdata-info+xml MIME body of the SIP INVITE request is set to a value of "one-to-one-sds-session", shall follow the procedures in subclause </w:t>
      </w:r>
      <w:r w:rsidRPr="001C0FC4">
        <w:rPr>
          <w:rFonts w:eastAsia="Malgun Gothic"/>
          <w:color w:val="000000" w:themeColor="text1"/>
        </w:rPr>
        <w:t>9.2.4.2.4.</w:t>
      </w:r>
    </w:p>
    <w:p w14:paraId="23AEADBA" w14:textId="77777777" w:rsidR="00296E35" w:rsidRPr="001C0FC4" w:rsidRDefault="00296E35" w:rsidP="00296E35">
      <w:pPr>
        <w:rPr>
          <w:color w:val="000000" w:themeColor="text1"/>
        </w:rPr>
      </w:pPr>
      <w:r w:rsidRPr="001C0FC4">
        <w:rPr>
          <w:color w:val="000000" w:themeColor="text1"/>
        </w:rPr>
        <w:t>[TS 24.282, clause 9.2.4.2.4]</w:t>
      </w:r>
    </w:p>
    <w:p w14:paraId="7F4B7E40"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E375A9C" w14:textId="77777777" w:rsidR="00296E35" w:rsidRPr="001C0FC4" w:rsidRDefault="00296E35" w:rsidP="00296E35">
      <w:pPr>
        <w:rPr>
          <w:color w:val="000000" w:themeColor="text1"/>
        </w:rPr>
      </w:pPr>
      <w:r w:rsidRPr="001C0FC4">
        <w:rPr>
          <w:color w:val="000000" w:themeColor="text1"/>
        </w:rPr>
        <w:t>The MCData client:</w:t>
      </w:r>
    </w:p>
    <w:p w14:paraId="7C9BC1CC"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7E66B8F9"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45D3310D"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20D9EA8"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6F8C7230"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A058F8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425F0947"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52F3B24C"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6A0BEEB7"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66D1CBE7"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19884C90"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1CEDFC84"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0FD2360"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3A430865"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38A5E189"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4ECA0C4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3844D808"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206A25"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2A94F2F9"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F39F2A8"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D1ED35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029EDFA4"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23F6560B"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3C4FB812"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59554D60" w14:textId="77777777" w:rsidR="00296E35" w:rsidRPr="001C0FC4" w:rsidRDefault="00296E35" w:rsidP="00296E35">
      <w:pPr>
        <w:rPr>
          <w:color w:val="000000" w:themeColor="text1"/>
          <w:lang w:eastAsia="ko-KR"/>
        </w:rPr>
      </w:pPr>
      <w:r w:rsidRPr="001C0FC4">
        <w:rPr>
          <w:color w:val="000000" w:themeColor="text1"/>
          <w:lang w:eastAsia="ko-KR"/>
        </w:rPr>
        <w:t>To send a disposition notification after the media plane is released, the MCData client:</w:t>
      </w:r>
    </w:p>
    <w:p w14:paraId="3886369D"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FE9FD9B" w14:textId="77777777" w:rsidR="00296E35" w:rsidRPr="001C0FC4" w:rsidRDefault="00296E35" w:rsidP="00296E35">
      <w:pPr>
        <w:rPr>
          <w:color w:val="000000" w:themeColor="text1"/>
        </w:rPr>
      </w:pPr>
      <w:r w:rsidRPr="001C0FC4">
        <w:rPr>
          <w:color w:val="000000" w:themeColor="text1"/>
        </w:rPr>
        <w:t>[TS 24.282, clause 9.2.5.4.1.2]</w:t>
      </w:r>
    </w:p>
    <w:p w14:paraId="1EB2CB3F"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C2C029B"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4F6CE28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1F3B364D"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3D9EF8F8" w14:textId="77777777" w:rsidR="00296E35" w:rsidRPr="001C0FC4" w:rsidRDefault="00296E35" w:rsidP="00296E35">
      <w:pPr>
        <w:rPr>
          <w:color w:val="000000" w:themeColor="text1"/>
        </w:rPr>
      </w:pPr>
      <w:r w:rsidRPr="001C0FC4">
        <w:rPr>
          <w:color w:val="000000" w:themeColor="text1"/>
        </w:rPr>
        <w:t>[TS 24.582, clause 12.1]</w:t>
      </w:r>
    </w:p>
    <w:p w14:paraId="16C2297F"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31BEBA17" w14:textId="77777777" w:rsidR="00296E35" w:rsidRPr="001C0FC4" w:rsidRDefault="00296E35" w:rsidP="00296E35">
      <w:pPr>
        <w:rPr>
          <w:color w:val="000000" w:themeColor="text1"/>
        </w:rPr>
      </w:pPr>
      <w:r w:rsidRPr="001C0FC4">
        <w:rPr>
          <w:color w:val="000000" w:themeColor="text1"/>
        </w:rPr>
        <w:t>[TS 24.582, clause 6.1.2.3.1]</w:t>
      </w:r>
    </w:p>
    <w:p w14:paraId="7CF5CCBC"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CBC33F7"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5B228BAE"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57558347"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069A184F"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0A3362F"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70629EB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126F8CB4"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C758E1C"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24D9B545"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4F0BDD86"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153E4622" w14:textId="77777777" w:rsidR="00296E35" w:rsidRPr="001C0FC4" w:rsidRDefault="00296E35" w:rsidP="00296E35">
      <w:pPr>
        <w:rPr>
          <w:color w:val="000000" w:themeColor="text1"/>
        </w:rPr>
      </w:pPr>
      <w:r w:rsidRPr="001C0FC4">
        <w:rPr>
          <w:color w:val="000000" w:themeColor="text1"/>
        </w:rPr>
        <w:t>[TS 24.582, clause 6.1.2.6]</w:t>
      </w:r>
    </w:p>
    <w:p w14:paraId="111541C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7788FDFA"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5D8450BC"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381A324F"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6008DDC2" w14:textId="77777777" w:rsidR="00296E35" w:rsidRPr="001C0FC4" w:rsidRDefault="00296E35" w:rsidP="00296E35">
      <w:pPr>
        <w:pStyle w:val="B1"/>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4F304C3E"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0AE9CE87" w14:textId="77777777" w:rsidR="00296E35" w:rsidRPr="001C0FC4" w:rsidRDefault="00296E35" w:rsidP="00296E35">
      <w:pPr>
        <w:rPr>
          <w:color w:val="000000" w:themeColor="text1"/>
        </w:rPr>
      </w:pPr>
      <w:r w:rsidRPr="001C0FC4">
        <w:rPr>
          <w:color w:val="000000" w:themeColor="text1"/>
        </w:rPr>
        <w:t>[TS 24.582, clause 6.1.1.3.2]</w:t>
      </w:r>
    </w:p>
    <w:p w14:paraId="46A4C904"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3AC06C3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0304DBB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6C6EC65D"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0BCBC6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13955587"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62FECAD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63B9BB01"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6748081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516AC4A0"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806146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6C498AE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5C63D2A8"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C955D2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0923B77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3A42852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24FC28F4"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78BBDA0D"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9A91484" w14:textId="77777777" w:rsidR="00296E35" w:rsidRPr="001C0FC4" w:rsidRDefault="00296E35" w:rsidP="00296E35">
      <w:pPr>
        <w:rPr>
          <w:color w:val="000000" w:themeColor="text1"/>
        </w:rPr>
      </w:pPr>
      <w:r w:rsidRPr="001C0FC4">
        <w:rPr>
          <w:color w:val="000000" w:themeColor="text1"/>
        </w:rPr>
        <w:t>[TS 24.582, clause 6.1.2.5.1]</w:t>
      </w:r>
    </w:p>
    <w:p w14:paraId="4684E617"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737BEDE6"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74627FD2"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1CE9175"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6CAED3D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0A021B55" w14:textId="77777777" w:rsidR="00296E35" w:rsidRPr="001C0FC4" w:rsidRDefault="00296E35" w:rsidP="00296E35">
      <w:pPr>
        <w:rPr>
          <w:color w:val="000000" w:themeColor="text1"/>
        </w:rPr>
      </w:pPr>
      <w:r w:rsidRPr="001C0FC4">
        <w:rPr>
          <w:color w:val="000000" w:themeColor="text1"/>
        </w:rPr>
        <w:t>If MSRP chunking is used, the MCData client:</w:t>
      </w:r>
    </w:p>
    <w:p w14:paraId="0DDF3AD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send further MSRP SEND requests as necessary.</w:t>
      </w:r>
    </w:p>
    <w:p w14:paraId="47E1DF7D"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3F47A8E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3B26C43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59422ADA" w14:textId="77777777" w:rsidR="00296E35" w:rsidRPr="001C0FC4" w:rsidRDefault="00296E35" w:rsidP="00296E35">
      <w:pPr>
        <w:rPr>
          <w:color w:val="000000" w:themeColor="text1"/>
        </w:rPr>
      </w:pPr>
      <w:r w:rsidRPr="001C0FC4">
        <w:rPr>
          <w:color w:val="000000" w:themeColor="text1"/>
        </w:rPr>
        <w:t>[TS 24.582, clause 6.1.2.5.2]</w:t>
      </w:r>
    </w:p>
    <w:p w14:paraId="5A72C1DD"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7F841EDC"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0AA0ED7D"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5AC388C9"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1A635F9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7156CBC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29D4FD7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6B0CAC73"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60409908"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93BBF6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742B3AD8"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397D5B8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192DACB4"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08473AA1"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2FA0DFAC" w14:textId="77777777" w:rsidR="00296E35" w:rsidRPr="001C0FC4" w:rsidRDefault="00296E35" w:rsidP="00296E35">
      <w:pPr>
        <w:rPr>
          <w:color w:val="000000" w:themeColor="text1"/>
        </w:rPr>
      </w:pPr>
      <w:r w:rsidRPr="001C0FC4">
        <w:rPr>
          <w:color w:val="000000" w:themeColor="text1"/>
        </w:rPr>
        <w:t>[TS 24.582, clause 6.1.2.5.3]</w:t>
      </w:r>
    </w:p>
    <w:p w14:paraId="49B19144"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3C1EB7FE"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01856065"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74CFC35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61864A8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77E62BEE" w14:textId="77777777" w:rsidR="00296E35" w:rsidRPr="001C0FC4" w:rsidRDefault="00296E35" w:rsidP="00296E35">
      <w:pPr>
        <w:pStyle w:val="H6"/>
        <w:rPr>
          <w:color w:val="000000" w:themeColor="text1"/>
        </w:rPr>
      </w:pPr>
      <w:r w:rsidRPr="001C0FC4">
        <w:rPr>
          <w:color w:val="000000" w:themeColor="text1"/>
        </w:rPr>
        <w:t>6.1.16.3</w:t>
      </w:r>
      <w:r w:rsidRPr="001C0FC4">
        <w:rPr>
          <w:color w:val="000000" w:themeColor="text1"/>
        </w:rPr>
        <w:tab/>
        <w:t>Test description</w:t>
      </w:r>
    </w:p>
    <w:p w14:paraId="54303236" w14:textId="77777777" w:rsidR="00296E35" w:rsidRPr="001C0FC4" w:rsidRDefault="00296E35" w:rsidP="00296E35">
      <w:pPr>
        <w:pStyle w:val="H6"/>
        <w:rPr>
          <w:color w:val="000000" w:themeColor="text1"/>
        </w:rPr>
      </w:pPr>
      <w:r w:rsidRPr="001C0FC4">
        <w:rPr>
          <w:color w:val="000000" w:themeColor="text1"/>
        </w:rPr>
        <w:t>6.1.16.3.1</w:t>
      </w:r>
      <w:r w:rsidRPr="001C0FC4">
        <w:rPr>
          <w:color w:val="000000" w:themeColor="text1"/>
        </w:rPr>
        <w:tab/>
        <w:t>Pre-test conditions</w:t>
      </w:r>
    </w:p>
    <w:p w14:paraId="5803190F" w14:textId="77777777" w:rsidR="00296E35" w:rsidRDefault="00296E35" w:rsidP="00296E35">
      <w:pPr>
        <w:pStyle w:val="H6"/>
      </w:pPr>
      <w:r w:rsidRPr="00102CE5">
        <w:t>Test configuration</w:t>
      </w:r>
      <w:r>
        <w:t>:</w:t>
      </w:r>
    </w:p>
    <w:p w14:paraId="09E52D51" w14:textId="1403CBD7" w:rsidR="00296E35" w:rsidRDefault="00296E35" w:rsidP="00296E35">
      <w:pPr>
        <w:pStyle w:val="B1"/>
      </w:pPr>
      <w:r>
        <w:t>-</w:t>
      </w:r>
      <w:r>
        <w:tab/>
        <w:t>Single cell configuration according to TS 37.579-1 [2] clause 5.2.2.2.1.</w:t>
      </w:r>
    </w:p>
    <w:p w14:paraId="3808403D" w14:textId="77777777" w:rsidR="00296E35" w:rsidRDefault="00296E35" w:rsidP="00296E35">
      <w:pPr>
        <w:pStyle w:val="H6"/>
      </w:pPr>
      <w:r>
        <w:t>Preamble:</w:t>
      </w:r>
    </w:p>
    <w:p w14:paraId="2F952666" w14:textId="1D21B3F6" w:rsidR="00296E35" w:rsidRDefault="00296E35" w:rsidP="00296E35">
      <w:pPr>
        <w:pStyle w:val="B1"/>
      </w:pPr>
      <w:r>
        <w:t>-</w:t>
      </w:r>
      <w:r>
        <w:tab/>
        <w:t>The UE has performed procedure 'Initial registration' as described in TS 37.579-1 [2] clause 5.4.2.</w:t>
      </w:r>
    </w:p>
    <w:p w14:paraId="07EEE06A" w14:textId="25A9857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223EF50" w14:textId="77777777" w:rsidR="00296E35" w:rsidRDefault="00296E35" w:rsidP="00296E35">
      <w:pPr>
        <w:pStyle w:val="B1"/>
      </w:pPr>
      <w:r>
        <w:t>-</w:t>
      </w:r>
      <w:r>
        <w:tab/>
      </w:r>
      <w:r w:rsidRPr="000573F5">
        <w:t>UE States at the end of the preamble</w:t>
      </w:r>
      <w:r>
        <w:t>:</w:t>
      </w:r>
    </w:p>
    <w:p w14:paraId="67A0C1BA" w14:textId="77777777" w:rsidR="00296E35" w:rsidRDefault="00296E35" w:rsidP="00296E35">
      <w:pPr>
        <w:pStyle w:val="B1"/>
        <w:ind w:left="852"/>
      </w:pPr>
      <w:r>
        <w:t>-</w:t>
      </w:r>
      <w:r>
        <w:tab/>
        <w:t>The UE is in RRC_IDLE state.</w:t>
      </w:r>
    </w:p>
    <w:p w14:paraId="1D34EB8B" w14:textId="77777777" w:rsidR="00296E35" w:rsidRDefault="00296E35" w:rsidP="00296E35">
      <w:pPr>
        <w:pStyle w:val="B1"/>
        <w:ind w:left="852"/>
      </w:pPr>
      <w:r>
        <w:t>-</w:t>
      </w:r>
      <w:r>
        <w:tab/>
        <w:t>The client is registered for MCData.</w:t>
      </w:r>
    </w:p>
    <w:p w14:paraId="123CE759" w14:textId="77777777" w:rsidR="00296E35" w:rsidRDefault="00296E35" w:rsidP="00296E35">
      <w:pPr>
        <w:pStyle w:val="B1"/>
        <w:ind w:left="852"/>
      </w:pPr>
      <w:r>
        <w:t>-</w:t>
      </w:r>
      <w:r>
        <w:tab/>
      </w:r>
      <w:r w:rsidRPr="008B4D0C">
        <w:t>A pre-established session is established</w:t>
      </w:r>
      <w:r>
        <w:t>.</w:t>
      </w:r>
    </w:p>
    <w:p w14:paraId="45840F7B" w14:textId="77777777" w:rsidR="00296E35" w:rsidRPr="001C0FC4" w:rsidRDefault="00296E35" w:rsidP="00296E35">
      <w:pPr>
        <w:pStyle w:val="H6"/>
        <w:rPr>
          <w:color w:val="000000" w:themeColor="text1"/>
        </w:rPr>
      </w:pPr>
      <w:r w:rsidRPr="001C0FC4">
        <w:rPr>
          <w:color w:val="000000" w:themeColor="text1"/>
        </w:rPr>
        <w:t>6.1.16.3.2</w:t>
      </w:r>
      <w:r w:rsidRPr="001C0FC4">
        <w:rPr>
          <w:color w:val="000000" w:themeColor="text1"/>
        </w:rPr>
        <w:tab/>
        <w:t>Test procedure sequence</w:t>
      </w:r>
    </w:p>
    <w:p w14:paraId="7652CCD4" w14:textId="77777777" w:rsidR="00296E35" w:rsidRPr="001C0FC4" w:rsidRDefault="00296E35" w:rsidP="00296E35">
      <w:pPr>
        <w:pStyle w:val="TH"/>
        <w:rPr>
          <w:color w:val="000000" w:themeColor="text1"/>
        </w:rPr>
      </w:pPr>
      <w:r w:rsidRPr="001C0FC4">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D3C7361" w14:textId="77777777" w:rsidTr="002E3FCC">
        <w:tc>
          <w:tcPr>
            <w:tcW w:w="649" w:type="dxa"/>
            <w:tcBorders>
              <w:top w:val="single" w:sz="4" w:space="0" w:color="auto"/>
              <w:left w:val="single" w:sz="4" w:space="0" w:color="auto"/>
              <w:bottom w:val="nil"/>
              <w:right w:val="single" w:sz="4" w:space="0" w:color="auto"/>
            </w:tcBorders>
            <w:hideMark/>
          </w:tcPr>
          <w:p w14:paraId="6188D77A"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59BF43E7"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99CD3E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307B113A"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7C50A7A6"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3351FBFC" w14:textId="77777777" w:rsidTr="002E3FCC">
        <w:tc>
          <w:tcPr>
            <w:tcW w:w="649" w:type="dxa"/>
            <w:tcBorders>
              <w:top w:val="nil"/>
              <w:left w:val="single" w:sz="4" w:space="0" w:color="auto"/>
              <w:bottom w:val="single" w:sz="4" w:space="0" w:color="auto"/>
              <w:right w:val="single" w:sz="4" w:space="0" w:color="auto"/>
            </w:tcBorders>
          </w:tcPr>
          <w:p w14:paraId="5323359E"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8CCBF06"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31C90DBE"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920ED38"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F3943DA"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62ECD91C" w14:textId="77777777" w:rsidR="00296E35" w:rsidRPr="001C0FC4" w:rsidRDefault="00296E35" w:rsidP="002E3FCC">
            <w:pPr>
              <w:pStyle w:val="TAH"/>
              <w:rPr>
                <w:color w:val="000000" w:themeColor="text1"/>
              </w:rPr>
            </w:pPr>
          </w:p>
        </w:tc>
      </w:tr>
      <w:tr w:rsidR="00296E35" w:rsidRPr="001C0FC4" w14:paraId="6C7DF92D" w14:textId="77777777" w:rsidTr="002E3FCC">
        <w:tc>
          <w:tcPr>
            <w:tcW w:w="649" w:type="dxa"/>
            <w:tcBorders>
              <w:top w:val="single" w:sz="4" w:space="0" w:color="auto"/>
              <w:left w:val="single" w:sz="4" w:space="0" w:color="auto"/>
              <w:bottom w:val="single" w:sz="4" w:space="0" w:color="auto"/>
              <w:right w:val="single" w:sz="4" w:space="0" w:color="auto"/>
            </w:tcBorders>
          </w:tcPr>
          <w:p w14:paraId="6B3CD334"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hideMark/>
          </w:tcPr>
          <w:p w14:paraId="177F57DF" w14:textId="61FBBBB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0B5AC1BC"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33C6F3DB"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7285F8FD"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18ADF959"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hideMark/>
          </w:tcPr>
          <w:p w14:paraId="6543937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4012FCA" w14:textId="77777777" w:rsidTr="002E3FCC">
        <w:tc>
          <w:tcPr>
            <w:tcW w:w="649" w:type="dxa"/>
            <w:tcBorders>
              <w:top w:val="single" w:sz="4" w:space="0" w:color="auto"/>
              <w:left w:val="single" w:sz="4" w:space="0" w:color="auto"/>
              <w:bottom w:val="single" w:sz="4" w:space="0" w:color="auto"/>
              <w:right w:val="single" w:sz="4" w:space="0" w:color="auto"/>
            </w:tcBorders>
          </w:tcPr>
          <w:p w14:paraId="37CD1A3A"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hideMark/>
          </w:tcPr>
          <w:p w14:paraId="5273E5AE" w14:textId="65BBA7DB"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tcPr>
          <w:p w14:paraId="433F3068"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6A30EAB5"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A9154A"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7EA2BB87"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E2ED20A" w14:textId="77777777" w:rsidTr="002E3FCC">
        <w:tc>
          <w:tcPr>
            <w:tcW w:w="649" w:type="dxa"/>
            <w:tcBorders>
              <w:top w:val="single" w:sz="4" w:space="0" w:color="auto"/>
              <w:left w:val="single" w:sz="4" w:space="0" w:color="auto"/>
              <w:bottom w:val="single" w:sz="4" w:space="0" w:color="auto"/>
              <w:right w:val="single" w:sz="4" w:space="0" w:color="auto"/>
            </w:tcBorders>
          </w:tcPr>
          <w:p w14:paraId="7C933B0F"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374DB71F" w14:textId="479F02BE"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tcPr>
          <w:p w14:paraId="3B76DFB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5A71B6A3"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577883C6"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456426B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2C9E44C" w14:textId="77777777" w:rsidTr="002E3FCC">
        <w:tc>
          <w:tcPr>
            <w:tcW w:w="649" w:type="dxa"/>
            <w:tcBorders>
              <w:top w:val="single" w:sz="4" w:space="0" w:color="auto"/>
              <w:left w:val="single" w:sz="4" w:space="0" w:color="auto"/>
              <w:bottom w:val="single" w:sz="4" w:space="0" w:color="auto"/>
              <w:right w:val="single" w:sz="4" w:space="0" w:color="auto"/>
            </w:tcBorders>
          </w:tcPr>
          <w:p w14:paraId="553C9802"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10A05E6B"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7352F29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tcPr>
          <w:p w14:paraId="503205F1"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2A1ABC1A"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5EAF0B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7C4DE151"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DCDBE95" w14:textId="77777777" w:rsidTr="002E3FCC">
        <w:tc>
          <w:tcPr>
            <w:tcW w:w="649" w:type="dxa"/>
            <w:tcBorders>
              <w:top w:val="single" w:sz="4" w:space="0" w:color="auto"/>
              <w:left w:val="single" w:sz="4" w:space="0" w:color="auto"/>
              <w:bottom w:val="single" w:sz="4" w:space="0" w:color="auto"/>
              <w:right w:val="single" w:sz="4" w:space="0" w:color="auto"/>
            </w:tcBorders>
          </w:tcPr>
          <w:p w14:paraId="26482BD3"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tcPr>
          <w:p w14:paraId="39C60CED" w14:textId="381CDE10"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DEAC0AD"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1EEB239"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tcPr>
          <w:p w14:paraId="2D37F479"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56AA8F89"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tcPr>
          <w:p w14:paraId="685162D8"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tcPr>
          <w:p w14:paraId="1549DDC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8E7072D" w14:textId="77777777" w:rsidTr="002E3FCC">
        <w:tc>
          <w:tcPr>
            <w:tcW w:w="649" w:type="dxa"/>
            <w:tcBorders>
              <w:top w:val="single" w:sz="4" w:space="0" w:color="auto"/>
              <w:left w:val="single" w:sz="4" w:space="0" w:color="auto"/>
              <w:bottom w:val="single" w:sz="4" w:space="0" w:color="auto"/>
              <w:right w:val="single" w:sz="4" w:space="0" w:color="auto"/>
            </w:tcBorders>
          </w:tcPr>
          <w:p w14:paraId="6915492C"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tcPr>
          <w:p w14:paraId="70A4FE2A" w14:textId="33C24788"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04B781A7"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tcPr>
          <w:p w14:paraId="0EF5A8D5"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tcPr>
          <w:p w14:paraId="015A9999"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tcPr>
          <w:p w14:paraId="0BC32820" w14:textId="77777777" w:rsidR="00296E35" w:rsidRPr="001C0FC4" w:rsidRDefault="00296E35" w:rsidP="002E3FCC">
            <w:pPr>
              <w:pStyle w:val="TAC"/>
              <w:rPr>
                <w:color w:val="000000" w:themeColor="text1"/>
              </w:rPr>
            </w:pPr>
            <w:r>
              <w:t>-</w:t>
            </w:r>
          </w:p>
        </w:tc>
      </w:tr>
      <w:tr w:rsidR="00296E35" w:rsidRPr="001C0FC4" w14:paraId="4530ED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20B2D7E"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71DCF85D"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0112B471" w14:textId="77777777" w:rsidR="00296E35" w:rsidRPr="001C0FC4" w:rsidRDefault="00296E35" w:rsidP="00296E35">
      <w:pPr>
        <w:rPr>
          <w:color w:val="000000" w:themeColor="text1"/>
        </w:rPr>
      </w:pPr>
    </w:p>
    <w:p w14:paraId="45A10E18" w14:textId="77777777" w:rsidR="00296E35" w:rsidRPr="001C0FC4" w:rsidRDefault="00296E35" w:rsidP="00296E35">
      <w:pPr>
        <w:pStyle w:val="H6"/>
        <w:rPr>
          <w:color w:val="000000" w:themeColor="text1"/>
        </w:rPr>
      </w:pPr>
      <w:r w:rsidRPr="001C0FC4">
        <w:rPr>
          <w:color w:val="000000" w:themeColor="text1"/>
        </w:rPr>
        <w:t>6.1.16.3.3</w:t>
      </w:r>
      <w:r w:rsidRPr="001C0FC4">
        <w:rPr>
          <w:color w:val="000000" w:themeColor="text1"/>
        </w:rPr>
        <w:tab/>
        <w:t>Specific message contents</w:t>
      </w:r>
    </w:p>
    <w:p w14:paraId="4EA68DA7" w14:textId="6CE892B3" w:rsidR="00296E35" w:rsidRPr="001C0FC4" w:rsidRDefault="00296E35" w:rsidP="00296E35">
      <w:pPr>
        <w:pStyle w:val="TH"/>
        <w:rPr>
          <w:color w:val="000000" w:themeColor="text1"/>
        </w:rPr>
      </w:pPr>
      <w:r w:rsidRPr="001C0FC4">
        <w:rPr>
          <w:color w:val="000000" w:themeColor="text1"/>
        </w:rPr>
        <w:t>Table 6.1.16.3.3-1: SIP INVITE from the SS (step 1, Table 6.1.16.3.2-1;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8444E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952A4A" w14:textId="0283DD6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7C1B1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553575"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F078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4DE27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5F6956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FCE488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A1B4B6D" w14:textId="77777777" w:rsidTr="002E3FCC">
        <w:tc>
          <w:tcPr>
            <w:tcW w:w="2837" w:type="dxa"/>
            <w:tcBorders>
              <w:top w:val="single" w:sz="4" w:space="0" w:color="auto"/>
              <w:left w:val="single" w:sz="4" w:space="0" w:color="auto"/>
              <w:bottom w:val="single" w:sz="4" w:space="0" w:color="auto"/>
              <w:right w:val="single" w:sz="4" w:space="0" w:color="auto"/>
            </w:tcBorders>
          </w:tcPr>
          <w:p w14:paraId="2CD091E6"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879E3A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71F088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C97303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F214330" w14:textId="77777777" w:rsidR="00296E35" w:rsidRPr="001C0FC4" w:rsidRDefault="00296E35" w:rsidP="002E3FCC">
            <w:pPr>
              <w:pStyle w:val="TAL"/>
              <w:rPr>
                <w:color w:val="000000" w:themeColor="text1"/>
              </w:rPr>
            </w:pPr>
          </w:p>
        </w:tc>
      </w:tr>
      <w:tr w:rsidR="00296E35" w:rsidRPr="001C0FC4" w14:paraId="75CCABD4" w14:textId="77777777" w:rsidTr="002E3FCC">
        <w:tc>
          <w:tcPr>
            <w:tcW w:w="2837" w:type="dxa"/>
            <w:tcBorders>
              <w:top w:val="single" w:sz="4" w:space="0" w:color="auto"/>
              <w:left w:val="single" w:sz="4" w:space="0" w:color="auto"/>
              <w:bottom w:val="single" w:sz="4" w:space="0" w:color="auto"/>
              <w:right w:val="single" w:sz="4" w:space="0" w:color="auto"/>
            </w:tcBorders>
          </w:tcPr>
          <w:p w14:paraId="742956E8" w14:textId="77777777" w:rsidR="00296E35" w:rsidRPr="001C0FC4" w:rsidRDefault="00296E35" w:rsidP="002E3FCC">
            <w:pPr>
              <w:pStyle w:val="TAL"/>
              <w:rPr>
                <w:b/>
                <w:bCs/>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F7F8F7"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74171124"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3F98432"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6513E38" w14:textId="77777777" w:rsidR="00296E35" w:rsidRPr="001C0FC4" w:rsidRDefault="00296E35" w:rsidP="002E3FCC">
            <w:pPr>
              <w:pStyle w:val="TAL"/>
              <w:rPr>
                <w:color w:val="000000" w:themeColor="text1"/>
              </w:rPr>
            </w:pPr>
          </w:p>
        </w:tc>
      </w:tr>
      <w:tr w:rsidR="00296E35" w:rsidRPr="001C0FC4" w14:paraId="31EC46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7E8DAC7"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B1DDA63"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34FD67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E4610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C6B7821" w14:textId="77777777" w:rsidR="00296E35" w:rsidRPr="001C0FC4" w:rsidRDefault="00296E35" w:rsidP="002E3FCC">
            <w:pPr>
              <w:pStyle w:val="TAL"/>
              <w:rPr>
                <w:color w:val="000000" w:themeColor="text1"/>
              </w:rPr>
            </w:pPr>
          </w:p>
        </w:tc>
      </w:tr>
      <w:tr w:rsidR="00296E35" w:rsidRPr="001C0FC4" w14:paraId="0FE64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468129"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D5D1D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4E01E0B"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74ED45E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DA00B82" w14:textId="77777777" w:rsidR="00296E35" w:rsidRPr="001C0FC4" w:rsidRDefault="00296E35" w:rsidP="002E3FCC">
            <w:pPr>
              <w:pStyle w:val="TAL"/>
              <w:rPr>
                <w:color w:val="000000" w:themeColor="text1"/>
              </w:rPr>
            </w:pPr>
          </w:p>
        </w:tc>
      </w:tr>
      <w:tr w:rsidR="00296E35" w:rsidRPr="001C0FC4" w14:paraId="0C13FA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C3F268"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372937" w14:textId="77777777" w:rsidR="00296E35" w:rsidRPr="001C0FC4" w:rsidRDefault="00296E35" w:rsidP="002E3FCC">
            <w:pPr>
              <w:pStyle w:val="TAL"/>
              <w:rPr>
                <w:iCs/>
                <w:color w:val="000000" w:themeColor="text1"/>
              </w:rPr>
            </w:pPr>
            <w:r w:rsidRPr="001C0FC4">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350DF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66185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C0D0B7" w14:textId="77777777" w:rsidR="00296E35" w:rsidRPr="001C0FC4" w:rsidRDefault="00296E35" w:rsidP="002E3FCC">
            <w:pPr>
              <w:pStyle w:val="TAL"/>
              <w:rPr>
                <w:color w:val="000000" w:themeColor="text1"/>
              </w:rPr>
            </w:pPr>
          </w:p>
        </w:tc>
      </w:tr>
      <w:tr w:rsidR="00296E35" w:rsidRPr="001C0FC4" w14:paraId="41A4A3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FDBB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F4CF4DD"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65AA604"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7E9FB83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06B5B91" w14:textId="77777777" w:rsidR="00296E35" w:rsidRPr="001C0FC4" w:rsidRDefault="00296E35" w:rsidP="002E3FCC">
            <w:pPr>
              <w:pStyle w:val="TAL"/>
              <w:rPr>
                <w:color w:val="000000" w:themeColor="text1"/>
              </w:rPr>
            </w:pPr>
          </w:p>
        </w:tc>
      </w:tr>
      <w:tr w:rsidR="00296E35" w:rsidRPr="001C0FC4" w14:paraId="1AD9BF3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10916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AA6E82B" w14:textId="77777777" w:rsidR="00296E35" w:rsidRPr="001C0FC4" w:rsidRDefault="00296E35" w:rsidP="002E3FCC">
            <w:pPr>
              <w:pStyle w:val="TAL"/>
              <w:rPr>
                <w:iCs/>
                <w:color w:val="000000" w:themeColor="text1"/>
              </w:rPr>
            </w:pPr>
            <w:r w:rsidRPr="001C0FC4">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2025ABF7"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042DD3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2EB4C6" w14:textId="77777777" w:rsidR="00296E35" w:rsidRPr="001C0FC4" w:rsidRDefault="00296E35" w:rsidP="002E3FCC">
            <w:pPr>
              <w:pStyle w:val="TAL"/>
              <w:rPr>
                <w:color w:val="000000" w:themeColor="text1"/>
              </w:rPr>
            </w:pPr>
          </w:p>
        </w:tc>
      </w:tr>
    </w:tbl>
    <w:p w14:paraId="2E8945B3" w14:textId="77777777" w:rsidR="00296E35" w:rsidRPr="001C0FC4" w:rsidRDefault="00296E35" w:rsidP="00296E35">
      <w:pPr>
        <w:rPr>
          <w:color w:val="000000" w:themeColor="text1"/>
        </w:rPr>
      </w:pPr>
    </w:p>
    <w:p w14:paraId="6343A60A" w14:textId="77777777" w:rsidR="00296E35" w:rsidRPr="001C0FC4" w:rsidRDefault="00296E35" w:rsidP="00296E35">
      <w:pPr>
        <w:pStyle w:val="TH"/>
        <w:rPr>
          <w:color w:val="000000" w:themeColor="text1"/>
        </w:rPr>
      </w:pPr>
      <w:r w:rsidRPr="001C0FC4">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5BFCF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45A872" w14:textId="35EE6BE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MCD_1to1, SDS_SESSION, PRE_ESTABLISHED_SESSION</w:t>
            </w:r>
          </w:p>
        </w:tc>
      </w:tr>
    </w:tbl>
    <w:p w14:paraId="0003C076" w14:textId="77777777" w:rsidR="00296E35" w:rsidRPr="001C0FC4" w:rsidRDefault="00296E35" w:rsidP="00296E35">
      <w:pPr>
        <w:rPr>
          <w:color w:val="000000" w:themeColor="text1"/>
        </w:rPr>
      </w:pPr>
    </w:p>
    <w:p w14:paraId="2AFB1B9A" w14:textId="77777777" w:rsidR="00296E35" w:rsidRPr="001C0FC4" w:rsidRDefault="00296E35" w:rsidP="00296E35">
      <w:pPr>
        <w:pStyle w:val="TH"/>
        <w:rPr>
          <w:color w:val="000000" w:themeColor="text1"/>
        </w:rPr>
      </w:pPr>
      <w:r w:rsidRPr="001C0FC4">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444FA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5EA747" w14:textId="55721D8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MCD_1to1</w:t>
            </w:r>
          </w:p>
        </w:tc>
      </w:tr>
      <w:tr w:rsidR="00296E35" w:rsidRPr="001C0FC4" w14:paraId="3B8C71E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AFCD40"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1CA19"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92DD40"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53EB49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1A3FF7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5002AD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FAF740"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57EC128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6900C2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F2E193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8A3AE9" w14:textId="77777777" w:rsidR="00296E35" w:rsidRPr="001C0FC4" w:rsidRDefault="00296E35" w:rsidP="002E3FCC">
            <w:pPr>
              <w:pStyle w:val="TAL"/>
              <w:rPr>
                <w:color w:val="000000" w:themeColor="text1"/>
              </w:rPr>
            </w:pPr>
          </w:p>
        </w:tc>
      </w:tr>
      <w:tr w:rsidR="00296E35" w:rsidRPr="001C0FC4" w14:paraId="6FE410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CC8B34"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F0511D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898D8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806CD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1605AA" w14:textId="77777777" w:rsidR="00296E35" w:rsidRPr="001C0FC4" w:rsidRDefault="00296E35" w:rsidP="002E3FCC">
            <w:pPr>
              <w:pStyle w:val="TAL"/>
              <w:rPr>
                <w:color w:val="000000" w:themeColor="text1"/>
              </w:rPr>
            </w:pPr>
          </w:p>
        </w:tc>
      </w:tr>
      <w:tr w:rsidR="00296E35" w:rsidRPr="001C0FC4" w14:paraId="2A1E40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4936B1"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2C3E7F6" w14:textId="77777777" w:rsidR="00296E35" w:rsidRPr="001C0FC4" w:rsidRDefault="00296E35" w:rsidP="002E3FCC">
            <w:pPr>
              <w:pStyle w:val="TAL"/>
              <w:rPr>
                <w:color w:val="000000" w:themeColor="text1"/>
                <w:lang w:eastAsia="ko-KR"/>
              </w:rPr>
            </w:pPr>
            <w:r w:rsidRPr="001C0FC4">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10A6A30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C93B80"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39FC9649" w14:textId="77777777" w:rsidR="00296E35" w:rsidRPr="001C0FC4" w:rsidRDefault="00296E35" w:rsidP="002E3FCC">
            <w:pPr>
              <w:pStyle w:val="TAL"/>
              <w:rPr>
                <w:color w:val="000000" w:themeColor="text1"/>
              </w:rPr>
            </w:pPr>
          </w:p>
        </w:tc>
      </w:tr>
      <w:tr w:rsidR="00296E35" w:rsidRPr="001C0FC4" w14:paraId="3746A9BB" w14:textId="77777777" w:rsidTr="002E3FCC">
        <w:tc>
          <w:tcPr>
            <w:tcW w:w="2837" w:type="dxa"/>
            <w:tcBorders>
              <w:top w:val="single" w:sz="4" w:space="0" w:color="auto"/>
              <w:left w:val="single" w:sz="4" w:space="0" w:color="auto"/>
              <w:bottom w:val="single" w:sz="4" w:space="0" w:color="auto"/>
              <w:right w:val="single" w:sz="4" w:space="0" w:color="auto"/>
            </w:tcBorders>
          </w:tcPr>
          <w:p w14:paraId="65AB5006"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829EC0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B51311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D644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B1E5F9B" w14:textId="77777777" w:rsidR="00296E35" w:rsidRPr="001C0FC4" w:rsidRDefault="00296E35" w:rsidP="002E3FCC">
            <w:pPr>
              <w:pStyle w:val="TAL"/>
              <w:rPr>
                <w:color w:val="000000" w:themeColor="text1"/>
              </w:rPr>
            </w:pPr>
          </w:p>
        </w:tc>
      </w:tr>
      <w:tr w:rsidR="00296E35" w:rsidRPr="001C0FC4" w14:paraId="775ED142" w14:textId="77777777" w:rsidTr="002E3FCC">
        <w:tc>
          <w:tcPr>
            <w:tcW w:w="2837" w:type="dxa"/>
            <w:tcBorders>
              <w:top w:val="single" w:sz="4" w:space="0" w:color="auto"/>
              <w:left w:val="single" w:sz="4" w:space="0" w:color="auto"/>
              <w:bottom w:val="single" w:sz="4" w:space="0" w:color="auto"/>
              <w:right w:val="single" w:sz="4" w:space="0" w:color="auto"/>
            </w:tcBorders>
          </w:tcPr>
          <w:p w14:paraId="2CEA3E6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3168DC98"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1EE391A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B56A23C"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659A9BFB" w14:textId="77777777" w:rsidR="00296E35" w:rsidRPr="001C0FC4" w:rsidRDefault="00296E35" w:rsidP="002E3FCC">
            <w:pPr>
              <w:pStyle w:val="TAL"/>
              <w:rPr>
                <w:color w:val="000000" w:themeColor="text1"/>
              </w:rPr>
            </w:pPr>
          </w:p>
        </w:tc>
      </w:tr>
    </w:tbl>
    <w:p w14:paraId="0B8ED275" w14:textId="77777777" w:rsidR="00296E35" w:rsidRPr="001C0FC4" w:rsidRDefault="00296E35" w:rsidP="00296E35">
      <w:pPr>
        <w:rPr>
          <w:color w:val="000000" w:themeColor="text1"/>
        </w:rPr>
      </w:pPr>
    </w:p>
    <w:p w14:paraId="012C8130" w14:textId="6B7CDA55" w:rsidR="00296E35" w:rsidRPr="001C0FC4" w:rsidRDefault="00296E35" w:rsidP="00296E35">
      <w:pPr>
        <w:pStyle w:val="TH"/>
        <w:rPr>
          <w:color w:val="000000" w:themeColor="text1"/>
        </w:rPr>
      </w:pPr>
      <w:r w:rsidRPr="001C0FC4">
        <w:rPr>
          <w:color w:val="000000" w:themeColor="text1"/>
        </w:rPr>
        <w:t>Table 6.1.16.3.3-4: SIP 200 (OK) from the UE (step 1, Table 6.1.16.3.2-1;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E94F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64C822" w14:textId="78F8BDD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0AC4C5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84F00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F91230"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3B868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1A44FF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79BB03C"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810B39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E96CDD"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B021F5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B7A451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BA864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BE780E" w14:textId="77777777" w:rsidR="00296E35" w:rsidRPr="001C0FC4" w:rsidRDefault="00296E35" w:rsidP="002E3FCC">
            <w:pPr>
              <w:pStyle w:val="TAL"/>
              <w:rPr>
                <w:color w:val="000000" w:themeColor="text1"/>
              </w:rPr>
            </w:pPr>
          </w:p>
        </w:tc>
      </w:tr>
      <w:tr w:rsidR="00296E35" w:rsidRPr="001C0FC4" w14:paraId="2075BD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C7518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0903496"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73E38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03E68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B0889D" w14:textId="77777777" w:rsidR="00296E35" w:rsidRPr="001C0FC4" w:rsidRDefault="00296E35" w:rsidP="002E3FCC">
            <w:pPr>
              <w:pStyle w:val="TAL"/>
              <w:rPr>
                <w:color w:val="000000" w:themeColor="text1"/>
              </w:rPr>
            </w:pPr>
          </w:p>
        </w:tc>
      </w:tr>
      <w:tr w:rsidR="00296E35" w:rsidRPr="001C0FC4" w14:paraId="61594E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FEA7F17"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21A87B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ED4988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ED07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C40E9E1" w14:textId="77777777" w:rsidR="00296E35" w:rsidRPr="001C0FC4" w:rsidRDefault="00296E35" w:rsidP="002E3FCC">
            <w:pPr>
              <w:pStyle w:val="TAL"/>
              <w:rPr>
                <w:color w:val="000000" w:themeColor="text1"/>
              </w:rPr>
            </w:pPr>
          </w:p>
        </w:tc>
      </w:tr>
      <w:tr w:rsidR="00296E35" w:rsidRPr="001C0FC4" w14:paraId="6660FD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1914D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F41B660" w14:textId="77777777" w:rsidR="00296E35" w:rsidRPr="001C0FC4" w:rsidRDefault="00296E35" w:rsidP="002E3FCC">
            <w:pPr>
              <w:pStyle w:val="TAL"/>
              <w:rPr>
                <w:color w:val="000000" w:themeColor="text1"/>
              </w:rPr>
            </w:pPr>
            <w:r w:rsidRPr="001C0FC4">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46FE70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A210B3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0B90E28" w14:textId="77777777" w:rsidR="00296E35" w:rsidRPr="001C0FC4" w:rsidRDefault="00296E35" w:rsidP="002E3FCC">
            <w:pPr>
              <w:pStyle w:val="TAL"/>
              <w:rPr>
                <w:color w:val="000000" w:themeColor="text1"/>
              </w:rPr>
            </w:pPr>
          </w:p>
        </w:tc>
      </w:tr>
    </w:tbl>
    <w:p w14:paraId="31D8EAD6" w14:textId="77777777" w:rsidR="00296E35" w:rsidRPr="001C0FC4" w:rsidRDefault="00296E35" w:rsidP="00296E35">
      <w:pPr>
        <w:rPr>
          <w:color w:val="000000" w:themeColor="text1"/>
        </w:rPr>
      </w:pPr>
    </w:p>
    <w:p w14:paraId="69B5EB08" w14:textId="77777777" w:rsidR="00296E35" w:rsidRPr="001C0FC4" w:rsidRDefault="00296E35" w:rsidP="00296E35">
      <w:pPr>
        <w:pStyle w:val="TH"/>
        <w:rPr>
          <w:color w:val="000000" w:themeColor="text1"/>
        </w:rPr>
      </w:pPr>
      <w:r w:rsidRPr="001C0FC4">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E4079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3068334" w14:textId="57FB0833"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603A09E" w14:textId="77777777" w:rsidR="00296E35" w:rsidRPr="001C0FC4" w:rsidRDefault="00296E35" w:rsidP="00296E35">
      <w:pPr>
        <w:rPr>
          <w:color w:val="000000" w:themeColor="text1"/>
        </w:rPr>
      </w:pPr>
    </w:p>
    <w:p w14:paraId="3435B4CD" w14:textId="5E4A69EC" w:rsidR="00296E35" w:rsidRPr="001C0FC4" w:rsidRDefault="00296E35" w:rsidP="00296E35">
      <w:pPr>
        <w:pStyle w:val="TH"/>
        <w:rPr>
          <w:color w:val="000000" w:themeColor="text1"/>
        </w:rPr>
      </w:pPr>
      <w:r w:rsidRPr="001C0FC4">
        <w:rPr>
          <w:color w:val="000000" w:themeColor="text1"/>
        </w:rPr>
        <w:t>Table 6.1.16.3.3-6: MSRP SEND from the SS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B8C2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65E96D" w14:textId="735D7E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49CDA2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CDC7E"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43A84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9BE28A"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14EC928"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687FBA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BA84B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F09B4A"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5982585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8523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A9402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0F1513" w14:textId="77777777" w:rsidR="00296E35" w:rsidRPr="001C0FC4" w:rsidRDefault="00296E35" w:rsidP="002E3FCC">
            <w:pPr>
              <w:pStyle w:val="TAL"/>
              <w:rPr>
                <w:color w:val="000000" w:themeColor="text1"/>
              </w:rPr>
            </w:pPr>
          </w:p>
        </w:tc>
      </w:tr>
      <w:tr w:rsidR="00296E35" w:rsidRPr="001C0FC4" w14:paraId="2FC72F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739F47"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8B22488"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5306905"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D39C9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E67298" w14:textId="77777777" w:rsidR="00296E35" w:rsidRPr="001C0FC4" w:rsidRDefault="00296E35" w:rsidP="002E3FCC">
            <w:pPr>
              <w:pStyle w:val="TAL"/>
              <w:rPr>
                <w:color w:val="000000" w:themeColor="text1"/>
              </w:rPr>
            </w:pPr>
          </w:p>
        </w:tc>
      </w:tr>
      <w:tr w:rsidR="00296E35" w:rsidRPr="001C0FC4" w14:paraId="33D55A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51159"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1273563" w14:textId="77777777" w:rsidR="00296E35" w:rsidRPr="001C0FC4" w:rsidRDefault="00296E35" w:rsidP="002E3FCC">
            <w:pPr>
              <w:pStyle w:val="TAL"/>
              <w:rPr>
                <w:color w:val="000000" w:themeColor="text1"/>
              </w:rPr>
            </w:pPr>
            <w:r w:rsidRPr="001C0FC4">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4837D7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14C8C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B611CB" w14:textId="77777777" w:rsidR="00296E35" w:rsidRPr="001C0FC4" w:rsidRDefault="00296E35" w:rsidP="002E3FCC">
            <w:pPr>
              <w:pStyle w:val="TAL"/>
              <w:rPr>
                <w:color w:val="000000" w:themeColor="text1"/>
              </w:rPr>
            </w:pPr>
          </w:p>
        </w:tc>
      </w:tr>
    </w:tbl>
    <w:p w14:paraId="1B04BF6C" w14:textId="77777777" w:rsidR="00296E35" w:rsidRPr="001C0FC4" w:rsidRDefault="00296E35" w:rsidP="00296E35">
      <w:pPr>
        <w:rPr>
          <w:color w:val="000000" w:themeColor="text1"/>
        </w:rPr>
      </w:pPr>
    </w:p>
    <w:p w14:paraId="20304F87" w14:textId="78C9CD7E" w:rsidR="00296E35" w:rsidRPr="001C0FC4" w:rsidRDefault="00296E35" w:rsidP="00296E35">
      <w:pPr>
        <w:pStyle w:val="TH"/>
        <w:rPr>
          <w:color w:val="000000" w:themeColor="text1"/>
        </w:rPr>
      </w:pPr>
      <w:r w:rsidRPr="001C0FC4">
        <w:rPr>
          <w:color w:val="000000" w:themeColor="text1"/>
        </w:rPr>
        <w:t>Table 6.1.16.3.3-7: MIME Message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04D67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67B7D8"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2507C36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A3D2B7"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79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6633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45A0B4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D6E8C43"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062DD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E010D3"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6FF2304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9336538"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BEE33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1EC470" w14:textId="77777777" w:rsidR="00296E35" w:rsidRPr="001C0FC4" w:rsidRDefault="00296E35" w:rsidP="002E3FCC">
            <w:pPr>
              <w:pStyle w:val="TAL"/>
              <w:rPr>
                <w:color w:val="000000" w:themeColor="text1"/>
              </w:rPr>
            </w:pPr>
          </w:p>
        </w:tc>
      </w:tr>
      <w:tr w:rsidR="00296E35" w:rsidRPr="001C0FC4" w14:paraId="013639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CF7F1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4AE2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CE167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6417B1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91D3991" w14:textId="77777777" w:rsidR="00296E35" w:rsidRPr="001C0FC4" w:rsidRDefault="00296E35" w:rsidP="002E3FCC">
            <w:pPr>
              <w:pStyle w:val="TAL"/>
              <w:rPr>
                <w:color w:val="000000" w:themeColor="text1"/>
              </w:rPr>
            </w:pPr>
          </w:p>
        </w:tc>
      </w:tr>
      <w:tr w:rsidR="00296E35" w:rsidRPr="001C0FC4" w14:paraId="710C3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423A9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CD6122"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5142AE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BDF3D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F418EB2" w14:textId="77777777" w:rsidR="00296E35" w:rsidRPr="001C0FC4" w:rsidRDefault="00296E35" w:rsidP="002E3FCC">
            <w:pPr>
              <w:pStyle w:val="TAL"/>
              <w:rPr>
                <w:color w:val="000000" w:themeColor="text1"/>
              </w:rPr>
            </w:pPr>
          </w:p>
        </w:tc>
      </w:tr>
      <w:tr w:rsidR="00296E35" w:rsidRPr="001C0FC4" w14:paraId="69B9BE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504E1"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B92EA3"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183F09A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61BE0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4107F" w14:textId="77777777" w:rsidR="00296E35" w:rsidRPr="001C0FC4" w:rsidRDefault="00296E35" w:rsidP="002E3FCC">
            <w:pPr>
              <w:pStyle w:val="TAL"/>
              <w:rPr>
                <w:color w:val="000000" w:themeColor="text1"/>
              </w:rPr>
            </w:pPr>
          </w:p>
        </w:tc>
      </w:tr>
      <w:tr w:rsidR="00296E35" w:rsidRPr="001C0FC4" w14:paraId="3B7864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DEDF1F"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2226B4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D793890"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E7BBC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008843" w14:textId="77777777" w:rsidR="00296E35" w:rsidRPr="001C0FC4" w:rsidRDefault="00296E35" w:rsidP="002E3FCC">
            <w:pPr>
              <w:pStyle w:val="TAL"/>
              <w:rPr>
                <w:color w:val="000000" w:themeColor="text1"/>
              </w:rPr>
            </w:pPr>
          </w:p>
        </w:tc>
      </w:tr>
      <w:tr w:rsidR="00296E35" w:rsidRPr="001C0FC4" w14:paraId="5058D07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AFC8C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6B5AD6B"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2CAADC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795ED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85D1C" w14:textId="77777777" w:rsidR="00296E35" w:rsidRPr="001C0FC4" w:rsidRDefault="00296E35" w:rsidP="002E3FCC">
            <w:pPr>
              <w:pStyle w:val="TAL"/>
              <w:rPr>
                <w:color w:val="000000" w:themeColor="text1"/>
              </w:rPr>
            </w:pPr>
          </w:p>
        </w:tc>
      </w:tr>
      <w:tr w:rsidR="00296E35" w:rsidRPr="001C0FC4" w14:paraId="6C2F7C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414DA6"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64CC7E6"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9DA04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C1B19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B36B7D" w14:textId="77777777" w:rsidR="00296E35" w:rsidRPr="001C0FC4" w:rsidRDefault="00296E35" w:rsidP="002E3FCC">
            <w:pPr>
              <w:pStyle w:val="TAL"/>
              <w:rPr>
                <w:color w:val="000000" w:themeColor="text1"/>
              </w:rPr>
            </w:pPr>
          </w:p>
        </w:tc>
      </w:tr>
      <w:tr w:rsidR="00296E35" w:rsidRPr="001C0FC4" w14:paraId="35995A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B95F57"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68B81B9" w14:textId="77777777" w:rsidR="00296E35" w:rsidRPr="001C0FC4" w:rsidRDefault="00296E35" w:rsidP="002E3FCC">
            <w:pPr>
              <w:pStyle w:val="TAL"/>
              <w:rPr>
                <w:color w:val="000000" w:themeColor="text1"/>
              </w:rPr>
            </w:pPr>
            <w:r w:rsidRPr="001C0FC4">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30FC461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19967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ADBF86" w14:textId="77777777" w:rsidR="00296E35" w:rsidRPr="001C0FC4" w:rsidRDefault="00296E35" w:rsidP="002E3FCC">
            <w:pPr>
              <w:pStyle w:val="TAL"/>
              <w:rPr>
                <w:color w:val="000000" w:themeColor="text1"/>
              </w:rPr>
            </w:pPr>
          </w:p>
        </w:tc>
      </w:tr>
    </w:tbl>
    <w:p w14:paraId="57297DDB" w14:textId="77777777" w:rsidR="00296E35" w:rsidRPr="001C0FC4" w:rsidRDefault="00296E35" w:rsidP="00296E35">
      <w:pPr>
        <w:rPr>
          <w:color w:val="000000" w:themeColor="text1"/>
        </w:rPr>
      </w:pPr>
    </w:p>
    <w:p w14:paraId="6DCE2481" w14:textId="77777777" w:rsidR="00296E35" w:rsidRPr="001C0FC4" w:rsidRDefault="00296E35" w:rsidP="00296E35">
      <w:pPr>
        <w:pStyle w:val="TH"/>
        <w:rPr>
          <w:color w:val="000000" w:themeColor="text1"/>
        </w:rPr>
      </w:pPr>
      <w:r w:rsidRPr="001C0FC4">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EECD8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5B62ED" w14:textId="7626241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584F8D0E" w14:textId="77777777" w:rsidR="00296E35" w:rsidRPr="001C0FC4" w:rsidRDefault="00296E35" w:rsidP="00296E35">
      <w:pPr>
        <w:rPr>
          <w:color w:val="000000" w:themeColor="text1"/>
        </w:rPr>
      </w:pPr>
    </w:p>
    <w:p w14:paraId="7EE34A31" w14:textId="77777777" w:rsidR="00296E35" w:rsidRPr="001C0FC4" w:rsidRDefault="00296E35" w:rsidP="00296E35">
      <w:pPr>
        <w:pStyle w:val="TH"/>
        <w:rPr>
          <w:color w:val="000000" w:themeColor="text1"/>
        </w:rPr>
      </w:pPr>
      <w:r w:rsidRPr="001C0FC4">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921EF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0A24085" w14:textId="196E276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4FB990F6" w14:textId="77777777" w:rsidR="00296E35" w:rsidRPr="001C0FC4" w:rsidRDefault="00296E35" w:rsidP="00296E35">
      <w:pPr>
        <w:rPr>
          <w:color w:val="000000" w:themeColor="text1"/>
        </w:rPr>
      </w:pPr>
    </w:p>
    <w:p w14:paraId="1CFB1AEA" w14:textId="12B01B1D" w:rsidR="00296E35" w:rsidRPr="001C0FC4" w:rsidRDefault="00296E35" w:rsidP="00296E35">
      <w:pPr>
        <w:pStyle w:val="TH"/>
        <w:rPr>
          <w:color w:val="000000" w:themeColor="text1"/>
        </w:rPr>
      </w:pPr>
      <w:r w:rsidRPr="001C0FC4">
        <w:rPr>
          <w:color w:val="000000" w:themeColor="text1"/>
        </w:rPr>
        <w:t>Table 6.1.16.3.3-10: MSRP SEND from the UE (step 3, Table 6.1.16.3.2-1;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211FB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444BE9" w14:textId="4FE4151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69DC19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CB2CF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88C604"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21497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30C350B"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65BC687"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77E6C9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CE6297"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7A8FF3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952C77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7BA801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D0A8C0" w14:textId="77777777" w:rsidR="00296E35" w:rsidRPr="001C0FC4" w:rsidRDefault="00296E35" w:rsidP="002E3FCC">
            <w:pPr>
              <w:pStyle w:val="TAL"/>
              <w:rPr>
                <w:color w:val="000000" w:themeColor="text1"/>
              </w:rPr>
            </w:pPr>
          </w:p>
        </w:tc>
      </w:tr>
      <w:tr w:rsidR="00296E35" w:rsidRPr="001C0FC4" w14:paraId="6F7145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BA23EC"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F00F89D"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34E7DD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DB28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F62189" w14:textId="77777777" w:rsidR="00296E35" w:rsidRPr="001C0FC4" w:rsidRDefault="00296E35" w:rsidP="002E3FCC">
            <w:pPr>
              <w:pStyle w:val="TAL"/>
              <w:rPr>
                <w:color w:val="000000" w:themeColor="text1"/>
              </w:rPr>
            </w:pPr>
          </w:p>
        </w:tc>
      </w:tr>
      <w:tr w:rsidR="00296E35" w:rsidRPr="001C0FC4" w14:paraId="244773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7EA3ED"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0639C49"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086F403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FE36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9816689" w14:textId="77777777" w:rsidR="00296E35" w:rsidRPr="001C0FC4" w:rsidRDefault="00296E35" w:rsidP="002E3FCC">
            <w:pPr>
              <w:pStyle w:val="TAL"/>
              <w:rPr>
                <w:color w:val="000000" w:themeColor="text1"/>
              </w:rPr>
            </w:pPr>
          </w:p>
        </w:tc>
      </w:tr>
    </w:tbl>
    <w:p w14:paraId="6439ADBD" w14:textId="77777777" w:rsidR="00296E35" w:rsidRPr="001C0FC4" w:rsidRDefault="00296E35" w:rsidP="00296E35">
      <w:pPr>
        <w:rPr>
          <w:color w:val="000000" w:themeColor="text1"/>
        </w:rPr>
      </w:pPr>
    </w:p>
    <w:p w14:paraId="13CB1D08" w14:textId="77777777" w:rsidR="00296E35" w:rsidRPr="001C0FC4" w:rsidRDefault="00296E35" w:rsidP="00296E35">
      <w:pPr>
        <w:pStyle w:val="TH"/>
        <w:rPr>
          <w:color w:val="000000" w:themeColor="text1"/>
        </w:rPr>
      </w:pPr>
      <w:r w:rsidRPr="001C0FC4">
        <w:rPr>
          <w:color w:val="000000" w:themeColor="text1"/>
        </w:rPr>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29400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2256890" w14:textId="43A71AB7"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698AB6D7" w14:textId="77777777" w:rsidR="00296E35" w:rsidRPr="001C0FC4" w:rsidRDefault="00296E35" w:rsidP="00296E35">
      <w:pPr>
        <w:rPr>
          <w:color w:val="000000" w:themeColor="text1"/>
        </w:rPr>
      </w:pPr>
    </w:p>
    <w:p w14:paraId="099555F0" w14:textId="54D1BB7A" w:rsidR="00296E35" w:rsidRPr="001C0FC4" w:rsidRDefault="00296E35" w:rsidP="00296E35">
      <w:pPr>
        <w:pStyle w:val="TH"/>
        <w:rPr>
          <w:color w:val="000000" w:themeColor="text1"/>
        </w:rPr>
      </w:pPr>
      <w:r w:rsidRPr="001C0FC4">
        <w:rPr>
          <w:color w:val="000000" w:themeColor="text1"/>
        </w:rPr>
        <w:t>Table 6.1.16.3.3-12: SIP re-INVITE from the SS (step 5, Table 6.1.16.3.2-1;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E927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10E8705" w14:textId="0CE378A2"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507D7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8251220"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3559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B191C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531A4E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91160D"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800AB08" w14:textId="77777777" w:rsidTr="002E3FCC">
        <w:tc>
          <w:tcPr>
            <w:tcW w:w="2837" w:type="dxa"/>
            <w:tcBorders>
              <w:top w:val="single" w:sz="4" w:space="0" w:color="auto"/>
              <w:left w:val="single" w:sz="4" w:space="0" w:color="auto"/>
              <w:bottom w:val="single" w:sz="4" w:space="0" w:color="auto"/>
              <w:right w:val="single" w:sz="4" w:space="0" w:color="auto"/>
            </w:tcBorders>
          </w:tcPr>
          <w:p w14:paraId="68E4119C"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0847706"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4D6E37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2291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94F7322" w14:textId="77777777" w:rsidR="00296E35" w:rsidRPr="001C0FC4" w:rsidRDefault="00296E35" w:rsidP="002E3FCC">
            <w:pPr>
              <w:pStyle w:val="TAL"/>
              <w:rPr>
                <w:color w:val="000000" w:themeColor="text1"/>
              </w:rPr>
            </w:pPr>
          </w:p>
        </w:tc>
      </w:tr>
      <w:tr w:rsidR="00296E35" w:rsidRPr="001C0FC4" w14:paraId="71224D1D" w14:textId="77777777" w:rsidTr="002E3FCC">
        <w:tc>
          <w:tcPr>
            <w:tcW w:w="2837" w:type="dxa"/>
            <w:tcBorders>
              <w:top w:val="single" w:sz="4" w:space="0" w:color="auto"/>
              <w:left w:val="single" w:sz="4" w:space="0" w:color="auto"/>
              <w:bottom w:val="single" w:sz="4" w:space="0" w:color="auto"/>
              <w:right w:val="single" w:sz="4" w:space="0" w:color="auto"/>
            </w:tcBorders>
          </w:tcPr>
          <w:p w14:paraId="0CAE2DEC"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1246C50"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D5BE7AB"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9D36437"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0DB84456" w14:textId="77777777" w:rsidR="00296E35" w:rsidRPr="001C0FC4" w:rsidRDefault="00296E35" w:rsidP="002E3FCC">
            <w:pPr>
              <w:pStyle w:val="TAL"/>
              <w:rPr>
                <w:color w:val="000000" w:themeColor="text1"/>
              </w:rPr>
            </w:pPr>
          </w:p>
        </w:tc>
      </w:tr>
      <w:tr w:rsidR="00296E35" w:rsidRPr="001C0FC4" w14:paraId="765667D6" w14:textId="77777777" w:rsidTr="002E3FCC">
        <w:tc>
          <w:tcPr>
            <w:tcW w:w="2837" w:type="dxa"/>
            <w:tcBorders>
              <w:top w:val="single" w:sz="4" w:space="0" w:color="auto"/>
              <w:left w:val="single" w:sz="4" w:space="0" w:color="auto"/>
              <w:bottom w:val="single" w:sz="4" w:space="0" w:color="auto"/>
              <w:right w:val="single" w:sz="4" w:space="0" w:color="auto"/>
            </w:tcBorders>
          </w:tcPr>
          <w:p w14:paraId="4BF54260"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1B004BF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70376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D0B1681"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5D6B3ED5" w14:textId="77777777" w:rsidR="00296E35" w:rsidRPr="001C0FC4" w:rsidRDefault="00296E35" w:rsidP="002E3FCC">
            <w:pPr>
              <w:pStyle w:val="TAL"/>
              <w:rPr>
                <w:color w:val="000000" w:themeColor="text1"/>
              </w:rPr>
            </w:pPr>
          </w:p>
        </w:tc>
      </w:tr>
      <w:tr w:rsidR="00296E35" w:rsidRPr="001C0FC4" w14:paraId="37B8EBEC" w14:textId="77777777" w:rsidTr="002E3FCC">
        <w:tc>
          <w:tcPr>
            <w:tcW w:w="2837" w:type="dxa"/>
            <w:tcBorders>
              <w:top w:val="single" w:sz="4" w:space="0" w:color="auto"/>
              <w:left w:val="single" w:sz="4" w:space="0" w:color="auto"/>
              <w:bottom w:val="single" w:sz="4" w:space="0" w:color="auto"/>
              <w:right w:val="single" w:sz="4" w:space="0" w:color="auto"/>
            </w:tcBorders>
          </w:tcPr>
          <w:p w14:paraId="6BDA839C"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38F7F614"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1BA8213A"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C0F7E3F"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196AF801" w14:textId="77777777" w:rsidR="00296E35" w:rsidRPr="001C0FC4" w:rsidRDefault="00296E35" w:rsidP="002E3FCC">
            <w:pPr>
              <w:pStyle w:val="TAL"/>
              <w:rPr>
                <w:color w:val="000000" w:themeColor="text1"/>
              </w:rPr>
            </w:pPr>
          </w:p>
        </w:tc>
      </w:tr>
      <w:tr w:rsidR="00296E35" w:rsidRPr="001C0FC4" w14:paraId="5EAD0A0A" w14:textId="77777777" w:rsidTr="002E3FCC">
        <w:tc>
          <w:tcPr>
            <w:tcW w:w="2837" w:type="dxa"/>
            <w:tcBorders>
              <w:top w:val="single" w:sz="4" w:space="0" w:color="auto"/>
              <w:left w:val="single" w:sz="4" w:space="0" w:color="auto"/>
              <w:bottom w:val="single" w:sz="4" w:space="0" w:color="auto"/>
              <w:right w:val="single" w:sz="4" w:space="0" w:color="auto"/>
            </w:tcBorders>
          </w:tcPr>
          <w:p w14:paraId="4C3F80FE"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3B447C5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622CC8"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4A5CCA1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4C11770" w14:textId="77777777" w:rsidR="00296E35" w:rsidRPr="001C0FC4" w:rsidRDefault="00296E35" w:rsidP="002E3FCC">
            <w:pPr>
              <w:pStyle w:val="TAL"/>
              <w:rPr>
                <w:color w:val="000000" w:themeColor="text1"/>
              </w:rPr>
            </w:pPr>
          </w:p>
        </w:tc>
      </w:tr>
      <w:tr w:rsidR="00296E35" w:rsidRPr="001C0FC4" w14:paraId="0E61D44D" w14:textId="77777777" w:rsidTr="002E3FCC">
        <w:tc>
          <w:tcPr>
            <w:tcW w:w="2837" w:type="dxa"/>
            <w:tcBorders>
              <w:top w:val="single" w:sz="4" w:space="0" w:color="auto"/>
              <w:left w:val="single" w:sz="4" w:space="0" w:color="auto"/>
              <w:bottom w:val="single" w:sz="4" w:space="0" w:color="auto"/>
              <w:right w:val="single" w:sz="4" w:space="0" w:color="auto"/>
            </w:tcBorders>
          </w:tcPr>
          <w:p w14:paraId="2F67001E"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1D7C5A9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46ACF91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4DD198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129745C" w14:textId="77777777" w:rsidR="00296E35" w:rsidRPr="001C0FC4" w:rsidRDefault="00296E35" w:rsidP="002E3FCC">
            <w:pPr>
              <w:pStyle w:val="TAL"/>
              <w:rPr>
                <w:color w:val="000000" w:themeColor="text1"/>
              </w:rPr>
            </w:pPr>
          </w:p>
        </w:tc>
      </w:tr>
    </w:tbl>
    <w:p w14:paraId="5A1A5082" w14:textId="77777777" w:rsidR="00296E35" w:rsidRPr="001C0FC4" w:rsidRDefault="00296E35" w:rsidP="00296E35">
      <w:pPr>
        <w:rPr>
          <w:color w:val="000000" w:themeColor="text1"/>
        </w:rPr>
      </w:pPr>
    </w:p>
    <w:p w14:paraId="3E8F7075" w14:textId="77777777" w:rsidR="00296E35" w:rsidRPr="001C0FC4" w:rsidRDefault="00296E35" w:rsidP="00296E35">
      <w:pPr>
        <w:pStyle w:val="TH"/>
        <w:rPr>
          <w:color w:val="000000" w:themeColor="text1"/>
        </w:rPr>
      </w:pPr>
      <w:r w:rsidRPr="001C0FC4">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86539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D9FB31" w14:textId="0CB29CB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6C911D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421BC1"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2F88AB"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59ABB86"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C18CE6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EB2631E"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56C7A8A5" w14:textId="77777777" w:rsidTr="002E3FCC">
        <w:tc>
          <w:tcPr>
            <w:tcW w:w="2837" w:type="dxa"/>
            <w:tcBorders>
              <w:top w:val="single" w:sz="4" w:space="0" w:color="auto"/>
              <w:left w:val="single" w:sz="4" w:space="0" w:color="auto"/>
              <w:bottom w:val="single" w:sz="4" w:space="0" w:color="auto"/>
              <w:right w:val="single" w:sz="4" w:space="0" w:color="auto"/>
            </w:tcBorders>
          </w:tcPr>
          <w:p w14:paraId="16212E3E"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1F7BAE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C9A9C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E82EED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109241" w14:textId="77777777" w:rsidR="00296E35" w:rsidRPr="001C0FC4" w:rsidRDefault="00296E35" w:rsidP="002E3FCC">
            <w:pPr>
              <w:pStyle w:val="TAL"/>
              <w:rPr>
                <w:color w:val="000000" w:themeColor="text1"/>
              </w:rPr>
            </w:pPr>
          </w:p>
        </w:tc>
      </w:tr>
      <w:tr w:rsidR="00296E35" w:rsidRPr="001C0FC4" w14:paraId="518C1B67" w14:textId="77777777" w:rsidTr="002E3FCC">
        <w:tc>
          <w:tcPr>
            <w:tcW w:w="2837" w:type="dxa"/>
            <w:tcBorders>
              <w:top w:val="single" w:sz="4" w:space="0" w:color="auto"/>
              <w:left w:val="single" w:sz="4" w:space="0" w:color="auto"/>
              <w:bottom w:val="single" w:sz="4" w:space="0" w:color="auto"/>
              <w:right w:val="single" w:sz="4" w:space="0" w:color="auto"/>
            </w:tcBorders>
          </w:tcPr>
          <w:p w14:paraId="449DA466"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B8AA74"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7016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158DD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EEB46A" w14:textId="77777777" w:rsidR="00296E35" w:rsidRPr="001C0FC4" w:rsidRDefault="00296E35" w:rsidP="002E3FCC">
            <w:pPr>
              <w:pStyle w:val="TAL"/>
              <w:rPr>
                <w:color w:val="000000" w:themeColor="text1"/>
              </w:rPr>
            </w:pPr>
          </w:p>
        </w:tc>
      </w:tr>
      <w:tr w:rsidR="00296E35" w:rsidRPr="001C0FC4" w14:paraId="7BADF6BD" w14:textId="77777777" w:rsidTr="002E3FCC">
        <w:tc>
          <w:tcPr>
            <w:tcW w:w="2837" w:type="dxa"/>
            <w:tcBorders>
              <w:top w:val="single" w:sz="4" w:space="0" w:color="auto"/>
              <w:left w:val="single" w:sz="4" w:space="0" w:color="auto"/>
              <w:bottom w:val="single" w:sz="4" w:space="0" w:color="auto"/>
              <w:right w:val="single" w:sz="4" w:space="0" w:color="auto"/>
            </w:tcBorders>
          </w:tcPr>
          <w:p w14:paraId="0704108B"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FB5AF8"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2DDB7F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E7000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EF80393" w14:textId="77777777" w:rsidR="00296E35" w:rsidRPr="001C0FC4" w:rsidRDefault="00296E35" w:rsidP="002E3FCC">
            <w:pPr>
              <w:pStyle w:val="TAL"/>
              <w:rPr>
                <w:color w:val="000000" w:themeColor="text1"/>
              </w:rPr>
            </w:pPr>
          </w:p>
        </w:tc>
      </w:tr>
      <w:tr w:rsidR="00296E35" w:rsidRPr="001C0FC4" w14:paraId="695E31D1" w14:textId="77777777" w:rsidTr="002E3FCC">
        <w:tc>
          <w:tcPr>
            <w:tcW w:w="2837" w:type="dxa"/>
            <w:tcBorders>
              <w:top w:val="single" w:sz="4" w:space="0" w:color="auto"/>
              <w:left w:val="single" w:sz="4" w:space="0" w:color="auto"/>
              <w:bottom w:val="single" w:sz="4" w:space="0" w:color="auto"/>
              <w:right w:val="single" w:sz="4" w:space="0" w:color="auto"/>
            </w:tcBorders>
          </w:tcPr>
          <w:p w14:paraId="5BDFB6C8"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073F5E4"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BAD007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6F8EB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77B4C0" w14:textId="77777777" w:rsidR="00296E35" w:rsidRPr="001C0FC4" w:rsidRDefault="00296E35" w:rsidP="002E3FCC">
            <w:pPr>
              <w:pStyle w:val="TAL"/>
              <w:rPr>
                <w:color w:val="000000" w:themeColor="text1"/>
              </w:rPr>
            </w:pPr>
          </w:p>
        </w:tc>
      </w:tr>
      <w:tr w:rsidR="00296E35" w:rsidRPr="001C0FC4" w14:paraId="2F62314B" w14:textId="77777777" w:rsidTr="002E3FCC">
        <w:tc>
          <w:tcPr>
            <w:tcW w:w="2837" w:type="dxa"/>
            <w:tcBorders>
              <w:top w:val="single" w:sz="4" w:space="0" w:color="auto"/>
              <w:left w:val="single" w:sz="4" w:space="0" w:color="auto"/>
              <w:bottom w:val="single" w:sz="4" w:space="0" w:color="auto"/>
              <w:right w:val="single" w:sz="4" w:space="0" w:color="auto"/>
            </w:tcBorders>
          </w:tcPr>
          <w:p w14:paraId="5DAA19BB"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1AA0FF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43392A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8E10A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A216D12" w14:textId="77777777" w:rsidR="00296E35" w:rsidRPr="001C0FC4" w:rsidRDefault="00296E35" w:rsidP="002E3FCC">
            <w:pPr>
              <w:pStyle w:val="TAL"/>
              <w:rPr>
                <w:color w:val="000000" w:themeColor="text1"/>
              </w:rPr>
            </w:pPr>
          </w:p>
        </w:tc>
      </w:tr>
      <w:tr w:rsidR="00296E35" w:rsidRPr="001C0FC4" w14:paraId="340FD747" w14:textId="77777777" w:rsidTr="002E3FCC">
        <w:tc>
          <w:tcPr>
            <w:tcW w:w="2837" w:type="dxa"/>
            <w:tcBorders>
              <w:top w:val="single" w:sz="4" w:space="0" w:color="auto"/>
              <w:left w:val="single" w:sz="4" w:space="0" w:color="auto"/>
              <w:bottom w:val="single" w:sz="4" w:space="0" w:color="auto"/>
              <w:right w:val="single" w:sz="4" w:space="0" w:color="auto"/>
            </w:tcBorders>
          </w:tcPr>
          <w:p w14:paraId="6509D75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59747A6"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7A48EB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F049D8F"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4F1D59EE" w14:textId="77777777" w:rsidR="00296E35" w:rsidRPr="001C0FC4" w:rsidRDefault="00296E35" w:rsidP="002E3FCC">
            <w:pPr>
              <w:pStyle w:val="TAL"/>
              <w:rPr>
                <w:color w:val="000000" w:themeColor="text1"/>
              </w:rPr>
            </w:pPr>
          </w:p>
        </w:tc>
      </w:tr>
    </w:tbl>
    <w:p w14:paraId="5EC29422" w14:textId="77777777" w:rsidR="00296E35" w:rsidRPr="001C0FC4" w:rsidRDefault="00296E35" w:rsidP="00296E35">
      <w:pPr>
        <w:rPr>
          <w:color w:val="000000" w:themeColor="text1"/>
        </w:rPr>
      </w:pPr>
    </w:p>
    <w:p w14:paraId="69B9D848" w14:textId="77777777" w:rsidR="00296E35" w:rsidRPr="001C0FC4" w:rsidRDefault="00296E35" w:rsidP="00296E35">
      <w:pPr>
        <w:pStyle w:val="Heading3"/>
      </w:pPr>
      <w:bookmarkStart w:id="798" w:name="_Toc178186350"/>
      <w:bookmarkStart w:id="799" w:name="_Toc210385164"/>
      <w:r w:rsidRPr="001C0FC4">
        <w:t>6.1.17</w:t>
      </w:r>
      <w:r w:rsidRPr="001C0FC4">
        <w:tab/>
        <w:t>On-network / Short Data Service (SDS) / Standalone SDS Using Media Plane / Group Standalone SDS / Pre-established session / Client Originated (CO)</w:t>
      </w:r>
      <w:bookmarkEnd w:id="798"/>
      <w:bookmarkEnd w:id="799"/>
    </w:p>
    <w:p w14:paraId="19AB2CA2" w14:textId="77777777" w:rsidR="00296E35" w:rsidRPr="001C0FC4" w:rsidRDefault="00296E35" w:rsidP="00296E35">
      <w:pPr>
        <w:pStyle w:val="H6"/>
      </w:pPr>
      <w:r w:rsidRPr="001C0FC4">
        <w:t>6.1.17.1</w:t>
      </w:r>
      <w:r w:rsidRPr="001C0FC4">
        <w:tab/>
        <w:t>Test Purpose (TP)</w:t>
      </w:r>
    </w:p>
    <w:p w14:paraId="56DBFA99" w14:textId="77777777" w:rsidR="00296E35" w:rsidRPr="001C0FC4" w:rsidRDefault="00296E35" w:rsidP="00296E35">
      <w:pPr>
        <w:pStyle w:val="H6"/>
      </w:pPr>
      <w:r w:rsidRPr="001C0FC4">
        <w:t>(1)</w:t>
      </w:r>
    </w:p>
    <w:p w14:paraId="50299ED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7BE8C98" w14:textId="77777777" w:rsidR="00296E35" w:rsidRPr="001C0FC4" w:rsidRDefault="00296E35" w:rsidP="00296E35">
      <w:pPr>
        <w:pStyle w:val="PL"/>
      </w:pPr>
      <w:r w:rsidRPr="001C0FC4">
        <w:rPr>
          <w:b/>
        </w:rPr>
        <w:t>ensure that</w:t>
      </w:r>
      <w:r w:rsidRPr="001C0FC4">
        <w:t xml:space="preserve"> {</w:t>
      </w:r>
    </w:p>
    <w:p w14:paraId="142486C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 and using the pre-established session }</w:t>
      </w:r>
    </w:p>
    <w:p w14:paraId="585429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2FC19670" w14:textId="77777777" w:rsidR="00296E35" w:rsidRPr="001C0FC4" w:rsidRDefault="00296E35" w:rsidP="00296E35">
      <w:pPr>
        <w:pStyle w:val="PL"/>
      </w:pPr>
      <w:r w:rsidRPr="001C0FC4">
        <w:t xml:space="preserve">            }</w:t>
      </w:r>
    </w:p>
    <w:p w14:paraId="30B51F41" w14:textId="77777777" w:rsidR="00296E35" w:rsidRPr="001C0FC4" w:rsidRDefault="00296E35" w:rsidP="00296E35">
      <w:pPr>
        <w:pStyle w:val="PL"/>
      </w:pPr>
    </w:p>
    <w:p w14:paraId="2F7CCEEA" w14:textId="77777777" w:rsidR="00296E35" w:rsidRPr="001C0FC4" w:rsidRDefault="00296E35" w:rsidP="00296E35">
      <w:pPr>
        <w:pStyle w:val="H6"/>
      </w:pPr>
      <w:r w:rsidRPr="001C0FC4">
        <w:t>(2)</w:t>
      </w:r>
    </w:p>
    <w:p w14:paraId="621AB9BA"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65402CA" w14:textId="77777777" w:rsidR="00296E35" w:rsidRPr="001C0FC4" w:rsidRDefault="00296E35" w:rsidP="00296E35">
      <w:pPr>
        <w:pStyle w:val="PL"/>
      </w:pPr>
      <w:r w:rsidRPr="001C0FC4">
        <w:rPr>
          <w:b/>
        </w:rPr>
        <w:t>ensure that</w:t>
      </w:r>
      <w:r w:rsidRPr="001C0FC4">
        <w:t xml:space="preserve"> {</w:t>
      </w:r>
    </w:p>
    <w:p w14:paraId="4FFBE0A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CE5C494" w14:textId="77777777" w:rsidR="00296E35" w:rsidRPr="001C0FC4" w:rsidRDefault="00296E35" w:rsidP="00296E35">
      <w:pPr>
        <w:pStyle w:val="PL"/>
      </w:pPr>
      <w:r w:rsidRPr="001C0FC4">
        <w:t xml:space="preserve">    </w:t>
      </w:r>
      <w:r w:rsidRPr="001C0FC4">
        <w:rPr>
          <w:b/>
        </w:rPr>
        <w:t>then</w:t>
      </w:r>
      <w:r w:rsidRPr="001C0FC4">
        <w:t xml:space="preserve"> { UE (MCDATA Client) sends the group standalone SDS message via a MSRP SEND message with a disposition of "DELIVERY" }</w:t>
      </w:r>
    </w:p>
    <w:p w14:paraId="65B322CD" w14:textId="77777777" w:rsidR="00296E35" w:rsidRPr="001C0FC4" w:rsidRDefault="00296E35" w:rsidP="00296E35">
      <w:pPr>
        <w:pStyle w:val="PL"/>
      </w:pPr>
      <w:r w:rsidRPr="001C0FC4">
        <w:t xml:space="preserve">            }</w:t>
      </w:r>
    </w:p>
    <w:p w14:paraId="244B05CA" w14:textId="77777777" w:rsidR="00296E35" w:rsidRPr="001C0FC4" w:rsidRDefault="00296E35" w:rsidP="00296E35">
      <w:pPr>
        <w:pStyle w:val="PL"/>
      </w:pPr>
    </w:p>
    <w:p w14:paraId="6D29DEC3" w14:textId="77777777" w:rsidR="00296E35" w:rsidRPr="001C0FC4" w:rsidRDefault="00296E35" w:rsidP="00296E35">
      <w:pPr>
        <w:pStyle w:val="H6"/>
      </w:pPr>
      <w:r w:rsidRPr="001C0FC4">
        <w:t>(3)</w:t>
      </w:r>
    </w:p>
    <w:p w14:paraId="7A53CA82"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7B8CDE2D" w14:textId="77777777" w:rsidR="00296E35" w:rsidRPr="001C0FC4" w:rsidRDefault="00296E35" w:rsidP="00296E35">
      <w:pPr>
        <w:pStyle w:val="PL"/>
      </w:pPr>
      <w:r w:rsidRPr="001C0FC4">
        <w:rPr>
          <w:b/>
        </w:rPr>
        <w:t>ensure that</w:t>
      </w:r>
      <w:r w:rsidRPr="001C0FC4">
        <w:t xml:space="preserve"> {</w:t>
      </w:r>
    </w:p>
    <w:p w14:paraId="6634556A"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0BDA119"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D9EA8B" w14:textId="77777777" w:rsidR="00296E35" w:rsidRPr="001C0FC4" w:rsidRDefault="00296E35" w:rsidP="00296E35">
      <w:pPr>
        <w:pStyle w:val="PL"/>
      </w:pPr>
      <w:r w:rsidRPr="001C0FC4">
        <w:t xml:space="preserve">            }</w:t>
      </w:r>
    </w:p>
    <w:p w14:paraId="14077B4A" w14:textId="77777777" w:rsidR="00296E35" w:rsidRPr="001C0FC4" w:rsidRDefault="00296E35" w:rsidP="00296E35">
      <w:pPr>
        <w:pStyle w:val="PL"/>
      </w:pPr>
    </w:p>
    <w:p w14:paraId="7E118BF8" w14:textId="77777777" w:rsidR="00296E35" w:rsidRPr="001C0FC4" w:rsidRDefault="00296E35" w:rsidP="00296E35">
      <w:pPr>
        <w:pStyle w:val="H6"/>
      </w:pPr>
      <w:r w:rsidRPr="001C0FC4">
        <w:t>(4)</w:t>
      </w:r>
    </w:p>
    <w:p w14:paraId="0233B1F9"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143F5355" w14:textId="77777777" w:rsidR="00296E35" w:rsidRPr="001C0FC4" w:rsidRDefault="00296E35" w:rsidP="00296E35">
      <w:pPr>
        <w:pStyle w:val="PL"/>
      </w:pPr>
      <w:r w:rsidRPr="001C0FC4">
        <w:rPr>
          <w:b/>
        </w:rPr>
        <w:t>ensure that</w:t>
      </w:r>
      <w:r w:rsidRPr="001C0FC4">
        <w:t xml:space="preserve"> {</w:t>
      </w:r>
    </w:p>
    <w:p w14:paraId="5C6CAE5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5069DF0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89E070F" w14:textId="77777777" w:rsidR="00296E35" w:rsidRPr="001C0FC4" w:rsidRDefault="00296E35" w:rsidP="00296E35">
      <w:pPr>
        <w:pStyle w:val="PL"/>
      </w:pPr>
      <w:r w:rsidRPr="001C0FC4">
        <w:t xml:space="preserve">            }</w:t>
      </w:r>
    </w:p>
    <w:p w14:paraId="31817310" w14:textId="77777777" w:rsidR="00296E35" w:rsidRPr="001C0FC4" w:rsidRDefault="00296E35" w:rsidP="00296E35">
      <w:pPr>
        <w:pStyle w:val="PL"/>
      </w:pPr>
    </w:p>
    <w:p w14:paraId="4E27F185" w14:textId="77777777" w:rsidR="00296E35" w:rsidRPr="001C0FC4" w:rsidRDefault="00296E35" w:rsidP="00296E35">
      <w:pPr>
        <w:pStyle w:val="H6"/>
      </w:pPr>
      <w:r w:rsidRPr="001C0FC4">
        <w:t>6.1.17.2</w:t>
      </w:r>
      <w:r w:rsidRPr="001C0FC4">
        <w:tab/>
        <w:t>Conformance requirements</w:t>
      </w:r>
    </w:p>
    <w:p w14:paraId="6D696ACF" w14:textId="77777777" w:rsidR="00296E35" w:rsidRPr="001C0FC4" w:rsidRDefault="00296E35" w:rsidP="00296E35">
      <w:r w:rsidRPr="001C0FC4">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0336BD5" w14:textId="77777777" w:rsidR="00296E35" w:rsidRPr="001C0FC4" w:rsidRDefault="00296E35" w:rsidP="00296E35">
      <w:r w:rsidRPr="001C0FC4">
        <w:t>[TS 24.282, clause 9.2.5.3.1.1]</w:t>
      </w:r>
    </w:p>
    <w:p w14:paraId="4FBC7BC2"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CE48FDB" w14:textId="77777777" w:rsidR="00296E35" w:rsidRPr="001C0FC4" w:rsidRDefault="00296E35" w:rsidP="00296E35">
      <w:r w:rsidRPr="001C0FC4">
        <w:t>The MCData client:</w:t>
      </w:r>
    </w:p>
    <w:p w14:paraId="376F8646"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C7EEA5E"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3BF2082B"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4F30224D"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4A0C529" w14:textId="77777777" w:rsidR="00296E35" w:rsidRPr="001C0FC4" w:rsidRDefault="00296E35" w:rsidP="00296E35">
      <w:pPr>
        <w:pStyle w:val="B2"/>
      </w:pPr>
      <w:r w:rsidRPr="001C0FC4">
        <w:t>a)</w:t>
      </w:r>
      <w:r w:rsidRPr="001C0FC4">
        <w:tab/>
        <w:t>an hname "body" parameter populated with:</w:t>
      </w:r>
    </w:p>
    <w:p w14:paraId="26B85990"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group standalone SDS message is requested</w:t>
      </w:r>
      <w:r w:rsidRPr="001C0FC4">
        <w:rPr>
          <w:rFonts w:eastAsia="Malgun Gothic"/>
        </w:rPr>
        <w:t>;</w:t>
      </w:r>
    </w:p>
    <w:p w14:paraId="0950AE7A" w14:textId="77777777" w:rsidR="00296E35" w:rsidRPr="001C0FC4" w:rsidRDefault="00296E35" w:rsidP="00296E35">
      <w:pPr>
        <w:pStyle w:val="B3"/>
      </w:pPr>
      <w:r w:rsidRPr="001C0FC4">
        <w:t>ii)</w:t>
      </w:r>
      <w:r w:rsidRPr="001C0FC4">
        <w:tab/>
        <w:t>an application/vnd.3gpp.mcdata-info MIME body with:</w:t>
      </w:r>
    </w:p>
    <w:p w14:paraId="77422488"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3F8067AC" w14:textId="77777777" w:rsidR="00296E35" w:rsidRPr="001C0FC4" w:rsidRDefault="00296E35" w:rsidP="00296E35">
      <w:pPr>
        <w:pStyle w:val="B4"/>
      </w:pPr>
      <w:r w:rsidRPr="001C0FC4">
        <w:t>B)</w:t>
      </w:r>
      <w:r w:rsidRPr="001C0FC4">
        <w:tab/>
        <w:t>the &lt;mcdata-request-uri&gt; element set to the MCData group identity;</w:t>
      </w:r>
    </w:p>
    <w:p w14:paraId="3C160B79"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34C30091"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37F98BD3"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B75ECA0"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7603A132" w14:textId="77777777" w:rsidR="00296E35" w:rsidRPr="001C0FC4" w:rsidRDefault="00296E35" w:rsidP="00296E35">
      <w:pPr>
        <w:pStyle w:val="B1"/>
      </w:pPr>
      <w:r w:rsidRPr="001C0FC4">
        <w:t>6)</w:t>
      </w:r>
      <w:r w:rsidRPr="001C0FC4">
        <w:tab/>
        <w:t>shall include the following according to IETF RFC 4488 [53]:</w:t>
      </w:r>
    </w:p>
    <w:p w14:paraId="044BEABC" w14:textId="77777777" w:rsidR="00296E35" w:rsidRPr="001C0FC4" w:rsidRDefault="00296E35" w:rsidP="00296E35">
      <w:pPr>
        <w:pStyle w:val="B2"/>
      </w:pPr>
      <w:r w:rsidRPr="001C0FC4">
        <w:t>a)</w:t>
      </w:r>
      <w:r w:rsidRPr="001C0FC4">
        <w:tab/>
        <w:t>the option tag "norefersub" in the Supported header field; and</w:t>
      </w:r>
    </w:p>
    <w:p w14:paraId="6F78F39A" w14:textId="77777777" w:rsidR="00296E35" w:rsidRPr="001C0FC4" w:rsidRDefault="00296E35" w:rsidP="00296E35">
      <w:pPr>
        <w:pStyle w:val="B2"/>
      </w:pPr>
      <w:r w:rsidRPr="001C0FC4">
        <w:t>b)</w:t>
      </w:r>
      <w:r w:rsidRPr="001C0FC4">
        <w:tab/>
        <w:t>the value "false" in the Refer-Sub header field;</w:t>
      </w:r>
    </w:p>
    <w:p w14:paraId="0E265BD3"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09D714F"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310E4B9" w14:textId="77777777" w:rsidR="00296E35" w:rsidRPr="001C0FC4" w:rsidRDefault="00296E35" w:rsidP="00296E35">
      <w:pPr>
        <w:pStyle w:val="B1"/>
      </w:pPr>
      <w:r w:rsidRPr="001C0FC4">
        <w:t>9)</w:t>
      </w:r>
      <w:r w:rsidRPr="001C0FC4">
        <w:tab/>
        <w:t>shall send the SIP REFER request according to 3GPP TS 24.229 [5].</w:t>
      </w:r>
    </w:p>
    <w:p w14:paraId="1A238552" w14:textId="77777777" w:rsidR="00296E35" w:rsidRPr="001C0FC4" w:rsidRDefault="00296E35" w:rsidP="00296E35">
      <w:r w:rsidRPr="001C0FC4">
        <w:t>On receiving a final SIP 2xx response to the SIP REFER request, the MCData client:</w:t>
      </w:r>
    </w:p>
    <w:p w14:paraId="5FBE54C8" w14:textId="77777777" w:rsidR="00296E35" w:rsidRPr="001C0FC4" w:rsidRDefault="00296E35" w:rsidP="00296E35">
      <w:pPr>
        <w:pStyle w:val="B1"/>
      </w:pPr>
      <w:r w:rsidRPr="001C0FC4">
        <w:t>1)</w:t>
      </w:r>
      <w:r w:rsidRPr="001C0FC4">
        <w:tab/>
        <w:t>shall interact with the media plane as specified in 3GPP TS 24.582 [15].</w:t>
      </w:r>
    </w:p>
    <w:p w14:paraId="23C76D20" w14:textId="77777777" w:rsidR="00296E35" w:rsidRPr="001C0FC4" w:rsidRDefault="00296E35" w:rsidP="00296E35">
      <w:r w:rsidRPr="001C0FC4">
        <w:t>On receiving a SIP re-INVITE request within the pre-established session targeted by the sent SIP REFER request, the MCData client:</w:t>
      </w:r>
    </w:p>
    <w:p w14:paraId="34B230C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33052492" w14:textId="77777777" w:rsidR="00296E35" w:rsidRPr="001C0FC4" w:rsidRDefault="00296E35" w:rsidP="00296E35">
      <w:pPr>
        <w:pStyle w:val="B2"/>
      </w:pPr>
      <w:r w:rsidRPr="001C0FC4">
        <w:t>i)</w:t>
      </w:r>
      <w:r w:rsidRPr="001C0FC4">
        <w:tab/>
        <w:t>shall notify MCData user about successful the MCData communication establishment;</w:t>
      </w:r>
    </w:p>
    <w:p w14:paraId="6758C15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52FD16D1" w14:textId="77777777" w:rsidR="00296E35" w:rsidRPr="001C0FC4" w:rsidRDefault="00296E35" w:rsidP="00296E35">
      <w:pPr>
        <w:pStyle w:val="B2"/>
      </w:pPr>
      <w:r w:rsidRPr="001C0FC4">
        <w:t>i)</w:t>
      </w:r>
      <w:r w:rsidRPr="001C0FC4">
        <w:tab/>
        <w:t>shall notify MCData user about the MCData communication establishment failure; and</w:t>
      </w:r>
    </w:p>
    <w:p w14:paraId="52613A53" w14:textId="77777777" w:rsidR="00296E35" w:rsidRPr="001C0FC4" w:rsidRDefault="00296E35" w:rsidP="00296E35">
      <w:pPr>
        <w:pStyle w:val="B1"/>
      </w:pPr>
      <w:r w:rsidRPr="001C0FC4">
        <w:t>3)</w:t>
      </w:r>
      <w:r w:rsidRPr="001C0FC4">
        <w:tab/>
        <w:t>shall interact with the media plane as specified in 3GPP TS 24.582 [15].</w:t>
      </w:r>
    </w:p>
    <w:p w14:paraId="7707594A" w14:textId="77777777" w:rsidR="00296E35" w:rsidRPr="001C0FC4" w:rsidRDefault="00296E35" w:rsidP="00296E35">
      <w:r w:rsidRPr="001C0FC4">
        <w:t>[TS 24.282, clause 9.2.3.2.1]</w:t>
      </w:r>
    </w:p>
    <w:p w14:paraId="6FF97599" w14:textId="77777777" w:rsidR="00296E35" w:rsidRPr="001C0FC4" w:rsidRDefault="00296E35" w:rsidP="00296E35">
      <w:r w:rsidRPr="001C0FC4">
        <w:t>When composing an SDP offer according to 3GPP TS 24.229 [5], IETF RFC 4975 [17], IETF RFC 6135 [19] and IETF RFC 6714 [20] the MCData client:</w:t>
      </w:r>
    </w:p>
    <w:p w14:paraId="50216964" w14:textId="77777777" w:rsidR="00296E35" w:rsidRPr="001C0FC4" w:rsidRDefault="00296E35" w:rsidP="00296E35">
      <w:pPr>
        <w:pStyle w:val="B1"/>
      </w:pPr>
      <w:r w:rsidRPr="001C0FC4">
        <w:t>1)</w:t>
      </w:r>
      <w:r w:rsidRPr="001C0FC4">
        <w:tab/>
        <w:t>shall include an "m=message" media-level section for the MCData media stream consisting of:</w:t>
      </w:r>
    </w:p>
    <w:p w14:paraId="2CD4F014" w14:textId="77777777" w:rsidR="00296E35" w:rsidRPr="001C0FC4" w:rsidRDefault="00296E35" w:rsidP="00296E35">
      <w:pPr>
        <w:pStyle w:val="B2"/>
      </w:pPr>
      <w:r w:rsidRPr="001C0FC4">
        <w:t>a)</w:t>
      </w:r>
      <w:r w:rsidRPr="001C0FC4">
        <w:tab/>
        <w:t>the port number;</w:t>
      </w:r>
    </w:p>
    <w:p w14:paraId="000B0570" w14:textId="77777777" w:rsidR="00296E35" w:rsidRPr="001C0FC4" w:rsidRDefault="00296E35" w:rsidP="00296E35">
      <w:pPr>
        <w:pStyle w:val="B2"/>
      </w:pPr>
      <w:r w:rsidRPr="001C0FC4">
        <w:t>b)</w:t>
      </w:r>
      <w:r w:rsidRPr="001C0FC4">
        <w:tab/>
        <w:t>a protocol field value of "TCP/MSRP", or "TCP/TLS/MSRP" for TLS;</w:t>
      </w:r>
    </w:p>
    <w:p w14:paraId="41DC48D1" w14:textId="77777777" w:rsidR="00296E35" w:rsidRPr="001C0FC4" w:rsidRDefault="00296E35" w:rsidP="00296E35">
      <w:pPr>
        <w:pStyle w:val="B2"/>
      </w:pPr>
      <w:r w:rsidRPr="001C0FC4">
        <w:t>c)</w:t>
      </w:r>
      <w:r w:rsidRPr="001C0FC4">
        <w:tab/>
        <w:t>a format list field set to ‘*’;</w:t>
      </w:r>
    </w:p>
    <w:p w14:paraId="3AE25D6F" w14:textId="77777777" w:rsidR="00296E35" w:rsidRPr="001C0FC4" w:rsidRDefault="00296E35" w:rsidP="00296E35">
      <w:pPr>
        <w:pStyle w:val="B2"/>
      </w:pPr>
      <w:r w:rsidRPr="001C0FC4">
        <w:t>d)</w:t>
      </w:r>
      <w:r w:rsidRPr="001C0FC4">
        <w:tab/>
        <w:t>an "a=sendonly" attribute;</w:t>
      </w:r>
    </w:p>
    <w:p w14:paraId="192734D5" w14:textId="77777777" w:rsidR="00296E35" w:rsidRPr="001C0FC4" w:rsidRDefault="00296E35" w:rsidP="00296E35">
      <w:pPr>
        <w:pStyle w:val="B2"/>
      </w:pPr>
      <w:r w:rsidRPr="001C0FC4">
        <w:t>e)</w:t>
      </w:r>
      <w:r w:rsidRPr="001C0FC4">
        <w:tab/>
        <w:t>an "a=path" attribute containing its own MSRP URI;</w:t>
      </w:r>
    </w:p>
    <w:p w14:paraId="10228A20"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819B0B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C9C193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B80458B" w14:textId="77777777" w:rsidR="00296E35" w:rsidRPr="001C0FC4" w:rsidRDefault="00296E35" w:rsidP="00296E35">
      <w:r w:rsidRPr="001C0FC4">
        <w:t>[TS 24.282, clause 9.2.5.4.1.1]</w:t>
      </w:r>
    </w:p>
    <w:p w14:paraId="02F8DB4A"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200147AE"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C278E9D"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44971AEA"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3F062D7"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680CB828"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4B01BFA8"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D2263CE"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B5B8C29"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121CCED3"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76372487"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3C8151DE" w14:textId="77777777" w:rsidR="00296E35" w:rsidRPr="001C0FC4" w:rsidRDefault="00296E35" w:rsidP="00296E35">
      <w:r w:rsidRPr="001C0FC4">
        <w:t>On receiving a SIP re-INVITE request within the pre-established session targeted by the sent SIP REFER request, the MCData client:</w:t>
      </w:r>
    </w:p>
    <w:p w14:paraId="482E912F"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3D848241" w14:textId="77777777" w:rsidR="00296E35" w:rsidRPr="001C0FC4" w:rsidRDefault="00296E35" w:rsidP="00296E35">
      <w:pPr>
        <w:pStyle w:val="B2"/>
      </w:pPr>
      <w:r w:rsidRPr="001C0FC4">
        <w:t>i)</w:t>
      </w:r>
      <w:r w:rsidRPr="001C0FC4">
        <w:tab/>
        <w:t>shall notify MCData user about successful the MCData communication termination.</w:t>
      </w:r>
    </w:p>
    <w:p w14:paraId="1F85CAB6" w14:textId="77777777" w:rsidR="00296E35" w:rsidRPr="001C0FC4" w:rsidRDefault="00296E35" w:rsidP="00296E35">
      <w:r w:rsidRPr="001C0FC4">
        <w:t>[TS 24.282, clause 12.2.1.2]</w:t>
      </w:r>
    </w:p>
    <w:p w14:paraId="6ABE6C73" w14:textId="77777777" w:rsidR="00296E35" w:rsidRPr="001C0FC4" w:rsidRDefault="00296E35" w:rsidP="00296E35">
      <w:pPr>
        <w:rPr>
          <w:rFonts w:eastAsia="SimSun"/>
        </w:rPr>
      </w:pPr>
      <w:r w:rsidRPr="001C0FC4">
        <w:rPr>
          <w:rFonts w:eastAsia="SimSun"/>
        </w:rPr>
        <w:t>Upon receipt of a:</w:t>
      </w:r>
    </w:p>
    <w:p w14:paraId="26536ACB"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934C0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7CE4331" w14:textId="77777777" w:rsidR="00296E35" w:rsidRPr="001C0FC4" w:rsidRDefault="00296E35" w:rsidP="00296E35">
      <w:pPr>
        <w:rPr>
          <w:rFonts w:eastAsia="SimSun"/>
        </w:rPr>
      </w:pPr>
      <w:r w:rsidRPr="001C0FC4">
        <w:rPr>
          <w:rFonts w:eastAsia="SimSun"/>
        </w:rPr>
        <w:t>the MCData client:</w:t>
      </w:r>
    </w:p>
    <w:p w14:paraId="2EF487D1"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0B2EAB"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60A5CD8" w14:textId="77777777" w:rsidR="00296E35" w:rsidRPr="001C0FC4" w:rsidRDefault="00296E35" w:rsidP="00296E35">
      <w:r w:rsidRPr="001C0FC4">
        <w:t>[TS 24.582, clause 12.1]</w:t>
      </w:r>
    </w:p>
    <w:p w14:paraId="769894B8"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68E5745" w14:textId="77777777" w:rsidR="00296E35" w:rsidRPr="001C0FC4" w:rsidRDefault="00296E35" w:rsidP="00296E35">
      <w:r w:rsidRPr="001C0FC4">
        <w:t>[TS 24.582, clause 6.1.1.2.1]</w:t>
      </w:r>
    </w:p>
    <w:p w14:paraId="2DB6D8CB" w14:textId="77777777" w:rsidR="00296E35" w:rsidRPr="001C0FC4" w:rsidRDefault="00296E35" w:rsidP="00296E35">
      <w:r w:rsidRPr="001C0FC4">
        <w:t>Upon receiving an indication to establish MSRP connection for standalone SDS using media plane as the originating client, the MCData client:</w:t>
      </w:r>
    </w:p>
    <w:p w14:paraId="5AA7BEB5" w14:textId="77777777" w:rsidR="00296E35" w:rsidRPr="001C0FC4" w:rsidRDefault="00296E35" w:rsidP="00296E35">
      <w:pPr>
        <w:pStyle w:val="B1"/>
      </w:pPr>
      <w:r w:rsidRPr="001C0FC4">
        <w:t>1.</w:t>
      </w:r>
      <w:r w:rsidRPr="001C0FC4">
        <w:tab/>
        <w:t>shall act as an MSRP client according to IETF RFC 6135 [12];</w:t>
      </w:r>
    </w:p>
    <w:p w14:paraId="704C1339" w14:textId="77777777" w:rsidR="00296E35" w:rsidRPr="001C0FC4" w:rsidRDefault="00296E35" w:rsidP="00296E35">
      <w:pPr>
        <w:pStyle w:val="B1"/>
      </w:pPr>
      <w:r w:rsidRPr="001C0FC4">
        <w:t>2.</w:t>
      </w:r>
      <w:r w:rsidRPr="001C0FC4">
        <w:tab/>
        <w:t>shall act according to IETF RFC 6135 [12], as:</w:t>
      </w:r>
    </w:p>
    <w:p w14:paraId="318A5A02" w14:textId="77777777" w:rsidR="00296E35" w:rsidRPr="001C0FC4" w:rsidRDefault="00296E35" w:rsidP="00296E35">
      <w:pPr>
        <w:pStyle w:val="B2"/>
      </w:pPr>
      <w:r w:rsidRPr="001C0FC4">
        <w:t>a.</w:t>
      </w:r>
      <w:r w:rsidRPr="001C0FC4">
        <w:tab/>
        <w:t>an "active" endpoint, if a=setup attribute in the received SDP answer is set to "passive"; and</w:t>
      </w:r>
    </w:p>
    <w:p w14:paraId="23ABD293" w14:textId="77777777" w:rsidR="00296E35" w:rsidRPr="001C0FC4" w:rsidRDefault="00296E35" w:rsidP="00296E35">
      <w:pPr>
        <w:pStyle w:val="B2"/>
      </w:pPr>
      <w:r w:rsidRPr="001C0FC4">
        <w:t>b.</w:t>
      </w:r>
      <w:r w:rsidRPr="001C0FC4">
        <w:tab/>
        <w:t>an "passive" endpoint, if a=setup attribute in the received SDP answer is set to "active";</w:t>
      </w:r>
    </w:p>
    <w:p w14:paraId="11BA0EB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9D28C78"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63AE3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41F268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A1706B9"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069F20C"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B77A68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3C5FAA" w14:textId="77777777" w:rsidR="00296E35" w:rsidRPr="001C0FC4" w:rsidRDefault="00296E35" w:rsidP="00296E35">
      <w:r w:rsidRPr="001C0FC4">
        <w:t>If MSRP chunking is not used then on receipt of a 200 (OK) response, the MCData client shall terminate the SIP session as specified in 3GPP TS 24.282 [8].</w:t>
      </w:r>
    </w:p>
    <w:p w14:paraId="5F2EAF55" w14:textId="77777777" w:rsidR="00296E35" w:rsidRPr="001C0FC4" w:rsidRDefault="00296E35" w:rsidP="00296E35">
      <w:r w:rsidRPr="001C0FC4">
        <w:t>If MSRP chunking is used, the MCData client:</w:t>
      </w:r>
    </w:p>
    <w:p w14:paraId="1D094106" w14:textId="77777777" w:rsidR="00296E35" w:rsidRPr="001C0FC4" w:rsidRDefault="00296E35" w:rsidP="00296E35">
      <w:pPr>
        <w:pStyle w:val="B1"/>
      </w:pPr>
      <w:r w:rsidRPr="001C0FC4">
        <w:t>1.</w:t>
      </w:r>
      <w:r w:rsidRPr="001C0FC4">
        <w:tab/>
        <w:t>shall send further MSRP SEND requests as necessary;</w:t>
      </w:r>
    </w:p>
    <w:p w14:paraId="0710414D" w14:textId="77777777" w:rsidR="00296E35" w:rsidRPr="001C0FC4" w:rsidRDefault="00296E35" w:rsidP="00296E35">
      <w:pPr>
        <w:pStyle w:val="B1"/>
      </w:pPr>
      <w:r w:rsidRPr="001C0FC4">
        <w:t>2.</w:t>
      </w:r>
      <w:r w:rsidRPr="001C0FC4">
        <w:tab/>
        <w:t>shall wait for a 200 (OK) response to each MSRP SEND request sent; and</w:t>
      </w:r>
    </w:p>
    <w:p w14:paraId="15A5CA57"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4503B4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64FE09A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0C5FC41"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66B0B4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39B749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DD477BB"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6B022795" w14:textId="77777777" w:rsidR="00296E35" w:rsidRPr="001C0FC4" w:rsidRDefault="00296E35" w:rsidP="00296E35">
      <w:r w:rsidRPr="001C0FC4">
        <w:t>[TS 24.582, clause 6.1.1.2.2]</w:t>
      </w:r>
    </w:p>
    <w:p w14:paraId="4CB5797D" w14:textId="77777777" w:rsidR="00296E35" w:rsidRPr="001C0FC4" w:rsidRDefault="00296E35" w:rsidP="00296E35">
      <w:r w:rsidRPr="001C0FC4">
        <w:t>In order to generate an SDS signalling payload, the MCData client:</w:t>
      </w:r>
    </w:p>
    <w:p w14:paraId="69027BB6" w14:textId="77777777" w:rsidR="00296E35" w:rsidRPr="001C0FC4" w:rsidRDefault="00296E35" w:rsidP="00296E35">
      <w:pPr>
        <w:pStyle w:val="B1"/>
      </w:pPr>
      <w:r w:rsidRPr="001C0FC4">
        <w:t>1.</w:t>
      </w:r>
      <w:r w:rsidRPr="001C0FC4">
        <w:tab/>
        <w:t>shall generate an SDS SIGNALLING PAYLOAD message as specified in 3GPP TS 24.282 [8]; and</w:t>
      </w:r>
    </w:p>
    <w:p w14:paraId="1F50E40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7D481A55" w14:textId="77777777" w:rsidR="00296E35" w:rsidRPr="001C0FC4" w:rsidRDefault="00296E35" w:rsidP="00296E35">
      <w:r w:rsidRPr="001C0FC4">
        <w:t>When generating a an SDS SIGNALLING PAYLOAD message, the MCData client:</w:t>
      </w:r>
    </w:p>
    <w:p w14:paraId="52272783"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4323B783" w14:textId="77777777" w:rsidR="00296E35" w:rsidRPr="001C0FC4" w:rsidRDefault="00296E35" w:rsidP="00296E35">
      <w:pPr>
        <w:pStyle w:val="B2"/>
      </w:pPr>
      <w:r w:rsidRPr="001C0FC4">
        <w:t>a.</w:t>
      </w:r>
      <w:r w:rsidRPr="001C0FC4">
        <w:tab/>
        <w:t>may include and set the Disposition request type IE to:</w:t>
      </w:r>
    </w:p>
    <w:p w14:paraId="4C43FE25"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779BE4F"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86D9FB"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046540A3" w14:textId="77777777" w:rsidR="00296E35" w:rsidRPr="001C0FC4" w:rsidRDefault="00296E35" w:rsidP="00296E35">
      <w:pPr>
        <w:pStyle w:val="B2"/>
      </w:pPr>
      <w:r w:rsidRPr="001C0FC4">
        <w:t>b.</w:t>
      </w:r>
      <w:r w:rsidRPr="001C0FC4">
        <w:tab/>
        <w:t>shall set Date and time IE to current UTC time;</w:t>
      </w:r>
    </w:p>
    <w:p w14:paraId="3B6D6782"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6F28CC3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B2EC8E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1CDDE983"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085404C9"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1A483D5B" w14:textId="77777777" w:rsidR="00296E35" w:rsidRPr="001C0FC4" w:rsidRDefault="00296E35" w:rsidP="00296E35">
      <w:r w:rsidRPr="001C0FC4">
        <w:t>[TS 24.582, clause 6.1.1.2.3]</w:t>
      </w:r>
    </w:p>
    <w:p w14:paraId="60669796" w14:textId="77777777" w:rsidR="00296E35" w:rsidRPr="001C0FC4" w:rsidRDefault="00296E35" w:rsidP="00296E35">
      <w:r w:rsidRPr="001C0FC4">
        <w:t>In order to generate SDS data payload, the MCData client:</w:t>
      </w:r>
    </w:p>
    <w:p w14:paraId="5AD232ED" w14:textId="77777777" w:rsidR="00296E35" w:rsidRPr="001C0FC4" w:rsidRDefault="00296E35" w:rsidP="00296E35">
      <w:pPr>
        <w:pStyle w:val="B1"/>
      </w:pPr>
      <w:r w:rsidRPr="001C0FC4">
        <w:t>1.</w:t>
      </w:r>
      <w:r w:rsidRPr="001C0FC4">
        <w:tab/>
        <w:t>shall generate a DATA PAYLOAD message as specified in 3GPP TS 24.282 [8]; and</w:t>
      </w:r>
    </w:p>
    <w:p w14:paraId="4CF89B58"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86C525C" w14:textId="77777777" w:rsidR="00296E35" w:rsidRPr="001C0FC4" w:rsidRDefault="00296E35" w:rsidP="00296E35">
      <w:r w:rsidRPr="001C0FC4">
        <w:t>When generating a DATA PAYLOAD message, the MCData client:</w:t>
      </w:r>
    </w:p>
    <w:p w14:paraId="6EA099FE"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224087CE" w14:textId="77777777" w:rsidR="00296E35" w:rsidRPr="001C0FC4" w:rsidRDefault="00296E35" w:rsidP="00296E35">
      <w:pPr>
        <w:pStyle w:val="B2"/>
      </w:pPr>
      <w:r w:rsidRPr="001C0FC4">
        <w:t>a.</w:t>
      </w:r>
      <w:r w:rsidRPr="001C0FC4">
        <w:tab/>
        <w:t>shall set Number of payloads IE to the total number of payloads being sent; and</w:t>
      </w:r>
    </w:p>
    <w:p w14:paraId="20A6BE48"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37DE9ED5"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2802093" w14:textId="77777777" w:rsidR="00296E35" w:rsidRPr="001C0FC4" w:rsidRDefault="00296E35" w:rsidP="00296E35">
      <w:pPr>
        <w:pStyle w:val="B3"/>
      </w:pPr>
      <w:r w:rsidRPr="001C0FC4">
        <w:t>ii.</w:t>
      </w:r>
      <w:r w:rsidRPr="001C0FC4">
        <w:tab/>
        <w:t>shall set Payload data IE to actual payload.</w:t>
      </w:r>
    </w:p>
    <w:p w14:paraId="386EA761" w14:textId="77777777" w:rsidR="00296E35" w:rsidRPr="001C0FC4" w:rsidRDefault="00296E35" w:rsidP="00296E35">
      <w:r w:rsidRPr="001C0FC4">
        <w:t>[TS 24.582, clause 6.1.1.2.4]</w:t>
      </w:r>
    </w:p>
    <w:p w14:paraId="0818175F" w14:textId="77777777" w:rsidR="00296E35" w:rsidRPr="001C0FC4" w:rsidRDefault="00296E35" w:rsidP="00296E35">
      <w:r w:rsidRPr="001C0FC4">
        <w:t>The MCData client shall take the procedures in subclause 6.4.1 into consideration when generating MSRP SEND messages.</w:t>
      </w:r>
    </w:p>
    <w:p w14:paraId="1F4556E7" w14:textId="77777777" w:rsidR="00296E35" w:rsidRPr="001C0FC4" w:rsidRDefault="00296E35" w:rsidP="00296E35">
      <w:r w:rsidRPr="001C0FC4">
        <w:t>The MCData client shall generate MSRP SEND for SDS message requests according to IETF RFC 4975 [11].</w:t>
      </w:r>
    </w:p>
    <w:p w14:paraId="4223A90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6D17FB22" w14:textId="77777777" w:rsidR="00296E35" w:rsidRPr="001C0FC4" w:rsidRDefault="00296E35" w:rsidP="00296E35">
      <w:pPr>
        <w:pStyle w:val="B1"/>
      </w:pPr>
      <w:r w:rsidRPr="001C0FC4">
        <w:t>1.</w:t>
      </w:r>
      <w:r w:rsidRPr="001C0FC4">
        <w:tab/>
        <w:t>shall set To-Path header according to the MSRP URI(s) received in the answer SDP;</w:t>
      </w:r>
    </w:p>
    <w:p w14:paraId="4C0A2AC8"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3D1815FF"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0109B38"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781FAD66" w14:textId="77777777" w:rsidR="00296E35" w:rsidRPr="001C0FC4" w:rsidRDefault="00296E35" w:rsidP="00296E35">
      <w:r w:rsidRPr="001C0FC4">
        <w:t>When generating an MSRP SEND for SDS message request containing only an SDS DATA PAYLOAD message, the MCData client:</w:t>
      </w:r>
    </w:p>
    <w:p w14:paraId="724C1E22" w14:textId="77777777" w:rsidR="00296E35" w:rsidRPr="001C0FC4" w:rsidRDefault="00296E35" w:rsidP="00296E35">
      <w:pPr>
        <w:pStyle w:val="B1"/>
      </w:pPr>
      <w:r w:rsidRPr="001C0FC4">
        <w:t>1.</w:t>
      </w:r>
      <w:r w:rsidRPr="001C0FC4">
        <w:tab/>
        <w:t>shall set To-Path header according to the MSRP URI(s) received in the answer SDP;</w:t>
      </w:r>
    </w:p>
    <w:p w14:paraId="6D2CF6C2" w14:textId="77777777" w:rsidR="00296E35" w:rsidRPr="001C0FC4" w:rsidRDefault="00296E35" w:rsidP="00296E35">
      <w:pPr>
        <w:pStyle w:val="B1"/>
      </w:pPr>
      <w:r w:rsidRPr="001C0FC4">
        <w:t>2.</w:t>
      </w:r>
      <w:r w:rsidRPr="001C0FC4">
        <w:tab/>
        <w:t>shall set the Content-Type as "application/vnd.3gpp.mcdata-payload"; and</w:t>
      </w:r>
    </w:p>
    <w:p w14:paraId="71036CC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B711BAF" w14:textId="77777777" w:rsidR="00296E35" w:rsidRPr="001C0FC4" w:rsidRDefault="00296E35" w:rsidP="00296E35">
      <w:r w:rsidRPr="001C0FC4">
        <w:t>When generating an MSRP SEND for SDS message request containing only an SDS SIGNALLING PAYLOAD, the MCData client.</w:t>
      </w:r>
    </w:p>
    <w:p w14:paraId="2D3FD920" w14:textId="77777777" w:rsidR="00296E35" w:rsidRPr="001C0FC4" w:rsidRDefault="00296E35" w:rsidP="00296E35">
      <w:pPr>
        <w:pStyle w:val="B1"/>
      </w:pPr>
      <w:r w:rsidRPr="001C0FC4">
        <w:t>1.</w:t>
      </w:r>
      <w:r w:rsidRPr="001C0FC4">
        <w:tab/>
        <w:t>shall set To-Path header according to the MSRP URI(s) received in the answer SDP;</w:t>
      </w:r>
    </w:p>
    <w:p w14:paraId="05795E38" w14:textId="77777777" w:rsidR="00296E35" w:rsidRPr="001C0FC4" w:rsidRDefault="00296E35" w:rsidP="00296E35">
      <w:pPr>
        <w:pStyle w:val="B1"/>
      </w:pPr>
      <w:r w:rsidRPr="001C0FC4">
        <w:t>2.</w:t>
      </w:r>
      <w:r w:rsidRPr="001C0FC4">
        <w:tab/>
        <w:t>shall set the Content-Type as "application/vnd.3gpp.mcdata-signalling"; and</w:t>
      </w:r>
    </w:p>
    <w:p w14:paraId="1C2049A9"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DB69E88" w14:textId="77777777" w:rsidR="00296E35" w:rsidRPr="001C0FC4" w:rsidRDefault="00296E35" w:rsidP="00296E35">
      <w:pPr>
        <w:pStyle w:val="H6"/>
      </w:pPr>
      <w:r w:rsidRPr="001C0FC4">
        <w:t>6.1.17.3</w:t>
      </w:r>
      <w:r w:rsidRPr="001C0FC4">
        <w:tab/>
        <w:t>Test description</w:t>
      </w:r>
    </w:p>
    <w:p w14:paraId="01EC7B7C" w14:textId="77777777" w:rsidR="00296E35" w:rsidRPr="001C0FC4" w:rsidRDefault="00296E35" w:rsidP="00296E35">
      <w:pPr>
        <w:pStyle w:val="H6"/>
      </w:pPr>
      <w:r w:rsidRPr="001C0FC4">
        <w:t>6.1.17.3.1</w:t>
      </w:r>
      <w:r w:rsidRPr="001C0FC4">
        <w:tab/>
        <w:t>Pre-test conditions</w:t>
      </w:r>
    </w:p>
    <w:p w14:paraId="684A00BD" w14:textId="77777777" w:rsidR="00296E35" w:rsidRDefault="00296E35" w:rsidP="00296E35">
      <w:pPr>
        <w:pStyle w:val="H6"/>
      </w:pPr>
      <w:r w:rsidRPr="00102CE5">
        <w:t>Test configuration</w:t>
      </w:r>
      <w:r>
        <w:t>:</w:t>
      </w:r>
    </w:p>
    <w:p w14:paraId="7A0B3172" w14:textId="332CB8E7" w:rsidR="00296E35" w:rsidRDefault="00296E35" w:rsidP="00296E35">
      <w:pPr>
        <w:pStyle w:val="B1"/>
      </w:pPr>
      <w:r>
        <w:t>-</w:t>
      </w:r>
      <w:r>
        <w:tab/>
        <w:t>Single cell configuration according to TS 37.579-1 [2] clause 5.2.2.2.1.</w:t>
      </w:r>
    </w:p>
    <w:p w14:paraId="1A74CAA4" w14:textId="77777777" w:rsidR="00296E35" w:rsidRDefault="00296E35" w:rsidP="00296E35">
      <w:pPr>
        <w:pStyle w:val="H6"/>
      </w:pPr>
      <w:r>
        <w:t>Preamble:</w:t>
      </w:r>
    </w:p>
    <w:p w14:paraId="0D8EC288" w14:textId="7D8B7F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8C9A3CA"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A9D41B1" w14:textId="07B13B9C"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6DEDFDD0" w14:textId="77777777" w:rsidR="00296E35" w:rsidRDefault="00296E35" w:rsidP="00296E35">
      <w:pPr>
        <w:pStyle w:val="B1"/>
      </w:pPr>
      <w:r>
        <w:t>-</w:t>
      </w:r>
      <w:r>
        <w:tab/>
      </w:r>
      <w:r w:rsidRPr="000573F5">
        <w:t>UE States at the end of the preamble</w:t>
      </w:r>
      <w:r>
        <w:t>:</w:t>
      </w:r>
    </w:p>
    <w:p w14:paraId="5E2EFE96" w14:textId="77777777" w:rsidR="00296E35" w:rsidRDefault="00296E35" w:rsidP="00296E35">
      <w:pPr>
        <w:pStyle w:val="B1"/>
        <w:ind w:left="852"/>
      </w:pPr>
      <w:r>
        <w:t>-</w:t>
      </w:r>
      <w:r>
        <w:tab/>
        <w:t>The UE is in RRC_IDLE state.</w:t>
      </w:r>
    </w:p>
    <w:p w14:paraId="4BE99B3B" w14:textId="77777777" w:rsidR="00296E35" w:rsidRDefault="00296E35" w:rsidP="00296E35">
      <w:pPr>
        <w:pStyle w:val="B1"/>
        <w:ind w:left="852"/>
      </w:pPr>
      <w:r>
        <w:t>-</w:t>
      </w:r>
      <w:r>
        <w:tab/>
        <w:t>The client is registered for MCData.</w:t>
      </w:r>
    </w:p>
    <w:p w14:paraId="5BF4FEFF" w14:textId="77777777" w:rsidR="00296E35" w:rsidRDefault="00296E35" w:rsidP="00296E35">
      <w:pPr>
        <w:pStyle w:val="B1"/>
        <w:ind w:left="852"/>
      </w:pPr>
      <w:r>
        <w:t>-</w:t>
      </w:r>
      <w:r>
        <w:tab/>
      </w:r>
      <w:r w:rsidRPr="008B4D0C">
        <w:t>A pre-established session is established</w:t>
      </w:r>
      <w:r>
        <w:t>.</w:t>
      </w:r>
    </w:p>
    <w:p w14:paraId="60E7714C" w14:textId="77777777" w:rsidR="00296E35" w:rsidRPr="001C0FC4" w:rsidRDefault="00296E35" w:rsidP="00296E35">
      <w:pPr>
        <w:pStyle w:val="H6"/>
      </w:pPr>
      <w:r w:rsidRPr="001C0FC4">
        <w:t>6.1.17.3.2</w:t>
      </w:r>
      <w:r w:rsidRPr="001C0FC4">
        <w:tab/>
        <w:t>Test procedure sequence</w:t>
      </w:r>
    </w:p>
    <w:p w14:paraId="29F269B2" w14:textId="77777777" w:rsidR="00296E35" w:rsidRPr="001C0FC4" w:rsidRDefault="00296E35" w:rsidP="00296E35">
      <w:pPr>
        <w:pStyle w:val="TH"/>
      </w:pPr>
      <w:r w:rsidRPr="001C0FC4">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85BDF5" w14:textId="77777777" w:rsidTr="002E3FCC">
        <w:tc>
          <w:tcPr>
            <w:tcW w:w="649" w:type="dxa"/>
            <w:tcBorders>
              <w:top w:val="single" w:sz="4" w:space="0" w:color="auto"/>
              <w:left w:val="single" w:sz="4" w:space="0" w:color="auto"/>
              <w:bottom w:val="nil"/>
              <w:right w:val="single" w:sz="4" w:space="0" w:color="auto"/>
            </w:tcBorders>
            <w:hideMark/>
          </w:tcPr>
          <w:p w14:paraId="53CD998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87649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2A2C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6F62C7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D145174" w14:textId="77777777" w:rsidR="00296E35" w:rsidRPr="001C0FC4" w:rsidRDefault="00296E35" w:rsidP="002E3FCC">
            <w:pPr>
              <w:pStyle w:val="TAH"/>
            </w:pPr>
            <w:r w:rsidRPr="001C0FC4">
              <w:t>Verdict</w:t>
            </w:r>
          </w:p>
        </w:tc>
      </w:tr>
      <w:tr w:rsidR="00296E35" w:rsidRPr="001C0FC4" w14:paraId="201EFEA6" w14:textId="77777777" w:rsidTr="002E3FCC">
        <w:tc>
          <w:tcPr>
            <w:tcW w:w="649" w:type="dxa"/>
            <w:tcBorders>
              <w:top w:val="nil"/>
              <w:left w:val="single" w:sz="4" w:space="0" w:color="auto"/>
              <w:bottom w:val="single" w:sz="4" w:space="0" w:color="auto"/>
              <w:right w:val="single" w:sz="4" w:space="0" w:color="auto"/>
            </w:tcBorders>
          </w:tcPr>
          <w:p w14:paraId="78D552A4"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D05A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2C191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4CB83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E83F17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6D3A2F3" w14:textId="77777777" w:rsidR="00296E35" w:rsidRPr="001C0FC4" w:rsidRDefault="00296E35" w:rsidP="002E3FCC">
            <w:pPr>
              <w:pStyle w:val="TAH"/>
            </w:pPr>
          </w:p>
        </w:tc>
      </w:tr>
      <w:tr w:rsidR="00296E35" w:rsidRPr="001C0FC4" w14:paraId="050B02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1BECE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A5B9E5A" w14:textId="77777777" w:rsidR="00296E35" w:rsidRPr="001C0FC4" w:rsidRDefault="00296E35" w:rsidP="002E3FCC">
            <w:pPr>
              <w:pStyle w:val="TAL"/>
            </w:pPr>
            <w:r w:rsidRPr="001C0FC4">
              <w:t>Make the UE (MCData client) send a group standalone SDS message using the pre-established session with disposition request "</w:t>
            </w:r>
            <w:r w:rsidRPr="001C0FC4">
              <w:rPr>
                <w:b/>
                <w:bCs/>
              </w:rPr>
              <w:t>DELIVERY</w:t>
            </w:r>
            <w:r w:rsidRPr="001C0FC4">
              <w:t>".</w:t>
            </w:r>
          </w:p>
          <w:p w14:paraId="17D6A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1B8A03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E71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E018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11342A" w14:textId="77777777" w:rsidR="00296E35" w:rsidRPr="001C0FC4" w:rsidRDefault="00296E35" w:rsidP="002E3FCC">
            <w:pPr>
              <w:pStyle w:val="TAC"/>
            </w:pPr>
            <w:r w:rsidRPr="001C0FC4">
              <w:t>-</w:t>
            </w:r>
          </w:p>
        </w:tc>
      </w:tr>
      <w:tr w:rsidR="00296E35" w:rsidRPr="001C0FC4" w14:paraId="3F847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6061A8"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68F1891" w14:textId="3B6E885F"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AAE1E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D265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7FB1C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BD32D7B" w14:textId="77777777" w:rsidR="00296E35" w:rsidRPr="001C0FC4" w:rsidRDefault="00296E35" w:rsidP="002E3FCC">
            <w:pPr>
              <w:pStyle w:val="TAC"/>
            </w:pPr>
            <w:r w:rsidRPr="001C0FC4">
              <w:t>P</w:t>
            </w:r>
          </w:p>
        </w:tc>
      </w:tr>
      <w:tr w:rsidR="00296E35" w:rsidRPr="001C0FC4" w14:paraId="38DC361D" w14:textId="77777777" w:rsidTr="002E3FCC">
        <w:tc>
          <w:tcPr>
            <w:tcW w:w="649" w:type="dxa"/>
            <w:tcBorders>
              <w:top w:val="single" w:sz="4" w:space="0" w:color="auto"/>
              <w:left w:val="single" w:sz="4" w:space="0" w:color="auto"/>
              <w:bottom w:val="single" w:sz="4" w:space="0" w:color="auto"/>
              <w:right w:val="single" w:sz="4" w:space="0" w:color="auto"/>
            </w:tcBorders>
          </w:tcPr>
          <w:p w14:paraId="58F6FFBF"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tcPr>
          <w:p w14:paraId="16BE2226" w14:textId="77777777" w:rsidR="00296E35" w:rsidRPr="001C0FC4" w:rsidRDefault="00296E35" w:rsidP="002E3FCC">
            <w:pPr>
              <w:pStyle w:val="TAL"/>
            </w:pPr>
            <w:r w:rsidRPr="001C0FC4">
              <w:t>Check: Does the UE (MCData client) notify the user about successful MCData communication establishment?</w:t>
            </w:r>
          </w:p>
          <w:p w14:paraId="1730C48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44F035C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E4BD8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4EC7263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Pr>
          <w:p w14:paraId="4911544F" w14:textId="77777777" w:rsidR="00296E35" w:rsidRPr="001C0FC4" w:rsidRDefault="00296E35" w:rsidP="002E3FCC">
            <w:pPr>
              <w:pStyle w:val="TAC"/>
            </w:pPr>
            <w:r w:rsidRPr="001C0FC4">
              <w:t>P</w:t>
            </w:r>
          </w:p>
        </w:tc>
      </w:tr>
      <w:tr w:rsidR="00296E35" w:rsidRPr="001C0FC4" w14:paraId="101400CC" w14:textId="77777777" w:rsidTr="002E3FCC">
        <w:tc>
          <w:tcPr>
            <w:tcW w:w="649" w:type="dxa"/>
            <w:tcBorders>
              <w:top w:val="single" w:sz="4" w:space="0" w:color="auto"/>
              <w:left w:val="single" w:sz="4" w:space="0" w:color="auto"/>
              <w:bottom w:val="single" w:sz="4" w:space="0" w:color="auto"/>
              <w:right w:val="single" w:sz="4" w:space="0" w:color="auto"/>
            </w:tcBorders>
          </w:tcPr>
          <w:p w14:paraId="7314C116"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7E405EED" w14:textId="351B57BB"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686A6B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B623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8D217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5491769" w14:textId="77777777" w:rsidR="00296E35" w:rsidRPr="001C0FC4" w:rsidRDefault="00296E35" w:rsidP="002E3FCC">
            <w:pPr>
              <w:pStyle w:val="TAC"/>
            </w:pPr>
            <w:r w:rsidRPr="001C0FC4">
              <w:t>P</w:t>
            </w:r>
          </w:p>
        </w:tc>
      </w:tr>
      <w:tr w:rsidR="00296E35" w:rsidRPr="001C0FC4" w14:paraId="55EE8075" w14:textId="77777777" w:rsidTr="002E3FCC">
        <w:tc>
          <w:tcPr>
            <w:tcW w:w="649" w:type="dxa"/>
            <w:tcBorders>
              <w:top w:val="single" w:sz="4" w:space="0" w:color="auto"/>
              <w:left w:val="single" w:sz="4" w:space="0" w:color="auto"/>
              <w:bottom w:val="single" w:sz="4" w:space="0" w:color="auto"/>
              <w:right w:val="single" w:sz="4" w:space="0" w:color="auto"/>
            </w:tcBorders>
          </w:tcPr>
          <w:p w14:paraId="6A6F4A14"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A79D567" w14:textId="538DDE16"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3EFCBF16"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13B93B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9DF2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653742"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105C8A1" w14:textId="77777777" w:rsidR="00296E35" w:rsidRPr="001C0FC4" w:rsidRDefault="00296E35" w:rsidP="002E3FCC">
            <w:pPr>
              <w:pStyle w:val="TAC"/>
            </w:pPr>
            <w:r w:rsidRPr="001C0FC4">
              <w:t>P</w:t>
            </w:r>
          </w:p>
        </w:tc>
      </w:tr>
      <w:tr w:rsidR="00296E35" w:rsidRPr="001C0FC4" w14:paraId="78B09601" w14:textId="77777777" w:rsidTr="002E3FCC">
        <w:tc>
          <w:tcPr>
            <w:tcW w:w="649" w:type="dxa"/>
            <w:tcBorders>
              <w:top w:val="single" w:sz="4" w:space="0" w:color="auto"/>
              <w:left w:val="single" w:sz="4" w:space="0" w:color="auto"/>
              <w:bottom w:val="single" w:sz="4" w:space="0" w:color="auto"/>
              <w:right w:val="single" w:sz="4" w:space="0" w:color="auto"/>
            </w:tcBorders>
          </w:tcPr>
          <w:p w14:paraId="39C2FCA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Pr>
          <w:p w14:paraId="086319B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CDE37CD"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540FA7C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7A3BA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F26941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tcPr>
          <w:p w14:paraId="660C15E3" w14:textId="77777777" w:rsidR="00296E35" w:rsidRPr="001C0FC4" w:rsidRDefault="00296E35" w:rsidP="002E3FCC">
            <w:pPr>
              <w:pStyle w:val="TAC"/>
            </w:pPr>
            <w:r w:rsidRPr="001C0FC4">
              <w:t>P</w:t>
            </w:r>
          </w:p>
        </w:tc>
      </w:tr>
      <w:tr w:rsidR="00296E35" w:rsidRPr="001C0FC4" w14:paraId="7CA79F68" w14:textId="77777777" w:rsidTr="002E3FCC">
        <w:tc>
          <w:tcPr>
            <w:tcW w:w="649" w:type="dxa"/>
            <w:tcBorders>
              <w:top w:val="single" w:sz="4" w:space="0" w:color="auto"/>
              <w:left w:val="single" w:sz="4" w:space="0" w:color="auto"/>
              <w:bottom w:val="single" w:sz="4" w:space="0" w:color="auto"/>
              <w:right w:val="single" w:sz="4" w:space="0" w:color="auto"/>
            </w:tcBorders>
          </w:tcPr>
          <w:p w14:paraId="29779DD3"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CEE6C0F" w14:textId="4EF3FA80"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11B475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5309F2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3F9899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5C351D08" w14:textId="77777777" w:rsidR="00296E35" w:rsidRPr="001C0FC4" w:rsidRDefault="00296E35" w:rsidP="002E3FCC">
            <w:pPr>
              <w:pStyle w:val="TAC"/>
            </w:pPr>
            <w:r w:rsidRPr="001C0FC4">
              <w:t>-</w:t>
            </w:r>
          </w:p>
        </w:tc>
      </w:tr>
      <w:tr w:rsidR="00296E35" w:rsidRPr="001C0FC4" w14:paraId="3956545C" w14:textId="77777777" w:rsidTr="002E3FCC">
        <w:tc>
          <w:tcPr>
            <w:tcW w:w="649" w:type="dxa"/>
            <w:tcBorders>
              <w:top w:val="single" w:sz="4" w:space="0" w:color="auto"/>
              <w:left w:val="single" w:sz="4" w:space="0" w:color="auto"/>
              <w:bottom w:val="single" w:sz="4" w:space="0" w:color="auto"/>
              <w:right w:val="single" w:sz="4" w:space="0" w:color="auto"/>
            </w:tcBorders>
          </w:tcPr>
          <w:p w14:paraId="459B6160"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4F37ECE" w14:textId="77777777" w:rsidR="00296E35" w:rsidRPr="001C0FC4" w:rsidRDefault="00296E35" w:rsidP="002E3FCC">
            <w:pPr>
              <w:pStyle w:val="TAL"/>
            </w:pPr>
            <w:r w:rsidRPr="001C0FC4">
              <w:t>Check: Does the UE (MCData client) provide the disposition notification to the user?</w:t>
            </w:r>
          </w:p>
          <w:p w14:paraId="3C54AA5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1718594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C25A1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B956F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34A6D77" w14:textId="77777777" w:rsidR="00296E35" w:rsidRPr="001C0FC4" w:rsidRDefault="00296E35" w:rsidP="002E3FCC">
            <w:pPr>
              <w:pStyle w:val="TAC"/>
            </w:pPr>
            <w:r w:rsidRPr="001C0FC4">
              <w:t>P</w:t>
            </w:r>
          </w:p>
        </w:tc>
      </w:tr>
      <w:tr w:rsidR="00296E35" w:rsidRPr="001C0FC4" w14:paraId="38E4153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EF1700" w14:textId="77777777" w:rsidR="00296E35" w:rsidRDefault="00296E35" w:rsidP="002E3FCC">
            <w:pPr>
              <w:pStyle w:val="TAN"/>
            </w:pPr>
            <w:r w:rsidRPr="001C0FC4">
              <w:t>NOTE 1:</w:t>
            </w:r>
            <w:r w:rsidRPr="001C0FC4">
              <w:tab/>
              <w:t>This is expected to be done via a suitable implementation dependent MMI.</w:t>
            </w:r>
          </w:p>
          <w:p w14:paraId="52524313" w14:textId="77777777" w:rsidR="00296E35" w:rsidRPr="001C0FC4" w:rsidRDefault="00296E35" w:rsidP="002E3FCC">
            <w:pPr>
              <w:pStyle w:val="TAN"/>
            </w:pPr>
            <w:r>
              <w:t>NOTE 2:</w:t>
            </w:r>
            <w:r>
              <w:tab/>
              <w:t>The procedure does not release the RRC connection.</w:t>
            </w:r>
          </w:p>
        </w:tc>
      </w:tr>
    </w:tbl>
    <w:p w14:paraId="210E5BE9" w14:textId="77777777" w:rsidR="00296E35" w:rsidRPr="001C0FC4" w:rsidRDefault="00296E35" w:rsidP="00296E35"/>
    <w:p w14:paraId="3EE8C253" w14:textId="77777777" w:rsidR="00296E35" w:rsidRPr="001C0FC4" w:rsidRDefault="00296E35" w:rsidP="00296E35">
      <w:pPr>
        <w:pStyle w:val="H6"/>
      </w:pPr>
      <w:r w:rsidRPr="001C0FC4">
        <w:t>6.1.17.3.3</w:t>
      </w:r>
      <w:r w:rsidRPr="001C0FC4">
        <w:tab/>
        <w:t>Specific message contents</w:t>
      </w:r>
    </w:p>
    <w:p w14:paraId="0273CB57" w14:textId="58536131" w:rsidR="00296E35" w:rsidRPr="001C0FC4" w:rsidRDefault="00296E35" w:rsidP="00296E35">
      <w:pPr>
        <w:pStyle w:val="TH"/>
      </w:pPr>
      <w:r w:rsidRPr="001C0FC4">
        <w:t>Table 6.1.17.3.3-1: SIP REFER from the UE (step 2, Table 6.1.17.3.2-1;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1E27E9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F4C6C46" w14:textId="3AE3438A" w:rsidR="00296E35" w:rsidRPr="001C0FC4" w:rsidRDefault="00296E35" w:rsidP="002E3FCC">
            <w:pPr>
              <w:pStyle w:val="TAL"/>
            </w:pPr>
            <w:r w:rsidRPr="001C0FC4">
              <w:t xml:space="preserve">Derivation Path: TS </w:t>
            </w:r>
            <w:r>
              <w:t>37.579</w:t>
            </w:r>
            <w:r w:rsidRPr="001C0FC4">
              <w:t>-1 [2], Table 5.5.2.12-1</w:t>
            </w:r>
          </w:p>
        </w:tc>
      </w:tr>
      <w:tr w:rsidR="00296E35" w:rsidRPr="001C0FC4" w14:paraId="31B78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91F4A70"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10776D87"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50B1886B"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45CB4970"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CD1BFD" w14:textId="77777777" w:rsidR="00296E35" w:rsidRPr="001C0FC4" w:rsidRDefault="00296E35" w:rsidP="002E3FCC">
            <w:pPr>
              <w:pStyle w:val="TAH"/>
            </w:pPr>
            <w:r w:rsidRPr="001C0FC4">
              <w:t>Condition</w:t>
            </w:r>
          </w:p>
        </w:tc>
      </w:tr>
      <w:tr w:rsidR="00296E35" w:rsidRPr="001C0FC4" w14:paraId="3F090E5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9748DB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376D3A0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74575616"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58E7164"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4A0FCA4" w14:textId="77777777" w:rsidR="00296E35" w:rsidRPr="001C0FC4" w:rsidRDefault="00296E35" w:rsidP="002E3FCC">
            <w:pPr>
              <w:pStyle w:val="TAL"/>
            </w:pPr>
          </w:p>
        </w:tc>
      </w:tr>
      <w:tr w:rsidR="00296E35" w:rsidRPr="001C0FC4" w14:paraId="1A8EBEC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9774B76"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096C861"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3921B4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572CB401"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9025BF5" w14:textId="77777777" w:rsidR="00296E35" w:rsidRPr="001C0FC4" w:rsidRDefault="00296E35" w:rsidP="002E3FCC">
            <w:pPr>
              <w:pStyle w:val="TAL"/>
            </w:pPr>
          </w:p>
        </w:tc>
      </w:tr>
      <w:tr w:rsidR="00296E35" w:rsidRPr="001C0FC4" w14:paraId="67F08446"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13A1DBA"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D935A4F" w14:textId="77777777" w:rsidR="00296E35" w:rsidRPr="001C0FC4" w:rsidRDefault="00296E35" w:rsidP="002E3FCC">
            <w:pPr>
              <w:pStyle w:val="TAL"/>
            </w:pPr>
            <w:r w:rsidRPr="001C0FC4">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78FC7EB5"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995E92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71F5443" w14:textId="77777777" w:rsidR="00296E35" w:rsidRPr="001C0FC4" w:rsidRDefault="00296E35" w:rsidP="002E3FCC">
            <w:pPr>
              <w:pStyle w:val="TAL"/>
            </w:pPr>
          </w:p>
        </w:tc>
      </w:tr>
    </w:tbl>
    <w:p w14:paraId="110F6DE4" w14:textId="77777777" w:rsidR="00296E35" w:rsidRPr="001C0FC4" w:rsidRDefault="00296E35" w:rsidP="00296E35"/>
    <w:p w14:paraId="17F76BFE" w14:textId="77777777" w:rsidR="00296E35" w:rsidRPr="001C0FC4" w:rsidRDefault="00296E35" w:rsidP="00296E35">
      <w:pPr>
        <w:pStyle w:val="TH"/>
      </w:pPr>
      <w:r w:rsidRPr="001C0FC4">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DF59A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9F6B08A" w14:textId="6FCA0539"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6.1.17.3.3-3</w:t>
            </w:r>
          </w:p>
        </w:tc>
      </w:tr>
    </w:tbl>
    <w:p w14:paraId="2E7E3182" w14:textId="77777777" w:rsidR="00296E35" w:rsidRPr="001C0FC4" w:rsidRDefault="00296E35" w:rsidP="00296E35"/>
    <w:p w14:paraId="3A3E0EA9" w14:textId="77777777" w:rsidR="00296E35" w:rsidRPr="001C0FC4" w:rsidRDefault="00296E35" w:rsidP="00296E35">
      <w:pPr>
        <w:pStyle w:val="TH"/>
      </w:pPr>
      <w:r w:rsidRPr="001C0FC4">
        <w:t>Table 6.1.17.3.3-3: SIP header fields extending the uri attribute of the resource-lists' single entry</w:t>
      </w:r>
      <w:r w:rsidRPr="001C0FC4">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35B78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C53957" w14:textId="4BB6A0D7" w:rsidR="00296E35" w:rsidRPr="001C0FC4" w:rsidRDefault="00296E35" w:rsidP="002E3FCC">
            <w:pPr>
              <w:pStyle w:val="TAL"/>
            </w:pPr>
            <w:r w:rsidRPr="001C0FC4">
              <w:t xml:space="preserve">Derivation Path: TS </w:t>
            </w:r>
            <w:r>
              <w:t>37.579</w:t>
            </w:r>
            <w:r w:rsidRPr="001C0FC4">
              <w:t>-1 [2], Table 5.5.2.12-2, condition GROUP-CALL</w:t>
            </w:r>
          </w:p>
        </w:tc>
      </w:tr>
      <w:tr w:rsidR="00296E35" w:rsidRPr="001C0FC4" w14:paraId="4D9591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CF0992"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AAED0BF"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7F8B1DC1"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01644F"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2B71F375" w14:textId="77777777" w:rsidR="00296E35" w:rsidRPr="001C0FC4" w:rsidRDefault="00296E35" w:rsidP="002E3FCC">
            <w:pPr>
              <w:pStyle w:val="TAH"/>
            </w:pPr>
            <w:r w:rsidRPr="001C0FC4">
              <w:t>Condition</w:t>
            </w:r>
          </w:p>
        </w:tc>
      </w:tr>
      <w:tr w:rsidR="00296E35" w:rsidRPr="001C0FC4" w14:paraId="1EBB205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F3B027"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08B9B41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73DB9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F7E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DC7682" w14:textId="77777777" w:rsidR="00296E35" w:rsidRPr="001C0FC4" w:rsidRDefault="00296E35" w:rsidP="002E3FCC">
            <w:pPr>
              <w:pStyle w:val="TAL"/>
            </w:pPr>
          </w:p>
        </w:tc>
      </w:tr>
      <w:tr w:rsidR="00296E35" w:rsidRPr="001C0FC4" w14:paraId="272A2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D4452F"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6EC9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A37303D"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24284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DB6123" w14:textId="77777777" w:rsidR="00296E35" w:rsidRPr="001C0FC4" w:rsidRDefault="00296E35" w:rsidP="002E3FCC">
            <w:pPr>
              <w:pStyle w:val="TAL"/>
            </w:pPr>
          </w:p>
        </w:tc>
      </w:tr>
      <w:tr w:rsidR="00296E35" w:rsidRPr="001C0FC4" w14:paraId="10C572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3EBE07"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A0CD0A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ADAD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7744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947E7E" w14:textId="77777777" w:rsidR="00296E35" w:rsidRPr="001C0FC4" w:rsidRDefault="00296E35" w:rsidP="002E3FCC">
            <w:pPr>
              <w:pStyle w:val="TAL"/>
            </w:pPr>
          </w:p>
        </w:tc>
      </w:tr>
      <w:tr w:rsidR="00296E35" w:rsidRPr="001C0FC4" w14:paraId="6EBBAB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BA105A"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A1204AA"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0049E1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6C13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42E0ED" w14:textId="77777777" w:rsidR="00296E35" w:rsidRPr="001C0FC4" w:rsidRDefault="00296E35" w:rsidP="002E3FCC">
            <w:pPr>
              <w:pStyle w:val="TAL"/>
            </w:pPr>
          </w:p>
        </w:tc>
      </w:tr>
      <w:tr w:rsidR="00296E35" w:rsidRPr="001C0FC4" w14:paraId="2FF086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B2318C"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23872D" w14:textId="77777777" w:rsidR="00296E35" w:rsidRPr="001C0FC4" w:rsidRDefault="00296E35" w:rsidP="002E3FCC">
            <w:pPr>
              <w:pStyle w:val="TAL"/>
            </w:pPr>
            <w:r w:rsidRPr="001C0FC4">
              <w:t xml:space="preserve">SDP Message as described in </w:t>
            </w:r>
            <w:r w:rsidRPr="001C0FC4">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51058F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E3C1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355452" w14:textId="77777777" w:rsidR="00296E35" w:rsidRPr="001C0FC4" w:rsidRDefault="00296E35" w:rsidP="002E3FCC">
            <w:pPr>
              <w:pStyle w:val="TAL"/>
            </w:pPr>
          </w:p>
        </w:tc>
      </w:tr>
      <w:tr w:rsidR="00296E35" w:rsidRPr="001C0FC4" w14:paraId="49E6B8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5996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C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8079C"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618B6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D0AFF09" w14:textId="77777777" w:rsidR="00296E35" w:rsidRPr="001C0FC4" w:rsidRDefault="00296E35" w:rsidP="002E3FCC">
            <w:pPr>
              <w:pStyle w:val="TAL"/>
            </w:pPr>
          </w:p>
        </w:tc>
      </w:tr>
      <w:tr w:rsidR="00296E35" w:rsidRPr="001C0FC4" w14:paraId="1EB2B3A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3B953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D71E45" w14:textId="77777777" w:rsidR="00296E35" w:rsidRPr="001C0FC4" w:rsidRDefault="00296E35" w:rsidP="002E3FCC">
            <w:pPr>
              <w:pStyle w:val="TAL"/>
            </w:pPr>
            <w:r w:rsidRPr="001C0FC4">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4AB0E9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0062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BEFB12" w14:textId="77777777" w:rsidR="00296E35" w:rsidRPr="001C0FC4" w:rsidRDefault="00296E35" w:rsidP="002E3FCC">
            <w:pPr>
              <w:pStyle w:val="TAL"/>
            </w:pPr>
          </w:p>
        </w:tc>
      </w:tr>
    </w:tbl>
    <w:p w14:paraId="48A34504" w14:textId="77777777" w:rsidR="00296E35" w:rsidRPr="001C0FC4" w:rsidRDefault="00296E35" w:rsidP="00296E35"/>
    <w:p w14:paraId="3A9B9680" w14:textId="77777777" w:rsidR="00296E35" w:rsidRPr="001C0FC4" w:rsidRDefault="00296E35" w:rsidP="00296E35">
      <w:pPr>
        <w:pStyle w:val="TH"/>
      </w:pPr>
      <w:r w:rsidRPr="001C0FC4">
        <w:t xml:space="preserve">Table 6.1.17.3.3-4: </w:t>
      </w:r>
      <w:r w:rsidRPr="001C0FC4">
        <w:rPr>
          <w:lang w:eastAsia="ko-KR"/>
        </w:rPr>
        <w:t>SDP in SIP header fields</w:t>
      </w:r>
      <w:r w:rsidRPr="001C0FC4">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64E3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DE9837D" w14:textId="53406F93" w:rsidR="00296E35" w:rsidRPr="001C0FC4" w:rsidRDefault="00296E35" w:rsidP="002E3FCC">
            <w:pPr>
              <w:pStyle w:val="TAL"/>
            </w:pPr>
            <w:r w:rsidRPr="001C0FC4">
              <w:t xml:space="preserve">Derivation Path: TS </w:t>
            </w:r>
            <w:r>
              <w:t>37.579</w:t>
            </w:r>
            <w:r w:rsidRPr="001C0FC4">
              <w:t>-1 [2], Table 5.5.3.1.1-3, condition PRE_ESTABLISHED_SESSION, SDP_OFFER, MCDATA_SDS</w:t>
            </w:r>
          </w:p>
        </w:tc>
      </w:tr>
    </w:tbl>
    <w:p w14:paraId="29D28A57" w14:textId="77777777" w:rsidR="00296E35" w:rsidRPr="001C0FC4" w:rsidRDefault="00296E35" w:rsidP="00296E35"/>
    <w:p w14:paraId="0D11EB9A" w14:textId="77777777" w:rsidR="00296E35" w:rsidRPr="001C0FC4" w:rsidRDefault="00296E35" w:rsidP="00296E35">
      <w:pPr>
        <w:pStyle w:val="TH"/>
      </w:pPr>
      <w:r w:rsidRPr="001C0FC4">
        <w:t xml:space="preserve">Table 6.1.17.3.3-5: </w:t>
      </w:r>
      <w:r w:rsidRPr="001C0FC4">
        <w:rPr>
          <w:lang w:eastAsia="ko-KR"/>
        </w:rPr>
        <w:t xml:space="preserve">MCData-Info in SIP header fields </w:t>
      </w:r>
      <w:r w:rsidRPr="001C0FC4">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9BC167"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3881BB6" w14:textId="65D45322" w:rsidR="00296E35" w:rsidRPr="001C0FC4" w:rsidRDefault="00296E35" w:rsidP="002E3FCC">
            <w:pPr>
              <w:pStyle w:val="TAL"/>
            </w:pPr>
            <w:r w:rsidRPr="001C0FC4">
              <w:t xml:space="preserve">Derivation Path: TS </w:t>
            </w:r>
            <w:r>
              <w:t>37.579</w:t>
            </w:r>
            <w:r w:rsidRPr="001C0FC4">
              <w:t>-1 [2], Table 5.5.3.2.1-3, condition MCD_grp</w:t>
            </w:r>
          </w:p>
        </w:tc>
      </w:tr>
    </w:tbl>
    <w:p w14:paraId="4D574D4E" w14:textId="77777777" w:rsidR="00296E35" w:rsidRPr="001C0FC4" w:rsidRDefault="00296E35" w:rsidP="00296E35"/>
    <w:p w14:paraId="293D8EB7" w14:textId="3D4D554A" w:rsidR="00296E35" w:rsidRPr="001C0FC4" w:rsidRDefault="00296E35" w:rsidP="00296E35">
      <w:pPr>
        <w:pStyle w:val="TH"/>
      </w:pPr>
      <w:r w:rsidRPr="001C0FC4">
        <w:t>Table 6.1.17.3.3-6: MSRP SEND from the UE (step 4, Table 6.1.17.3.2-1;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7775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98D31B" w14:textId="27073F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9EF789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DB32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510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BDB14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A45FF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64D942" w14:textId="77777777" w:rsidR="00296E35" w:rsidRPr="001C0FC4" w:rsidRDefault="00296E35" w:rsidP="002E3FCC">
            <w:pPr>
              <w:pStyle w:val="TAH"/>
              <w:rPr>
                <w:bCs/>
              </w:rPr>
            </w:pPr>
            <w:r w:rsidRPr="001C0FC4">
              <w:rPr>
                <w:bCs/>
              </w:rPr>
              <w:t>Condition</w:t>
            </w:r>
          </w:p>
        </w:tc>
      </w:tr>
      <w:tr w:rsidR="00296E35" w:rsidRPr="001C0FC4" w14:paraId="4B04C8C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21AD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FD5A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7BBAC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BB9AF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D4D20" w14:textId="77777777" w:rsidR="00296E35" w:rsidRPr="001C0FC4" w:rsidRDefault="00296E35" w:rsidP="002E3FCC">
            <w:pPr>
              <w:pStyle w:val="TAL"/>
            </w:pPr>
          </w:p>
        </w:tc>
      </w:tr>
      <w:tr w:rsidR="00296E35" w:rsidRPr="001C0FC4" w14:paraId="0CA649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9823D6"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4A3878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0934E7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36E2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95B74F" w14:textId="77777777" w:rsidR="00296E35" w:rsidRPr="001C0FC4" w:rsidRDefault="00296E35" w:rsidP="002E3FCC">
            <w:pPr>
              <w:pStyle w:val="TAL"/>
            </w:pPr>
          </w:p>
        </w:tc>
      </w:tr>
      <w:tr w:rsidR="00296E35" w:rsidRPr="001C0FC4" w14:paraId="6B23E5B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508BB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0D010A" w14:textId="77777777" w:rsidR="00296E35" w:rsidRPr="001C0FC4" w:rsidRDefault="00296E35" w:rsidP="002E3FCC">
            <w:pPr>
              <w:pStyle w:val="TAL"/>
            </w:pPr>
            <w:r w:rsidRPr="001C0FC4">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58EDA56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EEAF1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C0D7CE" w14:textId="77777777" w:rsidR="00296E35" w:rsidRPr="001C0FC4" w:rsidRDefault="00296E35" w:rsidP="002E3FCC">
            <w:pPr>
              <w:pStyle w:val="TAL"/>
            </w:pPr>
          </w:p>
        </w:tc>
      </w:tr>
    </w:tbl>
    <w:p w14:paraId="5B31265A" w14:textId="77777777" w:rsidR="00296E35" w:rsidRPr="001C0FC4" w:rsidRDefault="00296E35" w:rsidP="00296E35"/>
    <w:p w14:paraId="0799286F" w14:textId="51ABD1B9" w:rsidR="00296E35" w:rsidRPr="001C0FC4" w:rsidRDefault="00296E35" w:rsidP="00296E35">
      <w:pPr>
        <w:pStyle w:val="TH"/>
      </w:pPr>
      <w:r w:rsidRPr="001C0FC4">
        <w:t>Table 6.1.17.3.3-7: MIME Message (step 4, Table 6.1.17.3.2-1;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8FE3C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0E6B8"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63AD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2144D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5A00B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AFA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DAF1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7B5363" w14:textId="77777777" w:rsidR="00296E35" w:rsidRPr="001C0FC4" w:rsidRDefault="00296E35" w:rsidP="002E3FCC">
            <w:pPr>
              <w:pStyle w:val="TAH"/>
              <w:rPr>
                <w:bCs/>
              </w:rPr>
            </w:pPr>
            <w:r w:rsidRPr="001C0FC4">
              <w:rPr>
                <w:bCs/>
              </w:rPr>
              <w:t>Condition</w:t>
            </w:r>
          </w:p>
        </w:tc>
      </w:tr>
      <w:tr w:rsidR="00296E35" w:rsidRPr="001C0FC4" w14:paraId="086B64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7D6C7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B5E8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B360D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9804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FC4838" w14:textId="77777777" w:rsidR="00296E35" w:rsidRPr="001C0FC4" w:rsidRDefault="00296E35" w:rsidP="002E3FCC">
            <w:pPr>
              <w:pStyle w:val="TAL"/>
            </w:pPr>
          </w:p>
        </w:tc>
      </w:tr>
      <w:tr w:rsidR="00296E35" w:rsidRPr="001C0FC4" w14:paraId="244BB0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082D1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3B608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A4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307F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E33" w14:textId="77777777" w:rsidR="00296E35" w:rsidRPr="001C0FC4" w:rsidRDefault="00296E35" w:rsidP="002E3FCC">
            <w:pPr>
              <w:pStyle w:val="TAL"/>
            </w:pPr>
          </w:p>
        </w:tc>
      </w:tr>
      <w:tr w:rsidR="00296E35" w:rsidRPr="001C0FC4" w14:paraId="7A3D8D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ADE7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89C879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80BC11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FA8F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4CED6F" w14:textId="77777777" w:rsidR="00296E35" w:rsidRPr="001C0FC4" w:rsidRDefault="00296E35" w:rsidP="002E3FCC">
            <w:pPr>
              <w:pStyle w:val="TAL"/>
            </w:pPr>
          </w:p>
        </w:tc>
      </w:tr>
      <w:tr w:rsidR="00296E35" w:rsidRPr="001C0FC4" w14:paraId="6E25DD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6B0B1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967C00" w14:textId="77777777" w:rsidR="00296E35" w:rsidRPr="001C0FC4" w:rsidRDefault="00296E35" w:rsidP="002E3FCC">
            <w:pPr>
              <w:pStyle w:val="TAL"/>
            </w:pPr>
            <w:r w:rsidRPr="001C0FC4">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6F2000B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92C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BCFC3E" w14:textId="77777777" w:rsidR="00296E35" w:rsidRPr="001C0FC4" w:rsidRDefault="00296E35" w:rsidP="002E3FCC">
            <w:pPr>
              <w:pStyle w:val="TAL"/>
            </w:pPr>
          </w:p>
        </w:tc>
      </w:tr>
      <w:tr w:rsidR="00296E35" w:rsidRPr="001C0FC4" w14:paraId="5E18CB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5842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CB33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78B2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065AD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CF12FF" w14:textId="77777777" w:rsidR="00296E35" w:rsidRPr="001C0FC4" w:rsidRDefault="00296E35" w:rsidP="002E3FCC">
            <w:pPr>
              <w:pStyle w:val="TAL"/>
            </w:pPr>
          </w:p>
        </w:tc>
      </w:tr>
      <w:tr w:rsidR="00296E35" w:rsidRPr="001C0FC4" w14:paraId="2EA485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31B8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676D1A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56F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4B9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87967A" w14:textId="77777777" w:rsidR="00296E35" w:rsidRPr="001C0FC4" w:rsidRDefault="00296E35" w:rsidP="002E3FCC">
            <w:pPr>
              <w:pStyle w:val="TAL"/>
            </w:pPr>
          </w:p>
        </w:tc>
      </w:tr>
      <w:tr w:rsidR="00296E35" w:rsidRPr="001C0FC4" w14:paraId="362725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A4A479"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F46BAE1"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77C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C6A6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FE62F5" w14:textId="77777777" w:rsidR="00296E35" w:rsidRPr="001C0FC4" w:rsidRDefault="00296E35" w:rsidP="002E3FCC">
            <w:pPr>
              <w:pStyle w:val="TAL"/>
            </w:pPr>
          </w:p>
        </w:tc>
      </w:tr>
      <w:tr w:rsidR="00296E35" w:rsidRPr="001C0FC4" w14:paraId="743F6C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E2DAC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F0F1CC" w14:textId="77777777" w:rsidR="00296E35" w:rsidRPr="001C0FC4" w:rsidRDefault="00296E35" w:rsidP="002E3FCC">
            <w:pPr>
              <w:pStyle w:val="TAL"/>
            </w:pPr>
            <w:r w:rsidRPr="001C0FC4">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1178D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72D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21BC3E" w14:textId="77777777" w:rsidR="00296E35" w:rsidRPr="001C0FC4" w:rsidRDefault="00296E35" w:rsidP="002E3FCC">
            <w:pPr>
              <w:pStyle w:val="TAL"/>
            </w:pPr>
          </w:p>
        </w:tc>
      </w:tr>
    </w:tbl>
    <w:p w14:paraId="40451747" w14:textId="77777777" w:rsidR="00296E35" w:rsidRPr="001C0FC4" w:rsidRDefault="00296E35" w:rsidP="00296E35"/>
    <w:p w14:paraId="359AD1E4" w14:textId="77777777" w:rsidR="00296E35" w:rsidRPr="001C0FC4" w:rsidRDefault="00296E35" w:rsidP="00296E35">
      <w:pPr>
        <w:pStyle w:val="TH"/>
      </w:pPr>
      <w:r w:rsidRPr="001C0FC4">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47503E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F72DC2B" w14:textId="6A8F52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823D484" w14:textId="77777777" w:rsidR="00296E35" w:rsidRPr="001C0FC4" w:rsidRDefault="00296E35" w:rsidP="00296E35"/>
    <w:p w14:paraId="719CA1BE" w14:textId="77777777" w:rsidR="00296E35" w:rsidRPr="001C0FC4" w:rsidRDefault="00296E35" w:rsidP="00296E35">
      <w:pPr>
        <w:pStyle w:val="TH"/>
      </w:pPr>
      <w:r w:rsidRPr="001C0FC4">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6D4422B"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0F5F567" w14:textId="0C5E6F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7FB259D" w14:textId="77777777" w:rsidR="00296E35" w:rsidRPr="001C0FC4" w:rsidRDefault="00296E35" w:rsidP="00296E35"/>
    <w:p w14:paraId="28DEE881" w14:textId="21AD57F6" w:rsidR="00296E35" w:rsidRPr="001C0FC4" w:rsidRDefault="00296E35" w:rsidP="00296E35">
      <w:pPr>
        <w:pStyle w:val="TH"/>
      </w:pPr>
      <w:r w:rsidRPr="001C0FC4">
        <w:t>Table 6.1.17.3.3-10: SIP MESSAGE from the SS (step 7, Table 6.1.17.3.2-1;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EAA0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A8A68FE" w14:textId="2D6F51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04FA87F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24F2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6CD8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4AD6ED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098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1223F6" w14:textId="77777777" w:rsidR="00296E35" w:rsidRPr="001C0FC4" w:rsidRDefault="00296E35" w:rsidP="002E3FCC">
            <w:pPr>
              <w:pStyle w:val="TAH"/>
              <w:rPr>
                <w:bCs/>
              </w:rPr>
            </w:pPr>
            <w:r w:rsidRPr="001C0FC4">
              <w:rPr>
                <w:bCs/>
              </w:rPr>
              <w:t>Condition</w:t>
            </w:r>
          </w:p>
        </w:tc>
      </w:tr>
      <w:tr w:rsidR="00296E35" w:rsidRPr="001C0FC4" w14:paraId="033E10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3F8C7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FB7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65906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6101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92CFE4" w14:textId="77777777" w:rsidR="00296E35" w:rsidRPr="001C0FC4" w:rsidRDefault="00296E35" w:rsidP="002E3FCC">
            <w:pPr>
              <w:pStyle w:val="TAL"/>
            </w:pPr>
          </w:p>
        </w:tc>
      </w:tr>
      <w:tr w:rsidR="00296E35" w:rsidRPr="001C0FC4" w14:paraId="362CC5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F0DF04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4C8963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37771A"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0E0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FDA195" w14:textId="77777777" w:rsidR="00296E35" w:rsidRPr="001C0FC4" w:rsidRDefault="00296E35" w:rsidP="002E3FCC">
            <w:pPr>
              <w:pStyle w:val="TAL"/>
            </w:pPr>
          </w:p>
        </w:tc>
      </w:tr>
      <w:tr w:rsidR="00296E35" w:rsidRPr="001C0FC4" w14:paraId="791CD783" w14:textId="77777777" w:rsidTr="002E3FCC">
        <w:tc>
          <w:tcPr>
            <w:tcW w:w="2837" w:type="dxa"/>
            <w:tcBorders>
              <w:top w:val="single" w:sz="4" w:space="0" w:color="auto"/>
              <w:left w:val="single" w:sz="4" w:space="0" w:color="auto"/>
              <w:bottom w:val="single" w:sz="4" w:space="0" w:color="auto"/>
              <w:right w:val="single" w:sz="4" w:space="0" w:color="auto"/>
            </w:tcBorders>
          </w:tcPr>
          <w:p w14:paraId="6EA430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2BD27885" w14:textId="77777777" w:rsidR="00296E35" w:rsidRPr="001C0FC4" w:rsidRDefault="00296E35" w:rsidP="002E3FCC">
            <w:pPr>
              <w:pStyle w:val="TAL"/>
            </w:pPr>
            <w:r w:rsidRPr="001C0FC4">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44665E5B"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63EB3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71A6E7" w14:textId="77777777" w:rsidR="00296E35" w:rsidRPr="001C0FC4" w:rsidRDefault="00296E35" w:rsidP="002E3FCC">
            <w:pPr>
              <w:pStyle w:val="TAL"/>
            </w:pPr>
          </w:p>
        </w:tc>
      </w:tr>
      <w:tr w:rsidR="00296E35" w:rsidRPr="001C0FC4" w14:paraId="2EF0B4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4B67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85A145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BC85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D09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0DC2A2" w14:textId="77777777" w:rsidR="00296E35" w:rsidRPr="001C0FC4" w:rsidRDefault="00296E35" w:rsidP="002E3FCC">
            <w:pPr>
              <w:pStyle w:val="TAL"/>
            </w:pPr>
          </w:p>
        </w:tc>
      </w:tr>
      <w:tr w:rsidR="00296E35" w:rsidRPr="001C0FC4" w14:paraId="208628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3C9E00"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8651AC" w14:textId="77777777" w:rsidR="00296E35" w:rsidRPr="001C0FC4" w:rsidRDefault="00296E35" w:rsidP="002E3FCC">
            <w:pPr>
              <w:pStyle w:val="TAL"/>
            </w:pPr>
            <w:r w:rsidRPr="001C0FC4">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66F80D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DD9A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D4030F" w14:textId="77777777" w:rsidR="00296E35" w:rsidRPr="001C0FC4" w:rsidRDefault="00296E35" w:rsidP="002E3FCC">
            <w:pPr>
              <w:pStyle w:val="TAL"/>
            </w:pPr>
          </w:p>
        </w:tc>
      </w:tr>
    </w:tbl>
    <w:p w14:paraId="55BB26C8" w14:textId="77777777" w:rsidR="00296E35" w:rsidRPr="001C0FC4" w:rsidRDefault="00296E35" w:rsidP="00296E35"/>
    <w:p w14:paraId="07CB9902" w14:textId="77777777" w:rsidR="00296E35" w:rsidRPr="001C0FC4" w:rsidRDefault="00296E35" w:rsidP="00296E35">
      <w:pPr>
        <w:keepNext/>
        <w:keepLines/>
        <w:spacing w:before="60"/>
        <w:jc w:val="center"/>
        <w:rPr>
          <w:rFonts w:ascii="Arial" w:hAnsi="Arial"/>
          <w:b/>
        </w:rPr>
      </w:pPr>
      <w:r w:rsidRPr="001C0FC4">
        <w:rPr>
          <w:rFonts w:ascii="Arial" w:hAnsi="Arial"/>
          <w:b/>
        </w:rPr>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72F68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8B986BE" w14:textId="2285F4D9"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w:t>
            </w:r>
            <w:r w:rsidRPr="001C0FC4">
              <w:rPr>
                <w:rFonts w:ascii="Arial" w:hAnsi="Arial"/>
                <w:sz w:val="18"/>
              </w:rPr>
              <w:t>Table 5.5.3.2.2-3</w:t>
            </w:r>
          </w:p>
        </w:tc>
      </w:tr>
      <w:tr w:rsidR="00296E35" w:rsidRPr="001C0FC4" w14:paraId="4D6318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841CF"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B14E7C"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1CABF0"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2FCD53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88BFC84"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56759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B03B25"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CD9E751"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E8BBF0D"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22D51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F9C9E67" w14:textId="77777777" w:rsidR="00296E35" w:rsidRPr="001C0FC4" w:rsidRDefault="00296E35" w:rsidP="002E3FCC">
            <w:pPr>
              <w:keepNext/>
              <w:keepLines/>
              <w:spacing w:after="0"/>
              <w:rPr>
                <w:rFonts w:ascii="Arial" w:hAnsi="Arial"/>
                <w:sz w:val="18"/>
              </w:rPr>
            </w:pPr>
          </w:p>
        </w:tc>
      </w:tr>
      <w:tr w:rsidR="00296E35" w:rsidRPr="001C0FC4" w14:paraId="57F85CE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7F1AC4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D6AA5B7"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F641E71"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EF0C166"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538328F" w14:textId="77777777" w:rsidR="00296E35" w:rsidRPr="001C0FC4" w:rsidRDefault="00296E35" w:rsidP="002E3FCC">
            <w:pPr>
              <w:keepNext/>
              <w:keepLines/>
              <w:spacing w:after="0"/>
              <w:rPr>
                <w:rFonts w:ascii="Arial" w:hAnsi="Arial"/>
                <w:sz w:val="18"/>
              </w:rPr>
            </w:pPr>
          </w:p>
        </w:tc>
      </w:tr>
      <w:tr w:rsidR="00296E35" w:rsidRPr="001C0FC4" w14:paraId="06BDE4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102822" w14:textId="77777777" w:rsidR="00296E35" w:rsidRPr="001C0FC4" w:rsidRDefault="00296E35" w:rsidP="002E3FCC">
            <w:pPr>
              <w:keepNext/>
              <w:keepLines/>
              <w:spacing w:after="0"/>
              <w:rPr>
                <w:rFonts w:ascii="Arial" w:hAnsi="Arial"/>
                <w:sz w:val="18"/>
              </w:rPr>
            </w:pPr>
            <w:r w:rsidRPr="001C0FC4">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E09EFA"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03FDC1F" w14:textId="41B87FBC" w:rsidR="00296E35" w:rsidRPr="001C0FC4" w:rsidRDefault="00296E35" w:rsidP="002E3FCC">
            <w:pPr>
              <w:keepNext/>
              <w:keepLines/>
              <w:spacing w:after="0"/>
              <w:rPr>
                <w:rFonts w:ascii="Arial" w:hAnsi="Arial"/>
                <w:sz w:val="18"/>
              </w:rPr>
            </w:pPr>
            <w:r w:rsidRPr="001C0FC4">
              <w:rPr>
                <w:rFonts w:ascii="Arial" w:hAnsi="Arial"/>
                <w:sz w:val="18"/>
              </w:rPr>
              <w:t xml:space="preserve">Encrypted according to TS </w:t>
            </w:r>
            <w:r>
              <w:rPr>
                <w:rFonts w:ascii="Arial" w:hAnsi="Arial"/>
                <w:sz w:val="18"/>
              </w:rPr>
              <w:t>37.579</w:t>
            </w:r>
            <w:r w:rsidRPr="001C0FC4">
              <w:rPr>
                <w:rFonts w:ascii="Arial" w:hAnsi="Arial"/>
                <w:sz w:val="18"/>
              </w:rPr>
              <w:t>-1 [2] Table 5.5.3.2.2-3A</w:t>
            </w:r>
          </w:p>
        </w:tc>
        <w:tc>
          <w:tcPr>
            <w:tcW w:w="1418" w:type="dxa"/>
            <w:tcBorders>
              <w:top w:val="single" w:sz="4" w:space="0" w:color="auto"/>
              <w:left w:val="single" w:sz="4" w:space="0" w:color="auto"/>
              <w:bottom w:val="single" w:sz="4" w:space="0" w:color="auto"/>
              <w:right w:val="single" w:sz="4" w:space="0" w:color="auto"/>
            </w:tcBorders>
          </w:tcPr>
          <w:p w14:paraId="3CEC827B"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8566DC4" w14:textId="77777777" w:rsidR="00296E35" w:rsidRPr="001C0FC4" w:rsidRDefault="00296E35" w:rsidP="002E3FCC">
            <w:pPr>
              <w:keepNext/>
              <w:keepLines/>
              <w:spacing w:after="0"/>
              <w:rPr>
                <w:rFonts w:ascii="Arial" w:hAnsi="Arial"/>
                <w:sz w:val="18"/>
              </w:rPr>
            </w:pPr>
          </w:p>
        </w:tc>
      </w:tr>
    </w:tbl>
    <w:p w14:paraId="3DE7625F" w14:textId="77777777" w:rsidR="00296E35" w:rsidRPr="001C0FC4" w:rsidRDefault="00296E35" w:rsidP="00296E35"/>
    <w:p w14:paraId="70B5B00C" w14:textId="77777777" w:rsidR="00296E35" w:rsidRPr="001C0FC4" w:rsidRDefault="00296E35" w:rsidP="00296E35">
      <w:pPr>
        <w:pStyle w:val="TH"/>
      </w:pPr>
      <w:r w:rsidRPr="001C0FC4">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BACE2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52FBEE3" w14:textId="2205C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0827C4B" w14:textId="77777777" w:rsidR="00296E35" w:rsidRPr="001C0FC4" w:rsidRDefault="00296E35" w:rsidP="00296E35"/>
    <w:p w14:paraId="28E6F47B" w14:textId="77777777" w:rsidR="00296E35" w:rsidRPr="001C0FC4" w:rsidRDefault="00296E35" w:rsidP="00296E35">
      <w:pPr>
        <w:pStyle w:val="Heading3"/>
      </w:pPr>
      <w:bookmarkStart w:id="800" w:name="_Toc178186351"/>
      <w:bookmarkStart w:id="801" w:name="_Toc210385165"/>
      <w:r w:rsidRPr="001C0FC4">
        <w:t>6.1.18</w:t>
      </w:r>
      <w:r w:rsidRPr="001C0FC4">
        <w:tab/>
        <w:t>On-network / Short Data Service (SDS) / Standalone SDS Using Media Plane / Group Standalone SDS / Pre-established session / Client Terminated (CT)</w:t>
      </w:r>
      <w:bookmarkEnd w:id="800"/>
      <w:bookmarkEnd w:id="801"/>
    </w:p>
    <w:p w14:paraId="3F3DE51B" w14:textId="77777777" w:rsidR="00296E35" w:rsidRPr="001C0FC4" w:rsidRDefault="00296E35" w:rsidP="00296E35">
      <w:pPr>
        <w:pStyle w:val="H6"/>
      </w:pPr>
      <w:r w:rsidRPr="001C0FC4">
        <w:t>6.1.18.1</w:t>
      </w:r>
      <w:r w:rsidRPr="001C0FC4">
        <w:tab/>
        <w:t>Test Purpose (TP)</w:t>
      </w:r>
    </w:p>
    <w:p w14:paraId="448B1AA8" w14:textId="77777777" w:rsidR="00296E35" w:rsidRPr="001C0FC4" w:rsidRDefault="00296E35" w:rsidP="00296E35">
      <w:pPr>
        <w:pStyle w:val="H6"/>
      </w:pPr>
      <w:r w:rsidRPr="001C0FC4">
        <w:t>(1)</w:t>
      </w:r>
    </w:p>
    <w:p w14:paraId="278A7919"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654744D" w14:textId="77777777" w:rsidR="00296E35" w:rsidRPr="001C0FC4" w:rsidRDefault="00296E35" w:rsidP="00296E35">
      <w:pPr>
        <w:pStyle w:val="PL"/>
      </w:pPr>
      <w:r w:rsidRPr="001C0FC4">
        <w:rPr>
          <w:b/>
        </w:rPr>
        <w:t>ensure that</w:t>
      </w:r>
      <w:r w:rsidRPr="001C0FC4">
        <w:t xml:space="preserve"> {</w:t>
      </w:r>
    </w:p>
    <w:p w14:paraId="70FE54A2"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group standalone SDS message using the media plane and using a pre-established session }</w:t>
      </w:r>
    </w:p>
    <w:p w14:paraId="6801C09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26453BF1" w14:textId="77777777" w:rsidR="00296E35" w:rsidRPr="001C0FC4" w:rsidRDefault="00296E35" w:rsidP="00296E35">
      <w:pPr>
        <w:pStyle w:val="PL"/>
      </w:pPr>
      <w:r w:rsidRPr="001C0FC4">
        <w:t xml:space="preserve">            }</w:t>
      </w:r>
    </w:p>
    <w:p w14:paraId="4919480B" w14:textId="77777777" w:rsidR="00296E35" w:rsidRPr="001C0FC4" w:rsidRDefault="00296E35" w:rsidP="00296E35">
      <w:pPr>
        <w:pStyle w:val="PL"/>
      </w:pPr>
    </w:p>
    <w:p w14:paraId="69EDB060" w14:textId="77777777" w:rsidR="00296E35" w:rsidRPr="001C0FC4" w:rsidRDefault="00296E35" w:rsidP="00296E35">
      <w:pPr>
        <w:pStyle w:val="H6"/>
      </w:pPr>
      <w:r w:rsidRPr="001C0FC4">
        <w:t>(2)</w:t>
      </w:r>
    </w:p>
    <w:p w14:paraId="5E943FAB"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group SDS message using the media plane and using a pre-established session }</w:t>
      </w:r>
    </w:p>
    <w:p w14:paraId="785B796E" w14:textId="77777777" w:rsidR="00296E35" w:rsidRPr="001C0FC4" w:rsidRDefault="00296E35" w:rsidP="00296E35">
      <w:pPr>
        <w:pStyle w:val="PL"/>
      </w:pPr>
      <w:r w:rsidRPr="001C0FC4">
        <w:rPr>
          <w:b/>
        </w:rPr>
        <w:t>ensure that</w:t>
      </w:r>
      <w:r w:rsidRPr="001C0FC4">
        <w:t xml:space="preserve"> {</w:t>
      </w:r>
    </w:p>
    <w:p w14:paraId="684E69E5"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234156A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1CA50933" w14:textId="77777777" w:rsidR="00296E35" w:rsidRPr="001C0FC4" w:rsidRDefault="00296E35" w:rsidP="00296E35">
      <w:pPr>
        <w:pStyle w:val="PL"/>
      </w:pPr>
      <w:r w:rsidRPr="001C0FC4">
        <w:t xml:space="preserve">            }</w:t>
      </w:r>
    </w:p>
    <w:p w14:paraId="025EB18A" w14:textId="77777777" w:rsidR="00296E35" w:rsidRPr="001C0FC4" w:rsidRDefault="00296E35" w:rsidP="00296E35">
      <w:pPr>
        <w:pStyle w:val="PL"/>
      </w:pPr>
    </w:p>
    <w:p w14:paraId="05CD9D9B" w14:textId="77777777" w:rsidR="00296E35" w:rsidRPr="001C0FC4" w:rsidRDefault="00296E35" w:rsidP="00296E35">
      <w:pPr>
        <w:pStyle w:val="H6"/>
      </w:pPr>
      <w:r w:rsidRPr="001C0FC4">
        <w:t>(3)</w:t>
      </w:r>
    </w:p>
    <w:p w14:paraId="3C23E5B4"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830032C" w14:textId="77777777" w:rsidR="00296E35" w:rsidRPr="001C0FC4" w:rsidRDefault="00296E35" w:rsidP="00296E35">
      <w:pPr>
        <w:pStyle w:val="PL"/>
      </w:pPr>
      <w:r w:rsidRPr="001C0FC4">
        <w:rPr>
          <w:b/>
        </w:rPr>
        <w:t>ensure that</w:t>
      </w:r>
      <w:r w:rsidRPr="001C0FC4">
        <w:t xml:space="preserve"> {</w:t>
      </w:r>
    </w:p>
    <w:p w14:paraId="74F682E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3008C2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B1C1441" w14:textId="77777777" w:rsidR="00296E35" w:rsidRPr="001C0FC4" w:rsidRDefault="00296E35" w:rsidP="00296E35">
      <w:pPr>
        <w:pStyle w:val="PL"/>
      </w:pPr>
      <w:r w:rsidRPr="001C0FC4">
        <w:t xml:space="preserve">            }</w:t>
      </w:r>
    </w:p>
    <w:p w14:paraId="5F41DF92" w14:textId="77777777" w:rsidR="00296E35" w:rsidRPr="001C0FC4" w:rsidRDefault="00296E35" w:rsidP="00296E35">
      <w:pPr>
        <w:pStyle w:val="PL"/>
      </w:pPr>
    </w:p>
    <w:p w14:paraId="7D2ADBB2" w14:textId="77777777" w:rsidR="00296E35" w:rsidRPr="001C0FC4" w:rsidRDefault="00296E35" w:rsidP="00296E35">
      <w:pPr>
        <w:pStyle w:val="H6"/>
      </w:pPr>
      <w:r w:rsidRPr="001C0FC4">
        <w:t>6.1.18.2</w:t>
      </w:r>
      <w:r w:rsidRPr="001C0FC4">
        <w:tab/>
        <w:t>Conformance requirements</w:t>
      </w:r>
    </w:p>
    <w:p w14:paraId="703B3EF0" w14:textId="77777777" w:rsidR="00296E35" w:rsidRPr="001C0FC4" w:rsidRDefault="00296E35" w:rsidP="00296E35">
      <w:r w:rsidRPr="001C0FC4">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BEA6005" w14:textId="77777777" w:rsidR="00296E35" w:rsidRPr="001C0FC4" w:rsidRDefault="00296E35" w:rsidP="00296E35">
      <w:r w:rsidRPr="001C0FC4">
        <w:t>[TS 24.282, clause 9.2.5.3.1.2]</w:t>
      </w:r>
    </w:p>
    <w:p w14:paraId="597269C5" w14:textId="77777777" w:rsidR="00296E35" w:rsidRPr="001C0FC4" w:rsidRDefault="00296E35" w:rsidP="00296E35">
      <w:r w:rsidRPr="001C0FC4">
        <w:t>Upon receiving a SIP re-INVITE request within a pre-established Session without an associated MCData session the MCData client:</w:t>
      </w:r>
    </w:p>
    <w:p w14:paraId="15508F2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4E8F68F5"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6EBA70E4"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0189DEA2" w14:textId="77777777" w:rsidR="00296E35" w:rsidRPr="001C0FC4" w:rsidRDefault="00296E35" w:rsidP="00296E35">
      <w:r w:rsidRPr="001C0FC4">
        <w:t>[TS 24.282, clause 9.2.3.2.4]</w:t>
      </w:r>
    </w:p>
    <w:p w14:paraId="212E8D73"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1F528C8" w14:textId="77777777" w:rsidR="00296E35" w:rsidRPr="001C0FC4" w:rsidRDefault="00296E35" w:rsidP="00296E35">
      <w:r w:rsidRPr="001C0FC4">
        <w:t>The MCData client:</w:t>
      </w:r>
    </w:p>
    <w:p w14:paraId="052A41E3"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12E464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4B7C8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15F44D83" w14:textId="77777777" w:rsidR="00296E35" w:rsidRPr="001C0FC4" w:rsidRDefault="00296E35" w:rsidP="00296E35">
      <w:pPr>
        <w:pStyle w:val="B2"/>
        <w:rPr>
          <w:lang w:eastAsia="ko-KR"/>
        </w:rPr>
      </w:pPr>
      <w:r w:rsidRPr="001C0FC4">
        <w:t>and skip the rest of the steps after step 2;</w:t>
      </w:r>
    </w:p>
    <w:p w14:paraId="584E5C9A"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435AC2"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1FFDA403"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6089D144" w14:textId="77777777" w:rsidR="00296E35" w:rsidRPr="001C0FC4" w:rsidRDefault="00296E35" w:rsidP="00296E35">
      <w:pPr>
        <w:pStyle w:val="B2"/>
      </w:pPr>
      <w:r w:rsidRPr="001C0FC4">
        <w:t>b)</w:t>
      </w:r>
      <w:r w:rsidRPr="001C0FC4">
        <w:tab/>
        <w:t>shall convert the MCData ID to a UID as described in 3GPP TS 33.180 [26];</w:t>
      </w:r>
    </w:p>
    <w:p w14:paraId="222E172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D3B6A97"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4B7515DF" w14:textId="77777777" w:rsidR="00296E35" w:rsidRPr="001C0FC4" w:rsidRDefault="00296E35" w:rsidP="00296E35">
      <w:pPr>
        <w:pStyle w:val="B2"/>
      </w:pPr>
      <w:r w:rsidRPr="001C0FC4">
        <w:t>e)</w:t>
      </w:r>
      <w:r w:rsidRPr="001C0FC4">
        <w:tab/>
        <w:t>if the signature of the MIKEY-SAKKE I_MESSAGE was successfully validated:</w:t>
      </w:r>
    </w:p>
    <w:p w14:paraId="65D4DEE1"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327759E5" w14:textId="77777777" w:rsidR="00296E35" w:rsidRPr="001C0FC4" w:rsidRDefault="00296E35" w:rsidP="00296E35">
      <w:pPr>
        <w:pStyle w:val="B3"/>
      </w:pPr>
      <w:r w:rsidRPr="001C0FC4">
        <w:t>ii)</w:t>
      </w:r>
      <w:r w:rsidRPr="001C0FC4">
        <w:tab/>
        <w:t>shall extract the PCK-ID, from the payload as specified in 3GPP TS 33.180 [26];</w:t>
      </w:r>
    </w:p>
    <w:p w14:paraId="27C07F35"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EDCE60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1B706E5C"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4346898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416CC2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79A37C70"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0FE9C75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1690B810"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48F1E96C"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0394A32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78433374"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4519DCC1" w14:textId="77777777" w:rsidR="00296E35" w:rsidRPr="001C0FC4" w:rsidRDefault="00296E35" w:rsidP="00296E35">
      <w:r w:rsidRPr="001C0FC4">
        <w:t>[TS 24.282 clause 9.2.5.4.1.2]</w:t>
      </w:r>
    </w:p>
    <w:p w14:paraId="0C36BC72" w14:textId="77777777" w:rsidR="00296E35" w:rsidRPr="001C0FC4" w:rsidRDefault="00296E35" w:rsidP="00296E35">
      <w:r w:rsidRPr="001C0FC4">
        <w:t>Upon receiving a SIP re-INVITE request within a pre-established Session without an associated MCData session, the MCData client:</w:t>
      </w:r>
    </w:p>
    <w:p w14:paraId="2AE81D3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B55226"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381D31C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530A8A8F" w14:textId="77777777" w:rsidR="00296E35" w:rsidRPr="001C0FC4" w:rsidRDefault="00296E35" w:rsidP="00296E35">
      <w:r w:rsidRPr="001C0FC4">
        <w:t>[TS 24.282, clause 12.2.1.1]</w:t>
      </w:r>
    </w:p>
    <w:p w14:paraId="56727ACC" w14:textId="77777777" w:rsidR="00296E35" w:rsidRPr="001C0FC4" w:rsidRDefault="00296E35" w:rsidP="00296E35">
      <w:r w:rsidRPr="001C0FC4">
        <w:t>The MCData client shall follow the procedures in this subclause to:</w:t>
      </w:r>
    </w:p>
    <w:p w14:paraId="00DDBEB4"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55E9A3A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7F383A92" w14:textId="77777777" w:rsidR="00296E35" w:rsidRPr="001C0FC4" w:rsidRDefault="00296E35" w:rsidP="00296E35">
      <w:pPr>
        <w:pStyle w:val="B1"/>
      </w:pPr>
      <w:r w:rsidRPr="001C0FC4">
        <w:t>-</w:t>
      </w:r>
      <w:r w:rsidRPr="001C0FC4">
        <w:tab/>
        <w:t>indicate to an MCData client that a request for FD was accepted, deferred or rejected; or</w:t>
      </w:r>
    </w:p>
    <w:p w14:paraId="2B2BF6D7" w14:textId="77777777" w:rsidR="00296E35" w:rsidRPr="001C0FC4" w:rsidRDefault="00296E35" w:rsidP="00296E35">
      <w:pPr>
        <w:pStyle w:val="B1"/>
      </w:pPr>
      <w:r w:rsidRPr="001C0FC4">
        <w:t>-</w:t>
      </w:r>
      <w:r w:rsidRPr="001C0FC4">
        <w:tab/>
        <w:t>indicate to an MCData client that a file download has been completed;</w:t>
      </w:r>
    </w:p>
    <w:p w14:paraId="50A95D10" w14:textId="77777777" w:rsidR="00296E35" w:rsidRPr="001C0FC4" w:rsidRDefault="00296E35" w:rsidP="00296E35">
      <w:r w:rsidRPr="001C0FC4">
        <w:t>Before sending a disposition notification the MCData client needs to determine:</w:t>
      </w:r>
    </w:p>
    <w:p w14:paraId="0C64092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4C0DF6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648883B" w14:textId="77777777" w:rsidR="00296E35" w:rsidRPr="001C0FC4" w:rsidRDefault="00296E35" w:rsidP="00296E35">
      <w:r w:rsidRPr="001C0FC4">
        <w:t>The MCData client shall generate a SIP MESSAGE request in accordance with 3GPP TS 24.229 [5] and IETF RFC 3428 [6] with the clarifications given below.</w:t>
      </w:r>
    </w:p>
    <w:p w14:paraId="479F1048" w14:textId="77777777" w:rsidR="00296E35" w:rsidRPr="001C0FC4" w:rsidRDefault="00296E35" w:rsidP="00296E35">
      <w:r w:rsidRPr="001C0FC4">
        <w:t>The MCData client:</w:t>
      </w:r>
    </w:p>
    <w:p w14:paraId="3C40739F" w14:textId="77777777" w:rsidR="00296E35" w:rsidRPr="001C0FC4" w:rsidRDefault="00296E35" w:rsidP="00296E35">
      <w:pPr>
        <w:pStyle w:val="B1"/>
      </w:pPr>
      <w:r w:rsidRPr="001C0FC4">
        <w:t>1)</w:t>
      </w:r>
      <w:r w:rsidRPr="001C0FC4">
        <w:tab/>
        <w:t>shall build the SIP MESSAGE request as specified in subclause 6.2.4.1;</w:t>
      </w:r>
    </w:p>
    <w:p w14:paraId="0FA06FF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8F3D1A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5CBE269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05DA660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6894D8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C70CB5F"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E3701B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F4962E1" w14:textId="77777777" w:rsidR="00296E35" w:rsidRPr="001C0FC4" w:rsidRDefault="00296E35" w:rsidP="00296E35">
      <w:r w:rsidRPr="001C0FC4">
        <w:t>[TS 24.282, clause 6.2.4.1]</w:t>
      </w:r>
    </w:p>
    <w:p w14:paraId="6D6341AE" w14:textId="77777777" w:rsidR="00296E35" w:rsidRPr="001C0FC4" w:rsidRDefault="00296E35" w:rsidP="00296E35">
      <w:pPr>
        <w:rPr>
          <w:rFonts w:eastAsia="SimSun"/>
        </w:rPr>
      </w:pPr>
      <w:r w:rsidRPr="001C0FC4">
        <w:rPr>
          <w:rFonts w:eastAsia="SimSun"/>
        </w:rPr>
        <w:t>This subclause is referenced from other procedures.</w:t>
      </w:r>
    </w:p>
    <w:p w14:paraId="13DB9870" w14:textId="77777777" w:rsidR="00296E35" w:rsidRPr="001C0FC4" w:rsidRDefault="00296E35" w:rsidP="00296E35">
      <w:r w:rsidRPr="001C0FC4">
        <w:t>In a SIP MESSAGE request, the MCData client:</w:t>
      </w:r>
    </w:p>
    <w:p w14:paraId="6A73CDA3" w14:textId="77777777" w:rsidR="00296E35" w:rsidRPr="001C0FC4" w:rsidRDefault="00296E35" w:rsidP="00296E35">
      <w:pPr>
        <w:pStyle w:val="B1"/>
      </w:pPr>
      <w:r w:rsidRPr="001C0FC4">
        <w:t>1)</w:t>
      </w:r>
      <w:r w:rsidRPr="001C0FC4">
        <w:tab/>
        <w:t>when sending SDS messages or SDS disposition notifications:</w:t>
      </w:r>
    </w:p>
    <w:p w14:paraId="77A4D4F5"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98AA6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7291570"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6E283450"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176BDDF9"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2F452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07C4BF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B7A62E6"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130DF2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AEEC872" w14:textId="77777777" w:rsidR="00296E35" w:rsidRPr="001C0FC4" w:rsidRDefault="00296E35" w:rsidP="00296E35">
      <w:r w:rsidRPr="001C0FC4">
        <w:t>[TS 24.282, clause 6.2.3.1]</w:t>
      </w:r>
    </w:p>
    <w:p w14:paraId="758C83FE" w14:textId="77777777" w:rsidR="00296E35" w:rsidRPr="001C0FC4" w:rsidRDefault="00296E35" w:rsidP="00296E35">
      <w:r w:rsidRPr="001C0FC4">
        <w:t>In order to generate an SDS notification, the MCData client:</w:t>
      </w:r>
    </w:p>
    <w:p w14:paraId="2AB0AB86" w14:textId="77777777" w:rsidR="00296E35" w:rsidRPr="001C0FC4" w:rsidRDefault="00296E35" w:rsidP="00296E35">
      <w:pPr>
        <w:pStyle w:val="B1"/>
      </w:pPr>
      <w:r w:rsidRPr="001C0FC4">
        <w:t>1)</w:t>
      </w:r>
      <w:r w:rsidRPr="001C0FC4">
        <w:tab/>
        <w:t>shall generate an SDS NOTIFICATION message as specified in subclause 15.1.5; and</w:t>
      </w:r>
    </w:p>
    <w:p w14:paraId="56B0FE15"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F1053A1" w14:textId="77777777" w:rsidR="00296E35" w:rsidRPr="001C0FC4" w:rsidRDefault="00296E35" w:rsidP="00296E35">
      <w:r w:rsidRPr="001C0FC4">
        <w:t>When generating an SDS NOTIFICATION message as specified in subclause 15.1.5, the MCData client:</w:t>
      </w:r>
    </w:p>
    <w:p w14:paraId="106525D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1368DD6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39038D44"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584F4E68"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757FCA6A" w14:textId="77777777" w:rsidR="00296E35" w:rsidRPr="001C0FC4" w:rsidRDefault="00296E35" w:rsidP="00296E35">
      <w:pPr>
        <w:pStyle w:val="B1"/>
      </w:pPr>
      <w:r w:rsidRPr="001C0FC4">
        <w:t>5)</w:t>
      </w:r>
      <w:r w:rsidRPr="001C0FC4">
        <w:tab/>
        <w:t>shall set the Date and time IE to the current time to as specified in subclause 15.2.8;</w:t>
      </w:r>
    </w:p>
    <w:p w14:paraId="42852E2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0A4892D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D371C6D"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64A49E7" w14:textId="77777777" w:rsidR="00296E35" w:rsidRPr="001C0FC4" w:rsidRDefault="00296E35" w:rsidP="00296E35">
      <w:pPr>
        <w:pStyle w:val="B1"/>
      </w:pPr>
      <w:r w:rsidRPr="001C0FC4">
        <w:t>9)</w:t>
      </w:r>
      <w:r w:rsidRPr="001C0FC4">
        <w:tab/>
        <w:t>if the SDS message was destined for an application, shall include:</w:t>
      </w:r>
    </w:p>
    <w:p w14:paraId="4B02079F"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27EB3D66"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069F3558" w14:textId="77777777" w:rsidR="00296E35" w:rsidRPr="001C0FC4" w:rsidRDefault="00296E35" w:rsidP="00296E35">
      <w:r w:rsidRPr="001C0FC4">
        <w:t>[TS 24.582, clause 6.1.1.3.1]</w:t>
      </w:r>
    </w:p>
    <w:p w14:paraId="24CE28CB" w14:textId="77777777" w:rsidR="00296E35" w:rsidRPr="001C0FC4" w:rsidRDefault="00296E35" w:rsidP="00296E35">
      <w:r w:rsidRPr="001C0FC4">
        <w:t>Upon receiving an indication to establish MSRP connection for standalone SDS using media plane as the terminating client, the MCData client:</w:t>
      </w:r>
    </w:p>
    <w:p w14:paraId="13FFB397" w14:textId="77777777" w:rsidR="00296E35" w:rsidRPr="001C0FC4" w:rsidRDefault="00296E35" w:rsidP="00296E35">
      <w:pPr>
        <w:pStyle w:val="B1"/>
      </w:pPr>
      <w:r w:rsidRPr="001C0FC4">
        <w:t>1.</w:t>
      </w:r>
      <w:r w:rsidRPr="001C0FC4">
        <w:tab/>
        <w:t>shall act as an MSRP client according to IETF RFC 6135 [12];</w:t>
      </w:r>
    </w:p>
    <w:p w14:paraId="5399520A"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BED2D96"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4FAB92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719E931D" w14:textId="77777777" w:rsidR="00296E35" w:rsidRPr="001C0FC4" w:rsidRDefault="00296E35" w:rsidP="00296E35">
      <w:pPr>
        <w:pStyle w:val="B1"/>
      </w:pPr>
      <w:r w:rsidRPr="001C0FC4">
        <w:t>Once the MSRP connection is established, the MCData client:</w:t>
      </w:r>
    </w:p>
    <w:p w14:paraId="6B7EC056"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8A5865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0120D058" w14:textId="77777777" w:rsidR="00296E35" w:rsidRPr="001C0FC4" w:rsidRDefault="00296E35" w:rsidP="00296E35">
      <w:pPr>
        <w:pStyle w:val="B1"/>
      </w:pPr>
      <w:r w:rsidRPr="001C0FC4">
        <w:t>3.</w:t>
      </w:r>
      <w:r w:rsidRPr="001C0FC4">
        <w:tab/>
        <w:t>shall handle the received content as described in subclause 6.1.1.3.2.</w:t>
      </w:r>
    </w:p>
    <w:p w14:paraId="62E56DC0" w14:textId="77777777" w:rsidR="00296E35" w:rsidRPr="001C0FC4" w:rsidRDefault="00296E35" w:rsidP="00296E35">
      <w:r w:rsidRPr="001C0FC4">
        <w:t>[TS 24.582, clause 6.1.1.3.2]</w:t>
      </w:r>
    </w:p>
    <w:p w14:paraId="16B037EB" w14:textId="77777777" w:rsidR="00296E35" w:rsidRPr="001C0FC4" w:rsidRDefault="00296E35" w:rsidP="00296E35">
      <w:pPr>
        <w:rPr>
          <w:rFonts w:eastAsia="Malgun Gothic"/>
        </w:rPr>
      </w:pPr>
      <w:r w:rsidRPr="001C0FC4">
        <w:rPr>
          <w:rFonts w:ascii="TimesNewRoman" w:hAnsi="TimesNewRoman" w:cs="TimesNewRoman"/>
        </w:rPr>
        <w:t>The MCData client:</w:t>
      </w:r>
    </w:p>
    <w:p w14:paraId="015DF72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CDF89A2"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6AFC5F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04BAB2E"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1F2D65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C16484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DE0E414"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179ABAE5"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26009EB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00D481F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738A5A6F"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BC4AA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5B882D6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1242884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1D721C87"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3DBD24A2"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C334088"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753F6789" w14:textId="77777777" w:rsidR="00296E35" w:rsidRPr="001C0FC4" w:rsidRDefault="00296E35" w:rsidP="00296E35">
      <w:pPr>
        <w:pStyle w:val="H6"/>
      </w:pPr>
      <w:r w:rsidRPr="001C0FC4">
        <w:t>6.1.18.3</w:t>
      </w:r>
      <w:r w:rsidRPr="001C0FC4">
        <w:tab/>
        <w:t>Test description</w:t>
      </w:r>
    </w:p>
    <w:p w14:paraId="1C73F393" w14:textId="77777777" w:rsidR="00296E35" w:rsidRPr="001C0FC4" w:rsidRDefault="00296E35" w:rsidP="00296E35">
      <w:pPr>
        <w:pStyle w:val="H6"/>
      </w:pPr>
      <w:r w:rsidRPr="001C0FC4">
        <w:t>6.1.18.3.1</w:t>
      </w:r>
      <w:r w:rsidRPr="001C0FC4">
        <w:tab/>
        <w:t>Pre-test conditions</w:t>
      </w:r>
    </w:p>
    <w:p w14:paraId="27540B2C" w14:textId="77777777" w:rsidR="00296E35" w:rsidRDefault="00296E35" w:rsidP="00296E35">
      <w:pPr>
        <w:pStyle w:val="H6"/>
      </w:pPr>
      <w:r w:rsidRPr="00102CE5">
        <w:t>Test configuration</w:t>
      </w:r>
      <w:r>
        <w:t>:</w:t>
      </w:r>
    </w:p>
    <w:p w14:paraId="5E3D565F" w14:textId="242E4D11" w:rsidR="00296E35" w:rsidRDefault="00296E35" w:rsidP="00296E35">
      <w:pPr>
        <w:pStyle w:val="B1"/>
      </w:pPr>
      <w:r>
        <w:t>-</w:t>
      </w:r>
      <w:r>
        <w:tab/>
        <w:t>Single cell configuration according to TS 37.579-1 [2] clause 5.2.2.2.1.</w:t>
      </w:r>
    </w:p>
    <w:p w14:paraId="72276DF9" w14:textId="77777777" w:rsidR="00296E35" w:rsidRDefault="00296E35" w:rsidP="00296E35">
      <w:pPr>
        <w:pStyle w:val="H6"/>
      </w:pPr>
      <w:r>
        <w:t>Preamble:</w:t>
      </w:r>
    </w:p>
    <w:p w14:paraId="6DB2E623" w14:textId="3D908C9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333B02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0F956C7" w14:textId="3C45E4B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82FA3F" w14:textId="77777777" w:rsidR="00296E35" w:rsidRDefault="00296E35" w:rsidP="00296E35">
      <w:pPr>
        <w:pStyle w:val="B1"/>
      </w:pPr>
      <w:r>
        <w:t>-</w:t>
      </w:r>
      <w:r>
        <w:tab/>
      </w:r>
      <w:r w:rsidRPr="000573F5">
        <w:t>UE States at the end of the preamble</w:t>
      </w:r>
      <w:r>
        <w:t>:</w:t>
      </w:r>
    </w:p>
    <w:p w14:paraId="43C7074C" w14:textId="77777777" w:rsidR="00296E35" w:rsidRDefault="00296E35" w:rsidP="00296E35">
      <w:pPr>
        <w:pStyle w:val="B1"/>
        <w:ind w:left="852"/>
      </w:pPr>
      <w:r>
        <w:t>-</w:t>
      </w:r>
      <w:r>
        <w:tab/>
        <w:t>The UE is in RRC_IDLE state.</w:t>
      </w:r>
    </w:p>
    <w:p w14:paraId="456FC23B" w14:textId="77777777" w:rsidR="00296E35" w:rsidRDefault="00296E35" w:rsidP="00296E35">
      <w:pPr>
        <w:pStyle w:val="B1"/>
        <w:ind w:left="852"/>
      </w:pPr>
      <w:r>
        <w:t>-</w:t>
      </w:r>
      <w:r>
        <w:tab/>
        <w:t>The client is registered for MCData.</w:t>
      </w:r>
    </w:p>
    <w:p w14:paraId="6B7B202E" w14:textId="77777777" w:rsidR="00296E35" w:rsidRDefault="00296E35" w:rsidP="00296E35">
      <w:pPr>
        <w:pStyle w:val="B1"/>
        <w:ind w:left="852"/>
      </w:pPr>
      <w:r>
        <w:t>-</w:t>
      </w:r>
      <w:r>
        <w:tab/>
      </w:r>
      <w:r w:rsidRPr="008B4D0C">
        <w:t>A pre-established session is established</w:t>
      </w:r>
      <w:r>
        <w:t>.</w:t>
      </w:r>
    </w:p>
    <w:p w14:paraId="6D8E813D" w14:textId="77777777" w:rsidR="00296E35" w:rsidRPr="001C0FC4" w:rsidRDefault="00296E35" w:rsidP="00296E35">
      <w:pPr>
        <w:pStyle w:val="H6"/>
      </w:pPr>
      <w:r w:rsidRPr="001C0FC4">
        <w:t>6.1.18.3.2</w:t>
      </w:r>
      <w:r w:rsidRPr="001C0FC4">
        <w:tab/>
        <w:t>Test procedure sequence</w:t>
      </w:r>
    </w:p>
    <w:p w14:paraId="0F00FD2B" w14:textId="77777777" w:rsidR="00296E35" w:rsidRPr="001C0FC4" w:rsidRDefault="00296E35" w:rsidP="00296E35">
      <w:pPr>
        <w:pStyle w:val="TH"/>
      </w:pPr>
      <w:r w:rsidRPr="001C0FC4">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134F496" w14:textId="77777777" w:rsidTr="002E3FCC">
        <w:tc>
          <w:tcPr>
            <w:tcW w:w="649" w:type="dxa"/>
            <w:tcBorders>
              <w:top w:val="single" w:sz="4" w:space="0" w:color="auto"/>
              <w:left w:val="single" w:sz="4" w:space="0" w:color="auto"/>
              <w:bottom w:val="nil"/>
              <w:right w:val="single" w:sz="4" w:space="0" w:color="auto"/>
            </w:tcBorders>
            <w:hideMark/>
          </w:tcPr>
          <w:p w14:paraId="33FD25C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9EFDE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7EC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9F00A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8C2B8B6" w14:textId="77777777" w:rsidR="00296E35" w:rsidRPr="001C0FC4" w:rsidRDefault="00296E35" w:rsidP="002E3FCC">
            <w:pPr>
              <w:pStyle w:val="TAH"/>
            </w:pPr>
            <w:r w:rsidRPr="001C0FC4">
              <w:t>Verdict</w:t>
            </w:r>
          </w:p>
        </w:tc>
      </w:tr>
      <w:tr w:rsidR="00296E35" w:rsidRPr="001C0FC4" w14:paraId="718BB9F6" w14:textId="77777777" w:rsidTr="002E3FCC">
        <w:tc>
          <w:tcPr>
            <w:tcW w:w="649" w:type="dxa"/>
            <w:tcBorders>
              <w:top w:val="nil"/>
              <w:left w:val="single" w:sz="4" w:space="0" w:color="auto"/>
              <w:bottom w:val="single" w:sz="4" w:space="0" w:color="auto"/>
              <w:right w:val="single" w:sz="4" w:space="0" w:color="auto"/>
            </w:tcBorders>
          </w:tcPr>
          <w:p w14:paraId="0797E98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9E58028"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72624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330751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509AC0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F198838" w14:textId="77777777" w:rsidR="00296E35" w:rsidRPr="001C0FC4" w:rsidRDefault="00296E35" w:rsidP="002E3FCC">
            <w:pPr>
              <w:pStyle w:val="TAH"/>
            </w:pPr>
          </w:p>
        </w:tc>
      </w:tr>
      <w:tr w:rsidR="00296E35" w:rsidRPr="001C0FC4" w14:paraId="38636B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6A089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6D8EE10" w14:textId="23687FC5"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3B31A7CA" w14:textId="77777777" w:rsidR="00296E35" w:rsidRPr="001C0FC4" w:rsidRDefault="00296E35" w:rsidP="002E3FCC">
            <w:pPr>
              <w:pStyle w:val="TAL"/>
            </w:pPr>
            <w:r w:rsidRPr="001C0FC4">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7AFED14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CAEF23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8F4A5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A2429C6" w14:textId="77777777" w:rsidR="00296E35" w:rsidRPr="001C0FC4" w:rsidRDefault="00296E35" w:rsidP="002E3FCC">
            <w:pPr>
              <w:pStyle w:val="TAC"/>
            </w:pPr>
            <w:r w:rsidRPr="001C0FC4">
              <w:t>P</w:t>
            </w:r>
          </w:p>
        </w:tc>
      </w:tr>
      <w:tr w:rsidR="00296E35" w:rsidRPr="001C0FC4" w14:paraId="43CF2E0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0F58B8"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CCB7A1D" w14:textId="747E431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187A4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171A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4D850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F48640" w14:textId="77777777" w:rsidR="00296E35" w:rsidRPr="001C0FC4" w:rsidRDefault="00296E35" w:rsidP="002E3FCC">
            <w:pPr>
              <w:pStyle w:val="TAC"/>
            </w:pPr>
            <w:r w:rsidRPr="001C0FC4">
              <w:t>P</w:t>
            </w:r>
          </w:p>
        </w:tc>
      </w:tr>
      <w:tr w:rsidR="00296E35" w:rsidRPr="001C0FC4" w14:paraId="6ACF1D8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248D4A"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hideMark/>
          </w:tcPr>
          <w:p w14:paraId="5B4D412C" w14:textId="752F52BA"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3DCA2766" w14:textId="77777777" w:rsidR="00296E35" w:rsidRDefault="00296E35" w:rsidP="002E3FCC">
            <w:pPr>
              <w:pStyle w:val="TAL"/>
            </w:pPr>
            <w:r w:rsidRPr="001C0FC4">
              <w:t>NOTE: The SS (MCData server) sends a SIP re-INVITE request to release the MCData call while keeping the pre-established Session.</w:t>
            </w:r>
          </w:p>
          <w:p w14:paraId="0F565BE9"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F10A3A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64203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353EF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DBE5BA8" w14:textId="77777777" w:rsidR="00296E35" w:rsidRPr="001C0FC4" w:rsidRDefault="00296E35" w:rsidP="002E3FCC">
            <w:pPr>
              <w:pStyle w:val="TAC"/>
            </w:pPr>
            <w:r w:rsidRPr="001C0FC4">
              <w:t>P</w:t>
            </w:r>
          </w:p>
        </w:tc>
      </w:tr>
      <w:tr w:rsidR="00296E35" w:rsidRPr="001C0FC4" w14:paraId="15237C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AC107F"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2018CD0" w14:textId="26BE260F"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83D5A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CA7B26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73A0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6F0F63D" w14:textId="77777777" w:rsidR="00296E35" w:rsidRPr="001C0FC4" w:rsidRDefault="00296E35" w:rsidP="002E3FCC">
            <w:pPr>
              <w:pStyle w:val="TAC"/>
            </w:pPr>
            <w:r w:rsidRPr="001C0FC4">
              <w:t>P</w:t>
            </w:r>
          </w:p>
        </w:tc>
      </w:tr>
      <w:tr w:rsidR="00296E35" w:rsidRPr="001C0FC4" w14:paraId="11478D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5B866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3FB1F4" w14:textId="77777777" w:rsidR="00296E35" w:rsidRPr="001C0FC4" w:rsidRDefault="00296E35" w:rsidP="002E3FCC">
            <w:pPr>
              <w:pStyle w:val="TAL"/>
            </w:pPr>
            <w:r w:rsidRPr="001C0FC4">
              <w:t>Check: Does the UE (MCData client) provide the contents of the Payload IE to the user?</w:t>
            </w:r>
          </w:p>
          <w:p w14:paraId="259A884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46AC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040D4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1E894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88494A6" w14:textId="77777777" w:rsidR="00296E35" w:rsidRPr="001C0FC4" w:rsidRDefault="00296E35" w:rsidP="002E3FCC">
            <w:pPr>
              <w:pStyle w:val="TAC"/>
            </w:pPr>
            <w:r w:rsidRPr="001C0FC4">
              <w:t>P</w:t>
            </w:r>
          </w:p>
        </w:tc>
      </w:tr>
      <w:tr w:rsidR="00296E35" w:rsidRPr="001C0FC4" w14:paraId="5289931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0E91F" w14:textId="77777777" w:rsidR="00296E35" w:rsidRDefault="00296E35" w:rsidP="002E3FCC">
            <w:pPr>
              <w:pStyle w:val="TAN"/>
            </w:pPr>
            <w:r w:rsidRPr="001C0FC4">
              <w:t>NOTE 1:</w:t>
            </w:r>
            <w:r w:rsidRPr="001C0FC4">
              <w:tab/>
              <w:t>This is expected to be done via a suitable implementation dependent MMI.</w:t>
            </w:r>
          </w:p>
          <w:p w14:paraId="1AFC0CF3" w14:textId="77777777" w:rsidR="00296E35" w:rsidRPr="001C0FC4" w:rsidRDefault="00296E35" w:rsidP="002E3FCC">
            <w:pPr>
              <w:pStyle w:val="TAN"/>
            </w:pPr>
            <w:r>
              <w:t>NOTE 2:</w:t>
            </w:r>
            <w:r>
              <w:tab/>
              <w:t>The procedure does not release the RRC connection.</w:t>
            </w:r>
          </w:p>
        </w:tc>
      </w:tr>
    </w:tbl>
    <w:p w14:paraId="02DC5294" w14:textId="77777777" w:rsidR="00296E35" w:rsidRPr="001C0FC4" w:rsidRDefault="00296E35" w:rsidP="00296E35"/>
    <w:p w14:paraId="5958AD90" w14:textId="77777777" w:rsidR="00296E35" w:rsidRPr="001C0FC4" w:rsidRDefault="00296E35" w:rsidP="00296E35">
      <w:pPr>
        <w:pStyle w:val="H6"/>
      </w:pPr>
      <w:r w:rsidRPr="001C0FC4">
        <w:t>6.1.18.3.3</w:t>
      </w:r>
      <w:r w:rsidRPr="001C0FC4">
        <w:tab/>
        <w:t>Specific message contents</w:t>
      </w:r>
    </w:p>
    <w:p w14:paraId="3A075730" w14:textId="52C988E5" w:rsidR="00296E35" w:rsidRPr="001C0FC4" w:rsidRDefault="00296E35" w:rsidP="00296E35">
      <w:pPr>
        <w:pStyle w:val="TH"/>
      </w:pPr>
      <w:r w:rsidRPr="001C0FC4">
        <w:t>Table 6.1.18.3.3-1: SIP INVITE from the SS (step 1, Table 6.1.18.3.2-1;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7B326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A8B02B" w14:textId="3B8FD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67AAE4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491F3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3E4D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A39AC5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9688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FB0992" w14:textId="77777777" w:rsidR="00296E35" w:rsidRPr="001C0FC4" w:rsidRDefault="00296E35" w:rsidP="002E3FCC">
            <w:pPr>
              <w:pStyle w:val="TAH"/>
              <w:rPr>
                <w:bCs/>
              </w:rPr>
            </w:pPr>
            <w:r w:rsidRPr="001C0FC4">
              <w:rPr>
                <w:bCs/>
              </w:rPr>
              <w:t>Condition</w:t>
            </w:r>
          </w:p>
        </w:tc>
      </w:tr>
      <w:tr w:rsidR="00296E35" w:rsidRPr="001C0FC4" w14:paraId="73274FA0" w14:textId="77777777" w:rsidTr="002E3FCC">
        <w:tc>
          <w:tcPr>
            <w:tcW w:w="2837" w:type="dxa"/>
            <w:tcBorders>
              <w:top w:val="single" w:sz="4" w:space="0" w:color="auto"/>
              <w:left w:val="single" w:sz="4" w:space="0" w:color="auto"/>
              <w:bottom w:val="single" w:sz="4" w:space="0" w:color="auto"/>
              <w:right w:val="single" w:sz="4" w:space="0" w:color="auto"/>
            </w:tcBorders>
          </w:tcPr>
          <w:p w14:paraId="21FCC7E5"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798D584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80B5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FEA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694921" w14:textId="77777777" w:rsidR="00296E35" w:rsidRPr="001C0FC4" w:rsidRDefault="00296E35" w:rsidP="002E3FCC">
            <w:pPr>
              <w:pStyle w:val="TAL"/>
            </w:pPr>
          </w:p>
        </w:tc>
      </w:tr>
      <w:tr w:rsidR="00296E35" w:rsidRPr="001C0FC4" w14:paraId="266FD938" w14:textId="77777777" w:rsidTr="002E3FCC">
        <w:tc>
          <w:tcPr>
            <w:tcW w:w="2837" w:type="dxa"/>
            <w:tcBorders>
              <w:top w:val="single" w:sz="4" w:space="0" w:color="auto"/>
              <w:left w:val="single" w:sz="4" w:space="0" w:color="auto"/>
              <w:bottom w:val="single" w:sz="4" w:space="0" w:color="auto"/>
              <w:right w:val="single" w:sz="4" w:space="0" w:color="auto"/>
            </w:tcBorders>
          </w:tcPr>
          <w:p w14:paraId="4626A8C2"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424E93A"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27142C3D"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BF1F5A7"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1C69EB2D" w14:textId="77777777" w:rsidR="00296E35" w:rsidRPr="001C0FC4" w:rsidRDefault="00296E35" w:rsidP="002E3FCC">
            <w:pPr>
              <w:pStyle w:val="TAL"/>
            </w:pPr>
          </w:p>
        </w:tc>
      </w:tr>
      <w:tr w:rsidR="00296E35" w:rsidRPr="001C0FC4" w14:paraId="411CE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ECF1D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C069D4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4CD3E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E0E94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6281DE" w14:textId="77777777" w:rsidR="00296E35" w:rsidRPr="001C0FC4" w:rsidRDefault="00296E35" w:rsidP="002E3FCC">
            <w:pPr>
              <w:pStyle w:val="TAL"/>
            </w:pPr>
          </w:p>
        </w:tc>
      </w:tr>
      <w:tr w:rsidR="00296E35" w:rsidRPr="001C0FC4" w14:paraId="43808B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E9131B"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EAA7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2F08F4"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C772B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BC0E62" w14:textId="77777777" w:rsidR="00296E35" w:rsidRPr="001C0FC4" w:rsidRDefault="00296E35" w:rsidP="002E3FCC">
            <w:pPr>
              <w:pStyle w:val="TAL"/>
            </w:pPr>
          </w:p>
        </w:tc>
      </w:tr>
      <w:tr w:rsidR="00296E35" w:rsidRPr="001C0FC4" w14:paraId="25904D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62559"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539E05" w14:textId="77777777" w:rsidR="00296E35" w:rsidRPr="001C0FC4" w:rsidRDefault="00296E35" w:rsidP="002E3FCC">
            <w:pPr>
              <w:pStyle w:val="TAL"/>
              <w:rPr>
                <w:iCs/>
              </w:rPr>
            </w:pPr>
            <w:r w:rsidRPr="001C0FC4">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00E22C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C235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898F1" w14:textId="77777777" w:rsidR="00296E35" w:rsidRPr="001C0FC4" w:rsidRDefault="00296E35" w:rsidP="002E3FCC">
            <w:pPr>
              <w:pStyle w:val="TAL"/>
            </w:pPr>
          </w:p>
        </w:tc>
      </w:tr>
      <w:tr w:rsidR="00296E35" w:rsidRPr="001C0FC4" w14:paraId="091C27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002CC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1B23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DEDA79"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42701C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FEDAC8" w14:textId="77777777" w:rsidR="00296E35" w:rsidRPr="001C0FC4" w:rsidRDefault="00296E35" w:rsidP="002E3FCC">
            <w:pPr>
              <w:pStyle w:val="TAL"/>
            </w:pPr>
          </w:p>
        </w:tc>
      </w:tr>
      <w:tr w:rsidR="00296E35" w:rsidRPr="001C0FC4" w14:paraId="68F770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0D18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1398A3" w14:textId="77777777" w:rsidR="00296E35" w:rsidRPr="001C0FC4" w:rsidRDefault="00296E35" w:rsidP="002E3FCC">
            <w:pPr>
              <w:pStyle w:val="TAL"/>
              <w:rPr>
                <w:iCs/>
              </w:rPr>
            </w:pPr>
            <w:r w:rsidRPr="001C0FC4">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0D3889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E2B1D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112CFA" w14:textId="77777777" w:rsidR="00296E35" w:rsidRPr="001C0FC4" w:rsidRDefault="00296E35" w:rsidP="002E3FCC">
            <w:pPr>
              <w:pStyle w:val="TAL"/>
            </w:pPr>
          </w:p>
        </w:tc>
      </w:tr>
    </w:tbl>
    <w:p w14:paraId="77A88310" w14:textId="77777777" w:rsidR="00296E35" w:rsidRPr="001C0FC4" w:rsidRDefault="00296E35" w:rsidP="00296E35"/>
    <w:p w14:paraId="16B8EDF5" w14:textId="77777777" w:rsidR="00296E35" w:rsidRPr="001C0FC4" w:rsidRDefault="00296E35" w:rsidP="00296E35">
      <w:pPr>
        <w:pStyle w:val="TH"/>
      </w:pPr>
      <w:r w:rsidRPr="001C0FC4">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97C4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8D8E45" w14:textId="56BD4CF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PRE_ESTABLISHED_SESSION</w:t>
            </w:r>
          </w:p>
        </w:tc>
      </w:tr>
    </w:tbl>
    <w:p w14:paraId="4D6327B4" w14:textId="77777777" w:rsidR="00296E35" w:rsidRPr="001C0FC4" w:rsidRDefault="00296E35" w:rsidP="00296E35"/>
    <w:p w14:paraId="6FF70233" w14:textId="77777777" w:rsidR="00296E35" w:rsidRPr="001C0FC4" w:rsidRDefault="00296E35" w:rsidP="00296E35">
      <w:pPr>
        <w:pStyle w:val="TH"/>
      </w:pPr>
      <w:r w:rsidRPr="001C0FC4">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CA4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1C4840" w14:textId="5C86882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1BB4A6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57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B97A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D9139E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7677B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9F83B" w14:textId="77777777" w:rsidR="00296E35" w:rsidRPr="001C0FC4" w:rsidRDefault="00296E35" w:rsidP="002E3FCC">
            <w:pPr>
              <w:pStyle w:val="TAH"/>
              <w:rPr>
                <w:bCs/>
              </w:rPr>
            </w:pPr>
            <w:r w:rsidRPr="001C0FC4">
              <w:rPr>
                <w:bCs/>
              </w:rPr>
              <w:t>Condition</w:t>
            </w:r>
          </w:p>
        </w:tc>
      </w:tr>
      <w:tr w:rsidR="00296E35" w:rsidRPr="001C0FC4" w14:paraId="0B661240" w14:textId="77777777" w:rsidTr="002E3FCC">
        <w:tc>
          <w:tcPr>
            <w:tcW w:w="2837" w:type="dxa"/>
            <w:tcBorders>
              <w:top w:val="single" w:sz="4" w:space="0" w:color="auto"/>
              <w:left w:val="single" w:sz="4" w:space="0" w:color="auto"/>
              <w:bottom w:val="single" w:sz="4" w:space="0" w:color="auto"/>
              <w:right w:val="single" w:sz="4" w:space="0" w:color="auto"/>
            </w:tcBorders>
          </w:tcPr>
          <w:p w14:paraId="7C5BF07E"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E2617E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66F8B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44A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215928" w14:textId="77777777" w:rsidR="00296E35" w:rsidRPr="001C0FC4" w:rsidRDefault="00296E35" w:rsidP="002E3FCC">
            <w:pPr>
              <w:pStyle w:val="TAL"/>
            </w:pPr>
          </w:p>
        </w:tc>
      </w:tr>
      <w:tr w:rsidR="00296E35" w:rsidRPr="001C0FC4" w14:paraId="653AC28A" w14:textId="77777777" w:rsidTr="002E3FCC">
        <w:tc>
          <w:tcPr>
            <w:tcW w:w="2837" w:type="dxa"/>
            <w:tcBorders>
              <w:top w:val="single" w:sz="4" w:space="0" w:color="auto"/>
              <w:left w:val="single" w:sz="4" w:space="0" w:color="auto"/>
              <w:bottom w:val="single" w:sz="4" w:space="0" w:color="auto"/>
              <w:right w:val="single" w:sz="4" w:space="0" w:color="auto"/>
            </w:tcBorders>
          </w:tcPr>
          <w:p w14:paraId="65D6D5FF"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DC930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01E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F006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42DD91" w14:textId="77777777" w:rsidR="00296E35" w:rsidRPr="001C0FC4" w:rsidRDefault="00296E35" w:rsidP="002E3FCC">
            <w:pPr>
              <w:pStyle w:val="TAL"/>
            </w:pPr>
          </w:p>
        </w:tc>
      </w:tr>
      <w:tr w:rsidR="00296E35" w:rsidRPr="001C0FC4" w14:paraId="12F6927B" w14:textId="77777777" w:rsidTr="002E3FCC">
        <w:tc>
          <w:tcPr>
            <w:tcW w:w="2837" w:type="dxa"/>
            <w:tcBorders>
              <w:top w:val="single" w:sz="4" w:space="0" w:color="auto"/>
              <w:left w:val="single" w:sz="4" w:space="0" w:color="auto"/>
              <w:bottom w:val="single" w:sz="4" w:space="0" w:color="auto"/>
              <w:right w:val="single" w:sz="4" w:space="0" w:color="auto"/>
            </w:tcBorders>
          </w:tcPr>
          <w:p w14:paraId="1A46112F"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0D0E04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DDE6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466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71E1F8" w14:textId="77777777" w:rsidR="00296E35" w:rsidRPr="001C0FC4" w:rsidRDefault="00296E35" w:rsidP="002E3FCC">
            <w:pPr>
              <w:pStyle w:val="TAL"/>
            </w:pPr>
          </w:p>
        </w:tc>
      </w:tr>
      <w:tr w:rsidR="00296E35" w:rsidRPr="001C0FC4" w14:paraId="1C97AFD3" w14:textId="77777777" w:rsidTr="002E3FCC">
        <w:tc>
          <w:tcPr>
            <w:tcW w:w="2837" w:type="dxa"/>
            <w:tcBorders>
              <w:top w:val="single" w:sz="4" w:space="0" w:color="auto"/>
              <w:left w:val="single" w:sz="4" w:space="0" w:color="auto"/>
              <w:bottom w:val="single" w:sz="4" w:space="0" w:color="auto"/>
              <w:right w:val="single" w:sz="4" w:space="0" w:color="auto"/>
            </w:tcBorders>
          </w:tcPr>
          <w:p w14:paraId="185E32AE"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B0750"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37E47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3E620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1B440C47" w14:textId="77777777" w:rsidR="00296E35" w:rsidRPr="001C0FC4" w:rsidRDefault="00296E35" w:rsidP="002E3FCC">
            <w:pPr>
              <w:pStyle w:val="TAL"/>
            </w:pPr>
          </w:p>
        </w:tc>
      </w:tr>
    </w:tbl>
    <w:p w14:paraId="0240F5B1" w14:textId="77777777" w:rsidR="00296E35" w:rsidRPr="001C0FC4" w:rsidRDefault="00296E35" w:rsidP="00296E35"/>
    <w:p w14:paraId="111E3815" w14:textId="3894695E" w:rsidR="00296E35" w:rsidRPr="001C0FC4" w:rsidRDefault="00296E35" w:rsidP="00296E35">
      <w:pPr>
        <w:pStyle w:val="TH"/>
      </w:pPr>
      <w:r w:rsidRPr="001C0FC4">
        <w:t>Table 6.1.18.3.3-4: SIP 200 (OK) from the UE (step 1, Table 6.1.18.3.2-1;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87D10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5A3A9F" w14:textId="469575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56ED2C2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6C0A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B0F4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748D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E2B6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7F33A6" w14:textId="77777777" w:rsidR="00296E35" w:rsidRPr="001C0FC4" w:rsidRDefault="00296E35" w:rsidP="002E3FCC">
            <w:pPr>
              <w:pStyle w:val="TAH"/>
              <w:rPr>
                <w:bCs/>
              </w:rPr>
            </w:pPr>
            <w:r w:rsidRPr="001C0FC4">
              <w:rPr>
                <w:bCs/>
              </w:rPr>
              <w:t>Condition</w:t>
            </w:r>
          </w:p>
        </w:tc>
      </w:tr>
      <w:tr w:rsidR="00296E35" w:rsidRPr="001C0FC4" w14:paraId="237349C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C41E5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75CC3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BBB0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70D1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254275" w14:textId="77777777" w:rsidR="00296E35" w:rsidRPr="001C0FC4" w:rsidRDefault="00296E35" w:rsidP="002E3FCC">
            <w:pPr>
              <w:pStyle w:val="TAL"/>
            </w:pPr>
          </w:p>
        </w:tc>
      </w:tr>
      <w:tr w:rsidR="00296E35" w:rsidRPr="001C0FC4" w14:paraId="3ABC66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E18DB7"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20067116"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22D17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977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B841AD" w14:textId="77777777" w:rsidR="00296E35" w:rsidRPr="001C0FC4" w:rsidRDefault="00296E35" w:rsidP="002E3FCC">
            <w:pPr>
              <w:pStyle w:val="TAL"/>
            </w:pPr>
          </w:p>
        </w:tc>
      </w:tr>
      <w:tr w:rsidR="00296E35" w:rsidRPr="001C0FC4" w14:paraId="48BC4A4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8B663B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1B79E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12095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1D79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C76D63" w14:textId="77777777" w:rsidR="00296E35" w:rsidRPr="001C0FC4" w:rsidRDefault="00296E35" w:rsidP="002E3FCC">
            <w:pPr>
              <w:pStyle w:val="TAL"/>
            </w:pPr>
          </w:p>
        </w:tc>
      </w:tr>
      <w:tr w:rsidR="00296E35" w:rsidRPr="001C0FC4" w14:paraId="5D4ED7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7B55EB"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89C126D" w14:textId="77777777" w:rsidR="00296E35" w:rsidRPr="001C0FC4" w:rsidRDefault="00296E35" w:rsidP="002E3FCC">
            <w:pPr>
              <w:pStyle w:val="TAL"/>
            </w:pPr>
            <w:r w:rsidRPr="001C0FC4">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67BDBC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A54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6A47BC" w14:textId="77777777" w:rsidR="00296E35" w:rsidRPr="001C0FC4" w:rsidRDefault="00296E35" w:rsidP="002E3FCC">
            <w:pPr>
              <w:pStyle w:val="TAL"/>
            </w:pPr>
          </w:p>
        </w:tc>
      </w:tr>
    </w:tbl>
    <w:p w14:paraId="34B41223" w14:textId="77777777" w:rsidR="00296E35" w:rsidRPr="001C0FC4" w:rsidRDefault="00296E35" w:rsidP="00296E35"/>
    <w:p w14:paraId="7B2894D7" w14:textId="77777777" w:rsidR="00296E35" w:rsidRPr="001C0FC4" w:rsidRDefault="00296E35" w:rsidP="00296E35">
      <w:pPr>
        <w:pStyle w:val="TH"/>
      </w:pPr>
      <w:r w:rsidRPr="001C0FC4">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25B527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E2EAEC" w14:textId="6627B9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4476E323" w14:textId="77777777" w:rsidR="00296E35" w:rsidRPr="001C0FC4" w:rsidRDefault="00296E35" w:rsidP="00296E35"/>
    <w:p w14:paraId="1FF49BFF" w14:textId="65025E18" w:rsidR="00296E35" w:rsidRPr="001C0FC4" w:rsidRDefault="00296E35" w:rsidP="00296E35">
      <w:pPr>
        <w:pStyle w:val="TH"/>
      </w:pPr>
      <w:r w:rsidRPr="001C0FC4">
        <w:t>Table 6.1.18.3.3-6: MSRP SEND from the SS (step 2,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6FC33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1136CB" w14:textId="1576C7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693DF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A0FB0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B4AE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F0485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306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76E74B" w14:textId="77777777" w:rsidR="00296E35" w:rsidRPr="001C0FC4" w:rsidRDefault="00296E35" w:rsidP="002E3FCC">
            <w:pPr>
              <w:pStyle w:val="TAH"/>
              <w:rPr>
                <w:bCs/>
              </w:rPr>
            </w:pPr>
            <w:r w:rsidRPr="001C0FC4">
              <w:rPr>
                <w:bCs/>
              </w:rPr>
              <w:t>Condition</w:t>
            </w:r>
          </w:p>
        </w:tc>
      </w:tr>
      <w:tr w:rsidR="00296E35" w:rsidRPr="001C0FC4" w14:paraId="63A154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E553E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D1AD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EA778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F8D2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B840F9" w14:textId="77777777" w:rsidR="00296E35" w:rsidRPr="001C0FC4" w:rsidRDefault="00296E35" w:rsidP="002E3FCC">
            <w:pPr>
              <w:pStyle w:val="TAL"/>
            </w:pPr>
          </w:p>
        </w:tc>
      </w:tr>
      <w:tr w:rsidR="00296E35" w:rsidRPr="001C0FC4" w14:paraId="72C4FC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305D0B"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6E567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CF833E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EB02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DEDCB0" w14:textId="77777777" w:rsidR="00296E35" w:rsidRPr="001C0FC4" w:rsidRDefault="00296E35" w:rsidP="002E3FCC">
            <w:pPr>
              <w:pStyle w:val="TAL"/>
            </w:pPr>
          </w:p>
        </w:tc>
      </w:tr>
      <w:tr w:rsidR="00296E35" w:rsidRPr="001C0FC4" w14:paraId="559673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1A1C1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6B4A142" w14:textId="77777777" w:rsidR="00296E35" w:rsidRPr="001C0FC4" w:rsidRDefault="00296E35" w:rsidP="002E3FCC">
            <w:pPr>
              <w:pStyle w:val="TAL"/>
            </w:pPr>
            <w:r w:rsidRPr="001C0FC4">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7A9B20F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4C82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2C53C5" w14:textId="77777777" w:rsidR="00296E35" w:rsidRPr="001C0FC4" w:rsidRDefault="00296E35" w:rsidP="002E3FCC">
            <w:pPr>
              <w:pStyle w:val="TAL"/>
            </w:pPr>
          </w:p>
        </w:tc>
      </w:tr>
    </w:tbl>
    <w:p w14:paraId="07DD95EB" w14:textId="77777777" w:rsidR="00296E35" w:rsidRPr="001C0FC4" w:rsidRDefault="00296E35" w:rsidP="00296E35"/>
    <w:p w14:paraId="5ACD09F9" w14:textId="4C8179D2" w:rsidR="00296E35" w:rsidRPr="001C0FC4" w:rsidRDefault="00296E35" w:rsidP="00296E35">
      <w:pPr>
        <w:pStyle w:val="TH"/>
      </w:pPr>
      <w:r w:rsidRPr="001C0FC4">
        <w:t>Table 6.1.18.3.3-7: MIME Message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98B7F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0478B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F57F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D729C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A41A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64C06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357C5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EF0DE9" w14:textId="77777777" w:rsidR="00296E35" w:rsidRPr="001C0FC4" w:rsidRDefault="00296E35" w:rsidP="002E3FCC">
            <w:pPr>
              <w:pStyle w:val="TAH"/>
              <w:rPr>
                <w:bCs/>
              </w:rPr>
            </w:pPr>
            <w:r w:rsidRPr="001C0FC4">
              <w:rPr>
                <w:bCs/>
              </w:rPr>
              <w:t>Condition</w:t>
            </w:r>
          </w:p>
        </w:tc>
      </w:tr>
      <w:tr w:rsidR="00296E35" w:rsidRPr="001C0FC4" w14:paraId="4D33CD3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23AC7D"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19CF68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A9641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1AD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0CB976" w14:textId="77777777" w:rsidR="00296E35" w:rsidRPr="001C0FC4" w:rsidRDefault="00296E35" w:rsidP="002E3FCC">
            <w:pPr>
              <w:pStyle w:val="TAL"/>
            </w:pPr>
          </w:p>
        </w:tc>
      </w:tr>
      <w:tr w:rsidR="00296E35" w:rsidRPr="001C0FC4" w14:paraId="10D3FE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549FA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47DC0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49321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427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499B34" w14:textId="77777777" w:rsidR="00296E35" w:rsidRPr="001C0FC4" w:rsidRDefault="00296E35" w:rsidP="002E3FCC">
            <w:pPr>
              <w:pStyle w:val="TAL"/>
            </w:pPr>
          </w:p>
        </w:tc>
      </w:tr>
      <w:tr w:rsidR="00296E35" w:rsidRPr="001C0FC4" w14:paraId="4DC89C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66B5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5B09B6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346C4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BE1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30DE2F" w14:textId="77777777" w:rsidR="00296E35" w:rsidRPr="001C0FC4" w:rsidRDefault="00296E35" w:rsidP="002E3FCC">
            <w:pPr>
              <w:pStyle w:val="TAL"/>
            </w:pPr>
          </w:p>
        </w:tc>
      </w:tr>
      <w:tr w:rsidR="00296E35" w:rsidRPr="001C0FC4" w14:paraId="54E51D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29864A"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1194E7" w14:textId="77777777" w:rsidR="00296E35" w:rsidRPr="001C0FC4" w:rsidRDefault="00296E35" w:rsidP="002E3FCC">
            <w:pPr>
              <w:pStyle w:val="TAL"/>
            </w:pPr>
            <w:r w:rsidRPr="001C0FC4">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058A61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D791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F3D2A6" w14:textId="77777777" w:rsidR="00296E35" w:rsidRPr="001C0FC4" w:rsidRDefault="00296E35" w:rsidP="002E3FCC">
            <w:pPr>
              <w:pStyle w:val="TAL"/>
            </w:pPr>
          </w:p>
        </w:tc>
      </w:tr>
      <w:tr w:rsidR="00296E35" w:rsidRPr="001C0FC4" w14:paraId="39B1145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A58587"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D00841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7CCC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D8D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BCDE84" w14:textId="77777777" w:rsidR="00296E35" w:rsidRPr="001C0FC4" w:rsidRDefault="00296E35" w:rsidP="002E3FCC">
            <w:pPr>
              <w:pStyle w:val="TAL"/>
            </w:pPr>
          </w:p>
        </w:tc>
      </w:tr>
      <w:tr w:rsidR="00296E35" w:rsidRPr="001C0FC4" w14:paraId="1C3F50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6541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C859F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FFF4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0A1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0F338" w14:textId="77777777" w:rsidR="00296E35" w:rsidRPr="001C0FC4" w:rsidRDefault="00296E35" w:rsidP="002E3FCC">
            <w:pPr>
              <w:pStyle w:val="TAL"/>
            </w:pPr>
          </w:p>
        </w:tc>
      </w:tr>
      <w:tr w:rsidR="00296E35" w:rsidRPr="001C0FC4" w14:paraId="026F8F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11A7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46283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6E303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3B92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17B9B" w14:textId="77777777" w:rsidR="00296E35" w:rsidRPr="001C0FC4" w:rsidRDefault="00296E35" w:rsidP="002E3FCC">
            <w:pPr>
              <w:pStyle w:val="TAL"/>
            </w:pPr>
          </w:p>
        </w:tc>
      </w:tr>
      <w:tr w:rsidR="00296E35" w:rsidRPr="001C0FC4" w14:paraId="0441FD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CD0945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D86533" w14:textId="77777777" w:rsidR="00296E35" w:rsidRPr="001C0FC4" w:rsidRDefault="00296E35" w:rsidP="002E3FCC">
            <w:pPr>
              <w:pStyle w:val="TAL"/>
            </w:pPr>
            <w:r w:rsidRPr="001C0FC4">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60AF23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F49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F16F26" w14:textId="77777777" w:rsidR="00296E35" w:rsidRPr="001C0FC4" w:rsidRDefault="00296E35" w:rsidP="002E3FCC">
            <w:pPr>
              <w:pStyle w:val="TAL"/>
            </w:pPr>
          </w:p>
        </w:tc>
      </w:tr>
    </w:tbl>
    <w:p w14:paraId="729EDCB7" w14:textId="77777777" w:rsidR="00296E35" w:rsidRPr="001C0FC4" w:rsidRDefault="00296E35" w:rsidP="00296E35"/>
    <w:p w14:paraId="53865AB4" w14:textId="77777777" w:rsidR="00296E35" w:rsidRPr="001C0FC4" w:rsidRDefault="00296E35" w:rsidP="00296E35">
      <w:pPr>
        <w:pStyle w:val="TH"/>
      </w:pPr>
      <w:r w:rsidRPr="001C0FC4">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CD4C1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529FE7" w14:textId="001D6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EEBF846" w14:textId="77777777" w:rsidR="00296E35" w:rsidRPr="001C0FC4" w:rsidRDefault="00296E35" w:rsidP="00296E35"/>
    <w:p w14:paraId="6DA075EF" w14:textId="77777777" w:rsidR="00296E35" w:rsidRPr="001C0FC4" w:rsidRDefault="00296E35" w:rsidP="00296E35">
      <w:pPr>
        <w:pStyle w:val="TH"/>
      </w:pPr>
      <w:r w:rsidRPr="001C0FC4">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EE7AB6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FD9503B" w14:textId="1AB8198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68A711DD" w14:textId="77777777" w:rsidR="00296E35" w:rsidRPr="001C0FC4" w:rsidRDefault="00296E35" w:rsidP="00296E35"/>
    <w:p w14:paraId="6C6532C2" w14:textId="724F388A" w:rsidR="00296E35" w:rsidRPr="001C0FC4" w:rsidRDefault="00296E35" w:rsidP="00296E35">
      <w:pPr>
        <w:pStyle w:val="TH"/>
      </w:pPr>
      <w:r w:rsidRPr="001C0FC4">
        <w:t>Table 6.1.18.3.3-10: SIP re-INVITE from the SS (step 3, Table 6.1.18.3.2-1;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6969B1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15936C4" w14:textId="78D928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7DED4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C8FA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30A67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6E30F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594D7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6FECBD7" w14:textId="77777777" w:rsidR="00296E35" w:rsidRPr="001C0FC4" w:rsidRDefault="00296E35" w:rsidP="002E3FCC">
            <w:pPr>
              <w:pStyle w:val="TAH"/>
              <w:rPr>
                <w:bCs/>
              </w:rPr>
            </w:pPr>
            <w:r w:rsidRPr="001C0FC4">
              <w:rPr>
                <w:bCs/>
              </w:rPr>
              <w:t>Condition</w:t>
            </w:r>
          </w:p>
        </w:tc>
      </w:tr>
      <w:tr w:rsidR="00296E35" w:rsidRPr="001C0FC4" w14:paraId="6F0CD772" w14:textId="77777777" w:rsidTr="002E3FCC">
        <w:tc>
          <w:tcPr>
            <w:tcW w:w="2837" w:type="dxa"/>
            <w:tcBorders>
              <w:top w:val="single" w:sz="4" w:space="0" w:color="auto"/>
              <w:left w:val="single" w:sz="4" w:space="0" w:color="auto"/>
              <w:bottom w:val="single" w:sz="4" w:space="0" w:color="auto"/>
              <w:right w:val="single" w:sz="4" w:space="0" w:color="auto"/>
            </w:tcBorders>
          </w:tcPr>
          <w:p w14:paraId="0A8F7F41"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E118986"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5BA4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77B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23EB76" w14:textId="77777777" w:rsidR="00296E35" w:rsidRPr="001C0FC4" w:rsidRDefault="00296E35" w:rsidP="002E3FCC">
            <w:pPr>
              <w:pStyle w:val="TAL"/>
            </w:pPr>
          </w:p>
        </w:tc>
      </w:tr>
      <w:tr w:rsidR="00296E35" w:rsidRPr="001C0FC4" w14:paraId="4F6BAEC6" w14:textId="77777777" w:rsidTr="002E3FCC">
        <w:tc>
          <w:tcPr>
            <w:tcW w:w="2837" w:type="dxa"/>
            <w:tcBorders>
              <w:top w:val="single" w:sz="4" w:space="0" w:color="auto"/>
              <w:left w:val="single" w:sz="4" w:space="0" w:color="auto"/>
              <w:bottom w:val="single" w:sz="4" w:space="0" w:color="auto"/>
              <w:right w:val="single" w:sz="4" w:space="0" w:color="auto"/>
            </w:tcBorders>
          </w:tcPr>
          <w:p w14:paraId="5AB2187D"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D6258C9"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0F50E02"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427274A"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3D1AFD14" w14:textId="77777777" w:rsidR="00296E35" w:rsidRPr="001C0FC4" w:rsidRDefault="00296E35" w:rsidP="002E3FCC">
            <w:pPr>
              <w:pStyle w:val="TAL"/>
            </w:pPr>
          </w:p>
        </w:tc>
      </w:tr>
      <w:tr w:rsidR="00296E35" w:rsidRPr="001C0FC4" w14:paraId="3DBF0D83" w14:textId="77777777" w:rsidTr="002E3FCC">
        <w:tc>
          <w:tcPr>
            <w:tcW w:w="2837" w:type="dxa"/>
            <w:tcBorders>
              <w:top w:val="single" w:sz="4" w:space="0" w:color="auto"/>
              <w:left w:val="single" w:sz="4" w:space="0" w:color="auto"/>
              <w:bottom w:val="single" w:sz="4" w:space="0" w:color="auto"/>
              <w:right w:val="single" w:sz="4" w:space="0" w:color="auto"/>
            </w:tcBorders>
          </w:tcPr>
          <w:p w14:paraId="711CB8D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EC2B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549E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D3076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3E57E7" w14:textId="77777777" w:rsidR="00296E35" w:rsidRPr="001C0FC4" w:rsidRDefault="00296E35" w:rsidP="002E3FCC">
            <w:pPr>
              <w:pStyle w:val="TAL"/>
            </w:pPr>
          </w:p>
        </w:tc>
      </w:tr>
      <w:tr w:rsidR="00296E35" w:rsidRPr="001C0FC4" w14:paraId="25496AAE" w14:textId="77777777" w:rsidTr="002E3FCC">
        <w:tc>
          <w:tcPr>
            <w:tcW w:w="2837" w:type="dxa"/>
            <w:tcBorders>
              <w:top w:val="single" w:sz="4" w:space="0" w:color="auto"/>
              <w:left w:val="single" w:sz="4" w:space="0" w:color="auto"/>
              <w:bottom w:val="single" w:sz="4" w:space="0" w:color="auto"/>
              <w:right w:val="single" w:sz="4" w:space="0" w:color="auto"/>
            </w:tcBorders>
          </w:tcPr>
          <w:p w14:paraId="65763733"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08CDA" w14:textId="77777777" w:rsidR="00296E35" w:rsidRPr="001C0FC4" w:rsidDel="00BA5B99"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78983B3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0323C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C9629" w14:textId="77777777" w:rsidR="00296E35" w:rsidRPr="001C0FC4" w:rsidRDefault="00296E35" w:rsidP="002E3FCC">
            <w:pPr>
              <w:pStyle w:val="TAL"/>
            </w:pPr>
          </w:p>
        </w:tc>
      </w:tr>
      <w:tr w:rsidR="00296E35" w:rsidRPr="001C0FC4" w14:paraId="171E4DA9" w14:textId="77777777" w:rsidTr="002E3FCC">
        <w:tc>
          <w:tcPr>
            <w:tcW w:w="2837" w:type="dxa"/>
            <w:tcBorders>
              <w:top w:val="single" w:sz="4" w:space="0" w:color="auto"/>
              <w:left w:val="single" w:sz="4" w:space="0" w:color="auto"/>
              <w:bottom w:val="single" w:sz="4" w:space="0" w:color="auto"/>
              <w:right w:val="single" w:sz="4" w:space="0" w:color="auto"/>
            </w:tcBorders>
          </w:tcPr>
          <w:p w14:paraId="0C8E6025"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0B1121" w14:textId="77777777" w:rsidR="00296E35" w:rsidRPr="001C0FC4" w:rsidDel="00BA5B9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9D06D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F1C36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C8E2" w14:textId="77777777" w:rsidR="00296E35" w:rsidRPr="001C0FC4" w:rsidRDefault="00296E35" w:rsidP="002E3FCC">
            <w:pPr>
              <w:pStyle w:val="TAL"/>
            </w:pPr>
          </w:p>
        </w:tc>
      </w:tr>
      <w:tr w:rsidR="00296E35" w:rsidRPr="001C0FC4" w14:paraId="4F65FF65" w14:textId="77777777" w:rsidTr="002E3FCC">
        <w:tc>
          <w:tcPr>
            <w:tcW w:w="2837" w:type="dxa"/>
            <w:tcBorders>
              <w:top w:val="single" w:sz="4" w:space="0" w:color="auto"/>
              <w:left w:val="single" w:sz="4" w:space="0" w:color="auto"/>
              <w:bottom w:val="single" w:sz="4" w:space="0" w:color="auto"/>
              <w:right w:val="single" w:sz="4" w:space="0" w:color="auto"/>
            </w:tcBorders>
          </w:tcPr>
          <w:p w14:paraId="009611C8" w14:textId="77777777" w:rsidR="00296E35" w:rsidRPr="001C0FC4" w:rsidDel="00BA5B99"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834E0C7" w14:textId="77777777" w:rsidR="00296E35" w:rsidRPr="001C0FC4" w:rsidDel="00BA5B99" w:rsidRDefault="00296E35" w:rsidP="002E3FCC">
            <w:pPr>
              <w:pStyle w:val="TAL"/>
            </w:pPr>
            <w:r w:rsidRPr="001C0FC4">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3F9FF1D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60D5E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FF3A21" w14:textId="77777777" w:rsidR="00296E35" w:rsidRPr="001C0FC4" w:rsidRDefault="00296E35" w:rsidP="002E3FCC">
            <w:pPr>
              <w:pStyle w:val="TAL"/>
            </w:pPr>
          </w:p>
        </w:tc>
      </w:tr>
    </w:tbl>
    <w:p w14:paraId="1703A5D4" w14:textId="77777777" w:rsidR="00296E35" w:rsidRPr="001C0FC4" w:rsidRDefault="00296E35" w:rsidP="00296E35"/>
    <w:p w14:paraId="01FD6B38" w14:textId="77777777" w:rsidR="00296E35" w:rsidRPr="001C0FC4" w:rsidRDefault="00296E35" w:rsidP="00296E35">
      <w:pPr>
        <w:pStyle w:val="TH"/>
      </w:pPr>
      <w:r w:rsidRPr="001C0FC4">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03EA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06F578" w14:textId="6E6CE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58D40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4006C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51D23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FA8FD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6C830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DEC99C5" w14:textId="77777777" w:rsidR="00296E35" w:rsidRPr="001C0FC4" w:rsidRDefault="00296E35" w:rsidP="002E3FCC">
            <w:pPr>
              <w:pStyle w:val="TAH"/>
              <w:rPr>
                <w:bCs/>
              </w:rPr>
            </w:pPr>
            <w:r w:rsidRPr="001C0FC4">
              <w:rPr>
                <w:bCs/>
              </w:rPr>
              <w:t>Condition</w:t>
            </w:r>
          </w:p>
        </w:tc>
      </w:tr>
      <w:tr w:rsidR="00296E35" w:rsidRPr="001C0FC4" w14:paraId="252EFC2B" w14:textId="77777777" w:rsidTr="002E3FCC">
        <w:tc>
          <w:tcPr>
            <w:tcW w:w="2837" w:type="dxa"/>
            <w:tcBorders>
              <w:top w:val="single" w:sz="4" w:space="0" w:color="auto"/>
              <w:left w:val="single" w:sz="4" w:space="0" w:color="auto"/>
              <w:bottom w:val="single" w:sz="4" w:space="0" w:color="auto"/>
              <w:right w:val="single" w:sz="4" w:space="0" w:color="auto"/>
            </w:tcBorders>
          </w:tcPr>
          <w:p w14:paraId="5A605855"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D29944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F29B0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760F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33F446" w14:textId="77777777" w:rsidR="00296E35" w:rsidRPr="001C0FC4" w:rsidRDefault="00296E35" w:rsidP="002E3FCC">
            <w:pPr>
              <w:pStyle w:val="TAL"/>
            </w:pPr>
          </w:p>
        </w:tc>
      </w:tr>
      <w:tr w:rsidR="00296E35" w:rsidRPr="001C0FC4" w14:paraId="4563A3D6" w14:textId="77777777" w:rsidTr="002E3FCC">
        <w:tc>
          <w:tcPr>
            <w:tcW w:w="2837" w:type="dxa"/>
            <w:tcBorders>
              <w:top w:val="single" w:sz="4" w:space="0" w:color="auto"/>
              <w:left w:val="single" w:sz="4" w:space="0" w:color="auto"/>
              <w:bottom w:val="single" w:sz="4" w:space="0" w:color="auto"/>
              <w:right w:val="single" w:sz="4" w:space="0" w:color="auto"/>
            </w:tcBorders>
          </w:tcPr>
          <w:p w14:paraId="168CD63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401BDB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8CE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24D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1262C2" w14:textId="77777777" w:rsidR="00296E35" w:rsidRPr="001C0FC4" w:rsidRDefault="00296E35" w:rsidP="002E3FCC">
            <w:pPr>
              <w:pStyle w:val="TAL"/>
            </w:pPr>
          </w:p>
        </w:tc>
      </w:tr>
      <w:tr w:rsidR="00296E35" w:rsidRPr="001C0FC4" w14:paraId="5A1DB5A9" w14:textId="77777777" w:rsidTr="002E3FCC">
        <w:tc>
          <w:tcPr>
            <w:tcW w:w="2837" w:type="dxa"/>
            <w:tcBorders>
              <w:top w:val="single" w:sz="4" w:space="0" w:color="auto"/>
              <w:left w:val="single" w:sz="4" w:space="0" w:color="auto"/>
              <w:bottom w:val="single" w:sz="4" w:space="0" w:color="auto"/>
              <w:right w:val="single" w:sz="4" w:space="0" w:color="auto"/>
            </w:tcBorders>
          </w:tcPr>
          <w:p w14:paraId="1A913039"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EF3A843"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748AFC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755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349AA7" w14:textId="77777777" w:rsidR="00296E35" w:rsidRPr="001C0FC4" w:rsidRDefault="00296E35" w:rsidP="002E3FCC">
            <w:pPr>
              <w:pStyle w:val="TAL"/>
            </w:pPr>
          </w:p>
        </w:tc>
      </w:tr>
      <w:tr w:rsidR="00296E35" w:rsidRPr="001C0FC4" w14:paraId="053BF2EF" w14:textId="77777777" w:rsidTr="002E3FCC">
        <w:tc>
          <w:tcPr>
            <w:tcW w:w="2837" w:type="dxa"/>
            <w:tcBorders>
              <w:top w:val="single" w:sz="4" w:space="0" w:color="auto"/>
              <w:left w:val="single" w:sz="4" w:space="0" w:color="auto"/>
              <w:bottom w:val="single" w:sz="4" w:space="0" w:color="auto"/>
              <w:right w:val="single" w:sz="4" w:space="0" w:color="auto"/>
            </w:tcBorders>
          </w:tcPr>
          <w:p w14:paraId="40CEE8B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5CC19A80"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5116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D0DD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BC9F66" w14:textId="77777777" w:rsidR="00296E35" w:rsidRPr="001C0FC4" w:rsidRDefault="00296E35" w:rsidP="002E3FCC">
            <w:pPr>
              <w:pStyle w:val="TAL"/>
            </w:pPr>
          </w:p>
        </w:tc>
      </w:tr>
      <w:tr w:rsidR="00296E35" w:rsidRPr="001C0FC4" w14:paraId="6D8A267B" w14:textId="77777777" w:rsidTr="002E3FCC">
        <w:tc>
          <w:tcPr>
            <w:tcW w:w="2837" w:type="dxa"/>
            <w:tcBorders>
              <w:top w:val="single" w:sz="4" w:space="0" w:color="auto"/>
              <w:left w:val="single" w:sz="4" w:space="0" w:color="auto"/>
              <w:bottom w:val="single" w:sz="4" w:space="0" w:color="auto"/>
              <w:right w:val="single" w:sz="4" w:space="0" w:color="auto"/>
            </w:tcBorders>
          </w:tcPr>
          <w:p w14:paraId="67E37D5C"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1D4D17A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19124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C83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B6FBB" w14:textId="77777777" w:rsidR="00296E35" w:rsidRPr="001C0FC4" w:rsidRDefault="00296E35" w:rsidP="002E3FCC">
            <w:pPr>
              <w:pStyle w:val="TAL"/>
            </w:pPr>
          </w:p>
        </w:tc>
      </w:tr>
      <w:tr w:rsidR="00296E35" w:rsidRPr="001C0FC4" w14:paraId="60F726A4" w14:textId="77777777" w:rsidTr="002E3FCC">
        <w:tc>
          <w:tcPr>
            <w:tcW w:w="2837" w:type="dxa"/>
            <w:tcBorders>
              <w:top w:val="single" w:sz="4" w:space="0" w:color="auto"/>
              <w:left w:val="single" w:sz="4" w:space="0" w:color="auto"/>
              <w:bottom w:val="single" w:sz="4" w:space="0" w:color="auto"/>
              <w:right w:val="single" w:sz="4" w:space="0" w:color="auto"/>
            </w:tcBorders>
          </w:tcPr>
          <w:p w14:paraId="67F33CC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970C26A"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75DF47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D847C4"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3145E1E0" w14:textId="77777777" w:rsidR="00296E35" w:rsidRPr="001C0FC4" w:rsidRDefault="00296E35" w:rsidP="002E3FCC">
            <w:pPr>
              <w:pStyle w:val="TAL"/>
            </w:pPr>
          </w:p>
        </w:tc>
      </w:tr>
    </w:tbl>
    <w:p w14:paraId="04923A5F" w14:textId="77777777" w:rsidR="00296E35" w:rsidRPr="001C0FC4" w:rsidRDefault="00296E35" w:rsidP="00296E35"/>
    <w:p w14:paraId="78D60B5A" w14:textId="3D02F939" w:rsidR="00296E35" w:rsidRPr="001C0FC4" w:rsidRDefault="00296E35" w:rsidP="00296E35">
      <w:pPr>
        <w:pStyle w:val="TH"/>
      </w:pPr>
      <w:r w:rsidRPr="001C0FC4">
        <w:t>Table 6.1.18.3.3-12: SIP MESSAGE from the UE (step 8, Table 6.1.18.3.2-1;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7899E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67E686B" w14:textId="7D48D4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6B5E8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B5F6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C84C6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928538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1A284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883DC1" w14:textId="77777777" w:rsidR="00296E35" w:rsidRPr="001C0FC4" w:rsidRDefault="00296E35" w:rsidP="002E3FCC">
            <w:pPr>
              <w:pStyle w:val="TAH"/>
              <w:rPr>
                <w:bCs/>
              </w:rPr>
            </w:pPr>
            <w:r w:rsidRPr="001C0FC4">
              <w:rPr>
                <w:bCs/>
              </w:rPr>
              <w:t>Condition</w:t>
            </w:r>
          </w:p>
        </w:tc>
      </w:tr>
      <w:tr w:rsidR="00296E35" w:rsidRPr="001C0FC4" w14:paraId="17B291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AB632D"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9088FA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87B355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B9E4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F68C2" w14:textId="77777777" w:rsidR="00296E35" w:rsidRPr="001C0FC4" w:rsidRDefault="00296E35" w:rsidP="002E3FCC">
            <w:pPr>
              <w:pStyle w:val="TAL"/>
            </w:pPr>
          </w:p>
        </w:tc>
      </w:tr>
      <w:tr w:rsidR="00296E35" w:rsidRPr="001C0FC4" w14:paraId="70C4AB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7555E2" w14:textId="77777777" w:rsidR="00296E35" w:rsidRPr="001C0FC4" w:rsidRDefault="00296E35" w:rsidP="002E3FCC">
            <w:pPr>
              <w:pStyle w:val="TAL"/>
              <w:rPr>
                <w:rFonts w:cs="Arial"/>
                <w:szCs w:val="18"/>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6C84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31C9E2"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F1AB4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8789F7" w14:textId="77777777" w:rsidR="00296E35" w:rsidRPr="001C0FC4" w:rsidRDefault="00296E35" w:rsidP="002E3FCC">
            <w:pPr>
              <w:pStyle w:val="TAL"/>
            </w:pPr>
          </w:p>
        </w:tc>
      </w:tr>
      <w:tr w:rsidR="00296E35" w:rsidRPr="001C0FC4" w14:paraId="7FF349C6" w14:textId="77777777" w:rsidTr="002E3FCC">
        <w:tc>
          <w:tcPr>
            <w:tcW w:w="2837" w:type="dxa"/>
            <w:tcBorders>
              <w:top w:val="single" w:sz="4" w:space="0" w:color="auto"/>
              <w:left w:val="single" w:sz="4" w:space="0" w:color="auto"/>
              <w:bottom w:val="single" w:sz="4" w:space="0" w:color="auto"/>
              <w:right w:val="single" w:sz="4" w:space="0" w:color="auto"/>
            </w:tcBorders>
          </w:tcPr>
          <w:p w14:paraId="43F67D3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22D9E89" w14:textId="77777777" w:rsidR="00296E35" w:rsidRPr="001C0FC4" w:rsidDel="00476B2A" w:rsidRDefault="00296E35" w:rsidP="002E3FCC">
            <w:pPr>
              <w:pStyle w:val="TAL"/>
              <w:rPr>
                <w:iCs/>
              </w:rPr>
            </w:pPr>
            <w:r w:rsidRPr="001C0FC4">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0B27D087"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1778DF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DAB59" w14:textId="77777777" w:rsidR="00296E35" w:rsidRPr="001C0FC4" w:rsidRDefault="00296E35" w:rsidP="002E3FCC">
            <w:pPr>
              <w:pStyle w:val="TAL"/>
            </w:pPr>
          </w:p>
        </w:tc>
      </w:tr>
      <w:tr w:rsidR="00296E35" w:rsidRPr="001C0FC4" w14:paraId="7C3127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225F8"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7576A7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F9B589A" w14:textId="77777777" w:rsidR="00296E35" w:rsidRPr="001C0FC4" w:rsidRDefault="00296E35" w:rsidP="002E3FCC">
            <w:pPr>
              <w:pStyle w:val="TAL"/>
              <w:rPr>
                <w:b/>
                <w:bCs/>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2E6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E5FE2" w14:textId="77777777" w:rsidR="00296E35" w:rsidRPr="001C0FC4" w:rsidRDefault="00296E35" w:rsidP="002E3FCC">
            <w:pPr>
              <w:pStyle w:val="TAL"/>
            </w:pPr>
          </w:p>
        </w:tc>
      </w:tr>
      <w:tr w:rsidR="00296E35" w:rsidRPr="001C0FC4" w14:paraId="17961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8235E"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318E1D" w14:textId="77777777" w:rsidR="00296E35" w:rsidRPr="001C0FC4" w:rsidRDefault="00296E35" w:rsidP="002E3FCC">
            <w:pPr>
              <w:pStyle w:val="TAL"/>
              <w:rPr>
                <w:iCs/>
              </w:rPr>
            </w:pPr>
            <w:r w:rsidRPr="001C0FC4">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3325B485"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88B1ED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2A233A" w14:textId="77777777" w:rsidR="00296E35" w:rsidRPr="001C0FC4" w:rsidRDefault="00296E35" w:rsidP="002E3FCC">
            <w:pPr>
              <w:pStyle w:val="TAL"/>
            </w:pPr>
          </w:p>
        </w:tc>
      </w:tr>
    </w:tbl>
    <w:p w14:paraId="754C9449" w14:textId="77777777" w:rsidR="00296E35" w:rsidRPr="001C0FC4" w:rsidRDefault="00296E35" w:rsidP="00296E35"/>
    <w:p w14:paraId="15E1B3AD" w14:textId="77777777" w:rsidR="00296E35" w:rsidRPr="001C0FC4" w:rsidRDefault="00296E35" w:rsidP="00296E35">
      <w:pPr>
        <w:keepNext/>
        <w:keepLines/>
        <w:spacing w:before="60"/>
        <w:jc w:val="center"/>
        <w:rPr>
          <w:rFonts w:ascii="Arial" w:hAnsi="Arial"/>
          <w:b/>
        </w:rPr>
      </w:pPr>
      <w:r w:rsidRPr="001C0FC4">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A81C8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EB6B0C5" w14:textId="46EC6DEF"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Table </w:t>
            </w:r>
            <w:r w:rsidRPr="001C0FC4">
              <w:rPr>
                <w:rFonts w:ascii="Arial" w:hAnsi="Arial"/>
                <w:sz w:val="18"/>
              </w:rPr>
              <w:t>5.5.3.2.1-3</w:t>
            </w:r>
          </w:p>
        </w:tc>
      </w:tr>
      <w:tr w:rsidR="00296E35" w:rsidRPr="001C0FC4" w14:paraId="595E4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B524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F6FD1C5"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F4F1A"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0F1A7ECD"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067F3699"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351524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EDD0E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317379EB"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61903F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8B9DB2A"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D19E28E" w14:textId="77777777" w:rsidR="00296E35" w:rsidRPr="001C0FC4" w:rsidRDefault="00296E35" w:rsidP="002E3FCC">
            <w:pPr>
              <w:keepNext/>
              <w:keepLines/>
              <w:spacing w:after="0"/>
              <w:rPr>
                <w:rFonts w:ascii="Arial" w:hAnsi="Arial"/>
                <w:sz w:val="18"/>
              </w:rPr>
            </w:pPr>
          </w:p>
        </w:tc>
      </w:tr>
      <w:tr w:rsidR="00296E35" w:rsidRPr="001C0FC4" w14:paraId="2E2B37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2BBD97"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414EFB2"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223C4F1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EB2ED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14E915C" w14:textId="77777777" w:rsidR="00296E35" w:rsidRPr="001C0FC4" w:rsidRDefault="00296E35" w:rsidP="002E3FCC">
            <w:pPr>
              <w:keepNext/>
              <w:keepLines/>
              <w:spacing w:after="0"/>
              <w:rPr>
                <w:rFonts w:ascii="Arial" w:hAnsi="Arial"/>
                <w:sz w:val="18"/>
              </w:rPr>
            </w:pPr>
          </w:p>
        </w:tc>
      </w:tr>
      <w:tr w:rsidR="00296E35" w:rsidRPr="001C0FC4" w14:paraId="6AD71B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ED1777"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04AA0D38" w14:textId="77777777" w:rsidR="00296E35" w:rsidRPr="001C0FC4" w:rsidRDefault="00296E35" w:rsidP="002E3FCC">
            <w:pPr>
              <w:keepNext/>
              <w:keepLines/>
              <w:spacing w:after="0"/>
              <w:rPr>
                <w:rFonts w:ascii="Arial" w:hAnsi="Arial"/>
                <w:sz w:val="18"/>
              </w:rPr>
            </w:pPr>
            <w:r w:rsidRPr="001C0FC4">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AC9E0C8" w14:textId="43DA260D" w:rsidR="00296E35" w:rsidRPr="001C0FC4" w:rsidRDefault="00296E35" w:rsidP="002E3FCC">
            <w:pPr>
              <w:keepNext/>
              <w:keepLines/>
              <w:spacing w:after="0"/>
              <w:rPr>
                <w:rFonts w:ascii="Arial" w:hAnsi="Arial"/>
                <w:sz w:val="18"/>
              </w:rPr>
            </w:pPr>
            <w:r w:rsidRPr="001C0FC4">
              <w:rPr>
                <w:rFonts w:ascii="Arial" w:hAnsi="Arial"/>
                <w:color w:val="000000"/>
                <w:sz w:val="18"/>
              </w:rPr>
              <w:t xml:space="preserve">Encrypted according to TS </w:t>
            </w:r>
            <w:r>
              <w:rPr>
                <w:rFonts w:ascii="Arial" w:hAnsi="Arial"/>
                <w:color w:val="000000"/>
                <w:sz w:val="18"/>
              </w:rPr>
              <w:t>37.579</w:t>
            </w:r>
            <w:r w:rsidRPr="001C0FC4">
              <w:rPr>
                <w:rFonts w:ascii="Arial" w:hAnsi="Arial"/>
                <w:color w:val="000000"/>
                <w:sz w:val="18"/>
              </w:rPr>
              <w:t>-1 [2] Table 5.5.3.2.1-3A</w:t>
            </w:r>
          </w:p>
        </w:tc>
        <w:tc>
          <w:tcPr>
            <w:tcW w:w="1418" w:type="dxa"/>
            <w:tcBorders>
              <w:top w:val="single" w:sz="4" w:space="0" w:color="auto"/>
              <w:left w:val="single" w:sz="4" w:space="0" w:color="auto"/>
              <w:bottom w:val="single" w:sz="4" w:space="0" w:color="auto"/>
              <w:right w:val="single" w:sz="4" w:space="0" w:color="auto"/>
            </w:tcBorders>
          </w:tcPr>
          <w:p w14:paraId="7DC11E69" w14:textId="77777777" w:rsidR="00296E35" w:rsidRPr="001C0FC4" w:rsidRDefault="00296E35" w:rsidP="002E3FCC">
            <w:pPr>
              <w:keepNext/>
              <w:keepLines/>
              <w:spacing w:after="0"/>
              <w:rPr>
                <w:rFonts w:ascii="Arial" w:hAnsi="Arial"/>
                <w:sz w:val="18"/>
              </w:rPr>
            </w:pPr>
            <w:r w:rsidRPr="001C0FC4">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4B8A677" w14:textId="77777777" w:rsidR="00296E35" w:rsidRPr="001C0FC4" w:rsidRDefault="00296E35" w:rsidP="002E3FCC">
            <w:pPr>
              <w:keepNext/>
              <w:keepLines/>
              <w:spacing w:after="0"/>
              <w:rPr>
                <w:rFonts w:ascii="Arial" w:hAnsi="Arial"/>
                <w:sz w:val="18"/>
              </w:rPr>
            </w:pPr>
          </w:p>
        </w:tc>
      </w:tr>
    </w:tbl>
    <w:p w14:paraId="5935398E" w14:textId="77777777" w:rsidR="00296E35" w:rsidRPr="001C0FC4" w:rsidRDefault="00296E35" w:rsidP="00296E35"/>
    <w:p w14:paraId="69EDDE37" w14:textId="77777777" w:rsidR="00296E35" w:rsidRPr="001C0FC4" w:rsidRDefault="00296E35" w:rsidP="00296E35">
      <w:pPr>
        <w:pStyle w:val="TH"/>
      </w:pPr>
      <w:r w:rsidRPr="001C0FC4">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E661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72D7D1" w14:textId="502057F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662F28D1" w14:textId="77777777" w:rsidR="00296E35" w:rsidRPr="001C0FC4" w:rsidRDefault="00296E35" w:rsidP="00296E35">
      <w:pPr>
        <w:rPr>
          <w:sz w:val="24"/>
          <w:szCs w:val="24"/>
        </w:rPr>
      </w:pPr>
    </w:p>
    <w:p w14:paraId="3A3DB711" w14:textId="77777777" w:rsidR="00296E35" w:rsidRPr="001C0FC4" w:rsidRDefault="00296E35" w:rsidP="00296E35">
      <w:pPr>
        <w:pStyle w:val="Heading3"/>
      </w:pPr>
      <w:bookmarkStart w:id="802" w:name="_Toc178186352"/>
      <w:bookmarkStart w:id="803" w:name="_Toc210385166"/>
      <w:r w:rsidRPr="001C0FC4">
        <w:t>6.1.19</w:t>
      </w:r>
      <w:r w:rsidRPr="001C0FC4">
        <w:tab/>
        <w:t>On-network / Short Data Service (SDS) / SDS Session / Group SDS Session / Pre-established session / Client Originated (CO)</w:t>
      </w:r>
      <w:bookmarkEnd w:id="802"/>
      <w:bookmarkEnd w:id="803"/>
    </w:p>
    <w:p w14:paraId="6CA4C92F" w14:textId="77777777" w:rsidR="00296E35" w:rsidRPr="001C0FC4" w:rsidRDefault="00296E35" w:rsidP="00296E35">
      <w:pPr>
        <w:pStyle w:val="H6"/>
      </w:pPr>
      <w:r w:rsidRPr="001C0FC4">
        <w:t>6.1.19.1</w:t>
      </w:r>
      <w:r w:rsidRPr="001C0FC4">
        <w:tab/>
        <w:t>Test Purpose (TP)</w:t>
      </w:r>
    </w:p>
    <w:p w14:paraId="08C71141" w14:textId="77777777" w:rsidR="00296E35" w:rsidRPr="001C0FC4" w:rsidRDefault="00296E35" w:rsidP="00296E35">
      <w:pPr>
        <w:pStyle w:val="H6"/>
      </w:pPr>
      <w:r w:rsidRPr="001C0FC4">
        <w:t>(1)</w:t>
      </w:r>
    </w:p>
    <w:p w14:paraId="57EDA3C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B12033" w14:textId="77777777" w:rsidR="00296E35" w:rsidRPr="001C0FC4" w:rsidRDefault="00296E35" w:rsidP="00296E35">
      <w:pPr>
        <w:pStyle w:val="PL"/>
      </w:pPr>
      <w:r w:rsidRPr="001C0FC4">
        <w:rPr>
          <w:b/>
        </w:rPr>
        <w:t>ensure that</w:t>
      </w:r>
      <w:r w:rsidRPr="001C0FC4">
        <w:t xml:space="preserve"> {</w:t>
      </w:r>
    </w:p>
    <w:p w14:paraId="702D179F"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 and using the pre-established session }</w:t>
      </w:r>
    </w:p>
    <w:p w14:paraId="0CF01977"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720D9084" w14:textId="77777777" w:rsidR="00296E35" w:rsidRPr="001C0FC4" w:rsidRDefault="00296E35" w:rsidP="00296E35">
      <w:pPr>
        <w:pStyle w:val="PL"/>
      </w:pPr>
      <w:r w:rsidRPr="001C0FC4">
        <w:t xml:space="preserve">            }</w:t>
      </w:r>
    </w:p>
    <w:p w14:paraId="0D6E1131" w14:textId="77777777" w:rsidR="00296E35" w:rsidRPr="001C0FC4" w:rsidRDefault="00296E35" w:rsidP="00296E35">
      <w:pPr>
        <w:pStyle w:val="PL"/>
      </w:pPr>
    </w:p>
    <w:p w14:paraId="52963461" w14:textId="77777777" w:rsidR="00296E35" w:rsidRPr="001C0FC4" w:rsidRDefault="00296E35" w:rsidP="00296E35">
      <w:pPr>
        <w:pStyle w:val="H6"/>
      </w:pPr>
      <w:r w:rsidRPr="001C0FC4">
        <w:t>(2)</w:t>
      </w:r>
    </w:p>
    <w:p w14:paraId="67645430"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0EFEA54F" w14:textId="77777777" w:rsidR="00296E35" w:rsidRPr="001C0FC4" w:rsidRDefault="00296E35" w:rsidP="00296E35">
      <w:pPr>
        <w:pStyle w:val="PL"/>
      </w:pPr>
      <w:r w:rsidRPr="001C0FC4">
        <w:rPr>
          <w:b/>
        </w:rPr>
        <w:t>ensure that</w:t>
      </w:r>
      <w:r w:rsidRPr="001C0FC4">
        <w:t xml:space="preserve"> {</w:t>
      </w:r>
    </w:p>
    <w:p w14:paraId="5A18827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79511279" w14:textId="77777777" w:rsidR="00296E35" w:rsidRPr="001C0FC4" w:rsidRDefault="00296E35" w:rsidP="00296E35">
      <w:pPr>
        <w:pStyle w:val="PL"/>
      </w:pPr>
      <w:r w:rsidRPr="001C0FC4">
        <w:t xml:space="preserve">    </w:t>
      </w:r>
      <w:r w:rsidRPr="001C0FC4">
        <w:rPr>
          <w:b/>
        </w:rPr>
        <w:t>then</w:t>
      </w:r>
      <w:r w:rsidRPr="001C0FC4">
        <w:t xml:space="preserve"> { UE (MCDATA Client) sends the group session SDS message via a MSRP SEND message with a disposition of "DELIVERY" }</w:t>
      </w:r>
    </w:p>
    <w:p w14:paraId="363E9B9A" w14:textId="77777777" w:rsidR="00296E35" w:rsidRPr="001C0FC4" w:rsidRDefault="00296E35" w:rsidP="00296E35">
      <w:pPr>
        <w:pStyle w:val="PL"/>
      </w:pPr>
      <w:r w:rsidRPr="001C0FC4">
        <w:t xml:space="preserve">            }</w:t>
      </w:r>
    </w:p>
    <w:p w14:paraId="1AE42F4D" w14:textId="77777777" w:rsidR="00296E35" w:rsidRPr="001C0FC4" w:rsidRDefault="00296E35" w:rsidP="00296E35">
      <w:pPr>
        <w:pStyle w:val="PL"/>
      </w:pPr>
    </w:p>
    <w:p w14:paraId="3EF753F8" w14:textId="77777777" w:rsidR="00296E35" w:rsidRPr="001C0FC4" w:rsidRDefault="00296E35" w:rsidP="00296E35">
      <w:pPr>
        <w:pStyle w:val="H6"/>
      </w:pPr>
      <w:r w:rsidRPr="001C0FC4">
        <w:t>(3)</w:t>
      </w:r>
    </w:p>
    <w:p w14:paraId="315D375F"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60220F07" w14:textId="77777777" w:rsidR="00296E35" w:rsidRPr="001C0FC4" w:rsidRDefault="00296E35" w:rsidP="00296E35">
      <w:pPr>
        <w:pStyle w:val="PL"/>
      </w:pPr>
      <w:r w:rsidRPr="001C0FC4">
        <w:rPr>
          <w:b/>
        </w:rPr>
        <w:t>ensure that</w:t>
      </w:r>
      <w:r w:rsidRPr="001C0FC4">
        <w:t xml:space="preserve"> {</w:t>
      </w:r>
    </w:p>
    <w:p w14:paraId="15A75F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02CBED"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3562C12" w14:textId="77777777" w:rsidR="00296E35" w:rsidRPr="001C0FC4" w:rsidRDefault="00296E35" w:rsidP="00296E35">
      <w:pPr>
        <w:pStyle w:val="PL"/>
      </w:pPr>
      <w:r w:rsidRPr="001C0FC4">
        <w:t xml:space="preserve">            }</w:t>
      </w:r>
    </w:p>
    <w:p w14:paraId="4BE59ABC" w14:textId="77777777" w:rsidR="00296E35" w:rsidRPr="001C0FC4" w:rsidRDefault="00296E35" w:rsidP="00296E35">
      <w:pPr>
        <w:pStyle w:val="PL"/>
      </w:pPr>
    </w:p>
    <w:p w14:paraId="426E033A" w14:textId="77777777" w:rsidR="00296E35" w:rsidRPr="001C0FC4" w:rsidRDefault="00296E35" w:rsidP="00296E35">
      <w:pPr>
        <w:pStyle w:val="H6"/>
      </w:pPr>
      <w:r w:rsidRPr="001C0FC4">
        <w:t>(4)</w:t>
      </w:r>
    </w:p>
    <w:p w14:paraId="117E9540" w14:textId="77777777" w:rsidR="00296E35" w:rsidRPr="001C0FC4" w:rsidRDefault="00296E35" w:rsidP="00296E35">
      <w:pPr>
        <w:pStyle w:val="PL"/>
      </w:pPr>
      <w:r w:rsidRPr="001C0FC4">
        <w:rPr>
          <w:b/>
        </w:rPr>
        <w:t>with</w:t>
      </w:r>
      <w:r w:rsidRPr="001C0FC4">
        <w:t xml:space="preserve"> { UE (MCDATA Client) having established a group SDS session using the pre-established session }</w:t>
      </w:r>
    </w:p>
    <w:p w14:paraId="40306F2C" w14:textId="77777777" w:rsidR="00296E35" w:rsidRPr="001C0FC4" w:rsidRDefault="00296E35" w:rsidP="00296E35">
      <w:pPr>
        <w:pStyle w:val="PL"/>
      </w:pPr>
      <w:r w:rsidRPr="001C0FC4">
        <w:rPr>
          <w:b/>
        </w:rPr>
        <w:t>ensure that</w:t>
      </w:r>
      <w:r w:rsidRPr="001C0FC4">
        <w:t xml:space="preserve"> {</w:t>
      </w:r>
    </w:p>
    <w:p w14:paraId="1D25CA4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while keeping the pre-established session }</w:t>
      </w:r>
    </w:p>
    <w:p w14:paraId="4DCE7AE2"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4D0F90" w14:textId="77777777" w:rsidR="00296E35" w:rsidRPr="001C0FC4" w:rsidRDefault="00296E35" w:rsidP="00296E35">
      <w:pPr>
        <w:pStyle w:val="PL"/>
      </w:pPr>
      <w:r w:rsidRPr="001C0FC4">
        <w:t xml:space="preserve">            }</w:t>
      </w:r>
    </w:p>
    <w:p w14:paraId="785ACA85" w14:textId="77777777" w:rsidR="00296E35" w:rsidRPr="001C0FC4" w:rsidRDefault="00296E35" w:rsidP="00296E35">
      <w:pPr>
        <w:pStyle w:val="PL"/>
      </w:pPr>
    </w:p>
    <w:p w14:paraId="4E184DE5" w14:textId="77777777" w:rsidR="00296E35" w:rsidRPr="001C0FC4" w:rsidRDefault="00296E35" w:rsidP="00296E35">
      <w:pPr>
        <w:pStyle w:val="H6"/>
      </w:pPr>
      <w:r w:rsidRPr="001C0FC4">
        <w:t>6.1.19.2</w:t>
      </w:r>
      <w:r w:rsidRPr="001C0FC4">
        <w:tab/>
        <w:t>Conformance requirements</w:t>
      </w:r>
    </w:p>
    <w:p w14:paraId="15713484" w14:textId="77777777" w:rsidR="00296E35" w:rsidRPr="001C0FC4" w:rsidRDefault="00296E35" w:rsidP="00296E35">
      <w:r w:rsidRPr="001C0FC4">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F87C21" w14:textId="77777777" w:rsidR="00296E35" w:rsidRPr="001C0FC4" w:rsidRDefault="00296E35" w:rsidP="00296E35">
      <w:r w:rsidRPr="001C0FC4">
        <w:t>[TS 24.282, clause 9.2.5.3.1.1]</w:t>
      </w:r>
    </w:p>
    <w:p w14:paraId="01BEBF1B"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DB61C5E" w14:textId="77777777" w:rsidR="00296E35" w:rsidRPr="001C0FC4" w:rsidRDefault="00296E35" w:rsidP="00296E35">
      <w:r w:rsidRPr="001C0FC4">
        <w:t>The MCData client:</w:t>
      </w:r>
    </w:p>
    <w:p w14:paraId="1E6B066A"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0AE1C6D6"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295A74F"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12403195"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43BAD73A" w14:textId="77777777" w:rsidR="00296E35" w:rsidRPr="001C0FC4" w:rsidRDefault="00296E35" w:rsidP="00296E35">
      <w:pPr>
        <w:pStyle w:val="B2"/>
      </w:pPr>
      <w:r w:rsidRPr="001C0FC4">
        <w:t>a)</w:t>
      </w:r>
      <w:r w:rsidRPr="001C0FC4">
        <w:tab/>
        <w:t>an hname "body" parameter populated with:</w:t>
      </w:r>
    </w:p>
    <w:p w14:paraId="71DFAB74"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 xml:space="preserve">9.2.3.2.1, if </w:t>
      </w:r>
      <w:r w:rsidRPr="001C0FC4">
        <w:t>if a group standalone SDS message is requested</w:t>
      </w:r>
      <w:r w:rsidRPr="001C0FC4">
        <w:rPr>
          <w:rFonts w:eastAsia="Malgun Gothic"/>
        </w:rPr>
        <w:t>;</w:t>
      </w:r>
    </w:p>
    <w:p w14:paraId="2CC163BF" w14:textId="77777777" w:rsidR="00296E35" w:rsidRPr="001C0FC4" w:rsidRDefault="00296E35" w:rsidP="00296E35">
      <w:pPr>
        <w:pStyle w:val="B3"/>
      </w:pPr>
      <w:r w:rsidRPr="001C0FC4">
        <w:t>ii)</w:t>
      </w:r>
      <w:r w:rsidRPr="001C0FC4">
        <w:tab/>
        <w:t>an application/vnd.3gpp.mcdata-info MIME body with:</w:t>
      </w:r>
    </w:p>
    <w:p w14:paraId="121C71BA"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6843B027" w14:textId="77777777" w:rsidR="00296E35" w:rsidRPr="001C0FC4" w:rsidRDefault="00296E35" w:rsidP="00296E35">
      <w:pPr>
        <w:pStyle w:val="B4"/>
      </w:pPr>
      <w:r w:rsidRPr="001C0FC4">
        <w:t>B)</w:t>
      </w:r>
      <w:r w:rsidRPr="001C0FC4">
        <w:tab/>
        <w:t>the &lt;mcdata-request-uri&gt; element set to the MCData group identity;</w:t>
      </w:r>
    </w:p>
    <w:p w14:paraId="07C9C23B"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622D00C9"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7384176D"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2D83ACD5"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2F8A2126" w14:textId="77777777" w:rsidR="00296E35" w:rsidRPr="001C0FC4" w:rsidRDefault="00296E35" w:rsidP="00296E35">
      <w:pPr>
        <w:pStyle w:val="B1"/>
      </w:pPr>
      <w:r w:rsidRPr="001C0FC4">
        <w:t>6)</w:t>
      </w:r>
      <w:r w:rsidRPr="001C0FC4">
        <w:tab/>
        <w:t>shall include the following according to IETF RFC 4488 [53]:</w:t>
      </w:r>
    </w:p>
    <w:p w14:paraId="61268A5E" w14:textId="77777777" w:rsidR="00296E35" w:rsidRPr="001C0FC4" w:rsidRDefault="00296E35" w:rsidP="00296E35">
      <w:pPr>
        <w:pStyle w:val="B2"/>
      </w:pPr>
      <w:r w:rsidRPr="001C0FC4">
        <w:t>a)</w:t>
      </w:r>
      <w:r w:rsidRPr="001C0FC4">
        <w:tab/>
        <w:t>the option tag "norefersub" in the Supported header field; and</w:t>
      </w:r>
    </w:p>
    <w:p w14:paraId="1E9710A4" w14:textId="77777777" w:rsidR="00296E35" w:rsidRPr="001C0FC4" w:rsidRDefault="00296E35" w:rsidP="00296E35">
      <w:pPr>
        <w:pStyle w:val="B2"/>
      </w:pPr>
      <w:r w:rsidRPr="001C0FC4">
        <w:t>b)</w:t>
      </w:r>
      <w:r w:rsidRPr="001C0FC4">
        <w:tab/>
        <w:t>the value "false" in the Refer-Sub header field;</w:t>
      </w:r>
    </w:p>
    <w:p w14:paraId="24662AE9"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E89037C"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95799E4" w14:textId="77777777" w:rsidR="00296E35" w:rsidRPr="001C0FC4" w:rsidRDefault="00296E35" w:rsidP="00296E35">
      <w:pPr>
        <w:pStyle w:val="B1"/>
      </w:pPr>
      <w:r w:rsidRPr="001C0FC4">
        <w:t>9)</w:t>
      </w:r>
      <w:r w:rsidRPr="001C0FC4">
        <w:tab/>
        <w:t>shall send the SIP REFER request according to 3GPP TS 24.229 [5].</w:t>
      </w:r>
    </w:p>
    <w:p w14:paraId="60B7A4C1" w14:textId="77777777" w:rsidR="00296E35" w:rsidRPr="001C0FC4" w:rsidRDefault="00296E35" w:rsidP="00296E35">
      <w:r w:rsidRPr="001C0FC4">
        <w:t>On receiving a final SIP 2xx response to the SIP REFER request, the MCData client:</w:t>
      </w:r>
    </w:p>
    <w:p w14:paraId="003873A8" w14:textId="77777777" w:rsidR="00296E35" w:rsidRPr="001C0FC4" w:rsidRDefault="00296E35" w:rsidP="00296E35">
      <w:pPr>
        <w:pStyle w:val="B1"/>
      </w:pPr>
      <w:r w:rsidRPr="001C0FC4">
        <w:t>1)</w:t>
      </w:r>
      <w:r w:rsidRPr="001C0FC4">
        <w:tab/>
        <w:t>shall interact with the media plane as specified in 3GPP TS 24.582 [15].</w:t>
      </w:r>
    </w:p>
    <w:p w14:paraId="10B9AAF5" w14:textId="77777777" w:rsidR="00296E35" w:rsidRPr="001C0FC4" w:rsidRDefault="00296E35" w:rsidP="00296E35">
      <w:r w:rsidRPr="001C0FC4">
        <w:t>On receiving a SIP re-INVITE request within the pre-established session targeted by the sent SIP REFER request, the MCData client:</w:t>
      </w:r>
    </w:p>
    <w:p w14:paraId="3DE031F4"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CE92148" w14:textId="77777777" w:rsidR="00296E35" w:rsidRPr="001C0FC4" w:rsidRDefault="00296E35" w:rsidP="00296E35">
      <w:pPr>
        <w:pStyle w:val="B2"/>
      </w:pPr>
      <w:r w:rsidRPr="001C0FC4">
        <w:t>i)</w:t>
      </w:r>
      <w:r w:rsidRPr="001C0FC4">
        <w:tab/>
        <w:t>shall notify MCData user about successful the MCData communication establishment;</w:t>
      </w:r>
    </w:p>
    <w:p w14:paraId="76AEA9AF"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25B0994F" w14:textId="77777777" w:rsidR="00296E35" w:rsidRPr="001C0FC4" w:rsidRDefault="00296E35" w:rsidP="00296E35">
      <w:pPr>
        <w:pStyle w:val="B2"/>
      </w:pPr>
      <w:r w:rsidRPr="001C0FC4">
        <w:t>i)</w:t>
      </w:r>
      <w:r w:rsidRPr="001C0FC4">
        <w:tab/>
        <w:t>shall notify MCData user about the MCData communication establishment failure; and</w:t>
      </w:r>
    </w:p>
    <w:p w14:paraId="02F6338F" w14:textId="77777777" w:rsidR="00296E35" w:rsidRPr="001C0FC4" w:rsidRDefault="00296E35" w:rsidP="00296E35">
      <w:pPr>
        <w:pStyle w:val="B1"/>
      </w:pPr>
      <w:r w:rsidRPr="001C0FC4">
        <w:t>3)</w:t>
      </w:r>
      <w:r w:rsidRPr="001C0FC4">
        <w:tab/>
        <w:t>shall interact with the media plane as specified in 3GPP TS 24.582 [15].</w:t>
      </w:r>
    </w:p>
    <w:p w14:paraId="3A24AFD8" w14:textId="77777777" w:rsidR="00296E35" w:rsidRPr="001C0FC4" w:rsidRDefault="00296E35" w:rsidP="00296E35">
      <w:r w:rsidRPr="001C0FC4">
        <w:t>[TS 24.282, clause 9.2.3.2.1]</w:t>
      </w:r>
    </w:p>
    <w:p w14:paraId="2C7AC278" w14:textId="77777777" w:rsidR="00296E35" w:rsidRPr="001C0FC4" w:rsidRDefault="00296E35" w:rsidP="00296E35">
      <w:r w:rsidRPr="001C0FC4">
        <w:t>When composing an SDP offer according to 3GPP TS 24.229 [5], IETF RFC 4975 [17], IETF RFC 6135 [19] and IETF RFC 6714 [20] the MCData client:</w:t>
      </w:r>
    </w:p>
    <w:p w14:paraId="7C834DA2" w14:textId="77777777" w:rsidR="00296E35" w:rsidRPr="001C0FC4" w:rsidRDefault="00296E35" w:rsidP="00296E35">
      <w:pPr>
        <w:pStyle w:val="B1"/>
      </w:pPr>
      <w:r w:rsidRPr="001C0FC4">
        <w:t>1)</w:t>
      </w:r>
      <w:r w:rsidRPr="001C0FC4">
        <w:tab/>
        <w:t>shall include an "m=message" media-level</w:t>
      </w:r>
      <w:bookmarkStart w:id="804" w:name="MCCQCTEMPBM_00000026"/>
      <w:r w:rsidRPr="001C0FC4">
        <w:t xml:space="preserve"> section </w:t>
      </w:r>
      <w:bookmarkEnd w:id="804"/>
      <w:r w:rsidRPr="001C0FC4">
        <w:t>for the MCData media stream consisting of:</w:t>
      </w:r>
    </w:p>
    <w:p w14:paraId="54462A19" w14:textId="77777777" w:rsidR="00296E35" w:rsidRPr="001C0FC4" w:rsidRDefault="00296E35" w:rsidP="00296E35">
      <w:pPr>
        <w:pStyle w:val="B2"/>
      </w:pPr>
      <w:r w:rsidRPr="001C0FC4">
        <w:t>a)</w:t>
      </w:r>
      <w:r w:rsidRPr="001C0FC4">
        <w:tab/>
        <w:t>the port number;</w:t>
      </w:r>
    </w:p>
    <w:p w14:paraId="22C9F0CD" w14:textId="77777777" w:rsidR="00296E35" w:rsidRPr="001C0FC4" w:rsidRDefault="00296E35" w:rsidP="00296E35">
      <w:pPr>
        <w:pStyle w:val="B2"/>
      </w:pPr>
      <w:r w:rsidRPr="001C0FC4">
        <w:t>b)</w:t>
      </w:r>
      <w:r w:rsidRPr="001C0FC4">
        <w:tab/>
        <w:t>a protocol field value of "TCP/MSRP", or "TCP/TLS/MSRP" for TLS;</w:t>
      </w:r>
    </w:p>
    <w:p w14:paraId="3827BBA5" w14:textId="77777777" w:rsidR="00296E35" w:rsidRPr="001C0FC4" w:rsidRDefault="00296E35" w:rsidP="00296E35">
      <w:pPr>
        <w:pStyle w:val="B2"/>
      </w:pPr>
      <w:r w:rsidRPr="001C0FC4">
        <w:t>c)</w:t>
      </w:r>
      <w:r w:rsidRPr="001C0FC4">
        <w:tab/>
        <w:t xml:space="preserve">a format list field set to </w:t>
      </w:r>
      <w:bookmarkStart w:id="805" w:name="MCCQCTEMPBM_00000022"/>
      <w:r w:rsidRPr="001C0FC4">
        <w:t>‘</w:t>
      </w:r>
      <w:bookmarkEnd w:id="805"/>
      <w:r w:rsidRPr="001C0FC4">
        <w:t>*’;</w:t>
      </w:r>
    </w:p>
    <w:p w14:paraId="6756743E" w14:textId="77777777" w:rsidR="00296E35" w:rsidRPr="001C0FC4" w:rsidRDefault="00296E35" w:rsidP="00296E35">
      <w:pPr>
        <w:pStyle w:val="B2"/>
      </w:pPr>
      <w:r w:rsidRPr="001C0FC4">
        <w:t>d)</w:t>
      </w:r>
      <w:r w:rsidRPr="001C0FC4">
        <w:tab/>
        <w:t>an "a=sendonly" attribute;</w:t>
      </w:r>
    </w:p>
    <w:p w14:paraId="7AB65D6A" w14:textId="77777777" w:rsidR="00296E35" w:rsidRPr="001C0FC4" w:rsidRDefault="00296E35" w:rsidP="00296E35">
      <w:pPr>
        <w:pStyle w:val="B2"/>
      </w:pPr>
      <w:r w:rsidRPr="001C0FC4">
        <w:t>e)</w:t>
      </w:r>
      <w:r w:rsidRPr="001C0FC4">
        <w:tab/>
        <w:t>an "a=path" attribute containing its own MSRP URI;</w:t>
      </w:r>
    </w:p>
    <w:p w14:paraId="412AA51E"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C0D423F"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B33644"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359E34" w14:textId="77777777" w:rsidR="00296E35" w:rsidRPr="001C0FC4" w:rsidRDefault="00296E35" w:rsidP="00296E35">
      <w:r w:rsidRPr="001C0FC4">
        <w:t>[TS 24.282, clause 9.2.5.4.1.1]</w:t>
      </w:r>
    </w:p>
    <w:p w14:paraId="1D030004"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7246C1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B53E255"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0C1EBC43"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122900AD"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A0BB860"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EAD1850"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18A7BF3"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08C1C6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0CE1A4E9"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47803AD0"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1D5D11EF" w14:textId="77777777" w:rsidR="00296E35" w:rsidRPr="001C0FC4" w:rsidRDefault="00296E35" w:rsidP="00296E35">
      <w:r w:rsidRPr="001C0FC4">
        <w:t>On receiving a SIP re-INVITE request within the pre-established session targeted by the sent SIP REFER request, the MCData client:</w:t>
      </w:r>
    </w:p>
    <w:p w14:paraId="1685C58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24F7C5BA" w14:textId="77777777" w:rsidR="00296E35" w:rsidRPr="001C0FC4" w:rsidRDefault="00296E35" w:rsidP="00296E35">
      <w:pPr>
        <w:pStyle w:val="B2"/>
      </w:pPr>
      <w:r w:rsidRPr="001C0FC4">
        <w:t>i)</w:t>
      </w:r>
      <w:r w:rsidRPr="001C0FC4">
        <w:tab/>
        <w:t>shall notify MCData user about successful the MCData communication termination.</w:t>
      </w:r>
    </w:p>
    <w:p w14:paraId="506949CF" w14:textId="77777777" w:rsidR="00296E35" w:rsidRPr="001C0FC4" w:rsidRDefault="00296E35" w:rsidP="00296E35">
      <w:r w:rsidRPr="001C0FC4">
        <w:t>[TS 24.582, clause 12.1]</w:t>
      </w:r>
    </w:p>
    <w:p w14:paraId="724170D9"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3932F30" w14:textId="77777777" w:rsidR="00296E35" w:rsidRPr="001C0FC4" w:rsidRDefault="00296E35" w:rsidP="00296E35">
      <w:r w:rsidRPr="001C0FC4">
        <w:t>[TS 24.582, clause 6.1.2.2.1]</w:t>
      </w:r>
    </w:p>
    <w:p w14:paraId="5086361A" w14:textId="77777777" w:rsidR="00296E35" w:rsidRPr="001C0FC4" w:rsidRDefault="00296E35" w:rsidP="00296E35">
      <w:r w:rsidRPr="001C0FC4">
        <w:t>Upon receiving an indication to establish MSRP connection for SDS session as the originating MCData client, the MCData client:</w:t>
      </w:r>
    </w:p>
    <w:p w14:paraId="47D67257" w14:textId="77777777" w:rsidR="00296E35" w:rsidRPr="001C0FC4" w:rsidRDefault="00296E35" w:rsidP="00296E35">
      <w:pPr>
        <w:pStyle w:val="B1"/>
      </w:pPr>
      <w:r w:rsidRPr="001C0FC4">
        <w:t>1.</w:t>
      </w:r>
      <w:r w:rsidRPr="001C0FC4">
        <w:tab/>
        <w:t>shall act as an MSRP client according to IETF RFC 6135 [12];</w:t>
      </w:r>
    </w:p>
    <w:p w14:paraId="08ED46DB" w14:textId="77777777" w:rsidR="00296E35" w:rsidRPr="001C0FC4" w:rsidRDefault="00296E35" w:rsidP="00296E35">
      <w:pPr>
        <w:pStyle w:val="B1"/>
      </w:pPr>
      <w:r w:rsidRPr="001C0FC4">
        <w:t>2.</w:t>
      </w:r>
      <w:r w:rsidRPr="001C0FC4">
        <w:tab/>
        <w:t>shall act according to IETF RFC 6135 [12], as:</w:t>
      </w:r>
    </w:p>
    <w:p w14:paraId="11C3EB78" w14:textId="77777777" w:rsidR="00296E35" w:rsidRPr="001C0FC4" w:rsidRDefault="00296E35" w:rsidP="00296E35">
      <w:pPr>
        <w:pStyle w:val="B2"/>
      </w:pPr>
      <w:r w:rsidRPr="001C0FC4">
        <w:t>a.</w:t>
      </w:r>
      <w:r w:rsidRPr="001C0FC4">
        <w:tab/>
        <w:t>an "active" endpoint, if a=setup attribute in the received SDP answer is set to "passive"; and</w:t>
      </w:r>
    </w:p>
    <w:p w14:paraId="242D1F01" w14:textId="77777777" w:rsidR="00296E35" w:rsidRPr="001C0FC4" w:rsidRDefault="00296E35" w:rsidP="00296E35">
      <w:pPr>
        <w:pStyle w:val="B2"/>
      </w:pPr>
      <w:r w:rsidRPr="001C0FC4">
        <w:t>b.</w:t>
      </w:r>
      <w:r w:rsidRPr="001C0FC4">
        <w:tab/>
        <w:t>an "passive" endpoint, if a=setup attribute in the received SDP answer is set to "active";</w:t>
      </w:r>
    </w:p>
    <w:p w14:paraId="720B3CF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342F5E4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8415FDB" w14:textId="77777777" w:rsidR="00296E35" w:rsidRPr="001C0FC4" w:rsidRDefault="00296E35" w:rsidP="00296E35">
      <w:pPr>
        <w:pStyle w:val="B1"/>
      </w:pPr>
      <w:r w:rsidRPr="001C0FC4">
        <w:t>Once the MSRP session is established, the MCData client:</w:t>
      </w:r>
    </w:p>
    <w:p w14:paraId="1F070AA9"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6C30AE6A"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FFB1E" w14:textId="77777777" w:rsidR="00296E35" w:rsidRPr="001C0FC4" w:rsidRDefault="00296E35" w:rsidP="00296E35">
      <w:pPr>
        <w:pStyle w:val="B1"/>
      </w:pPr>
      <w:r w:rsidRPr="001C0FC4">
        <w:t>3.</w:t>
      </w:r>
      <w:r w:rsidRPr="001C0FC4">
        <w:tab/>
        <w:t>shall handle the received content as described in subclause 6.1.2.6.</w:t>
      </w:r>
    </w:p>
    <w:p w14:paraId="6E7162D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EEAEEF7"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5DE2736" w14:textId="77777777" w:rsidR="00296E35" w:rsidRPr="001C0FC4" w:rsidRDefault="00296E35" w:rsidP="00296E35">
      <w:r w:rsidRPr="001C0FC4">
        <w:t>[TS 24.582, clause 6.1.2.6]</w:t>
      </w:r>
    </w:p>
    <w:p w14:paraId="16932646"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630153C"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DAB756B"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5C43C72"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644FD28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54D761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B733E7" w14:textId="77777777" w:rsidR="00296E35" w:rsidRPr="001C0FC4" w:rsidRDefault="00296E35" w:rsidP="00296E35">
      <w:pPr>
        <w:pStyle w:val="H6"/>
      </w:pPr>
      <w:r w:rsidRPr="001C0FC4">
        <w:t>6.1.19.3</w:t>
      </w:r>
      <w:r w:rsidRPr="001C0FC4">
        <w:tab/>
        <w:t>Test description</w:t>
      </w:r>
    </w:p>
    <w:p w14:paraId="7A4F1AED" w14:textId="77777777" w:rsidR="00296E35" w:rsidRPr="001C0FC4" w:rsidRDefault="00296E35" w:rsidP="00296E35">
      <w:pPr>
        <w:pStyle w:val="H6"/>
      </w:pPr>
      <w:r w:rsidRPr="001C0FC4">
        <w:t>6.1.19.3.1</w:t>
      </w:r>
      <w:r w:rsidRPr="001C0FC4">
        <w:tab/>
        <w:t>Pre-test conditions</w:t>
      </w:r>
    </w:p>
    <w:p w14:paraId="47C8F986" w14:textId="77777777" w:rsidR="00296E35" w:rsidRDefault="00296E35" w:rsidP="00296E35">
      <w:pPr>
        <w:pStyle w:val="H6"/>
      </w:pPr>
      <w:r w:rsidRPr="00102CE5">
        <w:t>Test configuration</w:t>
      </w:r>
      <w:r>
        <w:t>:</w:t>
      </w:r>
    </w:p>
    <w:p w14:paraId="0419543D" w14:textId="325AC06A" w:rsidR="00296E35" w:rsidRDefault="00296E35" w:rsidP="00296E35">
      <w:pPr>
        <w:pStyle w:val="B1"/>
      </w:pPr>
      <w:r>
        <w:t>-</w:t>
      </w:r>
      <w:r>
        <w:tab/>
        <w:t>Single cell configuration according to TS 37.579-1 [2] clause 5.2.2.2.1.</w:t>
      </w:r>
    </w:p>
    <w:p w14:paraId="5AC1515F" w14:textId="77777777" w:rsidR="00296E35" w:rsidRDefault="00296E35" w:rsidP="00296E35">
      <w:pPr>
        <w:pStyle w:val="H6"/>
      </w:pPr>
      <w:r>
        <w:t>Preamble:</w:t>
      </w:r>
    </w:p>
    <w:p w14:paraId="455B7F9B" w14:textId="7F56CC50" w:rsidR="00296E35" w:rsidRDefault="00296E35" w:rsidP="00296E35">
      <w:pPr>
        <w:pStyle w:val="B1"/>
      </w:pPr>
      <w:r>
        <w:t>-</w:t>
      </w:r>
      <w:r>
        <w:tab/>
        <w:t>The UE has performed procedure 'Initial registration' as described in TS 37.579-1 [2] clause 5.4.2.</w:t>
      </w:r>
    </w:p>
    <w:p w14:paraId="623B2BD5" w14:textId="6D894B4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30D7202" w14:textId="77777777" w:rsidR="00296E35" w:rsidRDefault="00296E35" w:rsidP="00296E35">
      <w:pPr>
        <w:pStyle w:val="B1"/>
      </w:pPr>
      <w:r>
        <w:t>-</w:t>
      </w:r>
      <w:r>
        <w:tab/>
      </w:r>
      <w:r w:rsidRPr="000573F5">
        <w:t>UE States at the end of the preamble</w:t>
      </w:r>
      <w:r>
        <w:t>:</w:t>
      </w:r>
    </w:p>
    <w:p w14:paraId="05DB7239" w14:textId="77777777" w:rsidR="00296E35" w:rsidRDefault="00296E35" w:rsidP="00296E35">
      <w:pPr>
        <w:pStyle w:val="B1"/>
        <w:ind w:left="852"/>
      </w:pPr>
      <w:r>
        <w:t>-</w:t>
      </w:r>
      <w:r>
        <w:tab/>
        <w:t>The UE is in RRC_IDLE state.</w:t>
      </w:r>
    </w:p>
    <w:p w14:paraId="4EB9B0B9" w14:textId="77777777" w:rsidR="00296E35" w:rsidRDefault="00296E35" w:rsidP="00296E35">
      <w:pPr>
        <w:pStyle w:val="B1"/>
        <w:ind w:left="852"/>
      </w:pPr>
      <w:r>
        <w:t>-</w:t>
      </w:r>
      <w:r>
        <w:tab/>
        <w:t>The client is registered for MCData.</w:t>
      </w:r>
    </w:p>
    <w:p w14:paraId="44BD9601" w14:textId="77777777" w:rsidR="00296E35" w:rsidRDefault="00296E35" w:rsidP="00296E35">
      <w:pPr>
        <w:pStyle w:val="B1"/>
        <w:ind w:left="852"/>
      </w:pPr>
      <w:r>
        <w:t>-</w:t>
      </w:r>
      <w:r>
        <w:tab/>
      </w:r>
      <w:r w:rsidRPr="008B4D0C">
        <w:t>A pre-established session is established</w:t>
      </w:r>
      <w:r>
        <w:t>.</w:t>
      </w:r>
    </w:p>
    <w:p w14:paraId="38307450" w14:textId="77777777" w:rsidR="00296E35" w:rsidRPr="001C0FC4" w:rsidRDefault="00296E35" w:rsidP="00296E35">
      <w:pPr>
        <w:pStyle w:val="H6"/>
      </w:pPr>
      <w:r w:rsidRPr="001C0FC4">
        <w:t>6.1.19.3.2</w:t>
      </w:r>
      <w:r w:rsidRPr="001C0FC4">
        <w:tab/>
        <w:t>Test procedure sequence</w:t>
      </w:r>
    </w:p>
    <w:p w14:paraId="35EAF3A2" w14:textId="77777777" w:rsidR="00296E35" w:rsidRPr="001C0FC4" w:rsidRDefault="00296E35" w:rsidP="00296E35">
      <w:pPr>
        <w:pStyle w:val="TH"/>
      </w:pPr>
      <w:r w:rsidRPr="001C0FC4">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C769D3" w14:textId="77777777" w:rsidTr="002E3FCC">
        <w:tc>
          <w:tcPr>
            <w:tcW w:w="649" w:type="dxa"/>
            <w:tcBorders>
              <w:top w:val="single" w:sz="4" w:space="0" w:color="auto"/>
              <w:left w:val="single" w:sz="4" w:space="0" w:color="auto"/>
              <w:bottom w:val="nil"/>
              <w:right w:val="single" w:sz="4" w:space="0" w:color="auto"/>
            </w:tcBorders>
            <w:hideMark/>
          </w:tcPr>
          <w:p w14:paraId="11916E23"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33AF7D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8433671"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58C7B7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96A86F0" w14:textId="77777777" w:rsidR="00296E35" w:rsidRPr="001C0FC4" w:rsidRDefault="00296E35" w:rsidP="002E3FCC">
            <w:pPr>
              <w:pStyle w:val="TAH"/>
            </w:pPr>
            <w:r w:rsidRPr="001C0FC4">
              <w:t>Verdict</w:t>
            </w:r>
          </w:p>
        </w:tc>
      </w:tr>
      <w:tr w:rsidR="00296E35" w:rsidRPr="001C0FC4" w14:paraId="40AC98BE" w14:textId="77777777" w:rsidTr="002E3FCC">
        <w:tc>
          <w:tcPr>
            <w:tcW w:w="649" w:type="dxa"/>
            <w:tcBorders>
              <w:top w:val="nil"/>
              <w:left w:val="single" w:sz="4" w:space="0" w:color="auto"/>
              <w:bottom w:val="single" w:sz="4" w:space="0" w:color="auto"/>
              <w:right w:val="single" w:sz="4" w:space="0" w:color="auto"/>
            </w:tcBorders>
          </w:tcPr>
          <w:p w14:paraId="4B3385D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12A1655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B8855A"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5E0BE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A0BBBF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F36B439" w14:textId="77777777" w:rsidR="00296E35" w:rsidRPr="001C0FC4" w:rsidRDefault="00296E35" w:rsidP="002E3FCC">
            <w:pPr>
              <w:pStyle w:val="TAH"/>
            </w:pPr>
          </w:p>
        </w:tc>
      </w:tr>
      <w:tr w:rsidR="00296E35" w:rsidRPr="001C0FC4" w14:paraId="5912517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86C870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685788E" w14:textId="77777777" w:rsidR="00296E35" w:rsidRPr="001C0FC4" w:rsidRDefault="00296E35" w:rsidP="002E3FCC">
            <w:pPr>
              <w:pStyle w:val="TAL"/>
            </w:pPr>
            <w:r w:rsidRPr="001C0FC4">
              <w:t>Make the UE (MCData client) send a group session SDS message using the pre-established session with disposition request "</w:t>
            </w:r>
            <w:r w:rsidRPr="001C0FC4">
              <w:rPr>
                <w:b/>
                <w:bCs/>
              </w:rPr>
              <w:t>DELIVERY</w:t>
            </w:r>
            <w:r w:rsidRPr="001C0FC4">
              <w:t>".</w:t>
            </w:r>
          </w:p>
          <w:p w14:paraId="396EA4F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4BB9F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E5B04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A97B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EEDFF4" w14:textId="77777777" w:rsidR="00296E35" w:rsidRPr="001C0FC4" w:rsidRDefault="00296E35" w:rsidP="002E3FCC">
            <w:pPr>
              <w:pStyle w:val="TAC"/>
            </w:pPr>
            <w:r w:rsidRPr="001C0FC4">
              <w:t>-</w:t>
            </w:r>
          </w:p>
        </w:tc>
      </w:tr>
      <w:tr w:rsidR="00296E35" w:rsidRPr="001C0FC4" w14:paraId="1FD57C4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ECBC9B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5B069E57" w14:textId="58CFB6E1"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27F54B2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85189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05E4D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C29EF7D" w14:textId="77777777" w:rsidR="00296E35" w:rsidRPr="001C0FC4" w:rsidRDefault="00296E35" w:rsidP="002E3FCC">
            <w:pPr>
              <w:pStyle w:val="TAC"/>
            </w:pPr>
            <w:r w:rsidRPr="001C0FC4">
              <w:t>P</w:t>
            </w:r>
          </w:p>
        </w:tc>
      </w:tr>
      <w:tr w:rsidR="00296E35" w:rsidRPr="001C0FC4" w14:paraId="071B31EA" w14:textId="77777777" w:rsidTr="002E3FCC">
        <w:tc>
          <w:tcPr>
            <w:tcW w:w="649" w:type="dxa"/>
            <w:tcBorders>
              <w:top w:val="single" w:sz="4" w:space="0" w:color="auto"/>
              <w:left w:val="single" w:sz="4" w:space="0" w:color="auto"/>
              <w:bottom w:val="single" w:sz="4" w:space="0" w:color="auto"/>
              <w:right w:val="single" w:sz="4" w:space="0" w:color="auto"/>
            </w:tcBorders>
          </w:tcPr>
          <w:p w14:paraId="5C0CAE8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tcPr>
          <w:p w14:paraId="6D90D7AB" w14:textId="77777777" w:rsidR="00296E35" w:rsidRPr="001C0FC4" w:rsidRDefault="00296E35" w:rsidP="002E3FCC">
            <w:pPr>
              <w:pStyle w:val="TAL"/>
            </w:pPr>
            <w:r w:rsidRPr="001C0FC4">
              <w:t>Check: Does the UE (MCData client) notify the user about successful MCData communication establishment?</w:t>
            </w:r>
          </w:p>
          <w:p w14:paraId="68AEBEC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12D96AF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39E8CE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33558F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Pr>
          <w:p w14:paraId="746CA5A2" w14:textId="77777777" w:rsidR="00296E35" w:rsidRPr="001C0FC4" w:rsidRDefault="00296E35" w:rsidP="002E3FCC">
            <w:pPr>
              <w:pStyle w:val="TAC"/>
            </w:pPr>
            <w:r w:rsidRPr="001C0FC4">
              <w:t>P</w:t>
            </w:r>
          </w:p>
        </w:tc>
      </w:tr>
      <w:tr w:rsidR="00296E35" w:rsidRPr="001C0FC4" w14:paraId="671448F2" w14:textId="77777777" w:rsidTr="002E3FCC">
        <w:tc>
          <w:tcPr>
            <w:tcW w:w="649" w:type="dxa"/>
            <w:tcBorders>
              <w:top w:val="single" w:sz="4" w:space="0" w:color="auto"/>
              <w:left w:val="single" w:sz="4" w:space="0" w:color="auto"/>
              <w:bottom w:val="single" w:sz="4" w:space="0" w:color="auto"/>
              <w:right w:val="single" w:sz="4" w:space="0" w:color="auto"/>
            </w:tcBorders>
          </w:tcPr>
          <w:p w14:paraId="39568D70"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87CDAB4" w14:textId="431BB188"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8DEFD2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A208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1C8B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E135799" w14:textId="77777777" w:rsidR="00296E35" w:rsidRPr="001C0FC4" w:rsidRDefault="00296E35" w:rsidP="002E3FCC">
            <w:pPr>
              <w:pStyle w:val="TAC"/>
            </w:pPr>
            <w:r w:rsidRPr="001C0FC4">
              <w:t>P</w:t>
            </w:r>
          </w:p>
        </w:tc>
      </w:tr>
      <w:tr w:rsidR="00296E35" w:rsidRPr="001C0FC4" w14:paraId="6A29EA7C" w14:textId="77777777" w:rsidTr="002E3FCC">
        <w:tc>
          <w:tcPr>
            <w:tcW w:w="649" w:type="dxa"/>
            <w:tcBorders>
              <w:top w:val="single" w:sz="4" w:space="0" w:color="auto"/>
              <w:left w:val="single" w:sz="4" w:space="0" w:color="auto"/>
              <w:bottom w:val="single" w:sz="4" w:space="0" w:color="auto"/>
              <w:right w:val="single" w:sz="4" w:space="0" w:color="auto"/>
            </w:tcBorders>
          </w:tcPr>
          <w:p w14:paraId="103F46E1"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hideMark/>
          </w:tcPr>
          <w:p w14:paraId="668EECD8" w14:textId="17B17AEA"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142102C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17413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1986C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7553048" w14:textId="77777777" w:rsidR="00296E35" w:rsidRPr="001C0FC4" w:rsidRDefault="00296E35" w:rsidP="002E3FCC">
            <w:pPr>
              <w:pStyle w:val="TAC"/>
            </w:pPr>
            <w:r w:rsidRPr="001C0FC4">
              <w:t>P</w:t>
            </w:r>
          </w:p>
        </w:tc>
      </w:tr>
      <w:tr w:rsidR="00296E35" w:rsidRPr="001C0FC4" w14:paraId="4EFE33F3" w14:textId="77777777" w:rsidTr="002E3FCC">
        <w:tc>
          <w:tcPr>
            <w:tcW w:w="649" w:type="dxa"/>
            <w:tcBorders>
              <w:top w:val="single" w:sz="4" w:space="0" w:color="auto"/>
              <w:left w:val="single" w:sz="4" w:space="0" w:color="auto"/>
              <w:bottom w:val="single" w:sz="4" w:space="0" w:color="auto"/>
              <w:right w:val="single" w:sz="4" w:space="0" w:color="auto"/>
            </w:tcBorders>
          </w:tcPr>
          <w:p w14:paraId="651576F4"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hideMark/>
          </w:tcPr>
          <w:p w14:paraId="03815BAA" w14:textId="77777777" w:rsidR="00296E35" w:rsidRPr="001C0FC4" w:rsidRDefault="00296E35" w:rsidP="002E3FCC">
            <w:pPr>
              <w:pStyle w:val="TAL"/>
            </w:pPr>
            <w:r w:rsidRPr="001C0FC4">
              <w:t>Check: Does the UE (MCData client) provide the disposition notification to the user?</w:t>
            </w:r>
          </w:p>
          <w:p w14:paraId="14A64740"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A08287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04F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6C1569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2234AEC" w14:textId="77777777" w:rsidR="00296E35" w:rsidRPr="001C0FC4" w:rsidRDefault="00296E35" w:rsidP="002E3FCC">
            <w:pPr>
              <w:pStyle w:val="TAC"/>
            </w:pPr>
            <w:r w:rsidRPr="001C0FC4">
              <w:t>P</w:t>
            </w:r>
          </w:p>
        </w:tc>
      </w:tr>
      <w:tr w:rsidR="00296E35" w:rsidRPr="001C0FC4" w14:paraId="7D5387A1" w14:textId="77777777" w:rsidTr="002E3FCC">
        <w:tc>
          <w:tcPr>
            <w:tcW w:w="649" w:type="dxa"/>
            <w:tcBorders>
              <w:top w:val="single" w:sz="4" w:space="0" w:color="auto"/>
              <w:left w:val="single" w:sz="4" w:space="0" w:color="auto"/>
              <w:bottom w:val="single" w:sz="4" w:space="0" w:color="auto"/>
              <w:right w:val="single" w:sz="4" w:space="0" w:color="auto"/>
            </w:tcBorders>
          </w:tcPr>
          <w:p w14:paraId="091BC0A1"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hideMark/>
          </w:tcPr>
          <w:p w14:paraId="08B9A1AE" w14:textId="77777777" w:rsidR="00296E35" w:rsidRPr="001C0FC4" w:rsidRDefault="00296E35" w:rsidP="002E3FCC">
            <w:pPr>
              <w:pStyle w:val="TAL"/>
            </w:pPr>
            <w:r w:rsidRPr="001C0FC4">
              <w:t>Make the UE (MCData client) release the group session while keeping the pre-established session.</w:t>
            </w:r>
          </w:p>
          <w:p w14:paraId="547C44B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E65C6CD"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886C8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B870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CF288D" w14:textId="77777777" w:rsidR="00296E35" w:rsidRPr="001C0FC4" w:rsidRDefault="00296E35" w:rsidP="002E3FCC">
            <w:pPr>
              <w:pStyle w:val="TAC"/>
            </w:pPr>
            <w:r w:rsidRPr="001C0FC4">
              <w:t>-</w:t>
            </w:r>
          </w:p>
        </w:tc>
      </w:tr>
      <w:tr w:rsidR="00296E35" w:rsidRPr="001C0FC4" w14:paraId="7FED3374" w14:textId="77777777" w:rsidTr="002E3FCC">
        <w:tc>
          <w:tcPr>
            <w:tcW w:w="649" w:type="dxa"/>
            <w:tcBorders>
              <w:top w:val="single" w:sz="4" w:space="0" w:color="auto"/>
              <w:left w:val="single" w:sz="4" w:space="0" w:color="auto"/>
              <w:bottom w:val="single" w:sz="4" w:space="0" w:color="auto"/>
              <w:right w:val="single" w:sz="4" w:space="0" w:color="auto"/>
            </w:tcBorders>
          </w:tcPr>
          <w:p w14:paraId="08872699"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43E07FD7" w14:textId="39EE055E"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16954728"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7D77A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764C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5A759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A5E54F0" w14:textId="77777777" w:rsidR="00296E35" w:rsidRPr="001C0FC4" w:rsidRDefault="00296E35" w:rsidP="002E3FCC">
            <w:pPr>
              <w:pStyle w:val="TAC"/>
            </w:pPr>
            <w:r w:rsidRPr="001C0FC4">
              <w:t>P</w:t>
            </w:r>
          </w:p>
        </w:tc>
      </w:tr>
      <w:tr w:rsidR="00296E35" w:rsidRPr="001C0FC4" w14:paraId="6D833851" w14:textId="77777777" w:rsidTr="002E3FCC">
        <w:tc>
          <w:tcPr>
            <w:tcW w:w="649" w:type="dxa"/>
            <w:tcBorders>
              <w:top w:val="single" w:sz="4" w:space="0" w:color="auto"/>
              <w:left w:val="single" w:sz="4" w:space="0" w:color="auto"/>
              <w:bottom w:val="single" w:sz="4" w:space="0" w:color="auto"/>
              <w:right w:val="single" w:sz="4" w:space="0" w:color="auto"/>
            </w:tcBorders>
          </w:tcPr>
          <w:p w14:paraId="49DBF927"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tcPr>
          <w:p w14:paraId="16F22B81" w14:textId="614DFB0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37BC1A3"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1DC078E3"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BEA5AC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68AA6F78" w14:textId="77777777" w:rsidR="00296E35" w:rsidRPr="001C0FC4" w:rsidRDefault="00296E35" w:rsidP="002E3FCC">
            <w:pPr>
              <w:pStyle w:val="TAC"/>
            </w:pPr>
            <w:r>
              <w:t>-</w:t>
            </w:r>
          </w:p>
        </w:tc>
      </w:tr>
      <w:tr w:rsidR="00296E35" w:rsidRPr="001C0FC4" w14:paraId="1A53A7AF" w14:textId="77777777" w:rsidTr="002E3FCC">
        <w:tc>
          <w:tcPr>
            <w:tcW w:w="649" w:type="dxa"/>
            <w:tcBorders>
              <w:top w:val="single" w:sz="4" w:space="0" w:color="auto"/>
              <w:left w:val="single" w:sz="4" w:space="0" w:color="auto"/>
              <w:bottom w:val="single" w:sz="4" w:space="0" w:color="auto"/>
              <w:right w:val="single" w:sz="4" w:space="0" w:color="auto"/>
            </w:tcBorders>
          </w:tcPr>
          <w:p w14:paraId="5E146094"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tcPr>
          <w:p w14:paraId="4EC9EFFF"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3408E87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54CC28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3733F05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E97FA9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7747907" w14:textId="77777777" w:rsidR="00296E35" w:rsidRPr="001C0FC4" w:rsidRDefault="00296E35" w:rsidP="002E3FCC">
            <w:pPr>
              <w:pStyle w:val="TAC"/>
            </w:pPr>
            <w:r w:rsidRPr="001C0FC4">
              <w:t>P</w:t>
            </w:r>
          </w:p>
        </w:tc>
      </w:tr>
      <w:tr w:rsidR="00296E35" w:rsidRPr="001C0FC4" w14:paraId="634AE89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654A983" w14:textId="77777777" w:rsidR="00296E35" w:rsidRDefault="00296E35" w:rsidP="002E3FCC">
            <w:pPr>
              <w:pStyle w:val="TAN"/>
            </w:pPr>
            <w:r w:rsidRPr="001C0FC4">
              <w:t>NOTE 1:</w:t>
            </w:r>
            <w:r w:rsidRPr="001C0FC4">
              <w:tab/>
              <w:t>This is expected to be done via a suitable implementation dependent MMI.</w:t>
            </w:r>
          </w:p>
          <w:p w14:paraId="48F7BE43" w14:textId="77777777" w:rsidR="00296E35" w:rsidRPr="001C0FC4" w:rsidRDefault="00296E35" w:rsidP="002E3FCC">
            <w:pPr>
              <w:pStyle w:val="TAN"/>
            </w:pPr>
            <w:r>
              <w:t>NOTE 2:</w:t>
            </w:r>
            <w:r>
              <w:tab/>
              <w:t>The procedure does not release the RRC connection.</w:t>
            </w:r>
          </w:p>
        </w:tc>
      </w:tr>
    </w:tbl>
    <w:p w14:paraId="4BCA5B19" w14:textId="77777777" w:rsidR="00296E35" w:rsidRPr="001C0FC4" w:rsidRDefault="00296E35" w:rsidP="00296E35"/>
    <w:p w14:paraId="2D15B14A" w14:textId="77777777" w:rsidR="00296E35" w:rsidRPr="001C0FC4" w:rsidRDefault="00296E35" w:rsidP="00296E35">
      <w:pPr>
        <w:pStyle w:val="H6"/>
      </w:pPr>
      <w:r w:rsidRPr="001C0FC4">
        <w:t>6.1.19.3.3</w:t>
      </w:r>
      <w:r w:rsidRPr="001C0FC4">
        <w:tab/>
        <w:t>Specific message contents</w:t>
      </w:r>
    </w:p>
    <w:p w14:paraId="343F2A3E" w14:textId="20A06724" w:rsidR="00296E35" w:rsidRPr="001C0FC4" w:rsidRDefault="00296E35" w:rsidP="00296E35">
      <w:pPr>
        <w:pStyle w:val="TH"/>
      </w:pPr>
      <w:r w:rsidRPr="001C0FC4">
        <w:t>Table 6.1.19.3.3-1: SIP REFER from the UE (step 2, Table 6.1.19.3.2-1;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36910C8E"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76445580" w14:textId="0809392B" w:rsidR="00296E35" w:rsidRPr="001C0FC4" w:rsidRDefault="00296E35" w:rsidP="002E3FCC">
            <w:pPr>
              <w:pStyle w:val="TAL"/>
            </w:pPr>
            <w:r w:rsidRPr="001C0FC4">
              <w:t xml:space="preserve">Derivation Path: TS </w:t>
            </w:r>
            <w:r>
              <w:t>37.579</w:t>
            </w:r>
            <w:r w:rsidRPr="001C0FC4">
              <w:t>-1 [2], Table 5.5.2.12-1</w:t>
            </w:r>
          </w:p>
        </w:tc>
      </w:tr>
      <w:tr w:rsidR="00296E35" w:rsidRPr="001C0FC4" w14:paraId="0C429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759B8391"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6A1345AA"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0646B7F"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277C875C"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6F618BF1" w14:textId="77777777" w:rsidR="00296E35" w:rsidRPr="001C0FC4" w:rsidRDefault="00296E35" w:rsidP="002E3FCC">
            <w:pPr>
              <w:pStyle w:val="TAH"/>
            </w:pPr>
            <w:r w:rsidRPr="001C0FC4">
              <w:t>Condition</w:t>
            </w:r>
          </w:p>
        </w:tc>
      </w:tr>
      <w:tr w:rsidR="00296E35" w:rsidRPr="001C0FC4" w14:paraId="0A57852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2594BB9"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6BAE90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8B607B"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01107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CE1B7DD" w14:textId="77777777" w:rsidR="00296E35" w:rsidRPr="001C0FC4" w:rsidRDefault="00296E35" w:rsidP="002E3FCC">
            <w:pPr>
              <w:pStyle w:val="TAL"/>
            </w:pPr>
          </w:p>
        </w:tc>
      </w:tr>
      <w:tr w:rsidR="00296E35" w:rsidRPr="001C0FC4" w14:paraId="6A102BAB"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A9D2521"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9A640A6"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5A0AFC1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7275EBB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0E20615" w14:textId="77777777" w:rsidR="00296E35" w:rsidRPr="001C0FC4" w:rsidRDefault="00296E35" w:rsidP="002E3FCC">
            <w:pPr>
              <w:pStyle w:val="TAL"/>
            </w:pPr>
          </w:p>
        </w:tc>
      </w:tr>
      <w:tr w:rsidR="00296E35" w:rsidRPr="001C0FC4" w14:paraId="61BEF54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9682960"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C07EAB7" w14:textId="77777777" w:rsidR="00296E35" w:rsidRPr="001C0FC4" w:rsidRDefault="00296E35" w:rsidP="002E3FCC">
            <w:pPr>
              <w:pStyle w:val="TAL"/>
            </w:pPr>
            <w:r w:rsidRPr="001C0FC4">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56C45A14"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5C084D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5B3E759" w14:textId="77777777" w:rsidR="00296E35" w:rsidRPr="001C0FC4" w:rsidRDefault="00296E35" w:rsidP="002E3FCC">
            <w:pPr>
              <w:pStyle w:val="TAL"/>
            </w:pPr>
          </w:p>
        </w:tc>
      </w:tr>
    </w:tbl>
    <w:p w14:paraId="75D3BA18" w14:textId="77777777" w:rsidR="00296E35" w:rsidRPr="001C0FC4" w:rsidRDefault="00296E35" w:rsidP="00296E35"/>
    <w:p w14:paraId="569711BE" w14:textId="77777777" w:rsidR="00296E35" w:rsidRPr="001C0FC4" w:rsidRDefault="00296E35" w:rsidP="00296E35">
      <w:pPr>
        <w:pStyle w:val="TH"/>
      </w:pPr>
      <w:r w:rsidRPr="001C0FC4">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E160C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C909CEE" w14:textId="6F2333C0"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6.1.19.3.3-3</w:t>
            </w:r>
          </w:p>
        </w:tc>
      </w:tr>
    </w:tbl>
    <w:p w14:paraId="2B4A981F" w14:textId="77777777" w:rsidR="00296E35" w:rsidRPr="001C0FC4" w:rsidRDefault="00296E35" w:rsidP="00296E35"/>
    <w:p w14:paraId="67BAB154" w14:textId="77777777" w:rsidR="00296E35" w:rsidRPr="001C0FC4" w:rsidRDefault="00296E35" w:rsidP="00296E35">
      <w:pPr>
        <w:pStyle w:val="TH"/>
      </w:pPr>
      <w:r w:rsidRPr="001C0FC4">
        <w:t>Table 6.1.19.3.3-3: SIP header fields extending the uri attribute of the resource-lists' single entry</w:t>
      </w:r>
      <w:r w:rsidRPr="001C0FC4">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D4A8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31DC14" w14:textId="762E5DAE" w:rsidR="00296E35" w:rsidRPr="001C0FC4" w:rsidRDefault="00296E35" w:rsidP="002E3FCC">
            <w:pPr>
              <w:pStyle w:val="TAL"/>
            </w:pPr>
            <w:r w:rsidRPr="001C0FC4">
              <w:t xml:space="preserve">Derivation Path: TS </w:t>
            </w:r>
            <w:r>
              <w:t>37.579</w:t>
            </w:r>
            <w:r w:rsidRPr="001C0FC4">
              <w:t>-1 [2], Table 5.5.2.12-2</w:t>
            </w:r>
          </w:p>
        </w:tc>
      </w:tr>
      <w:tr w:rsidR="00296E35" w:rsidRPr="001C0FC4" w14:paraId="06DB226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058FF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4E87E1"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BF9F8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E56C66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205E2D1" w14:textId="77777777" w:rsidR="00296E35" w:rsidRPr="001C0FC4" w:rsidRDefault="00296E35" w:rsidP="002E3FCC">
            <w:pPr>
              <w:pStyle w:val="TAH"/>
            </w:pPr>
            <w:r w:rsidRPr="001C0FC4">
              <w:t>Condition</w:t>
            </w:r>
          </w:p>
        </w:tc>
      </w:tr>
      <w:tr w:rsidR="00296E35" w:rsidRPr="001C0FC4" w14:paraId="007DCF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C37EEB"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29E8CB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CED8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5D0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41F9D" w14:textId="77777777" w:rsidR="00296E35" w:rsidRPr="001C0FC4" w:rsidRDefault="00296E35" w:rsidP="002E3FCC">
            <w:pPr>
              <w:pStyle w:val="TAL"/>
            </w:pPr>
          </w:p>
        </w:tc>
      </w:tr>
      <w:tr w:rsidR="00296E35" w:rsidRPr="001C0FC4" w14:paraId="061972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D8ED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2AE33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0D3A6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86D5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DD176" w14:textId="77777777" w:rsidR="00296E35" w:rsidRPr="001C0FC4" w:rsidRDefault="00296E35" w:rsidP="002E3FCC">
            <w:pPr>
              <w:pStyle w:val="TAL"/>
            </w:pPr>
          </w:p>
        </w:tc>
      </w:tr>
      <w:tr w:rsidR="00296E35" w:rsidRPr="001C0FC4" w14:paraId="637DF0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9560F6C"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59A59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7231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ED8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42031B" w14:textId="77777777" w:rsidR="00296E35" w:rsidRPr="001C0FC4" w:rsidRDefault="00296E35" w:rsidP="002E3FCC">
            <w:pPr>
              <w:pStyle w:val="TAL"/>
            </w:pPr>
          </w:p>
        </w:tc>
      </w:tr>
      <w:tr w:rsidR="00296E35" w:rsidRPr="001C0FC4" w14:paraId="67CA4D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751EF2"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5310B7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3591E7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6F5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652F08" w14:textId="77777777" w:rsidR="00296E35" w:rsidRPr="001C0FC4" w:rsidRDefault="00296E35" w:rsidP="002E3FCC">
            <w:pPr>
              <w:pStyle w:val="TAL"/>
            </w:pPr>
          </w:p>
        </w:tc>
      </w:tr>
      <w:tr w:rsidR="00296E35" w:rsidRPr="001C0FC4" w14:paraId="734670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12C4C8"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140BD2" w14:textId="77777777" w:rsidR="00296E35" w:rsidRPr="001C0FC4" w:rsidRDefault="00296E35" w:rsidP="002E3FCC">
            <w:pPr>
              <w:pStyle w:val="TAL"/>
            </w:pPr>
            <w:r w:rsidRPr="001C0FC4">
              <w:t xml:space="preserve">SDP Message as described in </w:t>
            </w:r>
            <w:r w:rsidRPr="001C0FC4">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4A161E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A1C7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7BD27A" w14:textId="77777777" w:rsidR="00296E35" w:rsidRPr="001C0FC4" w:rsidRDefault="00296E35" w:rsidP="002E3FCC">
            <w:pPr>
              <w:pStyle w:val="TAL"/>
            </w:pPr>
          </w:p>
        </w:tc>
      </w:tr>
      <w:tr w:rsidR="00296E35" w:rsidRPr="001C0FC4" w14:paraId="6A9759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CA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CB25B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F71BC4F"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95207B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FE5889" w14:textId="77777777" w:rsidR="00296E35" w:rsidRPr="001C0FC4" w:rsidRDefault="00296E35" w:rsidP="002E3FCC">
            <w:pPr>
              <w:pStyle w:val="TAL"/>
            </w:pPr>
          </w:p>
        </w:tc>
      </w:tr>
      <w:tr w:rsidR="00296E35" w:rsidRPr="001C0FC4" w14:paraId="12CF8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3E886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02C53C" w14:textId="77777777" w:rsidR="00296E35" w:rsidRPr="001C0FC4" w:rsidRDefault="00296E35" w:rsidP="002E3FCC">
            <w:pPr>
              <w:pStyle w:val="TAL"/>
            </w:pPr>
            <w:r w:rsidRPr="001C0FC4">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3A555A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6B801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1E632C" w14:textId="77777777" w:rsidR="00296E35" w:rsidRPr="001C0FC4" w:rsidRDefault="00296E35" w:rsidP="002E3FCC">
            <w:pPr>
              <w:pStyle w:val="TAL"/>
            </w:pPr>
          </w:p>
        </w:tc>
      </w:tr>
    </w:tbl>
    <w:p w14:paraId="3E8A03A2" w14:textId="77777777" w:rsidR="00296E35" w:rsidRPr="001C0FC4" w:rsidRDefault="00296E35" w:rsidP="00296E35"/>
    <w:p w14:paraId="4FBA44CD" w14:textId="77777777" w:rsidR="00296E35" w:rsidRPr="001C0FC4" w:rsidRDefault="00296E35" w:rsidP="00296E35">
      <w:pPr>
        <w:pStyle w:val="TH"/>
      </w:pPr>
      <w:r w:rsidRPr="001C0FC4">
        <w:t xml:space="preserve">Table 6.1.19.3.3-4: </w:t>
      </w:r>
      <w:r w:rsidRPr="001C0FC4">
        <w:rPr>
          <w:lang w:eastAsia="ko-KR"/>
        </w:rPr>
        <w:t>SDP in SIP header fields</w:t>
      </w:r>
      <w:r w:rsidRPr="001C0FC4">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5956B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7EE5C57" w14:textId="2E24F530" w:rsidR="00296E35" w:rsidRPr="001C0FC4" w:rsidRDefault="00296E35" w:rsidP="002E3FCC">
            <w:pPr>
              <w:pStyle w:val="TAL"/>
            </w:pPr>
            <w:r w:rsidRPr="001C0FC4">
              <w:t xml:space="preserve">Derivation Path: TS </w:t>
            </w:r>
            <w:r>
              <w:t>37.579</w:t>
            </w:r>
            <w:r w:rsidRPr="001C0FC4">
              <w:t>-1 [2], Table 5.5.3.1.1-3, condition PRE_ESTABLISHED_SESSION, SDP_OFFER, MCDATA_SDS, SDS_SESSION</w:t>
            </w:r>
          </w:p>
        </w:tc>
      </w:tr>
    </w:tbl>
    <w:p w14:paraId="54606D8A" w14:textId="77777777" w:rsidR="00296E35" w:rsidRPr="001C0FC4" w:rsidRDefault="00296E35" w:rsidP="00296E35"/>
    <w:p w14:paraId="125736C7" w14:textId="77777777" w:rsidR="00296E35" w:rsidRPr="001C0FC4" w:rsidRDefault="00296E35" w:rsidP="00296E35">
      <w:pPr>
        <w:pStyle w:val="TH"/>
      </w:pPr>
      <w:bookmarkStart w:id="806" w:name="_Hlk109033358"/>
      <w:r w:rsidRPr="001C0FC4">
        <w:t xml:space="preserve">Table 6.1.19.3.3-5: </w:t>
      </w:r>
      <w:r w:rsidRPr="001C0FC4">
        <w:rPr>
          <w:lang w:eastAsia="ko-KR"/>
        </w:rPr>
        <w:t xml:space="preserve">MCData-Info in SIP header fields </w:t>
      </w:r>
      <w:r w:rsidRPr="001C0FC4">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66A38F"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6DD3C7F" w14:textId="3917DAC7" w:rsidR="00296E35" w:rsidRPr="001C0FC4" w:rsidRDefault="00296E35" w:rsidP="002E3FCC">
            <w:pPr>
              <w:pStyle w:val="TAL"/>
            </w:pPr>
            <w:r w:rsidRPr="001C0FC4">
              <w:t xml:space="preserve">Derivation Path: TS </w:t>
            </w:r>
            <w:r>
              <w:t>37.579</w:t>
            </w:r>
            <w:r w:rsidRPr="001C0FC4">
              <w:t>-1 [2], Table 5.5.3.2.1-3, condition MCD_grp</w:t>
            </w:r>
          </w:p>
        </w:tc>
      </w:tr>
      <w:tr w:rsidR="00296E35" w:rsidRPr="001C0FC4" w14:paraId="49D2D031"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C9D937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2F395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2B8654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712FD8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E944974" w14:textId="77777777" w:rsidR="00296E35" w:rsidRPr="001C0FC4" w:rsidRDefault="00296E35" w:rsidP="002E3FCC">
            <w:pPr>
              <w:pStyle w:val="TAH"/>
            </w:pPr>
            <w:r w:rsidRPr="001C0FC4">
              <w:t>Condition</w:t>
            </w:r>
          </w:p>
        </w:tc>
      </w:tr>
      <w:tr w:rsidR="00296E35" w:rsidRPr="001C0FC4" w14:paraId="0EDBB5E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789B4C1"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E818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0085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0C40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3AE1F" w14:textId="77777777" w:rsidR="00296E35" w:rsidRPr="001C0FC4" w:rsidRDefault="00296E35" w:rsidP="002E3FCC">
            <w:pPr>
              <w:pStyle w:val="TAL"/>
            </w:pPr>
          </w:p>
        </w:tc>
      </w:tr>
      <w:tr w:rsidR="00296E35" w:rsidRPr="001C0FC4" w14:paraId="3AD3197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DDF16B2"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767D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A98756"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0B9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60C" w14:textId="77777777" w:rsidR="00296E35" w:rsidRPr="001C0FC4" w:rsidRDefault="00296E35" w:rsidP="002E3FCC">
            <w:pPr>
              <w:pStyle w:val="TAL"/>
            </w:pPr>
          </w:p>
        </w:tc>
      </w:tr>
      <w:tr w:rsidR="00296E35" w:rsidRPr="001C0FC4" w14:paraId="29C2AB24"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4F857CB1"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F0D798D" w14:textId="77777777" w:rsidR="00296E35" w:rsidRPr="001C0FC4" w:rsidRDefault="00296E35" w:rsidP="002E3FCC">
            <w:pPr>
              <w:pStyle w:val="TAL"/>
            </w:pPr>
            <w:r w:rsidRPr="001C0FC4">
              <w:rPr>
                <w:lang w:eastAsia="ko-KR"/>
              </w:rPr>
              <w:t>"</w:t>
            </w:r>
            <w:r w:rsidRPr="001C0FC4">
              <w:t>group-sds-session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2FCF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D1391"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DF48C98" w14:textId="77777777" w:rsidR="00296E35" w:rsidRPr="001C0FC4" w:rsidRDefault="00296E35" w:rsidP="002E3FCC">
            <w:pPr>
              <w:pStyle w:val="TAL"/>
            </w:pPr>
          </w:p>
        </w:tc>
      </w:tr>
    </w:tbl>
    <w:p w14:paraId="2C2C4ABD" w14:textId="77777777" w:rsidR="00296E35" w:rsidRPr="001C0FC4" w:rsidRDefault="00296E35" w:rsidP="00296E35"/>
    <w:p w14:paraId="3A3BF327" w14:textId="632E6263" w:rsidR="00296E35" w:rsidRPr="001C0FC4" w:rsidRDefault="00296E35" w:rsidP="00296E35">
      <w:pPr>
        <w:pStyle w:val="TH"/>
      </w:pPr>
      <w:r w:rsidRPr="001C0FC4">
        <w:t>Table 6.1.19.3.3-6: MSRP SEND from the UE (step 4, Table 6.1.19.3.2-1;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CB754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EBE561" w14:textId="4D5DA57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B4600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5F2A1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DE939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D0DC8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1A8E4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4F60EB" w14:textId="77777777" w:rsidR="00296E35" w:rsidRPr="001C0FC4" w:rsidRDefault="00296E35" w:rsidP="002E3FCC">
            <w:pPr>
              <w:pStyle w:val="TAH"/>
              <w:rPr>
                <w:bCs/>
              </w:rPr>
            </w:pPr>
            <w:r w:rsidRPr="001C0FC4">
              <w:rPr>
                <w:bCs/>
              </w:rPr>
              <w:t>Condition</w:t>
            </w:r>
          </w:p>
        </w:tc>
      </w:tr>
      <w:tr w:rsidR="00296E35" w:rsidRPr="001C0FC4" w14:paraId="588F7E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9C3B4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9A41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CF7BF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D413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034589" w14:textId="77777777" w:rsidR="00296E35" w:rsidRPr="001C0FC4" w:rsidRDefault="00296E35" w:rsidP="002E3FCC">
            <w:pPr>
              <w:pStyle w:val="TAL"/>
            </w:pPr>
          </w:p>
        </w:tc>
      </w:tr>
      <w:tr w:rsidR="00296E35" w:rsidRPr="001C0FC4" w14:paraId="085C0E2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3EFFF0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181E7C"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D5684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35E7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F4EE06" w14:textId="77777777" w:rsidR="00296E35" w:rsidRPr="001C0FC4" w:rsidRDefault="00296E35" w:rsidP="002E3FCC">
            <w:pPr>
              <w:pStyle w:val="TAL"/>
            </w:pPr>
          </w:p>
        </w:tc>
      </w:tr>
      <w:tr w:rsidR="00296E35" w:rsidRPr="001C0FC4" w14:paraId="2E34EC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97F44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68399F8" w14:textId="77777777" w:rsidR="00296E35" w:rsidRPr="001C0FC4" w:rsidRDefault="00296E35" w:rsidP="002E3FCC">
            <w:pPr>
              <w:pStyle w:val="TAL"/>
            </w:pPr>
            <w:r w:rsidRPr="001C0FC4">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71B685D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238DB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48997B" w14:textId="77777777" w:rsidR="00296E35" w:rsidRPr="001C0FC4" w:rsidRDefault="00296E35" w:rsidP="002E3FCC">
            <w:pPr>
              <w:pStyle w:val="TAL"/>
            </w:pPr>
          </w:p>
        </w:tc>
      </w:tr>
    </w:tbl>
    <w:p w14:paraId="3F5F4C9E" w14:textId="77777777" w:rsidR="00296E35" w:rsidRPr="001C0FC4" w:rsidRDefault="00296E35" w:rsidP="00296E35"/>
    <w:p w14:paraId="460B31A0" w14:textId="091D75C5" w:rsidR="00296E35" w:rsidRPr="001C0FC4" w:rsidRDefault="00296E35" w:rsidP="00296E35">
      <w:pPr>
        <w:pStyle w:val="TH"/>
      </w:pPr>
      <w:r w:rsidRPr="001C0FC4">
        <w:t>Table 6.1.19.3.3-7: MIME Message (step 4, Table 6.1.19.3.2-1;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E9ABC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7B940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B61FB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6FBAB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B25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B48E8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CC26D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FBA126" w14:textId="77777777" w:rsidR="00296E35" w:rsidRPr="001C0FC4" w:rsidRDefault="00296E35" w:rsidP="002E3FCC">
            <w:pPr>
              <w:pStyle w:val="TAH"/>
              <w:rPr>
                <w:bCs/>
              </w:rPr>
            </w:pPr>
            <w:r w:rsidRPr="001C0FC4">
              <w:rPr>
                <w:bCs/>
              </w:rPr>
              <w:t>Condition</w:t>
            </w:r>
          </w:p>
        </w:tc>
      </w:tr>
      <w:tr w:rsidR="00296E35" w:rsidRPr="001C0FC4" w14:paraId="237ED4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EA2B0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A8149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CE29A1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F7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4FD3D8" w14:textId="77777777" w:rsidR="00296E35" w:rsidRPr="001C0FC4" w:rsidRDefault="00296E35" w:rsidP="002E3FCC">
            <w:pPr>
              <w:pStyle w:val="TAL"/>
            </w:pPr>
          </w:p>
        </w:tc>
      </w:tr>
      <w:tr w:rsidR="00296E35" w:rsidRPr="001C0FC4" w14:paraId="0DA3EF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9D5EA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74493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CFA1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840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FBC43C" w14:textId="77777777" w:rsidR="00296E35" w:rsidRPr="001C0FC4" w:rsidRDefault="00296E35" w:rsidP="002E3FCC">
            <w:pPr>
              <w:pStyle w:val="TAL"/>
            </w:pPr>
          </w:p>
        </w:tc>
      </w:tr>
      <w:tr w:rsidR="00296E35" w:rsidRPr="001C0FC4" w14:paraId="64BFA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2F0E2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DBDA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0A0F2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7697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90F2CE" w14:textId="77777777" w:rsidR="00296E35" w:rsidRPr="001C0FC4" w:rsidRDefault="00296E35" w:rsidP="002E3FCC">
            <w:pPr>
              <w:pStyle w:val="TAL"/>
            </w:pPr>
          </w:p>
        </w:tc>
      </w:tr>
      <w:tr w:rsidR="00296E35" w:rsidRPr="001C0FC4" w14:paraId="606038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A57A7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57CB59" w14:textId="77777777" w:rsidR="00296E35" w:rsidRPr="001C0FC4" w:rsidRDefault="00296E35" w:rsidP="002E3FCC">
            <w:pPr>
              <w:pStyle w:val="TAL"/>
            </w:pPr>
            <w:r w:rsidRPr="001C0FC4">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0420DD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F1A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D4AF92" w14:textId="77777777" w:rsidR="00296E35" w:rsidRPr="001C0FC4" w:rsidRDefault="00296E35" w:rsidP="002E3FCC">
            <w:pPr>
              <w:pStyle w:val="TAL"/>
            </w:pPr>
          </w:p>
        </w:tc>
      </w:tr>
      <w:tr w:rsidR="00296E35" w:rsidRPr="001C0FC4" w14:paraId="77B447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73A69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CBFE2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5E1D0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2FDDB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A1C81" w14:textId="77777777" w:rsidR="00296E35" w:rsidRPr="001C0FC4" w:rsidRDefault="00296E35" w:rsidP="002E3FCC">
            <w:pPr>
              <w:pStyle w:val="TAL"/>
            </w:pPr>
          </w:p>
        </w:tc>
      </w:tr>
      <w:tr w:rsidR="00296E35" w:rsidRPr="001C0FC4" w14:paraId="1FEF50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39DD6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8EF3F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654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7E75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7086C7" w14:textId="77777777" w:rsidR="00296E35" w:rsidRPr="001C0FC4" w:rsidRDefault="00296E35" w:rsidP="002E3FCC">
            <w:pPr>
              <w:pStyle w:val="TAL"/>
            </w:pPr>
          </w:p>
        </w:tc>
      </w:tr>
      <w:tr w:rsidR="00296E35" w:rsidRPr="001C0FC4" w14:paraId="481D9F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302C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D8F6D3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5D51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1E1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68A20E" w14:textId="77777777" w:rsidR="00296E35" w:rsidRPr="001C0FC4" w:rsidRDefault="00296E35" w:rsidP="002E3FCC">
            <w:pPr>
              <w:pStyle w:val="TAL"/>
            </w:pPr>
          </w:p>
        </w:tc>
      </w:tr>
      <w:tr w:rsidR="00296E35" w:rsidRPr="001C0FC4" w14:paraId="4CA67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BDF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809D3AC" w14:textId="77777777" w:rsidR="00296E35" w:rsidRPr="001C0FC4" w:rsidRDefault="00296E35" w:rsidP="002E3FCC">
            <w:pPr>
              <w:pStyle w:val="TAL"/>
            </w:pPr>
            <w:r w:rsidRPr="001C0FC4">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C0A1A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A25A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73A5A6" w14:textId="77777777" w:rsidR="00296E35" w:rsidRPr="001C0FC4" w:rsidRDefault="00296E35" w:rsidP="002E3FCC">
            <w:pPr>
              <w:pStyle w:val="TAL"/>
            </w:pPr>
          </w:p>
        </w:tc>
      </w:tr>
    </w:tbl>
    <w:p w14:paraId="2A522911" w14:textId="77777777" w:rsidR="00296E35" w:rsidRPr="001C0FC4" w:rsidRDefault="00296E35" w:rsidP="00296E35"/>
    <w:p w14:paraId="2CFE2C72" w14:textId="77777777" w:rsidR="00296E35" w:rsidRPr="001C0FC4" w:rsidRDefault="00296E35" w:rsidP="00296E35">
      <w:pPr>
        <w:pStyle w:val="TH"/>
      </w:pPr>
      <w:r w:rsidRPr="001C0FC4">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A2A3A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DFBDEE4" w14:textId="71CCF9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246BFFF4" w14:textId="77777777" w:rsidR="00296E35" w:rsidRPr="001C0FC4" w:rsidRDefault="00296E35" w:rsidP="00296E35"/>
    <w:p w14:paraId="5E46EA69" w14:textId="77777777" w:rsidR="00296E35" w:rsidRPr="001C0FC4" w:rsidRDefault="00296E35" w:rsidP="00296E35">
      <w:pPr>
        <w:pStyle w:val="TH"/>
      </w:pPr>
      <w:r w:rsidRPr="001C0FC4">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9D5C9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9BB5E1" w14:textId="73E98F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08F6F81D" w14:textId="77777777" w:rsidR="00296E35" w:rsidRPr="001C0FC4" w:rsidRDefault="00296E35" w:rsidP="00296E35"/>
    <w:bookmarkEnd w:id="806"/>
    <w:p w14:paraId="0599146E" w14:textId="5329231A" w:rsidR="00296E35" w:rsidRPr="001C0FC4" w:rsidRDefault="00296E35" w:rsidP="00296E35">
      <w:pPr>
        <w:pStyle w:val="TH"/>
      </w:pPr>
      <w:r w:rsidRPr="001C0FC4">
        <w:t>Table 6.1.19.3.3-10: MSRP SEND from the SS (step 5, Table 6.1.19.3.2-1;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AF00F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173A9" w14:textId="363722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40501C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C51D7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08ED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882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BCDC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08EB9" w14:textId="77777777" w:rsidR="00296E35" w:rsidRPr="001C0FC4" w:rsidRDefault="00296E35" w:rsidP="002E3FCC">
            <w:pPr>
              <w:pStyle w:val="TAH"/>
              <w:rPr>
                <w:bCs/>
              </w:rPr>
            </w:pPr>
            <w:r w:rsidRPr="001C0FC4">
              <w:rPr>
                <w:bCs/>
              </w:rPr>
              <w:t>Condition</w:t>
            </w:r>
          </w:p>
        </w:tc>
      </w:tr>
      <w:tr w:rsidR="00296E35" w:rsidRPr="001C0FC4" w14:paraId="416070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7F925"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DE7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B9D6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9C9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90141C" w14:textId="77777777" w:rsidR="00296E35" w:rsidRPr="001C0FC4" w:rsidRDefault="00296E35" w:rsidP="002E3FCC">
            <w:pPr>
              <w:pStyle w:val="TAL"/>
            </w:pPr>
          </w:p>
        </w:tc>
      </w:tr>
      <w:tr w:rsidR="00296E35" w:rsidRPr="001C0FC4" w14:paraId="7EB214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B5BD8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635358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253EA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4E1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E6B4C8" w14:textId="77777777" w:rsidR="00296E35" w:rsidRPr="001C0FC4" w:rsidRDefault="00296E35" w:rsidP="002E3FCC">
            <w:pPr>
              <w:pStyle w:val="TAL"/>
            </w:pPr>
          </w:p>
        </w:tc>
      </w:tr>
      <w:tr w:rsidR="00296E35" w:rsidRPr="001C0FC4" w14:paraId="2A125B6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BFD2E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0B11A2" w14:textId="77777777" w:rsidR="00296E35" w:rsidRPr="001C0FC4" w:rsidRDefault="00296E35" w:rsidP="002E3FCC">
            <w:pPr>
              <w:pStyle w:val="TAL"/>
              <w:rPr>
                <w:iCs/>
              </w:rPr>
            </w:pPr>
            <w:r w:rsidRPr="001C0FC4">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05B03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5D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6E8C8B" w14:textId="77777777" w:rsidR="00296E35" w:rsidRPr="001C0FC4" w:rsidRDefault="00296E35" w:rsidP="002E3FCC">
            <w:pPr>
              <w:pStyle w:val="TAL"/>
            </w:pPr>
          </w:p>
        </w:tc>
      </w:tr>
    </w:tbl>
    <w:p w14:paraId="1D4A67E0" w14:textId="77777777" w:rsidR="00296E35" w:rsidRPr="001C0FC4" w:rsidRDefault="00296E35" w:rsidP="00296E35"/>
    <w:p w14:paraId="4A7FB8D8" w14:textId="77777777" w:rsidR="00296E35" w:rsidRPr="001C0FC4" w:rsidRDefault="00296E35" w:rsidP="00296E35">
      <w:pPr>
        <w:pStyle w:val="TH"/>
      </w:pPr>
      <w:r w:rsidRPr="001C0FC4">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9133E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E3005A" w14:textId="467590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40819331" w14:textId="77777777" w:rsidR="00296E35" w:rsidRPr="001C0FC4" w:rsidRDefault="00296E35" w:rsidP="00296E35"/>
    <w:p w14:paraId="45F889F4" w14:textId="77777777" w:rsidR="00296E35" w:rsidRPr="001C0FC4" w:rsidRDefault="00296E35" w:rsidP="00296E35">
      <w:pPr>
        <w:pStyle w:val="Heading3"/>
        <w:rPr>
          <w:color w:val="000000" w:themeColor="text1"/>
        </w:rPr>
      </w:pPr>
      <w:bookmarkStart w:id="807" w:name="_Toc178186353"/>
      <w:bookmarkStart w:id="808" w:name="_Toc210385167"/>
      <w:r w:rsidRPr="001C0FC4">
        <w:rPr>
          <w:color w:val="000000" w:themeColor="text1"/>
        </w:rPr>
        <w:t>6.1.20</w:t>
      </w:r>
      <w:r w:rsidRPr="001C0FC4">
        <w:rPr>
          <w:color w:val="000000" w:themeColor="text1"/>
        </w:rPr>
        <w:tab/>
        <w:t>On-network / Short Data Service (SDS) / SDS Session / Group SDS Session / Pre-established session / Client Terminated (CT)</w:t>
      </w:r>
      <w:bookmarkEnd w:id="807"/>
      <w:bookmarkEnd w:id="808"/>
    </w:p>
    <w:p w14:paraId="6AD13698" w14:textId="77777777" w:rsidR="00296E35" w:rsidRPr="001C0FC4" w:rsidRDefault="00296E35" w:rsidP="00296E35">
      <w:pPr>
        <w:pStyle w:val="H6"/>
        <w:rPr>
          <w:color w:val="000000" w:themeColor="text1"/>
        </w:rPr>
      </w:pPr>
      <w:r w:rsidRPr="001C0FC4">
        <w:rPr>
          <w:color w:val="000000" w:themeColor="text1"/>
        </w:rPr>
        <w:t>6.1.20.1</w:t>
      </w:r>
      <w:r w:rsidRPr="001C0FC4">
        <w:rPr>
          <w:color w:val="000000" w:themeColor="text1"/>
        </w:rPr>
        <w:tab/>
        <w:t>Test Purpose (TP)</w:t>
      </w:r>
    </w:p>
    <w:p w14:paraId="77286711" w14:textId="77777777" w:rsidR="00296E35" w:rsidRPr="001C0FC4" w:rsidRDefault="00296E35" w:rsidP="00296E35">
      <w:pPr>
        <w:pStyle w:val="H6"/>
        <w:rPr>
          <w:color w:val="000000" w:themeColor="text1"/>
        </w:rPr>
      </w:pPr>
      <w:r w:rsidRPr="001C0FC4">
        <w:rPr>
          <w:color w:val="000000" w:themeColor="text1"/>
        </w:rPr>
        <w:t>(1)</w:t>
      </w:r>
    </w:p>
    <w:p w14:paraId="6406EF22"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7910E435"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80FC4E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group SDS session using the media plane and using a pre-established session }</w:t>
      </w:r>
    </w:p>
    <w:p w14:paraId="3002CC1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65C1180" w14:textId="77777777" w:rsidR="00296E35" w:rsidRPr="001C0FC4" w:rsidRDefault="00296E35" w:rsidP="00296E35">
      <w:pPr>
        <w:pStyle w:val="PL"/>
        <w:rPr>
          <w:color w:val="000000" w:themeColor="text1"/>
        </w:rPr>
      </w:pPr>
      <w:r w:rsidRPr="001C0FC4">
        <w:rPr>
          <w:color w:val="000000" w:themeColor="text1"/>
        </w:rPr>
        <w:t xml:space="preserve">            }</w:t>
      </w:r>
    </w:p>
    <w:p w14:paraId="45184D77" w14:textId="77777777" w:rsidR="00296E35" w:rsidRPr="001C0FC4" w:rsidRDefault="00296E35" w:rsidP="00296E35">
      <w:pPr>
        <w:pStyle w:val="PL"/>
        <w:rPr>
          <w:color w:val="000000" w:themeColor="text1"/>
        </w:rPr>
      </w:pPr>
    </w:p>
    <w:p w14:paraId="5060B2B5" w14:textId="77777777" w:rsidR="00296E35" w:rsidRPr="001C0FC4" w:rsidRDefault="00296E35" w:rsidP="00296E35">
      <w:pPr>
        <w:pStyle w:val="H6"/>
        <w:rPr>
          <w:color w:val="000000" w:themeColor="text1"/>
        </w:rPr>
      </w:pPr>
      <w:r w:rsidRPr="001C0FC4">
        <w:rPr>
          <w:color w:val="000000" w:themeColor="text1"/>
        </w:rPr>
        <w:t>(2)</w:t>
      </w:r>
    </w:p>
    <w:p w14:paraId="28B4B9D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group SDS session using the media plane and using a pre-established session }</w:t>
      </w:r>
    </w:p>
    <w:p w14:paraId="384A897B"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E8910B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0B5439CB"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939E262" w14:textId="77777777" w:rsidR="00296E35" w:rsidRPr="001C0FC4" w:rsidRDefault="00296E35" w:rsidP="00296E35">
      <w:pPr>
        <w:pStyle w:val="PL"/>
        <w:rPr>
          <w:color w:val="000000" w:themeColor="text1"/>
        </w:rPr>
      </w:pPr>
      <w:r w:rsidRPr="001C0FC4">
        <w:rPr>
          <w:color w:val="000000" w:themeColor="text1"/>
        </w:rPr>
        <w:t xml:space="preserve">            }</w:t>
      </w:r>
    </w:p>
    <w:p w14:paraId="7CAEA7EF" w14:textId="77777777" w:rsidR="00296E35" w:rsidRPr="001C0FC4" w:rsidRDefault="00296E35" w:rsidP="00296E35">
      <w:pPr>
        <w:pStyle w:val="PL"/>
        <w:rPr>
          <w:color w:val="000000" w:themeColor="text1"/>
        </w:rPr>
      </w:pPr>
    </w:p>
    <w:p w14:paraId="536D6FF6" w14:textId="77777777" w:rsidR="00296E35" w:rsidRPr="001C0FC4" w:rsidRDefault="00296E35" w:rsidP="00296E35">
      <w:pPr>
        <w:pStyle w:val="H6"/>
        <w:rPr>
          <w:color w:val="000000" w:themeColor="text1"/>
        </w:rPr>
      </w:pPr>
      <w:r w:rsidRPr="001C0FC4">
        <w:rPr>
          <w:color w:val="000000" w:themeColor="text1"/>
        </w:rPr>
        <w:t>(3)</w:t>
      </w:r>
    </w:p>
    <w:p w14:paraId="286D1F30"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group SDS session initiated by the SS (MCDATA server) and using a pre-established session }</w:t>
      </w:r>
    </w:p>
    <w:p w14:paraId="7D5240B6"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78982D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516E8F7C"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19836629" w14:textId="77777777" w:rsidR="00296E35" w:rsidRPr="001C0FC4" w:rsidRDefault="00296E35" w:rsidP="00296E35">
      <w:pPr>
        <w:pStyle w:val="PL"/>
        <w:rPr>
          <w:color w:val="000000" w:themeColor="text1"/>
        </w:rPr>
      </w:pPr>
      <w:r w:rsidRPr="001C0FC4">
        <w:rPr>
          <w:color w:val="000000" w:themeColor="text1"/>
        </w:rPr>
        <w:t xml:space="preserve">            }</w:t>
      </w:r>
    </w:p>
    <w:p w14:paraId="60F2EBC3" w14:textId="77777777" w:rsidR="00296E35" w:rsidRPr="001C0FC4" w:rsidRDefault="00296E35" w:rsidP="00296E35">
      <w:pPr>
        <w:pStyle w:val="PL"/>
        <w:rPr>
          <w:color w:val="000000" w:themeColor="text1"/>
        </w:rPr>
      </w:pPr>
    </w:p>
    <w:p w14:paraId="624B92DF" w14:textId="77777777" w:rsidR="00296E35" w:rsidRPr="001C0FC4" w:rsidRDefault="00296E35" w:rsidP="00296E35">
      <w:pPr>
        <w:pStyle w:val="H6"/>
        <w:rPr>
          <w:color w:val="000000" w:themeColor="text1"/>
        </w:rPr>
      </w:pPr>
      <w:r w:rsidRPr="001C0FC4">
        <w:rPr>
          <w:color w:val="000000" w:themeColor="text1"/>
        </w:rPr>
        <w:t>6.1.20.2</w:t>
      </w:r>
      <w:r w:rsidRPr="001C0FC4">
        <w:rPr>
          <w:color w:val="000000" w:themeColor="text1"/>
        </w:rPr>
        <w:tab/>
        <w:t>Conformance requirements</w:t>
      </w:r>
    </w:p>
    <w:p w14:paraId="084E5898"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A9820E" w14:textId="77777777" w:rsidR="00296E35" w:rsidRPr="001C0FC4" w:rsidRDefault="00296E35" w:rsidP="00296E35">
      <w:pPr>
        <w:rPr>
          <w:color w:val="000000" w:themeColor="text1"/>
        </w:rPr>
      </w:pPr>
      <w:r w:rsidRPr="001C0FC4">
        <w:rPr>
          <w:color w:val="000000" w:themeColor="text1"/>
        </w:rPr>
        <w:t>[TS 24.282, clause 9.2.5.3.1.2]</w:t>
      </w:r>
    </w:p>
    <w:p w14:paraId="41EF2DD3" w14:textId="77777777" w:rsidR="00296E35" w:rsidRPr="001C0FC4" w:rsidRDefault="00296E35" w:rsidP="00296E35">
      <w:r w:rsidRPr="001C0FC4">
        <w:t>Upon receiving a SIP re-INVITE request within a pre-established Session without an associated MCData session the MCData client:</w:t>
      </w:r>
    </w:p>
    <w:p w14:paraId="0FBDD03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7FE9C2A4"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45DD06AA"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4B556F9D" w14:textId="77777777" w:rsidR="00296E35" w:rsidRPr="001C0FC4" w:rsidRDefault="00296E35" w:rsidP="00296E35">
      <w:pPr>
        <w:rPr>
          <w:color w:val="000000" w:themeColor="text1"/>
        </w:rPr>
      </w:pPr>
      <w:r w:rsidRPr="001C0FC4">
        <w:rPr>
          <w:color w:val="000000" w:themeColor="text1"/>
        </w:rPr>
        <w:t>[TS 24.282, clause 9.2.4.2.4]</w:t>
      </w:r>
    </w:p>
    <w:p w14:paraId="27A7BB4B"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68C8FD3E" w14:textId="77777777" w:rsidR="00296E35" w:rsidRPr="001C0FC4" w:rsidRDefault="00296E35" w:rsidP="00296E35">
      <w:pPr>
        <w:rPr>
          <w:color w:val="000000" w:themeColor="text1"/>
        </w:rPr>
      </w:pPr>
      <w:r w:rsidRPr="001C0FC4">
        <w:rPr>
          <w:color w:val="000000" w:themeColor="text1"/>
        </w:rPr>
        <w:t>The MCData client:</w:t>
      </w:r>
    </w:p>
    <w:p w14:paraId="01A81AEE"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291DC30D"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75D0921A"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D81E69E"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5B7924A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80BC31"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52C0783F"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3CD1D790"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59477E83"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26CD4135"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2B4B4B06"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0289E493"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F128223"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04177567"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12FF9E34"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7364E3B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007FDCFD"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4D87BD"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6D5D2F7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AF3747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8C82A4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120B14AE"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4E2508BD"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7DCD16F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3FF71FE8" w14:textId="77777777" w:rsidR="00296E35" w:rsidRPr="001C0FC4" w:rsidRDefault="00296E35" w:rsidP="00296E35">
      <w:pPr>
        <w:rPr>
          <w:color w:val="000000" w:themeColor="text1"/>
          <w:lang w:eastAsia="ko-KR"/>
        </w:rPr>
      </w:pPr>
      <w:r w:rsidRPr="001C0FC4">
        <w:rPr>
          <w:color w:val="000000" w:themeColor="text1"/>
          <w:lang w:eastAsia="ko-KR"/>
        </w:rPr>
        <w:t>To send a disposition notification after the media plane is released, the MCData client:</w:t>
      </w:r>
    </w:p>
    <w:p w14:paraId="068FCBD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558BD8A9" w14:textId="77777777" w:rsidR="00296E35" w:rsidRPr="001C0FC4" w:rsidRDefault="00296E35" w:rsidP="00296E35">
      <w:pPr>
        <w:rPr>
          <w:color w:val="000000" w:themeColor="text1"/>
        </w:rPr>
      </w:pPr>
      <w:r w:rsidRPr="001C0FC4">
        <w:rPr>
          <w:color w:val="000000" w:themeColor="text1"/>
        </w:rPr>
        <w:t>[TS 24.282, clause 9.2.5.4.1.2]</w:t>
      </w:r>
    </w:p>
    <w:p w14:paraId="7103B843"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36C0DF9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204FA53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2A81E947"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54DF0868" w14:textId="77777777" w:rsidR="00296E35" w:rsidRPr="001C0FC4" w:rsidRDefault="00296E35" w:rsidP="00296E35">
      <w:pPr>
        <w:rPr>
          <w:color w:val="000000" w:themeColor="text1"/>
        </w:rPr>
      </w:pPr>
      <w:r w:rsidRPr="001C0FC4">
        <w:rPr>
          <w:color w:val="000000" w:themeColor="text1"/>
        </w:rPr>
        <w:t>[TS 24.582, clause 12.1]</w:t>
      </w:r>
    </w:p>
    <w:p w14:paraId="0B525FCA"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72319256" w14:textId="77777777" w:rsidR="00296E35" w:rsidRPr="001C0FC4" w:rsidRDefault="00296E35" w:rsidP="00296E35">
      <w:pPr>
        <w:rPr>
          <w:color w:val="000000" w:themeColor="text1"/>
        </w:rPr>
      </w:pPr>
      <w:r w:rsidRPr="001C0FC4">
        <w:rPr>
          <w:color w:val="000000" w:themeColor="text1"/>
        </w:rPr>
        <w:t>[TS 24.582, clause 6.1.2.3.1]</w:t>
      </w:r>
    </w:p>
    <w:p w14:paraId="72C7D1CB"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6C84FF4"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7DB0438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6E1C07BB"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446181DA"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BBF57D7"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2699D68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76C7E9F5"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E6751F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0CBF60CC"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F12849"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52A33882" w14:textId="77777777" w:rsidR="00296E35" w:rsidRPr="001C0FC4" w:rsidRDefault="00296E35" w:rsidP="00296E35">
      <w:pPr>
        <w:rPr>
          <w:color w:val="000000" w:themeColor="text1"/>
        </w:rPr>
      </w:pPr>
      <w:r w:rsidRPr="001C0FC4">
        <w:rPr>
          <w:color w:val="000000" w:themeColor="text1"/>
        </w:rPr>
        <w:t>[TS 24.582, clause 6.1.2.6]</w:t>
      </w:r>
    </w:p>
    <w:p w14:paraId="5ABBB1B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6D9D6ED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4BB1A171"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788B5193"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13C57954" w14:textId="77777777" w:rsidR="00296E35" w:rsidRPr="001C0FC4" w:rsidRDefault="00296E35" w:rsidP="00296E35">
      <w:pPr>
        <w:pStyle w:val="B1"/>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19CC47FC"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4CF2586D" w14:textId="77777777" w:rsidR="00296E35" w:rsidRPr="001C0FC4" w:rsidRDefault="00296E35" w:rsidP="00296E35">
      <w:pPr>
        <w:rPr>
          <w:color w:val="000000" w:themeColor="text1"/>
        </w:rPr>
      </w:pPr>
      <w:r w:rsidRPr="001C0FC4">
        <w:rPr>
          <w:color w:val="000000" w:themeColor="text1"/>
        </w:rPr>
        <w:t>[TS 24.582, clause 6.1.1.3.2]</w:t>
      </w:r>
    </w:p>
    <w:p w14:paraId="08372B30"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47807EE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2790E25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7C482AEC"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7A3A19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5B7AC91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108149DB"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4AFB0982"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1BA8ADD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31222DB5"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740445C"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478B3B7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437506F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B9A120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0B30CAE"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4FFA6393"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53CADB9D"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2857EE61"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060B8A2" w14:textId="77777777" w:rsidR="00296E35" w:rsidRPr="001C0FC4" w:rsidRDefault="00296E35" w:rsidP="00296E35">
      <w:pPr>
        <w:rPr>
          <w:color w:val="000000" w:themeColor="text1"/>
        </w:rPr>
      </w:pPr>
      <w:r w:rsidRPr="001C0FC4">
        <w:rPr>
          <w:color w:val="000000" w:themeColor="text1"/>
        </w:rPr>
        <w:t>[TS 24.582, clause 6.1.2.5.1]</w:t>
      </w:r>
    </w:p>
    <w:p w14:paraId="2997FDF0"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46F5A6EB"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59117131"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D304D41"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1110720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3EF37852" w14:textId="77777777" w:rsidR="00296E35" w:rsidRPr="001C0FC4" w:rsidRDefault="00296E35" w:rsidP="00296E35">
      <w:pPr>
        <w:rPr>
          <w:color w:val="000000" w:themeColor="text1"/>
        </w:rPr>
      </w:pPr>
      <w:r w:rsidRPr="001C0FC4">
        <w:rPr>
          <w:color w:val="000000" w:themeColor="text1"/>
        </w:rPr>
        <w:t>If MSRP chunking is used, the MCData client:</w:t>
      </w:r>
    </w:p>
    <w:p w14:paraId="1D5BAC5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send further MSRP SEND requests as necessary.</w:t>
      </w:r>
    </w:p>
    <w:p w14:paraId="60EF7B8A"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5E63599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2470C46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152AA4DE" w14:textId="77777777" w:rsidR="00296E35" w:rsidRPr="001C0FC4" w:rsidRDefault="00296E35" w:rsidP="00296E35">
      <w:pPr>
        <w:rPr>
          <w:color w:val="000000" w:themeColor="text1"/>
        </w:rPr>
      </w:pPr>
      <w:r w:rsidRPr="001C0FC4">
        <w:rPr>
          <w:color w:val="000000" w:themeColor="text1"/>
        </w:rPr>
        <w:t>[TS 24.582, clause 6.1.2.5.2]</w:t>
      </w:r>
    </w:p>
    <w:p w14:paraId="20039425"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44570B7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5A5F744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1AFD7DEC"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09D4994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3C0A259F"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6C5207E5"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2205D2CE"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5474F0FE"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54E170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3FD6C182"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2CCA8121"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6FC88DD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7BF6CD3E"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462CB6D7" w14:textId="77777777" w:rsidR="00296E35" w:rsidRPr="001C0FC4" w:rsidRDefault="00296E35" w:rsidP="00296E35">
      <w:pPr>
        <w:rPr>
          <w:color w:val="000000" w:themeColor="text1"/>
        </w:rPr>
      </w:pPr>
      <w:r w:rsidRPr="001C0FC4">
        <w:rPr>
          <w:color w:val="000000" w:themeColor="text1"/>
        </w:rPr>
        <w:t>[TS 24.582, clause 6.1.2.5.3]</w:t>
      </w:r>
    </w:p>
    <w:p w14:paraId="3C6F1E90"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0DF44698"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6F44E53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411B8C49"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58E1A3A9"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63506DBF" w14:textId="77777777" w:rsidR="00296E35" w:rsidRPr="001C0FC4" w:rsidRDefault="00296E35" w:rsidP="00296E35">
      <w:pPr>
        <w:pStyle w:val="H6"/>
        <w:rPr>
          <w:color w:val="000000" w:themeColor="text1"/>
        </w:rPr>
      </w:pPr>
      <w:r w:rsidRPr="001C0FC4">
        <w:rPr>
          <w:color w:val="000000" w:themeColor="text1"/>
        </w:rPr>
        <w:t>6.1.20.3</w:t>
      </w:r>
      <w:r w:rsidRPr="001C0FC4">
        <w:rPr>
          <w:color w:val="000000" w:themeColor="text1"/>
        </w:rPr>
        <w:tab/>
        <w:t>Test description</w:t>
      </w:r>
    </w:p>
    <w:p w14:paraId="1F8F330C" w14:textId="77777777" w:rsidR="00296E35" w:rsidRPr="001C0FC4" w:rsidRDefault="00296E35" w:rsidP="00296E35">
      <w:pPr>
        <w:pStyle w:val="H6"/>
        <w:rPr>
          <w:color w:val="000000" w:themeColor="text1"/>
        </w:rPr>
      </w:pPr>
      <w:r w:rsidRPr="001C0FC4">
        <w:rPr>
          <w:color w:val="000000" w:themeColor="text1"/>
        </w:rPr>
        <w:t>6.1.20.3.1</w:t>
      </w:r>
      <w:r w:rsidRPr="001C0FC4">
        <w:rPr>
          <w:color w:val="000000" w:themeColor="text1"/>
        </w:rPr>
        <w:tab/>
        <w:t>Pre-test conditions</w:t>
      </w:r>
    </w:p>
    <w:p w14:paraId="53A61419" w14:textId="77777777" w:rsidR="00296E35" w:rsidRDefault="00296E35" w:rsidP="00296E35">
      <w:pPr>
        <w:pStyle w:val="H6"/>
      </w:pPr>
      <w:r w:rsidRPr="00102CE5">
        <w:t>Test configuration</w:t>
      </w:r>
      <w:r>
        <w:t>:</w:t>
      </w:r>
    </w:p>
    <w:p w14:paraId="255DDA86" w14:textId="3562B68D" w:rsidR="00296E35" w:rsidRDefault="00296E35" w:rsidP="00296E35">
      <w:pPr>
        <w:pStyle w:val="B1"/>
      </w:pPr>
      <w:r>
        <w:t>-</w:t>
      </w:r>
      <w:r>
        <w:tab/>
        <w:t>Single cell configuration according to TS 37.579-1 [2] clause 5.2.2.2.1.</w:t>
      </w:r>
    </w:p>
    <w:p w14:paraId="1C951F8C" w14:textId="77777777" w:rsidR="00296E35" w:rsidRDefault="00296E35" w:rsidP="00296E35">
      <w:pPr>
        <w:pStyle w:val="H6"/>
      </w:pPr>
      <w:r>
        <w:t>Preamble:</w:t>
      </w:r>
    </w:p>
    <w:p w14:paraId="1FE801AC" w14:textId="178B00D9" w:rsidR="00296E35" w:rsidRDefault="00296E35" w:rsidP="00296E35">
      <w:pPr>
        <w:pStyle w:val="B1"/>
      </w:pPr>
      <w:r>
        <w:t>-</w:t>
      </w:r>
      <w:r>
        <w:tab/>
        <w:t>The UE has performed procedure 'Initial registration' as described in TS 37.579-1 [2] clause 5.4.2.</w:t>
      </w:r>
    </w:p>
    <w:p w14:paraId="2294E5B9" w14:textId="4DD06B29"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453DB390" w14:textId="77777777" w:rsidR="00296E35" w:rsidRDefault="00296E35" w:rsidP="00296E35">
      <w:pPr>
        <w:pStyle w:val="B1"/>
      </w:pPr>
      <w:r>
        <w:t>-</w:t>
      </w:r>
      <w:r>
        <w:tab/>
      </w:r>
      <w:r w:rsidRPr="000573F5">
        <w:t>UE States at the end of the preamble</w:t>
      </w:r>
      <w:r>
        <w:t>:</w:t>
      </w:r>
    </w:p>
    <w:p w14:paraId="6B1E6E7B" w14:textId="77777777" w:rsidR="00296E35" w:rsidRDefault="00296E35" w:rsidP="00296E35">
      <w:pPr>
        <w:pStyle w:val="B1"/>
        <w:ind w:left="852"/>
      </w:pPr>
      <w:r>
        <w:t>-</w:t>
      </w:r>
      <w:r>
        <w:tab/>
        <w:t>The UE is in RRC_IDLE state.</w:t>
      </w:r>
    </w:p>
    <w:p w14:paraId="0981565A" w14:textId="77777777" w:rsidR="00296E35" w:rsidRDefault="00296E35" w:rsidP="00296E35">
      <w:pPr>
        <w:pStyle w:val="B1"/>
        <w:ind w:left="852"/>
      </w:pPr>
      <w:r>
        <w:t>-</w:t>
      </w:r>
      <w:r>
        <w:tab/>
        <w:t>The client is registered for MCData.</w:t>
      </w:r>
    </w:p>
    <w:p w14:paraId="41DA834D" w14:textId="77777777" w:rsidR="00296E35" w:rsidRDefault="00296E35" w:rsidP="00296E35">
      <w:pPr>
        <w:pStyle w:val="B1"/>
        <w:ind w:left="852"/>
      </w:pPr>
      <w:r>
        <w:t>-</w:t>
      </w:r>
      <w:r>
        <w:tab/>
      </w:r>
      <w:r w:rsidRPr="008B4D0C">
        <w:t>A pre-established session is established</w:t>
      </w:r>
      <w:r>
        <w:t>.</w:t>
      </w:r>
    </w:p>
    <w:p w14:paraId="76EBFB2F" w14:textId="77777777" w:rsidR="00296E35" w:rsidRPr="001C0FC4" w:rsidRDefault="00296E35" w:rsidP="00296E35">
      <w:pPr>
        <w:pStyle w:val="H6"/>
        <w:rPr>
          <w:color w:val="000000" w:themeColor="text1"/>
        </w:rPr>
      </w:pPr>
      <w:r w:rsidRPr="001C0FC4">
        <w:rPr>
          <w:color w:val="000000" w:themeColor="text1"/>
        </w:rPr>
        <w:t>6.1.20.3.2</w:t>
      </w:r>
      <w:r w:rsidRPr="001C0FC4">
        <w:rPr>
          <w:color w:val="000000" w:themeColor="text1"/>
        </w:rPr>
        <w:tab/>
        <w:t>Test procedure sequence</w:t>
      </w:r>
    </w:p>
    <w:p w14:paraId="56102E96" w14:textId="77777777" w:rsidR="00296E35" w:rsidRPr="001C0FC4" w:rsidRDefault="00296E35" w:rsidP="00296E35">
      <w:pPr>
        <w:pStyle w:val="TH"/>
        <w:rPr>
          <w:color w:val="000000" w:themeColor="text1"/>
        </w:rPr>
      </w:pPr>
      <w:r w:rsidRPr="001C0FC4">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669410" w14:textId="77777777" w:rsidTr="002E3FCC">
        <w:tc>
          <w:tcPr>
            <w:tcW w:w="649" w:type="dxa"/>
            <w:tcBorders>
              <w:top w:val="single" w:sz="4" w:space="0" w:color="auto"/>
              <w:left w:val="single" w:sz="4" w:space="0" w:color="auto"/>
              <w:bottom w:val="nil"/>
              <w:right w:val="single" w:sz="4" w:space="0" w:color="auto"/>
            </w:tcBorders>
            <w:hideMark/>
          </w:tcPr>
          <w:p w14:paraId="45D81BB7"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0EAC128D"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50613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78AF864D"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0C01EB4"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4911D746" w14:textId="77777777" w:rsidTr="002E3FCC">
        <w:tc>
          <w:tcPr>
            <w:tcW w:w="649" w:type="dxa"/>
            <w:tcBorders>
              <w:top w:val="nil"/>
              <w:left w:val="single" w:sz="4" w:space="0" w:color="auto"/>
              <w:bottom w:val="single" w:sz="4" w:space="0" w:color="auto"/>
              <w:right w:val="single" w:sz="4" w:space="0" w:color="auto"/>
            </w:tcBorders>
          </w:tcPr>
          <w:p w14:paraId="2B4B1E41"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BD46CE4"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1F625965"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1B0C4731"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113F1ED"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3534E3BF" w14:textId="77777777" w:rsidR="00296E35" w:rsidRPr="001C0FC4" w:rsidRDefault="00296E35" w:rsidP="002E3FCC">
            <w:pPr>
              <w:pStyle w:val="TAH"/>
              <w:rPr>
                <w:color w:val="000000" w:themeColor="text1"/>
              </w:rPr>
            </w:pPr>
          </w:p>
        </w:tc>
      </w:tr>
      <w:tr w:rsidR="00296E35" w:rsidRPr="001C0FC4" w14:paraId="4C9D481D" w14:textId="77777777" w:rsidTr="002E3FCC">
        <w:tc>
          <w:tcPr>
            <w:tcW w:w="649" w:type="dxa"/>
            <w:tcBorders>
              <w:top w:val="single" w:sz="4" w:space="0" w:color="auto"/>
              <w:left w:val="single" w:sz="4" w:space="0" w:color="auto"/>
              <w:bottom w:val="single" w:sz="4" w:space="0" w:color="auto"/>
              <w:right w:val="single" w:sz="4" w:space="0" w:color="auto"/>
            </w:tcBorders>
          </w:tcPr>
          <w:p w14:paraId="4C7C7DCF"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hideMark/>
          </w:tcPr>
          <w:p w14:paraId="5EF33ED2" w14:textId="11886E66"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34BDE936"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74A89E2C"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03C8EAD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4DE6AA8D"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hideMark/>
          </w:tcPr>
          <w:p w14:paraId="2529B8A5"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11F7356B" w14:textId="77777777" w:rsidTr="002E3FCC">
        <w:tc>
          <w:tcPr>
            <w:tcW w:w="649" w:type="dxa"/>
            <w:tcBorders>
              <w:top w:val="single" w:sz="4" w:space="0" w:color="auto"/>
              <w:left w:val="single" w:sz="4" w:space="0" w:color="auto"/>
              <w:bottom w:val="single" w:sz="4" w:space="0" w:color="auto"/>
              <w:right w:val="single" w:sz="4" w:space="0" w:color="auto"/>
            </w:tcBorders>
          </w:tcPr>
          <w:p w14:paraId="48E466E3"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hideMark/>
          </w:tcPr>
          <w:p w14:paraId="7D4BF0F2" w14:textId="2E5AF6C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hideMark/>
          </w:tcPr>
          <w:p w14:paraId="656775FD"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4D265156"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520B35B2"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1317C542"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04A269F" w14:textId="77777777" w:rsidTr="002E3FCC">
        <w:tc>
          <w:tcPr>
            <w:tcW w:w="649" w:type="dxa"/>
            <w:tcBorders>
              <w:top w:val="single" w:sz="4" w:space="0" w:color="auto"/>
              <w:left w:val="single" w:sz="4" w:space="0" w:color="auto"/>
              <w:bottom w:val="single" w:sz="4" w:space="0" w:color="auto"/>
              <w:right w:val="single" w:sz="4" w:space="0" w:color="auto"/>
            </w:tcBorders>
          </w:tcPr>
          <w:p w14:paraId="53C90570"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61E28309" w14:textId="03FBF447"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hideMark/>
          </w:tcPr>
          <w:p w14:paraId="49C9D8F2"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5F948C3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60D4CF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5F1E164B"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01FCA3F5" w14:textId="77777777" w:rsidTr="002E3FCC">
        <w:tc>
          <w:tcPr>
            <w:tcW w:w="649" w:type="dxa"/>
            <w:tcBorders>
              <w:top w:val="single" w:sz="4" w:space="0" w:color="auto"/>
              <w:left w:val="single" w:sz="4" w:space="0" w:color="auto"/>
              <w:bottom w:val="single" w:sz="4" w:space="0" w:color="auto"/>
              <w:right w:val="single" w:sz="4" w:space="0" w:color="auto"/>
            </w:tcBorders>
          </w:tcPr>
          <w:p w14:paraId="57B86067"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57572390"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44FC247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hideMark/>
          </w:tcPr>
          <w:p w14:paraId="18103C02"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41DACA7B"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01969B8B"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09D9C238"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141A2DA" w14:textId="77777777" w:rsidTr="002E3FCC">
        <w:tc>
          <w:tcPr>
            <w:tcW w:w="649" w:type="dxa"/>
            <w:tcBorders>
              <w:top w:val="single" w:sz="4" w:space="0" w:color="auto"/>
              <w:left w:val="single" w:sz="4" w:space="0" w:color="auto"/>
              <w:bottom w:val="single" w:sz="4" w:space="0" w:color="auto"/>
              <w:right w:val="single" w:sz="4" w:space="0" w:color="auto"/>
            </w:tcBorders>
          </w:tcPr>
          <w:p w14:paraId="542AA32A"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tcPr>
          <w:p w14:paraId="02C26A74" w14:textId="1C18B938"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77A8AF3"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3318FEE"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tcPr>
          <w:p w14:paraId="0F6B6D6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275127B8"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tcPr>
          <w:p w14:paraId="6F6D77C3"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tcPr>
          <w:p w14:paraId="55985D5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3BB40A9A" w14:textId="77777777" w:rsidTr="002E3FCC">
        <w:tc>
          <w:tcPr>
            <w:tcW w:w="649" w:type="dxa"/>
            <w:tcBorders>
              <w:top w:val="single" w:sz="4" w:space="0" w:color="auto"/>
              <w:left w:val="single" w:sz="4" w:space="0" w:color="auto"/>
              <w:bottom w:val="single" w:sz="4" w:space="0" w:color="auto"/>
              <w:right w:val="single" w:sz="4" w:space="0" w:color="auto"/>
            </w:tcBorders>
          </w:tcPr>
          <w:p w14:paraId="5E1173A3"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tcPr>
          <w:p w14:paraId="5E8E2A60" w14:textId="6DECBB8A"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0EFC8FE0"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tcPr>
          <w:p w14:paraId="0A28468A"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tcPr>
          <w:p w14:paraId="4626DE85"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tcPr>
          <w:p w14:paraId="5C336B9B" w14:textId="77777777" w:rsidR="00296E35" w:rsidRPr="001C0FC4" w:rsidRDefault="00296E35" w:rsidP="002E3FCC">
            <w:pPr>
              <w:pStyle w:val="TAC"/>
              <w:rPr>
                <w:color w:val="000000" w:themeColor="text1"/>
              </w:rPr>
            </w:pPr>
            <w:r>
              <w:t>-</w:t>
            </w:r>
          </w:p>
        </w:tc>
      </w:tr>
      <w:tr w:rsidR="00296E35" w:rsidRPr="001C0FC4" w14:paraId="4F46BAC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5078200"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0C12FB7E"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67796D37" w14:textId="77777777" w:rsidR="00296E35" w:rsidRPr="001C0FC4" w:rsidRDefault="00296E35" w:rsidP="00296E35">
      <w:pPr>
        <w:rPr>
          <w:color w:val="000000" w:themeColor="text1"/>
        </w:rPr>
      </w:pPr>
    </w:p>
    <w:p w14:paraId="385FC4E7" w14:textId="77777777" w:rsidR="00296E35" w:rsidRPr="001C0FC4" w:rsidRDefault="00296E35" w:rsidP="00296E35">
      <w:pPr>
        <w:pStyle w:val="H6"/>
        <w:rPr>
          <w:color w:val="000000" w:themeColor="text1"/>
        </w:rPr>
      </w:pPr>
      <w:r w:rsidRPr="001C0FC4">
        <w:rPr>
          <w:color w:val="000000" w:themeColor="text1"/>
        </w:rPr>
        <w:t>6.1.20.3.3</w:t>
      </w:r>
      <w:r w:rsidRPr="001C0FC4">
        <w:rPr>
          <w:color w:val="000000" w:themeColor="text1"/>
        </w:rPr>
        <w:tab/>
        <w:t>Specific message contents</w:t>
      </w:r>
    </w:p>
    <w:p w14:paraId="4D11974D" w14:textId="0EB34E07" w:rsidR="00296E35" w:rsidRPr="001C0FC4" w:rsidRDefault="00296E35" w:rsidP="00296E35">
      <w:pPr>
        <w:pStyle w:val="TH"/>
        <w:rPr>
          <w:color w:val="000000" w:themeColor="text1"/>
        </w:rPr>
      </w:pPr>
      <w:r w:rsidRPr="001C0FC4">
        <w:rPr>
          <w:color w:val="000000" w:themeColor="text1"/>
        </w:rPr>
        <w:t>Table 6.1.20.3.3-1: SIP INVITE from the SS (step 1, Table 6.1.20.3.2-1;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29B6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64675" w14:textId="19BC0F0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8746A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399F09"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6EA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91625"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C3840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7ACBA51"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74D3A5C" w14:textId="77777777" w:rsidTr="002E3FCC">
        <w:tc>
          <w:tcPr>
            <w:tcW w:w="2837" w:type="dxa"/>
            <w:tcBorders>
              <w:top w:val="single" w:sz="4" w:space="0" w:color="auto"/>
              <w:left w:val="single" w:sz="4" w:space="0" w:color="auto"/>
              <w:bottom w:val="single" w:sz="4" w:space="0" w:color="auto"/>
              <w:right w:val="single" w:sz="4" w:space="0" w:color="auto"/>
            </w:tcBorders>
          </w:tcPr>
          <w:p w14:paraId="752B549D"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59F8BC"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8A7F4C7"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663DC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35CB9B6" w14:textId="77777777" w:rsidR="00296E35" w:rsidRPr="001C0FC4" w:rsidRDefault="00296E35" w:rsidP="002E3FCC">
            <w:pPr>
              <w:pStyle w:val="TAL"/>
              <w:rPr>
                <w:color w:val="000000" w:themeColor="text1"/>
              </w:rPr>
            </w:pPr>
          </w:p>
        </w:tc>
      </w:tr>
      <w:tr w:rsidR="00296E35" w:rsidRPr="001C0FC4" w14:paraId="18E9ED57" w14:textId="77777777" w:rsidTr="002E3FCC">
        <w:tc>
          <w:tcPr>
            <w:tcW w:w="2837" w:type="dxa"/>
            <w:tcBorders>
              <w:top w:val="single" w:sz="4" w:space="0" w:color="auto"/>
              <w:left w:val="single" w:sz="4" w:space="0" w:color="auto"/>
              <w:bottom w:val="single" w:sz="4" w:space="0" w:color="auto"/>
              <w:right w:val="single" w:sz="4" w:space="0" w:color="auto"/>
            </w:tcBorders>
          </w:tcPr>
          <w:p w14:paraId="28C49A97" w14:textId="77777777" w:rsidR="00296E35" w:rsidRPr="001C0FC4" w:rsidRDefault="00296E35" w:rsidP="002E3FCC">
            <w:pPr>
              <w:pStyle w:val="TAL"/>
              <w:rPr>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96B4B0E"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42B1467"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3BA95B9"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680EC008" w14:textId="77777777" w:rsidR="00296E35" w:rsidRPr="001C0FC4" w:rsidRDefault="00296E35" w:rsidP="002E3FCC">
            <w:pPr>
              <w:pStyle w:val="TAL"/>
              <w:rPr>
                <w:color w:val="000000" w:themeColor="text1"/>
              </w:rPr>
            </w:pPr>
          </w:p>
        </w:tc>
      </w:tr>
      <w:tr w:rsidR="00296E35" w:rsidRPr="001C0FC4" w14:paraId="4880BA1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42F4CD"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0B6404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CCBB8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43452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EC07621" w14:textId="77777777" w:rsidR="00296E35" w:rsidRPr="001C0FC4" w:rsidRDefault="00296E35" w:rsidP="002E3FCC">
            <w:pPr>
              <w:pStyle w:val="TAL"/>
              <w:rPr>
                <w:color w:val="000000" w:themeColor="text1"/>
              </w:rPr>
            </w:pPr>
          </w:p>
        </w:tc>
      </w:tr>
      <w:tr w:rsidR="00296E35" w:rsidRPr="001C0FC4" w14:paraId="4A1ABF7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6FBFA1"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3172A9B"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ACA28BD"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3889CF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9F794F8" w14:textId="77777777" w:rsidR="00296E35" w:rsidRPr="001C0FC4" w:rsidRDefault="00296E35" w:rsidP="002E3FCC">
            <w:pPr>
              <w:pStyle w:val="TAL"/>
              <w:rPr>
                <w:color w:val="000000" w:themeColor="text1"/>
              </w:rPr>
            </w:pPr>
          </w:p>
        </w:tc>
      </w:tr>
      <w:tr w:rsidR="00296E35" w:rsidRPr="001C0FC4" w14:paraId="182B57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01C1B"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B33CE1" w14:textId="77777777" w:rsidR="00296E35" w:rsidRPr="001C0FC4" w:rsidRDefault="00296E35" w:rsidP="002E3FCC">
            <w:pPr>
              <w:pStyle w:val="TAL"/>
              <w:rPr>
                <w:iCs/>
                <w:color w:val="000000" w:themeColor="text1"/>
              </w:rPr>
            </w:pPr>
            <w:r w:rsidRPr="001C0FC4">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3E33745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03A13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4BE8B6" w14:textId="77777777" w:rsidR="00296E35" w:rsidRPr="001C0FC4" w:rsidRDefault="00296E35" w:rsidP="002E3FCC">
            <w:pPr>
              <w:pStyle w:val="TAL"/>
              <w:rPr>
                <w:color w:val="000000" w:themeColor="text1"/>
              </w:rPr>
            </w:pPr>
          </w:p>
        </w:tc>
      </w:tr>
      <w:tr w:rsidR="00296E35" w:rsidRPr="001C0FC4" w14:paraId="62817C2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B650E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4A91F2"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9CDDD8F"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69B99F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1220E0B" w14:textId="77777777" w:rsidR="00296E35" w:rsidRPr="001C0FC4" w:rsidRDefault="00296E35" w:rsidP="002E3FCC">
            <w:pPr>
              <w:pStyle w:val="TAL"/>
              <w:rPr>
                <w:color w:val="000000" w:themeColor="text1"/>
              </w:rPr>
            </w:pPr>
          </w:p>
        </w:tc>
      </w:tr>
      <w:tr w:rsidR="00296E35" w:rsidRPr="001C0FC4" w14:paraId="0B9915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8410C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844F67" w14:textId="77777777" w:rsidR="00296E35" w:rsidRPr="001C0FC4" w:rsidRDefault="00296E35" w:rsidP="002E3FCC">
            <w:pPr>
              <w:pStyle w:val="TAL"/>
              <w:rPr>
                <w:iCs/>
                <w:color w:val="000000" w:themeColor="text1"/>
              </w:rPr>
            </w:pPr>
            <w:r w:rsidRPr="001C0FC4">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1BE6E33C"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A82C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5CD2F36" w14:textId="77777777" w:rsidR="00296E35" w:rsidRPr="001C0FC4" w:rsidRDefault="00296E35" w:rsidP="002E3FCC">
            <w:pPr>
              <w:pStyle w:val="TAL"/>
              <w:rPr>
                <w:color w:val="000000" w:themeColor="text1"/>
              </w:rPr>
            </w:pPr>
          </w:p>
        </w:tc>
      </w:tr>
    </w:tbl>
    <w:p w14:paraId="0ACDD157" w14:textId="77777777" w:rsidR="00296E35" w:rsidRPr="001C0FC4" w:rsidRDefault="00296E35" w:rsidP="00296E35">
      <w:pPr>
        <w:rPr>
          <w:color w:val="000000" w:themeColor="text1"/>
        </w:rPr>
      </w:pPr>
    </w:p>
    <w:p w14:paraId="14E4AB5C" w14:textId="77777777" w:rsidR="00296E35" w:rsidRPr="001C0FC4" w:rsidRDefault="00296E35" w:rsidP="00296E35">
      <w:pPr>
        <w:pStyle w:val="TH"/>
        <w:rPr>
          <w:color w:val="000000" w:themeColor="text1"/>
        </w:rPr>
      </w:pPr>
      <w:r w:rsidRPr="001C0FC4">
        <w:rPr>
          <w:color w:val="000000" w:themeColor="text1"/>
        </w:rPr>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47A08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38E971B" w14:textId="3C2C349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SDS_SESSION, PRE_ESTABLISHED_SESSION</w:t>
            </w:r>
          </w:p>
        </w:tc>
      </w:tr>
    </w:tbl>
    <w:p w14:paraId="46E54975" w14:textId="77777777" w:rsidR="00296E35" w:rsidRPr="001C0FC4" w:rsidRDefault="00296E35" w:rsidP="00296E35">
      <w:pPr>
        <w:rPr>
          <w:color w:val="000000" w:themeColor="text1"/>
        </w:rPr>
      </w:pPr>
    </w:p>
    <w:p w14:paraId="653FEA1D" w14:textId="77777777" w:rsidR="00296E35" w:rsidRPr="001C0FC4" w:rsidRDefault="00296E35" w:rsidP="00296E35">
      <w:pPr>
        <w:pStyle w:val="TH"/>
        <w:rPr>
          <w:color w:val="000000" w:themeColor="text1"/>
        </w:rPr>
      </w:pPr>
      <w:r w:rsidRPr="001C0FC4">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276E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0547DB" w14:textId="6BA69D2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MCD_grp</w:t>
            </w:r>
          </w:p>
        </w:tc>
      </w:tr>
      <w:tr w:rsidR="00296E35" w:rsidRPr="001C0FC4" w14:paraId="2172B94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917D3"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D3B632"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016D04"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15BFE58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64DC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3BEF1C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B183C"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7B1D9327"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8A34BC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BA01B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6FB2E" w14:textId="77777777" w:rsidR="00296E35" w:rsidRPr="001C0FC4" w:rsidRDefault="00296E35" w:rsidP="002E3FCC">
            <w:pPr>
              <w:pStyle w:val="TAL"/>
              <w:rPr>
                <w:color w:val="000000" w:themeColor="text1"/>
              </w:rPr>
            </w:pPr>
          </w:p>
        </w:tc>
      </w:tr>
      <w:tr w:rsidR="00296E35" w:rsidRPr="001C0FC4" w14:paraId="4C136D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123BC9"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98C7DA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BDAEF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EDE2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1224DE6" w14:textId="77777777" w:rsidR="00296E35" w:rsidRPr="001C0FC4" w:rsidRDefault="00296E35" w:rsidP="002E3FCC">
            <w:pPr>
              <w:pStyle w:val="TAL"/>
              <w:rPr>
                <w:color w:val="000000" w:themeColor="text1"/>
              </w:rPr>
            </w:pPr>
          </w:p>
        </w:tc>
      </w:tr>
      <w:tr w:rsidR="00296E35" w:rsidRPr="001C0FC4" w14:paraId="1F48E7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669966"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B17A371" w14:textId="77777777" w:rsidR="00296E35" w:rsidRPr="001C0FC4" w:rsidRDefault="00296E35" w:rsidP="002E3FCC">
            <w:pPr>
              <w:pStyle w:val="TAL"/>
              <w:rPr>
                <w:color w:val="000000" w:themeColor="text1"/>
                <w:lang w:eastAsia="ko-KR"/>
              </w:rPr>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74E5E12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FC148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EAC33B8" w14:textId="77777777" w:rsidR="00296E35" w:rsidRPr="001C0FC4" w:rsidRDefault="00296E35" w:rsidP="002E3FCC">
            <w:pPr>
              <w:pStyle w:val="TAL"/>
              <w:rPr>
                <w:color w:val="000000" w:themeColor="text1"/>
              </w:rPr>
            </w:pPr>
          </w:p>
        </w:tc>
      </w:tr>
      <w:tr w:rsidR="00296E35" w:rsidRPr="001C0FC4" w14:paraId="1227EBD5" w14:textId="77777777" w:rsidTr="002E3FCC">
        <w:tc>
          <w:tcPr>
            <w:tcW w:w="2837" w:type="dxa"/>
            <w:tcBorders>
              <w:top w:val="single" w:sz="4" w:space="0" w:color="auto"/>
              <w:left w:val="single" w:sz="4" w:space="0" w:color="auto"/>
              <w:bottom w:val="single" w:sz="4" w:space="0" w:color="auto"/>
              <w:right w:val="single" w:sz="4" w:space="0" w:color="auto"/>
            </w:tcBorders>
          </w:tcPr>
          <w:p w14:paraId="4AF6068D"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5B66237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6A862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9AA94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1509DC" w14:textId="77777777" w:rsidR="00296E35" w:rsidRPr="001C0FC4" w:rsidRDefault="00296E35" w:rsidP="002E3FCC">
            <w:pPr>
              <w:pStyle w:val="TAL"/>
              <w:rPr>
                <w:color w:val="000000" w:themeColor="text1"/>
              </w:rPr>
            </w:pPr>
          </w:p>
        </w:tc>
      </w:tr>
      <w:tr w:rsidR="00296E35" w:rsidRPr="001C0FC4" w14:paraId="3E1898C9" w14:textId="77777777" w:rsidTr="002E3FCC">
        <w:tc>
          <w:tcPr>
            <w:tcW w:w="2837" w:type="dxa"/>
            <w:tcBorders>
              <w:top w:val="single" w:sz="4" w:space="0" w:color="auto"/>
              <w:left w:val="single" w:sz="4" w:space="0" w:color="auto"/>
              <w:bottom w:val="single" w:sz="4" w:space="0" w:color="auto"/>
              <w:right w:val="single" w:sz="4" w:space="0" w:color="auto"/>
            </w:tcBorders>
          </w:tcPr>
          <w:p w14:paraId="208EF29E"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6FE5FA2"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07A7813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0154A7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0BD67A25" w14:textId="77777777" w:rsidR="00296E35" w:rsidRPr="001C0FC4" w:rsidRDefault="00296E35" w:rsidP="002E3FCC">
            <w:pPr>
              <w:pStyle w:val="TAL"/>
              <w:rPr>
                <w:color w:val="000000" w:themeColor="text1"/>
              </w:rPr>
            </w:pPr>
          </w:p>
        </w:tc>
      </w:tr>
    </w:tbl>
    <w:p w14:paraId="50AA2B77" w14:textId="77777777" w:rsidR="00296E35" w:rsidRPr="001C0FC4" w:rsidRDefault="00296E35" w:rsidP="00296E35">
      <w:pPr>
        <w:rPr>
          <w:color w:val="000000" w:themeColor="text1"/>
        </w:rPr>
      </w:pPr>
    </w:p>
    <w:p w14:paraId="2B5242E8" w14:textId="5EC51283" w:rsidR="00296E35" w:rsidRPr="001C0FC4" w:rsidRDefault="00296E35" w:rsidP="00296E35">
      <w:pPr>
        <w:pStyle w:val="TH"/>
        <w:rPr>
          <w:color w:val="000000" w:themeColor="text1"/>
        </w:rPr>
      </w:pPr>
      <w:r w:rsidRPr="001C0FC4">
        <w:rPr>
          <w:color w:val="000000" w:themeColor="text1"/>
        </w:rPr>
        <w:t>Table 6.1.20.3.3-4: SIP 200 (OK) from the UE (step 1, Table 6.1.20.3.2-1;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89814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DD8D7C" w14:textId="21E8685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42DD4D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3223B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91EF6A"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9A829B"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A9170F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8A87D58"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3506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0120A1"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4D984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0D8BDA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F191C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F7269C5" w14:textId="77777777" w:rsidR="00296E35" w:rsidRPr="001C0FC4" w:rsidRDefault="00296E35" w:rsidP="002E3FCC">
            <w:pPr>
              <w:pStyle w:val="TAL"/>
              <w:rPr>
                <w:color w:val="000000" w:themeColor="text1"/>
              </w:rPr>
            </w:pPr>
          </w:p>
        </w:tc>
      </w:tr>
      <w:tr w:rsidR="00296E35" w:rsidRPr="001C0FC4" w14:paraId="026AF0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D8764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43F1647"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6346855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7776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911FEDB" w14:textId="77777777" w:rsidR="00296E35" w:rsidRPr="001C0FC4" w:rsidRDefault="00296E35" w:rsidP="002E3FCC">
            <w:pPr>
              <w:pStyle w:val="TAL"/>
              <w:rPr>
                <w:color w:val="000000" w:themeColor="text1"/>
              </w:rPr>
            </w:pPr>
          </w:p>
        </w:tc>
      </w:tr>
      <w:tr w:rsidR="00296E35" w:rsidRPr="001C0FC4" w14:paraId="23189A7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B8AC9EC"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6715BD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DC66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4798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CA4A347" w14:textId="77777777" w:rsidR="00296E35" w:rsidRPr="001C0FC4" w:rsidRDefault="00296E35" w:rsidP="002E3FCC">
            <w:pPr>
              <w:pStyle w:val="TAL"/>
              <w:rPr>
                <w:color w:val="000000" w:themeColor="text1"/>
              </w:rPr>
            </w:pPr>
          </w:p>
        </w:tc>
      </w:tr>
      <w:tr w:rsidR="00296E35" w:rsidRPr="001C0FC4" w14:paraId="0F5152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EB49A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759E3A" w14:textId="77777777" w:rsidR="00296E35" w:rsidRPr="001C0FC4" w:rsidRDefault="00296E35" w:rsidP="002E3FCC">
            <w:pPr>
              <w:pStyle w:val="TAL"/>
              <w:rPr>
                <w:color w:val="000000" w:themeColor="text1"/>
              </w:rPr>
            </w:pPr>
            <w:r w:rsidRPr="001C0FC4">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4D43FC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27702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80768EE" w14:textId="77777777" w:rsidR="00296E35" w:rsidRPr="001C0FC4" w:rsidRDefault="00296E35" w:rsidP="002E3FCC">
            <w:pPr>
              <w:pStyle w:val="TAL"/>
              <w:rPr>
                <w:color w:val="000000" w:themeColor="text1"/>
              </w:rPr>
            </w:pPr>
          </w:p>
        </w:tc>
      </w:tr>
    </w:tbl>
    <w:p w14:paraId="3DDA6CC8" w14:textId="77777777" w:rsidR="00296E35" w:rsidRPr="001C0FC4" w:rsidRDefault="00296E35" w:rsidP="00296E35">
      <w:pPr>
        <w:rPr>
          <w:color w:val="000000" w:themeColor="text1"/>
        </w:rPr>
      </w:pPr>
    </w:p>
    <w:p w14:paraId="7F8C0D25" w14:textId="77777777" w:rsidR="00296E35" w:rsidRPr="001C0FC4" w:rsidRDefault="00296E35" w:rsidP="00296E35">
      <w:pPr>
        <w:pStyle w:val="TH"/>
        <w:rPr>
          <w:color w:val="000000" w:themeColor="text1"/>
        </w:rPr>
      </w:pPr>
      <w:r w:rsidRPr="001C0FC4">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4D3F8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AE13223" w14:textId="743CDBE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A8C186E" w14:textId="77777777" w:rsidR="00296E35" w:rsidRPr="001C0FC4" w:rsidRDefault="00296E35" w:rsidP="00296E35">
      <w:pPr>
        <w:rPr>
          <w:color w:val="000000" w:themeColor="text1"/>
        </w:rPr>
      </w:pPr>
    </w:p>
    <w:p w14:paraId="1B9218E4" w14:textId="297B889F" w:rsidR="00296E35" w:rsidRPr="001C0FC4" w:rsidRDefault="00296E35" w:rsidP="00296E35">
      <w:pPr>
        <w:pStyle w:val="TH"/>
        <w:rPr>
          <w:color w:val="000000" w:themeColor="text1"/>
        </w:rPr>
      </w:pPr>
      <w:r w:rsidRPr="001C0FC4">
        <w:rPr>
          <w:color w:val="000000" w:themeColor="text1"/>
        </w:rPr>
        <w:t>Table 6.1.20.3.3-6: MSRP SEND from the SS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59F3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1B001" w14:textId="25CFAF0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358724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5069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3B90AD"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F29F5F1"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37CD0820"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FBD8AE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58F89C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886A07"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85850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03134E"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4086D5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258039D" w14:textId="77777777" w:rsidR="00296E35" w:rsidRPr="001C0FC4" w:rsidRDefault="00296E35" w:rsidP="002E3FCC">
            <w:pPr>
              <w:pStyle w:val="TAL"/>
              <w:rPr>
                <w:color w:val="000000" w:themeColor="text1"/>
              </w:rPr>
            </w:pPr>
          </w:p>
        </w:tc>
      </w:tr>
      <w:tr w:rsidR="00296E35" w:rsidRPr="001C0FC4" w14:paraId="38C7A7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59F49"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2DCA75D"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60D4738"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671FE2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3094C2" w14:textId="77777777" w:rsidR="00296E35" w:rsidRPr="001C0FC4" w:rsidRDefault="00296E35" w:rsidP="002E3FCC">
            <w:pPr>
              <w:pStyle w:val="TAL"/>
              <w:rPr>
                <w:color w:val="000000" w:themeColor="text1"/>
              </w:rPr>
            </w:pPr>
          </w:p>
        </w:tc>
      </w:tr>
      <w:tr w:rsidR="00296E35" w:rsidRPr="001C0FC4" w14:paraId="48813E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7F13B6"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C240BD3" w14:textId="77777777" w:rsidR="00296E35" w:rsidRPr="001C0FC4" w:rsidRDefault="00296E35" w:rsidP="002E3FCC">
            <w:pPr>
              <w:pStyle w:val="TAL"/>
              <w:rPr>
                <w:color w:val="000000" w:themeColor="text1"/>
              </w:rPr>
            </w:pPr>
            <w:r w:rsidRPr="001C0FC4">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1DE68E46"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ECC72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6A02392" w14:textId="77777777" w:rsidR="00296E35" w:rsidRPr="001C0FC4" w:rsidRDefault="00296E35" w:rsidP="002E3FCC">
            <w:pPr>
              <w:pStyle w:val="TAL"/>
              <w:rPr>
                <w:color w:val="000000" w:themeColor="text1"/>
              </w:rPr>
            </w:pPr>
          </w:p>
        </w:tc>
      </w:tr>
    </w:tbl>
    <w:p w14:paraId="214F4EBE" w14:textId="77777777" w:rsidR="00296E35" w:rsidRPr="001C0FC4" w:rsidRDefault="00296E35" w:rsidP="00296E35">
      <w:pPr>
        <w:rPr>
          <w:color w:val="000000" w:themeColor="text1"/>
        </w:rPr>
      </w:pPr>
    </w:p>
    <w:p w14:paraId="7A8C9035" w14:textId="0EA4B16F" w:rsidR="00296E35" w:rsidRPr="001C0FC4" w:rsidRDefault="00296E35" w:rsidP="00296E35">
      <w:pPr>
        <w:pStyle w:val="TH"/>
        <w:rPr>
          <w:color w:val="000000" w:themeColor="text1"/>
        </w:rPr>
      </w:pPr>
      <w:r w:rsidRPr="001C0FC4">
        <w:rPr>
          <w:color w:val="000000" w:themeColor="text1"/>
        </w:rPr>
        <w:t>Table 6.1.20.3.3-7: MIME Message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55357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854280"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131BB0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FFD2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CF97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F6336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E1F946C"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8DB312"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281BB8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4D0FCF"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F643E7C"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3BDDD0F"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D6634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CAAE0DF" w14:textId="77777777" w:rsidR="00296E35" w:rsidRPr="001C0FC4" w:rsidRDefault="00296E35" w:rsidP="002E3FCC">
            <w:pPr>
              <w:pStyle w:val="TAL"/>
              <w:rPr>
                <w:color w:val="000000" w:themeColor="text1"/>
              </w:rPr>
            </w:pPr>
          </w:p>
        </w:tc>
      </w:tr>
      <w:tr w:rsidR="00296E35" w:rsidRPr="001C0FC4" w14:paraId="6B3EB05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509AE"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5142E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80B14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1E83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6DB7B" w14:textId="77777777" w:rsidR="00296E35" w:rsidRPr="001C0FC4" w:rsidRDefault="00296E35" w:rsidP="002E3FCC">
            <w:pPr>
              <w:pStyle w:val="TAL"/>
              <w:rPr>
                <w:color w:val="000000" w:themeColor="text1"/>
              </w:rPr>
            </w:pPr>
          </w:p>
        </w:tc>
      </w:tr>
      <w:tr w:rsidR="00296E35" w:rsidRPr="001C0FC4" w14:paraId="07ED3A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FFA4FD"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0695E59"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555270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EC7990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458431" w14:textId="77777777" w:rsidR="00296E35" w:rsidRPr="001C0FC4" w:rsidRDefault="00296E35" w:rsidP="002E3FCC">
            <w:pPr>
              <w:pStyle w:val="TAL"/>
              <w:rPr>
                <w:color w:val="000000" w:themeColor="text1"/>
              </w:rPr>
            </w:pPr>
          </w:p>
        </w:tc>
      </w:tr>
      <w:tr w:rsidR="00296E35" w:rsidRPr="001C0FC4" w14:paraId="69CA21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FA3186"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34AA797"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220C116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03F2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6767743" w14:textId="77777777" w:rsidR="00296E35" w:rsidRPr="001C0FC4" w:rsidRDefault="00296E35" w:rsidP="002E3FCC">
            <w:pPr>
              <w:pStyle w:val="TAL"/>
              <w:rPr>
                <w:color w:val="000000" w:themeColor="text1"/>
              </w:rPr>
            </w:pPr>
          </w:p>
        </w:tc>
      </w:tr>
      <w:tr w:rsidR="00296E35" w:rsidRPr="001C0FC4" w14:paraId="7173D9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65B606"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7B04BF25"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0025ECC6"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9F924F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60D25E6" w14:textId="77777777" w:rsidR="00296E35" w:rsidRPr="001C0FC4" w:rsidRDefault="00296E35" w:rsidP="002E3FCC">
            <w:pPr>
              <w:pStyle w:val="TAL"/>
              <w:rPr>
                <w:color w:val="000000" w:themeColor="text1"/>
              </w:rPr>
            </w:pPr>
          </w:p>
        </w:tc>
      </w:tr>
      <w:tr w:rsidR="00296E35" w:rsidRPr="001C0FC4" w14:paraId="0F09BE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C05D5"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F880C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C7199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078A1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54A50C8" w14:textId="77777777" w:rsidR="00296E35" w:rsidRPr="001C0FC4" w:rsidRDefault="00296E35" w:rsidP="002E3FCC">
            <w:pPr>
              <w:pStyle w:val="TAL"/>
              <w:rPr>
                <w:color w:val="000000" w:themeColor="text1"/>
              </w:rPr>
            </w:pPr>
          </w:p>
        </w:tc>
      </w:tr>
      <w:tr w:rsidR="00296E35" w:rsidRPr="001C0FC4" w14:paraId="2468B70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E7D18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F5CD7BD"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CD6F5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36067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A21E14" w14:textId="77777777" w:rsidR="00296E35" w:rsidRPr="001C0FC4" w:rsidRDefault="00296E35" w:rsidP="002E3FCC">
            <w:pPr>
              <w:pStyle w:val="TAL"/>
              <w:rPr>
                <w:color w:val="000000" w:themeColor="text1"/>
              </w:rPr>
            </w:pPr>
          </w:p>
        </w:tc>
      </w:tr>
      <w:tr w:rsidR="00296E35" w:rsidRPr="001C0FC4" w14:paraId="359991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41CE72"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99DBE1" w14:textId="77777777" w:rsidR="00296E35" w:rsidRPr="001C0FC4" w:rsidRDefault="00296E35" w:rsidP="002E3FCC">
            <w:pPr>
              <w:pStyle w:val="TAL"/>
              <w:rPr>
                <w:color w:val="000000" w:themeColor="text1"/>
              </w:rPr>
            </w:pPr>
            <w:r w:rsidRPr="001C0FC4">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4495393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C154E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2E27B1B" w14:textId="77777777" w:rsidR="00296E35" w:rsidRPr="001C0FC4" w:rsidRDefault="00296E35" w:rsidP="002E3FCC">
            <w:pPr>
              <w:pStyle w:val="TAL"/>
              <w:rPr>
                <w:color w:val="000000" w:themeColor="text1"/>
              </w:rPr>
            </w:pPr>
          </w:p>
        </w:tc>
      </w:tr>
    </w:tbl>
    <w:p w14:paraId="5F643BED" w14:textId="77777777" w:rsidR="00296E35" w:rsidRPr="001C0FC4" w:rsidRDefault="00296E35" w:rsidP="00296E35">
      <w:pPr>
        <w:rPr>
          <w:color w:val="000000" w:themeColor="text1"/>
        </w:rPr>
      </w:pPr>
    </w:p>
    <w:p w14:paraId="235BCA3E" w14:textId="77777777" w:rsidR="00296E35" w:rsidRPr="001C0FC4" w:rsidRDefault="00296E35" w:rsidP="00296E35">
      <w:pPr>
        <w:pStyle w:val="TH"/>
        <w:rPr>
          <w:color w:val="000000" w:themeColor="text1"/>
        </w:rPr>
      </w:pPr>
      <w:r w:rsidRPr="001C0FC4">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5EC1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36A6985" w14:textId="76840C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722874FC" w14:textId="77777777" w:rsidR="00296E35" w:rsidRPr="001C0FC4" w:rsidRDefault="00296E35" w:rsidP="00296E35">
      <w:pPr>
        <w:rPr>
          <w:color w:val="000000" w:themeColor="text1"/>
        </w:rPr>
      </w:pPr>
    </w:p>
    <w:p w14:paraId="151CE55B" w14:textId="77777777" w:rsidR="00296E35" w:rsidRPr="001C0FC4" w:rsidRDefault="00296E35" w:rsidP="00296E35">
      <w:pPr>
        <w:pStyle w:val="TH"/>
        <w:rPr>
          <w:color w:val="000000" w:themeColor="text1"/>
        </w:rPr>
      </w:pPr>
      <w:r w:rsidRPr="001C0FC4">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4E5F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09786A3" w14:textId="59DCD76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5CC825C0" w14:textId="77777777" w:rsidR="00296E35" w:rsidRPr="001C0FC4" w:rsidRDefault="00296E35" w:rsidP="00296E35">
      <w:pPr>
        <w:rPr>
          <w:color w:val="000000" w:themeColor="text1"/>
        </w:rPr>
      </w:pPr>
    </w:p>
    <w:p w14:paraId="055D26D9" w14:textId="1C553F48" w:rsidR="00296E35" w:rsidRPr="001C0FC4" w:rsidRDefault="00296E35" w:rsidP="00296E35">
      <w:pPr>
        <w:pStyle w:val="TH"/>
        <w:rPr>
          <w:color w:val="000000" w:themeColor="text1"/>
        </w:rPr>
      </w:pPr>
      <w:r w:rsidRPr="001C0FC4">
        <w:rPr>
          <w:color w:val="000000" w:themeColor="text1"/>
        </w:rPr>
        <w:t>Table 6.1.20.3.3-10: MSRP SEND from the UE (step 3, Table 6.1.20.3.2-1;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7FE7F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A7FC1E" w14:textId="2042464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24D735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292C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F57792"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F8D40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CEA44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0C0F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6A9A95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264F9A"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2BC8B09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2B958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C15365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4D35617" w14:textId="77777777" w:rsidR="00296E35" w:rsidRPr="001C0FC4" w:rsidRDefault="00296E35" w:rsidP="002E3FCC">
            <w:pPr>
              <w:pStyle w:val="TAL"/>
              <w:rPr>
                <w:color w:val="000000" w:themeColor="text1"/>
              </w:rPr>
            </w:pPr>
          </w:p>
        </w:tc>
      </w:tr>
      <w:tr w:rsidR="00296E35" w:rsidRPr="001C0FC4" w14:paraId="7FEDFD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3F15"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2C61F248"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4986BF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33C0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DD282BB" w14:textId="77777777" w:rsidR="00296E35" w:rsidRPr="001C0FC4" w:rsidRDefault="00296E35" w:rsidP="002E3FCC">
            <w:pPr>
              <w:pStyle w:val="TAL"/>
              <w:rPr>
                <w:color w:val="000000" w:themeColor="text1"/>
              </w:rPr>
            </w:pPr>
          </w:p>
        </w:tc>
      </w:tr>
      <w:tr w:rsidR="00296E35" w:rsidRPr="001C0FC4" w14:paraId="0FF449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3E35B"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3D606A1"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4C92FE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F432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FF01C8" w14:textId="77777777" w:rsidR="00296E35" w:rsidRPr="001C0FC4" w:rsidRDefault="00296E35" w:rsidP="002E3FCC">
            <w:pPr>
              <w:pStyle w:val="TAL"/>
              <w:rPr>
                <w:color w:val="000000" w:themeColor="text1"/>
              </w:rPr>
            </w:pPr>
          </w:p>
        </w:tc>
      </w:tr>
    </w:tbl>
    <w:p w14:paraId="29BCFF8C" w14:textId="77777777" w:rsidR="00296E35" w:rsidRPr="001C0FC4" w:rsidRDefault="00296E35" w:rsidP="00296E35">
      <w:pPr>
        <w:rPr>
          <w:color w:val="000000" w:themeColor="text1"/>
        </w:rPr>
      </w:pPr>
    </w:p>
    <w:p w14:paraId="52A46052" w14:textId="77777777" w:rsidR="00296E35" w:rsidRPr="001C0FC4" w:rsidRDefault="00296E35" w:rsidP="00296E35">
      <w:pPr>
        <w:pStyle w:val="TH"/>
        <w:rPr>
          <w:color w:val="000000" w:themeColor="text1"/>
        </w:rPr>
      </w:pPr>
      <w:r w:rsidRPr="001C0FC4">
        <w:rPr>
          <w:color w:val="000000" w:themeColor="text1"/>
        </w:rPr>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11A18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10080D" w14:textId="7B48DB5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786EAAD4" w14:textId="77777777" w:rsidR="00296E35" w:rsidRPr="001C0FC4" w:rsidRDefault="00296E35" w:rsidP="00296E35">
      <w:pPr>
        <w:rPr>
          <w:color w:val="000000" w:themeColor="text1"/>
        </w:rPr>
      </w:pPr>
    </w:p>
    <w:p w14:paraId="489C91B5" w14:textId="5B503CCA" w:rsidR="00296E35" w:rsidRPr="001C0FC4" w:rsidRDefault="00296E35" w:rsidP="00296E35">
      <w:pPr>
        <w:pStyle w:val="TH"/>
        <w:rPr>
          <w:color w:val="000000" w:themeColor="text1"/>
        </w:rPr>
      </w:pPr>
      <w:r w:rsidRPr="001C0FC4">
        <w:rPr>
          <w:color w:val="000000" w:themeColor="text1"/>
        </w:rPr>
        <w:t>Table 6.1.20.3.3-12: SIP re-INVITE from the SS (step 5, Table 6.1.20.3.2-1;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1DBD8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98EAEFC" w14:textId="130956DB"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2E86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9E5F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C85347"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2FB21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D1153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828DE6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12BC4DC3" w14:textId="77777777" w:rsidTr="002E3FCC">
        <w:tc>
          <w:tcPr>
            <w:tcW w:w="2837" w:type="dxa"/>
            <w:tcBorders>
              <w:top w:val="single" w:sz="4" w:space="0" w:color="auto"/>
              <w:left w:val="single" w:sz="4" w:space="0" w:color="auto"/>
              <w:bottom w:val="single" w:sz="4" w:space="0" w:color="auto"/>
              <w:right w:val="single" w:sz="4" w:space="0" w:color="auto"/>
            </w:tcBorders>
          </w:tcPr>
          <w:p w14:paraId="78CE535F"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E61622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8FED80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B202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F1A65B2" w14:textId="77777777" w:rsidR="00296E35" w:rsidRPr="001C0FC4" w:rsidRDefault="00296E35" w:rsidP="002E3FCC">
            <w:pPr>
              <w:pStyle w:val="TAL"/>
              <w:rPr>
                <w:color w:val="000000" w:themeColor="text1"/>
              </w:rPr>
            </w:pPr>
          </w:p>
        </w:tc>
      </w:tr>
      <w:tr w:rsidR="00296E35" w:rsidRPr="001C0FC4" w14:paraId="5A6531B7" w14:textId="77777777" w:rsidTr="002E3FCC">
        <w:tc>
          <w:tcPr>
            <w:tcW w:w="2837" w:type="dxa"/>
            <w:tcBorders>
              <w:top w:val="single" w:sz="4" w:space="0" w:color="auto"/>
              <w:left w:val="single" w:sz="4" w:space="0" w:color="auto"/>
              <w:bottom w:val="single" w:sz="4" w:space="0" w:color="auto"/>
              <w:right w:val="single" w:sz="4" w:space="0" w:color="auto"/>
            </w:tcBorders>
          </w:tcPr>
          <w:p w14:paraId="5CFFDB20"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8637AF"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5E132557"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F8C629C"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7AFB2A4" w14:textId="77777777" w:rsidR="00296E35" w:rsidRPr="001C0FC4" w:rsidRDefault="00296E35" w:rsidP="002E3FCC">
            <w:pPr>
              <w:pStyle w:val="TAL"/>
              <w:rPr>
                <w:color w:val="000000" w:themeColor="text1"/>
              </w:rPr>
            </w:pPr>
          </w:p>
        </w:tc>
      </w:tr>
      <w:tr w:rsidR="00296E35" w:rsidRPr="001C0FC4" w14:paraId="52C977A6" w14:textId="77777777" w:rsidTr="002E3FCC">
        <w:tc>
          <w:tcPr>
            <w:tcW w:w="2837" w:type="dxa"/>
            <w:tcBorders>
              <w:top w:val="single" w:sz="4" w:space="0" w:color="auto"/>
              <w:left w:val="single" w:sz="4" w:space="0" w:color="auto"/>
              <w:bottom w:val="single" w:sz="4" w:space="0" w:color="auto"/>
              <w:right w:val="single" w:sz="4" w:space="0" w:color="auto"/>
            </w:tcBorders>
          </w:tcPr>
          <w:p w14:paraId="77312826"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3DE1E8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B453FD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AFC492"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2414F360" w14:textId="77777777" w:rsidR="00296E35" w:rsidRPr="001C0FC4" w:rsidRDefault="00296E35" w:rsidP="002E3FCC">
            <w:pPr>
              <w:pStyle w:val="TAL"/>
              <w:rPr>
                <w:color w:val="000000" w:themeColor="text1"/>
              </w:rPr>
            </w:pPr>
          </w:p>
        </w:tc>
      </w:tr>
      <w:tr w:rsidR="00296E35" w:rsidRPr="001C0FC4" w14:paraId="56917BFD" w14:textId="77777777" w:rsidTr="002E3FCC">
        <w:tc>
          <w:tcPr>
            <w:tcW w:w="2837" w:type="dxa"/>
            <w:tcBorders>
              <w:top w:val="single" w:sz="4" w:space="0" w:color="auto"/>
              <w:left w:val="single" w:sz="4" w:space="0" w:color="auto"/>
              <w:bottom w:val="single" w:sz="4" w:space="0" w:color="auto"/>
              <w:right w:val="single" w:sz="4" w:space="0" w:color="auto"/>
            </w:tcBorders>
          </w:tcPr>
          <w:p w14:paraId="160009FA"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1A8B7A2A"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73DA5587"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A1005B2"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3B735A2" w14:textId="77777777" w:rsidR="00296E35" w:rsidRPr="001C0FC4" w:rsidRDefault="00296E35" w:rsidP="002E3FCC">
            <w:pPr>
              <w:pStyle w:val="TAL"/>
              <w:rPr>
                <w:color w:val="000000" w:themeColor="text1"/>
              </w:rPr>
            </w:pPr>
          </w:p>
        </w:tc>
      </w:tr>
      <w:tr w:rsidR="00296E35" w:rsidRPr="001C0FC4" w14:paraId="5E9A5E8E" w14:textId="77777777" w:rsidTr="002E3FCC">
        <w:tc>
          <w:tcPr>
            <w:tcW w:w="2837" w:type="dxa"/>
            <w:tcBorders>
              <w:top w:val="single" w:sz="4" w:space="0" w:color="auto"/>
              <w:left w:val="single" w:sz="4" w:space="0" w:color="auto"/>
              <w:bottom w:val="single" w:sz="4" w:space="0" w:color="auto"/>
              <w:right w:val="single" w:sz="4" w:space="0" w:color="auto"/>
            </w:tcBorders>
          </w:tcPr>
          <w:p w14:paraId="264E87BB"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DB9DD36"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E683702"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F13322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6CCC4" w14:textId="77777777" w:rsidR="00296E35" w:rsidRPr="001C0FC4" w:rsidRDefault="00296E35" w:rsidP="002E3FCC">
            <w:pPr>
              <w:pStyle w:val="TAL"/>
              <w:rPr>
                <w:color w:val="000000" w:themeColor="text1"/>
              </w:rPr>
            </w:pPr>
          </w:p>
        </w:tc>
      </w:tr>
      <w:tr w:rsidR="00296E35" w:rsidRPr="001C0FC4" w14:paraId="4F1389A4" w14:textId="77777777" w:rsidTr="002E3FCC">
        <w:tc>
          <w:tcPr>
            <w:tcW w:w="2837" w:type="dxa"/>
            <w:tcBorders>
              <w:top w:val="single" w:sz="4" w:space="0" w:color="auto"/>
              <w:left w:val="single" w:sz="4" w:space="0" w:color="auto"/>
              <w:bottom w:val="single" w:sz="4" w:space="0" w:color="auto"/>
              <w:right w:val="single" w:sz="4" w:space="0" w:color="auto"/>
            </w:tcBorders>
          </w:tcPr>
          <w:p w14:paraId="632A6864"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CF3B95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5D1B1A5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3CEA20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2A83EA" w14:textId="77777777" w:rsidR="00296E35" w:rsidRPr="001C0FC4" w:rsidRDefault="00296E35" w:rsidP="002E3FCC">
            <w:pPr>
              <w:pStyle w:val="TAL"/>
              <w:rPr>
                <w:color w:val="000000" w:themeColor="text1"/>
              </w:rPr>
            </w:pPr>
          </w:p>
        </w:tc>
      </w:tr>
    </w:tbl>
    <w:p w14:paraId="3B94260E" w14:textId="77777777" w:rsidR="00296E35" w:rsidRPr="001C0FC4" w:rsidRDefault="00296E35" w:rsidP="00296E35">
      <w:pPr>
        <w:rPr>
          <w:color w:val="000000" w:themeColor="text1"/>
        </w:rPr>
      </w:pPr>
    </w:p>
    <w:p w14:paraId="3D84B9E2" w14:textId="77777777" w:rsidR="00296E35" w:rsidRPr="001C0FC4" w:rsidRDefault="00296E35" w:rsidP="00296E35">
      <w:pPr>
        <w:pStyle w:val="TH"/>
        <w:rPr>
          <w:color w:val="000000" w:themeColor="text1"/>
        </w:rPr>
      </w:pPr>
      <w:r w:rsidRPr="001C0FC4">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771E3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7DBE1EE" w14:textId="3E7852D0"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7498B0A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CFB52C"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661681"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7A0B3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00CE0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91BA51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CB10EFA" w14:textId="77777777" w:rsidTr="002E3FCC">
        <w:tc>
          <w:tcPr>
            <w:tcW w:w="2837" w:type="dxa"/>
            <w:tcBorders>
              <w:top w:val="single" w:sz="4" w:space="0" w:color="auto"/>
              <w:left w:val="single" w:sz="4" w:space="0" w:color="auto"/>
              <w:bottom w:val="single" w:sz="4" w:space="0" w:color="auto"/>
              <w:right w:val="single" w:sz="4" w:space="0" w:color="auto"/>
            </w:tcBorders>
          </w:tcPr>
          <w:p w14:paraId="20BCEB74"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0AA1886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1FA80E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30F61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B5CA84B" w14:textId="77777777" w:rsidR="00296E35" w:rsidRPr="001C0FC4" w:rsidRDefault="00296E35" w:rsidP="002E3FCC">
            <w:pPr>
              <w:pStyle w:val="TAL"/>
              <w:rPr>
                <w:color w:val="000000" w:themeColor="text1"/>
              </w:rPr>
            </w:pPr>
          </w:p>
        </w:tc>
      </w:tr>
      <w:tr w:rsidR="00296E35" w:rsidRPr="001C0FC4" w14:paraId="62619042" w14:textId="77777777" w:rsidTr="002E3FCC">
        <w:tc>
          <w:tcPr>
            <w:tcW w:w="2837" w:type="dxa"/>
            <w:tcBorders>
              <w:top w:val="single" w:sz="4" w:space="0" w:color="auto"/>
              <w:left w:val="single" w:sz="4" w:space="0" w:color="auto"/>
              <w:bottom w:val="single" w:sz="4" w:space="0" w:color="auto"/>
              <w:right w:val="single" w:sz="4" w:space="0" w:color="auto"/>
            </w:tcBorders>
          </w:tcPr>
          <w:p w14:paraId="3F985C78"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32044A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F6AB7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D1BA9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3BB37C" w14:textId="77777777" w:rsidR="00296E35" w:rsidRPr="001C0FC4" w:rsidRDefault="00296E35" w:rsidP="002E3FCC">
            <w:pPr>
              <w:pStyle w:val="TAL"/>
              <w:rPr>
                <w:color w:val="000000" w:themeColor="text1"/>
              </w:rPr>
            </w:pPr>
          </w:p>
        </w:tc>
      </w:tr>
      <w:tr w:rsidR="00296E35" w:rsidRPr="001C0FC4" w14:paraId="569731C8" w14:textId="77777777" w:rsidTr="002E3FCC">
        <w:tc>
          <w:tcPr>
            <w:tcW w:w="2837" w:type="dxa"/>
            <w:tcBorders>
              <w:top w:val="single" w:sz="4" w:space="0" w:color="auto"/>
              <w:left w:val="single" w:sz="4" w:space="0" w:color="auto"/>
              <w:bottom w:val="single" w:sz="4" w:space="0" w:color="auto"/>
              <w:right w:val="single" w:sz="4" w:space="0" w:color="auto"/>
            </w:tcBorders>
          </w:tcPr>
          <w:p w14:paraId="53E8299D"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0C914C9F"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D35286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B5C03E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40ECB39" w14:textId="77777777" w:rsidR="00296E35" w:rsidRPr="001C0FC4" w:rsidRDefault="00296E35" w:rsidP="002E3FCC">
            <w:pPr>
              <w:pStyle w:val="TAL"/>
              <w:rPr>
                <w:color w:val="000000" w:themeColor="text1"/>
              </w:rPr>
            </w:pPr>
          </w:p>
        </w:tc>
      </w:tr>
      <w:tr w:rsidR="00296E35" w:rsidRPr="001C0FC4" w14:paraId="6A61541E" w14:textId="77777777" w:rsidTr="002E3FCC">
        <w:tc>
          <w:tcPr>
            <w:tcW w:w="2837" w:type="dxa"/>
            <w:tcBorders>
              <w:top w:val="single" w:sz="4" w:space="0" w:color="auto"/>
              <w:left w:val="single" w:sz="4" w:space="0" w:color="auto"/>
              <w:bottom w:val="single" w:sz="4" w:space="0" w:color="auto"/>
              <w:right w:val="single" w:sz="4" w:space="0" w:color="auto"/>
            </w:tcBorders>
          </w:tcPr>
          <w:p w14:paraId="015DAAF7"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01746907"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9EDD3D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E58B9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8297B05" w14:textId="77777777" w:rsidR="00296E35" w:rsidRPr="001C0FC4" w:rsidRDefault="00296E35" w:rsidP="002E3FCC">
            <w:pPr>
              <w:pStyle w:val="TAL"/>
              <w:rPr>
                <w:color w:val="000000" w:themeColor="text1"/>
              </w:rPr>
            </w:pPr>
          </w:p>
        </w:tc>
      </w:tr>
      <w:tr w:rsidR="00296E35" w:rsidRPr="001C0FC4" w14:paraId="490A7849" w14:textId="77777777" w:rsidTr="002E3FCC">
        <w:tc>
          <w:tcPr>
            <w:tcW w:w="2837" w:type="dxa"/>
            <w:tcBorders>
              <w:top w:val="single" w:sz="4" w:space="0" w:color="auto"/>
              <w:left w:val="single" w:sz="4" w:space="0" w:color="auto"/>
              <w:bottom w:val="single" w:sz="4" w:space="0" w:color="auto"/>
              <w:right w:val="single" w:sz="4" w:space="0" w:color="auto"/>
            </w:tcBorders>
          </w:tcPr>
          <w:p w14:paraId="32E4F2EB"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447EA0E"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5EAD5E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1CEF5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A159539" w14:textId="77777777" w:rsidR="00296E35" w:rsidRPr="001C0FC4" w:rsidRDefault="00296E35" w:rsidP="002E3FCC">
            <w:pPr>
              <w:pStyle w:val="TAL"/>
              <w:rPr>
                <w:color w:val="000000" w:themeColor="text1"/>
              </w:rPr>
            </w:pPr>
          </w:p>
        </w:tc>
      </w:tr>
      <w:tr w:rsidR="00296E35" w:rsidRPr="001C0FC4" w14:paraId="32BEF7A8" w14:textId="77777777" w:rsidTr="002E3FCC">
        <w:tc>
          <w:tcPr>
            <w:tcW w:w="2837" w:type="dxa"/>
            <w:tcBorders>
              <w:top w:val="single" w:sz="4" w:space="0" w:color="auto"/>
              <w:left w:val="single" w:sz="4" w:space="0" w:color="auto"/>
              <w:bottom w:val="single" w:sz="4" w:space="0" w:color="auto"/>
              <w:right w:val="single" w:sz="4" w:space="0" w:color="auto"/>
            </w:tcBorders>
          </w:tcPr>
          <w:p w14:paraId="31B5546C"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4748D27"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657C37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F1C1AE"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8A0252C" w14:textId="77777777" w:rsidR="00296E35" w:rsidRPr="001C0FC4" w:rsidRDefault="00296E35" w:rsidP="002E3FCC">
            <w:pPr>
              <w:pStyle w:val="TAL"/>
              <w:rPr>
                <w:color w:val="000000" w:themeColor="text1"/>
              </w:rPr>
            </w:pPr>
          </w:p>
        </w:tc>
      </w:tr>
    </w:tbl>
    <w:p w14:paraId="632FA672" w14:textId="77777777" w:rsidR="00296E35" w:rsidRPr="001C0FC4" w:rsidRDefault="00296E35" w:rsidP="00296E35">
      <w:pPr>
        <w:rPr>
          <w:color w:val="000000" w:themeColor="text1"/>
        </w:rPr>
      </w:pPr>
    </w:p>
    <w:p w14:paraId="36114905" w14:textId="77777777" w:rsidR="00296E35" w:rsidRPr="001C0FC4" w:rsidRDefault="00296E35" w:rsidP="00296E35">
      <w:pPr>
        <w:pStyle w:val="Heading3"/>
      </w:pPr>
      <w:bookmarkStart w:id="809" w:name="_Toc178186354"/>
      <w:bookmarkStart w:id="810" w:name="_Toc210385168"/>
      <w:r w:rsidRPr="001C0FC4">
        <w:t>6.1.21</w:t>
      </w:r>
      <w:r w:rsidRPr="001C0FC4">
        <w:tab/>
        <w:t>On-network / Short Data Service (SDS) / Standalone SDS using signalling control plane / One-to-one Standalone SDS / Active functional alias / Client Originated (CO)</w:t>
      </w:r>
      <w:bookmarkEnd w:id="809"/>
      <w:bookmarkEnd w:id="810"/>
    </w:p>
    <w:p w14:paraId="502B03FB" w14:textId="77777777" w:rsidR="00296E35" w:rsidRPr="001C0FC4" w:rsidRDefault="00296E35" w:rsidP="00296E35">
      <w:pPr>
        <w:pStyle w:val="H6"/>
      </w:pPr>
      <w:r w:rsidRPr="001C0FC4">
        <w:t>6.1.21.1</w:t>
      </w:r>
      <w:r w:rsidRPr="001C0FC4">
        <w:tab/>
        <w:t>Test Purpose (TP)</w:t>
      </w:r>
    </w:p>
    <w:p w14:paraId="1D4492BF" w14:textId="77777777" w:rsidR="00296E35" w:rsidRPr="001C0FC4" w:rsidRDefault="00296E35" w:rsidP="00296E35">
      <w:pPr>
        <w:pStyle w:val="H6"/>
      </w:pPr>
      <w:r w:rsidRPr="001C0FC4">
        <w:t>(1)</w:t>
      </w:r>
    </w:p>
    <w:p w14:paraId="6ABE65B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5508CB3" w14:textId="77777777" w:rsidR="00296E35" w:rsidRPr="001C0FC4" w:rsidRDefault="00296E35" w:rsidP="00296E35">
      <w:pPr>
        <w:pStyle w:val="PL"/>
      </w:pPr>
      <w:r w:rsidRPr="001C0FC4">
        <w:rPr>
          <w:b/>
        </w:rPr>
        <w:t>ensure that</w:t>
      </w:r>
      <w:r w:rsidRPr="001C0FC4">
        <w:t xml:space="preserve"> {</w:t>
      </w:r>
    </w:p>
    <w:p w14:paraId="1E326E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using an active functional alias }</w:t>
      </w:r>
    </w:p>
    <w:p w14:paraId="0FC5ABD9"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using an active functional alias via a SIP MESSAGE message }</w:t>
      </w:r>
    </w:p>
    <w:p w14:paraId="2D5E4FAB" w14:textId="77777777" w:rsidR="00296E35" w:rsidRPr="001C0FC4" w:rsidRDefault="00296E35" w:rsidP="00296E35">
      <w:pPr>
        <w:pStyle w:val="PL"/>
      </w:pPr>
      <w:r w:rsidRPr="001C0FC4">
        <w:t xml:space="preserve">            }</w:t>
      </w:r>
    </w:p>
    <w:p w14:paraId="16231091" w14:textId="77777777" w:rsidR="00296E35" w:rsidRPr="001C0FC4" w:rsidRDefault="00296E35" w:rsidP="00296E35">
      <w:pPr>
        <w:pStyle w:val="PL"/>
      </w:pPr>
    </w:p>
    <w:p w14:paraId="5A3F3C0D" w14:textId="77777777" w:rsidR="00296E35" w:rsidRPr="001C0FC4" w:rsidRDefault="00296E35" w:rsidP="00296E35">
      <w:pPr>
        <w:pStyle w:val="H6"/>
      </w:pPr>
      <w:r w:rsidRPr="001C0FC4">
        <w:t>(2)</w:t>
      </w:r>
    </w:p>
    <w:p w14:paraId="46EFB376" w14:textId="77777777" w:rsidR="00296E35" w:rsidRPr="001C0FC4" w:rsidRDefault="00296E35" w:rsidP="00296E35">
      <w:pPr>
        <w:pStyle w:val="PL"/>
      </w:pPr>
      <w:r w:rsidRPr="001C0FC4">
        <w:rPr>
          <w:b/>
        </w:rPr>
        <w:t>with</w:t>
      </w:r>
      <w:r w:rsidRPr="001C0FC4">
        <w:t xml:space="preserve"> { UE (MCDATA Client) having sent a standalone one-to-one SDS message using an active Functional Alias }</w:t>
      </w:r>
    </w:p>
    <w:p w14:paraId="74C48F8E" w14:textId="77777777" w:rsidR="00296E35" w:rsidRPr="001C0FC4" w:rsidRDefault="00296E35" w:rsidP="00296E35">
      <w:pPr>
        <w:pStyle w:val="PL"/>
      </w:pPr>
      <w:r w:rsidRPr="001C0FC4">
        <w:rPr>
          <w:b/>
        </w:rPr>
        <w:t>ensure that</w:t>
      </w:r>
      <w:r w:rsidRPr="001C0FC4">
        <w:t xml:space="preserve"> {</w:t>
      </w:r>
    </w:p>
    <w:p w14:paraId="33C424AF"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6C02F3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5DFD1BC" w14:textId="77777777" w:rsidR="00296E35" w:rsidRPr="001C0FC4" w:rsidRDefault="00296E35" w:rsidP="00296E35">
      <w:pPr>
        <w:pStyle w:val="PL"/>
      </w:pPr>
      <w:r w:rsidRPr="001C0FC4">
        <w:t xml:space="preserve">            }</w:t>
      </w:r>
    </w:p>
    <w:p w14:paraId="467DC5BB" w14:textId="77777777" w:rsidR="00296E35" w:rsidRPr="001C0FC4" w:rsidRDefault="00296E35" w:rsidP="00296E35">
      <w:pPr>
        <w:pStyle w:val="PL"/>
      </w:pPr>
    </w:p>
    <w:p w14:paraId="621765C2" w14:textId="77777777" w:rsidR="00296E35" w:rsidRPr="001C0FC4" w:rsidRDefault="00296E35" w:rsidP="00296E35">
      <w:pPr>
        <w:pStyle w:val="H6"/>
      </w:pPr>
      <w:r w:rsidRPr="001C0FC4">
        <w:t>6.1.21.2</w:t>
      </w:r>
      <w:r w:rsidRPr="001C0FC4">
        <w:tab/>
        <w:t>Conformance requirements</w:t>
      </w:r>
    </w:p>
    <w:p w14:paraId="36A7A09D"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7C97868" w14:textId="77777777" w:rsidR="00296E35" w:rsidRPr="001C0FC4" w:rsidRDefault="00296E35" w:rsidP="00296E35">
      <w:r w:rsidRPr="001C0FC4">
        <w:t>[TS 24.282, clause 9.2.2.2.1]</w:t>
      </w:r>
    </w:p>
    <w:p w14:paraId="671D11A9" w14:textId="77777777" w:rsidR="00296E35" w:rsidRPr="001C0FC4" w:rsidRDefault="00296E35" w:rsidP="00296E35">
      <w:r w:rsidRPr="001C0FC4">
        <w:t>The MCData client shall generate a SIP MESSAGE request in accordance with 3GPP TS 24.229 [5] and IETF RFC 3428 [6] with the clarifications given below.</w:t>
      </w:r>
    </w:p>
    <w:p w14:paraId="613B5F1A" w14:textId="77777777" w:rsidR="00296E35" w:rsidRPr="001C0FC4" w:rsidRDefault="00296E35" w:rsidP="00296E35">
      <w:r w:rsidRPr="001C0FC4">
        <w:t>The MCData client:</w:t>
      </w:r>
    </w:p>
    <w:p w14:paraId="3DBC5910"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DB194DF"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20A93BF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176DCC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6A546B57" w14:textId="77777777" w:rsidR="00296E35" w:rsidRPr="001C0FC4" w:rsidRDefault="00296E35" w:rsidP="00296E35">
      <w:pPr>
        <w:pStyle w:val="B4"/>
        <w:rPr>
          <w:lang w:eastAsia="ko-KR"/>
        </w:rPr>
      </w:pPr>
      <w:r w:rsidRPr="001C0FC4">
        <w:rPr>
          <w:lang w:eastAsia="ko-KR"/>
        </w:rPr>
        <w:t>i)</w:t>
      </w:r>
      <w:r w:rsidRPr="001C0FC4">
        <w:rPr>
          <w:lang w:eastAsia="ko-KR"/>
        </w:rPr>
        <w:tab/>
        <w:t>a &lt;request-type&gt; element set to a value of "one-to-one-sds"; and</w:t>
      </w:r>
    </w:p>
    <w:p w14:paraId="43A6CC09" w14:textId="77777777" w:rsidR="00296E35" w:rsidRPr="001C0FC4" w:rsidRDefault="00296E35" w:rsidP="00296E35">
      <w:pPr>
        <w:pStyle w:val="B4"/>
        <w:rPr>
          <w:lang w:eastAsia="ko-KR"/>
        </w:rPr>
      </w:pPr>
      <w:r w:rsidRPr="001C0FC4">
        <w:rPr>
          <w:lang w:eastAsia="ko-KR"/>
        </w:rPr>
        <w:t>ii)</w:t>
      </w:r>
      <w:r w:rsidRPr="001C0FC4">
        <w:rPr>
          <w:lang w:eastAsia="ko-KR"/>
        </w:rPr>
        <w:tab/>
      </w:r>
      <w:r w:rsidRPr="001C0FC4">
        <w:t>if the MCData client is aware of active functional aliases and if an active functional alias is to be included in the SIP MESSAGE request, the &lt;functional-alias-URI&gt; element set to the URI of the used functional alias; and</w:t>
      </w:r>
    </w:p>
    <w:p w14:paraId="70EE5088"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01945464"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27631DB" w14:textId="77777777" w:rsidR="00296E35" w:rsidRPr="001C0FC4" w:rsidRDefault="00296E35" w:rsidP="00296E35">
      <w:pPr>
        <w:pStyle w:val="B3"/>
      </w:pPr>
      <w:r w:rsidRPr="001C0FC4">
        <w:t>ii)</w:t>
      </w:r>
      <w:r w:rsidRPr="001C0FC4">
        <w:tab/>
        <w:t>shall use the keying material to generate a PCK as described in 3GPP TS 33.180 [26];</w:t>
      </w:r>
    </w:p>
    <w:p w14:paraId="7B637ADE"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26D99F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1B8459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5536A4F"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6C221D1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73C38ECA"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3049D07F" w14:textId="77777777" w:rsidR="00296E35" w:rsidRPr="001C0FC4" w:rsidRDefault="00296E35" w:rsidP="00296E35">
      <w:r w:rsidRPr="001C0FC4">
        <w:t>…</w:t>
      </w:r>
    </w:p>
    <w:p w14:paraId="1AD06E62" w14:textId="77777777" w:rsidR="00296E35" w:rsidRPr="001C0FC4" w:rsidRDefault="00296E35" w:rsidP="00296E35">
      <w:pPr>
        <w:pStyle w:val="B1"/>
      </w:pPr>
      <w:r w:rsidRPr="001C0FC4">
        <w:t>4)</w:t>
      </w:r>
      <w:r w:rsidRPr="001C0FC4">
        <w:tab/>
        <w:t>shall generate a standalone SDS message as specified in subclause 6.2.2.1; and</w:t>
      </w:r>
    </w:p>
    <w:p w14:paraId="49275BB3"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5F5C16A" w14:textId="77777777" w:rsidR="00296E35" w:rsidRPr="001C0FC4" w:rsidRDefault="00296E35" w:rsidP="00296E35">
      <w:r w:rsidRPr="001C0FC4">
        <w:t>[TS 24.282, clause 6.2.2.1]</w:t>
      </w:r>
    </w:p>
    <w:p w14:paraId="4009BBC0" w14:textId="77777777" w:rsidR="00296E35" w:rsidRPr="001C0FC4" w:rsidRDefault="00296E35" w:rsidP="00296E35">
      <w:r w:rsidRPr="001C0FC4">
        <w:t>In order to generate an SDS message, the MCData client:</w:t>
      </w:r>
    </w:p>
    <w:p w14:paraId="50749016" w14:textId="77777777" w:rsidR="00296E35" w:rsidRPr="001C0FC4" w:rsidRDefault="00296E35" w:rsidP="00296E35">
      <w:pPr>
        <w:pStyle w:val="B1"/>
      </w:pPr>
      <w:r w:rsidRPr="001C0FC4">
        <w:t>1)</w:t>
      </w:r>
      <w:r w:rsidRPr="001C0FC4">
        <w:tab/>
        <w:t>shall generate an SDS SIGNALLING PAYLOAD message as specified in subclause 15.1.2;</w:t>
      </w:r>
    </w:p>
    <w:p w14:paraId="22C885F1" w14:textId="77777777" w:rsidR="00296E35" w:rsidRPr="001C0FC4" w:rsidRDefault="00296E35" w:rsidP="00296E35">
      <w:pPr>
        <w:pStyle w:val="B1"/>
      </w:pPr>
      <w:r w:rsidRPr="001C0FC4">
        <w:t>2)</w:t>
      </w:r>
      <w:r w:rsidRPr="001C0FC4">
        <w:tab/>
        <w:t>shall generate a DATA PAYLOAD message as specified in subclause 15.1.4;</w:t>
      </w:r>
    </w:p>
    <w:p w14:paraId="01C74240"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5445409B"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FCC4C5B" w14:textId="77777777" w:rsidR="00296E35" w:rsidRPr="001C0FC4" w:rsidRDefault="00296E35" w:rsidP="00296E35">
      <w:r w:rsidRPr="001C0FC4">
        <w:t>When generating an SDS SIGNALLING PAYLOAD message as specified in subclause 15.1.2, the MCData client:</w:t>
      </w:r>
    </w:p>
    <w:p w14:paraId="5B9A2BEE" w14:textId="77777777" w:rsidR="00296E35" w:rsidRPr="001C0FC4" w:rsidRDefault="00296E35" w:rsidP="00296E35">
      <w:pPr>
        <w:pStyle w:val="B1"/>
      </w:pPr>
      <w:r w:rsidRPr="001C0FC4">
        <w:t>1)</w:t>
      </w:r>
      <w:r w:rsidRPr="001C0FC4">
        <w:tab/>
        <w:t>shall set the Date and time IE to the current time as specified in subclause 15.2.8;</w:t>
      </w:r>
    </w:p>
    <w:p w14:paraId="44942074"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01ADD790"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533657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FC92C67"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03B93A89"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15.2.7and shall not include an Extended application ID IE as specified in subclause 15.2.24;</w:t>
      </w:r>
    </w:p>
    <w:p w14:paraId="74075D2A"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598E1013"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3A0B9C38"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subclause 15.2.24; </w:t>
      </w:r>
    </w:p>
    <w:p w14:paraId="6A74D8B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FAB1CE2"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27FBE41" w14:textId="77777777" w:rsidR="00296E35" w:rsidRPr="001C0FC4" w:rsidRDefault="00296E35" w:rsidP="00296E35">
      <w:pPr>
        <w:pStyle w:val="B1"/>
      </w:pPr>
      <w:r w:rsidRPr="001C0FC4">
        <w:t>9)</w:t>
      </w:r>
      <w:r w:rsidRPr="001C0FC4">
        <w:tab/>
        <w:t xml:space="preserve">if only a read disposition notification is required shall include a SDS disposition request type IE set to "READ" as specified in subclause 15.2.3; </w:t>
      </w:r>
    </w:p>
    <w:p w14:paraId="79B28745"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 and</w:t>
      </w:r>
    </w:p>
    <w:p w14:paraId="50FC6318" w14:textId="77777777" w:rsidR="00296E35" w:rsidRPr="001C0FC4" w:rsidRDefault="00296E35" w:rsidP="00296E35">
      <w:pPr>
        <w:pStyle w:val="B1"/>
      </w:pPr>
      <w:r w:rsidRPr="001C0FC4">
        <w:t>11)</w:t>
      </w:r>
      <w:r w:rsidRPr="001C0FC4">
        <w:tab/>
        <w:t>may set the User location IE to the current location of the UE as specified in subclause 15.2.25.</w:t>
      </w:r>
    </w:p>
    <w:p w14:paraId="7D727864" w14:textId="77777777" w:rsidR="00296E35" w:rsidRPr="001C0FC4" w:rsidRDefault="00296E35" w:rsidP="00296E35">
      <w:r w:rsidRPr="001C0FC4">
        <w:t>When generating an DATA PAYLOAD message for SDS as specified in subclause 15.1.4, the MCData client:</w:t>
      </w:r>
    </w:p>
    <w:p w14:paraId="2B818B04"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23BEE781"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6DC40B8A" w14:textId="77777777" w:rsidR="00296E35" w:rsidRPr="001C0FC4" w:rsidRDefault="00296E35" w:rsidP="00296E35">
      <w:pPr>
        <w:pStyle w:val="B1"/>
      </w:pPr>
      <w:r w:rsidRPr="001C0FC4">
        <w:t>3)</w:t>
      </w:r>
      <w:r w:rsidRPr="001C0FC4">
        <w:tab/>
        <w:t>for each Payload IE included:</w:t>
      </w:r>
    </w:p>
    <w:p w14:paraId="14FB9882"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31671F2"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5F1E05A9"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1DCC1FCE" w14:textId="77777777" w:rsidR="00296E35" w:rsidRPr="001C0FC4" w:rsidRDefault="00296E35" w:rsidP="00296E35">
      <w:pPr>
        <w:pStyle w:val="B2"/>
      </w:pPr>
      <w:r w:rsidRPr="001C0FC4">
        <w:t>d)</w:t>
      </w:r>
      <w:r w:rsidRPr="001C0FC4">
        <w:tab/>
        <w:t>if the payload is location, shall set the Payload content type as "LOCATION" as specified in subclause 15.2.13;</w:t>
      </w:r>
    </w:p>
    <w:p w14:paraId="3AECDB88"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subclase 15.2.13; and</w:t>
      </w:r>
    </w:p>
    <w:p w14:paraId="2BAEC500" w14:textId="77777777" w:rsidR="00296E35" w:rsidRPr="001C0FC4" w:rsidRDefault="00296E35" w:rsidP="00296E35">
      <w:pPr>
        <w:pStyle w:val="B2"/>
      </w:pPr>
      <w:r w:rsidRPr="001C0FC4">
        <w:t>f)</w:t>
      </w:r>
      <w:r w:rsidRPr="001C0FC4">
        <w:tab/>
        <w:t>shall include the data to be sent in the Payload data.</w:t>
      </w:r>
    </w:p>
    <w:p w14:paraId="6AC86D9C" w14:textId="77777777" w:rsidR="00296E35" w:rsidRPr="001C0FC4" w:rsidRDefault="00296E35" w:rsidP="00296E35">
      <w:r w:rsidRPr="001C0FC4">
        <w:t>[TS 24.282, clause 6.2.4.1]</w:t>
      </w:r>
    </w:p>
    <w:p w14:paraId="2621E6FF" w14:textId="77777777" w:rsidR="00296E35" w:rsidRPr="001C0FC4" w:rsidRDefault="00296E35" w:rsidP="00296E35">
      <w:pPr>
        <w:rPr>
          <w:rFonts w:eastAsia="SimSun"/>
        </w:rPr>
      </w:pPr>
      <w:r w:rsidRPr="001C0FC4">
        <w:rPr>
          <w:rFonts w:eastAsia="SimSun"/>
        </w:rPr>
        <w:t>This subclause is referenced from other procedures.</w:t>
      </w:r>
    </w:p>
    <w:p w14:paraId="7DA778B5" w14:textId="77777777" w:rsidR="00296E35" w:rsidRPr="001C0FC4" w:rsidRDefault="00296E35" w:rsidP="00296E35">
      <w:r w:rsidRPr="001C0FC4">
        <w:t>In a SIP MESSAGE request, the MCData client:</w:t>
      </w:r>
    </w:p>
    <w:p w14:paraId="1CCEC12D" w14:textId="77777777" w:rsidR="00296E35" w:rsidRPr="001C0FC4" w:rsidRDefault="00296E35" w:rsidP="00296E35">
      <w:pPr>
        <w:pStyle w:val="B1"/>
      </w:pPr>
      <w:r w:rsidRPr="001C0FC4">
        <w:t>1)</w:t>
      </w:r>
      <w:r w:rsidRPr="001C0FC4">
        <w:tab/>
        <w:t>when sending SDS messages or SDS disposition notifications:</w:t>
      </w:r>
    </w:p>
    <w:p w14:paraId="42D593E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6987D8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314981B"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781C2B82" w14:textId="77777777" w:rsidR="00296E35" w:rsidRPr="001C0FC4" w:rsidRDefault="00296E35" w:rsidP="00296E35">
      <w:pPr>
        <w:rPr>
          <w:rFonts w:eastAsia="SimSun"/>
        </w:rPr>
      </w:pPr>
      <w:r w:rsidRPr="001C0FC4">
        <w:rPr>
          <w:rFonts w:eastAsia="SimSun"/>
        </w:rPr>
        <w:t>…</w:t>
      </w:r>
    </w:p>
    <w:p w14:paraId="6BBE030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387E80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FDE554D" w14:textId="77777777" w:rsidR="00296E35" w:rsidRPr="001C0FC4" w:rsidRDefault="00296E35" w:rsidP="00296E35">
      <w:r w:rsidRPr="001C0FC4">
        <w:t>[TS 24.282, clause 12.2.1.2]</w:t>
      </w:r>
    </w:p>
    <w:p w14:paraId="4F7B3A52" w14:textId="77777777" w:rsidR="00296E35" w:rsidRPr="001C0FC4" w:rsidRDefault="00296E35" w:rsidP="00296E35">
      <w:pPr>
        <w:rPr>
          <w:rFonts w:eastAsia="SimSun"/>
        </w:rPr>
      </w:pPr>
      <w:r w:rsidRPr="001C0FC4">
        <w:rPr>
          <w:rFonts w:eastAsia="SimSun"/>
        </w:rPr>
        <w:t>Upon receipt of a:</w:t>
      </w:r>
    </w:p>
    <w:p w14:paraId="45794357"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193B7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B0C3746" w14:textId="77777777" w:rsidR="00296E35" w:rsidRPr="001C0FC4" w:rsidRDefault="00296E35" w:rsidP="00296E35">
      <w:pPr>
        <w:rPr>
          <w:rFonts w:eastAsia="SimSun"/>
        </w:rPr>
      </w:pPr>
      <w:r w:rsidRPr="001C0FC4">
        <w:rPr>
          <w:rFonts w:eastAsia="SimSun"/>
        </w:rPr>
        <w:t>the MCData client:</w:t>
      </w:r>
    </w:p>
    <w:p w14:paraId="7EB164D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76D2A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77CAB15" w14:textId="77777777" w:rsidR="00296E35" w:rsidRPr="001C0FC4" w:rsidRDefault="00296E35" w:rsidP="00296E35">
      <w:pPr>
        <w:pStyle w:val="H6"/>
      </w:pPr>
      <w:r w:rsidRPr="001C0FC4">
        <w:t>6.1.21.3</w:t>
      </w:r>
      <w:r w:rsidRPr="001C0FC4">
        <w:tab/>
        <w:t>Test description</w:t>
      </w:r>
    </w:p>
    <w:p w14:paraId="14BC310E" w14:textId="77777777" w:rsidR="00296E35" w:rsidRPr="001C0FC4" w:rsidRDefault="00296E35" w:rsidP="00296E35">
      <w:pPr>
        <w:pStyle w:val="H6"/>
      </w:pPr>
      <w:r w:rsidRPr="001C0FC4">
        <w:t>6.1.21.3.1</w:t>
      </w:r>
      <w:r w:rsidRPr="001C0FC4">
        <w:tab/>
        <w:t>Pre-test conditions</w:t>
      </w:r>
    </w:p>
    <w:p w14:paraId="12B29332" w14:textId="77777777" w:rsidR="00296E35" w:rsidRDefault="00296E35" w:rsidP="00296E35">
      <w:pPr>
        <w:pStyle w:val="H6"/>
      </w:pPr>
      <w:r w:rsidRPr="00102CE5">
        <w:t>Test configuration</w:t>
      </w:r>
      <w:r>
        <w:t>:</w:t>
      </w:r>
    </w:p>
    <w:p w14:paraId="67C5A5FA" w14:textId="0E84BA81" w:rsidR="00296E35" w:rsidRDefault="00296E35" w:rsidP="00296E35">
      <w:pPr>
        <w:pStyle w:val="B1"/>
      </w:pPr>
      <w:r>
        <w:t>-</w:t>
      </w:r>
      <w:r>
        <w:tab/>
        <w:t>Single cell configuration according to TS 37.579-1 [2] clause 5.2.2.2.1.</w:t>
      </w:r>
    </w:p>
    <w:p w14:paraId="247D463B" w14:textId="77777777" w:rsidR="00296E35" w:rsidRDefault="00296E35" w:rsidP="00296E35">
      <w:pPr>
        <w:pStyle w:val="H6"/>
      </w:pPr>
      <w:r>
        <w:t>Preamble:</w:t>
      </w:r>
    </w:p>
    <w:p w14:paraId="74FC1A2D" w14:textId="5FD6B46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6851AE6"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B65A86C" w14:textId="23D2FC26" w:rsidR="00296E35" w:rsidRDefault="00296E35" w:rsidP="00296E35">
      <w:pPr>
        <w:pStyle w:val="B1"/>
      </w:pPr>
      <w:r>
        <w:t>-</w:t>
      </w:r>
      <w:r>
        <w:tab/>
        <w:t>The UE has performed procedure 'UE initiated MCX functional alias status determination and subscription' as specified in TS 37.579-1 [2] clause 5.3.36.</w:t>
      </w:r>
    </w:p>
    <w:p w14:paraId="45FAF9EC" w14:textId="18635BB2" w:rsidR="00296E35" w:rsidRDefault="00296E35" w:rsidP="00296E35">
      <w:pPr>
        <w:pStyle w:val="B1"/>
      </w:pPr>
      <w:r>
        <w:t>-</w:t>
      </w:r>
      <w:r>
        <w:tab/>
        <w:t>The UE has performed procedure 'UE initiated MCX functional alias status change' as specified in TS 37.579-1 [2] clause 5.3.37.</w:t>
      </w:r>
    </w:p>
    <w:p w14:paraId="48529F89" w14:textId="77777777" w:rsidR="00296E35" w:rsidRDefault="00296E35" w:rsidP="00296E35">
      <w:pPr>
        <w:pStyle w:val="B1"/>
      </w:pPr>
      <w:r>
        <w:t>-</w:t>
      </w:r>
      <w:r>
        <w:tab/>
      </w:r>
      <w:r w:rsidRPr="000573F5">
        <w:t>UE States at the end of the preamble</w:t>
      </w:r>
      <w:r>
        <w:t>:</w:t>
      </w:r>
    </w:p>
    <w:p w14:paraId="24BF2B94" w14:textId="77777777" w:rsidR="00296E35" w:rsidRDefault="00296E35" w:rsidP="00296E35">
      <w:pPr>
        <w:pStyle w:val="B1"/>
        <w:ind w:left="852"/>
      </w:pPr>
      <w:r>
        <w:t>-</w:t>
      </w:r>
      <w:r>
        <w:tab/>
        <w:t>The UE is in RRC_IDLE state.</w:t>
      </w:r>
    </w:p>
    <w:p w14:paraId="54F79A51" w14:textId="77777777" w:rsidR="00296E35" w:rsidRDefault="00296E35" w:rsidP="00296E35">
      <w:pPr>
        <w:pStyle w:val="B1"/>
        <w:ind w:left="852"/>
      </w:pPr>
      <w:r>
        <w:t>-</w:t>
      </w:r>
      <w:r>
        <w:tab/>
        <w:t>The client is registered for MCData.</w:t>
      </w:r>
    </w:p>
    <w:p w14:paraId="39E7EF31"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11CFF582" w14:textId="77777777" w:rsidR="00296E35" w:rsidRPr="001C0FC4" w:rsidRDefault="00296E35" w:rsidP="00296E35">
      <w:pPr>
        <w:pStyle w:val="H6"/>
      </w:pPr>
      <w:r w:rsidRPr="001C0FC4">
        <w:t>6.1.21.3.2</w:t>
      </w:r>
      <w:r w:rsidRPr="001C0FC4">
        <w:tab/>
        <w:t>Test procedure sequence</w:t>
      </w:r>
    </w:p>
    <w:p w14:paraId="720A335F" w14:textId="77777777" w:rsidR="00296E35" w:rsidRPr="001C0FC4" w:rsidRDefault="00296E35" w:rsidP="00296E35">
      <w:pPr>
        <w:pStyle w:val="TH"/>
      </w:pPr>
      <w:r w:rsidRPr="001C0FC4">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3B18FC2" w14:textId="77777777" w:rsidTr="002E3FCC">
        <w:tc>
          <w:tcPr>
            <w:tcW w:w="649" w:type="dxa"/>
            <w:tcBorders>
              <w:top w:val="single" w:sz="4" w:space="0" w:color="auto"/>
              <w:left w:val="single" w:sz="4" w:space="0" w:color="auto"/>
              <w:bottom w:val="nil"/>
              <w:right w:val="single" w:sz="4" w:space="0" w:color="auto"/>
            </w:tcBorders>
            <w:hideMark/>
          </w:tcPr>
          <w:p w14:paraId="0C61B7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D229EC"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89F03E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664FA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B096D43" w14:textId="77777777" w:rsidR="00296E35" w:rsidRPr="001C0FC4" w:rsidRDefault="00296E35" w:rsidP="002E3FCC">
            <w:pPr>
              <w:pStyle w:val="TAH"/>
            </w:pPr>
            <w:r w:rsidRPr="001C0FC4">
              <w:t>Verdict</w:t>
            </w:r>
          </w:p>
        </w:tc>
      </w:tr>
      <w:tr w:rsidR="00296E35" w:rsidRPr="001C0FC4" w14:paraId="7464E969" w14:textId="77777777" w:rsidTr="002E3FCC">
        <w:tc>
          <w:tcPr>
            <w:tcW w:w="649" w:type="dxa"/>
            <w:tcBorders>
              <w:top w:val="nil"/>
              <w:left w:val="single" w:sz="4" w:space="0" w:color="auto"/>
              <w:bottom w:val="single" w:sz="4" w:space="0" w:color="auto"/>
              <w:right w:val="single" w:sz="4" w:space="0" w:color="auto"/>
            </w:tcBorders>
          </w:tcPr>
          <w:p w14:paraId="2DE4FF6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52640B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8EB9A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975F6F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D9048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3440AF3" w14:textId="77777777" w:rsidR="00296E35" w:rsidRPr="001C0FC4" w:rsidRDefault="00296E35" w:rsidP="002E3FCC">
            <w:pPr>
              <w:pStyle w:val="TAH"/>
            </w:pPr>
          </w:p>
        </w:tc>
      </w:tr>
      <w:tr w:rsidR="00296E35" w:rsidRPr="001C0FC4" w14:paraId="19797B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5B58E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16D93C4"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 using an active Functional Alias.</w:t>
            </w:r>
          </w:p>
          <w:p w14:paraId="13CAB2DA"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23C175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58E6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9B6A7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512EB3" w14:textId="77777777" w:rsidR="00296E35" w:rsidRPr="001C0FC4" w:rsidRDefault="00296E35" w:rsidP="002E3FCC">
            <w:pPr>
              <w:pStyle w:val="TAC"/>
            </w:pPr>
            <w:r w:rsidRPr="001C0FC4">
              <w:t>-</w:t>
            </w:r>
          </w:p>
        </w:tc>
      </w:tr>
      <w:tr w:rsidR="00296E35" w:rsidRPr="001C0FC4" w14:paraId="57048F9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48185E6" w14:textId="77777777" w:rsidR="00296E35" w:rsidRPr="001C0FC4" w:rsidRDefault="00296E35" w:rsidP="002E3FCC">
            <w:pPr>
              <w:pStyle w:val="TAC"/>
              <w:rPr>
                <w:rFonts w:cs="Arial"/>
              </w:rPr>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57FABF51" w14:textId="38B168A5"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498A5C7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C0948F8"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B413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EE4296"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F7D5A79" w14:textId="77777777" w:rsidR="00296E35" w:rsidRPr="001C0FC4" w:rsidRDefault="00296E35" w:rsidP="002E3FCC">
            <w:pPr>
              <w:pStyle w:val="TAC"/>
            </w:pPr>
            <w:r w:rsidRPr="001C0FC4">
              <w:t>P</w:t>
            </w:r>
          </w:p>
        </w:tc>
      </w:tr>
      <w:tr w:rsidR="00296E35" w:rsidRPr="001C0FC4" w14:paraId="57472B21" w14:textId="77777777" w:rsidTr="002E3FCC">
        <w:tc>
          <w:tcPr>
            <w:tcW w:w="649" w:type="dxa"/>
            <w:tcBorders>
              <w:top w:val="single" w:sz="4" w:space="0" w:color="auto"/>
              <w:left w:val="single" w:sz="4" w:space="0" w:color="auto"/>
              <w:bottom w:val="single" w:sz="4" w:space="0" w:color="auto"/>
              <w:right w:val="single" w:sz="4" w:space="0" w:color="auto"/>
            </w:tcBorders>
          </w:tcPr>
          <w:p w14:paraId="6505D0E6"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B2BEC1C" w14:textId="1DC4BB3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F0DBED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603C8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FF579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1CF42ED" w14:textId="77777777" w:rsidR="00296E35" w:rsidRPr="001C0FC4" w:rsidRDefault="00296E35" w:rsidP="002E3FCC">
            <w:pPr>
              <w:pStyle w:val="TAC"/>
            </w:pPr>
            <w:r w:rsidRPr="001C0FC4">
              <w:t>P</w:t>
            </w:r>
          </w:p>
        </w:tc>
      </w:tr>
      <w:tr w:rsidR="00296E35" w:rsidRPr="001C0FC4" w14:paraId="3D8AC743" w14:textId="77777777" w:rsidTr="002E3FCC">
        <w:tc>
          <w:tcPr>
            <w:tcW w:w="649" w:type="dxa"/>
            <w:tcBorders>
              <w:top w:val="single" w:sz="4" w:space="0" w:color="auto"/>
              <w:left w:val="single" w:sz="4" w:space="0" w:color="auto"/>
              <w:bottom w:val="single" w:sz="4" w:space="0" w:color="auto"/>
              <w:right w:val="single" w:sz="4" w:space="0" w:color="auto"/>
            </w:tcBorders>
          </w:tcPr>
          <w:p w14:paraId="604E713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3C596DB2" w14:textId="77777777" w:rsidR="00296E35" w:rsidRPr="001C0FC4" w:rsidRDefault="00296E35" w:rsidP="002E3FCC">
            <w:pPr>
              <w:pStyle w:val="TAL"/>
            </w:pPr>
            <w:r w:rsidRPr="001C0FC4">
              <w:t>Check: Does the UE (MCData client) provide the disposition notification to the user?</w:t>
            </w:r>
          </w:p>
          <w:p w14:paraId="4DD21A0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03D92F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3C542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74C25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4F8415" w14:textId="77777777" w:rsidR="00296E35" w:rsidRPr="001C0FC4" w:rsidRDefault="00296E35" w:rsidP="002E3FCC">
            <w:pPr>
              <w:pStyle w:val="TAC"/>
            </w:pPr>
            <w:r w:rsidRPr="001C0FC4">
              <w:t>P</w:t>
            </w:r>
          </w:p>
        </w:tc>
      </w:tr>
      <w:tr w:rsidR="00296E35" w:rsidRPr="001C0FC4" w14:paraId="4A20E550"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00B2092" w14:textId="77777777" w:rsidR="00296E35" w:rsidRPr="001C0FC4" w:rsidRDefault="00296E35" w:rsidP="002E3FCC">
            <w:pPr>
              <w:pStyle w:val="TAN"/>
            </w:pPr>
            <w:r w:rsidRPr="001C0FC4">
              <w:t>NOTE 1:</w:t>
            </w:r>
            <w:r w:rsidRPr="001C0FC4">
              <w:tab/>
              <w:t>This is expected to be done via a suitable implementation dependent MMI.</w:t>
            </w:r>
          </w:p>
          <w:p w14:paraId="15ED429B" w14:textId="77777777" w:rsidR="00296E35" w:rsidRPr="001C0FC4" w:rsidRDefault="00296E35" w:rsidP="002E3FCC">
            <w:pPr>
              <w:pStyle w:val="TAN"/>
            </w:pPr>
            <w:r w:rsidRPr="001C0FC4">
              <w:t>NOTE 2:</w:t>
            </w:r>
            <w:r w:rsidRPr="001C0FC4">
              <w:tab/>
              <w:t>The RRC connection is not released at the end of the procedure.</w:t>
            </w:r>
          </w:p>
        </w:tc>
      </w:tr>
    </w:tbl>
    <w:p w14:paraId="6B09FFF5" w14:textId="77777777" w:rsidR="00296E35" w:rsidRPr="001C0FC4" w:rsidRDefault="00296E35" w:rsidP="00296E35"/>
    <w:p w14:paraId="79AD484C" w14:textId="77777777" w:rsidR="00296E35" w:rsidRPr="001C0FC4" w:rsidRDefault="00296E35" w:rsidP="00296E35">
      <w:pPr>
        <w:pStyle w:val="H6"/>
      </w:pPr>
      <w:r w:rsidRPr="001C0FC4">
        <w:t>6.1.21.3.3</w:t>
      </w:r>
      <w:r w:rsidRPr="001C0FC4">
        <w:tab/>
        <w:t>Specific message contents</w:t>
      </w:r>
    </w:p>
    <w:p w14:paraId="07BB73D7" w14:textId="30C93162" w:rsidR="00296E35" w:rsidRPr="001C0FC4" w:rsidRDefault="00296E35" w:rsidP="00296E35">
      <w:pPr>
        <w:pStyle w:val="TH"/>
      </w:pPr>
      <w:r w:rsidRPr="001C0FC4">
        <w:t>Table 6.1.21.3.3-1: SIP MESSAGE from the UE (step 2A, Table 6.1.21.3.2-1;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67C660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D57A5B2" w14:textId="6EC75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2EA818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639FA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F13DA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D659E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42C10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F4853C" w14:textId="77777777" w:rsidR="00296E35" w:rsidRPr="001C0FC4" w:rsidRDefault="00296E35" w:rsidP="002E3FCC">
            <w:pPr>
              <w:pStyle w:val="TAH"/>
              <w:rPr>
                <w:bCs/>
              </w:rPr>
            </w:pPr>
            <w:r w:rsidRPr="001C0FC4">
              <w:rPr>
                <w:bCs/>
              </w:rPr>
              <w:t>Condition</w:t>
            </w:r>
          </w:p>
        </w:tc>
      </w:tr>
      <w:tr w:rsidR="00296E35" w:rsidRPr="001C0FC4" w14:paraId="54940A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B3635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F6CBE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F9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9E129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3C40F0" w14:textId="77777777" w:rsidR="00296E35" w:rsidRPr="001C0FC4" w:rsidRDefault="00296E35" w:rsidP="002E3FCC">
            <w:pPr>
              <w:pStyle w:val="TAL"/>
            </w:pPr>
          </w:p>
        </w:tc>
      </w:tr>
      <w:tr w:rsidR="00296E35" w:rsidRPr="001C0FC4" w14:paraId="5E8A94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E36B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66461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9C26B0"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8526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2599D1" w14:textId="77777777" w:rsidR="00296E35" w:rsidRPr="001C0FC4" w:rsidRDefault="00296E35" w:rsidP="002E3FCC">
            <w:pPr>
              <w:pStyle w:val="TAL"/>
            </w:pPr>
          </w:p>
        </w:tc>
      </w:tr>
      <w:tr w:rsidR="00296E35" w:rsidRPr="001C0FC4" w14:paraId="68987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39DD4"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9AA7DD2" w14:textId="77777777" w:rsidR="00296E35" w:rsidRPr="001C0FC4" w:rsidRDefault="00296E35" w:rsidP="002E3FCC">
            <w:pPr>
              <w:pStyle w:val="TAL"/>
              <w:rPr>
                <w:iCs/>
              </w:rPr>
            </w:pPr>
            <w:r w:rsidRPr="001C0FC4">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7CA9B6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5D5FA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EAD920" w14:textId="77777777" w:rsidR="00296E35" w:rsidRPr="001C0FC4" w:rsidRDefault="00296E35" w:rsidP="002E3FCC">
            <w:pPr>
              <w:pStyle w:val="TAL"/>
            </w:pPr>
          </w:p>
        </w:tc>
      </w:tr>
      <w:tr w:rsidR="00296E35" w:rsidRPr="001C0FC4" w14:paraId="7078F83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5F903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62D45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E29582"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C8E88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31A3BE8" w14:textId="77777777" w:rsidR="00296E35" w:rsidRPr="001C0FC4" w:rsidRDefault="00296E35" w:rsidP="002E3FCC">
            <w:pPr>
              <w:pStyle w:val="TAL"/>
            </w:pPr>
          </w:p>
        </w:tc>
      </w:tr>
      <w:tr w:rsidR="00296E35" w:rsidRPr="001C0FC4" w14:paraId="6DB93C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D7340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F355CB" w14:textId="77777777" w:rsidR="00296E35" w:rsidRPr="001C0FC4" w:rsidRDefault="00296E35" w:rsidP="002E3FCC">
            <w:pPr>
              <w:pStyle w:val="TAL"/>
              <w:rPr>
                <w:iCs/>
              </w:rPr>
            </w:pPr>
            <w:r w:rsidRPr="001C0FC4">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472F2C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CE0F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41ADE7" w14:textId="77777777" w:rsidR="00296E35" w:rsidRPr="001C0FC4" w:rsidRDefault="00296E35" w:rsidP="002E3FCC">
            <w:pPr>
              <w:pStyle w:val="TAL"/>
            </w:pPr>
          </w:p>
        </w:tc>
      </w:tr>
      <w:tr w:rsidR="00296E35" w:rsidRPr="001C0FC4" w14:paraId="2115F2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5F568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88284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7E0986"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A4062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1B1588" w14:textId="77777777" w:rsidR="00296E35" w:rsidRPr="001C0FC4" w:rsidRDefault="00296E35" w:rsidP="002E3FCC">
            <w:pPr>
              <w:pStyle w:val="TAL"/>
            </w:pPr>
          </w:p>
        </w:tc>
      </w:tr>
      <w:tr w:rsidR="00296E35" w:rsidRPr="001C0FC4" w14:paraId="333A27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F3A8E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A45B85" w14:textId="77777777" w:rsidR="00296E35" w:rsidRPr="001C0FC4" w:rsidRDefault="00296E35" w:rsidP="002E3FCC">
            <w:pPr>
              <w:pStyle w:val="TAL"/>
              <w:rPr>
                <w:iCs/>
              </w:rPr>
            </w:pPr>
            <w:r w:rsidRPr="001C0FC4">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4B57EBD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F47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72D1B" w14:textId="77777777" w:rsidR="00296E35" w:rsidRPr="001C0FC4" w:rsidRDefault="00296E35" w:rsidP="002E3FCC">
            <w:pPr>
              <w:pStyle w:val="TAL"/>
            </w:pPr>
          </w:p>
        </w:tc>
      </w:tr>
    </w:tbl>
    <w:p w14:paraId="59044032" w14:textId="77777777" w:rsidR="00296E35" w:rsidRPr="001C0FC4" w:rsidRDefault="00296E35" w:rsidP="00296E35"/>
    <w:p w14:paraId="131FA737" w14:textId="77777777" w:rsidR="00296E35" w:rsidRPr="001C0FC4" w:rsidRDefault="00296E35" w:rsidP="00296E35">
      <w:pPr>
        <w:pStyle w:val="TH"/>
      </w:pPr>
      <w:r w:rsidRPr="001C0FC4">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C709A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5EB5C8" w14:textId="45E7730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MCD_1to1, </w:t>
            </w:r>
            <w:r w:rsidRPr="001C0FC4">
              <w:t>FUNCTIONAL_ALIAS</w:t>
            </w:r>
          </w:p>
        </w:tc>
      </w:tr>
    </w:tbl>
    <w:p w14:paraId="56E294C8" w14:textId="77777777" w:rsidR="00296E35" w:rsidRPr="001C0FC4" w:rsidRDefault="00296E35" w:rsidP="00296E35"/>
    <w:p w14:paraId="4D72966B" w14:textId="77777777" w:rsidR="00296E35" w:rsidRPr="001C0FC4" w:rsidRDefault="00296E35" w:rsidP="00296E35">
      <w:pPr>
        <w:pStyle w:val="TH"/>
      </w:pPr>
      <w:r w:rsidRPr="001C0FC4">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30FB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0177F0" w14:textId="189FEA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A5E13E0" w14:textId="77777777" w:rsidR="00296E35" w:rsidRPr="001C0FC4" w:rsidRDefault="00296E35" w:rsidP="00296E35"/>
    <w:p w14:paraId="662D6E03" w14:textId="77777777" w:rsidR="00296E35" w:rsidRPr="001C0FC4" w:rsidRDefault="00296E35" w:rsidP="00296E35">
      <w:pPr>
        <w:pStyle w:val="TH"/>
      </w:pPr>
      <w:r w:rsidRPr="001C0FC4">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312A7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7E249AB" w14:textId="66FDDD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5C3809E6" w14:textId="77777777" w:rsidR="00296E35" w:rsidRPr="001C0FC4" w:rsidRDefault="00296E35" w:rsidP="00296E35"/>
    <w:p w14:paraId="6CE0AC7F" w14:textId="10323FE6" w:rsidR="00296E35" w:rsidRPr="001C0FC4" w:rsidRDefault="00296E35" w:rsidP="00296E35">
      <w:pPr>
        <w:pStyle w:val="TH"/>
      </w:pPr>
      <w:r w:rsidRPr="001C0FC4">
        <w:t>Table 6.1.21.3.3-5: SIP MESSAGE from the SS (step 5, Table 6.1.21.3.2-1;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B238F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2466C37" w14:textId="4EAB42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B4F66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415F4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F068E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53E6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68097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240642A" w14:textId="77777777" w:rsidR="00296E35" w:rsidRPr="001C0FC4" w:rsidRDefault="00296E35" w:rsidP="002E3FCC">
            <w:pPr>
              <w:pStyle w:val="TAH"/>
              <w:rPr>
                <w:bCs/>
              </w:rPr>
            </w:pPr>
            <w:r w:rsidRPr="001C0FC4">
              <w:rPr>
                <w:bCs/>
              </w:rPr>
              <w:t>Condition</w:t>
            </w:r>
          </w:p>
        </w:tc>
      </w:tr>
      <w:tr w:rsidR="00296E35" w:rsidRPr="001C0FC4" w14:paraId="176E4B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2553D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0DA68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DBAAA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23AE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EB3C1E" w14:textId="77777777" w:rsidR="00296E35" w:rsidRPr="001C0FC4" w:rsidRDefault="00296E35" w:rsidP="002E3FCC">
            <w:pPr>
              <w:pStyle w:val="TAL"/>
            </w:pPr>
          </w:p>
        </w:tc>
      </w:tr>
      <w:tr w:rsidR="00296E35" w:rsidRPr="001C0FC4" w14:paraId="0DAF41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49B5E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D569F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4E0D68"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6513D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B7F142" w14:textId="77777777" w:rsidR="00296E35" w:rsidRPr="001C0FC4" w:rsidRDefault="00296E35" w:rsidP="002E3FCC">
            <w:pPr>
              <w:pStyle w:val="TAL"/>
            </w:pPr>
          </w:p>
        </w:tc>
      </w:tr>
      <w:tr w:rsidR="00296E35" w:rsidRPr="001C0FC4" w14:paraId="4BF83C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5D768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799684B" w14:textId="77777777" w:rsidR="00296E35" w:rsidRPr="001C0FC4" w:rsidRDefault="00296E35" w:rsidP="002E3FCC">
            <w:pPr>
              <w:pStyle w:val="TAL"/>
              <w:rPr>
                <w:iCs/>
              </w:rPr>
            </w:pPr>
            <w:r w:rsidRPr="001C0FC4">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342EF1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DC4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52579F" w14:textId="77777777" w:rsidR="00296E35" w:rsidRPr="001C0FC4" w:rsidRDefault="00296E35" w:rsidP="002E3FCC">
            <w:pPr>
              <w:pStyle w:val="TAL"/>
            </w:pPr>
          </w:p>
        </w:tc>
      </w:tr>
    </w:tbl>
    <w:p w14:paraId="0D2EA2D4" w14:textId="77777777" w:rsidR="00296E35" w:rsidRPr="001C0FC4" w:rsidRDefault="00296E35" w:rsidP="00296E35"/>
    <w:p w14:paraId="512969B8" w14:textId="77777777" w:rsidR="00296E35" w:rsidRPr="001C0FC4" w:rsidRDefault="00296E35" w:rsidP="00296E35">
      <w:pPr>
        <w:pStyle w:val="TH"/>
      </w:pPr>
      <w:r w:rsidRPr="001C0FC4">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7391E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CC9955B" w14:textId="525148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8B166EC" w14:textId="77777777" w:rsidR="00296E35" w:rsidRPr="001C0FC4" w:rsidRDefault="00296E35" w:rsidP="00296E35"/>
    <w:p w14:paraId="68C625F4" w14:textId="77777777" w:rsidR="00296E35" w:rsidRPr="001C0FC4" w:rsidRDefault="00296E35" w:rsidP="00296E35">
      <w:pPr>
        <w:pStyle w:val="Heading3"/>
      </w:pPr>
      <w:bookmarkStart w:id="811" w:name="_Toc178186355"/>
      <w:bookmarkStart w:id="812" w:name="_Toc210385169"/>
      <w:r w:rsidRPr="001C0FC4">
        <w:t>6.1.22</w:t>
      </w:r>
      <w:r w:rsidRPr="001C0FC4">
        <w:tab/>
        <w:t>On-network / Short Data Service (SDS) / Standalone SDS Using Media Plane / One-to-one Standalone SDS / Active functional alias / Client Originated (CO)</w:t>
      </w:r>
      <w:bookmarkEnd w:id="811"/>
      <w:bookmarkEnd w:id="812"/>
    </w:p>
    <w:p w14:paraId="14AAE0A7" w14:textId="77777777" w:rsidR="00296E35" w:rsidRPr="001C0FC4" w:rsidRDefault="00296E35" w:rsidP="00296E35">
      <w:pPr>
        <w:pStyle w:val="H6"/>
      </w:pPr>
      <w:r w:rsidRPr="001C0FC4">
        <w:t>6.1.22.1</w:t>
      </w:r>
      <w:r w:rsidRPr="001C0FC4">
        <w:tab/>
        <w:t>Test Purpose (TP)</w:t>
      </w:r>
    </w:p>
    <w:p w14:paraId="7A79266E" w14:textId="77777777" w:rsidR="00296E35" w:rsidRPr="001C0FC4" w:rsidRDefault="00296E35" w:rsidP="00296E35">
      <w:pPr>
        <w:pStyle w:val="H6"/>
      </w:pPr>
      <w:r w:rsidRPr="001C0FC4">
        <w:t>(1)</w:t>
      </w:r>
    </w:p>
    <w:p w14:paraId="14C439E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6EE3B25" w14:textId="77777777" w:rsidR="00296E35" w:rsidRPr="001C0FC4" w:rsidRDefault="00296E35" w:rsidP="00296E35">
      <w:pPr>
        <w:pStyle w:val="PL"/>
      </w:pPr>
      <w:r w:rsidRPr="001C0FC4">
        <w:rPr>
          <w:b/>
        </w:rPr>
        <w:t>ensure that</w:t>
      </w:r>
      <w:r w:rsidRPr="001C0FC4">
        <w:t xml:space="preserve"> {</w:t>
      </w:r>
    </w:p>
    <w:p w14:paraId="3C5FC75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using an active functional alias }</w:t>
      </w:r>
    </w:p>
    <w:p w14:paraId="416E563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0EDD252" w14:textId="77777777" w:rsidR="00296E35" w:rsidRPr="001C0FC4" w:rsidRDefault="00296E35" w:rsidP="00296E35">
      <w:pPr>
        <w:pStyle w:val="PL"/>
      </w:pPr>
      <w:r w:rsidRPr="001C0FC4">
        <w:t xml:space="preserve">            }</w:t>
      </w:r>
    </w:p>
    <w:p w14:paraId="7EAA6DED" w14:textId="77777777" w:rsidR="00296E35" w:rsidRPr="001C0FC4" w:rsidRDefault="00296E35" w:rsidP="00296E35">
      <w:pPr>
        <w:pStyle w:val="PL"/>
      </w:pPr>
    </w:p>
    <w:p w14:paraId="6B480AA4" w14:textId="77777777" w:rsidR="00296E35" w:rsidRPr="001C0FC4" w:rsidRDefault="00296E35" w:rsidP="00296E35">
      <w:pPr>
        <w:pStyle w:val="H6"/>
      </w:pPr>
      <w:r w:rsidRPr="001C0FC4">
        <w:t>(2)</w:t>
      </w:r>
    </w:p>
    <w:p w14:paraId="45CD24FF"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A11285F" w14:textId="77777777" w:rsidR="00296E35" w:rsidRPr="001C0FC4" w:rsidRDefault="00296E35" w:rsidP="00296E35">
      <w:pPr>
        <w:pStyle w:val="PL"/>
      </w:pPr>
      <w:r w:rsidRPr="001C0FC4">
        <w:rPr>
          <w:b/>
        </w:rPr>
        <w:t>ensure that</w:t>
      </w:r>
      <w:r w:rsidRPr="001C0FC4">
        <w:t xml:space="preserve"> {</w:t>
      </w:r>
    </w:p>
    <w:p w14:paraId="2F46A74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48BC4FA"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41108C87" w14:textId="77777777" w:rsidR="00296E35" w:rsidRPr="001C0FC4" w:rsidRDefault="00296E35" w:rsidP="00296E35">
      <w:pPr>
        <w:pStyle w:val="PL"/>
      </w:pPr>
      <w:r w:rsidRPr="001C0FC4">
        <w:t xml:space="preserve">            }</w:t>
      </w:r>
    </w:p>
    <w:p w14:paraId="32EBEB7D" w14:textId="77777777" w:rsidR="00296E35" w:rsidRPr="001C0FC4" w:rsidRDefault="00296E35" w:rsidP="00296E35">
      <w:pPr>
        <w:pStyle w:val="PL"/>
      </w:pPr>
    </w:p>
    <w:p w14:paraId="1FB5E916" w14:textId="77777777" w:rsidR="00296E35" w:rsidRPr="001C0FC4" w:rsidRDefault="00296E35" w:rsidP="00296E35">
      <w:pPr>
        <w:pStyle w:val="H6"/>
      </w:pPr>
      <w:r w:rsidRPr="001C0FC4">
        <w:t>(3)</w:t>
      </w:r>
    </w:p>
    <w:p w14:paraId="20BBC032"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5DC8F16A" w14:textId="77777777" w:rsidR="00296E35" w:rsidRPr="001C0FC4" w:rsidRDefault="00296E35" w:rsidP="00296E35">
      <w:pPr>
        <w:pStyle w:val="PL"/>
      </w:pPr>
      <w:r w:rsidRPr="001C0FC4">
        <w:rPr>
          <w:b/>
        </w:rPr>
        <w:t>ensure that</w:t>
      </w:r>
      <w:r w:rsidRPr="001C0FC4">
        <w:t xml:space="preserve"> {</w:t>
      </w:r>
    </w:p>
    <w:p w14:paraId="00E252A4"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5891CF9"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78292331" w14:textId="77777777" w:rsidR="00296E35" w:rsidRPr="001C0FC4" w:rsidRDefault="00296E35" w:rsidP="00296E35">
      <w:pPr>
        <w:pStyle w:val="PL"/>
      </w:pPr>
      <w:r w:rsidRPr="001C0FC4">
        <w:t xml:space="preserve">            }</w:t>
      </w:r>
    </w:p>
    <w:p w14:paraId="5D3816FA" w14:textId="77777777" w:rsidR="00296E35" w:rsidRPr="001C0FC4" w:rsidRDefault="00296E35" w:rsidP="00296E35">
      <w:pPr>
        <w:pStyle w:val="PL"/>
      </w:pPr>
    </w:p>
    <w:p w14:paraId="4BD65F4B" w14:textId="77777777" w:rsidR="00296E35" w:rsidRPr="001C0FC4" w:rsidRDefault="00296E35" w:rsidP="00296E35">
      <w:pPr>
        <w:pStyle w:val="H6"/>
      </w:pPr>
      <w:r w:rsidRPr="001C0FC4">
        <w:t>(4)</w:t>
      </w:r>
    </w:p>
    <w:p w14:paraId="7A129E5A"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3751E84B" w14:textId="77777777" w:rsidR="00296E35" w:rsidRPr="001C0FC4" w:rsidRDefault="00296E35" w:rsidP="00296E35">
      <w:pPr>
        <w:pStyle w:val="PL"/>
      </w:pPr>
      <w:r w:rsidRPr="001C0FC4">
        <w:rPr>
          <w:b/>
        </w:rPr>
        <w:t>ensure that</w:t>
      </w:r>
      <w:r w:rsidRPr="001C0FC4">
        <w:t xml:space="preserve"> {</w:t>
      </w:r>
    </w:p>
    <w:p w14:paraId="5C4959F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0E29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B595296" w14:textId="77777777" w:rsidR="00296E35" w:rsidRPr="001C0FC4" w:rsidRDefault="00296E35" w:rsidP="00296E35">
      <w:pPr>
        <w:pStyle w:val="PL"/>
      </w:pPr>
      <w:r w:rsidRPr="001C0FC4">
        <w:t xml:space="preserve">            }</w:t>
      </w:r>
    </w:p>
    <w:p w14:paraId="7CC1F93D" w14:textId="77777777" w:rsidR="00296E35" w:rsidRPr="001C0FC4" w:rsidRDefault="00296E35" w:rsidP="00296E35">
      <w:pPr>
        <w:pStyle w:val="PL"/>
      </w:pPr>
    </w:p>
    <w:p w14:paraId="38839491" w14:textId="77777777" w:rsidR="00296E35" w:rsidRPr="001C0FC4" w:rsidRDefault="00296E35" w:rsidP="00296E35">
      <w:pPr>
        <w:pStyle w:val="H6"/>
      </w:pPr>
      <w:r w:rsidRPr="001C0FC4">
        <w:t>6.1.22.2</w:t>
      </w:r>
      <w:r w:rsidRPr="001C0FC4">
        <w:tab/>
        <w:t>Conformance requirements</w:t>
      </w:r>
    </w:p>
    <w:p w14:paraId="2AE75ECF"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92D06C4" w14:textId="77777777" w:rsidR="00296E35" w:rsidRPr="001C0FC4" w:rsidRDefault="00296E35" w:rsidP="00296E35">
      <w:r w:rsidRPr="001C0FC4">
        <w:t>[TS 24.282, clause 9.2.3.2.3]</w:t>
      </w:r>
    </w:p>
    <w:p w14:paraId="1F693F55" w14:textId="77777777" w:rsidR="00296E35" w:rsidRPr="001C0FC4" w:rsidRDefault="00296E35" w:rsidP="00296E35">
      <w:r w:rsidRPr="001C0FC4">
        <w:t>The MCData client shall generate a SIP INVITE request in accordance with 3GPP TS 24.229 [5] with the clarifications given below.</w:t>
      </w:r>
    </w:p>
    <w:p w14:paraId="23AF6736" w14:textId="77777777" w:rsidR="00296E35" w:rsidRPr="001C0FC4" w:rsidRDefault="00296E35" w:rsidP="00296E35">
      <w:r w:rsidRPr="001C0FC4">
        <w:t>The MCData client:</w:t>
      </w:r>
    </w:p>
    <w:p w14:paraId="1B17597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9CFCB59"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63B8FA1C"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A5FE9C6"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C983675" w14:textId="77777777" w:rsidR="00296E35" w:rsidRPr="001C0FC4" w:rsidRDefault="00296E35" w:rsidP="00296E35">
      <w:pPr>
        <w:pStyle w:val="B1"/>
      </w:pPr>
      <w:r w:rsidRPr="001C0FC4">
        <w:t>5)</w:t>
      </w:r>
      <w:r w:rsidRPr="001C0FC4">
        <w:tab/>
        <w:t>should include the "timer" option tag in the Supported header field;</w:t>
      </w:r>
    </w:p>
    <w:p w14:paraId="566E051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5C5197E" w14:textId="77777777" w:rsidR="00296E35" w:rsidRPr="001C0FC4" w:rsidRDefault="00296E35" w:rsidP="00296E35">
      <w:pPr>
        <w:pStyle w:val="B1"/>
      </w:pPr>
      <w:r w:rsidRPr="001C0FC4">
        <w:t>7)</w:t>
      </w:r>
      <w:r w:rsidRPr="001C0FC4">
        <w:tab/>
        <w:t>if a one-to-one standalone SDS message is to be sent:</w:t>
      </w:r>
    </w:p>
    <w:p w14:paraId="056FD915"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2EE7BA1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0ADAFECB" w14:textId="77777777" w:rsidR="00296E35" w:rsidRPr="001C0FC4" w:rsidRDefault="00296E35" w:rsidP="00296E35">
      <w:pPr>
        <w:pStyle w:val="B3"/>
      </w:pPr>
      <w:r w:rsidRPr="001C0FC4">
        <w:t>i)</w:t>
      </w:r>
      <w:r w:rsidRPr="001C0FC4">
        <w:tab/>
        <w:t>the &lt;request-type&gt; element set to a value of "one-to-one-sds"; and</w:t>
      </w:r>
    </w:p>
    <w:p w14:paraId="0E6D5D95"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 and</w:t>
      </w:r>
    </w:p>
    <w:p w14:paraId="14ABDA93" w14:textId="77777777" w:rsidR="00296E35" w:rsidRPr="001C0FC4" w:rsidRDefault="00296E35" w:rsidP="00296E35">
      <w:pPr>
        <w:pStyle w:val="NO"/>
      </w:pPr>
      <w:bookmarkStart w:id="813" w:name="_Hlk33610098"/>
      <w:r w:rsidRPr="001C0FC4">
        <w:t>NOTE 0:</w:t>
      </w:r>
      <w:r w:rsidRPr="001C0FC4">
        <w:tab/>
        <w:t>The MCData client learns the functional aliases that are activated for an MCData ID from procedures specified in subclause 22.2.1.3.</w:t>
      </w:r>
      <w:bookmarkEnd w:id="813"/>
    </w:p>
    <w:p w14:paraId="1FECEAC8"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5EF7C90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62E81198" w14:textId="77777777" w:rsidR="00296E35" w:rsidRPr="001C0FC4" w:rsidRDefault="00296E35" w:rsidP="00296E35">
      <w:pPr>
        <w:pStyle w:val="B3"/>
      </w:pPr>
      <w:r w:rsidRPr="001C0FC4">
        <w:t>ii)</w:t>
      </w:r>
      <w:r w:rsidRPr="001C0FC4">
        <w:tab/>
        <w:t>shall use the keying material to generate a PCK as described in 3GPP TS 33.180 [26];</w:t>
      </w:r>
    </w:p>
    <w:p w14:paraId="7BF7DE50"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F18AB0E"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0672C01"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310FD5D7"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78B6AC7"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A8C2DAF" w14:textId="77777777" w:rsidR="00296E35" w:rsidRPr="001C0FC4" w:rsidRDefault="00296E35" w:rsidP="00296E35">
      <w:r w:rsidRPr="001C0FC4">
        <w:t>…</w:t>
      </w:r>
    </w:p>
    <w:p w14:paraId="7EC160CC"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BAB6439"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930D11F"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40D37A1D"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0C007AF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0978F8D8" w14:textId="77777777" w:rsidR="00296E35" w:rsidRPr="001C0FC4" w:rsidRDefault="00296E35" w:rsidP="00296E35">
      <w:r w:rsidRPr="001C0FC4">
        <w:t>On receipt of a SIP 2xx response to the SIP INVITE request, the MCData client:</w:t>
      </w:r>
    </w:p>
    <w:p w14:paraId="00EF3E08" w14:textId="77777777" w:rsidR="00296E35" w:rsidRPr="001C0FC4" w:rsidRDefault="00296E35" w:rsidP="00296E35">
      <w:pPr>
        <w:pStyle w:val="B1"/>
      </w:pPr>
      <w:r w:rsidRPr="001C0FC4">
        <w:t>1)</w:t>
      </w:r>
      <w:r w:rsidRPr="001C0FC4">
        <w:tab/>
        <w:t>shall send a SIP ACK request as specified in 3GPP TS 24.229 [5];</w:t>
      </w:r>
    </w:p>
    <w:p w14:paraId="752B57E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1AD90095" w14:textId="77777777" w:rsidR="00296E35" w:rsidRPr="001C0FC4" w:rsidRDefault="00296E35" w:rsidP="00296E35">
      <w:pPr>
        <w:pStyle w:val="B1"/>
      </w:pPr>
      <w:r w:rsidRPr="001C0FC4">
        <w:t>3)</w:t>
      </w:r>
      <w:r w:rsidRPr="001C0FC4">
        <w:tab/>
        <w:t>shall interact with the media plane as specified in 3GPP TS 24.582 [15] subclause 6.1.1.2.</w:t>
      </w:r>
    </w:p>
    <w:p w14:paraId="11F81F49" w14:textId="77777777" w:rsidR="00296E35" w:rsidRPr="001C0FC4" w:rsidRDefault="00296E35" w:rsidP="00296E35">
      <w:r w:rsidRPr="001C0FC4">
        <w:t>On receipt of a SIP 4xx response, a SIP 5xx response or a SIP 6xx response to the SIP INVITE request:</w:t>
      </w:r>
    </w:p>
    <w:p w14:paraId="76D4EE1C" w14:textId="77777777" w:rsidR="00296E35" w:rsidRPr="001C0FC4" w:rsidRDefault="00296E35" w:rsidP="00296E35">
      <w:pPr>
        <w:pStyle w:val="B1"/>
      </w:pPr>
      <w:r w:rsidRPr="001C0FC4">
        <w:t>1)</w:t>
      </w:r>
      <w:r w:rsidRPr="001C0FC4">
        <w:tab/>
        <w:t>shall indicate to the MCData user that the SDS message could not be sent; and</w:t>
      </w:r>
    </w:p>
    <w:p w14:paraId="61BFAA05" w14:textId="77777777" w:rsidR="00296E35" w:rsidRPr="001C0FC4" w:rsidRDefault="00296E35" w:rsidP="00296E35">
      <w:pPr>
        <w:pStyle w:val="B1"/>
      </w:pPr>
      <w:r w:rsidRPr="001C0FC4">
        <w:t>2)</w:t>
      </w:r>
      <w:r w:rsidRPr="001C0FC4">
        <w:tab/>
        <w:t>shall send a SIP ACK request as specified in 3GPP TS 24.229 [5].</w:t>
      </w:r>
    </w:p>
    <w:p w14:paraId="10EA79C8" w14:textId="77777777" w:rsidR="00296E35" w:rsidRPr="001C0FC4" w:rsidRDefault="00296E35" w:rsidP="00296E35">
      <w:r w:rsidRPr="001C0FC4">
        <w:t>On receipt of an indication from the media plane indicating that the standalone SDS message was not sent successfully, the MCData client shall:</w:t>
      </w:r>
    </w:p>
    <w:p w14:paraId="0E4E99B8" w14:textId="77777777" w:rsidR="00296E35" w:rsidRPr="001C0FC4" w:rsidRDefault="00296E35" w:rsidP="00296E35">
      <w:pPr>
        <w:pStyle w:val="B1"/>
      </w:pPr>
      <w:r w:rsidRPr="001C0FC4">
        <w:t>1)</w:t>
      </w:r>
      <w:r w:rsidRPr="001C0FC4">
        <w:tab/>
        <w:t>shall generate a SIP BYE request according to 3GPP TS 24.229 [5] with:</w:t>
      </w:r>
    </w:p>
    <w:p w14:paraId="786BD3D3" w14:textId="77777777" w:rsidR="00296E35" w:rsidRPr="001C0FC4" w:rsidRDefault="00296E35" w:rsidP="00296E35">
      <w:pPr>
        <w:pStyle w:val="B2"/>
      </w:pPr>
      <w:r w:rsidRPr="001C0FC4">
        <w:t>a)</w:t>
      </w:r>
      <w:r w:rsidRPr="001C0FC4">
        <w:tab/>
        <w:t>Reason code set to "SIP";</w:t>
      </w:r>
    </w:p>
    <w:p w14:paraId="5BAA3764" w14:textId="77777777" w:rsidR="00296E35" w:rsidRPr="001C0FC4" w:rsidRDefault="00296E35" w:rsidP="00296E35">
      <w:pPr>
        <w:pStyle w:val="B2"/>
      </w:pPr>
      <w:r w:rsidRPr="001C0FC4">
        <w:t>b)</w:t>
      </w:r>
      <w:r w:rsidRPr="001C0FC4">
        <w:tab/>
        <w:t>cause set to "480"; and</w:t>
      </w:r>
    </w:p>
    <w:p w14:paraId="2C1BED57" w14:textId="77777777" w:rsidR="00296E35" w:rsidRPr="001C0FC4" w:rsidRDefault="00296E35" w:rsidP="00296E35">
      <w:pPr>
        <w:pStyle w:val="B2"/>
      </w:pPr>
      <w:r w:rsidRPr="001C0FC4">
        <w:t>c)</w:t>
      </w:r>
      <w:r w:rsidRPr="001C0FC4">
        <w:tab/>
        <w:t>text set to "transmission failed";</w:t>
      </w:r>
    </w:p>
    <w:p w14:paraId="466CFFAB" w14:textId="77777777" w:rsidR="00296E35" w:rsidRPr="001C0FC4" w:rsidRDefault="00296E35" w:rsidP="00296E35">
      <w:pPr>
        <w:pStyle w:val="B1"/>
      </w:pPr>
      <w:r w:rsidRPr="001C0FC4">
        <w:t>2)</w:t>
      </w:r>
      <w:r w:rsidRPr="001C0FC4">
        <w:tab/>
        <w:t>shall set the Request-URI to the MCData session identity to release; and</w:t>
      </w:r>
    </w:p>
    <w:p w14:paraId="5E990D86" w14:textId="77777777" w:rsidR="00296E35" w:rsidRPr="001C0FC4" w:rsidRDefault="00296E35" w:rsidP="00296E35">
      <w:pPr>
        <w:pStyle w:val="B1"/>
      </w:pPr>
      <w:r w:rsidRPr="001C0FC4">
        <w:t>3)</w:t>
      </w:r>
      <w:r w:rsidRPr="001C0FC4">
        <w:tab/>
        <w:t>shall send a SIP BYE request towards MCData server according to 3GPP TS 24.229 [5].</w:t>
      </w:r>
    </w:p>
    <w:p w14:paraId="30A8B5AE"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534EB28B" w14:textId="77777777" w:rsidR="00296E35" w:rsidRPr="001C0FC4" w:rsidRDefault="00296E35" w:rsidP="00296E35">
      <w:pPr>
        <w:pStyle w:val="B1"/>
      </w:pPr>
      <w:r w:rsidRPr="001C0FC4">
        <w:t>1)</w:t>
      </w:r>
      <w:r w:rsidRPr="001C0FC4">
        <w:tab/>
        <w:t>shall generate a SIP BYE request according to 3GPP TS 24.229 [5] with:</w:t>
      </w:r>
    </w:p>
    <w:p w14:paraId="0D2472A3" w14:textId="77777777" w:rsidR="00296E35" w:rsidRPr="001C0FC4" w:rsidRDefault="00296E35" w:rsidP="00296E35">
      <w:pPr>
        <w:pStyle w:val="B2"/>
      </w:pPr>
      <w:r w:rsidRPr="001C0FC4">
        <w:t>a)</w:t>
      </w:r>
      <w:r w:rsidRPr="001C0FC4">
        <w:tab/>
        <w:t>Reason code set to "SIP";</w:t>
      </w:r>
    </w:p>
    <w:p w14:paraId="4A4E9F85" w14:textId="77777777" w:rsidR="00296E35" w:rsidRPr="001C0FC4" w:rsidRDefault="00296E35" w:rsidP="00296E35">
      <w:pPr>
        <w:pStyle w:val="B2"/>
      </w:pPr>
      <w:r w:rsidRPr="001C0FC4">
        <w:t>b)</w:t>
      </w:r>
      <w:r w:rsidRPr="001C0FC4">
        <w:tab/>
        <w:t>cause set to "200"; and</w:t>
      </w:r>
    </w:p>
    <w:p w14:paraId="454A9605" w14:textId="77777777" w:rsidR="00296E35" w:rsidRPr="001C0FC4" w:rsidRDefault="00296E35" w:rsidP="00296E35">
      <w:pPr>
        <w:pStyle w:val="B2"/>
      </w:pPr>
      <w:r w:rsidRPr="001C0FC4">
        <w:t>c)</w:t>
      </w:r>
      <w:r w:rsidRPr="001C0FC4">
        <w:tab/>
        <w:t>text set to "transmission succeeded";</w:t>
      </w:r>
    </w:p>
    <w:p w14:paraId="596A1C73" w14:textId="77777777" w:rsidR="00296E35" w:rsidRPr="001C0FC4" w:rsidRDefault="00296E35" w:rsidP="00296E35">
      <w:pPr>
        <w:pStyle w:val="B1"/>
      </w:pPr>
      <w:r w:rsidRPr="001C0FC4">
        <w:t>2)</w:t>
      </w:r>
      <w:r w:rsidRPr="001C0FC4">
        <w:tab/>
        <w:t>shall set the Request-URI to the MCData session identity to release; and</w:t>
      </w:r>
    </w:p>
    <w:p w14:paraId="56D2516D" w14:textId="77777777" w:rsidR="00296E35" w:rsidRPr="001C0FC4" w:rsidRDefault="00296E35" w:rsidP="00296E35">
      <w:pPr>
        <w:pStyle w:val="B1"/>
      </w:pPr>
      <w:r w:rsidRPr="001C0FC4">
        <w:t>3)</w:t>
      </w:r>
      <w:r w:rsidRPr="001C0FC4">
        <w:tab/>
        <w:t>shall send a SIP BYE request towards MCData server according to 3GPP TS 24.229 [5].</w:t>
      </w:r>
    </w:p>
    <w:p w14:paraId="5D8AA0C8"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2A46FEDC" w14:textId="77777777" w:rsidR="00296E35" w:rsidRPr="001C0FC4" w:rsidRDefault="00296E35" w:rsidP="00296E35">
      <w:r w:rsidRPr="001C0FC4">
        <w:t>[TS 24.282, clause 9.2.3.2.1]</w:t>
      </w:r>
    </w:p>
    <w:p w14:paraId="00AC0E79" w14:textId="77777777" w:rsidR="00296E35" w:rsidRPr="001C0FC4" w:rsidRDefault="00296E35" w:rsidP="00296E35">
      <w:r w:rsidRPr="001C0FC4">
        <w:t>When composing an SDP offer according to 3GPP TS 24.229 [5], IETF RFC 4975 [17], IETF RFC 6135 [19] and IETF RFC 6714 [20] the MCData client:</w:t>
      </w:r>
    </w:p>
    <w:p w14:paraId="63B3F58C" w14:textId="77777777" w:rsidR="00296E35" w:rsidRPr="001C0FC4" w:rsidRDefault="00296E35" w:rsidP="00296E35">
      <w:pPr>
        <w:pStyle w:val="B1"/>
      </w:pPr>
      <w:r w:rsidRPr="001C0FC4">
        <w:t>1)</w:t>
      </w:r>
      <w:r w:rsidRPr="001C0FC4">
        <w:tab/>
        <w:t>shall include an "m=message" media-level section for the MCData media stream consisting of:</w:t>
      </w:r>
    </w:p>
    <w:p w14:paraId="09DFE18B" w14:textId="77777777" w:rsidR="00296E35" w:rsidRPr="001C0FC4" w:rsidRDefault="00296E35" w:rsidP="00296E35">
      <w:pPr>
        <w:pStyle w:val="B2"/>
      </w:pPr>
      <w:r w:rsidRPr="001C0FC4">
        <w:t>a)</w:t>
      </w:r>
      <w:r w:rsidRPr="001C0FC4">
        <w:tab/>
        <w:t>the port number;</w:t>
      </w:r>
    </w:p>
    <w:p w14:paraId="6CDC3CBA" w14:textId="77777777" w:rsidR="00296E35" w:rsidRPr="001C0FC4" w:rsidRDefault="00296E35" w:rsidP="00296E35">
      <w:pPr>
        <w:pStyle w:val="B2"/>
      </w:pPr>
      <w:r w:rsidRPr="001C0FC4">
        <w:t>b)</w:t>
      </w:r>
      <w:r w:rsidRPr="001C0FC4">
        <w:tab/>
        <w:t>a protocol field value of "TCP/MSRP", or "TCP/TLS/MSRP" for TLS;</w:t>
      </w:r>
    </w:p>
    <w:p w14:paraId="5812A45B" w14:textId="77777777" w:rsidR="00296E35" w:rsidRPr="001C0FC4" w:rsidRDefault="00296E35" w:rsidP="00296E35">
      <w:pPr>
        <w:pStyle w:val="B2"/>
      </w:pPr>
      <w:r w:rsidRPr="001C0FC4">
        <w:t>c)</w:t>
      </w:r>
      <w:r w:rsidRPr="001C0FC4">
        <w:tab/>
        <w:t>a format list field set to ‘*’;</w:t>
      </w:r>
    </w:p>
    <w:p w14:paraId="5E380967" w14:textId="77777777" w:rsidR="00296E35" w:rsidRPr="001C0FC4" w:rsidRDefault="00296E35" w:rsidP="00296E35">
      <w:pPr>
        <w:pStyle w:val="B2"/>
      </w:pPr>
      <w:r w:rsidRPr="001C0FC4">
        <w:t>d)</w:t>
      </w:r>
      <w:r w:rsidRPr="001C0FC4">
        <w:tab/>
        <w:t>an "a=sendonly" attribute;</w:t>
      </w:r>
    </w:p>
    <w:p w14:paraId="26CDA629" w14:textId="77777777" w:rsidR="00296E35" w:rsidRPr="001C0FC4" w:rsidRDefault="00296E35" w:rsidP="00296E35">
      <w:pPr>
        <w:pStyle w:val="B2"/>
      </w:pPr>
      <w:r w:rsidRPr="001C0FC4">
        <w:t>e)</w:t>
      </w:r>
      <w:r w:rsidRPr="001C0FC4">
        <w:tab/>
        <w:t>an "a=path" attribute containing its own MSRP URI;</w:t>
      </w:r>
    </w:p>
    <w:p w14:paraId="3A6C4265"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63BEBD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3D2839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E0E5F4A" w14:textId="77777777" w:rsidR="00296E35" w:rsidRPr="001C0FC4" w:rsidRDefault="00296E35" w:rsidP="00296E35">
      <w:r w:rsidRPr="001C0FC4">
        <w:t>[TS 24.282, clause 13.2.2.2.2.1]</w:t>
      </w:r>
    </w:p>
    <w:p w14:paraId="686A7F42"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58A0FDF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33BB14A"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0D457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C2DC68F"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632732DD" w14:textId="77777777" w:rsidR="00296E35" w:rsidRPr="001C0FC4" w:rsidRDefault="00296E35" w:rsidP="00296E35">
      <w:r w:rsidRPr="001C0FC4">
        <w:t>[TS 24.282, clause 12.2.1.2]</w:t>
      </w:r>
    </w:p>
    <w:p w14:paraId="71D73D18" w14:textId="77777777" w:rsidR="00296E35" w:rsidRPr="001C0FC4" w:rsidRDefault="00296E35" w:rsidP="00296E35">
      <w:pPr>
        <w:rPr>
          <w:rFonts w:eastAsia="SimSun"/>
        </w:rPr>
      </w:pPr>
      <w:r w:rsidRPr="001C0FC4">
        <w:rPr>
          <w:rFonts w:eastAsia="SimSun"/>
        </w:rPr>
        <w:t>Upon receipt of a:</w:t>
      </w:r>
    </w:p>
    <w:p w14:paraId="694FC8B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4D4E0C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5C06EF6" w14:textId="77777777" w:rsidR="00296E35" w:rsidRPr="001C0FC4" w:rsidRDefault="00296E35" w:rsidP="00296E35">
      <w:pPr>
        <w:rPr>
          <w:rFonts w:eastAsia="SimSun"/>
        </w:rPr>
      </w:pPr>
      <w:r w:rsidRPr="001C0FC4">
        <w:rPr>
          <w:rFonts w:eastAsia="SimSun"/>
        </w:rPr>
        <w:t>the MCData client:</w:t>
      </w:r>
    </w:p>
    <w:p w14:paraId="226DBB72"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BCC35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29F43B6" w14:textId="77777777" w:rsidR="00296E35" w:rsidRPr="001C0FC4" w:rsidRDefault="00296E35" w:rsidP="00296E35">
      <w:r w:rsidRPr="001C0FC4">
        <w:t>[TS 24.582, clause 6.1.1.2.1]</w:t>
      </w:r>
    </w:p>
    <w:p w14:paraId="62F58C29" w14:textId="77777777" w:rsidR="00296E35" w:rsidRPr="001C0FC4" w:rsidRDefault="00296E35" w:rsidP="00296E35">
      <w:r w:rsidRPr="001C0FC4">
        <w:t>Upon receiving an indication to establish MSRP connection for standalone SDS using media plane as the originating client, the MCData client:</w:t>
      </w:r>
    </w:p>
    <w:p w14:paraId="010EE23B" w14:textId="77777777" w:rsidR="00296E35" w:rsidRPr="001C0FC4" w:rsidRDefault="00296E35" w:rsidP="00296E35">
      <w:pPr>
        <w:pStyle w:val="B1"/>
      </w:pPr>
      <w:r w:rsidRPr="001C0FC4">
        <w:t>1.</w:t>
      </w:r>
      <w:r w:rsidRPr="001C0FC4">
        <w:tab/>
        <w:t>shall act as an MSRP client according to IETF RFC 6135 [12];</w:t>
      </w:r>
    </w:p>
    <w:p w14:paraId="3309A30A" w14:textId="77777777" w:rsidR="00296E35" w:rsidRPr="001C0FC4" w:rsidRDefault="00296E35" w:rsidP="00296E35">
      <w:pPr>
        <w:pStyle w:val="B1"/>
      </w:pPr>
      <w:r w:rsidRPr="001C0FC4">
        <w:t>2.</w:t>
      </w:r>
      <w:r w:rsidRPr="001C0FC4">
        <w:tab/>
        <w:t>shall act according to IETF RFC 6135 [12], as:</w:t>
      </w:r>
    </w:p>
    <w:p w14:paraId="13C0738E" w14:textId="77777777" w:rsidR="00296E35" w:rsidRPr="001C0FC4" w:rsidRDefault="00296E35" w:rsidP="00296E35">
      <w:pPr>
        <w:pStyle w:val="B2"/>
      </w:pPr>
      <w:r w:rsidRPr="001C0FC4">
        <w:t>a.</w:t>
      </w:r>
      <w:r w:rsidRPr="001C0FC4">
        <w:tab/>
        <w:t>an "active" endpoint, if a=setup attribute in the received SDP answer is set to "passive"; and</w:t>
      </w:r>
    </w:p>
    <w:p w14:paraId="591DC10D" w14:textId="77777777" w:rsidR="00296E35" w:rsidRPr="001C0FC4" w:rsidRDefault="00296E35" w:rsidP="00296E35">
      <w:pPr>
        <w:pStyle w:val="B2"/>
      </w:pPr>
      <w:r w:rsidRPr="001C0FC4">
        <w:t>b.</w:t>
      </w:r>
      <w:r w:rsidRPr="001C0FC4">
        <w:tab/>
        <w:t>an "passive" endpoint, if a=setup attribute in the received SDP answer is set to "active";</w:t>
      </w:r>
    </w:p>
    <w:p w14:paraId="6583E33A"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FB125F4"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A09BB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025C073A"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F8DFEA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570456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F23A2B6"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5260A96" w14:textId="77777777" w:rsidR="00296E35" w:rsidRPr="001C0FC4" w:rsidRDefault="00296E35" w:rsidP="00296E35">
      <w:r w:rsidRPr="001C0FC4">
        <w:t>If MSRP chunking is not used then on receipt of a 200 (OK) response, the MCData client shall terminate the SIP session as specified in 3GPP TS 24.282 [8].</w:t>
      </w:r>
    </w:p>
    <w:p w14:paraId="4F7120F7" w14:textId="77777777" w:rsidR="00296E35" w:rsidRPr="001C0FC4" w:rsidRDefault="00296E35" w:rsidP="00296E35">
      <w:r w:rsidRPr="001C0FC4">
        <w:t>If MSRP chunking is used, the MCData client:</w:t>
      </w:r>
    </w:p>
    <w:p w14:paraId="420A82F7" w14:textId="77777777" w:rsidR="00296E35" w:rsidRPr="001C0FC4" w:rsidRDefault="00296E35" w:rsidP="00296E35">
      <w:pPr>
        <w:pStyle w:val="B1"/>
      </w:pPr>
      <w:r w:rsidRPr="001C0FC4">
        <w:t>1.</w:t>
      </w:r>
      <w:r w:rsidRPr="001C0FC4">
        <w:tab/>
        <w:t>shall send further MSRP SEND requests as necessary;</w:t>
      </w:r>
    </w:p>
    <w:p w14:paraId="284F1267" w14:textId="77777777" w:rsidR="00296E35" w:rsidRPr="001C0FC4" w:rsidRDefault="00296E35" w:rsidP="00296E35">
      <w:pPr>
        <w:pStyle w:val="B1"/>
      </w:pPr>
      <w:r w:rsidRPr="001C0FC4">
        <w:t>2.</w:t>
      </w:r>
      <w:r w:rsidRPr="001C0FC4">
        <w:tab/>
        <w:t>shall wait for a 200 (OK) response to each MSRP SEND request sent; and</w:t>
      </w:r>
    </w:p>
    <w:p w14:paraId="7C81B6A2"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7484E0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4BE7237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D483E6E"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78FF6A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F52AE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07C6E90"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0AA4116" w14:textId="77777777" w:rsidR="00296E35" w:rsidRPr="001C0FC4" w:rsidRDefault="00296E35" w:rsidP="00296E35">
      <w:r w:rsidRPr="001C0FC4">
        <w:t>[TS 24.582, clause 6.1.1.2.2]</w:t>
      </w:r>
    </w:p>
    <w:p w14:paraId="5E8FBA5D" w14:textId="77777777" w:rsidR="00296E35" w:rsidRPr="001C0FC4" w:rsidRDefault="00296E35" w:rsidP="00296E35">
      <w:r w:rsidRPr="001C0FC4">
        <w:t>In order to generate an SDS signalling payload, the MCData client:</w:t>
      </w:r>
    </w:p>
    <w:p w14:paraId="4AED7121" w14:textId="77777777" w:rsidR="00296E35" w:rsidRPr="001C0FC4" w:rsidRDefault="00296E35" w:rsidP="00296E35">
      <w:pPr>
        <w:pStyle w:val="B1"/>
      </w:pPr>
      <w:r w:rsidRPr="001C0FC4">
        <w:t>1.</w:t>
      </w:r>
      <w:r w:rsidRPr="001C0FC4">
        <w:tab/>
        <w:t>shall generate an SDS SIGNALLING PAYLOAD message as specified in 3GPP TS 24.282 [8]; and</w:t>
      </w:r>
    </w:p>
    <w:p w14:paraId="1219D5A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04275420" w14:textId="77777777" w:rsidR="00296E35" w:rsidRPr="001C0FC4" w:rsidRDefault="00296E35" w:rsidP="00296E35">
      <w:r w:rsidRPr="001C0FC4">
        <w:t>When generating a an SDS SIGNALLING PAYLOAD message, the MCData client:</w:t>
      </w:r>
    </w:p>
    <w:p w14:paraId="73D2EFEB"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E4AEF39" w14:textId="77777777" w:rsidR="00296E35" w:rsidRPr="001C0FC4" w:rsidRDefault="00296E35" w:rsidP="00296E35">
      <w:pPr>
        <w:pStyle w:val="B2"/>
      </w:pPr>
      <w:r w:rsidRPr="001C0FC4">
        <w:t>a.</w:t>
      </w:r>
      <w:r w:rsidRPr="001C0FC4">
        <w:tab/>
        <w:t>may include and set the Disposition request type IE to:</w:t>
      </w:r>
    </w:p>
    <w:p w14:paraId="1BC84A6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DDC2703"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31D1A21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52450E79" w14:textId="77777777" w:rsidR="00296E35" w:rsidRPr="001C0FC4" w:rsidRDefault="00296E35" w:rsidP="00296E35">
      <w:pPr>
        <w:pStyle w:val="B2"/>
      </w:pPr>
      <w:r w:rsidRPr="001C0FC4">
        <w:t>b.</w:t>
      </w:r>
      <w:r w:rsidRPr="001C0FC4">
        <w:tab/>
        <w:t>shall set Date and time IE to current UTC time;</w:t>
      </w:r>
    </w:p>
    <w:p w14:paraId="3E490CED"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1381B931"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72AA3F2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845976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70CE3B55"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32C721D1" w14:textId="77777777" w:rsidR="00296E35" w:rsidRPr="001C0FC4" w:rsidRDefault="00296E35" w:rsidP="00296E35">
      <w:r w:rsidRPr="001C0FC4">
        <w:t>[TS 24.582, clause 6.1.1.2.3]</w:t>
      </w:r>
    </w:p>
    <w:p w14:paraId="1C69252C" w14:textId="77777777" w:rsidR="00296E35" w:rsidRPr="001C0FC4" w:rsidRDefault="00296E35" w:rsidP="00296E35">
      <w:r w:rsidRPr="001C0FC4">
        <w:t>In order to generate SDS data payload, the MCData client:</w:t>
      </w:r>
    </w:p>
    <w:p w14:paraId="08C3BF16" w14:textId="77777777" w:rsidR="00296E35" w:rsidRPr="001C0FC4" w:rsidRDefault="00296E35" w:rsidP="00296E35">
      <w:pPr>
        <w:pStyle w:val="B1"/>
      </w:pPr>
      <w:r w:rsidRPr="001C0FC4">
        <w:t>1.</w:t>
      </w:r>
      <w:r w:rsidRPr="001C0FC4">
        <w:tab/>
        <w:t>shall generate a DATA PAYLOAD message as specified in 3GPP TS 24.282 [8]; and</w:t>
      </w:r>
    </w:p>
    <w:p w14:paraId="58866803"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37511DB2" w14:textId="77777777" w:rsidR="00296E35" w:rsidRPr="001C0FC4" w:rsidRDefault="00296E35" w:rsidP="00296E35">
      <w:r w:rsidRPr="001C0FC4">
        <w:t>When generating a DATA PAYLOAD message, the MCData client:</w:t>
      </w:r>
    </w:p>
    <w:p w14:paraId="3DED11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4AB216F3" w14:textId="77777777" w:rsidR="00296E35" w:rsidRPr="001C0FC4" w:rsidRDefault="00296E35" w:rsidP="00296E35">
      <w:pPr>
        <w:pStyle w:val="B2"/>
      </w:pPr>
      <w:r w:rsidRPr="001C0FC4">
        <w:t>a.</w:t>
      </w:r>
      <w:r w:rsidRPr="001C0FC4">
        <w:tab/>
        <w:t>shall set Number of payloads IE to the total number of payloads being sent; and</w:t>
      </w:r>
    </w:p>
    <w:p w14:paraId="2D273BF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5534952D"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D4BB165" w14:textId="77777777" w:rsidR="00296E35" w:rsidRPr="001C0FC4" w:rsidRDefault="00296E35" w:rsidP="00296E35">
      <w:pPr>
        <w:pStyle w:val="B3"/>
      </w:pPr>
      <w:r w:rsidRPr="001C0FC4">
        <w:t>ii.</w:t>
      </w:r>
      <w:r w:rsidRPr="001C0FC4">
        <w:tab/>
        <w:t>shall set Payload data IE to actual payload.</w:t>
      </w:r>
    </w:p>
    <w:p w14:paraId="3BE1458F" w14:textId="77777777" w:rsidR="00296E35" w:rsidRPr="001C0FC4" w:rsidRDefault="00296E35" w:rsidP="00296E35">
      <w:r w:rsidRPr="001C0FC4">
        <w:t>[TS 24.582, clause 6.1.1.2.4]</w:t>
      </w:r>
    </w:p>
    <w:p w14:paraId="4C365EEF" w14:textId="77777777" w:rsidR="00296E35" w:rsidRPr="001C0FC4" w:rsidRDefault="00296E35" w:rsidP="00296E35">
      <w:r w:rsidRPr="001C0FC4">
        <w:t>The MCData client shall take the procedures in subclause 6.4.1 into consideration when generating MSRP SEND messages.</w:t>
      </w:r>
    </w:p>
    <w:p w14:paraId="5CE4C473" w14:textId="77777777" w:rsidR="00296E35" w:rsidRPr="001C0FC4" w:rsidRDefault="00296E35" w:rsidP="00296E35">
      <w:r w:rsidRPr="001C0FC4">
        <w:t>The MCData client shall generate MSRP SEND for SDS message requests according to IETF RFC 4975 [11].</w:t>
      </w:r>
    </w:p>
    <w:p w14:paraId="4F515082"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D8A782B" w14:textId="77777777" w:rsidR="00296E35" w:rsidRPr="001C0FC4" w:rsidRDefault="00296E35" w:rsidP="00296E35">
      <w:pPr>
        <w:pStyle w:val="B1"/>
      </w:pPr>
      <w:r w:rsidRPr="001C0FC4">
        <w:t>1.</w:t>
      </w:r>
      <w:r w:rsidRPr="001C0FC4">
        <w:tab/>
        <w:t>shall set To-Path header according to the MSRP URI(s) received in the answer SDP;</w:t>
      </w:r>
    </w:p>
    <w:p w14:paraId="44310DDF"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28EDEE6B"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4AE0408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18179990" w14:textId="77777777" w:rsidR="00296E35" w:rsidRPr="001C0FC4" w:rsidRDefault="00296E35" w:rsidP="00296E35">
      <w:r w:rsidRPr="001C0FC4">
        <w:t>When generating an MSRP SEND for SDS message request containing only an SDS DATA PAYLOAD message, the MCData client:</w:t>
      </w:r>
    </w:p>
    <w:p w14:paraId="5C6AF716" w14:textId="77777777" w:rsidR="00296E35" w:rsidRPr="001C0FC4" w:rsidRDefault="00296E35" w:rsidP="00296E35">
      <w:pPr>
        <w:pStyle w:val="B1"/>
      </w:pPr>
      <w:r w:rsidRPr="001C0FC4">
        <w:t>1.</w:t>
      </w:r>
      <w:r w:rsidRPr="001C0FC4">
        <w:tab/>
        <w:t>shall set To-Path header according to the MSRP URI(s) received in the answer SDP;</w:t>
      </w:r>
    </w:p>
    <w:p w14:paraId="0E95F5AA" w14:textId="77777777" w:rsidR="00296E35" w:rsidRPr="001C0FC4" w:rsidRDefault="00296E35" w:rsidP="00296E35">
      <w:pPr>
        <w:pStyle w:val="B1"/>
      </w:pPr>
      <w:r w:rsidRPr="001C0FC4">
        <w:t>2.</w:t>
      </w:r>
      <w:r w:rsidRPr="001C0FC4">
        <w:tab/>
        <w:t>shall set the Content-Type as "application/vnd.3gpp.mcdata-payload"; and</w:t>
      </w:r>
    </w:p>
    <w:p w14:paraId="29FE391A"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8E152B8" w14:textId="77777777" w:rsidR="00296E35" w:rsidRPr="001C0FC4" w:rsidRDefault="00296E35" w:rsidP="00296E35">
      <w:r w:rsidRPr="001C0FC4">
        <w:t>When generating an MSRP SEND for SDS message request containing only an SDS SIGNALLING PAYLOAD, the MCData client.</w:t>
      </w:r>
    </w:p>
    <w:p w14:paraId="172F2022" w14:textId="77777777" w:rsidR="00296E35" w:rsidRPr="001C0FC4" w:rsidRDefault="00296E35" w:rsidP="00296E35">
      <w:pPr>
        <w:pStyle w:val="B1"/>
      </w:pPr>
      <w:r w:rsidRPr="001C0FC4">
        <w:t>1.</w:t>
      </w:r>
      <w:r w:rsidRPr="001C0FC4">
        <w:tab/>
        <w:t>shall set To-Path header according to the MSRP URI(s) received in the answer SDP;</w:t>
      </w:r>
    </w:p>
    <w:p w14:paraId="05F0702D" w14:textId="77777777" w:rsidR="00296E35" w:rsidRPr="001C0FC4" w:rsidRDefault="00296E35" w:rsidP="00296E35">
      <w:pPr>
        <w:pStyle w:val="B1"/>
      </w:pPr>
      <w:r w:rsidRPr="001C0FC4">
        <w:t>2.</w:t>
      </w:r>
      <w:r w:rsidRPr="001C0FC4">
        <w:tab/>
        <w:t>shall set the Content-Type as "application/vnd.3gpp.mcdata-signalling"; and</w:t>
      </w:r>
    </w:p>
    <w:p w14:paraId="740C2E2F"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254B7FD" w14:textId="77777777" w:rsidR="00296E35" w:rsidRPr="001C0FC4" w:rsidRDefault="00296E35" w:rsidP="00296E35">
      <w:pPr>
        <w:pStyle w:val="H6"/>
      </w:pPr>
      <w:r w:rsidRPr="001C0FC4">
        <w:t>6.1.22.3</w:t>
      </w:r>
      <w:r w:rsidRPr="001C0FC4">
        <w:tab/>
        <w:t>Test description</w:t>
      </w:r>
    </w:p>
    <w:p w14:paraId="57232293" w14:textId="77777777" w:rsidR="00296E35" w:rsidRPr="001C0FC4" w:rsidRDefault="00296E35" w:rsidP="00296E35">
      <w:pPr>
        <w:pStyle w:val="H6"/>
      </w:pPr>
      <w:r w:rsidRPr="001C0FC4">
        <w:t>6.1.22.3.1</w:t>
      </w:r>
      <w:r w:rsidRPr="001C0FC4">
        <w:tab/>
        <w:t>Pre-test conditions</w:t>
      </w:r>
    </w:p>
    <w:p w14:paraId="79F24E0C" w14:textId="77777777" w:rsidR="00296E35" w:rsidRDefault="00296E35" w:rsidP="00296E35">
      <w:pPr>
        <w:pStyle w:val="H6"/>
      </w:pPr>
      <w:r w:rsidRPr="00102CE5">
        <w:t>Test configuration</w:t>
      </w:r>
      <w:r>
        <w:t>:</w:t>
      </w:r>
    </w:p>
    <w:p w14:paraId="5FA90ABC" w14:textId="520E7AA2" w:rsidR="00296E35" w:rsidRDefault="00296E35" w:rsidP="00296E35">
      <w:pPr>
        <w:pStyle w:val="B1"/>
      </w:pPr>
      <w:r>
        <w:t>-</w:t>
      </w:r>
      <w:r>
        <w:tab/>
        <w:t>Single cell configuration according to TS 37.579-1 [2] clause 5.2.2.2.1.</w:t>
      </w:r>
    </w:p>
    <w:p w14:paraId="730DA92F" w14:textId="77777777" w:rsidR="00296E35" w:rsidRDefault="00296E35" w:rsidP="00296E35">
      <w:pPr>
        <w:pStyle w:val="H6"/>
      </w:pPr>
      <w:r>
        <w:t>Preamble:</w:t>
      </w:r>
    </w:p>
    <w:p w14:paraId="6E205693" w14:textId="207A237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9A631D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7D23F33" w14:textId="3895B0E9" w:rsidR="00296E35" w:rsidRDefault="00296E35" w:rsidP="00296E35">
      <w:pPr>
        <w:pStyle w:val="B1"/>
      </w:pPr>
      <w:r>
        <w:t>-</w:t>
      </w:r>
      <w:r>
        <w:tab/>
        <w:t>The UE has performed procedure 'UE initiated MCX functional alias status determination and subscription' as specified in TS 37.579-1 [2] clause 5.3.36.</w:t>
      </w:r>
    </w:p>
    <w:p w14:paraId="47CF4F4F" w14:textId="52DACCC9" w:rsidR="00296E35" w:rsidRDefault="00296E35" w:rsidP="00296E35">
      <w:pPr>
        <w:pStyle w:val="B1"/>
      </w:pPr>
      <w:r>
        <w:t>-</w:t>
      </w:r>
      <w:r>
        <w:tab/>
        <w:t>The UE has performed procedure 'UE initiated MCX functional alias status change' as specified in TS 37.579-1 [2] clause 5.3.37.</w:t>
      </w:r>
    </w:p>
    <w:p w14:paraId="772263FC" w14:textId="77777777" w:rsidR="00296E35" w:rsidRDefault="00296E35" w:rsidP="00296E35">
      <w:pPr>
        <w:pStyle w:val="B1"/>
      </w:pPr>
      <w:r>
        <w:t>-</w:t>
      </w:r>
      <w:r>
        <w:tab/>
      </w:r>
      <w:r w:rsidRPr="000573F5">
        <w:t>UE States at the end of the preamble</w:t>
      </w:r>
      <w:r>
        <w:t>:</w:t>
      </w:r>
    </w:p>
    <w:p w14:paraId="7D62B606" w14:textId="77777777" w:rsidR="00296E35" w:rsidRDefault="00296E35" w:rsidP="00296E35">
      <w:pPr>
        <w:pStyle w:val="B1"/>
        <w:ind w:left="852"/>
      </w:pPr>
      <w:r>
        <w:t>-</w:t>
      </w:r>
      <w:r>
        <w:tab/>
        <w:t>The UE is in RRC_IDLE state.</w:t>
      </w:r>
    </w:p>
    <w:p w14:paraId="4EEE1192" w14:textId="77777777" w:rsidR="00296E35" w:rsidRDefault="00296E35" w:rsidP="00296E35">
      <w:pPr>
        <w:pStyle w:val="B1"/>
        <w:ind w:left="852"/>
      </w:pPr>
      <w:r>
        <w:t>-</w:t>
      </w:r>
      <w:r>
        <w:tab/>
        <w:t>The client is registered for MCData.</w:t>
      </w:r>
    </w:p>
    <w:p w14:paraId="1E24DE97"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77C0473" w14:textId="77777777" w:rsidR="00296E35" w:rsidRPr="001C0FC4" w:rsidRDefault="00296E35" w:rsidP="00296E35">
      <w:pPr>
        <w:pStyle w:val="H6"/>
      </w:pPr>
      <w:r w:rsidRPr="001C0FC4">
        <w:t>6.1.22.3.2</w:t>
      </w:r>
      <w:r w:rsidRPr="001C0FC4">
        <w:tab/>
        <w:t>Test procedure sequence</w:t>
      </w:r>
    </w:p>
    <w:p w14:paraId="3BC36F18" w14:textId="77777777" w:rsidR="00296E35" w:rsidRPr="001C0FC4" w:rsidRDefault="00296E35" w:rsidP="00296E35">
      <w:pPr>
        <w:pStyle w:val="TH"/>
      </w:pPr>
      <w:r w:rsidRPr="001C0FC4">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6202200" w14:textId="77777777" w:rsidTr="002E3FCC">
        <w:tc>
          <w:tcPr>
            <w:tcW w:w="649" w:type="dxa"/>
            <w:tcBorders>
              <w:top w:val="single" w:sz="4" w:space="0" w:color="auto"/>
              <w:left w:val="single" w:sz="4" w:space="0" w:color="auto"/>
              <w:bottom w:val="nil"/>
              <w:right w:val="single" w:sz="4" w:space="0" w:color="auto"/>
            </w:tcBorders>
            <w:hideMark/>
          </w:tcPr>
          <w:p w14:paraId="5389B1D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478D2A2"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A3573E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FAC6A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6DDF66" w14:textId="77777777" w:rsidR="00296E35" w:rsidRPr="001C0FC4" w:rsidRDefault="00296E35" w:rsidP="002E3FCC">
            <w:pPr>
              <w:pStyle w:val="TAH"/>
            </w:pPr>
            <w:r w:rsidRPr="001C0FC4">
              <w:t>Verdict</w:t>
            </w:r>
          </w:p>
        </w:tc>
      </w:tr>
      <w:tr w:rsidR="00296E35" w:rsidRPr="001C0FC4" w14:paraId="769B93EE" w14:textId="77777777" w:rsidTr="002E3FCC">
        <w:tc>
          <w:tcPr>
            <w:tcW w:w="649" w:type="dxa"/>
            <w:tcBorders>
              <w:top w:val="nil"/>
              <w:left w:val="single" w:sz="4" w:space="0" w:color="auto"/>
              <w:bottom w:val="single" w:sz="4" w:space="0" w:color="auto"/>
              <w:right w:val="single" w:sz="4" w:space="0" w:color="auto"/>
            </w:tcBorders>
          </w:tcPr>
          <w:p w14:paraId="69C51A96"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999D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A7968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E46A2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D39EE0"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F82C3BB" w14:textId="77777777" w:rsidR="00296E35" w:rsidRPr="001C0FC4" w:rsidRDefault="00296E35" w:rsidP="002E3FCC">
            <w:pPr>
              <w:pStyle w:val="TAH"/>
            </w:pPr>
          </w:p>
        </w:tc>
      </w:tr>
      <w:tr w:rsidR="00296E35" w:rsidRPr="001C0FC4" w14:paraId="275D1F1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86F7BD"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9DAE540"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 using an active Functional Alias.</w:t>
            </w:r>
          </w:p>
          <w:p w14:paraId="3D99AF0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BDD67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7DE5B0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56912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0A6F50" w14:textId="77777777" w:rsidR="00296E35" w:rsidRPr="001C0FC4" w:rsidRDefault="00296E35" w:rsidP="002E3FCC">
            <w:pPr>
              <w:pStyle w:val="TAC"/>
            </w:pPr>
            <w:r w:rsidRPr="001C0FC4">
              <w:t>-</w:t>
            </w:r>
          </w:p>
        </w:tc>
      </w:tr>
      <w:tr w:rsidR="00296E35" w:rsidRPr="001C0FC4" w14:paraId="0E31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7F6737"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4A76DFD" w14:textId="29109EC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663367E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2650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DDC156"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34EB990" w14:textId="77777777" w:rsidR="00296E35" w:rsidRPr="001C0FC4" w:rsidRDefault="00296E35" w:rsidP="002E3FCC">
            <w:pPr>
              <w:pStyle w:val="TAC"/>
            </w:pPr>
            <w:r w:rsidRPr="001C0FC4">
              <w:t>P</w:t>
            </w:r>
          </w:p>
        </w:tc>
      </w:tr>
      <w:tr w:rsidR="00296E35" w:rsidRPr="001C0FC4" w14:paraId="69730F5F" w14:textId="77777777" w:rsidTr="002E3FCC">
        <w:tc>
          <w:tcPr>
            <w:tcW w:w="649" w:type="dxa"/>
            <w:tcBorders>
              <w:top w:val="single" w:sz="4" w:space="0" w:color="auto"/>
              <w:left w:val="single" w:sz="4" w:space="0" w:color="auto"/>
              <w:bottom w:val="single" w:sz="4" w:space="0" w:color="auto"/>
              <w:right w:val="single" w:sz="4" w:space="0" w:color="auto"/>
            </w:tcBorders>
          </w:tcPr>
          <w:p w14:paraId="210AC3D1"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506EE03" w14:textId="3461ED4D"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E5AEB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6BD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72A14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BA16381" w14:textId="77777777" w:rsidR="00296E35" w:rsidRPr="001C0FC4" w:rsidRDefault="00296E35" w:rsidP="002E3FCC">
            <w:pPr>
              <w:pStyle w:val="TAC"/>
            </w:pPr>
            <w:r w:rsidRPr="001C0FC4">
              <w:t>P</w:t>
            </w:r>
          </w:p>
        </w:tc>
      </w:tr>
      <w:tr w:rsidR="00296E35" w:rsidRPr="001C0FC4" w14:paraId="41BCF526" w14:textId="77777777" w:rsidTr="002E3FCC">
        <w:tc>
          <w:tcPr>
            <w:tcW w:w="649" w:type="dxa"/>
            <w:tcBorders>
              <w:top w:val="single" w:sz="4" w:space="0" w:color="auto"/>
              <w:left w:val="single" w:sz="4" w:space="0" w:color="auto"/>
              <w:bottom w:val="single" w:sz="4" w:space="0" w:color="auto"/>
              <w:right w:val="single" w:sz="4" w:space="0" w:color="auto"/>
            </w:tcBorders>
          </w:tcPr>
          <w:p w14:paraId="7E21A299"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B67C7C8" w14:textId="4E2C308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07683BC5"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4C9AE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83D74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A302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0B2ADA8" w14:textId="77777777" w:rsidR="00296E35" w:rsidRPr="001C0FC4" w:rsidRDefault="00296E35" w:rsidP="002E3FCC">
            <w:pPr>
              <w:pStyle w:val="TAC"/>
            </w:pPr>
            <w:r w:rsidRPr="001C0FC4">
              <w:t>P</w:t>
            </w:r>
          </w:p>
        </w:tc>
      </w:tr>
      <w:tr w:rsidR="00296E35" w:rsidRPr="001C0FC4" w14:paraId="736DF199" w14:textId="77777777" w:rsidTr="002E3FCC">
        <w:tc>
          <w:tcPr>
            <w:tcW w:w="649" w:type="dxa"/>
            <w:tcBorders>
              <w:top w:val="single" w:sz="4" w:space="0" w:color="auto"/>
              <w:left w:val="single" w:sz="4" w:space="0" w:color="auto"/>
              <w:bottom w:val="single" w:sz="4" w:space="0" w:color="auto"/>
              <w:right w:val="single" w:sz="4" w:space="0" w:color="auto"/>
            </w:tcBorders>
          </w:tcPr>
          <w:p w14:paraId="09159AF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1CE66EEA" w14:textId="4FBFEE05"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4F39CC8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768B9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7A333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1B0A410B" w14:textId="77777777" w:rsidR="00296E35" w:rsidRPr="001C0FC4" w:rsidRDefault="00296E35" w:rsidP="002E3FCC">
            <w:pPr>
              <w:pStyle w:val="TAC"/>
            </w:pPr>
            <w:r w:rsidRPr="001C0FC4">
              <w:t>-</w:t>
            </w:r>
          </w:p>
        </w:tc>
      </w:tr>
      <w:tr w:rsidR="00296E35" w:rsidRPr="001C0FC4" w14:paraId="74049604" w14:textId="77777777" w:rsidTr="002E3FCC">
        <w:tc>
          <w:tcPr>
            <w:tcW w:w="649" w:type="dxa"/>
            <w:tcBorders>
              <w:top w:val="single" w:sz="4" w:space="0" w:color="auto"/>
              <w:left w:val="single" w:sz="4" w:space="0" w:color="auto"/>
              <w:bottom w:val="single" w:sz="4" w:space="0" w:color="auto"/>
              <w:right w:val="single" w:sz="4" w:space="0" w:color="auto"/>
            </w:tcBorders>
          </w:tcPr>
          <w:p w14:paraId="5BDA7A0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6788840F" w14:textId="77777777" w:rsidR="00296E35" w:rsidRPr="001C0FC4" w:rsidRDefault="00296E35" w:rsidP="002E3FCC">
            <w:pPr>
              <w:pStyle w:val="TAL"/>
            </w:pPr>
            <w:r w:rsidRPr="001C0FC4">
              <w:t>Check: Does the UE (MCData client) provide the disposition notification to the user?</w:t>
            </w:r>
          </w:p>
          <w:p w14:paraId="7B3F16A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E54F1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BD5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0E574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6368121" w14:textId="77777777" w:rsidR="00296E35" w:rsidRPr="001C0FC4" w:rsidRDefault="00296E35" w:rsidP="002E3FCC">
            <w:pPr>
              <w:pStyle w:val="TAC"/>
            </w:pPr>
            <w:r w:rsidRPr="001C0FC4">
              <w:t>P</w:t>
            </w:r>
          </w:p>
        </w:tc>
      </w:tr>
      <w:tr w:rsidR="00296E35" w:rsidRPr="001C0FC4" w14:paraId="191664C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EFC1F25" w14:textId="77777777" w:rsidR="00296E35" w:rsidRDefault="00296E35" w:rsidP="002E3FCC">
            <w:pPr>
              <w:pStyle w:val="TAN"/>
            </w:pPr>
            <w:r w:rsidRPr="001C0FC4">
              <w:t>NOTE 1:</w:t>
            </w:r>
            <w:r w:rsidRPr="001C0FC4">
              <w:tab/>
              <w:t>This is expected to be done via a suitable implementation dependent MMI.</w:t>
            </w:r>
          </w:p>
          <w:p w14:paraId="5943CCD8" w14:textId="77777777" w:rsidR="00296E35" w:rsidRPr="001C0FC4" w:rsidRDefault="00296E35" w:rsidP="002E3FCC">
            <w:pPr>
              <w:pStyle w:val="TAN"/>
            </w:pPr>
            <w:r>
              <w:t>NOTE 2:</w:t>
            </w:r>
            <w:r>
              <w:tab/>
              <w:t>The procedure does not release the RRC connection.</w:t>
            </w:r>
          </w:p>
        </w:tc>
      </w:tr>
    </w:tbl>
    <w:p w14:paraId="0B258FEC" w14:textId="77777777" w:rsidR="00296E35" w:rsidRPr="001C0FC4" w:rsidRDefault="00296E35" w:rsidP="00296E35"/>
    <w:p w14:paraId="3B0F11D9" w14:textId="77777777" w:rsidR="00296E35" w:rsidRPr="001C0FC4" w:rsidRDefault="00296E35" w:rsidP="00296E35">
      <w:pPr>
        <w:pStyle w:val="H6"/>
      </w:pPr>
      <w:r w:rsidRPr="001C0FC4">
        <w:t>6.1.22.3.3</w:t>
      </w:r>
      <w:r w:rsidRPr="001C0FC4">
        <w:tab/>
        <w:t>Specific message contents</w:t>
      </w:r>
    </w:p>
    <w:p w14:paraId="4C2C85C0" w14:textId="594DCE02" w:rsidR="00296E35" w:rsidRPr="001C0FC4" w:rsidRDefault="00296E35" w:rsidP="00296E35">
      <w:pPr>
        <w:pStyle w:val="TH"/>
      </w:pPr>
      <w:r w:rsidRPr="001C0FC4">
        <w:t>Table 6.1.22.3.3-1: SIP INVITE from the UE (step 2, Table 6.1.22.3.2-1;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85859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314015F" w14:textId="25AE41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4A08D1A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195F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CC213F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C84ED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9D1FD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DB5998" w14:textId="77777777" w:rsidR="00296E35" w:rsidRPr="001C0FC4" w:rsidRDefault="00296E35" w:rsidP="002E3FCC">
            <w:pPr>
              <w:pStyle w:val="TAH"/>
              <w:rPr>
                <w:bCs/>
              </w:rPr>
            </w:pPr>
            <w:r w:rsidRPr="001C0FC4">
              <w:rPr>
                <w:bCs/>
              </w:rPr>
              <w:t>Condition</w:t>
            </w:r>
          </w:p>
        </w:tc>
      </w:tr>
      <w:tr w:rsidR="00296E35" w:rsidRPr="001C0FC4" w14:paraId="4F0574A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5F6DF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B0ACAC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8127F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AC5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69C05D" w14:textId="77777777" w:rsidR="00296E35" w:rsidRPr="001C0FC4" w:rsidRDefault="00296E35" w:rsidP="002E3FCC">
            <w:pPr>
              <w:pStyle w:val="TAL"/>
            </w:pPr>
          </w:p>
        </w:tc>
      </w:tr>
      <w:tr w:rsidR="00296E35" w:rsidRPr="001C0FC4" w14:paraId="449D4D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58B50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924EA1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3632F4"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24D7B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4B054" w14:textId="77777777" w:rsidR="00296E35" w:rsidRPr="001C0FC4" w:rsidRDefault="00296E35" w:rsidP="002E3FCC">
            <w:pPr>
              <w:pStyle w:val="TAL"/>
            </w:pPr>
          </w:p>
        </w:tc>
      </w:tr>
      <w:tr w:rsidR="00296E35" w:rsidRPr="001C0FC4" w14:paraId="1E7EBA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B7B50F"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FA9FAA8" w14:textId="77777777" w:rsidR="00296E35" w:rsidRPr="001C0FC4" w:rsidRDefault="00296E35" w:rsidP="002E3FCC">
            <w:pPr>
              <w:pStyle w:val="TAL"/>
              <w:rPr>
                <w:iCs/>
              </w:rPr>
            </w:pPr>
            <w:r w:rsidRPr="001C0FC4">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1701E2B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6243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CDA6A4" w14:textId="77777777" w:rsidR="00296E35" w:rsidRPr="001C0FC4" w:rsidRDefault="00296E35" w:rsidP="002E3FCC">
            <w:pPr>
              <w:pStyle w:val="TAL"/>
            </w:pPr>
          </w:p>
        </w:tc>
      </w:tr>
      <w:tr w:rsidR="00296E35" w:rsidRPr="001C0FC4" w14:paraId="7F649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C64B17"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3BBC3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6AFBA55"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E8C2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1875214" w14:textId="77777777" w:rsidR="00296E35" w:rsidRPr="001C0FC4" w:rsidRDefault="00296E35" w:rsidP="002E3FCC">
            <w:pPr>
              <w:pStyle w:val="TAL"/>
            </w:pPr>
          </w:p>
        </w:tc>
      </w:tr>
      <w:tr w:rsidR="00296E35" w:rsidRPr="001C0FC4" w14:paraId="0589DE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904E7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1F6820" w14:textId="77777777" w:rsidR="00296E35" w:rsidRPr="001C0FC4" w:rsidRDefault="00296E35" w:rsidP="002E3FCC">
            <w:pPr>
              <w:pStyle w:val="TAL"/>
              <w:rPr>
                <w:iCs/>
              </w:rPr>
            </w:pPr>
            <w:r w:rsidRPr="001C0FC4">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EEA6A3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FAA5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AA9103" w14:textId="77777777" w:rsidR="00296E35" w:rsidRPr="001C0FC4" w:rsidRDefault="00296E35" w:rsidP="002E3FCC">
            <w:pPr>
              <w:pStyle w:val="TAL"/>
            </w:pPr>
          </w:p>
        </w:tc>
      </w:tr>
    </w:tbl>
    <w:p w14:paraId="151E60FC" w14:textId="77777777" w:rsidR="00296E35" w:rsidRPr="001C0FC4" w:rsidRDefault="00296E35" w:rsidP="00296E35"/>
    <w:p w14:paraId="497B7332" w14:textId="77777777" w:rsidR="00296E35" w:rsidRPr="001C0FC4" w:rsidRDefault="00296E35" w:rsidP="00296E35">
      <w:pPr>
        <w:pStyle w:val="TH"/>
      </w:pPr>
      <w:r w:rsidRPr="001C0FC4">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D0D5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FFF223A" w14:textId="6D58F5B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7B9A6AF4" w14:textId="77777777" w:rsidR="00296E35" w:rsidRPr="001C0FC4" w:rsidRDefault="00296E35" w:rsidP="00296E35"/>
    <w:p w14:paraId="6E061756" w14:textId="77777777" w:rsidR="00296E35" w:rsidRPr="001C0FC4" w:rsidRDefault="00296E35" w:rsidP="00296E35">
      <w:pPr>
        <w:pStyle w:val="TH"/>
      </w:pPr>
      <w:r w:rsidRPr="001C0FC4">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2E81D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ABA3274" w14:textId="43E3BD0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MCD_1to1, </w:t>
            </w:r>
            <w:r w:rsidRPr="001C0FC4">
              <w:t>FUNCTIONAL_ALIAS</w:t>
            </w:r>
          </w:p>
        </w:tc>
      </w:tr>
    </w:tbl>
    <w:p w14:paraId="17386FD3" w14:textId="77777777" w:rsidR="00296E35" w:rsidRPr="001C0FC4" w:rsidRDefault="00296E35" w:rsidP="00296E35"/>
    <w:p w14:paraId="6B26AD25" w14:textId="031796D1" w:rsidR="00296E35" w:rsidRPr="001C0FC4" w:rsidRDefault="00296E35" w:rsidP="00296E35">
      <w:pPr>
        <w:pStyle w:val="TH"/>
      </w:pPr>
      <w:r w:rsidRPr="001C0FC4">
        <w:t>Table 6.1.22.3.3-4: SIP 200 (OK) from the SS (step 2, Table 6.1.22.3.2-1;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F22D32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D46D2" w14:textId="41E491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E0E42B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0BA2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71D40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DF57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3620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8471CB" w14:textId="77777777" w:rsidR="00296E35" w:rsidRPr="001C0FC4" w:rsidRDefault="00296E35" w:rsidP="002E3FCC">
            <w:pPr>
              <w:pStyle w:val="TAH"/>
              <w:rPr>
                <w:bCs/>
              </w:rPr>
            </w:pPr>
            <w:r w:rsidRPr="001C0FC4">
              <w:rPr>
                <w:bCs/>
              </w:rPr>
              <w:t>Condition</w:t>
            </w:r>
          </w:p>
        </w:tc>
      </w:tr>
      <w:tr w:rsidR="00296E35" w:rsidRPr="001C0FC4" w14:paraId="2E5386E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21B19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671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6F5D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5A8E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21CA1C" w14:textId="77777777" w:rsidR="00296E35" w:rsidRPr="001C0FC4" w:rsidRDefault="00296E35" w:rsidP="002E3FCC">
            <w:pPr>
              <w:pStyle w:val="TAL"/>
            </w:pPr>
          </w:p>
        </w:tc>
      </w:tr>
      <w:tr w:rsidR="00296E35" w:rsidRPr="001C0FC4" w14:paraId="25D380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8FD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41C77ED" w14:textId="77777777" w:rsidR="00296E35" w:rsidRPr="001C0FC4" w:rsidRDefault="00296E35" w:rsidP="002E3FCC">
            <w:pPr>
              <w:pStyle w:val="TAL"/>
            </w:pPr>
            <w:r w:rsidRPr="001C0FC4">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0331BCF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BA2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BC6B8" w14:textId="77777777" w:rsidR="00296E35" w:rsidRPr="001C0FC4" w:rsidRDefault="00296E35" w:rsidP="002E3FCC">
            <w:pPr>
              <w:pStyle w:val="TAL"/>
            </w:pPr>
          </w:p>
        </w:tc>
      </w:tr>
    </w:tbl>
    <w:p w14:paraId="3E01DB6B" w14:textId="77777777" w:rsidR="00296E35" w:rsidRPr="001C0FC4" w:rsidRDefault="00296E35" w:rsidP="00296E35"/>
    <w:p w14:paraId="684B7D9F" w14:textId="77777777" w:rsidR="00296E35" w:rsidRPr="001C0FC4" w:rsidRDefault="00296E35" w:rsidP="00296E35">
      <w:pPr>
        <w:pStyle w:val="TH"/>
      </w:pPr>
      <w:r w:rsidRPr="001C0FC4">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89F7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31F303A" w14:textId="477B04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1DE47466" w14:textId="77777777" w:rsidR="00296E35" w:rsidRPr="001C0FC4" w:rsidRDefault="00296E35" w:rsidP="00296E35"/>
    <w:p w14:paraId="605221F4" w14:textId="4F1CB0C8" w:rsidR="00296E35" w:rsidRPr="001C0FC4" w:rsidRDefault="00296E35" w:rsidP="00296E35">
      <w:pPr>
        <w:pStyle w:val="TH"/>
      </w:pPr>
      <w:r w:rsidRPr="001C0FC4">
        <w:t>Table 6.1.22.3.3-6: MSRP SEND from the UE (step 3, Table 6.1.22.3.2-1;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065B9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9ED709F" w14:textId="714788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35108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F4121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91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4EEA2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778F8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6E0A61A" w14:textId="77777777" w:rsidR="00296E35" w:rsidRPr="001C0FC4" w:rsidRDefault="00296E35" w:rsidP="002E3FCC">
            <w:pPr>
              <w:pStyle w:val="TAH"/>
              <w:rPr>
                <w:bCs/>
              </w:rPr>
            </w:pPr>
            <w:r w:rsidRPr="001C0FC4">
              <w:rPr>
                <w:bCs/>
              </w:rPr>
              <w:t>Condition</w:t>
            </w:r>
          </w:p>
        </w:tc>
      </w:tr>
      <w:tr w:rsidR="00296E35" w:rsidRPr="001C0FC4" w14:paraId="1FDDD9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B1241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4C355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BCE80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E79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34D50A" w14:textId="77777777" w:rsidR="00296E35" w:rsidRPr="001C0FC4" w:rsidRDefault="00296E35" w:rsidP="002E3FCC">
            <w:pPr>
              <w:pStyle w:val="TAL"/>
            </w:pPr>
          </w:p>
        </w:tc>
      </w:tr>
      <w:tr w:rsidR="00296E35" w:rsidRPr="001C0FC4" w14:paraId="39A68E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F62F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B90C74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C3A0C8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FF0B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36F03" w14:textId="77777777" w:rsidR="00296E35" w:rsidRPr="001C0FC4" w:rsidRDefault="00296E35" w:rsidP="002E3FCC">
            <w:pPr>
              <w:pStyle w:val="TAL"/>
            </w:pPr>
          </w:p>
        </w:tc>
      </w:tr>
      <w:tr w:rsidR="00296E35" w:rsidRPr="001C0FC4" w14:paraId="67CD22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47D4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8367438" w14:textId="77777777" w:rsidR="00296E35" w:rsidRPr="001C0FC4" w:rsidRDefault="00296E35" w:rsidP="002E3FCC">
            <w:pPr>
              <w:pStyle w:val="TAL"/>
            </w:pPr>
            <w:r w:rsidRPr="001C0FC4">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1C154C0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119D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C1E724" w14:textId="77777777" w:rsidR="00296E35" w:rsidRPr="001C0FC4" w:rsidRDefault="00296E35" w:rsidP="002E3FCC">
            <w:pPr>
              <w:pStyle w:val="TAL"/>
            </w:pPr>
          </w:p>
        </w:tc>
      </w:tr>
    </w:tbl>
    <w:p w14:paraId="43B43AB8" w14:textId="77777777" w:rsidR="00296E35" w:rsidRPr="001C0FC4" w:rsidRDefault="00296E35" w:rsidP="00296E35"/>
    <w:p w14:paraId="743D6C19" w14:textId="02023199" w:rsidR="00296E35" w:rsidRPr="001C0FC4" w:rsidRDefault="00296E35" w:rsidP="00296E35">
      <w:pPr>
        <w:pStyle w:val="TH"/>
      </w:pPr>
      <w:r w:rsidRPr="001C0FC4">
        <w:t>Table 6.1.22.3.3-7: MIME Message (step 3, Table 6.1.22.3.2-1;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FEA28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8F15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C033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AE7A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A034B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12FA8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216F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D16B04" w14:textId="77777777" w:rsidR="00296E35" w:rsidRPr="001C0FC4" w:rsidRDefault="00296E35" w:rsidP="002E3FCC">
            <w:pPr>
              <w:pStyle w:val="TAH"/>
              <w:rPr>
                <w:bCs/>
              </w:rPr>
            </w:pPr>
            <w:r w:rsidRPr="001C0FC4">
              <w:rPr>
                <w:bCs/>
              </w:rPr>
              <w:t>Condition</w:t>
            </w:r>
          </w:p>
        </w:tc>
      </w:tr>
      <w:tr w:rsidR="00296E35" w:rsidRPr="001C0FC4" w14:paraId="0ED917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681C3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C0F9C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F7E7B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A80FF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CADEFA" w14:textId="77777777" w:rsidR="00296E35" w:rsidRPr="001C0FC4" w:rsidRDefault="00296E35" w:rsidP="002E3FCC">
            <w:pPr>
              <w:pStyle w:val="TAL"/>
            </w:pPr>
          </w:p>
        </w:tc>
      </w:tr>
      <w:tr w:rsidR="00296E35" w:rsidRPr="001C0FC4" w14:paraId="53A572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63AA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92BE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ADFD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35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CAA194" w14:textId="77777777" w:rsidR="00296E35" w:rsidRPr="001C0FC4" w:rsidRDefault="00296E35" w:rsidP="002E3FCC">
            <w:pPr>
              <w:pStyle w:val="TAL"/>
            </w:pPr>
          </w:p>
        </w:tc>
      </w:tr>
      <w:tr w:rsidR="00296E35" w:rsidRPr="001C0FC4" w14:paraId="7066058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1CBFAB"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2F1C25D"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FBA28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1D0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846D" w14:textId="77777777" w:rsidR="00296E35" w:rsidRPr="001C0FC4" w:rsidRDefault="00296E35" w:rsidP="002E3FCC">
            <w:pPr>
              <w:pStyle w:val="TAL"/>
            </w:pPr>
          </w:p>
        </w:tc>
      </w:tr>
      <w:tr w:rsidR="00296E35" w:rsidRPr="001C0FC4" w14:paraId="7D10D7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EF64F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010583" w14:textId="77777777" w:rsidR="00296E35" w:rsidRPr="001C0FC4" w:rsidRDefault="00296E35" w:rsidP="002E3FCC">
            <w:pPr>
              <w:pStyle w:val="TAL"/>
            </w:pPr>
            <w:r w:rsidRPr="001C0FC4">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253D4B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900A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B0C3A" w14:textId="77777777" w:rsidR="00296E35" w:rsidRPr="001C0FC4" w:rsidRDefault="00296E35" w:rsidP="002E3FCC">
            <w:pPr>
              <w:pStyle w:val="TAL"/>
            </w:pPr>
          </w:p>
        </w:tc>
      </w:tr>
      <w:tr w:rsidR="00296E35" w:rsidRPr="001C0FC4" w14:paraId="262F74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38642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6824D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59DD5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8D23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731D5" w14:textId="77777777" w:rsidR="00296E35" w:rsidRPr="001C0FC4" w:rsidRDefault="00296E35" w:rsidP="002E3FCC">
            <w:pPr>
              <w:pStyle w:val="TAL"/>
            </w:pPr>
          </w:p>
        </w:tc>
      </w:tr>
      <w:tr w:rsidR="00296E35" w:rsidRPr="001C0FC4" w14:paraId="2C9793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A272B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178D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A407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56D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40FF86" w14:textId="77777777" w:rsidR="00296E35" w:rsidRPr="001C0FC4" w:rsidRDefault="00296E35" w:rsidP="002E3FCC">
            <w:pPr>
              <w:pStyle w:val="TAL"/>
            </w:pPr>
          </w:p>
        </w:tc>
      </w:tr>
      <w:tr w:rsidR="00296E35" w:rsidRPr="001C0FC4" w14:paraId="4CE751F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FB69E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19ECA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A9980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2D0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879EE3" w14:textId="77777777" w:rsidR="00296E35" w:rsidRPr="001C0FC4" w:rsidRDefault="00296E35" w:rsidP="002E3FCC">
            <w:pPr>
              <w:pStyle w:val="TAL"/>
            </w:pPr>
          </w:p>
        </w:tc>
      </w:tr>
      <w:tr w:rsidR="00296E35" w:rsidRPr="001C0FC4" w14:paraId="0394F2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3F5E8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1AEC16" w14:textId="77777777" w:rsidR="00296E35" w:rsidRPr="001C0FC4" w:rsidRDefault="00296E35" w:rsidP="002E3FCC">
            <w:pPr>
              <w:pStyle w:val="TAL"/>
            </w:pPr>
            <w:r w:rsidRPr="001C0FC4">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3EDFEF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03E1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E18F" w14:textId="77777777" w:rsidR="00296E35" w:rsidRPr="001C0FC4" w:rsidRDefault="00296E35" w:rsidP="002E3FCC">
            <w:pPr>
              <w:pStyle w:val="TAL"/>
            </w:pPr>
          </w:p>
        </w:tc>
      </w:tr>
    </w:tbl>
    <w:p w14:paraId="043689F8" w14:textId="77777777" w:rsidR="00296E35" w:rsidRPr="001C0FC4" w:rsidRDefault="00296E35" w:rsidP="00296E35"/>
    <w:p w14:paraId="3B57959C" w14:textId="77777777" w:rsidR="00296E35" w:rsidRPr="001C0FC4" w:rsidRDefault="00296E35" w:rsidP="00296E35">
      <w:pPr>
        <w:pStyle w:val="TH"/>
      </w:pPr>
      <w:r w:rsidRPr="001C0FC4">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016C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A134316" w14:textId="01562C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1A94560" w14:textId="77777777" w:rsidR="00296E35" w:rsidRPr="001C0FC4" w:rsidRDefault="00296E35" w:rsidP="00296E35"/>
    <w:p w14:paraId="25D73B0F" w14:textId="77777777" w:rsidR="00296E35" w:rsidRPr="001C0FC4" w:rsidRDefault="00296E35" w:rsidP="00296E35">
      <w:pPr>
        <w:pStyle w:val="TH"/>
      </w:pPr>
      <w:r w:rsidRPr="001C0FC4">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4CADC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01775B" w14:textId="48CAB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4B3B5B0" w14:textId="77777777" w:rsidR="00296E35" w:rsidRPr="001C0FC4" w:rsidRDefault="00296E35" w:rsidP="00296E35"/>
    <w:p w14:paraId="6D4DE738" w14:textId="3BB32031" w:rsidR="00296E35" w:rsidRPr="001C0FC4" w:rsidRDefault="00296E35" w:rsidP="00296E35">
      <w:pPr>
        <w:pStyle w:val="TH"/>
      </w:pPr>
      <w:r w:rsidRPr="001C0FC4">
        <w:t>Table 6.1.22.3.3-10: SIP BYE from the UE (step 4, Table 6.1.22.3.2-1;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9E268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AC37B8" w14:textId="6C844F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43AE8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D8B4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EF2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035C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0E24B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A41EB5" w14:textId="77777777" w:rsidR="00296E35" w:rsidRPr="001C0FC4" w:rsidRDefault="00296E35" w:rsidP="002E3FCC">
            <w:pPr>
              <w:pStyle w:val="TAH"/>
              <w:rPr>
                <w:bCs/>
              </w:rPr>
            </w:pPr>
            <w:r w:rsidRPr="001C0FC4">
              <w:rPr>
                <w:bCs/>
              </w:rPr>
              <w:t>Condition</w:t>
            </w:r>
          </w:p>
        </w:tc>
      </w:tr>
      <w:tr w:rsidR="00296E35" w:rsidRPr="001C0FC4" w14:paraId="5081826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2EF7CC9"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89313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61A4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5E6DC53"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49F5B61" w14:textId="77777777" w:rsidR="00296E35" w:rsidRPr="001C0FC4" w:rsidRDefault="00296E35" w:rsidP="002E3FCC">
            <w:pPr>
              <w:pStyle w:val="TAL"/>
            </w:pPr>
          </w:p>
        </w:tc>
      </w:tr>
      <w:tr w:rsidR="00296E35" w:rsidRPr="001C0FC4" w14:paraId="39370D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374DE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920EB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F4C62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FE3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63B20" w14:textId="77777777" w:rsidR="00296E35" w:rsidRPr="001C0FC4" w:rsidRDefault="00296E35" w:rsidP="002E3FCC">
            <w:pPr>
              <w:pStyle w:val="TAL"/>
            </w:pPr>
          </w:p>
        </w:tc>
      </w:tr>
      <w:tr w:rsidR="00296E35" w:rsidRPr="001C0FC4" w14:paraId="2985AA4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01BF649"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BC412EE"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C170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DDC6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1C4B69" w14:textId="77777777" w:rsidR="00296E35" w:rsidRPr="001C0FC4" w:rsidRDefault="00296E35" w:rsidP="002E3FCC">
            <w:pPr>
              <w:pStyle w:val="TAL"/>
            </w:pPr>
          </w:p>
        </w:tc>
      </w:tr>
      <w:tr w:rsidR="00296E35" w:rsidRPr="001C0FC4" w14:paraId="61A9BC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E222F0"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30D0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37F8B0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A90C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239A2" w14:textId="77777777" w:rsidR="00296E35" w:rsidRPr="001C0FC4" w:rsidRDefault="00296E35" w:rsidP="002E3FCC">
            <w:pPr>
              <w:pStyle w:val="TAL"/>
            </w:pPr>
          </w:p>
        </w:tc>
      </w:tr>
    </w:tbl>
    <w:p w14:paraId="47BD63E9" w14:textId="77777777" w:rsidR="00296E35" w:rsidRPr="001C0FC4" w:rsidRDefault="00296E35" w:rsidP="00296E35"/>
    <w:p w14:paraId="47AEAE25" w14:textId="2E2996BD" w:rsidR="00296E35" w:rsidRPr="001C0FC4" w:rsidRDefault="00296E35" w:rsidP="00296E35">
      <w:pPr>
        <w:pStyle w:val="TH"/>
      </w:pPr>
      <w:r w:rsidRPr="001C0FC4">
        <w:t>Table 6.1.22.3.3-11: SIP MESSAGE from the SS (step 5, Table 6.1.22.3.2-1;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FEAC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5BACBE" w14:textId="6EF105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2A385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3400E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514834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FC117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367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3A9645" w14:textId="77777777" w:rsidR="00296E35" w:rsidRPr="001C0FC4" w:rsidRDefault="00296E35" w:rsidP="002E3FCC">
            <w:pPr>
              <w:pStyle w:val="TAH"/>
              <w:rPr>
                <w:bCs/>
              </w:rPr>
            </w:pPr>
            <w:r w:rsidRPr="001C0FC4">
              <w:rPr>
                <w:bCs/>
              </w:rPr>
              <w:t>Condition</w:t>
            </w:r>
          </w:p>
        </w:tc>
      </w:tr>
      <w:tr w:rsidR="00296E35" w:rsidRPr="001C0FC4" w14:paraId="7F8BC7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41539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3101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A1755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435F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BA779F" w14:textId="77777777" w:rsidR="00296E35" w:rsidRPr="001C0FC4" w:rsidRDefault="00296E35" w:rsidP="002E3FCC">
            <w:pPr>
              <w:pStyle w:val="TAL"/>
            </w:pPr>
          </w:p>
        </w:tc>
      </w:tr>
      <w:tr w:rsidR="00296E35" w:rsidRPr="001C0FC4" w14:paraId="72C049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6AE7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2E387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839BC5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9FA76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BF985" w14:textId="77777777" w:rsidR="00296E35" w:rsidRPr="001C0FC4" w:rsidRDefault="00296E35" w:rsidP="002E3FCC">
            <w:pPr>
              <w:pStyle w:val="TAL"/>
            </w:pPr>
          </w:p>
        </w:tc>
      </w:tr>
      <w:tr w:rsidR="00296E35" w:rsidRPr="001C0FC4" w14:paraId="1E9E493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CE63F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9DEEF7F" w14:textId="77777777" w:rsidR="00296E35" w:rsidRPr="001C0FC4" w:rsidRDefault="00296E35" w:rsidP="002E3FCC">
            <w:pPr>
              <w:pStyle w:val="TAL"/>
            </w:pPr>
            <w:r w:rsidRPr="001C0FC4">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2896CE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7820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897018" w14:textId="77777777" w:rsidR="00296E35" w:rsidRPr="001C0FC4" w:rsidRDefault="00296E35" w:rsidP="002E3FCC">
            <w:pPr>
              <w:pStyle w:val="TAL"/>
            </w:pPr>
          </w:p>
        </w:tc>
      </w:tr>
    </w:tbl>
    <w:p w14:paraId="396BD6E4" w14:textId="77777777" w:rsidR="00296E35" w:rsidRPr="001C0FC4" w:rsidRDefault="00296E35" w:rsidP="00296E35"/>
    <w:p w14:paraId="791FB1BB" w14:textId="77777777" w:rsidR="00296E35" w:rsidRPr="001C0FC4" w:rsidRDefault="00296E35" w:rsidP="00296E35">
      <w:pPr>
        <w:pStyle w:val="TH"/>
      </w:pPr>
      <w:r w:rsidRPr="001C0FC4">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E828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F24905" w14:textId="5D2B08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173D31E" w14:textId="77777777" w:rsidR="00296E35" w:rsidRPr="001C0FC4" w:rsidRDefault="00296E35" w:rsidP="00296E35"/>
    <w:p w14:paraId="2376E7EA" w14:textId="77777777" w:rsidR="00296E35" w:rsidRPr="001C0FC4" w:rsidRDefault="00296E35" w:rsidP="00296E35">
      <w:pPr>
        <w:pStyle w:val="Heading2"/>
      </w:pPr>
      <w:bookmarkStart w:id="814" w:name="_Toc178186356"/>
      <w:bookmarkStart w:id="815" w:name="_Toc210385170"/>
      <w:r w:rsidRPr="001C0FC4">
        <w:t>6.2</w:t>
      </w:r>
      <w:r w:rsidRPr="001C0FC4">
        <w:tab/>
        <w:t>File Distribution</w:t>
      </w:r>
      <w:bookmarkEnd w:id="786"/>
      <w:bookmarkEnd w:id="787"/>
      <w:bookmarkEnd w:id="788"/>
      <w:bookmarkEnd w:id="789"/>
      <w:bookmarkEnd w:id="814"/>
      <w:bookmarkEnd w:id="815"/>
    </w:p>
    <w:p w14:paraId="23ABB076" w14:textId="77777777" w:rsidR="00296E35" w:rsidRPr="001C0FC4" w:rsidRDefault="00296E35" w:rsidP="00296E35">
      <w:pPr>
        <w:pStyle w:val="Heading3"/>
      </w:pPr>
      <w:bookmarkStart w:id="816" w:name="_Toc106817839"/>
      <w:bookmarkStart w:id="817" w:name="_Toc106817714"/>
      <w:bookmarkStart w:id="818" w:name="_Toc101286128"/>
      <w:bookmarkStart w:id="819" w:name="_Toc100778797"/>
      <w:bookmarkStart w:id="820" w:name="_Toc90630590"/>
      <w:bookmarkStart w:id="821" w:name="_Toc75459150"/>
      <w:bookmarkStart w:id="822" w:name="_Toc59042875"/>
      <w:bookmarkStart w:id="823" w:name="_Toc52783006"/>
      <w:bookmarkStart w:id="824" w:name="_Toc52782395"/>
      <w:bookmarkStart w:id="825" w:name="_Toc52307889"/>
      <w:bookmarkStart w:id="826" w:name="_Toc42507358"/>
      <w:bookmarkStart w:id="827" w:name="_Toc178186357"/>
      <w:bookmarkStart w:id="828" w:name="_Hlk130842193"/>
      <w:bookmarkStart w:id="829" w:name="_Toc25610665"/>
      <w:bookmarkStart w:id="830" w:name="_Toc522499812"/>
      <w:bookmarkStart w:id="831" w:name="_Toc210385171"/>
      <w:r w:rsidRPr="001C0FC4">
        <w:t>6.2.1</w:t>
      </w:r>
      <w:r w:rsidRPr="001C0FC4">
        <w:tab/>
        <w:t xml:space="preserve">On-network / File Distribution (FD) / FD Using HTTP / One-to-one Standalone FD / Non-Mandatory Download / </w:t>
      </w:r>
      <w:bookmarkStart w:id="832" w:name="_Hlk39050857"/>
      <w:r w:rsidRPr="001C0FC4">
        <w:t xml:space="preserve">FILE DOWNLOAD REQUEST ACCEPTED / FILE DOWNLOAD COMPLETED / FILE DOWNLOAD REQUEST REJECTED / FILE DOWNLOAD DEFERRED / </w:t>
      </w:r>
      <w:bookmarkEnd w:id="832"/>
      <w:r w:rsidRPr="001C0FC4">
        <w:t>Client Originated (CO)</w:t>
      </w:r>
      <w:bookmarkEnd w:id="816"/>
      <w:bookmarkEnd w:id="817"/>
      <w:bookmarkEnd w:id="818"/>
      <w:bookmarkEnd w:id="819"/>
      <w:bookmarkEnd w:id="820"/>
      <w:bookmarkEnd w:id="821"/>
      <w:bookmarkEnd w:id="822"/>
      <w:bookmarkEnd w:id="823"/>
      <w:bookmarkEnd w:id="824"/>
      <w:bookmarkEnd w:id="825"/>
      <w:bookmarkEnd w:id="826"/>
      <w:bookmarkEnd w:id="827"/>
      <w:bookmarkEnd w:id="831"/>
    </w:p>
    <w:p w14:paraId="0C9D580A" w14:textId="77777777" w:rsidR="00296E35" w:rsidRPr="001C0FC4" w:rsidRDefault="00296E35" w:rsidP="00296E35">
      <w:pPr>
        <w:pStyle w:val="H6"/>
      </w:pPr>
      <w:bookmarkStart w:id="833" w:name="_Toc52782396"/>
      <w:bookmarkStart w:id="834" w:name="_Toc52783007"/>
      <w:bookmarkStart w:id="835" w:name="_Toc59042876"/>
      <w:r w:rsidRPr="001C0FC4">
        <w:t>6.2.1.1</w:t>
      </w:r>
      <w:r w:rsidRPr="001C0FC4">
        <w:tab/>
        <w:t>Test Purpose (TP)</w:t>
      </w:r>
      <w:bookmarkEnd w:id="833"/>
      <w:bookmarkEnd w:id="834"/>
      <w:bookmarkEnd w:id="835"/>
    </w:p>
    <w:p w14:paraId="0B4741D1" w14:textId="77777777" w:rsidR="00296E35" w:rsidRPr="001C0FC4" w:rsidRDefault="00296E35" w:rsidP="00296E35">
      <w:pPr>
        <w:pStyle w:val="H6"/>
      </w:pPr>
      <w:r w:rsidRPr="001C0FC4">
        <w:t>(1)</w:t>
      </w:r>
    </w:p>
    <w:p w14:paraId="47B49BA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6C466BA" w14:textId="77777777" w:rsidR="00296E35" w:rsidRPr="001C0FC4" w:rsidRDefault="00296E35" w:rsidP="00296E35">
      <w:pPr>
        <w:pStyle w:val="PL"/>
      </w:pPr>
      <w:r w:rsidRPr="001C0FC4">
        <w:rPr>
          <w:b/>
        </w:rPr>
        <w:t>ensure that</w:t>
      </w:r>
      <w:r w:rsidRPr="001C0FC4">
        <w:t xml:space="preserve"> {</w:t>
      </w:r>
    </w:p>
    <w:p w14:paraId="67A5E095"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rPr>
          <w:b/>
        </w:rPr>
        <w:t>,</w:t>
      </w:r>
      <w:r w:rsidRPr="001C0FC4">
        <w:t xml:space="preserve"> the UE (MCDATA Client) is unaware of the URL of the Media Storage Function }</w:t>
      </w:r>
    </w:p>
    <w:p w14:paraId="61A5AD70"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2BFB7E73" w14:textId="77777777" w:rsidR="00296E35" w:rsidRPr="001C0FC4" w:rsidRDefault="00296E35" w:rsidP="00296E35">
      <w:pPr>
        <w:pStyle w:val="PL"/>
      </w:pPr>
      <w:r w:rsidRPr="001C0FC4">
        <w:t xml:space="preserve">            }</w:t>
      </w:r>
    </w:p>
    <w:p w14:paraId="6A2ED6AB" w14:textId="77777777" w:rsidR="00296E35" w:rsidRPr="001C0FC4" w:rsidRDefault="00296E35" w:rsidP="00296E35">
      <w:pPr>
        <w:pStyle w:val="PL"/>
      </w:pPr>
    </w:p>
    <w:p w14:paraId="21EE569C" w14:textId="77777777" w:rsidR="00296E35" w:rsidRPr="001C0FC4" w:rsidRDefault="00296E35" w:rsidP="00296E35">
      <w:pPr>
        <w:pStyle w:val="H6"/>
      </w:pPr>
      <w:r w:rsidRPr="001C0FC4">
        <w:t>(2)</w:t>
      </w:r>
    </w:p>
    <w:p w14:paraId="4F7D552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638484E" w14:textId="77777777" w:rsidR="00296E35" w:rsidRPr="001C0FC4" w:rsidRDefault="00296E35" w:rsidP="00296E35">
      <w:pPr>
        <w:pStyle w:val="PL"/>
      </w:pPr>
      <w:r w:rsidRPr="001C0FC4">
        <w:rPr>
          <w:b/>
        </w:rPr>
        <w:t>ensure that</w:t>
      </w:r>
      <w:r w:rsidRPr="001C0FC4">
        <w:t xml:space="preserve"> {</w:t>
      </w:r>
    </w:p>
    <w:p w14:paraId="083AA65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4D0C0E74"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293507B" w14:textId="77777777" w:rsidR="00296E35" w:rsidRPr="001C0FC4" w:rsidRDefault="00296E35" w:rsidP="00296E35">
      <w:pPr>
        <w:pStyle w:val="PL"/>
      </w:pPr>
      <w:r w:rsidRPr="001C0FC4">
        <w:t xml:space="preserve">            }</w:t>
      </w:r>
    </w:p>
    <w:p w14:paraId="48835E71" w14:textId="77777777" w:rsidR="00296E35" w:rsidRPr="001C0FC4" w:rsidRDefault="00296E35" w:rsidP="00296E35">
      <w:pPr>
        <w:pStyle w:val="PL"/>
      </w:pPr>
    </w:p>
    <w:p w14:paraId="72CAF422" w14:textId="77777777" w:rsidR="00296E35" w:rsidRPr="001C0FC4" w:rsidRDefault="00296E35" w:rsidP="00296E35">
      <w:pPr>
        <w:pStyle w:val="H6"/>
      </w:pPr>
      <w:r w:rsidRPr="001C0FC4">
        <w:t>(3)</w:t>
      </w:r>
    </w:p>
    <w:p w14:paraId="6F04A972"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20E5663D" w14:textId="77777777" w:rsidR="00296E35" w:rsidRPr="001C0FC4" w:rsidRDefault="00296E35" w:rsidP="00296E35">
      <w:pPr>
        <w:pStyle w:val="PL"/>
      </w:pPr>
      <w:r w:rsidRPr="001C0FC4">
        <w:rPr>
          <w:b/>
        </w:rPr>
        <w:t>ensure that</w:t>
      </w:r>
      <w:r w:rsidRPr="001C0FC4">
        <w:t xml:space="preserve"> {</w:t>
      </w:r>
    </w:p>
    <w:p w14:paraId="1B8FF45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REQUEST REJECTED" }</w:t>
      </w:r>
    </w:p>
    <w:p w14:paraId="7C9CD689"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with a SIP 200 (OK) message </w:t>
      </w:r>
      <w:r w:rsidRPr="001C0FC4">
        <w:rPr>
          <w:b/>
          <w:bCs/>
        </w:rPr>
        <w:t>and</w:t>
      </w:r>
      <w:r w:rsidRPr="001C0FC4">
        <w:t xml:space="preserve"> delivers the notification </w:t>
      </w:r>
      <w:r w:rsidRPr="001C0FC4">
        <w:rPr>
          <w:lang w:eastAsia="ko-KR"/>
        </w:rPr>
        <w:t xml:space="preserve">that the remote Client has not accepted the download </w:t>
      </w:r>
      <w:r w:rsidRPr="001C0FC4">
        <w:t>to the MCDATA User }</w:t>
      </w:r>
    </w:p>
    <w:p w14:paraId="27DF436D" w14:textId="77777777" w:rsidR="00296E35" w:rsidRPr="001C0FC4" w:rsidRDefault="00296E35" w:rsidP="00296E35">
      <w:pPr>
        <w:pStyle w:val="PL"/>
      </w:pPr>
      <w:r w:rsidRPr="001C0FC4">
        <w:t xml:space="preserve">            }</w:t>
      </w:r>
    </w:p>
    <w:p w14:paraId="3B2A779A" w14:textId="77777777" w:rsidR="00296E35" w:rsidRPr="001C0FC4" w:rsidRDefault="00296E35" w:rsidP="00296E35">
      <w:pPr>
        <w:pStyle w:val="PL"/>
      </w:pPr>
    </w:p>
    <w:p w14:paraId="673B21F7" w14:textId="77777777" w:rsidR="00296E35" w:rsidRPr="001C0FC4" w:rsidRDefault="00296E35" w:rsidP="00296E35">
      <w:pPr>
        <w:pStyle w:val="H6"/>
      </w:pPr>
      <w:bookmarkStart w:id="836" w:name="_Toc52782397"/>
      <w:bookmarkStart w:id="837" w:name="_Toc52783008"/>
      <w:r w:rsidRPr="001C0FC4">
        <w:t>(4)</w:t>
      </w:r>
    </w:p>
    <w:p w14:paraId="6292E47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385353A4" w14:textId="77777777" w:rsidR="00296E35" w:rsidRPr="001C0FC4" w:rsidRDefault="00296E35" w:rsidP="00296E35">
      <w:pPr>
        <w:pStyle w:val="PL"/>
      </w:pPr>
      <w:r w:rsidRPr="001C0FC4">
        <w:rPr>
          <w:b/>
        </w:rPr>
        <w:t>ensure that</w:t>
      </w:r>
      <w:r w:rsidRPr="001C0FC4">
        <w:t xml:space="preserve"> {</w:t>
      </w:r>
    </w:p>
    <w:p w14:paraId="6FBC8D12"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2F7CEB38"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66588A99" w14:textId="77777777" w:rsidR="00296E35" w:rsidRPr="001C0FC4" w:rsidRDefault="00296E35" w:rsidP="00296E35">
      <w:pPr>
        <w:pStyle w:val="PL"/>
      </w:pPr>
      <w:r w:rsidRPr="001C0FC4">
        <w:t xml:space="preserve">            }</w:t>
      </w:r>
    </w:p>
    <w:p w14:paraId="6DCA05D1" w14:textId="77777777" w:rsidR="00296E35" w:rsidRPr="001C0FC4" w:rsidRDefault="00296E35" w:rsidP="00296E35">
      <w:pPr>
        <w:pStyle w:val="PL"/>
      </w:pPr>
    </w:p>
    <w:p w14:paraId="7A4E14E3" w14:textId="77777777" w:rsidR="00296E35" w:rsidRPr="001C0FC4" w:rsidRDefault="00296E35" w:rsidP="00296E35">
      <w:pPr>
        <w:pStyle w:val="H6"/>
      </w:pPr>
      <w:bookmarkStart w:id="838" w:name="_Toc59042877"/>
      <w:r w:rsidRPr="001C0FC4">
        <w:t>6.2.1.2</w:t>
      </w:r>
      <w:r w:rsidRPr="001C0FC4">
        <w:tab/>
        <w:t>Conformance requirements</w:t>
      </w:r>
      <w:bookmarkEnd w:id="836"/>
      <w:bookmarkEnd w:id="837"/>
      <w:bookmarkEnd w:id="838"/>
    </w:p>
    <w:p w14:paraId="2084534F"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7CC782" w14:textId="77777777" w:rsidR="00296E35" w:rsidRPr="001C0FC4" w:rsidRDefault="00296E35" w:rsidP="00296E35">
      <w:r w:rsidRPr="001C0FC4">
        <w:t>[TS 24.282, clause 10.2.1.3.2]</w:t>
      </w:r>
    </w:p>
    <w:p w14:paraId="40FE767B" w14:textId="77777777" w:rsidR="00296E35" w:rsidRPr="001C0FC4" w:rsidRDefault="00296E35" w:rsidP="00296E35">
      <w:bookmarkStart w:id="839" w:name="_Hlk34643603"/>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D14259F" w14:textId="77777777" w:rsidR="00296E35" w:rsidRPr="001C0FC4" w:rsidRDefault="00296E35" w:rsidP="00296E35">
      <w:r w:rsidRPr="001C0FC4">
        <w:t>The MCData client:</w:t>
      </w:r>
    </w:p>
    <w:p w14:paraId="08F435E8"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1BC4C38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68EA98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A0A6774"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C2F8496"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5FE5837"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8B1B23" w14:textId="77777777" w:rsidR="00296E35" w:rsidRPr="001C0FC4" w:rsidRDefault="00296E35" w:rsidP="00296E35">
      <w:r w:rsidRPr="001C0FC4">
        <w:t>On receipt of a "SIP MESSAGE request for absolute URI discovery response", the MCData client:</w:t>
      </w:r>
    </w:p>
    <w:p w14:paraId="089CC970" w14:textId="77777777" w:rsidR="00296E35" w:rsidRPr="001C0FC4" w:rsidRDefault="00296E35" w:rsidP="00296E35">
      <w:pPr>
        <w:pStyle w:val="B1"/>
      </w:pPr>
      <w:r w:rsidRPr="001C0FC4">
        <w:t>1)</w:t>
      </w:r>
      <w:r w:rsidRPr="001C0FC4">
        <w:tab/>
        <w:t>shall store the absolute URI found in the &lt;mcdata-controller-psi&gt; element;</w:t>
      </w:r>
    </w:p>
    <w:p w14:paraId="01E87840"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4E59E952"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bookmarkEnd w:id="839"/>
    <w:p w14:paraId="6A58BFDD" w14:textId="77777777" w:rsidR="00296E35" w:rsidRPr="001C0FC4" w:rsidRDefault="00296E35" w:rsidP="00296E35">
      <w:r w:rsidRPr="001C0FC4">
        <w:t>[TS 24.282, clause 10.2.2.1]</w:t>
      </w:r>
    </w:p>
    <w:p w14:paraId="69C5604B" w14:textId="77777777" w:rsidR="00296E35" w:rsidRPr="001C0FC4" w:rsidRDefault="00296E35" w:rsidP="00296E35">
      <w:pPr>
        <w:rPr>
          <w:lang w:eastAsia="x-none"/>
        </w:rPr>
      </w:pPr>
      <w:bookmarkStart w:id="840" w:name="_Hlk34643666"/>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40C035F"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6BEA4374"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52AA13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F77A05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B4FBA0B"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4CA122E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CC572E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1DD6DAF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569B330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1B00C88B" w14:textId="77777777" w:rsidR="00296E35" w:rsidRPr="001C0FC4" w:rsidRDefault="00296E35" w:rsidP="00296E35">
      <w:pPr>
        <w:pStyle w:val="B2"/>
      </w:pPr>
      <w:r w:rsidRPr="001C0FC4">
        <w:t>a)</w:t>
      </w:r>
      <w:r w:rsidRPr="001C0FC4">
        <w:tab/>
        <w:t>the &lt;request-type&gt; element set to a value of "one-to-one-fd"; and</w:t>
      </w:r>
    </w:p>
    <w:p w14:paraId="081A36CB" w14:textId="77777777" w:rsidR="00296E35" w:rsidRPr="001C0FC4" w:rsidRDefault="00296E35" w:rsidP="00296E35">
      <w:pPr>
        <w:pStyle w:val="B2"/>
      </w:pPr>
      <w:r w:rsidRPr="001C0FC4">
        <w:t>b)</w:t>
      </w:r>
      <w:r w:rsidRPr="001C0FC4">
        <w:tab/>
        <w:t>the &lt;mcdata-calling-user-id&gt; element set to the originating MCData ID;</w:t>
      </w:r>
    </w:p>
    <w:p w14:paraId="70B4C95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29DB06D" w14:textId="77777777" w:rsidR="00296E35" w:rsidRPr="001C0FC4" w:rsidRDefault="00296E35" w:rsidP="00296E35">
      <w:pPr>
        <w:pStyle w:val="B2"/>
      </w:pPr>
      <w:r w:rsidRPr="001C0FC4">
        <w:t>a)</w:t>
      </w:r>
      <w:r w:rsidRPr="001C0FC4">
        <w:tab/>
        <w:t>the &lt;request-type&gt; element set to a value of "group-fd";</w:t>
      </w:r>
    </w:p>
    <w:p w14:paraId="568635EA" w14:textId="77777777" w:rsidR="00296E35" w:rsidRPr="001C0FC4" w:rsidRDefault="00296E35" w:rsidP="00296E35">
      <w:pPr>
        <w:pStyle w:val="B2"/>
      </w:pPr>
      <w:r w:rsidRPr="001C0FC4">
        <w:t>b)</w:t>
      </w:r>
      <w:r w:rsidRPr="001C0FC4">
        <w:tab/>
        <w:t>the &lt;mcdata-request-uri&gt; element set to the MCData group identity; and</w:t>
      </w:r>
    </w:p>
    <w:p w14:paraId="75CF368F" w14:textId="77777777" w:rsidR="00296E35" w:rsidRPr="001C0FC4" w:rsidRDefault="00296E35" w:rsidP="00296E35">
      <w:pPr>
        <w:pStyle w:val="B2"/>
      </w:pPr>
      <w:r w:rsidRPr="001C0FC4">
        <w:t>c)</w:t>
      </w:r>
      <w:r w:rsidRPr="001C0FC4">
        <w:tab/>
        <w:t>the &lt;mcdata-calling-user-id&gt; element set to the originating MCData ID;</w:t>
      </w:r>
    </w:p>
    <w:p w14:paraId="296D0303" w14:textId="77777777" w:rsidR="00296E35" w:rsidRPr="001C0FC4" w:rsidRDefault="00296E35" w:rsidP="00296E35">
      <w:pPr>
        <w:pStyle w:val="B1"/>
        <w:rPr>
          <w:rFonts w:eastAsia="Malgun Gothic"/>
        </w:rPr>
      </w:pPr>
      <w:bookmarkStart w:id="841" w:name="_Hlk35613174"/>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bookmarkEnd w:id="841"/>
    <w:p w14:paraId="561955B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4F94BB5"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ADA2185"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D4498B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BA3CDE4"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561E9831"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40"/>
    <w:p w14:paraId="6EC16D15" w14:textId="77777777" w:rsidR="00296E35" w:rsidRPr="001C0FC4" w:rsidRDefault="00296E35" w:rsidP="00296E35">
      <w:r w:rsidRPr="001C0FC4">
        <w:t>[TS 24.282, clause 10.2.4.2.1]</w:t>
      </w:r>
    </w:p>
    <w:p w14:paraId="0D82C44E" w14:textId="77777777" w:rsidR="00296E35" w:rsidRPr="001C0FC4" w:rsidRDefault="00296E35" w:rsidP="00296E35">
      <w:bookmarkStart w:id="842" w:name="_Hlk34643694"/>
      <w:r w:rsidRPr="001C0FC4">
        <w:t>The MCData client shall generate a SIP MESSAGE request in accordance with 3GPP TS 24.229 [5] and IETF RFC 3428 [6] with the clarifications given below.</w:t>
      </w:r>
    </w:p>
    <w:p w14:paraId="6CB1999C" w14:textId="77777777" w:rsidR="00296E35" w:rsidRPr="001C0FC4" w:rsidRDefault="00296E35" w:rsidP="00296E35">
      <w:r w:rsidRPr="001C0FC4">
        <w:t>The MCData client:</w:t>
      </w:r>
    </w:p>
    <w:p w14:paraId="745ED52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5233CB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3DCF75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2F09D41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271A707E" w14:textId="77777777" w:rsidR="00296E35" w:rsidRPr="001C0FC4" w:rsidRDefault="00296E35" w:rsidP="00296E35">
      <w:pPr>
        <w:pStyle w:val="B3"/>
        <w:ind w:left="0" w:firstLine="0"/>
      </w:pPr>
      <w:r w:rsidRPr="001C0FC4">
        <w:t>…</w:t>
      </w:r>
    </w:p>
    <w:p w14:paraId="3C5A4819" w14:textId="77777777" w:rsidR="00296E35" w:rsidRPr="001C0FC4" w:rsidRDefault="00296E35" w:rsidP="00296E35">
      <w:pPr>
        <w:pStyle w:val="B1"/>
      </w:pPr>
      <w:r w:rsidRPr="001C0FC4">
        <w:t>4)</w:t>
      </w:r>
      <w:r w:rsidRPr="001C0FC4">
        <w:tab/>
        <w:t>shall generate a standalone FD message as specified in subclause 6.2.2.2; and</w:t>
      </w:r>
    </w:p>
    <w:p w14:paraId="6E8CB50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bookmarkEnd w:id="842"/>
    <w:p w14:paraId="2708E3F9" w14:textId="77777777" w:rsidR="00296E35" w:rsidRPr="001C0FC4" w:rsidRDefault="00296E35" w:rsidP="00296E35">
      <w:r w:rsidRPr="001C0FC4">
        <w:t>[TS 24.282, clause 12.2.1.2]</w:t>
      </w:r>
    </w:p>
    <w:p w14:paraId="1B1E7DA2" w14:textId="77777777" w:rsidR="00296E35" w:rsidRPr="001C0FC4" w:rsidRDefault="00296E35" w:rsidP="00296E35">
      <w:pPr>
        <w:rPr>
          <w:rFonts w:eastAsia="SimSun"/>
        </w:rPr>
      </w:pPr>
      <w:r w:rsidRPr="001C0FC4">
        <w:rPr>
          <w:rFonts w:eastAsia="SimSun"/>
        </w:rPr>
        <w:t>Upon receipt of a:</w:t>
      </w:r>
    </w:p>
    <w:p w14:paraId="7BC66FD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6BD6998"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B88A1A5" w14:textId="77777777" w:rsidR="00296E35" w:rsidRPr="001C0FC4" w:rsidRDefault="00296E35" w:rsidP="00296E35">
      <w:pPr>
        <w:rPr>
          <w:rFonts w:eastAsia="SimSun"/>
        </w:rPr>
      </w:pPr>
      <w:r w:rsidRPr="001C0FC4">
        <w:rPr>
          <w:rFonts w:eastAsia="SimSun"/>
        </w:rPr>
        <w:t>the MCData client:</w:t>
      </w:r>
    </w:p>
    <w:p w14:paraId="33ADFDF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4F51AC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A118F59" w14:textId="77777777" w:rsidR="00296E35" w:rsidRPr="001C0FC4" w:rsidRDefault="00296E35" w:rsidP="00296E35">
      <w:pPr>
        <w:pStyle w:val="H6"/>
      </w:pPr>
      <w:bookmarkStart w:id="843" w:name="_Toc52782398"/>
      <w:bookmarkStart w:id="844" w:name="_Toc52783009"/>
      <w:bookmarkStart w:id="845" w:name="_Toc59042878"/>
      <w:r w:rsidRPr="001C0FC4">
        <w:t>6.2.1.3</w:t>
      </w:r>
      <w:r w:rsidRPr="001C0FC4">
        <w:tab/>
        <w:t>Test description</w:t>
      </w:r>
      <w:bookmarkEnd w:id="843"/>
      <w:bookmarkEnd w:id="844"/>
      <w:bookmarkEnd w:id="845"/>
    </w:p>
    <w:p w14:paraId="4EB52C9D" w14:textId="77777777" w:rsidR="00296E35" w:rsidRPr="001C0FC4" w:rsidRDefault="00296E35" w:rsidP="00296E35">
      <w:pPr>
        <w:pStyle w:val="H6"/>
      </w:pPr>
      <w:bookmarkStart w:id="846" w:name="_Toc52782399"/>
      <w:bookmarkStart w:id="847" w:name="_Toc52783010"/>
      <w:bookmarkStart w:id="848" w:name="_Toc59042879"/>
      <w:r w:rsidRPr="001C0FC4">
        <w:t>6.2.1.3.1</w:t>
      </w:r>
      <w:r w:rsidRPr="001C0FC4">
        <w:tab/>
        <w:t>Pre-test conditions</w:t>
      </w:r>
      <w:bookmarkEnd w:id="846"/>
      <w:bookmarkEnd w:id="847"/>
      <w:bookmarkEnd w:id="848"/>
    </w:p>
    <w:p w14:paraId="177D505D" w14:textId="77777777" w:rsidR="00296E35" w:rsidRDefault="00296E35" w:rsidP="00296E35">
      <w:pPr>
        <w:pStyle w:val="H6"/>
      </w:pPr>
      <w:r w:rsidRPr="00102CE5">
        <w:t>Test configuration</w:t>
      </w:r>
      <w:r>
        <w:t>:</w:t>
      </w:r>
    </w:p>
    <w:p w14:paraId="3D80C4A5" w14:textId="030A740D" w:rsidR="00296E35" w:rsidRDefault="00296E35" w:rsidP="00296E35">
      <w:pPr>
        <w:pStyle w:val="B1"/>
      </w:pPr>
      <w:r>
        <w:t>-</w:t>
      </w:r>
      <w:r>
        <w:tab/>
        <w:t>Single cell configuration according to TS 37.579-1 [2] clause 5.2.2.2.1.</w:t>
      </w:r>
    </w:p>
    <w:p w14:paraId="1004C503"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2206BA1E" w14:textId="77777777" w:rsidR="00296E35" w:rsidRDefault="00296E35" w:rsidP="00296E35">
      <w:pPr>
        <w:pStyle w:val="H6"/>
      </w:pPr>
      <w:r>
        <w:t>Preamble:</w:t>
      </w:r>
    </w:p>
    <w:p w14:paraId="771EC2F3" w14:textId="420C41E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229CB00"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485DC067" w14:textId="77777777" w:rsidR="00296E35" w:rsidRDefault="00296E35" w:rsidP="00296E35">
      <w:pPr>
        <w:pStyle w:val="B1"/>
      </w:pPr>
      <w:r>
        <w:t>-</w:t>
      </w:r>
      <w:r>
        <w:tab/>
      </w:r>
      <w:r w:rsidRPr="000573F5">
        <w:t>UE States at the end of the preamble</w:t>
      </w:r>
      <w:r>
        <w:t>:</w:t>
      </w:r>
    </w:p>
    <w:p w14:paraId="4FAAFD91" w14:textId="77777777" w:rsidR="00296E35" w:rsidRDefault="00296E35" w:rsidP="00296E35">
      <w:pPr>
        <w:pStyle w:val="B1"/>
        <w:ind w:left="852"/>
      </w:pPr>
      <w:r>
        <w:t>-</w:t>
      </w:r>
      <w:r>
        <w:tab/>
        <w:t>The UE is in RRC_IDLE state.</w:t>
      </w:r>
    </w:p>
    <w:p w14:paraId="6DCE8ED2" w14:textId="77777777" w:rsidR="00296E35" w:rsidRDefault="00296E35" w:rsidP="00296E35">
      <w:pPr>
        <w:pStyle w:val="B1"/>
        <w:ind w:left="852"/>
      </w:pPr>
      <w:r>
        <w:t>-</w:t>
      </w:r>
      <w:r>
        <w:tab/>
        <w:t>The client is registered for MCData.</w:t>
      </w:r>
    </w:p>
    <w:p w14:paraId="284A04C1" w14:textId="77777777" w:rsidR="00296E35" w:rsidRPr="001C0FC4" w:rsidRDefault="00296E35" w:rsidP="00296E35">
      <w:pPr>
        <w:pStyle w:val="H6"/>
      </w:pPr>
      <w:bookmarkStart w:id="849" w:name="_Toc52782400"/>
      <w:bookmarkStart w:id="850" w:name="_Toc52783011"/>
      <w:bookmarkStart w:id="851" w:name="_Toc59042880"/>
      <w:bookmarkEnd w:id="828"/>
      <w:r w:rsidRPr="001C0FC4">
        <w:t>6.2.1.3.2</w:t>
      </w:r>
      <w:r w:rsidRPr="001C0FC4">
        <w:tab/>
        <w:t>Test procedure sequence</w:t>
      </w:r>
      <w:bookmarkEnd w:id="849"/>
      <w:bookmarkEnd w:id="850"/>
      <w:bookmarkEnd w:id="851"/>
    </w:p>
    <w:p w14:paraId="3AA51A55" w14:textId="77777777" w:rsidR="00296E35" w:rsidRPr="001C0FC4" w:rsidRDefault="00296E35" w:rsidP="00296E35">
      <w:pPr>
        <w:pStyle w:val="TH"/>
      </w:pPr>
      <w:r w:rsidRPr="001C0FC4">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E78018" w14:textId="77777777" w:rsidTr="002E3FCC">
        <w:tc>
          <w:tcPr>
            <w:tcW w:w="648" w:type="dxa"/>
            <w:tcBorders>
              <w:top w:val="single" w:sz="4" w:space="0" w:color="auto"/>
              <w:left w:val="single" w:sz="4" w:space="0" w:color="auto"/>
              <w:bottom w:val="nil"/>
              <w:right w:val="single" w:sz="4" w:space="0" w:color="auto"/>
            </w:tcBorders>
            <w:hideMark/>
          </w:tcPr>
          <w:p w14:paraId="6AF00DE3" w14:textId="77777777" w:rsidR="00296E35" w:rsidRPr="001C0FC4" w:rsidRDefault="00296E35" w:rsidP="002E3FCC">
            <w:pPr>
              <w:pStyle w:val="TAH"/>
            </w:pPr>
            <w:bookmarkStart w:id="852" w:name="_Hlk34386951"/>
            <w:r w:rsidRPr="001C0FC4">
              <w:t>St</w:t>
            </w:r>
          </w:p>
        </w:tc>
        <w:tc>
          <w:tcPr>
            <w:tcW w:w="3969" w:type="dxa"/>
            <w:tcBorders>
              <w:top w:val="single" w:sz="4" w:space="0" w:color="auto"/>
              <w:left w:val="single" w:sz="4" w:space="0" w:color="auto"/>
              <w:bottom w:val="nil"/>
              <w:right w:val="single" w:sz="4" w:space="0" w:color="auto"/>
            </w:tcBorders>
            <w:hideMark/>
          </w:tcPr>
          <w:p w14:paraId="1651A398"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C7DF"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6E9A50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C6DEB44" w14:textId="77777777" w:rsidR="00296E35" w:rsidRPr="001C0FC4" w:rsidRDefault="00296E35" w:rsidP="002E3FCC">
            <w:pPr>
              <w:pStyle w:val="TAH"/>
            </w:pPr>
            <w:r w:rsidRPr="001C0FC4">
              <w:t>Verdict</w:t>
            </w:r>
          </w:p>
        </w:tc>
      </w:tr>
      <w:tr w:rsidR="00296E35" w:rsidRPr="001C0FC4" w14:paraId="28ADBB67" w14:textId="77777777" w:rsidTr="002E3FCC">
        <w:tc>
          <w:tcPr>
            <w:tcW w:w="648" w:type="dxa"/>
            <w:tcBorders>
              <w:top w:val="nil"/>
              <w:left w:val="single" w:sz="4" w:space="0" w:color="auto"/>
              <w:bottom w:val="single" w:sz="4" w:space="0" w:color="auto"/>
              <w:right w:val="single" w:sz="4" w:space="0" w:color="auto"/>
            </w:tcBorders>
          </w:tcPr>
          <w:p w14:paraId="7F2A043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9F18B1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723080"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1BB5F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5E3D4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662D5B7" w14:textId="77777777" w:rsidR="00296E35" w:rsidRPr="001C0FC4" w:rsidRDefault="00296E35" w:rsidP="002E3FCC">
            <w:pPr>
              <w:pStyle w:val="TAH"/>
            </w:pPr>
          </w:p>
        </w:tc>
      </w:tr>
      <w:tr w:rsidR="00296E35" w:rsidRPr="001C0FC4" w14:paraId="27F208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FB23CE" w14:textId="77777777" w:rsidR="00296E35" w:rsidRPr="001C0FC4" w:rsidRDefault="00296E35" w:rsidP="002E3FCC">
            <w:pPr>
              <w:pStyle w:val="TAC"/>
            </w:pPr>
            <w:r w:rsidRPr="001C0FC4">
              <w:t>1-12</w:t>
            </w:r>
          </w:p>
        </w:tc>
        <w:tc>
          <w:tcPr>
            <w:tcW w:w="3969" w:type="dxa"/>
            <w:tcBorders>
              <w:top w:val="single" w:sz="4" w:space="0" w:color="auto"/>
              <w:left w:val="single" w:sz="4" w:space="0" w:color="auto"/>
              <w:bottom w:val="single" w:sz="4" w:space="0" w:color="auto"/>
              <w:right w:val="single" w:sz="4" w:space="0" w:color="auto"/>
            </w:tcBorders>
            <w:hideMark/>
          </w:tcPr>
          <w:p w14:paraId="5C9950F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C3868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0D5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1ED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E341C" w14:textId="77777777" w:rsidR="00296E35" w:rsidRPr="001C0FC4" w:rsidRDefault="00296E35" w:rsidP="002E3FCC">
            <w:pPr>
              <w:pStyle w:val="TAC"/>
            </w:pPr>
            <w:r w:rsidRPr="001C0FC4">
              <w:t>-</w:t>
            </w:r>
          </w:p>
        </w:tc>
      </w:tr>
      <w:tr w:rsidR="00296E35" w:rsidRPr="001C0FC4" w14:paraId="6580779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460A16"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8FDB627" w14:textId="7DFAD88A" w:rsidR="00296E35" w:rsidRPr="001C0FC4" w:rsidRDefault="00296E35" w:rsidP="002E3FCC">
            <w:pPr>
              <w:pStyle w:val="TAL"/>
            </w:pPr>
            <w:r w:rsidRPr="001C0FC4">
              <w:t>Make the UE (MCData client) send test file 1 (</w:t>
            </w:r>
            <w:r w:rsidR="0006109B">
              <w:t>Annex</w:t>
            </w:r>
            <w:r w:rsidRPr="001C0FC4">
              <w:t xml:space="preserve"> A.2.1) for CO one-to-one FD over HTTP for non-mandatory download and with disposition request "FILE DOWNLOAD COMPLETED UPDATE".</w:t>
            </w:r>
          </w:p>
          <w:p w14:paraId="5841A692" w14:textId="77777777" w:rsidR="00296E35" w:rsidRPr="001C0FC4" w:rsidRDefault="00296E35" w:rsidP="002E3FCC">
            <w:pPr>
              <w:pStyle w:val="TAL"/>
            </w:pPr>
            <w:r w:rsidRPr="001C0FC4">
              <w:t>(NOTE 1, NOTE 3)</w:t>
            </w:r>
          </w:p>
        </w:tc>
        <w:tc>
          <w:tcPr>
            <w:tcW w:w="709" w:type="dxa"/>
            <w:tcBorders>
              <w:top w:val="single" w:sz="4" w:space="0" w:color="auto"/>
              <w:left w:val="single" w:sz="4" w:space="0" w:color="auto"/>
              <w:bottom w:val="single" w:sz="4" w:space="0" w:color="auto"/>
              <w:right w:val="single" w:sz="4" w:space="0" w:color="auto"/>
            </w:tcBorders>
            <w:hideMark/>
          </w:tcPr>
          <w:p w14:paraId="69A015E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759A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49B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8EB348" w14:textId="77777777" w:rsidR="00296E35" w:rsidRPr="001C0FC4" w:rsidRDefault="00296E35" w:rsidP="002E3FCC">
            <w:pPr>
              <w:pStyle w:val="TAC"/>
            </w:pPr>
            <w:r w:rsidRPr="001C0FC4">
              <w:t>-</w:t>
            </w:r>
          </w:p>
        </w:tc>
      </w:tr>
      <w:tr w:rsidR="00296E35" w:rsidRPr="001C0FC4" w14:paraId="14C184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78E308"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14AA5119" w14:textId="62772E8F"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64F5DF7B"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78B62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583D4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9330130" w14:textId="77777777" w:rsidR="00296E35" w:rsidRPr="001C0FC4" w:rsidRDefault="00296E35" w:rsidP="002E3FCC">
            <w:pPr>
              <w:pStyle w:val="TAC"/>
            </w:pPr>
            <w:r w:rsidRPr="001C0FC4">
              <w:t>P</w:t>
            </w:r>
          </w:p>
        </w:tc>
        <w:bookmarkEnd w:id="852"/>
      </w:tr>
      <w:tr w:rsidR="00296E35" w:rsidRPr="001C0FC4" w14:paraId="0A7F8E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EF4AD7C"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BB04D0E" w14:textId="2EB17D87"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6588F83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A71F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7578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ABCA5F" w14:textId="77777777" w:rsidR="00296E35" w:rsidRPr="001C0FC4" w:rsidRDefault="00296E35" w:rsidP="002E3FCC">
            <w:pPr>
              <w:pStyle w:val="TAC"/>
            </w:pPr>
            <w:r w:rsidRPr="001C0FC4">
              <w:t>P</w:t>
            </w:r>
          </w:p>
        </w:tc>
      </w:tr>
      <w:tr w:rsidR="00296E35" w:rsidRPr="001C0FC4" w14:paraId="1E501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9CFF4F"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53FB6884"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6EE582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FD7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8F662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54E77A1" w14:textId="77777777" w:rsidR="00296E35" w:rsidRPr="001C0FC4" w:rsidRDefault="00296E35" w:rsidP="002E3FCC">
            <w:pPr>
              <w:pStyle w:val="TAC"/>
            </w:pPr>
            <w:r w:rsidRPr="001C0FC4">
              <w:t>P</w:t>
            </w:r>
          </w:p>
        </w:tc>
      </w:tr>
      <w:tr w:rsidR="00296E35" w:rsidRPr="001C0FC4" w14:paraId="6EB0B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3611"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4E67E7C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332FE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C0CE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B4CB8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F11B4A" w14:textId="77777777" w:rsidR="00296E35" w:rsidRPr="001C0FC4" w:rsidRDefault="00296E35" w:rsidP="002E3FCC">
            <w:pPr>
              <w:pStyle w:val="TAC"/>
            </w:pPr>
            <w:r w:rsidRPr="001C0FC4">
              <w:t>-</w:t>
            </w:r>
          </w:p>
        </w:tc>
      </w:tr>
      <w:tr w:rsidR="00296E35" w:rsidRPr="001C0FC4" w14:paraId="1C78B0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16F520"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4C68067" w14:textId="50D2A6A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0E38B6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C1FA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14CE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EB0B767" w14:textId="77777777" w:rsidR="00296E35" w:rsidRPr="001C0FC4" w:rsidRDefault="00296E35" w:rsidP="002E3FCC">
            <w:pPr>
              <w:pStyle w:val="TAC"/>
            </w:pPr>
            <w:r w:rsidRPr="001C0FC4">
              <w:t>P</w:t>
            </w:r>
          </w:p>
        </w:tc>
      </w:tr>
      <w:tr w:rsidR="00296E35" w:rsidRPr="001C0FC4" w14:paraId="206D57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1FAB67"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22FF693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74D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2783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3E7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35EA61" w14:textId="77777777" w:rsidR="00296E35" w:rsidRPr="001C0FC4" w:rsidRDefault="00296E35" w:rsidP="002E3FCC">
            <w:pPr>
              <w:pStyle w:val="TAC"/>
            </w:pPr>
            <w:r w:rsidRPr="001C0FC4">
              <w:t>-</w:t>
            </w:r>
          </w:p>
        </w:tc>
      </w:tr>
      <w:tr w:rsidR="00296E35" w:rsidRPr="001C0FC4" w14:paraId="703639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198B4" w14:textId="77777777" w:rsidR="00296E35" w:rsidRPr="001C0FC4" w:rsidRDefault="00296E35" w:rsidP="002E3FCC">
            <w:pPr>
              <w:pStyle w:val="TAC"/>
            </w:pPr>
            <w:bookmarkStart w:id="853" w:name="_Hlk94116325"/>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0CDBE0D3" w14:textId="77777777" w:rsidR="00296E35" w:rsidRPr="001C0FC4" w:rsidRDefault="00296E35" w:rsidP="002E3FCC">
            <w:pPr>
              <w:pStyle w:val="TAL"/>
            </w:pPr>
            <w:r w:rsidRPr="001C0FC4">
              <w:t>Check: Does the UE (MCData client) notify the user that the remote client has rejected the download?</w:t>
            </w:r>
          </w:p>
          <w:p w14:paraId="6A4CB14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B3ACF1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2738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20C0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53C194" w14:textId="77777777" w:rsidR="00296E35" w:rsidRPr="001C0FC4" w:rsidRDefault="00296E35" w:rsidP="002E3FCC">
            <w:pPr>
              <w:pStyle w:val="TAC"/>
            </w:pPr>
            <w:r w:rsidRPr="001C0FC4">
              <w:t>P</w:t>
            </w:r>
          </w:p>
        </w:tc>
      </w:tr>
      <w:tr w:rsidR="00296E35" w:rsidRPr="001C0FC4" w14:paraId="1208AC8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4BFBC4" w14:textId="77777777" w:rsidR="00296E35" w:rsidRPr="001C0FC4" w:rsidRDefault="00296E35" w:rsidP="002E3FCC">
            <w:pPr>
              <w:pStyle w:val="TAC"/>
            </w:pPr>
            <w:r w:rsidRPr="001C0FC4">
              <w:t>22</w:t>
            </w:r>
          </w:p>
        </w:tc>
        <w:tc>
          <w:tcPr>
            <w:tcW w:w="3969" w:type="dxa"/>
            <w:tcBorders>
              <w:top w:val="single" w:sz="4" w:space="0" w:color="auto"/>
              <w:left w:val="single" w:sz="4" w:space="0" w:color="auto"/>
              <w:bottom w:val="single" w:sz="4" w:space="0" w:color="auto"/>
              <w:right w:val="single" w:sz="4" w:space="0" w:color="auto"/>
            </w:tcBorders>
            <w:hideMark/>
          </w:tcPr>
          <w:p w14:paraId="5D068B1B" w14:textId="694D1B93" w:rsidR="00296E35" w:rsidRPr="001C0FC4" w:rsidRDefault="00296E35" w:rsidP="002E3FCC">
            <w:pPr>
              <w:pStyle w:val="TAL"/>
            </w:pPr>
            <w:r w:rsidRPr="001C0FC4">
              <w:t>Make the UE (MCData client) send test file 2 (</w:t>
            </w:r>
            <w:r w:rsidR="00AA288B">
              <w:t>Annex</w:t>
            </w:r>
            <w:r w:rsidRPr="001C0FC4">
              <w:t xml:space="preserve"> A.2.2) for CO one-to-one FD over HTTP for non-mandatory download and with disposition request "FILE DOWNLOAD COMPLETED UPDATE".</w:t>
            </w:r>
          </w:p>
          <w:p w14:paraId="5F138337" w14:textId="77777777" w:rsidR="00296E35" w:rsidRPr="001C0FC4" w:rsidRDefault="00296E35" w:rsidP="002E3FCC">
            <w:pPr>
              <w:pStyle w:val="TAL"/>
            </w:pPr>
            <w:r w:rsidRPr="001C0FC4">
              <w:t>(NOTE 1, NOTE 2, NOTE 3)</w:t>
            </w:r>
          </w:p>
        </w:tc>
        <w:tc>
          <w:tcPr>
            <w:tcW w:w="709" w:type="dxa"/>
            <w:tcBorders>
              <w:top w:val="single" w:sz="4" w:space="0" w:color="auto"/>
              <w:left w:val="single" w:sz="4" w:space="0" w:color="auto"/>
              <w:bottom w:val="single" w:sz="4" w:space="0" w:color="auto"/>
              <w:right w:val="single" w:sz="4" w:space="0" w:color="auto"/>
            </w:tcBorders>
          </w:tcPr>
          <w:p w14:paraId="0A9DD137" w14:textId="77777777" w:rsidR="00296E35" w:rsidRPr="001C0FC4" w:rsidRDefault="00296E35" w:rsidP="002E3FCC">
            <w:pPr>
              <w:pStyle w:val="TAC"/>
              <w:rPr>
                <w:highlight w:val="yellow"/>
              </w:rPr>
            </w:pPr>
            <w:r w:rsidRPr="001C0FC4">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636FE499" w14:textId="77777777" w:rsidR="00296E35" w:rsidRPr="001C0FC4" w:rsidRDefault="00296E35" w:rsidP="002E3FCC">
            <w:pPr>
              <w:pStyle w:val="TAL"/>
              <w:rPr>
                <w:highlight w:val="yellow"/>
              </w:rPr>
            </w:pPr>
            <w:r w:rsidRPr="001C0FC4">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56A1B592" w14:textId="77777777" w:rsidR="00296E35" w:rsidRPr="001C0FC4" w:rsidRDefault="00296E35" w:rsidP="002E3FCC">
            <w:pPr>
              <w:pStyle w:val="TAC"/>
              <w:rPr>
                <w:highlight w:val="yellow"/>
              </w:rPr>
            </w:pPr>
            <w:r w:rsidRPr="001C0FC4">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4BF82C6" w14:textId="77777777" w:rsidR="00296E35" w:rsidRPr="001C0FC4" w:rsidRDefault="00296E35" w:rsidP="002E3FCC">
            <w:pPr>
              <w:pStyle w:val="TAC"/>
              <w:rPr>
                <w:highlight w:val="yellow"/>
              </w:rPr>
            </w:pPr>
            <w:r w:rsidRPr="001C0FC4">
              <w:rPr>
                <w:highlight w:val="yellow"/>
              </w:rPr>
              <w:t>-</w:t>
            </w:r>
          </w:p>
        </w:tc>
        <w:bookmarkEnd w:id="853"/>
      </w:tr>
      <w:tr w:rsidR="00296E35" w:rsidRPr="001C0FC4" w14:paraId="200B36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CEFB79"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C9241A7" w14:textId="77777777" w:rsidR="00296E35" w:rsidRPr="001C0FC4" w:rsidRDefault="00296E35" w:rsidP="002E3FCC">
            <w:pPr>
              <w:pStyle w:val="TAL"/>
            </w:pPr>
            <w:r w:rsidRPr="001C0FC4">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01ED5E5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48EB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86FF6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201C9" w14:textId="77777777" w:rsidR="00296E35" w:rsidRPr="001C0FC4" w:rsidRDefault="00296E35" w:rsidP="002E3FCC">
            <w:pPr>
              <w:pStyle w:val="TAC"/>
            </w:pPr>
            <w:r w:rsidRPr="001C0FC4">
              <w:t>-</w:t>
            </w:r>
          </w:p>
        </w:tc>
      </w:tr>
      <w:tr w:rsidR="00296E35" w:rsidRPr="001C0FC4" w14:paraId="48ACB1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C7075" w14:textId="77777777" w:rsidR="00296E35" w:rsidRPr="001C0FC4" w:rsidRDefault="00296E35" w:rsidP="002E3FCC">
            <w:pPr>
              <w:pStyle w:val="TAC"/>
            </w:pPr>
            <w:r w:rsidRPr="001C0FC4">
              <w:t>23a1</w:t>
            </w:r>
          </w:p>
        </w:tc>
        <w:tc>
          <w:tcPr>
            <w:tcW w:w="3969" w:type="dxa"/>
            <w:tcBorders>
              <w:top w:val="single" w:sz="4" w:space="0" w:color="auto"/>
              <w:left w:val="single" w:sz="4" w:space="0" w:color="auto"/>
              <w:bottom w:val="single" w:sz="4" w:space="0" w:color="auto"/>
              <w:right w:val="single" w:sz="4" w:space="0" w:color="auto"/>
            </w:tcBorders>
            <w:hideMark/>
          </w:tcPr>
          <w:p w14:paraId="4EB31B25" w14:textId="2A04AF72"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w:t>
            </w:r>
          </w:p>
        </w:tc>
        <w:tc>
          <w:tcPr>
            <w:tcW w:w="709" w:type="dxa"/>
            <w:tcBorders>
              <w:top w:val="single" w:sz="4" w:space="0" w:color="auto"/>
              <w:left w:val="single" w:sz="4" w:space="0" w:color="auto"/>
              <w:bottom w:val="single" w:sz="4" w:space="0" w:color="auto"/>
              <w:right w:val="single" w:sz="4" w:space="0" w:color="auto"/>
            </w:tcBorders>
            <w:hideMark/>
          </w:tcPr>
          <w:p w14:paraId="48254C7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F3F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335C1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60B27F" w14:textId="77777777" w:rsidR="00296E35" w:rsidRPr="001C0FC4" w:rsidRDefault="00296E35" w:rsidP="002E3FCC">
            <w:pPr>
              <w:pStyle w:val="TAC"/>
            </w:pPr>
            <w:r w:rsidRPr="001C0FC4">
              <w:t>-</w:t>
            </w:r>
          </w:p>
        </w:tc>
      </w:tr>
      <w:tr w:rsidR="00296E35" w:rsidRPr="001C0FC4" w14:paraId="583B00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2B8664" w14:textId="77777777" w:rsidR="00296E35" w:rsidRPr="001C0FC4" w:rsidRDefault="00296E35" w:rsidP="002E3FCC">
            <w:pPr>
              <w:pStyle w:val="TAC"/>
            </w:pPr>
            <w:r w:rsidRPr="001C0FC4">
              <w:t>23a2-23a4</w:t>
            </w:r>
          </w:p>
        </w:tc>
        <w:tc>
          <w:tcPr>
            <w:tcW w:w="3969" w:type="dxa"/>
            <w:tcBorders>
              <w:top w:val="single" w:sz="4" w:space="0" w:color="auto"/>
              <w:left w:val="single" w:sz="4" w:space="0" w:color="auto"/>
              <w:bottom w:val="single" w:sz="4" w:space="0" w:color="auto"/>
              <w:right w:val="single" w:sz="4" w:space="0" w:color="auto"/>
            </w:tcBorders>
            <w:hideMark/>
          </w:tcPr>
          <w:p w14:paraId="34CF5EE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7997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B87DF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C5B3A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8A646B" w14:textId="77777777" w:rsidR="00296E35" w:rsidRPr="001C0FC4" w:rsidRDefault="00296E35" w:rsidP="002E3FCC">
            <w:pPr>
              <w:pStyle w:val="TAC"/>
            </w:pPr>
            <w:r w:rsidRPr="001C0FC4">
              <w:t>-</w:t>
            </w:r>
          </w:p>
        </w:tc>
      </w:tr>
      <w:tr w:rsidR="00296E35" w:rsidRPr="001C0FC4" w14:paraId="47A3BB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87D3AE" w14:textId="77777777" w:rsidR="00296E35" w:rsidRPr="001C0FC4" w:rsidRDefault="00296E35" w:rsidP="002E3FCC">
            <w:pPr>
              <w:pStyle w:val="TAC"/>
            </w:pPr>
            <w:r w:rsidRPr="001C0FC4">
              <w:t>24</w:t>
            </w:r>
          </w:p>
        </w:tc>
        <w:tc>
          <w:tcPr>
            <w:tcW w:w="3969" w:type="dxa"/>
            <w:tcBorders>
              <w:top w:val="single" w:sz="4" w:space="0" w:color="auto"/>
              <w:left w:val="single" w:sz="4" w:space="0" w:color="auto"/>
              <w:bottom w:val="single" w:sz="4" w:space="0" w:color="auto"/>
              <w:right w:val="single" w:sz="4" w:space="0" w:color="auto"/>
            </w:tcBorders>
            <w:hideMark/>
          </w:tcPr>
          <w:p w14:paraId="77D09E9D" w14:textId="6973733E"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961D62A"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961B6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C545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22B713B" w14:textId="77777777" w:rsidR="00296E35" w:rsidRPr="001C0FC4" w:rsidRDefault="00296E35" w:rsidP="002E3FCC">
            <w:pPr>
              <w:pStyle w:val="TAC"/>
            </w:pPr>
            <w:r w:rsidRPr="001C0FC4">
              <w:t>P</w:t>
            </w:r>
          </w:p>
        </w:tc>
      </w:tr>
      <w:tr w:rsidR="00296E35" w:rsidRPr="001C0FC4" w14:paraId="0CB606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BBAA9" w14:textId="77777777" w:rsidR="00296E35" w:rsidRPr="001C0FC4" w:rsidRDefault="00296E35" w:rsidP="002E3FCC">
            <w:pPr>
              <w:pStyle w:val="TAC"/>
            </w:pPr>
            <w:r w:rsidRPr="001C0FC4">
              <w:t>24A</w:t>
            </w:r>
          </w:p>
        </w:tc>
        <w:tc>
          <w:tcPr>
            <w:tcW w:w="3969" w:type="dxa"/>
            <w:tcBorders>
              <w:top w:val="single" w:sz="4" w:space="0" w:color="auto"/>
              <w:left w:val="single" w:sz="4" w:space="0" w:color="auto"/>
              <w:bottom w:val="single" w:sz="4" w:space="0" w:color="auto"/>
              <w:right w:val="single" w:sz="4" w:space="0" w:color="auto"/>
            </w:tcBorders>
            <w:hideMark/>
          </w:tcPr>
          <w:p w14:paraId="4744D68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36E72A6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5262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A21A9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E3D6D9" w14:textId="77777777" w:rsidR="00296E35" w:rsidRPr="001C0FC4" w:rsidRDefault="00296E35" w:rsidP="002E3FCC">
            <w:pPr>
              <w:pStyle w:val="TAC"/>
            </w:pPr>
            <w:r w:rsidRPr="001C0FC4">
              <w:t>P</w:t>
            </w:r>
          </w:p>
        </w:tc>
      </w:tr>
      <w:tr w:rsidR="00296E35" w:rsidRPr="001C0FC4" w14:paraId="035AF6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186AF4" w14:textId="77777777" w:rsidR="00296E35" w:rsidRPr="001C0FC4" w:rsidRDefault="00296E35" w:rsidP="002E3FCC">
            <w:pPr>
              <w:pStyle w:val="TAC"/>
            </w:pPr>
            <w:r w:rsidRPr="001C0FC4">
              <w:t>25-27</w:t>
            </w:r>
          </w:p>
        </w:tc>
        <w:tc>
          <w:tcPr>
            <w:tcW w:w="3969" w:type="dxa"/>
            <w:tcBorders>
              <w:top w:val="single" w:sz="4" w:space="0" w:color="auto"/>
              <w:left w:val="single" w:sz="4" w:space="0" w:color="auto"/>
              <w:bottom w:val="single" w:sz="4" w:space="0" w:color="auto"/>
              <w:right w:val="single" w:sz="4" w:space="0" w:color="auto"/>
            </w:tcBorders>
            <w:hideMark/>
          </w:tcPr>
          <w:p w14:paraId="49CBF4B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782E2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8E886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468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F266B5" w14:textId="77777777" w:rsidR="00296E35" w:rsidRPr="001C0FC4" w:rsidRDefault="00296E35" w:rsidP="002E3FCC">
            <w:pPr>
              <w:pStyle w:val="TAC"/>
            </w:pPr>
            <w:r w:rsidRPr="001C0FC4">
              <w:t>-</w:t>
            </w:r>
          </w:p>
        </w:tc>
      </w:tr>
      <w:tr w:rsidR="00296E35" w:rsidRPr="001C0FC4" w14:paraId="4CD95F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B2A13F" w14:textId="77777777" w:rsidR="00296E35" w:rsidRPr="001C0FC4" w:rsidRDefault="00296E35" w:rsidP="002E3FCC">
            <w:pPr>
              <w:pStyle w:val="TAC"/>
            </w:pPr>
            <w:r w:rsidRPr="001C0FC4">
              <w:t>28</w:t>
            </w:r>
          </w:p>
        </w:tc>
        <w:tc>
          <w:tcPr>
            <w:tcW w:w="3969" w:type="dxa"/>
            <w:tcBorders>
              <w:top w:val="single" w:sz="4" w:space="0" w:color="auto"/>
              <w:left w:val="single" w:sz="4" w:space="0" w:color="auto"/>
              <w:bottom w:val="single" w:sz="4" w:space="0" w:color="auto"/>
              <w:right w:val="single" w:sz="4" w:space="0" w:color="auto"/>
            </w:tcBorders>
            <w:hideMark/>
          </w:tcPr>
          <w:p w14:paraId="06E0D60A" w14:textId="11886F4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A8003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14B1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D848F6"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73E307" w14:textId="77777777" w:rsidR="00296E35" w:rsidRPr="001C0FC4" w:rsidRDefault="00296E35" w:rsidP="002E3FCC">
            <w:pPr>
              <w:pStyle w:val="TAC"/>
            </w:pPr>
            <w:r w:rsidRPr="001C0FC4">
              <w:t>P</w:t>
            </w:r>
          </w:p>
        </w:tc>
      </w:tr>
      <w:tr w:rsidR="00296E35" w:rsidRPr="001C0FC4" w14:paraId="44C644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2B06E9" w14:textId="77777777" w:rsidR="00296E35" w:rsidRPr="001C0FC4" w:rsidRDefault="00296E35" w:rsidP="002E3FCC">
            <w:pPr>
              <w:pStyle w:val="TAC"/>
            </w:pPr>
            <w:r w:rsidRPr="001C0FC4">
              <w:t>29</w:t>
            </w:r>
          </w:p>
        </w:tc>
        <w:tc>
          <w:tcPr>
            <w:tcW w:w="3969" w:type="dxa"/>
            <w:tcBorders>
              <w:top w:val="single" w:sz="4" w:space="0" w:color="auto"/>
              <w:left w:val="single" w:sz="4" w:space="0" w:color="auto"/>
              <w:bottom w:val="single" w:sz="4" w:space="0" w:color="auto"/>
              <w:right w:val="single" w:sz="4" w:space="0" w:color="auto"/>
            </w:tcBorders>
            <w:hideMark/>
          </w:tcPr>
          <w:p w14:paraId="6FB4F9F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E6C3C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1D9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2FEC0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F1E9D" w14:textId="77777777" w:rsidR="00296E35" w:rsidRPr="001C0FC4" w:rsidRDefault="00296E35" w:rsidP="002E3FCC">
            <w:pPr>
              <w:pStyle w:val="TAC"/>
            </w:pPr>
            <w:r w:rsidRPr="001C0FC4">
              <w:t>-</w:t>
            </w:r>
          </w:p>
        </w:tc>
      </w:tr>
      <w:tr w:rsidR="00296E35" w:rsidRPr="001C0FC4" w14:paraId="2C9E1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4C348B" w14:textId="77777777" w:rsidR="00296E35" w:rsidRPr="001C0FC4" w:rsidRDefault="00296E35" w:rsidP="002E3FCC">
            <w:pPr>
              <w:pStyle w:val="TAC"/>
            </w:pPr>
            <w:r w:rsidRPr="001C0FC4">
              <w:t>30</w:t>
            </w:r>
          </w:p>
        </w:tc>
        <w:tc>
          <w:tcPr>
            <w:tcW w:w="3969" w:type="dxa"/>
            <w:tcBorders>
              <w:top w:val="single" w:sz="4" w:space="0" w:color="auto"/>
              <w:left w:val="single" w:sz="4" w:space="0" w:color="auto"/>
              <w:bottom w:val="single" w:sz="4" w:space="0" w:color="auto"/>
              <w:right w:val="single" w:sz="4" w:space="0" w:color="auto"/>
            </w:tcBorders>
            <w:hideMark/>
          </w:tcPr>
          <w:p w14:paraId="578867B3" w14:textId="77777777" w:rsidR="00296E35" w:rsidRPr="001C0FC4" w:rsidRDefault="00296E35" w:rsidP="002E3FCC">
            <w:pPr>
              <w:pStyle w:val="TAL"/>
            </w:pPr>
            <w:r w:rsidRPr="001C0FC4">
              <w:t>Check: Does the UE (MCData client) notify the user that the remote client has deferred the acceptance of the download?</w:t>
            </w:r>
          </w:p>
          <w:p w14:paraId="26FF288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C1949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6F03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5AFF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36BE0DC" w14:textId="77777777" w:rsidR="00296E35" w:rsidRPr="001C0FC4" w:rsidRDefault="00296E35" w:rsidP="002E3FCC">
            <w:pPr>
              <w:pStyle w:val="TAC"/>
            </w:pPr>
            <w:r w:rsidRPr="001C0FC4">
              <w:t>P</w:t>
            </w:r>
          </w:p>
        </w:tc>
      </w:tr>
      <w:tr w:rsidR="00296E35" w:rsidRPr="001C0FC4" w14:paraId="6CF910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755F37" w14:textId="77777777" w:rsidR="00296E35" w:rsidRPr="001C0FC4" w:rsidRDefault="00296E35" w:rsidP="002E3FCC">
            <w:pPr>
              <w:pStyle w:val="TAC"/>
            </w:pPr>
            <w:r w:rsidRPr="001C0FC4">
              <w:t>31</w:t>
            </w:r>
          </w:p>
        </w:tc>
        <w:tc>
          <w:tcPr>
            <w:tcW w:w="3969" w:type="dxa"/>
            <w:tcBorders>
              <w:top w:val="single" w:sz="4" w:space="0" w:color="auto"/>
              <w:left w:val="single" w:sz="4" w:space="0" w:color="auto"/>
              <w:bottom w:val="single" w:sz="4" w:space="0" w:color="auto"/>
              <w:right w:val="single" w:sz="4" w:space="0" w:color="auto"/>
            </w:tcBorders>
            <w:hideMark/>
          </w:tcPr>
          <w:p w14:paraId="59D2998B" w14:textId="1FD7276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F595E2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7E1D9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42FE4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420E4DF" w14:textId="77777777" w:rsidR="00296E35" w:rsidRPr="001C0FC4" w:rsidRDefault="00296E35" w:rsidP="002E3FCC">
            <w:pPr>
              <w:pStyle w:val="TAC"/>
            </w:pPr>
            <w:r w:rsidRPr="001C0FC4">
              <w:t>P</w:t>
            </w:r>
          </w:p>
        </w:tc>
      </w:tr>
      <w:tr w:rsidR="00296E35" w:rsidRPr="001C0FC4" w14:paraId="66D0C8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E80421" w14:textId="77777777" w:rsidR="00296E35" w:rsidRPr="001C0FC4" w:rsidRDefault="00296E35" w:rsidP="002E3FCC">
            <w:pPr>
              <w:pStyle w:val="TAC"/>
            </w:pPr>
            <w:r w:rsidRPr="001C0FC4">
              <w:t>32</w:t>
            </w:r>
          </w:p>
        </w:tc>
        <w:tc>
          <w:tcPr>
            <w:tcW w:w="3969" w:type="dxa"/>
            <w:tcBorders>
              <w:top w:val="single" w:sz="4" w:space="0" w:color="auto"/>
              <w:left w:val="single" w:sz="4" w:space="0" w:color="auto"/>
              <w:bottom w:val="single" w:sz="4" w:space="0" w:color="auto"/>
              <w:right w:val="single" w:sz="4" w:space="0" w:color="auto"/>
            </w:tcBorders>
            <w:hideMark/>
          </w:tcPr>
          <w:p w14:paraId="44F332F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F60F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CE09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4137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90350" w14:textId="77777777" w:rsidR="00296E35" w:rsidRPr="001C0FC4" w:rsidRDefault="00296E35" w:rsidP="002E3FCC">
            <w:pPr>
              <w:pStyle w:val="TAC"/>
            </w:pPr>
            <w:r w:rsidRPr="001C0FC4">
              <w:t>-</w:t>
            </w:r>
          </w:p>
        </w:tc>
      </w:tr>
      <w:tr w:rsidR="00296E35" w:rsidRPr="001C0FC4" w14:paraId="06EE09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A36961" w14:textId="77777777" w:rsidR="00296E35" w:rsidRPr="001C0FC4" w:rsidRDefault="00296E35" w:rsidP="002E3FCC">
            <w:pPr>
              <w:pStyle w:val="TAC"/>
            </w:pPr>
            <w:r w:rsidRPr="001C0FC4">
              <w:t>33</w:t>
            </w:r>
          </w:p>
        </w:tc>
        <w:tc>
          <w:tcPr>
            <w:tcW w:w="3969" w:type="dxa"/>
            <w:tcBorders>
              <w:top w:val="single" w:sz="4" w:space="0" w:color="auto"/>
              <w:left w:val="single" w:sz="4" w:space="0" w:color="auto"/>
              <w:bottom w:val="single" w:sz="4" w:space="0" w:color="auto"/>
              <w:right w:val="single" w:sz="4" w:space="0" w:color="auto"/>
            </w:tcBorders>
            <w:hideMark/>
          </w:tcPr>
          <w:p w14:paraId="020EA707" w14:textId="77777777" w:rsidR="00296E35" w:rsidRPr="001C0FC4" w:rsidRDefault="00296E35" w:rsidP="002E3FCC">
            <w:pPr>
              <w:pStyle w:val="TAL"/>
            </w:pPr>
            <w:r w:rsidRPr="001C0FC4">
              <w:t>Check: Does the UE (MCData client) notify the user that the remote client has accepted the download?</w:t>
            </w:r>
          </w:p>
          <w:p w14:paraId="072A638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038FD6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5EFEB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5F02B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FF8CD6F" w14:textId="77777777" w:rsidR="00296E35" w:rsidRPr="001C0FC4" w:rsidRDefault="00296E35" w:rsidP="002E3FCC">
            <w:pPr>
              <w:pStyle w:val="TAC"/>
            </w:pPr>
            <w:r w:rsidRPr="001C0FC4">
              <w:t>P</w:t>
            </w:r>
          </w:p>
        </w:tc>
      </w:tr>
      <w:tr w:rsidR="00296E35" w:rsidRPr="001C0FC4" w14:paraId="256CC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EE1B07" w14:textId="77777777" w:rsidR="00296E35" w:rsidRPr="001C0FC4" w:rsidRDefault="00296E35" w:rsidP="002E3FCC">
            <w:pPr>
              <w:pStyle w:val="TAC"/>
            </w:pPr>
            <w:r w:rsidRPr="001C0FC4">
              <w:t>34</w:t>
            </w:r>
          </w:p>
        </w:tc>
        <w:tc>
          <w:tcPr>
            <w:tcW w:w="3969" w:type="dxa"/>
            <w:tcBorders>
              <w:top w:val="single" w:sz="4" w:space="0" w:color="auto"/>
              <w:left w:val="single" w:sz="4" w:space="0" w:color="auto"/>
              <w:bottom w:val="single" w:sz="4" w:space="0" w:color="auto"/>
              <w:right w:val="single" w:sz="4" w:space="0" w:color="auto"/>
            </w:tcBorders>
            <w:hideMark/>
          </w:tcPr>
          <w:p w14:paraId="6D8FE4F6" w14:textId="7D9CE8A8"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444F90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5FB93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50FAE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7B71350" w14:textId="77777777" w:rsidR="00296E35" w:rsidRPr="001C0FC4" w:rsidRDefault="00296E35" w:rsidP="002E3FCC">
            <w:pPr>
              <w:pStyle w:val="TAC"/>
            </w:pPr>
            <w:r w:rsidRPr="001C0FC4">
              <w:t>P</w:t>
            </w:r>
          </w:p>
        </w:tc>
      </w:tr>
      <w:tr w:rsidR="00296E35" w:rsidRPr="001C0FC4" w14:paraId="24498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0B5E14" w14:textId="77777777" w:rsidR="00296E35" w:rsidRPr="001C0FC4" w:rsidRDefault="00296E35" w:rsidP="002E3FCC">
            <w:pPr>
              <w:pStyle w:val="TAC"/>
            </w:pPr>
            <w:r w:rsidRPr="001C0FC4">
              <w:t>35</w:t>
            </w:r>
          </w:p>
        </w:tc>
        <w:tc>
          <w:tcPr>
            <w:tcW w:w="3969" w:type="dxa"/>
            <w:tcBorders>
              <w:top w:val="single" w:sz="4" w:space="0" w:color="auto"/>
              <w:left w:val="single" w:sz="4" w:space="0" w:color="auto"/>
              <w:bottom w:val="single" w:sz="4" w:space="0" w:color="auto"/>
              <w:right w:val="single" w:sz="4" w:space="0" w:color="auto"/>
            </w:tcBorders>
            <w:hideMark/>
          </w:tcPr>
          <w:p w14:paraId="0124FDD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2AA2A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FBF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63072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7489C" w14:textId="77777777" w:rsidR="00296E35" w:rsidRPr="001C0FC4" w:rsidRDefault="00296E35" w:rsidP="002E3FCC">
            <w:pPr>
              <w:pStyle w:val="TAC"/>
            </w:pPr>
            <w:r w:rsidRPr="001C0FC4">
              <w:t>-</w:t>
            </w:r>
          </w:p>
        </w:tc>
      </w:tr>
      <w:tr w:rsidR="00296E35" w:rsidRPr="001C0FC4" w14:paraId="3644510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2D39FC" w14:textId="77777777" w:rsidR="00296E35" w:rsidRPr="001C0FC4" w:rsidRDefault="00296E35" w:rsidP="002E3FCC">
            <w:pPr>
              <w:pStyle w:val="TAC"/>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61658C1" w14:textId="77777777" w:rsidR="00296E35" w:rsidRPr="001C0FC4" w:rsidRDefault="00296E35" w:rsidP="002E3FCC">
            <w:pPr>
              <w:pStyle w:val="TAL"/>
            </w:pPr>
            <w:r w:rsidRPr="001C0FC4">
              <w:t>Check: Does the UE (MCData client) notify the user that the remote client has completed the download?</w:t>
            </w:r>
          </w:p>
          <w:p w14:paraId="6257C6A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6C7C4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E9D0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AE8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0C525B4" w14:textId="77777777" w:rsidR="00296E35" w:rsidRPr="001C0FC4" w:rsidRDefault="00296E35" w:rsidP="002E3FCC">
            <w:pPr>
              <w:pStyle w:val="TAC"/>
            </w:pPr>
            <w:r w:rsidRPr="001C0FC4">
              <w:t>P</w:t>
            </w:r>
          </w:p>
        </w:tc>
      </w:tr>
      <w:tr w:rsidR="00296E35" w:rsidRPr="001C0FC4" w14:paraId="7FD39BF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5E6FD" w14:textId="77777777" w:rsidR="00296E35" w:rsidRPr="001C0FC4" w:rsidRDefault="00296E35" w:rsidP="002E3FCC">
            <w:pPr>
              <w:pStyle w:val="TAN"/>
            </w:pPr>
            <w:r w:rsidRPr="001C0FC4">
              <w:t>NOTE 1:</w:t>
            </w:r>
            <w:r w:rsidRPr="001C0FC4">
              <w:tab/>
              <w:t>This is expected to be done via a suitable implementation dependent MMI.</w:t>
            </w:r>
          </w:p>
          <w:p w14:paraId="0FDB6981" w14:textId="77777777" w:rsidR="00296E35" w:rsidRPr="001C0FC4" w:rsidRDefault="00296E35" w:rsidP="002E3FCC">
            <w:pPr>
              <w:pStyle w:val="TAN"/>
            </w:pPr>
            <w:r w:rsidRPr="001C0FC4">
              <w:t>NOTE 2:</w:t>
            </w:r>
            <w:r w:rsidRPr="001C0FC4">
              <w:tab/>
              <w:t>To avoid unpredicted behaviour at the UE side due to the file upload in the previous steps, the UE shall attempt to upload a different file here.</w:t>
            </w:r>
          </w:p>
          <w:p w14:paraId="6F6B3B6C" w14:textId="77777777" w:rsidR="00296E35" w:rsidRPr="001C0FC4" w:rsidRDefault="00296E35" w:rsidP="002E3FCC">
            <w:pPr>
              <w:pStyle w:val="TAN"/>
            </w:pPr>
            <w:r w:rsidRPr="001C0FC4">
              <w:t>NOTE 3:</w:t>
            </w:r>
            <w:r w:rsidRPr="001C0FC4">
              <w:tab/>
              <w:t>Test file 1 and 2 for CO FD as specified in annex A.2.1 and A.2.2.</w:t>
            </w:r>
          </w:p>
        </w:tc>
      </w:tr>
    </w:tbl>
    <w:p w14:paraId="741324C6" w14:textId="77777777" w:rsidR="00296E35" w:rsidRPr="001C0FC4" w:rsidRDefault="00296E35" w:rsidP="00296E35"/>
    <w:p w14:paraId="1D76BC3D" w14:textId="77777777" w:rsidR="00296E35" w:rsidRPr="001C0FC4" w:rsidRDefault="00296E35" w:rsidP="00296E35">
      <w:pPr>
        <w:pStyle w:val="H6"/>
      </w:pPr>
      <w:bookmarkStart w:id="854" w:name="_Toc52782401"/>
      <w:bookmarkStart w:id="855" w:name="_Toc52783012"/>
      <w:bookmarkStart w:id="856" w:name="_Toc59042881"/>
      <w:r w:rsidRPr="001C0FC4">
        <w:t>6.2.1.3.3</w:t>
      </w:r>
      <w:r w:rsidRPr="001C0FC4">
        <w:tab/>
        <w:t>Specific message contents</w:t>
      </w:r>
      <w:bookmarkEnd w:id="854"/>
      <w:bookmarkEnd w:id="855"/>
      <w:bookmarkEnd w:id="856"/>
    </w:p>
    <w:p w14:paraId="6F2030D2" w14:textId="77777777" w:rsidR="00296E35" w:rsidRPr="001C0FC4" w:rsidRDefault="00296E35" w:rsidP="00296E35">
      <w:pPr>
        <w:pStyle w:val="TH"/>
      </w:pPr>
      <w:r w:rsidRPr="001C0FC4">
        <w:t>Table 6.2.1.3.3-1..6: Void</w:t>
      </w:r>
    </w:p>
    <w:p w14:paraId="40FDDF20" w14:textId="304205F5" w:rsidR="00296E35" w:rsidRPr="001C0FC4" w:rsidRDefault="00296E35" w:rsidP="00296E35">
      <w:pPr>
        <w:pStyle w:val="TH"/>
      </w:pPr>
      <w:r w:rsidRPr="001C0FC4">
        <w:t xml:space="preserve">Table 6.2.1.3.3-7: HTTP POST from the UE (steps 15, 24, Table 6.2.1.3.2-1;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7B293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665ABC2" w14:textId="3485881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507570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8E0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F946D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61FBD1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AA5CF0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60532AA" w14:textId="77777777" w:rsidR="00296E35" w:rsidRPr="001C0FC4" w:rsidRDefault="00296E35" w:rsidP="002E3FCC">
            <w:pPr>
              <w:pStyle w:val="TAH"/>
            </w:pPr>
            <w:r w:rsidRPr="001C0FC4">
              <w:t>Condition</w:t>
            </w:r>
          </w:p>
        </w:tc>
      </w:tr>
      <w:tr w:rsidR="00296E35" w:rsidRPr="001C0FC4" w14:paraId="6E0E01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777E3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32C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05F51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962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73298E" w14:textId="77777777" w:rsidR="00296E35" w:rsidRPr="001C0FC4" w:rsidRDefault="00296E35" w:rsidP="002E3FCC">
            <w:pPr>
              <w:pStyle w:val="TAL"/>
            </w:pPr>
          </w:p>
        </w:tc>
      </w:tr>
      <w:tr w:rsidR="00296E35" w:rsidRPr="001C0FC4" w14:paraId="376FDE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6CDD0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D68402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72774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57C2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C6E5F0" w14:textId="77777777" w:rsidR="00296E35" w:rsidRPr="001C0FC4" w:rsidRDefault="00296E35" w:rsidP="002E3FCC">
            <w:pPr>
              <w:pStyle w:val="TAL"/>
            </w:pPr>
          </w:p>
        </w:tc>
      </w:tr>
      <w:tr w:rsidR="00296E35" w:rsidRPr="001C0FC4" w14:paraId="5E76A1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B255C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9916B6A"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4AD29D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E653C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289204" w14:textId="77777777" w:rsidR="00296E35" w:rsidRPr="001C0FC4" w:rsidRDefault="00296E35" w:rsidP="002E3FCC">
            <w:pPr>
              <w:pStyle w:val="TAL"/>
            </w:pPr>
          </w:p>
        </w:tc>
      </w:tr>
    </w:tbl>
    <w:p w14:paraId="081AF9A9" w14:textId="77777777" w:rsidR="00296E35" w:rsidRPr="001C0FC4" w:rsidRDefault="00296E35" w:rsidP="00296E35"/>
    <w:p w14:paraId="0DE88AEF" w14:textId="77777777" w:rsidR="00296E35" w:rsidRPr="001C0FC4" w:rsidRDefault="00296E35" w:rsidP="00296E35">
      <w:pPr>
        <w:pStyle w:val="TH"/>
      </w:pPr>
      <w:r w:rsidRPr="001C0FC4">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07B95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D26B1B1" w14:textId="2FE1FC9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83C410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5D7B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A141E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6AEEA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5230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0AED3E" w14:textId="77777777" w:rsidR="00296E35" w:rsidRPr="001C0FC4" w:rsidRDefault="00296E35" w:rsidP="002E3FCC">
            <w:pPr>
              <w:pStyle w:val="TAH"/>
              <w:rPr>
                <w:bCs/>
              </w:rPr>
            </w:pPr>
            <w:r w:rsidRPr="001C0FC4">
              <w:rPr>
                <w:bCs/>
              </w:rPr>
              <w:t>Condition</w:t>
            </w:r>
          </w:p>
        </w:tc>
      </w:tr>
      <w:tr w:rsidR="00296E35" w:rsidRPr="001C0FC4" w14:paraId="6620C7C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97C420"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B4BA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8D70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1C0B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CBE63" w14:textId="77777777" w:rsidR="00296E35" w:rsidRPr="001C0FC4" w:rsidRDefault="00296E35" w:rsidP="002E3FCC">
            <w:pPr>
              <w:pStyle w:val="TAL"/>
            </w:pPr>
          </w:p>
        </w:tc>
      </w:tr>
      <w:tr w:rsidR="00296E35" w:rsidRPr="001C0FC4" w14:paraId="38392E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9D527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871A76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EE9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B886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0A4656" w14:textId="77777777" w:rsidR="00296E35" w:rsidRPr="001C0FC4" w:rsidRDefault="00296E35" w:rsidP="002E3FCC">
            <w:pPr>
              <w:pStyle w:val="TAL"/>
            </w:pPr>
          </w:p>
        </w:tc>
      </w:tr>
      <w:tr w:rsidR="00296E35" w:rsidRPr="001C0FC4" w14:paraId="66CE93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B230BE"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304AAA9"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513F3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A1A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F806D" w14:textId="77777777" w:rsidR="00296E35" w:rsidRPr="001C0FC4" w:rsidRDefault="00296E35" w:rsidP="002E3FCC">
            <w:pPr>
              <w:pStyle w:val="TAL"/>
            </w:pPr>
          </w:p>
        </w:tc>
      </w:tr>
      <w:tr w:rsidR="00296E35" w:rsidRPr="001C0FC4" w14:paraId="16FDB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0E3CD3"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3402DF1"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02F2E5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D12D8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10B507" w14:textId="77777777" w:rsidR="00296E35" w:rsidRPr="001C0FC4" w:rsidRDefault="00296E35" w:rsidP="002E3FCC">
            <w:pPr>
              <w:pStyle w:val="TAL"/>
            </w:pPr>
          </w:p>
        </w:tc>
      </w:tr>
    </w:tbl>
    <w:p w14:paraId="1D8F3AD1" w14:textId="77777777" w:rsidR="00296E35" w:rsidRPr="001C0FC4" w:rsidRDefault="00296E35" w:rsidP="00296E35"/>
    <w:p w14:paraId="1AD02A10" w14:textId="77777777" w:rsidR="00296E35" w:rsidRPr="001C0FC4" w:rsidRDefault="00296E35" w:rsidP="00296E35">
      <w:pPr>
        <w:pStyle w:val="TH"/>
      </w:pPr>
      <w:r w:rsidRPr="001C0FC4">
        <w:t>Table 6.2.1.3.3-9..10: Void</w:t>
      </w:r>
    </w:p>
    <w:p w14:paraId="3EEA5BE3" w14:textId="39D0C288" w:rsidR="00296E35" w:rsidRPr="001C0FC4" w:rsidRDefault="00296E35" w:rsidP="00296E35">
      <w:pPr>
        <w:pStyle w:val="TH"/>
      </w:pPr>
      <w:r w:rsidRPr="001C0FC4">
        <w:t xml:space="preserve">Table 6.2.1.3.3-11: HTTP 201 Created from the SS (step 15, Table 6.2.1.3.2-1;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1A52B1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FD3F685" w14:textId="25AB7378" w:rsidR="00296E35" w:rsidRPr="001C0FC4" w:rsidRDefault="00296E35" w:rsidP="002E3FCC">
            <w:pPr>
              <w:pStyle w:val="TAL"/>
            </w:pPr>
            <w:r w:rsidRPr="001C0FC4">
              <w:t xml:space="preserve">Derivation Path: TS </w:t>
            </w:r>
            <w:r>
              <w:t>37.579</w:t>
            </w:r>
            <w:r w:rsidRPr="001C0FC4">
              <w:t>-1 [2], Table 5.5.4.7-1, condition FD_HTTP</w:t>
            </w:r>
          </w:p>
        </w:tc>
      </w:tr>
    </w:tbl>
    <w:p w14:paraId="787355AA" w14:textId="77777777" w:rsidR="00296E35" w:rsidRPr="001C0FC4" w:rsidRDefault="00296E35" w:rsidP="00296E35"/>
    <w:p w14:paraId="7BAA570F" w14:textId="78DB74E3" w:rsidR="00296E35" w:rsidRPr="001C0FC4" w:rsidRDefault="00296E35" w:rsidP="00296E35">
      <w:pPr>
        <w:pStyle w:val="TH"/>
      </w:pPr>
      <w:r w:rsidRPr="001C0FC4">
        <w:t xml:space="preserve">Table 6.2.1.3.3-11A: HTTP 201 Created from the SS (step 24, Table 6.2.1.3.2-1;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FCF3A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DAE7D7" w14:textId="6A54DE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3AFAF7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1C31A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A886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4022E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E88B04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E0110C" w14:textId="77777777" w:rsidR="00296E35" w:rsidRPr="001C0FC4" w:rsidRDefault="00296E35" w:rsidP="002E3FCC">
            <w:pPr>
              <w:pStyle w:val="TAH"/>
              <w:rPr>
                <w:bCs/>
              </w:rPr>
            </w:pPr>
            <w:r w:rsidRPr="001C0FC4">
              <w:rPr>
                <w:bCs/>
              </w:rPr>
              <w:t>Condition</w:t>
            </w:r>
          </w:p>
        </w:tc>
      </w:tr>
      <w:tr w:rsidR="00296E35" w:rsidRPr="001C0FC4" w14:paraId="130BA5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F45EAE"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1E119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AA3FA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57BF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C454F" w14:textId="77777777" w:rsidR="00296E35" w:rsidRPr="001C0FC4" w:rsidRDefault="00296E35" w:rsidP="002E3FCC">
            <w:pPr>
              <w:pStyle w:val="TAL"/>
            </w:pPr>
          </w:p>
        </w:tc>
      </w:tr>
      <w:tr w:rsidR="00296E35" w:rsidRPr="001C0FC4" w14:paraId="310215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7EC87"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1C69C293"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05A38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567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C50949" w14:textId="77777777" w:rsidR="00296E35" w:rsidRPr="001C0FC4" w:rsidRDefault="00296E35" w:rsidP="002E3FCC">
            <w:pPr>
              <w:pStyle w:val="TAL"/>
            </w:pPr>
          </w:p>
        </w:tc>
      </w:tr>
    </w:tbl>
    <w:p w14:paraId="3808631A" w14:textId="77777777" w:rsidR="00296E35" w:rsidRPr="001C0FC4" w:rsidRDefault="00296E35" w:rsidP="00296E35"/>
    <w:p w14:paraId="34CEB0D1" w14:textId="6CE46708" w:rsidR="00296E35" w:rsidRPr="001C0FC4" w:rsidRDefault="00296E35" w:rsidP="00296E35">
      <w:pPr>
        <w:pStyle w:val="TH"/>
      </w:pPr>
      <w:bookmarkStart w:id="857" w:name="_Hlk36193679"/>
      <w:r w:rsidRPr="001C0FC4">
        <w:t xml:space="preserve">Table 6.2.1.3.3-12: SIP MESSAGE from the UE (steps 15, 24, Table 6.2.1.3.2-1;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85F2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6209A1" w14:textId="7EA4FD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51BC79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07F43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A31155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0D3E6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F205A1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72D5901" w14:textId="77777777" w:rsidR="00296E35" w:rsidRPr="001C0FC4" w:rsidRDefault="00296E35" w:rsidP="002E3FCC">
            <w:pPr>
              <w:pStyle w:val="TAH"/>
              <w:rPr>
                <w:bCs/>
              </w:rPr>
            </w:pPr>
            <w:r w:rsidRPr="001C0FC4">
              <w:rPr>
                <w:bCs/>
              </w:rPr>
              <w:t>Condition</w:t>
            </w:r>
          </w:p>
        </w:tc>
      </w:tr>
      <w:tr w:rsidR="00296E35" w:rsidRPr="001C0FC4" w14:paraId="1A8F8E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7E5F9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26F8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1196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0C3F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BFB1633" w14:textId="77777777" w:rsidR="00296E35" w:rsidRPr="001C0FC4" w:rsidRDefault="00296E35" w:rsidP="002E3FCC">
            <w:pPr>
              <w:pStyle w:val="TAL"/>
            </w:pPr>
          </w:p>
        </w:tc>
      </w:tr>
      <w:tr w:rsidR="00296E35" w:rsidRPr="001C0FC4" w14:paraId="136975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4F151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E9EA8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D7139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21733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1E2B22" w14:textId="77777777" w:rsidR="00296E35" w:rsidRPr="001C0FC4" w:rsidRDefault="00296E35" w:rsidP="002E3FCC">
            <w:pPr>
              <w:pStyle w:val="TAL"/>
            </w:pPr>
          </w:p>
        </w:tc>
      </w:tr>
      <w:tr w:rsidR="00296E35" w:rsidRPr="001C0FC4" w14:paraId="06298C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BDE6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29C59" w14:textId="77777777" w:rsidR="00296E35" w:rsidRPr="001C0FC4" w:rsidRDefault="00296E35" w:rsidP="002E3FCC">
            <w:pPr>
              <w:pStyle w:val="TAL"/>
            </w:pPr>
            <w:r w:rsidRPr="001C0FC4">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5344DD8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F313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95973" w14:textId="77777777" w:rsidR="00296E35" w:rsidRPr="001C0FC4" w:rsidRDefault="00296E35" w:rsidP="002E3FCC">
            <w:pPr>
              <w:pStyle w:val="TAL"/>
            </w:pPr>
          </w:p>
        </w:tc>
      </w:tr>
      <w:tr w:rsidR="00296E35" w:rsidRPr="001C0FC4" w14:paraId="710DD8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F0E76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EEA8D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74E9F1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3AB1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A6AB7F" w14:textId="77777777" w:rsidR="00296E35" w:rsidRPr="001C0FC4" w:rsidRDefault="00296E35" w:rsidP="002E3FCC">
            <w:pPr>
              <w:pStyle w:val="TAL"/>
            </w:pPr>
          </w:p>
        </w:tc>
      </w:tr>
      <w:tr w:rsidR="00296E35" w:rsidRPr="001C0FC4" w14:paraId="13956E2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94D8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31018D" w14:textId="77777777" w:rsidR="00296E35" w:rsidRPr="001C0FC4" w:rsidRDefault="00296E35" w:rsidP="002E3FCC">
            <w:pPr>
              <w:pStyle w:val="TAL"/>
            </w:pPr>
            <w:r w:rsidRPr="001C0FC4">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2115443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671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A6E468" w14:textId="77777777" w:rsidR="00296E35" w:rsidRPr="001C0FC4" w:rsidRDefault="00296E35" w:rsidP="002E3FCC">
            <w:pPr>
              <w:pStyle w:val="TAL"/>
            </w:pPr>
          </w:p>
        </w:tc>
      </w:tr>
    </w:tbl>
    <w:p w14:paraId="66B0B30D" w14:textId="77777777" w:rsidR="00296E35" w:rsidRPr="001C0FC4" w:rsidRDefault="00296E35" w:rsidP="00296E35"/>
    <w:p w14:paraId="23D1D97C" w14:textId="77777777" w:rsidR="00296E35" w:rsidRPr="001C0FC4" w:rsidRDefault="00296E35" w:rsidP="00296E35">
      <w:pPr>
        <w:pStyle w:val="TH"/>
      </w:pPr>
      <w:r w:rsidRPr="001C0FC4">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EFA64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49122C5" w14:textId="603CF09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013D3C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CB9D6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636D6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6936E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6CFD8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465526" w14:textId="77777777" w:rsidR="00296E35" w:rsidRPr="001C0FC4" w:rsidRDefault="00296E35" w:rsidP="002E3FCC">
            <w:pPr>
              <w:pStyle w:val="TAH"/>
              <w:rPr>
                <w:bCs/>
              </w:rPr>
            </w:pPr>
            <w:r w:rsidRPr="001C0FC4">
              <w:rPr>
                <w:bCs/>
              </w:rPr>
              <w:t>Condition</w:t>
            </w:r>
          </w:p>
        </w:tc>
      </w:tr>
      <w:tr w:rsidR="00296E35" w:rsidRPr="001C0FC4" w14:paraId="0A9BDC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343B8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D386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C8FAB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47A2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2305A1" w14:textId="77777777" w:rsidR="00296E35" w:rsidRPr="001C0FC4" w:rsidRDefault="00296E35" w:rsidP="002E3FCC">
            <w:pPr>
              <w:pStyle w:val="TAL"/>
            </w:pPr>
          </w:p>
        </w:tc>
      </w:tr>
      <w:tr w:rsidR="00296E35" w:rsidRPr="001C0FC4" w14:paraId="4D9A09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5DCA0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1C90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F30B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1E8B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E8CA00" w14:textId="77777777" w:rsidR="00296E35" w:rsidRPr="001C0FC4" w:rsidRDefault="00296E35" w:rsidP="002E3FCC">
            <w:pPr>
              <w:pStyle w:val="TAL"/>
            </w:pPr>
          </w:p>
        </w:tc>
      </w:tr>
      <w:tr w:rsidR="00296E35" w:rsidRPr="001C0FC4" w14:paraId="737DE7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23013"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6DB0F7C"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CEDE5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ACC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96D533" w14:textId="77777777" w:rsidR="00296E35" w:rsidRPr="001C0FC4" w:rsidRDefault="00296E35" w:rsidP="002E3FCC">
            <w:pPr>
              <w:pStyle w:val="TAL"/>
            </w:pPr>
          </w:p>
        </w:tc>
      </w:tr>
      <w:bookmarkEnd w:id="857"/>
    </w:tbl>
    <w:p w14:paraId="40397BF3" w14:textId="77777777" w:rsidR="00296E35" w:rsidRPr="001C0FC4" w:rsidRDefault="00296E35" w:rsidP="00296E35"/>
    <w:p w14:paraId="7854E52D" w14:textId="77777777" w:rsidR="00296E35" w:rsidRPr="001C0FC4" w:rsidRDefault="00296E35" w:rsidP="00296E35">
      <w:pPr>
        <w:pStyle w:val="TH"/>
      </w:pPr>
      <w:r w:rsidRPr="001C0FC4">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3DA5C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BE8EF9F" w14:textId="4CA1656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720D258B" w14:textId="77777777" w:rsidR="00296E35" w:rsidRPr="001C0FC4" w:rsidRDefault="00296E35" w:rsidP="00296E35"/>
    <w:p w14:paraId="7D66416D" w14:textId="6301406E" w:rsidR="00296E35" w:rsidRPr="001C0FC4" w:rsidRDefault="00296E35" w:rsidP="00296E35">
      <w:pPr>
        <w:pStyle w:val="TH"/>
      </w:pPr>
      <w:bookmarkStart w:id="858" w:name="_Hlk38967086"/>
      <w:r w:rsidRPr="001C0FC4">
        <w:t>Table 6.2.1.3.3-14: SIP MESSAGE from the SS (step 19,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7B997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6E8DD38" w14:textId="3833C5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2EB91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BB4831" w14:textId="77777777" w:rsidR="00296E35" w:rsidRPr="001C0FC4" w:rsidRDefault="00296E35" w:rsidP="002E3FCC">
            <w:pPr>
              <w:pStyle w:val="TAH"/>
              <w:rPr>
                <w:bCs/>
              </w:rPr>
            </w:pPr>
            <w:bookmarkStart w:id="859" w:name="_Hlk94116254"/>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CD511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4AD08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3EDB1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6864B0" w14:textId="77777777" w:rsidR="00296E35" w:rsidRPr="001C0FC4" w:rsidRDefault="00296E35" w:rsidP="002E3FCC">
            <w:pPr>
              <w:pStyle w:val="TAH"/>
              <w:rPr>
                <w:bCs/>
              </w:rPr>
            </w:pPr>
            <w:r w:rsidRPr="001C0FC4">
              <w:rPr>
                <w:bCs/>
              </w:rPr>
              <w:t>Condition</w:t>
            </w:r>
          </w:p>
        </w:tc>
        <w:bookmarkEnd w:id="859"/>
      </w:tr>
      <w:tr w:rsidR="00296E35" w:rsidRPr="001C0FC4" w14:paraId="3E7618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3A968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CAC77A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F7722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782F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C76B8F" w14:textId="77777777" w:rsidR="00296E35" w:rsidRPr="001C0FC4" w:rsidRDefault="00296E35" w:rsidP="002E3FCC">
            <w:pPr>
              <w:pStyle w:val="TAL"/>
            </w:pPr>
          </w:p>
        </w:tc>
      </w:tr>
      <w:tr w:rsidR="00296E35" w:rsidRPr="001C0FC4" w14:paraId="1442D4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92FDE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922B87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0BA69D"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03B8C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D407FA" w14:textId="77777777" w:rsidR="00296E35" w:rsidRPr="001C0FC4" w:rsidRDefault="00296E35" w:rsidP="002E3FCC">
            <w:pPr>
              <w:pStyle w:val="TAL"/>
            </w:pPr>
          </w:p>
        </w:tc>
      </w:tr>
      <w:tr w:rsidR="00296E35" w:rsidRPr="001C0FC4" w14:paraId="25AF3C9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D800B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A14049" w14:textId="77777777" w:rsidR="00296E35" w:rsidRPr="001C0FC4" w:rsidRDefault="00296E35" w:rsidP="002E3FCC">
            <w:pPr>
              <w:pStyle w:val="TAL"/>
            </w:pPr>
            <w:r w:rsidRPr="001C0FC4">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2C2BDA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5830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49CFA2" w14:textId="77777777" w:rsidR="00296E35" w:rsidRPr="001C0FC4" w:rsidRDefault="00296E35" w:rsidP="002E3FCC">
            <w:pPr>
              <w:pStyle w:val="TAL"/>
            </w:pPr>
          </w:p>
        </w:tc>
      </w:tr>
    </w:tbl>
    <w:p w14:paraId="4EB526CE" w14:textId="77777777" w:rsidR="00296E35" w:rsidRPr="001C0FC4" w:rsidRDefault="00296E35" w:rsidP="00296E35"/>
    <w:p w14:paraId="169E8986" w14:textId="77777777" w:rsidR="00296E35" w:rsidRPr="001C0FC4" w:rsidRDefault="00296E35" w:rsidP="00296E35">
      <w:pPr>
        <w:pStyle w:val="TH"/>
      </w:pPr>
      <w:r w:rsidRPr="001C0FC4">
        <w:t>Table 6.2.1.3.3-15: Void</w:t>
      </w:r>
    </w:p>
    <w:p w14:paraId="5B0EA79B" w14:textId="77777777" w:rsidR="00296E35" w:rsidRPr="001C0FC4" w:rsidRDefault="00296E35" w:rsidP="00296E35">
      <w:pPr>
        <w:pStyle w:val="TH"/>
      </w:pPr>
      <w:r w:rsidRPr="001C0FC4">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67ECA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0BB8D" w14:textId="0C870A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3FEFD4F5" w14:textId="77777777" w:rsidR="00296E35" w:rsidRPr="001C0FC4" w:rsidRDefault="00296E35" w:rsidP="00296E35"/>
    <w:bookmarkEnd w:id="858"/>
    <w:p w14:paraId="6EC99D9B" w14:textId="1AC27865" w:rsidR="00296E35" w:rsidRPr="001C0FC4" w:rsidRDefault="00296E35" w:rsidP="00296E35">
      <w:pPr>
        <w:pStyle w:val="TH"/>
      </w:pPr>
      <w:r w:rsidRPr="001C0FC4">
        <w:t>Table 6.2.1.3.3-17: SIP MESSAGE from the SS (step 28,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447C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7B04502" w14:textId="35FC79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50966C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516B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92931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2453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C6BAC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F85609" w14:textId="77777777" w:rsidR="00296E35" w:rsidRPr="001C0FC4" w:rsidRDefault="00296E35" w:rsidP="002E3FCC">
            <w:pPr>
              <w:pStyle w:val="TAH"/>
              <w:rPr>
                <w:bCs/>
              </w:rPr>
            </w:pPr>
            <w:r w:rsidRPr="001C0FC4">
              <w:rPr>
                <w:bCs/>
              </w:rPr>
              <w:t>Condition</w:t>
            </w:r>
          </w:p>
        </w:tc>
      </w:tr>
      <w:tr w:rsidR="00296E35" w:rsidRPr="001C0FC4" w14:paraId="00EAE4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B879B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4216B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11C119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DBFF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F750FD" w14:textId="77777777" w:rsidR="00296E35" w:rsidRPr="001C0FC4" w:rsidRDefault="00296E35" w:rsidP="002E3FCC">
            <w:pPr>
              <w:pStyle w:val="TAL"/>
            </w:pPr>
          </w:p>
        </w:tc>
      </w:tr>
      <w:tr w:rsidR="00296E35" w:rsidRPr="001C0FC4" w14:paraId="28A4C8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9A0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7FDDB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768D80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350A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EBDDB2" w14:textId="77777777" w:rsidR="00296E35" w:rsidRPr="001C0FC4" w:rsidRDefault="00296E35" w:rsidP="002E3FCC">
            <w:pPr>
              <w:pStyle w:val="TAL"/>
            </w:pPr>
          </w:p>
        </w:tc>
      </w:tr>
      <w:tr w:rsidR="00296E35" w:rsidRPr="001C0FC4" w14:paraId="71F2B6C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A286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E96C3" w14:textId="77777777" w:rsidR="00296E35" w:rsidRPr="001C0FC4" w:rsidRDefault="00296E35" w:rsidP="002E3FCC">
            <w:pPr>
              <w:pStyle w:val="TAL"/>
            </w:pPr>
            <w:r w:rsidRPr="001C0FC4">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36EAAD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0D03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45160" w14:textId="77777777" w:rsidR="00296E35" w:rsidRPr="001C0FC4" w:rsidRDefault="00296E35" w:rsidP="002E3FCC">
            <w:pPr>
              <w:pStyle w:val="TAL"/>
            </w:pPr>
          </w:p>
        </w:tc>
      </w:tr>
    </w:tbl>
    <w:p w14:paraId="0759CCA7" w14:textId="77777777" w:rsidR="00296E35" w:rsidRPr="001C0FC4" w:rsidRDefault="00296E35" w:rsidP="00296E35"/>
    <w:p w14:paraId="1B0CE189" w14:textId="77777777" w:rsidR="00296E35" w:rsidRPr="001C0FC4" w:rsidRDefault="00296E35" w:rsidP="00296E35">
      <w:pPr>
        <w:pStyle w:val="TH"/>
      </w:pPr>
      <w:r w:rsidRPr="001C0FC4">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6BE04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8350774" w14:textId="658FBC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1688F125" w14:textId="77777777" w:rsidR="00296E35" w:rsidRPr="001C0FC4" w:rsidRDefault="00296E35" w:rsidP="00296E35"/>
    <w:p w14:paraId="1E97E5FF" w14:textId="23FE8EE5" w:rsidR="00296E35" w:rsidRPr="001C0FC4" w:rsidRDefault="00296E35" w:rsidP="00296E35">
      <w:pPr>
        <w:pStyle w:val="TH"/>
      </w:pPr>
      <w:r w:rsidRPr="001C0FC4">
        <w:t>Table 6.2.1.3.3-19: SIP MESSAGE from the SS (step 31,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9D195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45F1B0A" w14:textId="1A5DFA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78BACD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E1D5C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D21AF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961450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A11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6207DEC" w14:textId="77777777" w:rsidR="00296E35" w:rsidRPr="001C0FC4" w:rsidRDefault="00296E35" w:rsidP="002E3FCC">
            <w:pPr>
              <w:pStyle w:val="TAH"/>
              <w:rPr>
                <w:bCs/>
              </w:rPr>
            </w:pPr>
            <w:r w:rsidRPr="001C0FC4">
              <w:rPr>
                <w:bCs/>
              </w:rPr>
              <w:t>Condition</w:t>
            </w:r>
          </w:p>
        </w:tc>
      </w:tr>
      <w:tr w:rsidR="00296E35" w:rsidRPr="001C0FC4" w14:paraId="74973F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47363D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CAFD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6697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D7843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86DC1" w14:textId="77777777" w:rsidR="00296E35" w:rsidRPr="001C0FC4" w:rsidRDefault="00296E35" w:rsidP="002E3FCC">
            <w:pPr>
              <w:pStyle w:val="TAL"/>
            </w:pPr>
          </w:p>
        </w:tc>
      </w:tr>
      <w:tr w:rsidR="00296E35" w:rsidRPr="001C0FC4" w14:paraId="44F6CE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7C7D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F4FF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03026C"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780B5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FB1D9A1" w14:textId="77777777" w:rsidR="00296E35" w:rsidRPr="001C0FC4" w:rsidRDefault="00296E35" w:rsidP="002E3FCC">
            <w:pPr>
              <w:pStyle w:val="TAL"/>
            </w:pPr>
          </w:p>
        </w:tc>
      </w:tr>
      <w:tr w:rsidR="00296E35" w:rsidRPr="001C0FC4" w14:paraId="65B984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4E9D42"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F3BB94" w14:textId="77777777" w:rsidR="00296E35" w:rsidRPr="001C0FC4" w:rsidRDefault="00296E35" w:rsidP="002E3FCC">
            <w:pPr>
              <w:pStyle w:val="TAL"/>
            </w:pPr>
            <w:r w:rsidRPr="001C0FC4">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1E6FE5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B0E8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CF6745" w14:textId="77777777" w:rsidR="00296E35" w:rsidRPr="001C0FC4" w:rsidRDefault="00296E35" w:rsidP="002E3FCC">
            <w:pPr>
              <w:pStyle w:val="TAL"/>
            </w:pPr>
          </w:p>
        </w:tc>
      </w:tr>
    </w:tbl>
    <w:p w14:paraId="192F4C88" w14:textId="77777777" w:rsidR="00296E35" w:rsidRPr="001C0FC4" w:rsidRDefault="00296E35" w:rsidP="00296E35"/>
    <w:p w14:paraId="4697AB7D" w14:textId="77777777" w:rsidR="00296E35" w:rsidRPr="001C0FC4" w:rsidRDefault="00296E35" w:rsidP="00296E35">
      <w:pPr>
        <w:pStyle w:val="TH"/>
      </w:pPr>
      <w:r w:rsidRPr="001C0FC4">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F55803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39AA916" w14:textId="7C0138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2E23B16B" w14:textId="77777777" w:rsidR="00296E35" w:rsidRPr="001C0FC4" w:rsidRDefault="00296E35" w:rsidP="00296E35"/>
    <w:p w14:paraId="2A5A12A4" w14:textId="7D08A392" w:rsidR="00296E35" w:rsidRPr="001C0FC4" w:rsidRDefault="00296E35" w:rsidP="00296E35">
      <w:pPr>
        <w:pStyle w:val="TH"/>
      </w:pPr>
      <w:r w:rsidRPr="001C0FC4">
        <w:t>Table 6.2.1.3.3-21: SIP MESSAGE from the SS (step 34,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EEE3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C89DCF7" w14:textId="4CE7F89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CA5C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8ECB7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321111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69A60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8334F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939510" w14:textId="77777777" w:rsidR="00296E35" w:rsidRPr="001C0FC4" w:rsidRDefault="00296E35" w:rsidP="002E3FCC">
            <w:pPr>
              <w:pStyle w:val="TAH"/>
              <w:rPr>
                <w:bCs/>
              </w:rPr>
            </w:pPr>
            <w:r w:rsidRPr="001C0FC4">
              <w:rPr>
                <w:bCs/>
              </w:rPr>
              <w:t>Condition</w:t>
            </w:r>
          </w:p>
        </w:tc>
      </w:tr>
      <w:tr w:rsidR="00296E35" w:rsidRPr="001C0FC4" w14:paraId="550480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14C9F7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38DFB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E35B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47E2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C8878A" w14:textId="77777777" w:rsidR="00296E35" w:rsidRPr="001C0FC4" w:rsidRDefault="00296E35" w:rsidP="002E3FCC">
            <w:pPr>
              <w:pStyle w:val="TAL"/>
            </w:pPr>
          </w:p>
        </w:tc>
      </w:tr>
      <w:tr w:rsidR="00296E35" w:rsidRPr="001C0FC4" w14:paraId="37074C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C12C1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C49C6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B0406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A2AE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1A53A2" w14:textId="77777777" w:rsidR="00296E35" w:rsidRPr="001C0FC4" w:rsidRDefault="00296E35" w:rsidP="002E3FCC">
            <w:pPr>
              <w:pStyle w:val="TAL"/>
            </w:pPr>
          </w:p>
        </w:tc>
      </w:tr>
      <w:tr w:rsidR="00296E35" w:rsidRPr="001C0FC4" w14:paraId="791F8C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0B3AD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DC92F4" w14:textId="77777777" w:rsidR="00296E35" w:rsidRPr="001C0FC4" w:rsidRDefault="00296E35" w:rsidP="002E3FCC">
            <w:pPr>
              <w:pStyle w:val="TAL"/>
            </w:pPr>
            <w:r w:rsidRPr="001C0FC4">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BFEA6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530D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3AA6D9" w14:textId="77777777" w:rsidR="00296E35" w:rsidRPr="001C0FC4" w:rsidRDefault="00296E35" w:rsidP="002E3FCC">
            <w:pPr>
              <w:pStyle w:val="TAL"/>
            </w:pPr>
          </w:p>
        </w:tc>
      </w:tr>
    </w:tbl>
    <w:p w14:paraId="4A50A349" w14:textId="77777777" w:rsidR="00296E35" w:rsidRPr="001C0FC4" w:rsidRDefault="00296E35" w:rsidP="00296E35"/>
    <w:p w14:paraId="12950FBF" w14:textId="77777777" w:rsidR="00296E35" w:rsidRPr="001C0FC4" w:rsidRDefault="00296E35" w:rsidP="00296E35">
      <w:pPr>
        <w:pStyle w:val="TH"/>
      </w:pPr>
      <w:r w:rsidRPr="001C0FC4">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46F5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89DF43" w14:textId="0946A1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364968" w14:textId="77777777" w:rsidR="00296E35" w:rsidRPr="001C0FC4" w:rsidRDefault="00296E35" w:rsidP="00296E35"/>
    <w:p w14:paraId="31AAD59A" w14:textId="77777777" w:rsidR="00296E35" w:rsidRPr="001C0FC4" w:rsidRDefault="00296E35" w:rsidP="00296E35">
      <w:pPr>
        <w:pStyle w:val="Heading3"/>
      </w:pPr>
      <w:bookmarkStart w:id="860" w:name="_Toc106817840"/>
      <w:bookmarkStart w:id="861" w:name="_Toc106817715"/>
      <w:bookmarkStart w:id="862" w:name="_Toc101286129"/>
      <w:bookmarkStart w:id="863" w:name="_Toc100778798"/>
      <w:bookmarkStart w:id="864" w:name="_Toc90630591"/>
      <w:bookmarkStart w:id="865" w:name="_Toc75459151"/>
      <w:bookmarkStart w:id="866" w:name="_Toc59042882"/>
      <w:bookmarkStart w:id="867" w:name="_Toc52783013"/>
      <w:bookmarkStart w:id="868" w:name="_Toc52782402"/>
      <w:bookmarkStart w:id="869" w:name="_Toc52307890"/>
      <w:bookmarkStart w:id="870" w:name="_Toc42507359"/>
      <w:bookmarkStart w:id="871" w:name="_Toc178186358"/>
      <w:bookmarkStart w:id="872" w:name="_Toc25610666"/>
      <w:bookmarkStart w:id="873" w:name="_Toc522499813"/>
      <w:bookmarkStart w:id="874" w:name="_Toc210385172"/>
      <w:bookmarkEnd w:id="829"/>
      <w:bookmarkEnd w:id="830"/>
      <w:r w:rsidRPr="001C0FC4">
        <w:t>6.2.2</w:t>
      </w:r>
      <w:r w:rsidRPr="001C0FC4">
        <w:tab/>
        <w:t xml:space="preserve">On-network / File Distribution (FD) / FD Using HTTP / One-to-one Standalone FD / Non-Mandatory Download / Before TDU2 Timers Expires / FILE DOWNLOAD REQUEST ACCEPTED / FILE DOWNLOAD COMPLETED / FILE DOWNLOAD REQUEST REJECTED / </w:t>
      </w:r>
      <w:bookmarkStart w:id="875" w:name="_Hlk94174802"/>
      <w:r w:rsidRPr="001C0FC4">
        <w:t xml:space="preserve">FILE DOWNLOAD DEFERRED </w:t>
      </w:r>
      <w:bookmarkEnd w:id="875"/>
      <w:r w:rsidRPr="001C0FC4">
        <w:t>/ FD Client Terminated (CT)</w:t>
      </w:r>
      <w:bookmarkEnd w:id="860"/>
      <w:bookmarkEnd w:id="861"/>
      <w:bookmarkEnd w:id="862"/>
      <w:bookmarkEnd w:id="863"/>
      <w:bookmarkEnd w:id="864"/>
      <w:bookmarkEnd w:id="865"/>
      <w:bookmarkEnd w:id="866"/>
      <w:bookmarkEnd w:id="867"/>
      <w:bookmarkEnd w:id="868"/>
      <w:bookmarkEnd w:id="869"/>
      <w:bookmarkEnd w:id="870"/>
      <w:bookmarkEnd w:id="871"/>
      <w:bookmarkEnd w:id="874"/>
    </w:p>
    <w:p w14:paraId="01D13EFB" w14:textId="77777777" w:rsidR="00296E35" w:rsidRPr="001C0FC4" w:rsidRDefault="00296E35" w:rsidP="00296E35">
      <w:pPr>
        <w:pStyle w:val="H6"/>
      </w:pPr>
      <w:bookmarkStart w:id="876" w:name="_Toc52782403"/>
      <w:bookmarkStart w:id="877" w:name="_Toc52783014"/>
      <w:bookmarkStart w:id="878" w:name="_Toc59042883"/>
      <w:r w:rsidRPr="001C0FC4">
        <w:t>6.2.2.1</w:t>
      </w:r>
      <w:r w:rsidRPr="001C0FC4">
        <w:tab/>
        <w:t>Test Purpose (TP)</w:t>
      </w:r>
      <w:bookmarkEnd w:id="876"/>
      <w:bookmarkEnd w:id="877"/>
      <w:bookmarkEnd w:id="878"/>
    </w:p>
    <w:p w14:paraId="5369C1FA" w14:textId="77777777" w:rsidR="00296E35" w:rsidRPr="001C0FC4" w:rsidRDefault="00296E35" w:rsidP="00296E35">
      <w:pPr>
        <w:pStyle w:val="H6"/>
      </w:pPr>
      <w:r w:rsidRPr="001C0FC4">
        <w:t>(1)</w:t>
      </w:r>
    </w:p>
    <w:p w14:paraId="1B4386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895C9C0" w14:textId="77777777" w:rsidR="00296E35" w:rsidRPr="001C0FC4" w:rsidRDefault="00296E35" w:rsidP="00296E35">
      <w:pPr>
        <w:pStyle w:val="PL"/>
      </w:pPr>
      <w:r w:rsidRPr="001C0FC4">
        <w:rPr>
          <w:b/>
        </w:rPr>
        <w:t>ensure that</w:t>
      </w:r>
      <w:r w:rsidRPr="001C0FC4">
        <w:t xml:space="preserve"> {</w:t>
      </w:r>
    </w:p>
    <w:p w14:paraId="7569753B"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non-mandatory download and with a disposition of "FILE DOWNLOAD COMPLETE UPDATE" }</w:t>
      </w:r>
    </w:p>
    <w:p w14:paraId="69C35842"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061DD7B0" w14:textId="77777777" w:rsidR="00296E35" w:rsidRPr="001C0FC4" w:rsidRDefault="00296E35" w:rsidP="00296E35">
      <w:pPr>
        <w:pStyle w:val="PL"/>
      </w:pPr>
      <w:r w:rsidRPr="001C0FC4">
        <w:t xml:space="preserve">            }</w:t>
      </w:r>
    </w:p>
    <w:p w14:paraId="41E82A24" w14:textId="77777777" w:rsidR="00296E35" w:rsidRPr="001C0FC4" w:rsidRDefault="00296E35" w:rsidP="00296E35">
      <w:pPr>
        <w:pStyle w:val="PL"/>
      </w:pPr>
    </w:p>
    <w:p w14:paraId="02A5918E" w14:textId="77777777" w:rsidR="00296E35" w:rsidRPr="001C0FC4" w:rsidRDefault="00296E35" w:rsidP="00296E35">
      <w:pPr>
        <w:pStyle w:val="H6"/>
      </w:pPr>
      <w:r w:rsidRPr="001C0FC4">
        <w:t>(2)</w:t>
      </w:r>
    </w:p>
    <w:p w14:paraId="24CDAC56"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0159181F" w14:textId="77777777" w:rsidR="00296E35" w:rsidRPr="001C0FC4" w:rsidRDefault="00296E35" w:rsidP="00296E35">
      <w:pPr>
        <w:pStyle w:val="PL"/>
      </w:pPr>
      <w:r w:rsidRPr="001C0FC4">
        <w:rPr>
          <w:b/>
        </w:rPr>
        <w:t>ensure that</w:t>
      </w:r>
      <w:r w:rsidRPr="001C0FC4">
        <w:t xml:space="preserve"> {</w:t>
      </w:r>
    </w:p>
    <w:p w14:paraId="51FEFC35"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3E1E57C5"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2D19EFB1" w14:textId="77777777" w:rsidR="00296E35" w:rsidRPr="001C0FC4" w:rsidRDefault="00296E35" w:rsidP="00296E35">
      <w:pPr>
        <w:pStyle w:val="PL"/>
      </w:pPr>
      <w:r w:rsidRPr="001C0FC4">
        <w:t xml:space="preserve">            }</w:t>
      </w:r>
    </w:p>
    <w:p w14:paraId="570D2BF2" w14:textId="77777777" w:rsidR="00296E35" w:rsidRPr="001C0FC4" w:rsidRDefault="00296E35" w:rsidP="00296E35">
      <w:pPr>
        <w:pStyle w:val="PL"/>
      </w:pPr>
    </w:p>
    <w:p w14:paraId="2F5BCA2B" w14:textId="77777777" w:rsidR="00296E35" w:rsidRPr="001C0FC4" w:rsidRDefault="00296E35" w:rsidP="00296E35">
      <w:pPr>
        <w:pStyle w:val="H6"/>
      </w:pPr>
      <w:r w:rsidRPr="001C0FC4">
        <w:t>(3)</w:t>
      </w:r>
    </w:p>
    <w:p w14:paraId="6F6792A2"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737147D6" w14:textId="77777777" w:rsidR="00296E35" w:rsidRPr="001C0FC4" w:rsidRDefault="00296E35" w:rsidP="00296E35">
      <w:pPr>
        <w:pStyle w:val="PL"/>
      </w:pPr>
      <w:r w:rsidRPr="001C0FC4">
        <w:rPr>
          <w:b/>
        </w:rPr>
        <w:t>ensure that</w:t>
      </w:r>
      <w:r w:rsidRPr="001C0FC4">
        <w:t xml:space="preserve"> {</w:t>
      </w:r>
    </w:p>
    <w:p w14:paraId="5BDDC7A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6641A663"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F9917CD" w14:textId="77777777" w:rsidR="00296E35" w:rsidRPr="001C0FC4" w:rsidRDefault="00296E35" w:rsidP="00296E35">
      <w:pPr>
        <w:pStyle w:val="PL"/>
      </w:pPr>
      <w:r w:rsidRPr="001C0FC4">
        <w:t xml:space="preserve">            }</w:t>
      </w:r>
    </w:p>
    <w:p w14:paraId="2F330CA2" w14:textId="77777777" w:rsidR="00296E35" w:rsidRPr="001C0FC4" w:rsidRDefault="00296E35" w:rsidP="00296E35">
      <w:pPr>
        <w:pStyle w:val="PL"/>
      </w:pPr>
    </w:p>
    <w:p w14:paraId="547871C0" w14:textId="77777777" w:rsidR="00296E35" w:rsidRPr="001C0FC4" w:rsidRDefault="00296E35" w:rsidP="00296E35">
      <w:pPr>
        <w:pStyle w:val="H6"/>
      </w:pPr>
      <w:r w:rsidRPr="001C0FC4">
        <w:t>(4)</w:t>
      </w:r>
    </w:p>
    <w:p w14:paraId="2BB0B6DB"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563BCD0" w14:textId="77777777" w:rsidR="00296E35" w:rsidRPr="001C0FC4" w:rsidRDefault="00296E35" w:rsidP="00296E35">
      <w:pPr>
        <w:pStyle w:val="PL"/>
      </w:pPr>
      <w:r w:rsidRPr="001C0FC4">
        <w:rPr>
          <w:b/>
        </w:rPr>
        <w:t>ensure that</w:t>
      </w:r>
      <w:r w:rsidRPr="001C0FC4">
        <w:t xml:space="preserve"> {</w:t>
      </w:r>
    </w:p>
    <w:p w14:paraId="4E4F3574"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4FC27E54"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73753886" w14:textId="77777777" w:rsidR="00296E35" w:rsidRPr="001C0FC4" w:rsidRDefault="00296E35" w:rsidP="00296E35">
      <w:pPr>
        <w:pStyle w:val="PL"/>
      </w:pPr>
      <w:r w:rsidRPr="001C0FC4">
        <w:t xml:space="preserve">            }</w:t>
      </w:r>
    </w:p>
    <w:p w14:paraId="73066EFA" w14:textId="77777777" w:rsidR="00296E35" w:rsidRPr="001C0FC4" w:rsidRDefault="00296E35" w:rsidP="00296E35">
      <w:pPr>
        <w:pStyle w:val="PL"/>
      </w:pPr>
    </w:p>
    <w:p w14:paraId="58DC683A" w14:textId="77777777" w:rsidR="00296E35" w:rsidRPr="001C0FC4" w:rsidRDefault="00296E35" w:rsidP="00296E35">
      <w:pPr>
        <w:pStyle w:val="H6"/>
        <w:rPr>
          <w:b/>
          <w:bCs/>
        </w:rPr>
      </w:pPr>
      <w:r w:rsidRPr="001C0FC4">
        <w:t>(5)</w:t>
      </w:r>
    </w:p>
    <w:p w14:paraId="1A975935"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B45FB74" w14:textId="77777777" w:rsidR="00296E35" w:rsidRPr="001C0FC4" w:rsidRDefault="00296E35" w:rsidP="00296E35">
      <w:pPr>
        <w:pStyle w:val="PL"/>
      </w:pPr>
      <w:r w:rsidRPr="001C0FC4">
        <w:rPr>
          <w:b/>
        </w:rPr>
        <w:t>ensure that</w:t>
      </w:r>
      <w:r w:rsidRPr="001C0FC4">
        <w:t xml:space="preserve"> {</w:t>
      </w:r>
    </w:p>
    <w:p w14:paraId="06CC69A2" w14:textId="77777777" w:rsidR="00296E35" w:rsidRPr="001C0FC4" w:rsidRDefault="00296E35" w:rsidP="00296E35">
      <w:pPr>
        <w:pStyle w:val="PL"/>
      </w:pPr>
      <w:r w:rsidRPr="001C0FC4">
        <w:t xml:space="preserve">  </w:t>
      </w:r>
      <w:r w:rsidRPr="001C0FC4">
        <w:rPr>
          <w:b/>
        </w:rPr>
        <w:t>when</w:t>
      </w:r>
      <w:r w:rsidRPr="001C0FC4">
        <w:t xml:space="preserve"> { the MCDATA User requests to defer the FD request before the expiration of the TDU2 (FD non-mandatory download timer) timer }</w:t>
      </w:r>
    </w:p>
    <w:p w14:paraId="6AFD332E"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deferral of the FD request }</w:t>
      </w:r>
    </w:p>
    <w:p w14:paraId="0EA168EB" w14:textId="77777777" w:rsidR="00296E35" w:rsidRPr="001C0FC4" w:rsidRDefault="00296E35" w:rsidP="00296E35">
      <w:pPr>
        <w:pStyle w:val="PL"/>
      </w:pPr>
      <w:r w:rsidRPr="001C0FC4">
        <w:t xml:space="preserve">            }</w:t>
      </w:r>
    </w:p>
    <w:p w14:paraId="6142C6ED" w14:textId="77777777" w:rsidR="00296E35" w:rsidRPr="001C0FC4" w:rsidRDefault="00296E35" w:rsidP="00296E35">
      <w:pPr>
        <w:pStyle w:val="PL"/>
      </w:pPr>
    </w:p>
    <w:p w14:paraId="59D65DD8" w14:textId="77777777" w:rsidR="00296E35" w:rsidRPr="001C0FC4" w:rsidRDefault="00296E35" w:rsidP="00296E35">
      <w:pPr>
        <w:pStyle w:val="H6"/>
      </w:pPr>
      <w:bookmarkStart w:id="879" w:name="_Toc52782404"/>
      <w:bookmarkStart w:id="880" w:name="_Toc52783015"/>
      <w:bookmarkStart w:id="881" w:name="_Toc59042884"/>
      <w:r w:rsidRPr="001C0FC4">
        <w:t>6.2.2.2</w:t>
      </w:r>
      <w:r w:rsidRPr="001C0FC4">
        <w:tab/>
        <w:t>Conformance requirements</w:t>
      </w:r>
      <w:bookmarkEnd w:id="879"/>
      <w:bookmarkEnd w:id="880"/>
      <w:bookmarkEnd w:id="881"/>
    </w:p>
    <w:p w14:paraId="0FDB08F4"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0F3382E" w14:textId="77777777" w:rsidR="00296E35" w:rsidRPr="001C0FC4" w:rsidRDefault="00296E35" w:rsidP="00296E35">
      <w:r w:rsidRPr="001C0FC4">
        <w:t>[TS 24.282, clause 10.2.4.2.2]</w:t>
      </w:r>
    </w:p>
    <w:p w14:paraId="6DBF17BF" w14:textId="77777777" w:rsidR="00296E35" w:rsidRPr="001C0FC4" w:rsidRDefault="00296E35" w:rsidP="00296E35">
      <w:r w:rsidRPr="001C0FC4">
        <w:t>Upon receipt of a "SIP MESSAGE request for FD using HTTP for terminating MCData client", the MCData client:</w:t>
      </w:r>
    </w:p>
    <w:p w14:paraId="56FEEED3"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0D1CF8F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B88975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3222BC7F"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79A63072"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779D7D39" w14:textId="77777777" w:rsidR="00296E35" w:rsidRPr="001C0FC4" w:rsidRDefault="00296E35" w:rsidP="00296E35">
      <w:r w:rsidRPr="001C0FC4">
        <w:t>[TS 24.282, clause 10.2.1.2.3]</w:t>
      </w:r>
    </w:p>
    <w:p w14:paraId="6FD9DEA1" w14:textId="77777777" w:rsidR="00296E35" w:rsidRPr="001C0FC4" w:rsidRDefault="00296E35" w:rsidP="00296E35">
      <w:r w:rsidRPr="001C0FC4">
        <w:t>The MCData client:</w:t>
      </w:r>
    </w:p>
    <w:p w14:paraId="143EA81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2C47A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06A85755" w14:textId="77777777" w:rsidR="00296E35" w:rsidRPr="001C0FC4" w:rsidRDefault="00296E35" w:rsidP="00296E35">
      <w:pPr>
        <w:pStyle w:val="B2"/>
      </w:pPr>
      <w:r w:rsidRPr="001C0FC4">
        <w:t>b)</w:t>
      </w:r>
      <w:r w:rsidRPr="001C0FC4">
        <w:tab/>
        <w:t>shall notify the user about the incoming FD request; and</w:t>
      </w:r>
    </w:p>
    <w:p w14:paraId="032AFC39"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31ACDD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58186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0CAD5A6D"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72B8BF"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59267D95"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34ACA342"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5DFFE48E" w14:textId="77777777" w:rsidR="00296E35" w:rsidRPr="001C0FC4" w:rsidRDefault="00296E35" w:rsidP="00296E35">
      <w:pPr>
        <w:pStyle w:val="B1"/>
      </w:pPr>
      <w:r w:rsidRPr="001C0FC4">
        <w:t>3)</w:t>
      </w:r>
      <w:r w:rsidRPr="001C0FC4">
        <w:tab/>
        <w:t>shall start a timer TDU2</w:t>
      </w:r>
      <w:bookmarkStart w:id="882" w:name="_Hlk36454103"/>
      <w:r w:rsidRPr="001C0FC4">
        <w:t xml:space="preserve"> (FD non-mandatory download timer)</w:t>
      </w:r>
      <w:bookmarkEnd w:id="882"/>
      <w:r w:rsidRPr="001C0FC4">
        <w:t xml:space="preserve"> with the timer value as specified in subclause F.2.3;</w:t>
      </w:r>
    </w:p>
    <w:p w14:paraId="3CF003A9"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5EC94FB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6C034FA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5614B541"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737A5FF1"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38BF9EE1"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2A3F012B" w14:textId="77777777" w:rsidR="00296E35" w:rsidRPr="001C0FC4" w:rsidRDefault="00296E35" w:rsidP="00296E35">
      <w:pPr>
        <w:pStyle w:val="B1"/>
      </w:pPr>
      <w:r w:rsidRPr="001C0FC4">
        <w:t>8)</w:t>
      </w:r>
      <w:r w:rsidRPr="001C0FC4">
        <w:tab/>
        <w:t>if the user accepts the FD request:</w:t>
      </w:r>
    </w:p>
    <w:p w14:paraId="4E1CA9E2" w14:textId="77777777" w:rsidR="00296E35" w:rsidRPr="001C0FC4" w:rsidRDefault="00296E35" w:rsidP="00296E35">
      <w:pPr>
        <w:pStyle w:val="B2"/>
      </w:pPr>
      <w:r w:rsidRPr="001C0FC4">
        <w:t>a)</w:t>
      </w:r>
      <w:r w:rsidRPr="001C0FC4">
        <w:tab/>
        <w:t>shall</w:t>
      </w:r>
      <w:bookmarkStart w:id="883" w:name="_Hlk36453074"/>
      <w:r w:rsidRPr="001C0FC4">
        <w:t xml:space="preserve"> generate an FD NOTIFICATION indicating acceptance of the FD request</w:t>
      </w:r>
      <w:bookmarkEnd w:id="883"/>
      <w:r w:rsidRPr="001C0FC4">
        <w:t xml:space="preserve"> as specified in subclause 12.2.1.1;</w:t>
      </w:r>
    </w:p>
    <w:p w14:paraId="3CAE2615"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7FF7CB71" w14:textId="77777777" w:rsidR="00296E35" w:rsidRPr="001C0FC4" w:rsidRDefault="00296E35" w:rsidP="00296E35">
      <w:pPr>
        <w:pStyle w:val="B2"/>
      </w:pPr>
      <w:r w:rsidRPr="001C0FC4">
        <w:t>c)</w:t>
      </w:r>
      <w:r w:rsidRPr="001C0FC4">
        <w:tab/>
        <w:t>if the FD SIGNALLING PAYLOAD message contains an existing Conversation ID and:</w:t>
      </w:r>
    </w:p>
    <w:p w14:paraId="6044A9C1"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5314D1F"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0F686958"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39E089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0BC8ED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CC02C29" w14:textId="77777777" w:rsidR="00296E35" w:rsidRPr="001C0FC4" w:rsidRDefault="00296E35" w:rsidP="00296E35">
      <w:r w:rsidRPr="001C0FC4">
        <w:t>[TS 24.282, clause 12.2.1.1]</w:t>
      </w:r>
    </w:p>
    <w:p w14:paraId="236B163C" w14:textId="77777777" w:rsidR="00296E35" w:rsidRPr="001C0FC4" w:rsidRDefault="00296E35" w:rsidP="00296E35">
      <w:r w:rsidRPr="001C0FC4">
        <w:t>The MCData client shall follow the procedures in this subclause to:</w:t>
      </w:r>
    </w:p>
    <w:p w14:paraId="5E40C0A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2BC41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B0ECF78" w14:textId="77777777" w:rsidR="00296E35" w:rsidRPr="001C0FC4" w:rsidRDefault="00296E35" w:rsidP="00296E35">
      <w:pPr>
        <w:pStyle w:val="B1"/>
      </w:pPr>
      <w:r w:rsidRPr="001C0FC4">
        <w:t>-</w:t>
      </w:r>
      <w:r w:rsidRPr="001C0FC4">
        <w:tab/>
        <w:t>indicate to an MCData client that a request for FD was accepted, deferred or rejected; or</w:t>
      </w:r>
    </w:p>
    <w:p w14:paraId="723A0715" w14:textId="77777777" w:rsidR="00296E35" w:rsidRPr="001C0FC4" w:rsidRDefault="00296E35" w:rsidP="00296E35">
      <w:pPr>
        <w:pStyle w:val="B1"/>
      </w:pPr>
      <w:r w:rsidRPr="001C0FC4">
        <w:t>-</w:t>
      </w:r>
      <w:r w:rsidRPr="001C0FC4">
        <w:tab/>
        <w:t>indicate to an MCData client that a file download has been completed;</w:t>
      </w:r>
    </w:p>
    <w:p w14:paraId="372E9E53" w14:textId="77777777" w:rsidR="00296E35" w:rsidRPr="001C0FC4" w:rsidRDefault="00296E35" w:rsidP="00296E35">
      <w:r w:rsidRPr="001C0FC4">
        <w:t>Before sending a disposition notification the MCData client needs to determine:</w:t>
      </w:r>
    </w:p>
    <w:p w14:paraId="127CACF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4057A1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12AB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E889374" w14:textId="77777777" w:rsidR="00296E35" w:rsidRPr="001C0FC4" w:rsidRDefault="00296E35" w:rsidP="00296E35">
      <w:r w:rsidRPr="001C0FC4">
        <w:t>The MCData client:</w:t>
      </w:r>
    </w:p>
    <w:p w14:paraId="288D884F" w14:textId="77777777" w:rsidR="00296E35" w:rsidRPr="001C0FC4" w:rsidRDefault="00296E35" w:rsidP="00296E35">
      <w:pPr>
        <w:pStyle w:val="B1"/>
      </w:pPr>
      <w:r w:rsidRPr="001C0FC4">
        <w:t>1)</w:t>
      </w:r>
      <w:r w:rsidRPr="001C0FC4">
        <w:tab/>
        <w:t>shall build the SIP MESSAGE request as specified in subclause 6.2.4.1;</w:t>
      </w:r>
    </w:p>
    <w:p w14:paraId="58B2F6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4B691DF" w14:textId="77777777" w:rsidR="00296E35" w:rsidRPr="001C0FC4" w:rsidRDefault="00296E35" w:rsidP="00296E35">
      <w:pPr>
        <w:pStyle w:val="B1"/>
        <w:rPr>
          <w:lang w:eastAsia="ko-KR"/>
        </w:rPr>
      </w:pPr>
      <w:r w:rsidRPr="001C0FC4">
        <w:rPr>
          <w:lang w:eastAsia="ko-KR"/>
        </w:rPr>
        <w:t>3)</w:t>
      </w:r>
      <w:r w:rsidRPr="001C0FC4">
        <w:rPr>
          <w:lang w:eastAsia="ko-KR"/>
        </w:rPr>
        <w:tab/>
        <w:t>shall insert in the SIP MESSAGE request an</w:t>
      </w:r>
      <w:bookmarkStart w:id="884" w:name="_Hlk36193841"/>
      <w:r w:rsidRPr="001C0FC4">
        <w:rPr>
          <w:lang w:eastAsia="ko-KR"/>
        </w:rPr>
        <w:t xml:space="preserve"> </w:t>
      </w:r>
      <w:r w:rsidRPr="001C0FC4">
        <w:t>application/resource-lists+xml</w:t>
      </w:r>
      <w:bookmarkEnd w:id="884"/>
      <w:r w:rsidRPr="001C0FC4">
        <w:t xml:space="preserve"> </w:t>
      </w:r>
      <w:r w:rsidRPr="001C0FC4">
        <w:rPr>
          <w:lang w:eastAsia="ko-KR"/>
        </w:rPr>
        <w:t>MIME body containing the MCData ID of the targeted MCData user, according to rules and procedures of IETF RFC 5366 [18];</w:t>
      </w:r>
    </w:p>
    <w:p w14:paraId="4B06FA5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65BDDB4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F9120A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D9FABC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18D885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DB57C41" w14:textId="77777777" w:rsidR="00296E35" w:rsidRPr="001C0FC4" w:rsidRDefault="00296E35" w:rsidP="00296E35">
      <w:r w:rsidRPr="001C0FC4">
        <w:t>[TS 24.282, clause 10.2.3.1]</w:t>
      </w:r>
    </w:p>
    <w:p w14:paraId="566C97FD"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1F0F9E9A"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5443D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5FF1DD8"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7728B4F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6FB27AB5"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2D1A6705"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68EEE8A1" w14:textId="77777777" w:rsidR="00296E35" w:rsidRPr="001C0FC4" w:rsidRDefault="00296E35" w:rsidP="00296E35">
      <w:pPr>
        <w:pStyle w:val="H6"/>
      </w:pPr>
      <w:bookmarkStart w:id="885" w:name="_Toc52782405"/>
      <w:bookmarkStart w:id="886" w:name="_Toc52783016"/>
      <w:bookmarkStart w:id="887" w:name="_Toc59042885"/>
      <w:r w:rsidRPr="001C0FC4">
        <w:t>6.2.2.3</w:t>
      </w:r>
      <w:r w:rsidRPr="001C0FC4">
        <w:tab/>
        <w:t>Test description</w:t>
      </w:r>
      <w:bookmarkEnd w:id="885"/>
      <w:bookmarkEnd w:id="886"/>
      <w:bookmarkEnd w:id="887"/>
    </w:p>
    <w:p w14:paraId="305F6312" w14:textId="77777777" w:rsidR="00296E35" w:rsidRPr="001C0FC4" w:rsidRDefault="00296E35" w:rsidP="00296E35">
      <w:pPr>
        <w:pStyle w:val="H6"/>
      </w:pPr>
      <w:bookmarkStart w:id="888" w:name="_Toc52782406"/>
      <w:bookmarkStart w:id="889" w:name="_Toc52783017"/>
      <w:bookmarkStart w:id="890" w:name="_Toc59042886"/>
      <w:r w:rsidRPr="001C0FC4">
        <w:t>6.2.2.3.1</w:t>
      </w:r>
      <w:r w:rsidRPr="001C0FC4">
        <w:tab/>
        <w:t>Pre-test conditions</w:t>
      </w:r>
      <w:bookmarkEnd w:id="888"/>
      <w:bookmarkEnd w:id="889"/>
      <w:bookmarkEnd w:id="890"/>
    </w:p>
    <w:p w14:paraId="566889AC" w14:textId="77777777" w:rsidR="00296E35" w:rsidRDefault="00296E35" w:rsidP="00296E35">
      <w:pPr>
        <w:pStyle w:val="H6"/>
      </w:pPr>
      <w:r w:rsidRPr="00102CE5">
        <w:t>Test configuration</w:t>
      </w:r>
      <w:r>
        <w:t>:</w:t>
      </w:r>
    </w:p>
    <w:p w14:paraId="0376670D" w14:textId="1191DD1A" w:rsidR="00296E35" w:rsidRDefault="00296E35" w:rsidP="00296E35">
      <w:pPr>
        <w:pStyle w:val="B1"/>
      </w:pPr>
      <w:r>
        <w:t>-</w:t>
      </w:r>
      <w:r>
        <w:tab/>
        <w:t>Single cell configuration according to TS 37.579-1 [2] clause 5.2.2.2.1.</w:t>
      </w:r>
    </w:p>
    <w:p w14:paraId="705C0FD9" w14:textId="77777777" w:rsidR="00296E35" w:rsidRPr="001C0FC4" w:rsidRDefault="00296E35" w:rsidP="00296E35">
      <w:pPr>
        <w:pStyle w:val="B1"/>
      </w:pPr>
      <w:r w:rsidRPr="001C0FC4">
        <w:t>-</w:t>
      </w:r>
      <w:r w:rsidRPr="001C0FC4">
        <w:tab/>
        <w:t>Test files downloaded or received at previous test runs are deleted.</w:t>
      </w:r>
    </w:p>
    <w:p w14:paraId="16D8E588" w14:textId="77777777" w:rsidR="00296E35" w:rsidRDefault="00296E35" w:rsidP="00296E35">
      <w:pPr>
        <w:pStyle w:val="H6"/>
      </w:pPr>
      <w:r>
        <w:t>Preamble:</w:t>
      </w:r>
    </w:p>
    <w:p w14:paraId="19EA42E3" w14:textId="47B5D28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B14C5F2"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6FAB9B1" w14:textId="77777777" w:rsidR="00296E35" w:rsidRDefault="00296E35" w:rsidP="00296E35">
      <w:pPr>
        <w:pStyle w:val="B1"/>
        <w:ind w:left="852"/>
      </w:pPr>
      <w:r>
        <w:t>-</w:t>
      </w:r>
      <w:r>
        <w:tab/>
      </w:r>
      <w:r w:rsidRPr="002E7822">
        <w:t>TDU2 (FD non-mandatory download timer) is set to the default value of 60 seconds.</w:t>
      </w:r>
    </w:p>
    <w:p w14:paraId="0BB2A0E8" w14:textId="77777777" w:rsidR="00296E35" w:rsidRDefault="00296E35" w:rsidP="00296E35">
      <w:pPr>
        <w:pStyle w:val="B1"/>
      </w:pPr>
      <w:r>
        <w:t>-</w:t>
      </w:r>
      <w:r>
        <w:tab/>
      </w:r>
      <w:r w:rsidRPr="000573F5">
        <w:t>UE States at the end of the preamble</w:t>
      </w:r>
      <w:r>
        <w:t>:</w:t>
      </w:r>
    </w:p>
    <w:p w14:paraId="5ED3A372" w14:textId="77777777" w:rsidR="00296E35" w:rsidRDefault="00296E35" w:rsidP="00296E35">
      <w:pPr>
        <w:pStyle w:val="B1"/>
        <w:ind w:left="852"/>
      </w:pPr>
      <w:r>
        <w:t>-</w:t>
      </w:r>
      <w:r>
        <w:tab/>
        <w:t>The UE is in RRC_IDLE state.</w:t>
      </w:r>
    </w:p>
    <w:p w14:paraId="78322AF8" w14:textId="77777777" w:rsidR="00296E35" w:rsidRDefault="00296E35" w:rsidP="00296E35">
      <w:pPr>
        <w:pStyle w:val="B1"/>
        <w:ind w:left="852"/>
      </w:pPr>
      <w:r>
        <w:t>-</w:t>
      </w:r>
      <w:r>
        <w:tab/>
        <w:t>The client is registered for MCData.</w:t>
      </w:r>
    </w:p>
    <w:p w14:paraId="37A77523" w14:textId="77777777" w:rsidR="00296E35" w:rsidRPr="001C0FC4" w:rsidRDefault="00296E35" w:rsidP="00296E35">
      <w:pPr>
        <w:pStyle w:val="H6"/>
      </w:pPr>
      <w:bookmarkStart w:id="891" w:name="_Toc52782407"/>
      <w:bookmarkStart w:id="892" w:name="_Toc52783018"/>
      <w:bookmarkStart w:id="893" w:name="_Toc59042887"/>
      <w:r w:rsidRPr="001C0FC4">
        <w:t>6.2.2.3.2</w:t>
      </w:r>
      <w:r w:rsidRPr="001C0FC4">
        <w:tab/>
        <w:t>Test procedure sequence</w:t>
      </w:r>
      <w:bookmarkEnd w:id="891"/>
      <w:bookmarkEnd w:id="892"/>
      <w:bookmarkEnd w:id="893"/>
    </w:p>
    <w:p w14:paraId="2E45A219" w14:textId="77777777" w:rsidR="00296E35" w:rsidRPr="001C0FC4" w:rsidRDefault="00296E35" w:rsidP="00296E35">
      <w:pPr>
        <w:pStyle w:val="TH"/>
      </w:pPr>
      <w:r w:rsidRPr="001C0FC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7F2CC80" w14:textId="77777777" w:rsidTr="002E3FCC">
        <w:tc>
          <w:tcPr>
            <w:tcW w:w="649" w:type="dxa"/>
            <w:tcBorders>
              <w:top w:val="single" w:sz="4" w:space="0" w:color="auto"/>
              <w:left w:val="single" w:sz="4" w:space="0" w:color="auto"/>
              <w:bottom w:val="nil"/>
              <w:right w:val="single" w:sz="4" w:space="0" w:color="auto"/>
            </w:tcBorders>
            <w:hideMark/>
          </w:tcPr>
          <w:p w14:paraId="40685F84" w14:textId="77777777" w:rsidR="00296E35" w:rsidRPr="001C0FC4" w:rsidRDefault="00296E35" w:rsidP="002E3FCC">
            <w:pPr>
              <w:pStyle w:val="TAH"/>
              <w:spacing w:line="254" w:lineRule="auto"/>
            </w:pPr>
            <w:r w:rsidRPr="001C0FC4">
              <w:t>St</w:t>
            </w:r>
          </w:p>
        </w:tc>
        <w:tc>
          <w:tcPr>
            <w:tcW w:w="3970" w:type="dxa"/>
            <w:tcBorders>
              <w:top w:val="single" w:sz="4" w:space="0" w:color="auto"/>
              <w:left w:val="single" w:sz="4" w:space="0" w:color="auto"/>
              <w:bottom w:val="nil"/>
              <w:right w:val="single" w:sz="4" w:space="0" w:color="auto"/>
            </w:tcBorders>
            <w:hideMark/>
          </w:tcPr>
          <w:p w14:paraId="7F251AE6" w14:textId="77777777" w:rsidR="00296E35" w:rsidRPr="001C0FC4" w:rsidRDefault="00296E35" w:rsidP="002E3FCC">
            <w:pPr>
              <w:pStyle w:val="TAH"/>
              <w:spacing w:line="254"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85E27D" w14:textId="77777777" w:rsidR="00296E35" w:rsidRPr="001C0FC4" w:rsidRDefault="00296E35" w:rsidP="002E3FCC">
            <w:pPr>
              <w:pStyle w:val="TAH"/>
              <w:spacing w:line="254"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44EB5D8" w14:textId="77777777" w:rsidR="00296E35" w:rsidRPr="001C0FC4" w:rsidRDefault="00296E35" w:rsidP="002E3FCC">
            <w:pPr>
              <w:pStyle w:val="TAH"/>
              <w:spacing w:line="254" w:lineRule="auto"/>
            </w:pPr>
            <w:r w:rsidRPr="001C0FC4">
              <w:t>TP</w:t>
            </w:r>
          </w:p>
        </w:tc>
        <w:tc>
          <w:tcPr>
            <w:tcW w:w="892" w:type="dxa"/>
            <w:tcBorders>
              <w:top w:val="single" w:sz="4" w:space="0" w:color="auto"/>
              <w:left w:val="single" w:sz="4" w:space="0" w:color="auto"/>
              <w:bottom w:val="nil"/>
              <w:right w:val="single" w:sz="4" w:space="0" w:color="auto"/>
            </w:tcBorders>
            <w:hideMark/>
          </w:tcPr>
          <w:p w14:paraId="7AA2F08A" w14:textId="77777777" w:rsidR="00296E35" w:rsidRPr="001C0FC4" w:rsidRDefault="00296E35" w:rsidP="002E3FCC">
            <w:pPr>
              <w:pStyle w:val="TAH"/>
              <w:spacing w:line="254" w:lineRule="auto"/>
            </w:pPr>
            <w:r w:rsidRPr="001C0FC4">
              <w:t>Verdict</w:t>
            </w:r>
          </w:p>
        </w:tc>
      </w:tr>
      <w:tr w:rsidR="00296E35" w:rsidRPr="001C0FC4" w14:paraId="0387C4B4" w14:textId="77777777" w:rsidTr="002E3FCC">
        <w:tc>
          <w:tcPr>
            <w:tcW w:w="649" w:type="dxa"/>
            <w:tcBorders>
              <w:top w:val="nil"/>
              <w:left w:val="single" w:sz="4" w:space="0" w:color="auto"/>
              <w:bottom w:val="single" w:sz="4" w:space="0" w:color="auto"/>
              <w:right w:val="single" w:sz="4" w:space="0" w:color="auto"/>
            </w:tcBorders>
          </w:tcPr>
          <w:p w14:paraId="189C39C5" w14:textId="77777777" w:rsidR="00296E35" w:rsidRPr="001C0FC4" w:rsidRDefault="00296E35"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C610A4A" w14:textId="77777777" w:rsidR="00296E35" w:rsidRPr="001C0FC4" w:rsidRDefault="00296E35"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1D49CE9" w14:textId="77777777" w:rsidR="00296E35" w:rsidRPr="001C0FC4" w:rsidRDefault="00296E35" w:rsidP="002E3FCC">
            <w:pPr>
              <w:pStyle w:val="TAH"/>
              <w:spacing w:line="254"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494834B" w14:textId="77777777" w:rsidR="00296E35" w:rsidRPr="001C0FC4" w:rsidRDefault="00296E35" w:rsidP="002E3FCC">
            <w:pPr>
              <w:pStyle w:val="TAH"/>
              <w:spacing w:line="254" w:lineRule="auto"/>
            </w:pPr>
            <w:r w:rsidRPr="001C0FC4">
              <w:t>Message</w:t>
            </w:r>
          </w:p>
        </w:tc>
        <w:tc>
          <w:tcPr>
            <w:tcW w:w="567" w:type="dxa"/>
            <w:tcBorders>
              <w:top w:val="nil"/>
              <w:left w:val="single" w:sz="4" w:space="0" w:color="auto"/>
              <w:bottom w:val="single" w:sz="4" w:space="0" w:color="auto"/>
              <w:right w:val="single" w:sz="4" w:space="0" w:color="auto"/>
            </w:tcBorders>
          </w:tcPr>
          <w:p w14:paraId="507D9668" w14:textId="77777777" w:rsidR="00296E35" w:rsidRPr="001C0FC4" w:rsidRDefault="00296E35"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7CFFFC87" w14:textId="77777777" w:rsidR="00296E35" w:rsidRPr="001C0FC4" w:rsidRDefault="00296E35" w:rsidP="002E3FCC">
            <w:pPr>
              <w:pStyle w:val="TAH"/>
              <w:spacing w:line="254" w:lineRule="auto"/>
            </w:pPr>
          </w:p>
        </w:tc>
      </w:tr>
      <w:tr w:rsidR="00296E35" w:rsidRPr="001C0FC4" w14:paraId="2B2C62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91D209" w14:textId="77777777" w:rsidR="00296E35" w:rsidRPr="001C0FC4" w:rsidRDefault="00296E35" w:rsidP="002E3FCC">
            <w:pPr>
              <w:pStyle w:val="TAC"/>
              <w:spacing w:line="254"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7334FEE" w14:textId="2B1BADC4"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268E1AD4"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A807C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3FA2E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586B0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40FBF58" w14:textId="77777777" w:rsidR="00296E35" w:rsidRPr="001C0FC4" w:rsidRDefault="00296E35" w:rsidP="002E3FCC">
            <w:pPr>
              <w:pStyle w:val="TAC"/>
              <w:spacing w:line="254" w:lineRule="auto"/>
            </w:pPr>
            <w:r w:rsidRPr="001C0FC4">
              <w:t>P</w:t>
            </w:r>
          </w:p>
        </w:tc>
      </w:tr>
      <w:tr w:rsidR="00296E35" w:rsidRPr="001C0FC4" w14:paraId="7493D1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DBA3F1" w14:textId="77777777" w:rsidR="00296E35" w:rsidRPr="001C0FC4" w:rsidRDefault="00296E35" w:rsidP="002E3FCC">
            <w:pPr>
              <w:pStyle w:val="TAC"/>
              <w:spacing w:line="254"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52D34D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50B8E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D15FFD"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5C34F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9C414" w14:textId="77777777" w:rsidR="00296E35" w:rsidRPr="001C0FC4" w:rsidRDefault="00296E35" w:rsidP="002E3FCC">
            <w:pPr>
              <w:pStyle w:val="TAC"/>
              <w:spacing w:line="254" w:lineRule="auto"/>
            </w:pPr>
            <w:r w:rsidRPr="001C0FC4">
              <w:t>-</w:t>
            </w:r>
          </w:p>
        </w:tc>
      </w:tr>
      <w:tr w:rsidR="00296E35" w:rsidRPr="001C0FC4" w14:paraId="1FC2E6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5DA5D4B" w14:textId="77777777" w:rsidR="00296E35" w:rsidRPr="001C0FC4" w:rsidRDefault="00296E35" w:rsidP="002E3FCC">
            <w:pPr>
              <w:pStyle w:val="TAC"/>
              <w:spacing w:line="254"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0539FD76" w14:textId="77777777" w:rsidR="00296E35" w:rsidRPr="001C0FC4" w:rsidRDefault="00296E35" w:rsidP="002E3FCC">
            <w:pPr>
              <w:pStyle w:val="TAL"/>
            </w:pPr>
            <w:r w:rsidRPr="001C0FC4">
              <w:t>Check: Does the UE (MCData client) notify the user of the incoming FD request?</w:t>
            </w:r>
          </w:p>
          <w:p w14:paraId="1CBD4AF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4F1E1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5C9B8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6E34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60B04C5" w14:textId="77777777" w:rsidR="00296E35" w:rsidRPr="001C0FC4" w:rsidRDefault="00296E35" w:rsidP="002E3FCC">
            <w:pPr>
              <w:pStyle w:val="TAC"/>
              <w:spacing w:line="254" w:lineRule="auto"/>
            </w:pPr>
            <w:r w:rsidRPr="001C0FC4">
              <w:t>P</w:t>
            </w:r>
          </w:p>
        </w:tc>
      </w:tr>
      <w:tr w:rsidR="00296E35" w:rsidRPr="001C0FC4" w14:paraId="6A8848E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3206CE8" w14:textId="77777777" w:rsidR="00296E35" w:rsidRPr="001C0FC4" w:rsidRDefault="00296E35" w:rsidP="002E3FCC">
            <w:pPr>
              <w:pStyle w:val="TAC"/>
              <w:spacing w:line="254"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5DFEBCF9" w14:textId="77777777" w:rsidR="00296E35" w:rsidRPr="001C0FC4" w:rsidRDefault="00296E35" w:rsidP="002E3FCC">
            <w:pPr>
              <w:pStyle w:val="TAL"/>
            </w:pPr>
            <w:r w:rsidRPr="001C0FC4">
              <w:t>Make the UE (MCData client) accept the FD request and download the file before timer TDU2 expires.</w:t>
            </w:r>
          </w:p>
          <w:p w14:paraId="10A47B3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118CAC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F26D75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9878"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28FD40" w14:textId="77777777" w:rsidR="00296E35" w:rsidRPr="001C0FC4" w:rsidRDefault="00296E35" w:rsidP="002E3FCC">
            <w:pPr>
              <w:pStyle w:val="TAC"/>
              <w:spacing w:line="254" w:lineRule="auto"/>
            </w:pPr>
            <w:r w:rsidRPr="001C0FC4">
              <w:t>-</w:t>
            </w:r>
          </w:p>
        </w:tc>
      </w:tr>
      <w:tr w:rsidR="00296E35" w:rsidRPr="001C0FC4" w14:paraId="37FD8E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62B3A6" w14:textId="77777777" w:rsidR="00296E35" w:rsidRPr="001C0FC4" w:rsidRDefault="00296E35" w:rsidP="002E3FCC">
            <w:pPr>
              <w:pStyle w:val="TAC"/>
              <w:spacing w:line="254"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A928AF9" w14:textId="1421B1C8"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52EA379D"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E6474F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E866B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B9A132"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4069DAD9" w14:textId="77777777" w:rsidR="00296E35" w:rsidRPr="001C0FC4" w:rsidRDefault="00296E35" w:rsidP="002E3FCC">
            <w:pPr>
              <w:pStyle w:val="TAC"/>
              <w:spacing w:line="254" w:lineRule="auto"/>
            </w:pPr>
            <w:r w:rsidRPr="001C0FC4">
              <w:t>P</w:t>
            </w:r>
          </w:p>
        </w:tc>
      </w:tr>
      <w:tr w:rsidR="00296E35" w:rsidRPr="001C0FC4" w14:paraId="54F996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61CB22" w14:textId="77777777" w:rsidR="00296E35" w:rsidRPr="001C0FC4" w:rsidRDefault="00296E35" w:rsidP="002E3FCC">
            <w:pPr>
              <w:pStyle w:val="TAC"/>
              <w:spacing w:line="254"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63BA9C6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103A4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E9945A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113164"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A0A57D" w14:textId="77777777" w:rsidR="00296E35" w:rsidRPr="001C0FC4" w:rsidRDefault="00296E35" w:rsidP="002E3FCC">
            <w:pPr>
              <w:pStyle w:val="TAC"/>
              <w:spacing w:line="254" w:lineRule="auto"/>
            </w:pPr>
            <w:r w:rsidRPr="001C0FC4">
              <w:t>-</w:t>
            </w:r>
          </w:p>
        </w:tc>
      </w:tr>
      <w:tr w:rsidR="00296E35" w:rsidRPr="001C0FC4" w14:paraId="32264B6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073B40" w14:textId="77777777" w:rsidR="00296E35" w:rsidRPr="001C0FC4" w:rsidRDefault="00296E35" w:rsidP="002E3FCC">
            <w:pPr>
              <w:pStyle w:val="TAC"/>
              <w:spacing w:line="254"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E78B9B9" w14:textId="77777777" w:rsidR="00296E35" w:rsidRPr="001C0FC4" w:rsidRDefault="00296E35" w:rsidP="002E3FCC">
            <w:pPr>
              <w:pStyle w:val="TAL"/>
            </w:pPr>
            <w:r w:rsidRPr="001C0FC4">
              <w:t>Check: Does the UE (MCData client) notify the user of the file download?</w:t>
            </w:r>
          </w:p>
          <w:p w14:paraId="5879E63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82B1E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F02C3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DDC58C"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F07E32" w14:textId="77777777" w:rsidR="00296E35" w:rsidRPr="001C0FC4" w:rsidRDefault="00296E35" w:rsidP="002E3FCC">
            <w:pPr>
              <w:pStyle w:val="TAC"/>
              <w:spacing w:line="254" w:lineRule="auto"/>
            </w:pPr>
            <w:r w:rsidRPr="001C0FC4">
              <w:t>P</w:t>
            </w:r>
          </w:p>
        </w:tc>
      </w:tr>
      <w:tr w:rsidR="00296E35" w:rsidRPr="001C0FC4" w14:paraId="188767B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7CFBE"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C596245" w14:textId="4FB8DB17" w:rsidR="00296E35" w:rsidRPr="001C0FC4" w:rsidRDefault="00296E35" w:rsidP="002E3FCC">
            <w:pPr>
              <w:pStyle w:val="TAL"/>
            </w:pPr>
            <w:r w:rsidRPr="001C0FC4">
              <w:t>Check: Has the UE (MCData client) downloaded test file 1 (</w:t>
            </w:r>
            <w:r w:rsidR="004A7FF5">
              <w:t>Annex</w:t>
            </w:r>
            <w:r w:rsidRPr="001C0FC4">
              <w:t xml:space="preserve"> A.3.1)?</w:t>
            </w:r>
          </w:p>
          <w:p w14:paraId="1C1BDE6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42F6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A8228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67E34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7384C" w14:textId="77777777" w:rsidR="00296E35" w:rsidRPr="001C0FC4" w:rsidRDefault="00296E35" w:rsidP="002E3FCC">
            <w:pPr>
              <w:pStyle w:val="TAC"/>
            </w:pPr>
            <w:r w:rsidRPr="001C0FC4">
              <w:t>P</w:t>
            </w:r>
          </w:p>
        </w:tc>
      </w:tr>
      <w:tr w:rsidR="00296E35" w:rsidRPr="001C0FC4" w14:paraId="4FF61E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A3BD58" w14:textId="77777777" w:rsidR="00296E35" w:rsidRPr="001C0FC4" w:rsidRDefault="00296E35" w:rsidP="002E3FCC">
            <w:pPr>
              <w:pStyle w:val="TAC"/>
              <w:spacing w:line="254"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2DA390D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6F95B7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3663EE"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485CA"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AD788A" w14:textId="77777777" w:rsidR="00296E35" w:rsidRPr="001C0FC4" w:rsidRDefault="00296E35" w:rsidP="002E3FCC">
            <w:pPr>
              <w:pStyle w:val="TAC"/>
              <w:spacing w:line="254" w:lineRule="auto"/>
            </w:pPr>
            <w:r w:rsidRPr="001C0FC4">
              <w:t>-</w:t>
            </w:r>
          </w:p>
        </w:tc>
      </w:tr>
      <w:tr w:rsidR="00296E35" w:rsidRPr="001C0FC4" w14:paraId="2DF0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EAA87E" w14:textId="77777777" w:rsidR="00296E35" w:rsidRPr="001C0FC4" w:rsidRDefault="00296E35" w:rsidP="002E3FCC">
            <w:pPr>
              <w:pStyle w:val="TAC"/>
              <w:spacing w:line="254"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4EBB38" w14:textId="747B83FD"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5F713E3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66BB86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8D9EF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7F38B"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AE713D5" w14:textId="77777777" w:rsidR="00296E35" w:rsidRPr="001C0FC4" w:rsidRDefault="00296E35" w:rsidP="002E3FCC">
            <w:pPr>
              <w:pStyle w:val="TAC"/>
              <w:spacing w:line="254" w:lineRule="auto"/>
            </w:pPr>
            <w:r w:rsidRPr="001C0FC4">
              <w:t>P</w:t>
            </w:r>
          </w:p>
        </w:tc>
      </w:tr>
      <w:tr w:rsidR="00296E35" w:rsidRPr="001C0FC4" w14:paraId="2D48BAF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36DC4A4" w14:textId="77777777" w:rsidR="00296E35" w:rsidRPr="001C0FC4" w:rsidRDefault="00296E35" w:rsidP="002E3FCC">
            <w:pPr>
              <w:pStyle w:val="TAC"/>
              <w:spacing w:line="254"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251D8C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9A73B7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A24B4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2EE26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B02359" w14:textId="77777777" w:rsidR="00296E35" w:rsidRPr="001C0FC4" w:rsidRDefault="00296E35" w:rsidP="002E3FCC">
            <w:pPr>
              <w:pStyle w:val="TAC"/>
              <w:spacing w:line="254" w:lineRule="auto"/>
            </w:pPr>
            <w:r w:rsidRPr="001C0FC4">
              <w:t>-</w:t>
            </w:r>
          </w:p>
        </w:tc>
      </w:tr>
      <w:tr w:rsidR="00296E35" w:rsidRPr="001C0FC4" w14:paraId="7823AA6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3960F5" w14:textId="77777777" w:rsidR="00296E35" w:rsidRPr="001C0FC4" w:rsidRDefault="00296E35" w:rsidP="002E3FCC">
            <w:pPr>
              <w:pStyle w:val="TAC"/>
              <w:spacing w:line="254"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66497EED" w14:textId="77777777" w:rsidR="00296E35" w:rsidRPr="001C0FC4" w:rsidRDefault="00296E35" w:rsidP="002E3FCC">
            <w:pPr>
              <w:pStyle w:val="TAL"/>
            </w:pPr>
            <w:r w:rsidRPr="001C0FC4">
              <w:t>Check: Does the UE (MCData client) notify the user of the incoming FD request?</w:t>
            </w:r>
          </w:p>
          <w:p w14:paraId="2C9747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2AB61E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D815F0"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CE8069"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4212F63" w14:textId="77777777" w:rsidR="00296E35" w:rsidRPr="001C0FC4" w:rsidRDefault="00296E35" w:rsidP="002E3FCC">
            <w:pPr>
              <w:pStyle w:val="TAC"/>
              <w:spacing w:line="254" w:lineRule="auto"/>
            </w:pPr>
            <w:r w:rsidRPr="001C0FC4">
              <w:t>P</w:t>
            </w:r>
          </w:p>
        </w:tc>
      </w:tr>
      <w:tr w:rsidR="00296E35" w:rsidRPr="001C0FC4" w14:paraId="5156581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C14AC" w14:textId="77777777" w:rsidR="00296E35" w:rsidRPr="001C0FC4" w:rsidRDefault="00296E35" w:rsidP="002E3FCC">
            <w:pPr>
              <w:pStyle w:val="TAC"/>
              <w:spacing w:line="254"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00C1BE44" w14:textId="77777777" w:rsidR="00296E35" w:rsidRPr="001C0FC4" w:rsidRDefault="00296E35" w:rsidP="002E3FCC">
            <w:pPr>
              <w:pStyle w:val="TAL"/>
            </w:pPr>
            <w:r w:rsidRPr="001C0FC4">
              <w:t>Make the UE (MCData client) reject the FD request before timer TDU2 expires.</w:t>
            </w:r>
          </w:p>
          <w:p w14:paraId="23ACD7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D4F89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516DB7"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EAF820"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3D93A8" w14:textId="77777777" w:rsidR="00296E35" w:rsidRPr="001C0FC4" w:rsidRDefault="00296E35" w:rsidP="002E3FCC">
            <w:pPr>
              <w:pStyle w:val="TAC"/>
              <w:spacing w:line="254" w:lineRule="auto"/>
            </w:pPr>
            <w:r w:rsidRPr="001C0FC4">
              <w:t>-</w:t>
            </w:r>
          </w:p>
        </w:tc>
      </w:tr>
      <w:tr w:rsidR="00296E35" w:rsidRPr="001C0FC4" w14:paraId="162B701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7D5B50" w14:textId="77777777" w:rsidR="00296E35" w:rsidRPr="001C0FC4" w:rsidRDefault="00296E35" w:rsidP="002E3FCC">
            <w:pPr>
              <w:pStyle w:val="TAC"/>
              <w:spacing w:line="254"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7C2515C7" w14:textId="6D19C5F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35C16E1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8A9AA3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F31654" w14:textId="77777777" w:rsidR="00296E35" w:rsidRPr="001C0FC4" w:rsidRDefault="00296E35" w:rsidP="002E3FCC">
            <w:pPr>
              <w:pStyle w:val="TAC"/>
              <w:spacing w:line="254"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BAC9060" w14:textId="77777777" w:rsidR="00296E35" w:rsidRPr="001C0FC4" w:rsidRDefault="00296E35" w:rsidP="002E3FCC">
            <w:pPr>
              <w:pStyle w:val="TAC"/>
              <w:spacing w:line="254" w:lineRule="auto"/>
            </w:pPr>
            <w:r w:rsidRPr="001C0FC4">
              <w:t>P</w:t>
            </w:r>
          </w:p>
        </w:tc>
      </w:tr>
      <w:tr w:rsidR="00296E35" w:rsidRPr="001C0FC4" w14:paraId="335472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780B8F" w14:textId="77777777" w:rsidR="00296E35" w:rsidRPr="001C0FC4" w:rsidRDefault="00296E35" w:rsidP="002E3FCC">
            <w:pPr>
              <w:pStyle w:val="TAC"/>
              <w:spacing w:line="254"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6760215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DEB45B7"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DE722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DC83C"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E879B0E" w14:textId="77777777" w:rsidR="00296E35" w:rsidRPr="001C0FC4" w:rsidRDefault="00296E35" w:rsidP="002E3FCC">
            <w:pPr>
              <w:pStyle w:val="TAC"/>
              <w:spacing w:line="254" w:lineRule="auto"/>
            </w:pPr>
            <w:r w:rsidRPr="001C0FC4">
              <w:t>-</w:t>
            </w:r>
          </w:p>
        </w:tc>
      </w:tr>
      <w:tr w:rsidR="00296E35" w:rsidRPr="001C0FC4" w14:paraId="12FC57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BE5EC8" w14:textId="77777777" w:rsidR="00296E35" w:rsidRPr="001C0FC4" w:rsidRDefault="00296E35" w:rsidP="002E3FCC">
            <w:pPr>
              <w:pStyle w:val="TAC"/>
              <w:spacing w:line="254" w:lineRule="auto"/>
            </w:pPr>
            <w:r w:rsidRPr="001C0FC4">
              <w:t>18</w:t>
            </w:r>
          </w:p>
        </w:tc>
        <w:tc>
          <w:tcPr>
            <w:tcW w:w="3970" w:type="dxa"/>
            <w:tcBorders>
              <w:top w:val="single" w:sz="4" w:space="0" w:color="auto"/>
              <w:left w:val="single" w:sz="4" w:space="0" w:color="auto"/>
              <w:bottom w:val="single" w:sz="4" w:space="0" w:color="auto"/>
              <w:right w:val="single" w:sz="4" w:space="0" w:color="auto"/>
            </w:tcBorders>
            <w:hideMark/>
          </w:tcPr>
          <w:p w14:paraId="274705C2" w14:textId="30C5F51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6AB4BAEA"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273A23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923C1F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D52FB2"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C938906" w14:textId="77777777" w:rsidR="00296E35" w:rsidRPr="001C0FC4" w:rsidRDefault="00296E35" w:rsidP="002E3FCC">
            <w:pPr>
              <w:pStyle w:val="TAC"/>
              <w:spacing w:line="254" w:lineRule="auto"/>
            </w:pPr>
            <w:r w:rsidRPr="001C0FC4">
              <w:t>P</w:t>
            </w:r>
          </w:p>
        </w:tc>
      </w:tr>
      <w:tr w:rsidR="00296E35" w:rsidRPr="001C0FC4" w14:paraId="6D66AB0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5C85036" w14:textId="77777777" w:rsidR="00296E35" w:rsidRPr="001C0FC4" w:rsidRDefault="00296E35" w:rsidP="002E3FCC">
            <w:pPr>
              <w:pStyle w:val="TAC"/>
              <w:spacing w:line="254" w:lineRule="auto"/>
            </w:pPr>
            <w:r w:rsidRPr="001C0FC4">
              <w:t>19</w:t>
            </w:r>
          </w:p>
        </w:tc>
        <w:tc>
          <w:tcPr>
            <w:tcW w:w="3970" w:type="dxa"/>
            <w:tcBorders>
              <w:top w:val="single" w:sz="4" w:space="0" w:color="auto"/>
              <w:left w:val="single" w:sz="4" w:space="0" w:color="auto"/>
              <w:bottom w:val="single" w:sz="4" w:space="0" w:color="auto"/>
              <w:right w:val="single" w:sz="4" w:space="0" w:color="auto"/>
            </w:tcBorders>
            <w:hideMark/>
          </w:tcPr>
          <w:p w14:paraId="20BA168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DFE72D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884E0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5B3D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71F8E7" w14:textId="77777777" w:rsidR="00296E35" w:rsidRPr="001C0FC4" w:rsidRDefault="00296E35" w:rsidP="002E3FCC">
            <w:pPr>
              <w:pStyle w:val="TAC"/>
              <w:spacing w:line="254" w:lineRule="auto"/>
            </w:pPr>
            <w:r w:rsidRPr="001C0FC4">
              <w:t>-</w:t>
            </w:r>
          </w:p>
        </w:tc>
      </w:tr>
      <w:tr w:rsidR="00296E35" w:rsidRPr="001C0FC4" w14:paraId="57891C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6BC2814" w14:textId="77777777" w:rsidR="00296E35" w:rsidRPr="001C0FC4" w:rsidRDefault="00296E35" w:rsidP="002E3FCC">
            <w:pPr>
              <w:pStyle w:val="TAC"/>
              <w:spacing w:line="254" w:lineRule="auto"/>
            </w:pPr>
            <w:r w:rsidRPr="001C0FC4">
              <w:t>20</w:t>
            </w:r>
          </w:p>
        </w:tc>
        <w:tc>
          <w:tcPr>
            <w:tcW w:w="3970" w:type="dxa"/>
            <w:tcBorders>
              <w:top w:val="single" w:sz="4" w:space="0" w:color="auto"/>
              <w:left w:val="single" w:sz="4" w:space="0" w:color="auto"/>
              <w:bottom w:val="single" w:sz="4" w:space="0" w:color="auto"/>
              <w:right w:val="single" w:sz="4" w:space="0" w:color="auto"/>
            </w:tcBorders>
            <w:hideMark/>
          </w:tcPr>
          <w:p w14:paraId="4B5A368C" w14:textId="77777777" w:rsidR="00296E35" w:rsidRPr="001C0FC4" w:rsidRDefault="00296E35" w:rsidP="002E3FCC">
            <w:pPr>
              <w:pStyle w:val="TAL"/>
            </w:pPr>
            <w:r w:rsidRPr="001C0FC4">
              <w:t>Check: Does the UE (MCData client) notify the user of the incoming FD request?</w:t>
            </w:r>
          </w:p>
          <w:p w14:paraId="5EEB63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65C82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BD45F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319928"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7CD3C25" w14:textId="77777777" w:rsidR="00296E35" w:rsidRPr="001C0FC4" w:rsidRDefault="00296E35" w:rsidP="002E3FCC">
            <w:pPr>
              <w:pStyle w:val="TAC"/>
              <w:spacing w:line="254" w:lineRule="auto"/>
            </w:pPr>
            <w:r w:rsidRPr="001C0FC4">
              <w:t>P</w:t>
            </w:r>
          </w:p>
        </w:tc>
      </w:tr>
      <w:tr w:rsidR="00296E35" w:rsidRPr="001C0FC4" w14:paraId="409A5F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09CD4C" w14:textId="77777777" w:rsidR="00296E35" w:rsidRPr="001C0FC4" w:rsidRDefault="00296E35" w:rsidP="002E3FCC">
            <w:pPr>
              <w:pStyle w:val="TAC"/>
              <w:spacing w:line="254" w:lineRule="auto"/>
            </w:pPr>
            <w:r w:rsidRPr="001C0FC4">
              <w:t>21</w:t>
            </w:r>
          </w:p>
        </w:tc>
        <w:tc>
          <w:tcPr>
            <w:tcW w:w="3970" w:type="dxa"/>
            <w:tcBorders>
              <w:top w:val="single" w:sz="4" w:space="0" w:color="auto"/>
              <w:left w:val="single" w:sz="4" w:space="0" w:color="auto"/>
              <w:bottom w:val="single" w:sz="4" w:space="0" w:color="auto"/>
              <w:right w:val="single" w:sz="4" w:space="0" w:color="auto"/>
            </w:tcBorders>
            <w:hideMark/>
          </w:tcPr>
          <w:p w14:paraId="0D15C13E" w14:textId="77777777" w:rsidR="00296E35" w:rsidRPr="001C0FC4" w:rsidRDefault="00296E35" w:rsidP="002E3FCC">
            <w:pPr>
              <w:pStyle w:val="TAL"/>
            </w:pPr>
            <w:r w:rsidRPr="001C0FC4">
              <w:t>Make the UE (MCData client) defer the FD request before timer TDU2 expires.</w:t>
            </w:r>
          </w:p>
          <w:p w14:paraId="16A318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9FC446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D9C10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CFACB9"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21F3FF" w14:textId="77777777" w:rsidR="00296E35" w:rsidRPr="001C0FC4" w:rsidRDefault="00296E35" w:rsidP="002E3FCC">
            <w:pPr>
              <w:pStyle w:val="TAC"/>
              <w:spacing w:line="254" w:lineRule="auto"/>
            </w:pPr>
            <w:r w:rsidRPr="001C0FC4">
              <w:t>-</w:t>
            </w:r>
          </w:p>
        </w:tc>
      </w:tr>
      <w:tr w:rsidR="00296E35" w:rsidRPr="001C0FC4" w14:paraId="55F805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D56E6C3" w14:textId="77777777" w:rsidR="00296E35" w:rsidRPr="001C0FC4" w:rsidRDefault="00296E35" w:rsidP="002E3FCC">
            <w:pPr>
              <w:pStyle w:val="TAC"/>
              <w:spacing w:line="254" w:lineRule="auto"/>
            </w:pPr>
            <w:r w:rsidRPr="001C0FC4">
              <w:t>22</w:t>
            </w:r>
          </w:p>
        </w:tc>
        <w:tc>
          <w:tcPr>
            <w:tcW w:w="3970" w:type="dxa"/>
            <w:tcBorders>
              <w:top w:val="single" w:sz="4" w:space="0" w:color="auto"/>
              <w:left w:val="single" w:sz="4" w:space="0" w:color="auto"/>
              <w:bottom w:val="single" w:sz="4" w:space="0" w:color="auto"/>
              <w:right w:val="single" w:sz="4" w:space="0" w:color="auto"/>
            </w:tcBorders>
            <w:hideMark/>
          </w:tcPr>
          <w:p w14:paraId="09DFCDA4" w14:textId="10413D4A"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9E0B75C"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739C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9FB28C" w14:textId="77777777" w:rsidR="00296E35" w:rsidRPr="001C0FC4" w:rsidRDefault="00296E35" w:rsidP="002E3FCC">
            <w:pPr>
              <w:pStyle w:val="TAC"/>
              <w:spacing w:line="254" w:lineRule="auto"/>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7291946D" w14:textId="77777777" w:rsidR="00296E35" w:rsidRPr="001C0FC4" w:rsidRDefault="00296E35" w:rsidP="002E3FCC">
            <w:pPr>
              <w:pStyle w:val="TAC"/>
              <w:spacing w:line="254" w:lineRule="auto"/>
            </w:pPr>
            <w:r w:rsidRPr="001C0FC4">
              <w:t>P</w:t>
            </w:r>
          </w:p>
        </w:tc>
      </w:tr>
      <w:tr w:rsidR="00296E35" w:rsidRPr="001C0FC4" w14:paraId="570E39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EF02A8" w14:textId="77777777" w:rsidR="00296E35" w:rsidRPr="001C0FC4" w:rsidRDefault="00296E35" w:rsidP="002E3FCC">
            <w:pPr>
              <w:pStyle w:val="TAC"/>
              <w:spacing w:line="254"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3A45B1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BD76F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88A72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819ECB"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B5B5D9" w14:textId="77777777" w:rsidR="00296E35" w:rsidRPr="001C0FC4" w:rsidRDefault="00296E35" w:rsidP="002E3FCC">
            <w:pPr>
              <w:pStyle w:val="TAC"/>
              <w:spacing w:line="254" w:lineRule="auto"/>
            </w:pPr>
            <w:r w:rsidRPr="001C0FC4">
              <w:t>-</w:t>
            </w:r>
          </w:p>
        </w:tc>
      </w:tr>
      <w:tr w:rsidR="00296E35" w:rsidRPr="001C0FC4" w14:paraId="775646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BEAEBE" w14:textId="77777777" w:rsidR="00296E35" w:rsidRPr="001C0FC4" w:rsidRDefault="00296E35" w:rsidP="002E3FCC">
            <w:pPr>
              <w:pStyle w:val="TAC"/>
              <w:spacing w:line="254" w:lineRule="auto"/>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4942912E" w14:textId="77777777" w:rsidR="00296E35" w:rsidRPr="001C0FC4" w:rsidRDefault="00296E35" w:rsidP="002E3FCC">
            <w:pPr>
              <w:pStyle w:val="TAL"/>
            </w:pPr>
            <w:r w:rsidRPr="001C0FC4">
              <w:t>Make the UE (MCData client) accept the deferred FD request and download the file.</w:t>
            </w:r>
          </w:p>
          <w:p w14:paraId="19C8699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88154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A4566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45815"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03F838" w14:textId="77777777" w:rsidR="00296E35" w:rsidRPr="001C0FC4" w:rsidRDefault="00296E35" w:rsidP="002E3FCC">
            <w:pPr>
              <w:pStyle w:val="TAC"/>
              <w:spacing w:line="254" w:lineRule="auto"/>
            </w:pPr>
            <w:r w:rsidRPr="001C0FC4">
              <w:t>-</w:t>
            </w:r>
          </w:p>
        </w:tc>
      </w:tr>
      <w:tr w:rsidR="00296E35" w:rsidRPr="001C0FC4" w14:paraId="24D027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ED9500" w14:textId="77777777" w:rsidR="00296E35" w:rsidRPr="001C0FC4" w:rsidRDefault="00296E35" w:rsidP="002E3FCC">
            <w:pPr>
              <w:pStyle w:val="TAC"/>
              <w:spacing w:line="254" w:lineRule="auto"/>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0C79F30D" w14:textId="6BC3392B"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2?</w:t>
            </w:r>
          </w:p>
          <w:p w14:paraId="3D6DE93A"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3C99360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BB84B6"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DF1ADA"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A15E3C8" w14:textId="77777777" w:rsidR="00296E35" w:rsidRPr="001C0FC4" w:rsidRDefault="00296E35" w:rsidP="002E3FCC">
            <w:pPr>
              <w:pStyle w:val="TAC"/>
              <w:spacing w:line="254" w:lineRule="auto"/>
            </w:pPr>
            <w:r w:rsidRPr="001C0FC4">
              <w:t>P</w:t>
            </w:r>
          </w:p>
        </w:tc>
      </w:tr>
      <w:tr w:rsidR="00296E35" w:rsidRPr="001C0FC4" w14:paraId="722907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7BDA0A" w14:textId="77777777" w:rsidR="00296E35" w:rsidRPr="001C0FC4" w:rsidRDefault="00296E35" w:rsidP="002E3FCC">
            <w:pPr>
              <w:pStyle w:val="TAC"/>
              <w:spacing w:line="254" w:lineRule="auto"/>
            </w:pPr>
            <w:r w:rsidRPr="001C0FC4">
              <w:t>26-28</w:t>
            </w:r>
          </w:p>
        </w:tc>
        <w:tc>
          <w:tcPr>
            <w:tcW w:w="3970" w:type="dxa"/>
            <w:tcBorders>
              <w:top w:val="single" w:sz="4" w:space="0" w:color="auto"/>
              <w:left w:val="single" w:sz="4" w:space="0" w:color="auto"/>
              <w:bottom w:val="single" w:sz="4" w:space="0" w:color="auto"/>
              <w:right w:val="single" w:sz="4" w:space="0" w:color="auto"/>
            </w:tcBorders>
            <w:hideMark/>
          </w:tcPr>
          <w:p w14:paraId="0A6892A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8CF663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91196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87906F"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BC9EE8" w14:textId="77777777" w:rsidR="00296E35" w:rsidRPr="001C0FC4" w:rsidRDefault="00296E35" w:rsidP="002E3FCC">
            <w:pPr>
              <w:pStyle w:val="TAC"/>
              <w:spacing w:line="254" w:lineRule="auto"/>
            </w:pPr>
            <w:r w:rsidRPr="001C0FC4">
              <w:t>-</w:t>
            </w:r>
          </w:p>
        </w:tc>
      </w:tr>
      <w:tr w:rsidR="00296E35" w:rsidRPr="001C0FC4" w14:paraId="399F96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0005E4" w14:textId="77777777" w:rsidR="00296E35" w:rsidRPr="001C0FC4" w:rsidRDefault="00296E35" w:rsidP="002E3FCC">
            <w:pPr>
              <w:pStyle w:val="TAC"/>
              <w:spacing w:line="254" w:lineRule="auto"/>
            </w:pPr>
            <w:r w:rsidRPr="001C0FC4">
              <w:t>29</w:t>
            </w:r>
          </w:p>
        </w:tc>
        <w:tc>
          <w:tcPr>
            <w:tcW w:w="3970" w:type="dxa"/>
            <w:tcBorders>
              <w:top w:val="single" w:sz="4" w:space="0" w:color="auto"/>
              <w:left w:val="single" w:sz="4" w:space="0" w:color="auto"/>
              <w:bottom w:val="single" w:sz="4" w:space="0" w:color="auto"/>
              <w:right w:val="single" w:sz="4" w:space="0" w:color="auto"/>
            </w:tcBorders>
            <w:hideMark/>
          </w:tcPr>
          <w:p w14:paraId="3AEECE06" w14:textId="77777777" w:rsidR="00296E35" w:rsidRPr="001C0FC4" w:rsidRDefault="00296E35" w:rsidP="002E3FCC">
            <w:pPr>
              <w:pStyle w:val="TAL"/>
            </w:pPr>
            <w:r w:rsidRPr="001C0FC4">
              <w:t>Check: Does the UE (MCData client) notify the user of the file download?</w:t>
            </w:r>
          </w:p>
          <w:p w14:paraId="76629FF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0A05E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34E0B5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159C89"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C2319C0" w14:textId="77777777" w:rsidR="00296E35" w:rsidRPr="001C0FC4" w:rsidRDefault="00296E35" w:rsidP="002E3FCC">
            <w:pPr>
              <w:pStyle w:val="TAC"/>
              <w:spacing w:line="254" w:lineRule="auto"/>
            </w:pPr>
            <w:r w:rsidRPr="001C0FC4">
              <w:t>P</w:t>
            </w:r>
          </w:p>
        </w:tc>
      </w:tr>
      <w:tr w:rsidR="00296E35" w:rsidRPr="001C0FC4" w14:paraId="231BFEF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596AA5" w14:textId="77777777" w:rsidR="00296E35" w:rsidRPr="001C0FC4" w:rsidRDefault="00296E35" w:rsidP="002E3FCC">
            <w:pPr>
              <w:pStyle w:val="TAC"/>
            </w:pPr>
            <w:r w:rsidRPr="001C0FC4">
              <w:t>29A</w:t>
            </w:r>
          </w:p>
        </w:tc>
        <w:tc>
          <w:tcPr>
            <w:tcW w:w="3970" w:type="dxa"/>
            <w:tcBorders>
              <w:top w:val="single" w:sz="4" w:space="0" w:color="auto"/>
              <w:left w:val="single" w:sz="4" w:space="0" w:color="auto"/>
              <w:bottom w:val="single" w:sz="4" w:space="0" w:color="auto"/>
              <w:right w:val="single" w:sz="4" w:space="0" w:color="auto"/>
            </w:tcBorders>
            <w:hideMark/>
          </w:tcPr>
          <w:p w14:paraId="135D2080" w14:textId="233571BE" w:rsidR="00296E35" w:rsidRPr="001C0FC4" w:rsidRDefault="00296E35" w:rsidP="002E3FCC">
            <w:pPr>
              <w:pStyle w:val="TAL"/>
            </w:pPr>
            <w:r w:rsidRPr="001C0FC4">
              <w:t>Check: Has the UE (MCData client) downloaded test file 2 (</w:t>
            </w:r>
            <w:r w:rsidR="00D34D34">
              <w:t>Annex</w:t>
            </w:r>
            <w:r w:rsidRPr="001C0FC4">
              <w:t xml:space="preserve"> A.3.3)?</w:t>
            </w:r>
          </w:p>
          <w:p w14:paraId="76B478D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48C75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7BB5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EEDC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975EC9" w14:textId="77777777" w:rsidR="00296E35" w:rsidRPr="001C0FC4" w:rsidRDefault="00296E35" w:rsidP="002E3FCC">
            <w:pPr>
              <w:pStyle w:val="TAC"/>
            </w:pPr>
            <w:r w:rsidRPr="001C0FC4">
              <w:t>P</w:t>
            </w:r>
          </w:p>
        </w:tc>
      </w:tr>
      <w:tr w:rsidR="00296E35" w:rsidRPr="001C0FC4" w14:paraId="314D385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1026B1" w14:textId="77777777" w:rsidR="00296E35" w:rsidRPr="001C0FC4" w:rsidRDefault="00296E35" w:rsidP="002E3FCC">
            <w:pPr>
              <w:pStyle w:val="TAC"/>
              <w:spacing w:line="254" w:lineRule="auto"/>
            </w:pPr>
            <w:r w:rsidRPr="001C0FC4">
              <w:t>30-31</w:t>
            </w:r>
          </w:p>
        </w:tc>
        <w:tc>
          <w:tcPr>
            <w:tcW w:w="3970" w:type="dxa"/>
            <w:tcBorders>
              <w:top w:val="single" w:sz="4" w:space="0" w:color="auto"/>
              <w:left w:val="single" w:sz="4" w:space="0" w:color="auto"/>
              <w:bottom w:val="single" w:sz="4" w:space="0" w:color="auto"/>
              <w:right w:val="single" w:sz="4" w:space="0" w:color="auto"/>
            </w:tcBorders>
            <w:hideMark/>
          </w:tcPr>
          <w:p w14:paraId="7AA8FE2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2C3F85"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DA14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70804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F5DDDC" w14:textId="77777777" w:rsidR="00296E35" w:rsidRPr="001C0FC4" w:rsidRDefault="00296E35" w:rsidP="002E3FCC">
            <w:pPr>
              <w:pStyle w:val="TAC"/>
              <w:spacing w:line="254" w:lineRule="auto"/>
            </w:pPr>
            <w:r w:rsidRPr="001C0FC4">
              <w:t>-</w:t>
            </w:r>
          </w:p>
        </w:tc>
      </w:tr>
      <w:tr w:rsidR="00296E35" w:rsidRPr="001C0FC4" w14:paraId="2217E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A77E96D" w14:textId="77777777" w:rsidR="00296E35" w:rsidRPr="001C0FC4" w:rsidRDefault="00296E35" w:rsidP="002E3FCC">
            <w:pPr>
              <w:pStyle w:val="TAN"/>
            </w:pPr>
            <w:r w:rsidRPr="001C0FC4">
              <w:t>NOTE 1:</w:t>
            </w:r>
            <w:r w:rsidRPr="001C0FC4">
              <w:tab/>
              <w:t>This is expected to be done via a suitable implementation dependent MMI.</w:t>
            </w:r>
          </w:p>
          <w:p w14:paraId="6542E9CA"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530FD980" w14:textId="77777777" w:rsidR="00296E35" w:rsidRPr="001C0FC4" w:rsidRDefault="00296E35" w:rsidP="002E3FCC">
            <w:pPr>
              <w:pStyle w:val="TAN"/>
            </w:pPr>
            <w:r w:rsidRPr="001C0FC4">
              <w:t>NOTE 3:</w:t>
            </w:r>
            <w:r w:rsidRPr="001C0FC4">
              <w:tab/>
              <w:t>Test file 1 and 2 for CT FD as specified in annex A.3.1 and A.3.2.</w:t>
            </w:r>
          </w:p>
        </w:tc>
      </w:tr>
    </w:tbl>
    <w:p w14:paraId="0AB82B94" w14:textId="77777777" w:rsidR="00296E35" w:rsidRPr="001C0FC4" w:rsidRDefault="00296E35" w:rsidP="00296E35"/>
    <w:p w14:paraId="566C924C" w14:textId="77777777" w:rsidR="00296E35" w:rsidRPr="001C0FC4" w:rsidRDefault="00296E35" w:rsidP="00296E35">
      <w:pPr>
        <w:pStyle w:val="H6"/>
      </w:pPr>
      <w:bookmarkStart w:id="894" w:name="_Toc52782408"/>
      <w:bookmarkStart w:id="895" w:name="_Toc52783019"/>
      <w:bookmarkStart w:id="896" w:name="_Toc59042888"/>
      <w:r w:rsidRPr="001C0FC4">
        <w:t>6.2.2.3.3</w:t>
      </w:r>
      <w:r w:rsidRPr="001C0FC4">
        <w:tab/>
        <w:t>Specific message contents</w:t>
      </w:r>
      <w:bookmarkEnd w:id="894"/>
      <w:bookmarkEnd w:id="895"/>
      <w:bookmarkEnd w:id="896"/>
    </w:p>
    <w:p w14:paraId="1E355D08" w14:textId="7A91AD80" w:rsidR="00296E35" w:rsidRPr="001C0FC4" w:rsidRDefault="00296E35" w:rsidP="00296E35">
      <w:pPr>
        <w:pStyle w:val="TH"/>
      </w:pPr>
      <w:r w:rsidRPr="001C0FC4">
        <w:t>Table 6.2.2.3.3-1: SIP MESSAGE from the SS (steps 1, 12, 18, Table 6.2.2.3.2-1;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DADA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03EB335" w14:textId="1650D263"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7C3F2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ACB33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5413B"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D843C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506E445"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4700030" w14:textId="77777777" w:rsidR="00296E35" w:rsidRPr="001C0FC4" w:rsidRDefault="00296E35" w:rsidP="002E3FCC">
            <w:pPr>
              <w:pStyle w:val="TAH"/>
            </w:pPr>
            <w:r w:rsidRPr="001C0FC4">
              <w:t>Condition</w:t>
            </w:r>
          </w:p>
        </w:tc>
      </w:tr>
      <w:tr w:rsidR="00296E35" w:rsidRPr="001C0FC4" w14:paraId="5BC89E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32B9FE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BA2D75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2CA7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3068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2CB92B" w14:textId="77777777" w:rsidR="00296E35" w:rsidRPr="001C0FC4" w:rsidRDefault="00296E35" w:rsidP="002E3FCC">
            <w:pPr>
              <w:pStyle w:val="TAL"/>
            </w:pPr>
          </w:p>
        </w:tc>
      </w:tr>
      <w:tr w:rsidR="00296E35" w:rsidRPr="001C0FC4" w14:paraId="72BE74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6D0D2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9E07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A1087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5CFCE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226660" w14:textId="77777777" w:rsidR="00296E35" w:rsidRPr="001C0FC4" w:rsidRDefault="00296E35" w:rsidP="002E3FCC">
            <w:pPr>
              <w:pStyle w:val="TAL"/>
            </w:pPr>
          </w:p>
        </w:tc>
      </w:tr>
      <w:tr w:rsidR="00296E35" w:rsidRPr="001C0FC4" w14:paraId="6530C4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7AB8A3"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0A0F2B" w14:textId="77777777" w:rsidR="00296E35" w:rsidRPr="001C0FC4" w:rsidRDefault="00296E35" w:rsidP="002E3FCC">
            <w:pPr>
              <w:pStyle w:val="TAL"/>
            </w:pPr>
            <w:r w:rsidRPr="001C0FC4">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06F4C9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694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001BA0" w14:textId="77777777" w:rsidR="00296E35" w:rsidRPr="001C0FC4" w:rsidRDefault="00296E35" w:rsidP="002E3FCC">
            <w:pPr>
              <w:pStyle w:val="TAL"/>
            </w:pPr>
          </w:p>
        </w:tc>
      </w:tr>
      <w:tr w:rsidR="00296E35" w:rsidRPr="001C0FC4" w14:paraId="29582B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FBF506"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F3B24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A67F6"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8434E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130C1" w14:textId="77777777" w:rsidR="00296E35" w:rsidRPr="001C0FC4" w:rsidRDefault="00296E35" w:rsidP="002E3FCC">
            <w:pPr>
              <w:pStyle w:val="TAL"/>
            </w:pPr>
          </w:p>
        </w:tc>
      </w:tr>
      <w:tr w:rsidR="00296E35" w:rsidRPr="001C0FC4" w14:paraId="1090209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79D6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6134D" w14:textId="77777777" w:rsidR="00296E35" w:rsidRPr="001C0FC4" w:rsidRDefault="00296E35" w:rsidP="002E3FCC">
            <w:pPr>
              <w:pStyle w:val="TAL"/>
            </w:pPr>
            <w:r w:rsidRPr="001C0FC4">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18EF7B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38A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41256" w14:textId="77777777" w:rsidR="00296E35" w:rsidRPr="001C0FC4" w:rsidRDefault="00296E35" w:rsidP="002E3FCC">
            <w:pPr>
              <w:pStyle w:val="TAL"/>
            </w:pPr>
          </w:p>
        </w:tc>
      </w:tr>
    </w:tbl>
    <w:p w14:paraId="043E44C7" w14:textId="77777777" w:rsidR="00296E35" w:rsidRPr="001C0FC4" w:rsidRDefault="00296E35" w:rsidP="00296E35"/>
    <w:p w14:paraId="63E1418F" w14:textId="77777777" w:rsidR="00296E35" w:rsidRPr="001C0FC4" w:rsidRDefault="00296E35" w:rsidP="00296E35">
      <w:pPr>
        <w:pStyle w:val="TH"/>
      </w:pPr>
      <w:r w:rsidRPr="001C0FC4">
        <w:t xml:space="preserve">Table 6.2.2.3.3-2: </w:t>
      </w:r>
      <w:r w:rsidRPr="001C0FC4">
        <w:rPr>
          <w:bCs/>
          <w:sz w:val="18"/>
        </w:rPr>
        <w:t xml:space="preserve">MCData-Info </w:t>
      </w:r>
      <w:r w:rsidRPr="001C0FC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E75E2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9CFECA" w14:textId="6BE765B5"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20FABC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14D98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A39E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DBC4AB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B8BAC6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8625F9B" w14:textId="77777777" w:rsidR="00296E35" w:rsidRPr="001C0FC4" w:rsidRDefault="00296E35" w:rsidP="002E3FCC">
            <w:pPr>
              <w:pStyle w:val="TAH"/>
            </w:pPr>
            <w:r w:rsidRPr="001C0FC4">
              <w:t>Condition</w:t>
            </w:r>
          </w:p>
        </w:tc>
      </w:tr>
      <w:tr w:rsidR="00296E35" w:rsidRPr="001C0FC4" w14:paraId="460D030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71E5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7F371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5543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1B45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4F6CC8" w14:textId="77777777" w:rsidR="00296E35" w:rsidRPr="001C0FC4" w:rsidRDefault="00296E35" w:rsidP="002E3FCC">
            <w:pPr>
              <w:pStyle w:val="TAL"/>
            </w:pPr>
          </w:p>
        </w:tc>
      </w:tr>
      <w:tr w:rsidR="00296E35" w:rsidRPr="001C0FC4" w14:paraId="4B74CB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C3A239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D74685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D2CD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185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BA7E5" w14:textId="77777777" w:rsidR="00296E35" w:rsidRPr="001C0FC4" w:rsidRDefault="00296E35" w:rsidP="002E3FCC">
            <w:pPr>
              <w:pStyle w:val="TAL"/>
            </w:pPr>
          </w:p>
        </w:tc>
      </w:tr>
      <w:tr w:rsidR="00296E35" w:rsidRPr="001C0FC4" w14:paraId="5D601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9D359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C1DB33A"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A719B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7897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6B8F29" w14:textId="77777777" w:rsidR="00296E35" w:rsidRPr="001C0FC4" w:rsidRDefault="00296E35" w:rsidP="002E3FCC">
            <w:pPr>
              <w:pStyle w:val="TAL"/>
            </w:pPr>
          </w:p>
        </w:tc>
      </w:tr>
    </w:tbl>
    <w:p w14:paraId="4A94C850" w14:textId="77777777" w:rsidR="00296E35" w:rsidRPr="001C0FC4" w:rsidRDefault="00296E35" w:rsidP="00296E35"/>
    <w:p w14:paraId="48D574F0" w14:textId="77777777" w:rsidR="00296E35" w:rsidRPr="001C0FC4" w:rsidRDefault="00296E35" w:rsidP="00296E35">
      <w:pPr>
        <w:pStyle w:val="TH"/>
      </w:pPr>
      <w:r w:rsidRPr="001C0FC4">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E9B7C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FF3E6CA" w14:textId="551A0A22" w:rsidR="00296E35" w:rsidRPr="001C0FC4" w:rsidRDefault="00296E35" w:rsidP="002E3FCC">
            <w:pPr>
              <w:pStyle w:val="TAL"/>
            </w:pPr>
            <w:r w:rsidRPr="001C0FC4">
              <w:t xml:space="preserve">Derivation Path: TS </w:t>
            </w:r>
            <w:r>
              <w:t>37.579</w:t>
            </w:r>
            <w:r w:rsidRPr="001C0FC4">
              <w:t>-1 [2], Table 5.5.3.8.6-1, condition FD_HTTP</w:t>
            </w:r>
          </w:p>
        </w:tc>
      </w:tr>
    </w:tbl>
    <w:p w14:paraId="433C8325" w14:textId="77777777" w:rsidR="00296E35" w:rsidRPr="001C0FC4" w:rsidRDefault="00296E35" w:rsidP="00296E35"/>
    <w:p w14:paraId="037FF637" w14:textId="77777777" w:rsidR="00296E35" w:rsidRPr="001C0FC4" w:rsidRDefault="00296E35" w:rsidP="00296E35">
      <w:pPr>
        <w:pStyle w:val="TH"/>
      </w:pPr>
      <w:r w:rsidRPr="001C0FC4">
        <w:t>Table 6.2.2.3.3-3: Void</w:t>
      </w:r>
    </w:p>
    <w:p w14:paraId="5F15524D" w14:textId="1E2A6D04" w:rsidR="00296E35" w:rsidRPr="001C0FC4" w:rsidRDefault="00296E35" w:rsidP="00296E35">
      <w:pPr>
        <w:pStyle w:val="TH"/>
      </w:pPr>
      <w:r w:rsidRPr="001C0FC4">
        <w:t>Table 6.2.2.3.3-4: SIP MESSAGE from the UE (steps 5, 25, Table 6.2.2.3.2-1;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8F8089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0034843" w14:textId="3D3B0B74"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DF39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6E1897" w14:textId="77777777" w:rsidR="00296E35" w:rsidRPr="001C0FC4" w:rsidRDefault="00296E35" w:rsidP="002E3FCC">
            <w:pPr>
              <w:pStyle w:val="TAH"/>
            </w:pPr>
            <w:bookmarkStart w:id="897" w:name="_Hlk94116663"/>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B2383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0245EC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E54608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6087815" w14:textId="77777777" w:rsidR="00296E35" w:rsidRPr="001C0FC4" w:rsidRDefault="00296E35" w:rsidP="002E3FCC">
            <w:pPr>
              <w:pStyle w:val="TAH"/>
            </w:pPr>
            <w:r w:rsidRPr="001C0FC4">
              <w:t>Condition</w:t>
            </w:r>
          </w:p>
        </w:tc>
        <w:bookmarkEnd w:id="897"/>
      </w:tr>
      <w:tr w:rsidR="00296E35" w:rsidRPr="001C0FC4" w14:paraId="6B4544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42221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222AF8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B5EDA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6BA8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AB3EB" w14:textId="77777777" w:rsidR="00296E35" w:rsidRPr="001C0FC4" w:rsidRDefault="00296E35" w:rsidP="002E3FCC">
            <w:pPr>
              <w:pStyle w:val="TAL"/>
            </w:pPr>
          </w:p>
        </w:tc>
      </w:tr>
      <w:tr w:rsidR="00296E35" w:rsidRPr="001C0FC4" w14:paraId="06FE38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67349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59B68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09BB8CC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B1418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FC52B8" w14:textId="77777777" w:rsidR="00296E35" w:rsidRPr="001C0FC4" w:rsidRDefault="00296E35" w:rsidP="002E3FCC">
            <w:pPr>
              <w:pStyle w:val="TAL"/>
            </w:pPr>
          </w:p>
        </w:tc>
      </w:tr>
      <w:tr w:rsidR="00296E35" w:rsidRPr="001C0FC4" w14:paraId="4DF193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9A624"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F79C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4189E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538D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655EC5" w14:textId="77777777" w:rsidR="00296E35" w:rsidRPr="001C0FC4" w:rsidRDefault="00296E35" w:rsidP="002E3FCC">
            <w:pPr>
              <w:pStyle w:val="TAL"/>
            </w:pPr>
          </w:p>
        </w:tc>
      </w:tr>
      <w:tr w:rsidR="00296E35" w:rsidRPr="001C0FC4" w14:paraId="34962B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A2E0E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9B5BA1" w14:textId="77777777" w:rsidR="00296E35" w:rsidRPr="001C0FC4" w:rsidRDefault="00296E35" w:rsidP="002E3FCC">
            <w:pPr>
              <w:pStyle w:val="TAL"/>
            </w:pPr>
            <w:r w:rsidRPr="001C0FC4">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39171B8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882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06741" w14:textId="77777777" w:rsidR="00296E35" w:rsidRPr="001C0FC4" w:rsidRDefault="00296E35" w:rsidP="002E3FCC">
            <w:pPr>
              <w:pStyle w:val="TAL"/>
            </w:pPr>
          </w:p>
        </w:tc>
      </w:tr>
    </w:tbl>
    <w:p w14:paraId="00102705" w14:textId="77777777" w:rsidR="00296E35" w:rsidRPr="001C0FC4" w:rsidRDefault="00296E35" w:rsidP="00296E35"/>
    <w:p w14:paraId="06B5A9E9" w14:textId="77777777" w:rsidR="00296E35" w:rsidRPr="001C0FC4" w:rsidRDefault="00296E35" w:rsidP="00296E35">
      <w:pPr>
        <w:pStyle w:val="TH"/>
      </w:pPr>
      <w:r w:rsidRPr="001C0FC4">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E25F7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24400E1" w14:textId="4F11BBE2" w:rsidR="00296E35" w:rsidRPr="001C0FC4" w:rsidRDefault="00296E35" w:rsidP="002E3FCC">
            <w:pPr>
              <w:pStyle w:val="TAL"/>
            </w:pPr>
            <w:r w:rsidRPr="001C0FC4">
              <w:t xml:space="preserve">Derivation Path: TS </w:t>
            </w:r>
            <w:r>
              <w:t>37.579</w:t>
            </w:r>
            <w:r w:rsidRPr="001C0FC4">
              <w:t>-1 [2], Table 5.5.3.8.7-1, condition FD_ACCEPTED</w:t>
            </w:r>
          </w:p>
        </w:tc>
      </w:tr>
    </w:tbl>
    <w:p w14:paraId="58755AED" w14:textId="77777777" w:rsidR="00296E35" w:rsidRPr="001C0FC4" w:rsidRDefault="00296E35" w:rsidP="00296E35"/>
    <w:p w14:paraId="292E16B1" w14:textId="1DD50020" w:rsidR="00296E35" w:rsidRPr="001C0FC4" w:rsidRDefault="00296E35" w:rsidP="00296E35">
      <w:pPr>
        <w:pStyle w:val="TH"/>
      </w:pPr>
      <w:r w:rsidRPr="001C0FC4">
        <w:t>Table 6.2.2.3.3-6: HTTP GET from the UE (steps 5, 25, Table 6.2.2.3.2-1;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5E5BA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68294C3B" w14:textId="3B3A23CD" w:rsidR="00296E35" w:rsidRPr="001C0FC4" w:rsidRDefault="00296E35" w:rsidP="002E3FCC">
            <w:pPr>
              <w:pStyle w:val="TAL"/>
            </w:pPr>
            <w:r w:rsidRPr="001C0FC4">
              <w:t xml:space="preserve">Derivation Path: TS </w:t>
            </w:r>
            <w:r>
              <w:t>37.579</w:t>
            </w:r>
            <w:r w:rsidRPr="001C0FC4">
              <w:t>-1 [2], Table 5.5.4.2-1, condition FD_HTTP</w:t>
            </w:r>
          </w:p>
        </w:tc>
      </w:tr>
    </w:tbl>
    <w:p w14:paraId="25EF2F46" w14:textId="77777777" w:rsidR="00296E35" w:rsidRPr="001C0FC4" w:rsidRDefault="00296E35" w:rsidP="00296E35"/>
    <w:p w14:paraId="63F551D7" w14:textId="7A579C44" w:rsidR="00296E35" w:rsidRPr="001C0FC4" w:rsidRDefault="00296E35" w:rsidP="00296E35">
      <w:pPr>
        <w:pStyle w:val="TH"/>
      </w:pPr>
      <w:r w:rsidRPr="001C0FC4">
        <w:t>Table 6.2.2.3.3-7: HTTP 200 (OK) from the SS (steps 5, 25, Table 6.2.2.3.2-1;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CA15B2"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55194E6" w14:textId="05247CDC" w:rsidR="00296E35" w:rsidRPr="001C0FC4" w:rsidRDefault="00296E35" w:rsidP="002E3FCC">
            <w:pPr>
              <w:pStyle w:val="TAL"/>
            </w:pPr>
            <w:r w:rsidRPr="001C0FC4">
              <w:t xml:space="preserve">Derivation Path: TS </w:t>
            </w:r>
            <w:r>
              <w:t>37.579</w:t>
            </w:r>
            <w:r w:rsidRPr="001C0FC4">
              <w:t>-1 [2], Table 5.5.4.6-1, condition FD_HTTP</w:t>
            </w:r>
          </w:p>
        </w:tc>
      </w:tr>
    </w:tbl>
    <w:p w14:paraId="24AF14D9" w14:textId="77777777" w:rsidR="00296E35" w:rsidRPr="001C0FC4" w:rsidRDefault="00296E35" w:rsidP="00296E35"/>
    <w:p w14:paraId="6BBF91BC" w14:textId="77777777" w:rsidR="00296E35" w:rsidRPr="001C0FC4" w:rsidRDefault="00296E35" w:rsidP="00296E35">
      <w:pPr>
        <w:pStyle w:val="TH"/>
      </w:pPr>
      <w:r w:rsidRPr="001C0FC4">
        <w:t>Table 6.2.2.3.3-8..9: Void</w:t>
      </w:r>
    </w:p>
    <w:p w14:paraId="2F46CF63" w14:textId="3E8BBE22" w:rsidR="00296E35" w:rsidRPr="001C0FC4" w:rsidRDefault="00296E35" w:rsidP="00296E35">
      <w:pPr>
        <w:pStyle w:val="TH"/>
      </w:pPr>
      <w:r w:rsidRPr="001C0FC4">
        <w:t>Table 6.2.2.3.3-10: SIP MESSAGE from the UE (steps 5, 25, Table 6.2.2.3.2-1;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66FB2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A8EC6A1" w14:textId="235823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35A05F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BD2FBB"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DCCD6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C0082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04F0E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29A5449" w14:textId="77777777" w:rsidR="00296E35" w:rsidRPr="001C0FC4" w:rsidRDefault="00296E35" w:rsidP="002E3FCC">
            <w:pPr>
              <w:pStyle w:val="TAH"/>
            </w:pPr>
            <w:r w:rsidRPr="001C0FC4">
              <w:t>Condition</w:t>
            </w:r>
          </w:p>
        </w:tc>
      </w:tr>
      <w:tr w:rsidR="00296E35" w:rsidRPr="001C0FC4" w14:paraId="5645F2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7493D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597A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B9713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396D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F211B" w14:textId="77777777" w:rsidR="00296E35" w:rsidRPr="001C0FC4" w:rsidRDefault="00296E35" w:rsidP="002E3FCC">
            <w:pPr>
              <w:pStyle w:val="TAL"/>
            </w:pPr>
          </w:p>
        </w:tc>
      </w:tr>
      <w:tr w:rsidR="00296E35" w:rsidRPr="001C0FC4" w14:paraId="78A8E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621177"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44DACC"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98A926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1F98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384481" w14:textId="77777777" w:rsidR="00296E35" w:rsidRPr="001C0FC4" w:rsidRDefault="00296E35" w:rsidP="002E3FCC">
            <w:pPr>
              <w:pStyle w:val="TAL"/>
            </w:pPr>
          </w:p>
        </w:tc>
      </w:tr>
      <w:tr w:rsidR="00296E35" w:rsidRPr="001C0FC4" w14:paraId="421F8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2A784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546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782D10"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4659A1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D4ADE1" w14:textId="77777777" w:rsidR="00296E35" w:rsidRPr="001C0FC4" w:rsidRDefault="00296E35" w:rsidP="002E3FCC">
            <w:pPr>
              <w:pStyle w:val="TAL"/>
            </w:pPr>
          </w:p>
        </w:tc>
      </w:tr>
      <w:tr w:rsidR="00296E35" w:rsidRPr="001C0FC4" w14:paraId="24B0BB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BAA2B7"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6011C0C" w14:textId="77777777" w:rsidR="00296E35" w:rsidRPr="001C0FC4" w:rsidRDefault="00296E35" w:rsidP="002E3FCC">
            <w:pPr>
              <w:pStyle w:val="TAL"/>
            </w:pPr>
            <w:r w:rsidRPr="001C0FC4">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339DE2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13E3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0B11A5" w14:textId="77777777" w:rsidR="00296E35" w:rsidRPr="001C0FC4" w:rsidRDefault="00296E35" w:rsidP="002E3FCC">
            <w:pPr>
              <w:pStyle w:val="TAL"/>
            </w:pPr>
          </w:p>
        </w:tc>
      </w:tr>
    </w:tbl>
    <w:p w14:paraId="2B1A3341" w14:textId="77777777" w:rsidR="00296E35" w:rsidRPr="001C0FC4" w:rsidRDefault="00296E35" w:rsidP="00296E35"/>
    <w:p w14:paraId="272D0773" w14:textId="77777777" w:rsidR="00296E35" w:rsidRPr="001C0FC4" w:rsidRDefault="00296E35" w:rsidP="00296E35">
      <w:pPr>
        <w:pStyle w:val="TH"/>
      </w:pPr>
      <w:r w:rsidRPr="001C0FC4">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5D81D8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83A185" w14:textId="252FA985" w:rsidR="00296E35" w:rsidRPr="001C0FC4" w:rsidRDefault="00296E35" w:rsidP="002E3FCC">
            <w:pPr>
              <w:pStyle w:val="TAL"/>
            </w:pPr>
            <w:r w:rsidRPr="001C0FC4">
              <w:t xml:space="preserve">Derivation Path: TS </w:t>
            </w:r>
            <w:r>
              <w:t>37.579</w:t>
            </w:r>
            <w:r w:rsidRPr="001C0FC4">
              <w:t>-1 [2], Table 5.5.3.8.7-1, condition FD_COMPLETED</w:t>
            </w:r>
          </w:p>
        </w:tc>
      </w:tr>
    </w:tbl>
    <w:p w14:paraId="6EF1459D" w14:textId="77777777" w:rsidR="00296E35" w:rsidRPr="001C0FC4" w:rsidRDefault="00296E35" w:rsidP="00296E35"/>
    <w:p w14:paraId="3908911F" w14:textId="472ACAC5" w:rsidR="00296E35" w:rsidRPr="001C0FC4" w:rsidRDefault="00296E35" w:rsidP="00296E35">
      <w:pPr>
        <w:pStyle w:val="TH"/>
      </w:pPr>
      <w:r w:rsidRPr="001C0FC4">
        <w:t>Table 6.2.2.3.3-12: SIP MESSAGE from the UE (step 16,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AD2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B41A1F" w14:textId="73ED869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2A1B3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3D1987" w14:textId="77777777" w:rsidR="00296E35" w:rsidRPr="001C0FC4" w:rsidRDefault="00296E35" w:rsidP="002E3FCC">
            <w:pPr>
              <w:pStyle w:val="TAH"/>
            </w:pPr>
            <w:bookmarkStart w:id="898" w:name="_Hlk94117368"/>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E09377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2A0DD5E"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59278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74E51B7" w14:textId="77777777" w:rsidR="00296E35" w:rsidRPr="001C0FC4" w:rsidRDefault="00296E35" w:rsidP="002E3FCC">
            <w:pPr>
              <w:pStyle w:val="TAH"/>
            </w:pPr>
            <w:r w:rsidRPr="001C0FC4">
              <w:t>Condition</w:t>
            </w:r>
          </w:p>
        </w:tc>
        <w:bookmarkEnd w:id="898"/>
      </w:tr>
      <w:tr w:rsidR="00296E35" w:rsidRPr="001C0FC4" w14:paraId="74A4EC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83014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D59B4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B29E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6544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38A13" w14:textId="77777777" w:rsidR="00296E35" w:rsidRPr="001C0FC4" w:rsidRDefault="00296E35" w:rsidP="002E3FCC">
            <w:pPr>
              <w:pStyle w:val="TAL"/>
            </w:pPr>
          </w:p>
        </w:tc>
      </w:tr>
      <w:tr w:rsidR="00296E35" w:rsidRPr="001C0FC4" w14:paraId="428B318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17457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CFCF3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04EA3F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3F418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576A05" w14:textId="77777777" w:rsidR="00296E35" w:rsidRPr="001C0FC4" w:rsidRDefault="00296E35" w:rsidP="002E3FCC">
            <w:pPr>
              <w:pStyle w:val="TAL"/>
            </w:pPr>
          </w:p>
        </w:tc>
      </w:tr>
      <w:tr w:rsidR="00296E35" w:rsidRPr="001C0FC4" w14:paraId="456722D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F827F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B2113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3812A"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7F02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9189FB" w14:textId="77777777" w:rsidR="00296E35" w:rsidRPr="001C0FC4" w:rsidRDefault="00296E35" w:rsidP="002E3FCC">
            <w:pPr>
              <w:pStyle w:val="TAL"/>
            </w:pPr>
          </w:p>
        </w:tc>
      </w:tr>
      <w:tr w:rsidR="00296E35" w:rsidRPr="001C0FC4" w14:paraId="3F8E90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B0AF4F"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422053" w14:textId="77777777" w:rsidR="00296E35" w:rsidRPr="001C0FC4" w:rsidRDefault="00296E35" w:rsidP="002E3FCC">
            <w:pPr>
              <w:pStyle w:val="TAL"/>
            </w:pPr>
            <w:r w:rsidRPr="001C0FC4">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4DED3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80D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DF1DFF" w14:textId="77777777" w:rsidR="00296E35" w:rsidRPr="001C0FC4" w:rsidRDefault="00296E35" w:rsidP="002E3FCC">
            <w:pPr>
              <w:pStyle w:val="TAL"/>
            </w:pPr>
          </w:p>
        </w:tc>
      </w:tr>
    </w:tbl>
    <w:p w14:paraId="5B5AFDBC" w14:textId="77777777" w:rsidR="00296E35" w:rsidRPr="001C0FC4" w:rsidRDefault="00296E35" w:rsidP="00296E35"/>
    <w:p w14:paraId="4CC4F820" w14:textId="77777777" w:rsidR="00296E35" w:rsidRPr="001C0FC4" w:rsidRDefault="00296E35" w:rsidP="00296E35">
      <w:pPr>
        <w:pStyle w:val="TH"/>
      </w:pPr>
      <w:r w:rsidRPr="001C0FC4">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1FC93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B6FD3DE" w14:textId="0653A179" w:rsidR="00296E35" w:rsidRPr="001C0FC4" w:rsidRDefault="00296E35" w:rsidP="002E3FCC">
            <w:pPr>
              <w:pStyle w:val="TAL"/>
            </w:pPr>
            <w:r w:rsidRPr="001C0FC4">
              <w:t xml:space="preserve">Derivation Path: TS </w:t>
            </w:r>
            <w:r>
              <w:t>37.579</w:t>
            </w:r>
            <w:r w:rsidRPr="001C0FC4">
              <w:t>-1 [2], Table 5.5.3.8.7-1, condition FD_REJECTED</w:t>
            </w:r>
          </w:p>
        </w:tc>
      </w:tr>
    </w:tbl>
    <w:p w14:paraId="7A77D79D" w14:textId="77777777" w:rsidR="00296E35" w:rsidRPr="001C0FC4" w:rsidRDefault="00296E35" w:rsidP="00296E35"/>
    <w:p w14:paraId="6297938D" w14:textId="5FEDA18B" w:rsidR="00296E35" w:rsidRPr="001C0FC4" w:rsidRDefault="00296E35" w:rsidP="00296E35">
      <w:pPr>
        <w:pStyle w:val="TH"/>
      </w:pPr>
      <w:r w:rsidRPr="001C0FC4">
        <w:t>Table 6.2.2.3.3-14: SIP MESSAGE from the UE (step 22,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46C5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046941" w14:textId="58A57C60"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878A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3111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B3791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63A735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B681C6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16C461" w14:textId="77777777" w:rsidR="00296E35" w:rsidRPr="001C0FC4" w:rsidRDefault="00296E35" w:rsidP="002E3FCC">
            <w:pPr>
              <w:pStyle w:val="TAH"/>
            </w:pPr>
            <w:r w:rsidRPr="001C0FC4">
              <w:t>Condition</w:t>
            </w:r>
          </w:p>
        </w:tc>
      </w:tr>
      <w:tr w:rsidR="00296E35" w:rsidRPr="001C0FC4" w14:paraId="4CB538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E041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055E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DC4D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93CF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301B5" w14:textId="77777777" w:rsidR="00296E35" w:rsidRPr="001C0FC4" w:rsidRDefault="00296E35" w:rsidP="002E3FCC">
            <w:pPr>
              <w:pStyle w:val="TAL"/>
            </w:pPr>
          </w:p>
        </w:tc>
      </w:tr>
      <w:tr w:rsidR="00296E35" w:rsidRPr="001C0FC4" w14:paraId="42993F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4FCA5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1321BD"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01FBDE"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7285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28BAF5" w14:textId="77777777" w:rsidR="00296E35" w:rsidRPr="001C0FC4" w:rsidRDefault="00296E35" w:rsidP="002E3FCC">
            <w:pPr>
              <w:pStyle w:val="TAL"/>
            </w:pPr>
          </w:p>
        </w:tc>
      </w:tr>
      <w:tr w:rsidR="00296E35" w:rsidRPr="001C0FC4" w14:paraId="3AD56D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588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9416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2A619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7EE0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D0A6B" w14:textId="77777777" w:rsidR="00296E35" w:rsidRPr="001C0FC4" w:rsidRDefault="00296E35" w:rsidP="002E3FCC">
            <w:pPr>
              <w:pStyle w:val="TAL"/>
            </w:pPr>
          </w:p>
        </w:tc>
      </w:tr>
      <w:tr w:rsidR="00296E35" w:rsidRPr="001C0FC4" w14:paraId="5102EE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D8D3C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04D8F" w14:textId="77777777" w:rsidR="00296E35" w:rsidRPr="001C0FC4" w:rsidRDefault="00296E35" w:rsidP="002E3FCC">
            <w:pPr>
              <w:pStyle w:val="TAL"/>
            </w:pPr>
            <w:r w:rsidRPr="001C0FC4">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3AEC34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6E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2B769" w14:textId="77777777" w:rsidR="00296E35" w:rsidRPr="001C0FC4" w:rsidRDefault="00296E35" w:rsidP="002E3FCC">
            <w:pPr>
              <w:pStyle w:val="TAL"/>
            </w:pPr>
          </w:p>
        </w:tc>
      </w:tr>
    </w:tbl>
    <w:p w14:paraId="787C8118" w14:textId="77777777" w:rsidR="00296E35" w:rsidRPr="001C0FC4" w:rsidRDefault="00296E35" w:rsidP="00296E35"/>
    <w:p w14:paraId="5B716B5B" w14:textId="77777777" w:rsidR="00296E35" w:rsidRPr="001C0FC4" w:rsidRDefault="00296E35" w:rsidP="00296E35">
      <w:pPr>
        <w:pStyle w:val="TH"/>
      </w:pPr>
      <w:r w:rsidRPr="001C0FC4">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4ACC54"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93062CB" w14:textId="4BF3492F" w:rsidR="00296E35" w:rsidRPr="001C0FC4" w:rsidRDefault="00296E35" w:rsidP="002E3FCC">
            <w:pPr>
              <w:pStyle w:val="TAL"/>
            </w:pPr>
            <w:r w:rsidRPr="001C0FC4">
              <w:t xml:space="preserve">Derivation Path: TS </w:t>
            </w:r>
            <w:r>
              <w:t>37.579</w:t>
            </w:r>
            <w:r w:rsidRPr="001C0FC4">
              <w:t>-1 [2], Table 5.5.3.8.7-1, condition FD_DEFERRED</w:t>
            </w:r>
          </w:p>
        </w:tc>
      </w:tr>
    </w:tbl>
    <w:p w14:paraId="108D9067" w14:textId="77777777" w:rsidR="00296E35" w:rsidRPr="001C0FC4" w:rsidRDefault="00296E35" w:rsidP="00296E35"/>
    <w:p w14:paraId="21E989C0" w14:textId="77777777" w:rsidR="00296E35" w:rsidRPr="001C0FC4" w:rsidRDefault="00296E35" w:rsidP="00296E35">
      <w:pPr>
        <w:pStyle w:val="Heading3"/>
      </w:pPr>
      <w:bookmarkStart w:id="899" w:name="_Toc42507360"/>
      <w:bookmarkStart w:id="900" w:name="_Toc52307891"/>
      <w:bookmarkStart w:id="901" w:name="_Toc52782409"/>
      <w:bookmarkStart w:id="902" w:name="_Toc52783020"/>
      <w:bookmarkStart w:id="903" w:name="_Toc59042889"/>
      <w:bookmarkStart w:id="904" w:name="_Toc75459152"/>
      <w:bookmarkStart w:id="905" w:name="_Toc90630592"/>
      <w:bookmarkStart w:id="906" w:name="_Toc100778799"/>
      <w:bookmarkStart w:id="907" w:name="_Toc101286130"/>
      <w:bookmarkStart w:id="908" w:name="_Toc106817716"/>
      <w:bookmarkStart w:id="909" w:name="_Toc106817841"/>
      <w:bookmarkStart w:id="910" w:name="_Toc178186359"/>
      <w:bookmarkStart w:id="911" w:name="_Toc522499814"/>
      <w:bookmarkStart w:id="912" w:name="_Toc25610667"/>
      <w:bookmarkStart w:id="913" w:name="_Toc210385173"/>
      <w:bookmarkEnd w:id="872"/>
      <w:bookmarkEnd w:id="873"/>
      <w:r w:rsidRPr="001C0FC4">
        <w:t>6.2.3</w:t>
      </w:r>
      <w:r w:rsidRPr="001C0FC4">
        <w:tab/>
        <w:t>On-network / File Distribution (FD) / FD Using HTTP / Group Standalone FD / Non-Mandatory Download / FILE DOWNLOAD REQUEST ACCEPTED / FILE DOWNLOAD COMPLETED / FILE DOWNLOAD REQUEST REJECTED / Client Originated (CO)</w:t>
      </w:r>
      <w:bookmarkEnd w:id="899"/>
      <w:bookmarkEnd w:id="900"/>
      <w:bookmarkEnd w:id="901"/>
      <w:bookmarkEnd w:id="902"/>
      <w:bookmarkEnd w:id="903"/>
      <w:bookmarkEnd w:id="904"/>
      <w:bookmarkEnd w:id="905"/>
      <w:bookmarkEnd w:id="906"/>
      <w:bookmarkEnd w:id="907"/>
      <w:bookmarkEnd w:id="908"/>
      <w:bookmarkEnd w:id="909"/>
      <w:bookmarkEnd w:id="910"/>
      <w:bookmarkEnd w:id="913"/>
    </w:p>
    <w:p w14:paraId="1756456C" w14:textId="77777777" w:rsidR="00296E35" w:rsidRPr="001C0FC4" w:rsidRDefault="00296E35" w:rsidP="00296E35">
      <w:pPr>
        <w:pStyle w:val="H6"/>
      </w:pPr>
      <w:bookmarkStart w:id="914" w:name="_Toc52782410"/>
      <w:bookmarkStart w:id="915" w:name="_Toc52783021"/>
      <w:bookmarkStart w:id="916" w:name="_Toc59042890"/>
      <w:r w:rsidRPr="001C0FC4">
        <w:t>6.2.3.1</w:t>
      </w:r>
      <w:r w:rsidRPr="001C0FC4">
        <w:tab/>
        <w:t>Test Purpose (TP)</w:t>
      </w:r>
      <w:bookmarkEnd w:id="914"/>
      <w:bookmarkEnd w:id="915"/>
      <w:bookmarkEnd w:id="916"/>
    </w:p>
    <w:p w14:paraId="63B1FC53" w14:textId="77777777" w:rsidR="00296E35" w:rsidRPr="001C0FC4" w:rsidRDefault="00296E35" w:rsidP="00296E35">
      <w:pPr>
        <w:pStyle w:val="H6"/>
      </w:pPr>
      <w:r w:rsidRPr="001C0FC4">
        <w:t>(1)</w:t>
      </w:r>
    </w:p>
    <w:p w14:paraId="3E29EF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9E5D632" w14:textId="77777777" w:rsidR="00296E35" w:rsidRPr="001C0FC4" w:rsidRDefault="00296E35" w:rsidP="00296E35">
      <w:pPr>
        <w:pStyle w:val="PL"/>
      </w:pPr>
      <w:r w:rsidRPr="001C0FC4">
        <w:rPr>
          <w:b/>
        </w:rPr>
        <w:t>ensure that</w:t>
      </w:r>
      <w:r w:rsidRPr="001C0FC4">
        <w:t xml:space="preserve"> {</w:t>
      </w:r>
    </w:p>
    <w:p w14:paraId="3157357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79AB3FB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39B84ABD" w14:textId="77777777" w:rsidR="00296E35" w:rsidRPr="001C0FC4" w:rsidRDefault="00296E35" w:rsidP="00296E35">
      <w:pPr>
        <w:pStyle w:val="PL"/>
      </w:pPr>
      <w:r w:rsidRPr="001C0FC4">
        <w:t xml:space="preserve">            }</w:t>
      </w:r>
    </w:p>
    <w:p w14:paraId="6E1806DB" w14:textId="77777777" w:rsidR="00296E35" w:rsidRPr="001C0FC4" w:rsidRDefault="00296E35" w:rsidP="00296E35">
      <w:pPr>
        <w:pStyle w:val="PL"/>
      </w:pPr>
    </w:p>
    <w:p w14:paraId="2ACBE35D" w14:textId="77777777" w:rsidR="00296E35" w:rsidRPr="001C0FC4" w:rsidRDefault="00296E35" w:rsidP="00296E35">
      <w:pPr>
        <w:pStyle w:val="H6"/>
      </w:pPr>
      <w:r w:rsidRPr="001C0FC4">
        <w:t>(2)</w:t>
      </w:r>
    </w:p>
    <w:p w14:paraId="6ADE3E8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B118F6A" w14:textId="77777777" w:rsidR="00296E35" w:rsidRPr="001C0FC4" w:rsidRDefault="00296E35" w:rsidP="00296E35">
      <w:pPr>
        <w:pStyle w:val="PL"/>
      </w:pPr>
      <w:r w:rsidRPr="001C0FC4">
        <w:rPr>
          <w:b/>
        </w:rPr>
        <w:t>ensure that</w:t>
      </w:r>
      <w:r w:rsidRPr="001C0FC4">
        <w:t xml:space="preserve"> {</w:t>
      </w:r>
    </w:p>
    <w:p w14:paraId="1BB7D5B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768E78DC"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52BF96A4" w14:textId="77777777" w:rsidR="00296E35" w:rsidRPr="001C0FC4" w:rsidRDefault="00296E35" w:rsidP="00296E35">
      <w:pPr>
        <w:pStyle w:val="PL"/>
      </w:pPr>
      <w:r w:rsidRPr="001C0FC4">
        <w:t xml:space="preserve">            }</w:t>
      </w:r>
    </w:p>
    <w:p w14:paraId="1B030233" w14:textId="77777777" w:rsidR="00296E35" w:rsidRPr="001C0FC4" w:rsidRDefault="00296E35" w:rsidP="00296E35">
      <w:pPr>
        <w:pStyle w:val="PL"/>
      </w:pPr>
    </w:p>
    <w:p w14:paraId="5D78123A" w14:textId="77777777" w:rsidR="00296E35" w:rsidRPr="001C0FC4" w:rsidRDefault="00296E35" w:rsidP="00296E35">
      <w:pPr>
        <w:pStyle w:val="H6"/>
      </w:pPr>
      <w:r w:rsidRPr="001C0FC4">
        <w:t>(3)</w:t>
      </w:r>
    </w:p>
    <w:p w14:paraId="626021A5"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1CF7AA55" w14:textId="77777777" w:rsidR="00296E35" w:rsidRPr="001C0FC4" w:rsidRDefault="00296E35" w:rsidP="00296E35">
      <w:pPr>
        <w:pStyle w:val="PL"/>
      </w:pPr>
      <w:r w:rsidRPr="001C0FC4">
        <w:rPr>
          <w:b/>
        </w:rPr>
        <w:t>ensure that</w:t>
      </w:r>
      <w:r w:rsidRPr="001C0FC4">
        <w:t xml:space="preserve"> {</w:t>
      </w:r>
    </w:p>
    <w:p w14:paraId="644E4E3A"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2B1BEE9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99E24A6" w14:textId="77777777" w:rsidR="00296E35" w:rsidRPr="001C0FC4" w:rsidRDefault="00296E35" w:rsidP="00296E35">
      <w:pPr>
        <w:pStyle w:val="PL"/>
      </w:pPr>
      <w:r w:rsidRPr="001C0FC4">
        <w:t xml:space="preserve">            }</w:t>
      </w:r>
    </w:p>
    <w:p w14:paraId="72F0DACE" w14:textId="77777777" w:rsidR="00296E35" w:rsidRPr="001C0FC4" w:rsidRDefault="00296E35" w:rsidP="00296E35">
      <w:pPr>
        <w:pStyle w:val="PL"/>
      </w:pPr>
    </w:p>
    <w:p w14:paraId="1D06FD42" w14:textId="77777777" w:rsidR="00296E35" w:rsidRPr="001C0FC4" w:rsidRDefault="00296E35" w:rsidP="00296E35">
      <w:pPr>
        <w:pStyle w:val="H6"/>
      </w:pPr>
      <w:bookmarkStart w:id="917" w:name="_Toc52782411"/>
      <w:bookmarkStart w:id="918" w:name="_Toc52783022"/>
      <w:bookmarkStart w:id="919" w:name="_Toc59042891"/>
      <w:r w:rsidRPr="001C0FC4">
        <w:t>6.2.3.2</w:t>
      </w:r>
      <w:r w:rsidRPr="001C0FC4">
        <w:tab/>
        <w:t>Conformance requirements</w:t>
      </w:r>
      <w:bookmarkEnd w:id="917"/>
      <w:bookmarkEnd w:id="918"/>
      <w:bookmarkEnd w:id="919"/>
    </w:p>
    <w:p w14:paraId="302EA086"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D0FC77" w14:textId="77777777" w:rsidR="00296E35" w:rsidRPr="001C0FC4" w:rsidRDefault="00296E35" w:rsidP="00296E35">
      <w:r w:rsidRPr="001C0FC4">
        <w:t>[TS 24.282, clause 10.2.1.3.2]</w:t>
      </w:r>
    </w:p>
    <w:p w14:paraId="77721527"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EA274A6" w14:textId="77777777" w:rsidR="00296E35" w:rsidRPr="001C0FC4" w:rsidRDefault="00296E35" w:rsidP="00296E35">
      <w:r w:rsidRPr="001C0FC4">
        <w:t>The MCData client:</w:t>
      </w:r>
    </w:p>
    <w:p w14:paraId="6961EB54"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6C8DEC6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BB3F58E"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61E0080C"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A1AECA"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7BB73F1"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D5BC85B" w14:textId="77777777" w:rsidR="00296E35" w:rsidRPr="001C0FC4" w:rsidRDefault="00296E35" w:rsidP="00296E35">
      <w:r w:rsidRPr="001C0FC4">
        <w:t>On receipt of a "SIP MESSAGE request for absolute URI discovery response", the MCData client:</w:t>
      </w:r>
    </w:p>
    <w:p w14:paraId="552222CC" w14:textId="77777777" w:rsidR="00296E35" w:rsidRPr="001C0FC4" w:rsidRDefault="00296E35" w:rsidP="00296E35">
      <w:pPr>
        <w:pStyle w:val="B1"/>
      </w:pPr>
      <w:r w:rsidRPr="001C0FC4">
        <w:t>1)</w:t>
      </w:r>
      <w:r w:rsidRPr="001C0FC4">
        <w:tab/>
        <w:t>shall store the absolute URI found in the &lt;mcdata-controller-psi&gt; element;</w:t>
      </w:r>
    </w:p>
    <w:p w14:paraId="199DE0DA"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58C7BE85"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01E4DE6B" w14:textId="77777777" w:rsidR="00296E35" w:rsidRPr="001C0FC4" w:rsidRDefault="00296E35" w:rsidP="00296E35">
      <w:r w:rsidRPr="001C0FC4">
        <w:t>[TS 24.282, clause 10.2.2.1]</w:t>
      </w:r>
    </w:p>
    <w:p w14:paraId="44356A24"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035B48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375C9563"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5DBBCB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09E3E32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068EBA12"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C850906"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6B805C6"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CC22132"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1E8051B5"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CB5EBA" w14:textId="77777777" w:rsidR="00296E35" w:rsidRPr="001C0FC4" w:rsidRDefault="00296E35" w:rsidP="00296E35">
      <w:pPr>
        <w:pStyle w:val="B2"/>
      </w:pPr>
      <w:r w:rsidRPr="001C0FC4">
        <w:t>a)</w:t>
      </w:r>
      <w:r w:rsidRPr="001C0FC4">
        <w:tab/>
        <w:t>the &lt;request-type&gt; element set to a value of "one-to-one-fd"; and</w:t>
      </w:r>
    </w:p>
    <w:p w14:paraId="03FDD479" w14:textId="77777777" w:rsidR="00296E35" w:rsidRPr="001C0FC4" w:rsidRDefault="00296E35" w:rsidP="00296E35">
      <w:pPr>
        <w:pStyle w:val="B2"/>
      </w:pPr>
      <w:r w:rsidRPr="001C0FC4">
        <w:t>b)</w:t>
      </w:r>
      <w:r w:rsidRPr="001C0FC4">
        <w:tab/>
        <w:t>the &lt;mcdata-calling-user-id&gt; element set to the originating MCData ID;</w:t>
      </w:r>
    </w:p>
    <w:p w14:paraId="3BCCE3B3"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E481747" w14:textId="77777777" w:rsidR="00296E35" w:rsidRPr="001C0FC4" w:rsidRDefault="00296E35" w:rsidP="00296E35">
      <w:pPr>
        <w:pStyle w:val="B2"/>
      </w:pPr>
      <w:r w:rsidRPr="001C0FC4">
        <w:t>a)</w:t>
      </w:r>
      <w:r w:rsidRPr="001C0FC4">
        <w:tab/>
        <w:t>the &lt;request-type&gt; element set to a value of "group-fd";</w:t>
      </w:r>
    </w:p>
    <w:p w14:paraId="6EB1E30B" w14:textId="77777777" w:rsidR="00296E35" w:rsidRPr="001C0FC4" w:rsidRDefault="00296E35" w:rsidP="00296E35">
      <w:pPr>
        <w:pStyle w:val="B2"/>
      </w:pPr>
      <w:r w:rsidRPr="001C0FC4">
        <w:t>b)</w:t>
      </w:r>
      <w:r w:rsidRPr="001C0FC4">
        <w:tab/>
        <w:t>the &lt;mcdata-request-uri&gt; element set to the MCData group identity; and</w:t>
      </w:r>
    </w:p>
    <w:p w14:paraId="39601E8C" w14:textId="77777777" w:rsidR="00296E35" w:rsidRPr="001C0FC4" w:rsidRDefault="00296E35" w:rsidP="00296E35">
      <w:pPr>
        <w:pStyle w:val="B2"/>
      </w:pPr>
      <w:r w:rsidRPr="001C0FC4">
        <w:t>c)</w:t>
      </w:r>
      <w:r w:rsidRPr="001C0FC4">
        <w:tab/>
        <w:t>the &lt;mcdata-calling-user-id&gt; element set to the originating MCData ID;</w:t>
      </w:r>
    </w:p>
    <w:p w14:paraId="3780BCF2"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0DD72D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A8AB323"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071F2E"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43FCE7"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1D4A17E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E84385C"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7172FEC8" w14:textId="77777777" w:rsidR="00296E35" w:rsidRPr="001C0FC4" w:rsidRDefault="00296E35" w:rsidP="00296E35">
      <w:r w:rsidRPr="001C0FC4">
        <w:t>[TS 24.282, clause 10.2.4.2.1]</w:t>
      </w:r>
    </w:p>
    <w:p w14:paraId="63A524EE" w14:textId="77777777" w:rsidR="00296E35" w:rsidRPr="001C0FC4" w:rsidRDefault="00296E35" w:rsidP="00296E35">
      <w:r w:rsidRPr="001C0FC4">
        <w:t>The MCData client shall generate a SIP MESSAGE request in accordance with 3GPP TS 24.229 [5] and IETF RFC 3428 [6] with the clarifications given below.</w:t>
      </w:r>
    </w:p>
    <w:p w14:paraId="5186BC6A" w14:textId="77777777" w:rsidR="00296E35" w:rsidRPr="001C0FC4" w:rsidRDefault="00296E35" w:rsidP="00296E35">
      <w:r w:rsidRPr="001C0FC4">
        <w:t>The MCData client:</w:t>
      </w:r>
    </w:p>
    <w:p w14:paraId="38F7154F"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9F959A1"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DF05ED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39732091"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10B53904" w14:textId="77777777" w:rsidR="00296E35" w:rsidRPr="001C0FC4" w:rsidRDefault="00296E35" w:rsidP="00296E35">
      <w:pPr>
        <w:pStyle w:val="B3"/>
        <w:ind w:left="0" w:firstLine="0"/>
      </w:pPr>
      <w:r w:rsidRPr="001C0FC4">
        <w:t>…</w:t>
      </w:r>
    </w:p>
    <w:p w14:paraId="1358F5DE" w14:textId="77777777" w:rsidR="00296E35" w:rsidRPr="001C0FC4" w:rsidRDefault="00296E35" w:rsidP="00296E35">
      <w:pPr>
        <w:pStyle w:val="B1"/>
      </w:pPr>
      <w:r w:rsidRPr="001C0FC4">
        <w:t>4)</w:t>
      </w:r>
      <w:r w:rsidRPr="001C0FC4">
        <w:tab/>
        <w:t>shall generate a standalone FD message as specified in subclause 6.2.2.2; and</w:t>
      </w:r>
    </w:p>
    <w:p w14:paraId="56DD0DF4"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96D2E57" w14:textId="77777777" w:rsidR="00296E35" w:rsidRPr="001C0FC4" w:rsidRDefault="00296E35" w:rsidP="00296E35">
      <w:r w:rsidRPr="001C0FC4">
        <w:t>[TS 24.282, clause 12.2.1.2]</w:t>
      </w:r>
    </w:p>
    <w:p w14:paraId="6C97C49A" w14:textId="77777777" w:rsidR="00296E35" w:rsidRPr="001C0FC4" w:rsidRDefault="00296E35" w:rsidP="00296E35">
      <w:pPr>
        <w:rPr>
          <w:rFonts w:eastAsia="SimSun"/>
        </w:rPr>
      </w:pPr>
      <w:r w:rsidRPr="001C0FC4">
        <w:rPr>
          <w:rFonts w:eastAsia="SimSun"/>
        </w:rPr>
        <w:t>Upon receipt of a:</w:t>
      </w:r>
    </w:p>
    <w:p w14:paraId="155E31A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9A4525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FF80962" w14:textId="77777777" w:rsidR="00296E35" w:rsidRPr="001C0FC4" w:rsidRDefault="00296E35" w:rsidP="00296E35">
      <w:pPr>
        <w:rPr>
          <w:rFonts w:eastAsia="SimSun"/>
        </w:rPr>
      </w:pPr>
      <w:r w:rsidRPr="001C0FC4">
        <w:rPr>
          <w:rFonts w:eastAsia="SimSun"/>
        </w:rPr>
        <w:t>the MCData client:</w:t>
      </w:r>
    </w:p>
    <w:p w14:paraId="398CC16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7E46D3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13F179F" w14:textId="77777777" w:rsidR="00296E35" w:rsidRPr="001C0FC4" w:rsidRDefault="00296E35" w:rsidP="00296E35">
      <w:pPr>
        <w:pStyle w:val="H6"/>
      </w:pPr>
      <w:bookmarkStart w:id="920" w:name="_Toc52782412"/>
      <w:bookmarkStart w:id="921" w:name="_Toc52783023"/>
      <w:bookmarkStart w:id="922" w:name="_Toc59042892"/>
      <w:r w:rsidRPr="001C0FC4">
        <w:t>6.2.3.3</w:t>
      </w:r>
      <w:r w:rsidRPr="001C0FC4">
        <w:tab/>
        <w:t>Test description</w:t>
      </w:r>
      <w:bookmarkEnd w:id="920"/>
      <w:bookmarkEnd w:id="921"/>
      <w:bookmarkEnd w:id="922"/>
    </w:p>
    <w:p w14:paraId="2C7A0887" w14:textId="77777777" w:rsidR="00296E35" w:rsidRPr="001C0FC4" w:rsidRDefault="00296E35" w:rsidP="00296E35">
      <w:pPr>
        <w:pStyle w:val="H6"/>
      </w:pPr>
      <w:bookmarkStart w:id="923" w:name="_Toc52782413"/>
      <w:bookmarkStart w:id="924" w:name="_Toc52783024"/>
      <w:bookmarkStart w:id="925" w:name="_Toc59042893"/>
      <w:r w:rsidRPr="001C0FC4">
        <w:t>6.2.3.3.1</w:t>
      </w:r>
      <w:r w:rsidRPr="001C0FC4">
        <w:tab/>
        <w:t>Pre-test conditions</w:t>
      </w:r>
      <w:bookmarkEnd w:id="923"/>
      <w:bookmarkEnd w:id="924"/>
      <w:bookmarkEnd w:id="925"/>
    </w:p>
    <w:p w14:paraId="60A5EDBF" w14:textId="77777777" w:rsidR="00296E35" w:rsidRDefault="00296E35" w:rsidP="00296E35">
      <w:pPr>
        <w:pStyle w:val="H6"/>
      </w:pPr>
      <w:r w:rsidRPr="00102CE5">
        <w:t>Test configuration</w:t>
      </w:r>
      <w:r>
        <w:t>:</w:t>
      </w:r>
    </w:p>
    <w:p w14:paraId="589E95E5" w14:textId="1ABDCC99" w:rsidR="00296E35" w:rsidRDefault="00296E35" w:rsidP="00296E35">
      <w:pPr>
        <w:pStyle w:val="B1"/>
      </w:pPr>
      <w:r>
        <w:t>-</w:t>
      </w:r>
      <w:r>
        <w:tab/>
        <w:t>Single cell configuration according to TS 37.579-1 [2] clause 5.2.2.2.1.</w:t>
      </w:r>
    </w:p>
    <w:p w14:paraId="56E96667"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530A730E" w14:textId="77777777" w:rsidR="00296E35" w:rsidRDefault="00296E35" w:rsidP="00296E35">
      <w:pPr>
        <w:pStyle w:val="H6"/>
      </w:pPr>
      <w:r>
        <w:t>Preamble:</w:t>
      </w:r>
    </w:p>
    <w:p w14:paraId="52ECC0AB" w14:textId="13EF3578"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FA83F21"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548ABB1D" w14:textId="77777777" w:rsidR="00296E35" w:rsidRDefault="00296E35" w:rsidP="00296E35">
      <w:pPr>
        <w:pStyle w:val="B1"/>
      </w:pPr>
      <w:r>
        <w:t>-</w:t>
      </w:r>
      <w:r>
        <w:tab/>
      </w:r>
      <w:r w:rsidRPr="000573F5">
        <w:t>UE States at the end of the preamble</w:t>
      </w:r>
      <w:r>
        <w:t>:</w:t>
      </w:r>
    </w:p>
    <w:p w14:paraId="6939377A" w14:textId="77777777" w:rsidR="00296E35" w:rsidRDefault="00296E35" w:rsidP="00296E35">
      <w:pPr>
        <w:pStyle w:val="B1"/>
        <w:ind w:left="852"/>
      </w:pPr>
      <w:r>
        <w:t>-</w:t>
      </w:r>
      <w:r>
        <w:tab/>
        <w:t>The UE is in RRC_IDLE state.</w:t>
      </w:r>
    </w:p>
    <w:p w14:paraId="53122B65" w14:textId="77777777" w:rsidR="00296E35" w:rsidRDefault="00296E35" w:rsidP="00296E35">
      <w:pPr>
        <w:pStyle w:val="B1"/>
        <w:ind w:left="852"/>
      </w:pPr>
      <w:r>
        <w:t>-</w:t>
      </w:r>
      <w:r>
        <w:tab/>
        <w:t>The client is registered for MCData.</w:t>
      </w:r>
    </w:p>
    <w:p w14:paraId="7B17A6FE" w14:textId="77777777" w:rsidR="00296E35" w:rsidRPr="001C0FC4" w:rsidRDefault="00296E35" w:rsidP="00296E35">
      <w:pPr>
        <w:pStyle w:val="H6"/>
      </w:pPr>
      <w:bookmarkStart w:id="926" w:name="_Toc52782414"/>
      <w:bookmarkStart w:id="927" w:name="_Toc52783025"/>
      <w:bookmarkStart w:id="928" w:name="_Toc59042894"/>
      <w:r w:rsidRPr="001C0FC4">
        <w:t>6.2.3.3.2</w:t>
      </w:r>
      <w:r w:rsidRPr="001C0FC4">
        <w:tab/>
        <w:t>Test procedure sequence</w:t>
      </w:r>
      <w:bookmarkEnd w:id="926"/>
      <w:bookmarkEnd w:id="927"/>
      <w:bookmarkEnd w:id="928"/>
    </w:p>
    <w:p w14:paraId="556E4E4A" w14:textId="77777777" w:rsidR="00296E35" w:rsidRPr="001C0FC4" w:rsidRDefault="00296E35" w:rsidP="00296E35">
      <w:pPr>
        <w:pStyle w:val="TH"/>
      </w:pPr>
      <w:r w:rsidRPr="001C0FC4">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CA383B3" w14:textId="77777777" w:rsidTr="002E3FCC">
        <w:tc>
          <w:tcPr>
            <w:tcW w:w="648" w:type="dxa"/>
            <w:tcBorders>
              <w:top w:val="single" w:sz="4" w:space="0" w:color="auto"/>
              <w:left w:val="single" w:sz="4" w:space="0" w:color="auto"/>
              <w:bottom w:val="nil"/>
              <w:right w:val="single" w:sz="4" w:space="0" w:color="auto"/>
            </w:tcBorders>
            <w:hideMark/>
          </w:tcPr>
          <w:p w14:paraId="03BE5C01"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8DC5427"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795221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F491EC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2F6788" w14:textId="77777777" w:rsidR="00296E35" w:rsidRPr="001C0FC4" w:rsidRDefault="00296E35" w:rsidP="002E3FCC">
            <w:pPr>
              <w:pStyle w:val="TAH"/>
            </w:pPr>
            <w:r w:rsidRPr="001C0FC4">
              <w:t>Verdict</w:t>
            </w:r>
          </w:p>
        </w:tc>
      </w:tr>
      <w:tr w:rsidR="00296E35" w:rsidRPr="001C0FC4" w14:paraId="175BDEAC" w14:textId="77777777" w:rsidTr="002E3FCC">
        <w:tc>
          <w:tcPr>
            <w:tcW w:w="648" w:type="dxa"/>
            <w:tcBorders>
              <w:top w:val="nil"/>
              <w:left w:val="single" w:sz="4" w:space="0" w:color="auto"/>
              <w:bottom w:val="single" w:sz="4" w:space="0" w:color="auto"/>
              <w:right w:val="single" w:sz="4" w:space="0" w:color="auto"/>
            </w:tcBorders>
          </w:tcPr>
          <w:p w14:paraId="58006C2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342E7D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C4253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D4F5E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FEAF5A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33DF44B7" w14:textId="77777777" w:rsidR="00296E35" w:rsidRPr="001C0FC4" w:rsidRDefault="00296E35" w:rsidP="002E3FCC">
            <w:pPr>
              <w:pStyle w:val="TAH"/>
            </w:pPr>
          </w:p>
        </w:tc>
      </w:tr>
      <w:tr w:rsidR="00296E35" w:rsidRPr="001C0FC4" w14:paraId="1753FD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7A3D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E89FF99" w14:textId="71123CCD" w:rsidR="00296E35" w:rsidRPr="001C0FC4" w:rsidRDefault="00296E35" w:rsidP="002E3FCC">
            <w:pPr>
              <w:pStyle w:val="TAL"/>
            </w:pPr>
            <w:r w:rsidRPr="001C0FC4">
              <w:t>Make the UE (MCData client) send test file 1 (</w:t>
            </w:r>
            <w:r w:rsidR="00930987">
              <w:t>Annex</w:t>
            </w:r>
            <w:r w:rsidRPr="001C0FC4">
              <w:t xml:space="preserve"> A.2.1) for CO group FD over HTTP for non-mandatory download and with disposition request "FILE DOWNLOAD COMPLETED UPDATE".</w:t>
            </w:r>
          </w:p>
          <w:p w14:paraId="0F1F946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98C3A8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AF5A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88B2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6F13B6" w14:textId="77777777" w:rsidR="00296E35" w:rsidRPr="001C0FC4" w:rsidRDefault="00296E35" w:rsidP="002E3FCC">
            <w:pPr>
              <w:pStyle w:val="TAC"/>
            </w:pPr>
            <w:r w:rsidRPr="001C0FC4">
              <w:t>-</w:t>
            </w:r>
          </w:p>
        </w:tc>
      </w:tr>
      <w:tr w:rsidR="00296E35" w:rsidRPr="001C0FC4" w14:paraId="3A214BBB"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C42C633" w14:textId="77777777" w:rsidR="00296E35" w:rsidRPr="001C0FC4" w:rsidRDefault="00296E35" w:rsidP="002E3FCC">
            <w:pPr>
              <w:pStyle w:val="TAC"/>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78BA415B" w14:textId="721408ED"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C6A2E0E"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0759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D8F50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03DB3A3" w14:textId="77777777" w:rsidR="00296E35" w:rsidRPr="001C0FC4" w:rsidRDefault="00296E35" w:rsidP="002E3FCC">
            <w:pPr>
              <w:pStyle w:val="TAC"/>
            </w:pPr>
            <w:r w:rsidRPr="001C0FC4">
              <w:t>P</w:t>
            </w:r>
          </w:p>
        </w:tc>
      </w:tr>
      <w:tr w:rsidR="00296E35" w:rsidRPr="001C0FC4" w14:paraId="13DBF6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6324C5"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38865942" w14:textId="018E27C3"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51AFB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3295B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A565D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641C2D3" w14:textId="77777777" w:rsidR="00296E35" w:rsidRPr="001C0FC4" w:rsidRDefault="00296E35" w:rsidP="002E3FCC">
            <w:pPr>
              <w:pStyle w:val="TAC"/>
            </w:pPr>
            <w:r w:rsidRPr="001C0FC4">
              <w:t>P</w:t>
            </w:r>
          </w:p>
        </w:tc>
      </w:tr>
      <w:tr w:rsidR="00296E35" w:rsidRPr="001C0FC4" w14:paraId="616417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7C973C"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5EC2D28E"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31471D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613B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26F10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BFA6E3E" w14:textId="77777777" w:rsidR="00296E35" w:rsidRPr="001C0FC4" w:rsidRDefault="00296E35" w:rsidP="002E3FCC">
            <w:pPr>
              <w:pStyle w:val="TAC"/>
            </w:pPr>
            <w:r w:rsidRPr="001C0FC4">
              <w:t>P</w:t>
            </w:r>
          </w:p>
        </w:tc>
      </w:tr>
      <w:tr w:rsidR="00296E35" w:rsidRPr="001C0FC4" w14:paraId="4AFF94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DE58C2"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07FFF36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1288F1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06C18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39F1F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037080" w14:textId="77777777" w:rsidR="00296E35" w:rsidRPr="001C0FC4" w:rsidRDefault="00296E35" w:rsidP="002E3FCC">
            <w:pPr>
              <w:pStyle w:val="TAC"/>
            </w:pPr>
            <w:r w:rsidRPr="001C0FC4">
              <w:t>-</w:t>
            </w:r>
          </w:p>
        </w:tc>
      </w:tr>
      <w:tr w:rsidR="00296E35" w:rsidRPr="001C0FC4" w14:paraId="47E8EA7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9EBF15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B96F8A9" w14:textId="73D511D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9CE6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10FD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DE0E7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6DD6E9B" w14:textId="77777777" w:rsidR="00296E35" w:rsidRPr="001C0FC4" w:rsidRDefault="00296E35" w:rsidP="002E3FCC">
            <w:pPr>
              <w:pStyle w:val="TAC"/>
            </w:pPr>
            <w:r w:rsidRPr="001C0FC4">
              <w:t>P</w:t>
            </w:r>
          </w:p>
        </w:tc>
      </w:tr>
      <w:tr w:rsidR="00296E35" w:rsidRPr="001C0FC4" w14:paraId="3DDBBC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773C2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24C9A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FE198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A704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6C94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91AE62" w14:textId="77777777" w:rsidR="00296E35" w:rsidRPr="001C0FC4" w:rsidRDefault="00296E35" w:rsidP="002E3FCC">
            <w:pPr>
              <w:pStyle w:val="TAC"/>
            </w:pPr>
            <w:r w:rsidRPr="001C0FC4">
              <w:t>-</w:t>
            </w:r>
          </w:p>
        </w:tc>
      </w:tr>
      <w:tr w:rsidR="00296E35" w:rsidRPr="001C0FC4" w14:paraId="4C170363"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1CDA96A"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9E91668" w14:textId="77777777" w:rsidR="00296E35" w:rsidRPr="001C0FC4" w:rsidRDefault="00296E35" w:rsidP="002E3FCC">
            <w:pPr>
              <w:pStyle w:val="TAL"/>
            </w:pPr>
            <w:r w:rsidRPr="001C0FC4">
              <w:t>Check: Does the UE (MCData client) notify the user that the remote client has accepted the download?</w:t>
            </w:r>
          </w:p>
          <w:p w14:paraId="3E0D77E3"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BD0CB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9DAC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F8837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7D90810" w14:textId="77777777" w:rsidR="00296E35" w:rsidRPr="001C0FC4" w:rsidRDefault="00296E35" w:rsidP="002E3FCC">
            <w:pPr>
              <w:pStyle w:val="TAC"/>
            </w:pPr>
            <w:r w:rsidRPr="001C0FC4">
              <w:t>P</w:t>
            </w:r>
          </w:p>
        </w:tc>
      </w:tr>
      <w:tr w:rsidR="00296E35" w:rsidRPr="001C0FC4" w14:paraId="65F5C81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9E9C1EF"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7C1C6EB" w14:textId="2D09FF8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FF8D7B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78B0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15CF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4D54CF2" w14:textId="77777777" w:rsidR="00296E35" w:rsidRPr="001C0FC4" w:rsidRDefault="00296E35" w:rsidP="002E3FCC">
            <w:pPr>
              <w:pStyle w:val="TAC"/>
            </w:pPr>
            <w:r w:rsidRPr="001C0FC4">
              <w:t>P</w:t>
            </w:r>
          </w:p>
        </w:tc>
      </w:tr>
      <w:tr w:rsidR="00296E35" w:rsidRPr="001C0FC4" w14:paraId="58E94D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08FA16"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06EE38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91B7B1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4E4B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BF73A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C5C37C" w14:textId="77777777" w:rsidR="00296E35" w:rsidRPr="001C0FC4" w:rsidRDefault="00296E35" w:rsidP="002E3FCC">
            <w:pPr>
              <w:pStyle w:val="TAC"/>
            </w:pPr>
            <w:r w:rsidRPr="001C0FC4">
              <w:t>-</w:t>
            </w:r>
          </w:p>
        </w:tc>
      </w:tr>
      <w:tr w:rsidR="00296E35" w:rsidRPr="001C0FC4" w14:paraId="0E65B6F6"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95B996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A19DB84" w14:textId="77777777" w:rsidR="00296E35" w:rsidRPr="001C0FC4" w:rsidRDefault="00296E35" w:rsidP="002E3FCC">
            <w:pPr>
              <w:pStyle w:val="TAL"/>
            </w:pPr>
            <w:r w:rsidRPr="001C0FC4">
              <w:t>Check: Does the UE (MCData client) notify the user that the remote client has completed the download?</w:t>
            </w:r>
          </w:p>
          <w:p w14:paraId="6D0726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5DDF2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4610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ECBB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0E7F9C4" w14:textId="77777777" w:rsidR="00296E35" w:rsidRPr="001C0FC4" w:rsidRDefault="00296E35" w:rsidP="002E3FCC">
            <w:pPr>
              <w:pStyle w:val="TAC"/>
            </w:pPr>
            <w:r w:rsidRPr="001C0FC4">
              <w:t>P</w:t>
            </w:r>
          </w:p>
        </w:tc>
      </w:tr>
      <w:tr w:rsidR="00296E35" w:rsidRPr="001C0FC4" w14:paraId="17C432F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F28BE6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091E4B3F" w14:textId="30C4C0D5" w:rsidR="00296E35" w:rsidRPr="001C0FC4" w:rsidRDefault="00296E35" w:rsidP="002E3FCC">
            <w:pPr>
              <w:pStyle w:val="TAL"/>
            </w:pPr>
            <w:r w:rsidRPr="001C0FC4">
              <w:t>Make the UE (MCData client) send test file 2 (</w:t>
            </w:r>
            <w:r w:rsidR="00020115">
              <w:t>Annex</w:t>
            </w:r>
            <w:r w:rsidRPr="001C0FC4">
              <w:t xml:space="preserve"> A.2.2) for CO group FD over HTTP for non-mandatory download and with disposition request "FILE DOWNLOAD COMPLETED UPDATE".</w:t>
            </w:r>
          </w:p>
          <w:p w14:paraId="6A3955E0"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34A04FB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1FC59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EB6FE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316A35" w14:textId="77777777" w:rsidR="00296E35" w:rsidRPr="001C0FC4" w:rsidRDefault="00296E35" w:rsidP="002E3FCC">
            <w:pPr>
              <w:pStyle w:val="TAC"/>
            </w:pPr>
            <w:r w:rsidRPr="001C0FC4">
              <w:t>-</w:t>
            </w:r>
          </w:p>
        </w:tc>
      </w:tr>
      <w:tr w:rsidR="00296E35" w:rsidRPr="001C0FC4" w14:paraId="70762A3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CE33086"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2C970E1" w14:textId="77777777" w:rsidR="00296E35" w:rsidRPr="001C0FC4" w:rsidRDefault="00296E35" w:rsidP="002E3FCC">
            <w:pPr>
              <w:pStyle w:val="TAL"/>
            </w:pPr>
            <w:r w:rsidRPr="001C0FC4">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54FC26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564B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9BBD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D019AF" w14:textId="77777777" w:rsidR="00296E35" w:rsidRPr="001C0FC4" w:rsidRDefault="00296E35" w:rsidP="002E3FCC">
            <w:pPr>
              <w:pStyle w:val="TAC"/>
            </w:pPr>
            <w:r w:rsidRPr="001C0FC4">
              <w:t>-</w:t>
            </w:r>
          </w:p>
        </w:tc>
      </w:tr>
      <w:tr w:rsidR="00296E35" w:rsidRPr="001C0FC4" w14:paraId="3AE180E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03E3914" w14:textId="77777777" w:rsidR="00296E35" w:rsidRPr="001C0FC4" w:rsidRDefault="00296E35" w:rsidP="002E3FCC">
            <w:pPr>
              <w:pStyle w:val="TAC"/>
            </w:pPr>
            <w:r w:rsidRPr="001C0FC4">
              <w:t>14a1</w:t>
            </w:r>
          </w:p>
        </w:tc>
        <w:tc>
          <w:tcPr>
            <w:tcW w:w="3969" w:type="dxa"/>
            <w:tcBorders>
              <w:top w:val="single" w:sz="4" w:space="0" w:color="auto"/>
              <w:left w:val="single" w:sz="4" w:space="0" w:color="auto"/>
              <w:bottom w:val="single" w:sz="4" w:space="0" w:color="auto"/>
              <w:right w:val="single" w:sz="4" w:space="0" w:color="auto"/>
            </w:tcBorders>
            <w:hideMark/>
          </w:tcPr>
          <w:p w14:paraId="6E2077A0" w14:textId="64E27D1E"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w:t>
            </w:r>
          </w:p>
        </w:tc>
        <w:tc>
          <w:tcPr>
            <w:tcW w:w="709" w:type="dxa"/>
            <w:tcBorders>
              <w:top w:val="single" w:sz="4" w:space="0" w:color="auto"/>
              <w:left w:val="single" w:sz="4" w:space="0" w:color="auto"/>
              <w:bottom w:val="single" w:sz="4" w:space="0" w:color="auto"/>
              <w:right w:val="single" w:sz="4" w:space="0" w:color="auto"/>
            </w:tcBorders>
            <w:hideMark/>
          </w:tcPr>
          <w:p w14:paraId="6E9A1A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8EF064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D004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4B17EB" w14:textId="77777777" w:rsidR="00296E35" w:rsidRPr="001C0FC4" w:rsidRDefault="00296E35" w:rsidP="002E3FCC">
            <w:pPr>
              <w:pStyle w:val="TAC"/>
            </w:pPr>
            <w:r w:rsidRPr="001C0FC4">
              <w:t>-</w:t>
            </w:r>
          </w:p>
        </w:tc>
      </w:tr>
      <w:tr w:rsidR="00296E35" w:rsidRPr="001C0FC4" w14:paraId="750F958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81A81AB" w14:textId="77777777" w:rsidR="00296E35" w:rsidRPr="001C0FC4" w:rsidRDefault="00296E35" w:rsidP="002E3FCC">
            <w:pPr>
              <w:pStyle w:val="TAC"/>
            </w:pPr>
            <w:r w:rsidRPr="001C0FC4">
              <w:t>14a2-14a4</w:t>
            </w:r>
          </w:p>
        </w:tc>
        <w:tc>
          <w:tcPr>
            <w:tcW w:w="3969" w:type="dxa"/>
            <w:tcBorders>
              <w:top w:val="single" w:sz="4" w:space="0" w:color="auto"/>
              <w:left w:val="single" w:sz="4" w:space="0" w:color="auto"/>
              <w:bottom w:val="single" w:sz="4" w:space="0" w:color="auto"/>
              <w:right w:val="single" w:sz="4" w:space="0" w:color="auto"/>
            </w:tcBorders>
            <w:hideMark/>
          </w:tcPr>
          <w:p w14:paraId="2BED6A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2D6AA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61A2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A6985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2E8776" w14:textId="77777777" w:rsidR="00296E35" w:rsidRPr="001C0FC4" w:rsidRDefault="00296E35" w:rsidP="002E3FCC">
            <w:pPr>
              <w:pStyle w:val="TAC"/>
            </w:pPr>
            <w:r w:rsidRPr="001C0FC4">
              <w:t>-</w:t>
            </w:r>
          </w:p>
        </w:tc>
      </w:tr>
      <w:tr w:rsidR="00296E35" w:rsidRPr="001C0FC4" w14:paraId="3B31B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E75552"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52C11483" w14:textId="37632AA1"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543CCA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3D9CF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BBEF9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48791" w14:textId="77777777" w:rsidR="00296E35" w:rsidRPr="001C0FC4" w:rsidRDefault="00296E35" w:rsidP="002E3FCC">
            <w:pPr>
              <w:pStyle w:val="TAC"/>
            </w:pPr>
            <w:r w:rsidRPr="001C0FC4">
              <w:t>P</w:t>
            </w:r>
          </w:p>
        </w:tc>
      </w:tr>
      <w:tr w:rsidR="00296E35" w:rsidRPr="001C0FC4" w14:paraId="7E7846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A9AF9E"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71C33176"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684D7FD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02D49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75CF6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A2CBFC" w14:textId="77777777" w:rsidR="00296E35" w:rsidRPr="001C0FC4" w:rsidRDefault="00296E35" w:rsidP="002E3FCC">
            <w:pPr>
              <w:pStyle w:val="TAC"/>
            </w:pPr>
            <w:r w:rsidRPr="001C0FC4">
              <w:t>P</w:t>
            </w:r>
          </w:p>
        </w:tc>
      </w:tr>
      <w:tr w:rsidR="00296E35" w:rsidRPr="001C0FC4" w14:paraId="4A47A7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32D987"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24CFFBB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F875F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D37B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2DED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F46806" w14:textId="77777777" w:rsidR="00296E35" w:rsidRPr="001C0FC4" w:rsidRDefault="00296E35" w:rsidP="002E3FCC">
            <w:pPr>
              <w:pStyle w:val="TAC"/>
            </w:pPr>
            <w:r w:rsidRPr="001C0FC4">
              <w:t>-</w:t>
            </w:r>
          </w:p>
        </w:tc>
      </w:tr>
      <w:tr w:rsidR="00296E35" w:rsidRPr="001C0FC4" w14:paraId="37A187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003F3"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62044888" w14:textId="7AEA320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595F7FA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B0A8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3EC0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7B20AE" w14:textId="77777777" w:rsidR="00296E35" w:rsidRPr="001C0FC4" w:rsidRDefault="00296E35" w:rsidP="002E3FCC">
            <w:pPr>
              <w:pStyle w:val="TAC"/>
            </w:pPr>
            <w:r w:rsidRPr="001C0FC4">
              <w:t>P</w:t>
            </w:r>
          </w:p>
        </w:tc>
      </w:tr>
      <w:tr w:rsidR="00296E35" w:rsidRPr="001C0FC4" w14:paraId="599822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C707BD"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5080CDD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86514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8D563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22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7C3208" w14:textId="77777777" w:rsidR="00296E35" w:rsidRPr="001C0FC4" w:rsidRDefault="00296E35" w:rsidP="002E3FCC">
            <w:pPr>
              <w:pStyle w:val="TAC"/>
            </w:pPr>
            <w:r w:rsidRPr="001C0FC4">
              <w:t>-</w:t>
            </w:r>
          </w:p>
        </w:tc>
      </w:tr>
      <w:tr w:rsidR="00296E35" w:rsidRPr="001C0FC4" w14:paraId="2C65DD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70F1FA" w14:textId="77777777" w:rsidR="00296E35" w:rsidRPr="001C0FC4" w:rsidRDefault="00296E35" w:rsidP="002E3FCC">
            <w:pPr>
              <w:pStyle w:val="TAC"/>
            </w:pPr>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3FFDD5C" w14:textId="77777777" w:rsidR="00296E35" w:rsidRPr="001C0FC4" w:rsidRDefault="00296E35" w:rsidP="002E3FCC">
            <w:pPr>
              <w:pStyle w:val="TAL"/>
            </w:pPr>
            <w:r w:rsidRPr="001C0FC4">
              <w:t>Check: Does the UE (MCData client) notify the user that the remote client has rejected the download?</w:t>
            </w:r>
          </w:p>
          <w:p w14:paraId="19DBEE9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55CB40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7257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83E73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493AE8" w14:textId="77777777" w:rsidR="00296E35" w:rsidRPr="001C0FC4" w:rsidRDefault="00296E35" w:rsidP="002E3FCC">
            <w:pPr>
              <w:pStyle w:val="TAC"/>
            </w:pPr>
            <w:r w:rsidRPr="001C0FC4">
              <w:t>P</w:t>
            </w:r>
          </w:p>
        </w:tc>
      </w:tr>
      <w:tr w:rsidR="00296E35" w:rsidRPr="001C0FC4" w14:paraId="6C7147C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ADF1969" w14:textId="77777777" w:rsidR="00296E35" w:rsidRPr="001C0FC4" w:rsidRDefault="00296E35" w:rsidP="002E3FCC">
            <w:pPr>
              <w:pStyle w:val="TAN"/>
            </w:pPr>
            <w:r w:rsidRPr="001C0FC4">
              <w:t>NOTE 1:</w:t>
            </w:r>
            <w:r w:rsidRPr="001C0FC4">
              <w:tab/>
              <w:t>This is expected to be done via a suitable implementation dependent MMI.</w:t>
            </w:r>
          </w:p>
          <w:p w14:paraId="3BDEC67C" w14:textId="77777777" w:rsidR="00296E35" w:rsidRPr="001C0FC4" w:rsidRDefault="00296E35" w:rsidP="002E3FCC">
            <w:pPr>
              <w:pStyle w:val="TAN"/>
            </w:pPr>
            <w:r w:rsidRPr="001C0FC4">
              <w:t>NOTE 2:</w:t>
            </w:r>
            <w:r w:rsidRPr="001C0FC4">
              <w:tab/>
              <w:t>Test file 1 and 2 for CO FD as specified in annex A.2.1 and A.2.2.</w:t>
            </w:r>
          </w:p>
        </w:tc>
      </w:tr>
    </w:tbl>
    <w:p w14:paraId="50DAA69B" w14:textId="77777777" w:rsidR="00296E35" w:rsidRPr="001C0FC4" w:rsidRDefault="00296E35" w:rsidP="00296E35"/>
    <w:p w14:paraId="6F366CEF" w14:textId="77777777" w:rsidR="00296E35" w:rsidRPr="001C0FC4" w:rsidRDefault="00296E35" w:rsidP="00296E35">
      <w:pPr>
        <w:pStyle w:val="H6"/>
      </w:pPr>
      <w:bookmarkStart w:id="929" w:name="_Toc52782415"/>
      <w:bookmarkStart w:id="930" w:name="_Toc52783026"/>
      <w:bookmarkStart w:id="931" w:name="_Toc59042895"/>
      <w:r w:rsidRPr="001C0FC4">
        <w:t>6.2.3.3.3</w:t>
      </w:r>
      <w:r w:rsidRPr="001C0FC4">
        <w:tab/>
        <w:t>Specific message contents</w:t>
      </w:r>
      <w:bookmarkEnd w:id="929"/>
      <w:bookmarkEnd w:id="930"/>
      <w:bookmarkEnd w:id="931"/>
    </w:p>
    <w:p w14:paraId="15FE0ADB" w14:textId="77777777" w:rsidR="00296E35" w:rsidRPr="001C0FC4" w:rsidRDefault="00296E35" w:rsidP="00296E35">
      <w:pPr>
        <w:pStyle w:val="TH"/>
      </w:pPr>
      <w:r w:rsidRPr="001C0FC4">
        <w:t>Table 6.2.1.3.3-1..6: Void</w:t>
      </w:r>
    </w:p>
    <w:p w14:paraId="4DF33B1D" w14:textId="68B58A58" w:rsidR="00296E35" w:rsidRPr="001C0FC4" w:rsidRDefault="00296E35" w:rsidP="00296E35">
      <w:pPr>
        <w:pStyle w:val="TH"/>
      </w:pPr>
      <w:r w:rsidRPr="001C0FC4">
        <w:t xml:space="preserve">Table 6.2.3.3.3-7: HTTP POST from the UE (steps 3, 15, Table 6.2.3.3.2-1;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FDB2A3"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2FB349" w14:textId="09A0D97B"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47477A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BAFD1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8D42F0"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44DBF44"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5AF518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1D72F89" w14:textId="77777777" w:rsidR="00296E35" w:rsidRPr="001C0FC4" w:rsidRDefault="00296E35" w:rsidP="002E3FCC">
            <w:pPr>
              <w:pStyle w:val="TAH"/>
            </w:pPr>
            <w:r w:rsidRPr="001C0FC4">
              <w:t>Condition</w:t>
            </w:r>
          </w:p>
        </w:tc>
      </w:tr>
      <w:tr w:rsidR="00296E35" w:rsidRPr="001C0FC4" w14:paraId="786738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42CB7C"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8506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F4AB3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DBF1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B6D91" w14:textId="77777777" w:rsidR="00296E35" w:rsidRPr="001C0FC4" w:rsidRDefault="00296E35" w:rsidP="002E3FCC">
            <w:pPr>
              <w:pStyle w:val="TAL"/>
            </w:pPr>
          </w:p>
        </w:tc>
      </w:tr>
      <w:tr w:rsidR="00296E35" w:rsidRPr="001C0FC4" w14:paraId="19526B1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ED9FD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9190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5B468B"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BAE216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5581E" w14:textId="77777777" w:rsidR="00296E35" w:rsidRPr="001C0FC4" w:rsidRDefault="00296E35" w:rsidP="002E3FCC">
            <w:pPr>
              <w:pStyle w:val="TAL"/>
            </w:pPr>
          </w:p>
        </w:tc>
      </w:tr>
      <w:tr w:rsidR="00296E35" w:rsidRPr="001C0FC4" w14:paraId="512FB1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9E406D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E613C9" w14:textId="77777777" w:rsidR="00296E35" w:rsidRPr="001C0FC4" w:rsidRDefault="00296E35" w:rsidP="002E3FCC">
            <w:pPr>
              <w:pStyle w:val="TAL"/>
            </w:pPr>
            <w:r w:rsidRPr="001C0FC4">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1491BEA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4C65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ED7F0C" w14:textId="77777777" w:rsidR="00296E35" w:rsidRPr="001C0FC4" w:rsidRDefault="00296E35" w:rsidP="002E3FCC">
            <w:pPr>
              <w:pStyle w:val="TAL"/>
            </w:pPr>
          </w:p>
        </w:tc>
      </w:tr>
    </w:tbl>
    <w:p w14:paraId="2DA8E4D8" w14:textId="77777777" w:rsidR="00296E35" w:rsidRPr="001C0FC4" w:rsidRDefault="00296E35" w:rsidP="00296E35"/>
    <w:p w14:paraId="435FFC20" w14:textId="77777777" w:rsidR="00296E35" w:rsidRPr="001C0FC4" w:rsidRDefault="00296E35" w:rsidP="00296E35">
      <w:pPr>
        <w:pStyle w:val="TH"/>
      </w:pPr>
      <w:r w:rsidRPr="001C0FC4">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C318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458204E" w14:textId="49E81D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21EA45C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6485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5C6C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BAEA5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BD4A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E3A97E" w14:textId="77777777" w:rsidR="00296E35" w:rsidRPr="001C0FC4" w:rsidRDefault="00296E35" w:rsidP="002E3FCC">
            <w:pPr>
              <w:pStyle w:val="TAH"/>
              <w:rPr>
                <w:bCs/>
              </w:rPr>
            </w:pPr>
            <w:r w:rsidRPr="001C0FC4">
              <w:rPr>
                <w:bCs/>
              </w:rPr>
              <w:t>Condition</w:t>
            </w:r>
          </w:p>
        </w:tc>
      </w:tr>
      <w:tr w:rsidR="00296E35" w:rsidRPr="001C0FC4" w14:paraId="045B572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3B8A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F4F1A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C3552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5B1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87EB52" w14:textId="77777777" w:rsidR="00296E35" w:rsidRPr="001C0FC4" w:rsidRDefault="00296E35" w:rsidP="002E3FCC">
            <w:pPr>
              <w:pStyle w:val="TAL"/>
            </w:pPr>
          </w:p>
        </w:tc>
      </w:tr>
      <w:tr w:rsidR="00296E35" w:rsidRPr="001C0FC4" w14:paraId="418740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2BF72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4B61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D1DB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D0C9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C08A52" w14:textId="77777777" w:rsidR="00296E35" w:rsidRPr="001C0FC4" w:rsidRDefault="00296E35" w:rsidP="002E3FCC">
            <w:pPr>
              <w:pStyle w:val="TAL"/>
            </w:pPr>
          </w:p>
        </w:tc>
      </w:tr>
      <w:tr w:rsidR="00296E35" w:rsidRPr="001C0FC4" w14:paraId="4EE06A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BDCC36"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85020F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50C71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6FEA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77C57F" w14:textId="77777777" w:rsidR="00296E35" w:rsidRPr="001C0FC4" w:rsidRDefault="00296E35" w:rsidP="002E3FCC">
            <w:pPr>
              <w:pStyle w:val="TAL"/>
            </w:pPr>
          </w:p>
        </w:tc>
      </w:tr>
      <w:tr w:rsidR="00296E35" w:rsidRPr="001C0FC4" w14:paraId="66B910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5D215E"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9D5D3BD" w14:textId="77777777" w:rsidR="00296E35" w:rsidRPr="001C0FC4" w:rsidRDefault="00296E35" w:rsidP="002E3FCC">
            <w:pPr>
              <w:pStyle w:val="TAL"/>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B28C32A"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D403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1F035" w14:textId="77777777" w:rsidR="00296E35" w:rsidRPr="001C0FC4" w:rsidRDefault="00296E35" w:rsidP="002E3FCC">
            <w:pPr>
              <w:pStyle w:val="TAL"/>
            </w:pPr>
          </w:p>
        </w:tc>
      </w:tr>
      <w:tr w:rsidR="00296E35" w:rsidRPr="001C0FC4" w14:paraId="7BF57A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CA13C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764C8E7" w14:textId="77777777" w:rsidR="00296E35" w:rsidRPr="001C0FC4" w:rsidRDefault="00296E35" w:rsidP="002E3FCC">
            <w:pPr>
              <w:pStyle w:val="TAL"/>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07C0E1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234C5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9017FF" w14:textId="77777777" w:rsidR="00296E35" w:rsidRPr="001C0FC4" w:rsidRDefault="00296E35" w:rsidP="002E3FCC">
            <w:pPr>
              <w:pStyle w:val="TAL"/>
            </w:pPr>
          </w:p>
        </w:tc>
      </w:tr>
    </w:tbl>
    <w:p w14:paraId="136ABF00" w14:textId="77777777" w:rsidR="00296E35" w:rsidRPr="001C0FC4" w:rsidRDefault="00296E35" w:rsidP="00296E35"/>
    <w:p w14:paraId="012E25C4" w14:textId="77777777" w:rsidR="00296E35" w:rsidRPr="001C0FC4" w:rsidRDefault="00296E35" w:rsidP="00296E35">
      <w:pPr>
        <w:pStyle w:val="TH"/>
      </w:pPr>
      <w:r w:rsidRPr="001C0FC4">
        <w:t>Table 6.2.3.3.3-9: Void</w:t>
      </w:r>
    </w:p>
    <w:p w14:paraId="626B7D9C" w14:textId="4BC674D2" w:rsidR="00296E35" w:rsidRPr="001C0FC4" w:rsidRDefault="00296E35" w:rsidP="00296E35">
      <w:pPr>
        <w:pStyle w:val="TH"/>
      </w:pPr>
      <w:r w:rsidRPr="001C0FC4">
        <w:t xml:space="preserve">Table 6.2.3.3.3-10: HTTP 201 Created from the SS (step 3,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D00F0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0BEA65C" w14:textId="1C1A69AE" w:rsidR="00296E35" w:rsidRPr="001C0FC4" w:rsidRDefault="00296E35" w:rsidP="002E3FCC">
            <w:pPr>
              <w:pStyle w:val="TAL"/>
            </w:pPr>
            <w:r w:rsidRPr="001C0FC4">
              <w:t xml:space="preserve">Derivation Path: TS </w:t>
            </w:r>
            <w:r>
              <w:t>37.579</w:t>
            </w:r>
            <w:r w:rsidRPr="001C0FC4">
              <w:t>-1 [2], Table 5.5.4.7-1, condition FD_HTTP</w:t>
            </w:r>
          </w:p>
        </w:tc>
      </w:tr>
    </w:tbl>
    <w:p w14:paraId="682329C9" w14:textId="77777777" w:rsidR="00296E35" w:rsidRPr="001C0FC4" w:rsidRDefault="00296E35" w:rsidP="00296E35"/>
    <w:p w14:paraId="2806F623" w14:textId="249CE5AD" w:rsidR="00296E35" w:rsidRPr="001C0FC4" w:rsidRDefault="00296E35" w:rsidP="00296E35">
      <w:pPr>
        <w:pStyle w:val="TH"/>
      </w:pPr>
      <w:r w:rsidRPr="001C0FC4">
        <w:t xml:space="preserve">Table 6.2.3.3.3-10A: HTTP 201 Created from the SS (step 15,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462F2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1D68B2" w14:textId="24FF595C" w:rsidR="00296E35" w:rsidRPr="001C0FC4" w:rsidRDefault="00296E35" w:rsidP="002E3FCC">
            <w:pPr>
              <w:pStyle w:val="TAL"/>
            </w:pPr>
            <w:r w:rsidRPr="001C0FC4">
              <w:t xml:space="preserve">Derivation Path: TS </w:t>
            </w:r>
            <w:r>
              <w:t>37.579</w:t>
            </w:r>
            <w:r w:rsidRPr="001C0FC4">
              <w:t>-1 [2], Table 5.5.4.7-1, condition FD_HTTP</w:t>
            </w:r>
          </w:p>
        </w:tc>
      </w:tr>
      <w:tr w:rsidR="00296E35" w:rsidRPr="001C0FC4" w14:paraId="009CC24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8CF29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386D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F99975D"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250A4C7"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ACE1F89" w14:textId="77777777" w:rsidR="00296E35" w:rsidRPr="001C0FC4" w:rsidRDefault="00296E35" w:rsidP="002E3FCC">
            <w:pPr>
              <w:pStyle w:val="TAH"/>
            </w:pPr>
            <w:r w:rsidRPr="001C0FC4">
              <w:t>Condition</w:t>
            </w:r>
          </w:p>
        </w:tc>
      </w:tr>
      <w:tr w:rsidR="00296E35" w:rsidRPr="001C0FC4" w14:paraId="6C510A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D62A23"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B1B3C5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E76AE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FC06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997CAF" w14:textId="77777777" w:rsidR="00296E35" w:rsidRPr="001C0FC4" w:rsidRDefault="00296E35" w:rsidP="002E3FCC">
            <w:pPr>
              <w:pStyle w:val="TAL"/>
            </w:pPr>
          </w:p>
        </w:tc>
      </w:tr>
      <w:tr w:rsidR="00296E35" w:rsidRPr="001C0FC4" w14:paraId="3A6DD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C1B5A9D" w14:textId="77777777" w:rsidR="00296E35" w:rsidRPr="001C0FC4" w:rsidRDefault="00296E35" w:rsidP="002E3FCC">
            <w:pPr>
              <w:pStyle w:val="TAL"/>
            </w:pPr>
            <w:r w:rsidRPr="001C0FC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4070230F" w14:textId="77777777" w:rsidR="00296E35" w:rsidRPr="001C0FC4" w:rsidRDefault="00296E35" w:rsidP="002E3FCC">
            <w:pPr>
              <w:pStyle w:val="TAL"/>
            </w:pPr>
            <w:r w:rsidRPr="001C0FC4">
              <w:rPr>
                <w:rFonts w:eastAsia="Malgun Gothic"/>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8FDD1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EF7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66AFA9" w14:textId="77777777" w:rsidR="00296E35" w:rsidRPr="001C0FC4" w:rsidRDefault="00296E35" w:rsidP="002E3FCC">
            <w:pPr>
              <w:pStyle w:val="TAL"/>
            </w:pPr>
          </w:p>
        </w:tc>
      </w:tr>
    </w:tbl>
    <w:p w14:paraId="2423398B" w14:textId="77777777" w:rsidR="00296E35" w:rsidRPr="001C0FC4" w:rsidRDefault="00296E35" w:rsidP="00296E35"/>
    <w:p w14:paraId="76634463" w14:textId="5B4E2BE1" w:rsidR="00296E35" w:rsidRPr="001C0FC4" w:rsidRDefault="00296E35" w:rsidP="00296E35">
      <w:pPr>
        <w:pStyle w:val="TH"/>
      </w:pPr>
      <w:r w:rsidRPr="001C0FC4">
        <w:t xml:space="preserve">Table 6.2.3.3.3-11: SIP MESSAGE from the UE (steps 3, 15, Table 6.2.3.3.2-1;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C534A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9438153" w14:textId="61FCD50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5E78D32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80D86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FAF86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1873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12733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DB2720" w14:textId="77777777" w:rsidR="00296E35" w:rsidRPr="001C0FC4" w:rsidRDefault="00296E35" w:rsidP="002E3FCC">
            <w:pPr>
              <w:pStyle w:val="TAH"/>
              <w:rPr>
                <w:bCs/>
              </w:rPr>
            </w:pPr>
            <w:r w:rsidRPr="001C0FC4">
              <w:rPr>
                <w:bCs/>
              </w:rPr>
              <w:t>Condition</w:t>
            </w:r>
          </w:p>
        </w:tc>
      </w:tr>
      <w:tr w:rsidR="00296E35" w:rsidRPr="001C0FC4" w14:paraId="7FC0F94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9B23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47F9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68D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D4AA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FBFE2" w14:textId="77777777" w:rsidR="00296E35" w:rsidRPr="001C0FC4" w:rsidRDefault="00296E35" w:rsidP="002E3FCC">
            <w:pPr>
              <w:pStyle w:val="TAL"/>
            </w:pPr>
          </w:p>
        </w:tc>
      </w:tr>
      <w:tr w:rsidR="00296E35" w:rsidRPr="001C0FC4" w14:paraId="3E034B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28BB4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A5E8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9CC3F2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B9EF1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A9D953" w14:textId="77777777" w:rsidR="00296E35" w:rsidRPr="001C0FC4" w:rsidRDefault="00296E35" w:rsidP="002E3FCC">
            <w:pPr>
              <w:pStyle w:val="TAL"/>
            </w:pPr>
          </w:p>
        </w:tc>
      </w:tr>
      <w:tr w:rsidR="00296E35" w:rsidRPr="001C0FC4" w14:paraId="1397069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7FBAB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29A2CB" w14:textId="77777777" w:rsidR="00296E35" w:rsidRPr="001C0FC4" w:rsidRDefault="00296E35" w:rsidP="002E3FCC">
            <w:pPr>
              <w:pStyle w:val="TAL"/>
            </w:pPr>
            <w:r w:rsidRPr="001C0FC4">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125709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1C34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276694" w14:textId="77777777" w:rsidR="00296E35" w:rsidRPr="001C0FC4" w:rsidRDefault="00296E35" w:rsidP="002E3FCC">
            <w:pPr>
              <w:pStyle w:val="TAL"/>
            </w:pPr>
          </w:p>
        </w:tc>
      </w:tr>
      <w:tr w:rsidR="00296E35" w:rsidRPr="001C0FC4" w14:paraId="6C72F5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E5C6D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0A387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24171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960D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8E8436" w14:textId="77777777" w:rsidR="00296E35" w:rsidRPr="001C0FC4" w:rsidRDefault="00296E35" w:rsidP="002E3FCC">
            <w:pPr>
              <w:pStyle w:val="TAL"/>
            </w:pPr>
          </w:p>
        </w:tc>
      </w:tr>
      <w:tr w:rsidR="00296E35" w:rsidRPr="001C0FC4" w14:paraId="41A3530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40AF9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9C7B48" w14:textId="77777777" w:rsidR="00296E35" w:rsidRPr="001C0FC4" w:rsidRDefault="00296E35" w:rsidP="002E3FCC">
            <w:pPr>
              <w:pStyle w:val="TAL"/>
            </w:pPr>
            <w:r w:rsidRPr="001C0FC4">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033274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A79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2B63DF" w14:textId="77777777" w:rsidR="00296E35" w:rsidRPr="001C0FC4" w:rsidRDefault="00296E35" w:rsidP="002E3FCC">
            <w:pPr>
              <w:pStyle w:val="TAL"/>
            </w:pPr>
          </w:p>
        </w:tc>
      </w:tr>
    </w:tbl>
    <w:p w14:paraId="31B423E8" w14:textId="77777777" w:rsidR="00296E35" w:rsidRPr="001C0FC4" w:rsidRDefault="00296E35" w:rsidP="00296E35"/>
    <w:p w14:paraId="66D24D40" w14:textId="77777777" w:rsidR="00296E35" w:rsidRPr="001C0FC4" w:rsidRDefault="00296E35" w:rsidP="00296E35">
      <w:pPr>
        <w:pStyle w:val="TH"/>
      </w:pPr>
      <w:r w:rsidRPr="001C0FC4">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C10D6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EA8584" w14:textId="2BBBB7D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169D4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0937E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B2F044"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815A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2477C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14A0CE" w14:textId="77777777" w:rsidR="00296E35" w:rsidRPr="001C0FC4" w:rsidRDefault="00296E35" w:rsidP="002E3FCC">
            <w:pPr>
              <w:pStyle w:val="TAH"/>
              <w:rPr>
                <w:bCs/>
              </w:rPr>
            </w:pPr>
            <w:r w:rsidRPr="001C0FC4">
              <w:rPr>
                <w:bCs/>
              </w:rPr>
              <w:t>Condition</w:t>
            </w:r>
          </w:p>
        </w:tc>
      </w:tr>
      <w:tr w:rsidR="00296E35" w:rsidRPr="001C0FC4" w14:paraId="424250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C1DA3"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9A5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BBA43B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C3F3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628984" w14:textId="77777777" w:rsidR="00296E35" w:rsidRPr="001C0FC4" w:rsidRDefault="00296E35" w:rsidP="002E3FCC">
            <w:pPr>
              <w:pStyle w:val="TAL"/>
            </w:pPr>
          </w:p>
        </w:tc>
      </w:tr>
      <w:tr w:rsidR="00296E35" w:rsidRPr="001C0FC4" w14:paraId="1AA6D31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0472BD"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B2628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7997E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C6274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DCBF61" w14:textId="77777777" w:rsidR="00296E35" w:rsidRPr="001C0FC4" w:rsidRDefault="00296E35" w:rsidP="002E3FCC">
            <w:pPr>
              <w:pStyle w:val="TAL"/>
            </w:pPr>
          </w:p>
        </w:tc>
      </w:tr>
      <w:tr w:rsidR="00296E35" w:rsidRPr="001C0FC4" w14:paraId="478B3B1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FDE87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CACF8E"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16893D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007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517F3D" w14:textId="77777777" w:rsidR="00296E35" w:rsidRPr="001C0FC4" w:rsidRDefault="00296E35" w:rsidP="002E3FCC">
            <w:pPr>
              <w:pStyle w:val="TAL"/>
            </w:pPr>
          </w:p>
        </w:tc>
      </w:tr>
    </w:tbl>
    <w:p w14:paraId="436621BE" w14:textId="77777777" w:rsidR="00296E35" w:rsidRPr="001C0FC4" w:rsidRDefault="00296E35" w:rsidP="00296E35"/>
    <w:p w14:paraId="402947B2" w14:textId="77777777" w:rsidR="00296E35" w:rsidRPr="001C0FC4" w:rsidRDefault="00296E35" w:rsidP="00296E35">
      <w:pPr>
        <w:pStyle w:val="TH"/>
      </w:pPr>
      <w:r w:rsidRPr="001C0FC4">
        <w:t xml:space="preserve">Table </w:t>
      </w:r>
      <w:r w:rsidRPr="001C0FC4">
        <w:rPr>
          <w:sz w:val="18"/>
        </w:rPr>
        <w:t>6</w:t>
      </w:r>
      <w:r w:rsidRPr="001C0FC4">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22545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B0510F" w14:textId="3708EE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25094CD1" w14:textId="77777777" w:rsidR="00296E35" w:rsidRPr="001C0FC4" w:rsidRDefault="00296E35" w:rsidP="00296E35"/>
    <w:p w14:paraId="70D4B9E7" w14:textId="159DA1DD" w:rsidR="00296E35" w:rsidRPr="001C0FC4" w:rsidRDefault="00296E35" w:rsidP="00296E35">
      <w:pPr>
        <w:pStyle w:val="TH"/>
      </w:pPr>
      <w:r w:rsidRPr="001C0FC4">
        <w:t>Table 6.2.3.3.3-13: SIP MESSAGE from the SS (step 7,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BA941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BECB3CD" w14:textId="3FAEDD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B80763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CF2CC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F6085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ACBF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5FC52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51C589F" w14:textId="77777777" w:rsidR="00296E35" w:rsidRPr="001C0FC4" w:rsidRDefault="00296E35" w:rsidP="002E3FCC">
            <w:pPr>
              <w:pStyle w:val="TAH"/>
              <w:rPr>
                <w:bCs/>
              </w:rPr>
            </w:pPr>
            <w:r w:rsidRPr="001C0FC4">
              <w:rPr>
                <w:bCs/>
              </w:rPr>
              <w:t>Condition</w:t>
            </w:r>
          </w:p>
        </w:tc>
      </w:tr>
      <w:tr w:rsidR="00296E35" w:rsidRPr="001C0FC4" w14:paraId="34F9A1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4528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A29DA0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9E87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B59A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E1D01D" w14:textId="77777777" w:rsidR="00296E35" w:rsidRPr="001C0FC4" w:rsidRDefault="00296E35" w:rsidP="002E3FCC">
            <w:pPr>
              <w:pStyle w:val="TAL"/>
            </w:pPr>
          </w:p>
        </w:tc>
      </w:tr>
      <w:tr w:rsidR="00296E35" w:rsidRPr="001C0FC4" w14:paraId="365ABFC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B1E77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090A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DF2E43"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4FE74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D0690B" w14:textId="77777777" w:rsidR="00296E35" w:rsidRPr="001C0FC4" w:rsidRDefault="00296E35" w:rsidP="002E3FCC">
            <w:pPr>
              <w:pStyle w:val="TAL"/>
            </w:pPr>
          </w:p>
        </w:tc>
      </w:tr>
      <w:tr w:rsidR="00296E35" w:rsidRPr="001C0FC4" w14:paraId="60F738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7D48D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60DF8A"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E6C6C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95D8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95CD70" w14:textId="77777777" w:rsidR="00296E35" w:rsidRPr="001C0FC4" w:rsidRDefault="00296E35" w:rsidP="002E3FCC">
            <w:pPr>
              <w:pStyle w:val="TAL"/>
            </w:pPr>
          </w:p>
        </w:tc>
      </w:tr>
      <w:tr w:rsidR="00296E35" w:rsidRPr="001C0FC4" w14:paraId="15786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48E95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2D061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14FD635"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D983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459DD" w14:textId="77777777" w:rsidR="00296E35" w:rsidRPr="001C0FC4" w:rsidRDefault="00296E35" w:rsidP="002E3FCC">
            <w:pPr>
              <w:pStyle w:val="TAL"/>
            </w:pPr>
          </w:p>
        </w:tc>
      </w:tr>
      <w:tr w:rsidR="00296E35" w:rsidRPr="001C0FC4" w14:paraId="4C7986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2A48A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31BE67" w14:textId="77777777" w:rsidR="00296E35" w:rsidRPr="001C0FC4" w:rsidRDefault="00296E35" w:rsidP="002E3FCC">
            <w:pPr>
              <w:pStyle w:val="TAL"/>
            </w:pPr>
            <w:r w:rsidRPr="001C0FC4">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5B6254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5C1F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211D9A" w14:textId="77777777" w:rsidR="00296E35" w:rsidRPr="001C0FC4" w:rsidRDefault="00296E35" w:rsidP="002E3FCC">
            <w:pPr>
              <w:pStyle w:val="TAL"/>
            </w:pPr>
          </w:p>
        </w:tc>
      </w:tr>
    </w:tbl>
    <w:p w14:paraId="6D38D309" w14:textId="77777777" w:rsidR="00296E35" w:rsidRPr="001C0FC4" w:rsidRDefault="00296E35" w:rsidP="00296E35"/>
    <w:p w14:paraId="3804E3ED" w14:textId="77777777" w:rsidR="00296E35" w:rsidRPr="001C0FC4" w:rsidRDefault="00296E35" w:rsidP="00296E35">
      <w:pPr>
        <w:pStyle w:val="TH"/>
      </w:pPr>
      <w:r w:rsidRPr="001C0FC4">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9C684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EA8C50E" w14:textId="251961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684816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93C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72794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A45C6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79EF0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D3B2F0" w14:textId="77777777" w:rsidR="00296E35" w:rsidRPr="001C0FC4" w:rsidRDefault="00296E35" w:rsidP="002E3FCC">
            <w:pPr>
              <w:pStyle w:val="TAH"/>
              <w:rPr>
                <w:bCs/>
              </w:rPr>
            </w:pPr>
            <w:r w:rsidRPr="001C0FC4">
              <w:rPr>
                <w:bCs/>
              </w:rPr>
              <w:t>Condition</w:t>
            </w:r>
          </w:p>
        </w:tc>
      </w:tr>
      <w:tr w:rsidR="00296E35" w:rsidRPr="001C0FC4" w14:paraId="4F3F89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64E239"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47791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CBBF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C41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113589" w14:textId="77777777" w:rsidR="00296E35" w:rsidRPr="001C0FC4" w:rsidRDefault="00296E35" w:rsidP="002E3FCC">
            <w:pPr>
              <w:pStyle w:val="TAL"/>
            </w:pPr>
          </w:p>
        </w:tc>
      </w:tr>
      <w:tr w:rsidR="00296E35" w:rsidRPr="001C0FC4" w14:paraId="70A574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7CB850"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2B7C2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AEC3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96CA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333C" w14:textId="77777777" w:rsidR="00296E35" w:rsidRPr="001C0FC4" w:rsidRDefault="00296E35" w:rsidP="002E3FCC">
            <w:pPr>
              <w:pStyle w:val="TAL"/>
            </w:pPr>
          </w:p>
        </w:tc>
      </w:tr>
      <w:tr w:rsidR="00296E35" w:rsidRPr="001C0FC4" w14:paraId="2CBB7E7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84FE6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215539"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4CF12F9" w14:textId="3E8E4DA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371794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B54F9A" w14:textId="77777777" w:rsidR="00296E35" w:rsidRPr="001C0FC4" w:rsidRDefault="00296E35" w:rsidP="002E3FCC">
            <w:pPr>
              <w:pStyle w:val="TAL"/>
            </w:pPr>
          </w:p>
        </w:tc>
      </w:tr>
    </w:tbl>
    <w:p w14:paraId="2FEF8BED" w14:textId="77777777" w:rsidR="00296E35" w:rsidRPr="001C0FC4" w:rsidRDefault="00296E35" w:rsidP="00296E35"/>
    <w:p w14:paraId="13D7BDC5" w14:textId="77777777" w:rsidR="00296E35" w:rsidRPr="001C0FC4" w:rsidRDefault="00296E35" w:rsidP="00296E35">
      <w:pPr>
        <w:pStyle w:val="TH"/>
      </w:pPr>
      <w:r w:rsidRPr="001C0FC4">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1222C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697EAA8" w14:textId="432152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5BCDB7EF" w14:textId="77777777" w:rsidR="00296E35" w:rsidRPr="001C0FC4" w:rsidRDefault="00296E35" w:rsidP="00296E35"/>
    <w:p w14:paraId="7E164521" w14:textId="4B508B66" w:rsidR="00296E35" w:rsidRPr="001C0FC4" w:rsidRDefault="00296E35" w:rsidP="00296E35">
      <w:pPr>
        <w:pStyle w:val="TH"/>
      </w:pPr>
      <w:r w:rsidRPr="001C0FC4">
        <w:t>Table 6.2.3.3.3-16: SIP MESSAGE from the SS (step 10,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6625B9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767061D" w14:textId="6FF0989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66F47A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601C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3E9F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7010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35C57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CE4F3F1" w14:textId="77777777" w:rsidR="00296E35" w:rsidRPr="001C0FC4" w:rsidRDefault="00296E35" w:rsidP="002E3FCC">
            <w:pPr>
              <w:pStyle w:val="TAH"/>
              <w:rPr>
                <w:bCs/>
              </w:rPr>
            </w:pPr>
            <w:r w:rsidRPr="001C0FC4">
              <w:rPr>
                <w:bCs/>
              </w:rPr>
              <w:t>Condition</w:t>
            </w:r>
          </w:p>
        </w:tc>
      </w:tr>
      <w:tr w:rsidR="00296E35" w:rsidRPr="001C0FC4" w14:paraId="58F52D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1DC3F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EF3A7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7A6C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ABAC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F3D9BE" w14:textId="77777777" w:rsidR="00296E35" w:rsidRPr="001C0FC4" w:rsidRDefault="00296E35" w:rsidP="002E3FCC">
            <w:pPr>
              <w:pStyle w:val="TAL"/>
            </w:pPr>
          </w:p>
        </w:tc>
      </w:tr>
      <w:tr w:rsidR="00296E35" w:rsidRPr="001C0FC4" w14:paraId="7BCE87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D611A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6FCA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B93984"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2E057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90F9DD" w14:textId="77777777" w:rsidR="00296E35" w:rsidRPr="001C0FC4" w:rsidRDefault="00296E35" w:rsidP="002E3FCC">
            <w:pPr>
              <w:pStyle w:val="TAL"/>
            </w:pPr>
          </w:p>
        </w:tc>
      </w:tr>
      <w:tr w:rsidR="00296E35" w:rsidRPr="001C0FC4" w14:paraId="4C4A67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2480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EFD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148E85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B073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C0C23" w14:textId="77777777" w:rsidR="00296E35" w:rsidRPr="001C0FC4" w:rsidRDefault="00296E35" w:rsidP="002E3FCC">
            <w:pPr>
              <w:pStyle w:val="TAL"/>
            </w:pPr>
          </w:p>
        </w:tc>
      </w:tr>
      <w:tr w:rsidR="00296E35" w:rsidRPr="001C0FC4" w14:paraId="21A0BB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7D38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9C1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748F8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B1E5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1308F" w14:textId="77777777" w:rsidR="00296E35" w:rsidRPr="001C0FC4" w:rsidRDefault="00296E35" w:rsidP="002E3FCC">
            <w:pPr>
              <w:pStyle w:val="TAL"/>
            </w:pPr>
          </w:p>
        </w:tc>
      </w:tr>
      <w:tr w:rsidR="00296E35" w:rsidRPr="001C0FC4" w14:paraId="0C04E3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49C7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636AA8" w14:textId="77777777" w:rsidR="00296E35" w:rsidRPr="001C0FC4" w:rsidRDefault="00296E35" w:rsidP="002E3FCC">
            <w:pPr>
              <w:pStyle w:val="TAL"/>
            </w:pPr>
            <w:r w:rsidRPr="001C0FC4">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07FF78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B761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B3D21" w14:textId="77777777" w:rsidR="00296E35" w:rsidRPr="001C0FC4" w:rsidRDefault="00296E35" w:rsidP="002E3FCC">
            <w:pPr>
              <w:pStyle w:val="TAL"/>
            </w:pPr>
          </w:p>
        </w:tc>
      </w:tr>
    </w:tbl>
    <w:p w14:paraId="328AD936" w14:textId="77777777" w:rsidR="00296E35" w:rsidRPr="001C0FC4" w:rsidRDefault="00296E35" w:rsidP="00296E35"/>
    <w:p w14:paraId="13BBAD22" w14:textId="77777777" w:rsidR="00296E35" w:rsidRPr="001C0FC4" w:rsidRDefault="00296E35" w:rsidP="00296E35">
      <w:pPr>
        <w:pStyle w:val="TH"/>
      </w:pPr>
      <w:r w:rsidRPr="001C0FC4">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1AF0B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1EDB3E4" w14:textId="5521983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1F909F5A" w14:textId="77777777" w:rsidR="00296E35" w:rsidRPr="001C0FC4" w:rsidRDefault="00296E35" w:rsidP="00296E35"/>
    <w:p w14:paraId="0A3E0C80" w14:textId="4ABC8EF0" w:rsidR="00296E35" w:rsidRPr="001C0FC4" w:rsidRDefault="00296E35" w:rsidP="00296E35">
      <w:pPr>
        <w:pStyle w:val="TH"/>
      </w:pPr>
      <w:r w:rsidRPr="001C0FC4">
        <w:t>Table 6.2.3.3.3-18: SIP MESSAGE from the SS (step 19,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CBC57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97244F3" w14:textId="0D9AA1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A62E98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633FF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9AE47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3C7AD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420F8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5AA46F" w14:textId="77777777" w:rsidR="00296E35" w:rsidRPr="001C0FC4" w:rsidRDefault="00296E35" w:rsidP="002E3FCC">
            <w:pPr>
              <w:pStyle w:val="TAH"/>
              <w:rPr>
                <w:bCs/>
              </w:rPr>
            </w:pPr>
            <w:r w:rsidRPr="001C0FC4">
              <w:rPr>
                <w:bCs/>
              </w:rPr>
              <w:t>Condition</w:t>
            </w:r>
          </w:p>
        </w:tc>
      </w:tr>
      <w:tr w:rsidR="00296E35" w:rsidRPr="001C0FC4" w14:paraId="163326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A4AF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BF3D0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89B3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C62C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731ED" w14:textId="77777777" w:rsidR="00296E35" w:rsidRPr="001C0FC4" w:rsidRDefault="00296E35" w:rsidP="002E3FCC">
            <w:pPr>
              <w:pStyle w:val="TAL"/>
            </w:pPr>
          </w:p>
        </w:tc>
      </w:tr>
      <w:tr w:rsidR="00296E35" w:rsidRPr="001C0FC4" w14:paraId="0BDB31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36212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45D497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706E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931CFF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04526E" w14:textId="77777777" w:rsidR="00296E35" w:rsidRPr="001C0FC4" w:rsidRDefault="00296E35" w:rsidP="002E3FCC">
            <w:pPr>
              <w:pStyle w:val="TAL"/>
            </w:pPr>
          </w:p>
        </w:tc>
      </w:tr>
      <w:tr w:rsidR="00296E35" w:rsidRPr="001C0FC4" w14:paraId="5781A6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2F4EF6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00AF"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AD411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A91E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0F7829" w14:textId="77777777" w:rsidR="00296E35" w:rsidRPr="001C0FC4" w:rsidRDefault="00296E35" w:rsidP="002E3FCC">
            <w:pPr>
              <w:pStyle w:val="TAL"/>
            </w:pPr>
          </w:p>
        </w:tc>
      </w:tr>
      <w:tr w:rsidR="00296E35" w:rsidRPr="001C0FC4" w14:paraId="7636621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03FE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D07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1C0946"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89C91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7D47C0" w14:textId="77777777" w:rsidR="00296E35" w:rsidRPr="001C0FC4" w:rsidRDefault="00296E35" w:rsidP="002E3FCC">
            <w:pPr>
              <w:pStyle w:val="TAL"/>
            </w:pPr>
          </w:p>
        </w:tc>
      </w:tr>
      <w:tr w:rsidR="00296E35" w:rsidRPr="001C0FC4" w14:paraId="54A926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5F232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D3FADD" w14:textId="77777777" w:rsidR="00296E35" w:rsidRPr="001C0FC4" w:rsidRDefault="00296E35" w:rsidP="002E3FCC">
            <w:pPr>
              <w:pStyle w:val="TAL"/>
            </w:pPr>
            <w:r w:rsidRPr="001C0FC4">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224BC1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B6E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CE4E93" w14:textId="77777777" w:rsidR="00296E35" w:rsidRPr="001C0FC4" w:rsidRDefault="00296E35" w:rsidP="002E3FCC">
            <w:pPr>
              <w:pStyle w:val="TAL"/>
            </w:pPr>
          </w:p>
        </w:tc>
      </w:tr>
    </w:tbl>
    <w:p w14:paraId="78467363" w14:textId="77777777" w:rsidR="00296E35" w:rsidRPr="001C0FC4" w:rsidRDefault="00296E35" w:rsidP="00296E35"/>
    <w:p w14:paraId="41C58664" w14:textId="77777777" w:rsidR="00296E35" w:rsidRPr="001C0FC4" w:rsidRDefault="00296E35" w:rsidP="00296E35">
      <w:pPr>
        <w:pStyle w:val="TH"/>
      </w:pPr>
      <w:r w:rsidRPr="001C0FC4">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FD3C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C173AF" w14:textId="59D371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13EB11B1" w14:textId="77777777" w:rsidR="00296E35" w:rsidRPr="001C0FC4" w:rsidRDefault="00296E35" w:rsidP="00296E35"/>
    <w:p w14:paraId="3C127BD5" w14:textId="77777777" w:rsidR="00296E35" w:rsidRPr="001C0FC4" w:rsidRDefault="00296E35" w:rsidP="00296E35">
      <w:pPr>
        <w:pStyle w:val="Heading3"/>
      </w:pPr>
      <w:bookmarkStart w:id="932" w:name="_Toc42507361"/>
      <w:bookmarkStart w:id="933" w:name="_Toc52307892"/>
      <w:bookmarkStart w:id="934" w:name="_Toc52782416"/>
      <w:bookmarkStart w:id="935" w:name="_Toc52783027"/>
      <w:bookmarkStart w:id="936" w:name="_Toc59042896"/>
      <w:bookmarkStart w:id="937" w:name="_Toc75459153"/>
      <w:bookmarkStart w:id="938" w:name="_Toc90630593"/>
      <w:bookmarkStart w:id="939" w:name="_Toc100778800"/>
      <w:bookmarkStart w:id="940" w:name="_Toc101286131"/>
      <w:bookmarkStart w:id="941" w:name="_Toc106817717"/>
      <w:bookmarkStart w:id="942" w:name="_Toc106817842"/>
      <w:bookmarkStart w:id="943" w:name="_Toc178186360"/>
      <w:bookmarkStart w:id="944" w:name="_Toc522499815"/>
      <w:bookmarkStart w:id="945" w:name="_Toc25610668"/>
      <w:bookmarkStart w:id="946" w:name="_Toc210385174"/>
      <w:bookmarkEnd w:id="911"/>
      <w:bookmarkEnd w:id="912"/>
      <w:r w:rsidRPr="001C0FC4">
        <w:t>6.2.4</w:t>
      </w:r>
      <w:r w:rsidRPr="001C0FC4">
        <w:tab/>
        <w:t>On-network / File Distribution (FD) / FD Using HTTP / Group Standalone FD / Non-Mandatory Download / After TDU2 Timers Expires / FILE DOWNLOAD REQUEST ACCEPTED / FILE DOWNLOAD COMPLETED / FILE DOWNLOAD REQUEST REJECTED / Client Terminated (CT)</w:t>
      </w:r>
      <w:bookmarkEnd w:id="932"/>
      <w:bookmarkEnd w:id="933"/>
      <w:bookmarkEnd w:id="934"/>
      <w:bookmarkEnd w:id="935"/>
      <w:bookmarkEnd w:id="936"/>
      <w:bookmarkEnd w:id="937"/>
      <w:bookmarkEnd w:id="938"/>
      <w:bookmarkEnd w:id="939"/>
      <w:bookmarkEnd w:id="940"/>
      <w:bookmarkEnd w:id="941"/>
      <w:bookmarkEnd w:id="942"/>
      <w:bookmarkEnd w:id="943"/>
      <w:bookmarkEnd w:id="946"/>
    </w:p>
    <w:p w14:paraId="2C256DA0" w14:textId="77777777" w:rsidR="00296E35" w:rsidRPr="001C0FC4" w:rsidRDefault="00296E35" w:rsidP="00296E35">
      <w:pPr>
        <w:pStyle w:val="H6"/>
      </w:pPr>
      <w:bookmarkStart w:id="947" w:name="_Toc52782417"/>
      <w:bookmarkStart w:id="948" w:name="_Toc52783028"/>
      <w:bookmarkStart w:id="949" w:name="_Toc59042897"/>
      <w:r w:rsidRPr="001C0FC4">
        <w:t>6.2.4.1</w:t>
      </w:r>
      <w:r w:rsidRPr="001C0FC4">
        <w:tab/>
        <w:t>Test Purpose (TP)</w:t>
      </w:r>
      <w:bookmarkEnd w:id="947"/>
      <w:bookmarkEnd w:id="948"/>
      <w:bookmarkEnd w:id="949"/>
    </w:p>
    <w:p w14:paraId="32EB6566" w14:textId="77777777" w:rsidR="00296E35" w:rsidRPr="001C0FC4" w:rsidRDefault="00296E35" w:rsidP="00296E35">
      <w:pPr>
        <w:pStyle w:val="H6"/>
      </w:pPr>
      <w:r w:rsidRPr="001C0FC4">
        <w:t>(1)</w:t>
      </w:r>
    </w:p>
    <w:p w14:paraId="0B9DBE7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DA0AEDA" w14:textId="77777777" w:rsidR="00296E35" w:rsidRPr="001C0FC4" w:rsidRDefault="00296E35" w:rsidP="00296E35">
      <w:pPr>
        <w:pStyle w:val="PL"/>
      </w:pPr>
      <w:r w:rsidRPr="001C0FC4">
        <w:rPr>
          <w:b/>
        </w:rPr>
        <w:t>ensure that</w:t>
      </w:r>
      <w:r w:rsidRPr="001C0FC4">
        <w:t xml:space="preserve"> {</w:t>
      </w:r>
    </w:p>
    <w:p w14:paraId="5860AFF2"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non-mandatory download and with a disposition of "FILE DOWNLOAD COMPLETE UPDATE" }</w:t>
      </w:r>
    </w:p>
    <w:p w14:paraId="104AAD16"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1BDED420" w14:textId="77777777" w:rsidR="00296E35" w:rsidRPr="001C0FC4" w:rsidRDefault="00296E35" w:rsidP="00296E35">
      <w:pPr>
        <w:pStyle w:val="PL"/>
      </w:pPr>
      <w:r w:rsidRPr="001C0FC4">
        <w:t xml:space="preserve">            }</w:t>
      </w:r>
    </w:p>
    <w:p w14:paraId="4E7C8CC4" w14:textId="77777777" w:rsidR="00296E35" w:rsidRPr="001C0FC4" w:rsidRDefault="00296E35" w:rsidP="00296E35">
      <w:pPr>
        <w:pStyle w:val="PL"/>
      </w:pPr>
    </w:p>
    <w:p w14:paraId="1B311D70" w14:textId="77777777" w:rsidR="00296E35" w:rsidRPr="001C0FC4" w:rsidRDefault="00296E35" w:rsidP="00296E35">
      <w:pPr>
        <w:pStyle w:val="H6"/>
      </w:pPr>
      <w:r w:rsidRPr="001C0FC4">
        <w:t>(2)</w:t>
      </w:r>
    </w:p>
    <w:p w14:paraId="46430A2F"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14EA8545" w14:textId="77777777" w:rsidR="00296E35" w:rsidRPr="001C0FC4" w:rsidRDefault="00296E35" w:rsidP="00296E35">
      <w:pPr>
        <w:pStyle w:val="PL"/>
      </w:pPr>
      <w:r w:rsidRPr="001C0FC4">
        <w:rPr>
          <w:b/>
        </w:rPr>
        <w:t>ensure that</w:t>
      </w:r>
      <w:r w:rsidRPr="001C0FC4">
        <w:t xml:space="preserve"> {</w:t>
      </w:r>
    </w:p>
    <w:p w14:paraId="04075387"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281C2302"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5A77C9B5" w14:textId="77777777" w:rsidR="00296E35" w:rsidRPr="001C0FC4" w:rsidRDefault="00296E35" w:rsidP="00296E35">
      <w:pPr>
        <w:pStyle w:val="PL"/>
      </w:pPr>
      <w:r w:rsidRPr="001C0FC4">
        <w:t xml:space="preserve">            }</w:t>
      </w:r>
    </w:p>
    <w:p w14:paraId="4082179F" w14:textId="77777777" w:rsidR="00296E35" w:rsidRPr="001C0FC4" w:rsidRDefault="00296E35" w:rsidP="00296E35">
      <w:pPr>
        <w:pStyle w:val="PL"/>
      </w:pPr>
    </w:p>
    <w:p w14:paraId="59D0F3B2" w14:textId="77777777" w:rsidR="00296E35" w:rsidRPr="001C0FC4" w:rsidRDefault="00296E35" w:rsidP="00296E35">
      <w:pPr>
        <w:pStyle w:val="H6"/>
      </w:pPr>
      <w:r w:rsidRPr="001C0FC4">
        <w:t>(3)</w:t>
      </w:r>
    </w:p>
    <w:p w14:paraId="4021D1B3"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6C76984A" w14:textId="77777777" w:rsidR="00296E35" w:rsidRPr="001C0FC4" w:rsidRDefault="00296E35" w:rsidP="00296E35">
      <w:pPr>
        <w:pStyle w:val="PL"/>
      </w:pPr>
      <w:r w:rsidRPr="001C0FC4">
        <w:rPr>
          <w:b/>
        </w:rPr>
        <w:t>ensure that</w:t>
      </w:r>
      <w:r w:rsidRPr="001C0FC4">
        <w:t xml:space="preserve"> {</w:t>
      </w:r>
    </w:p>
    <w:p w14:paraId="1CBD4E0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567928D"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116DF88D" w14:textId="77777777" w:rsidR="00296E35" w:rsidRPr="001C0FC4" w:rsidRDefault="00296E35" w:rsidP="00296E35">
      <w:pPr>
        <w:pStyle w:val="PL"/>
      </w:pPr>
      <w:r w:rsidRPr="001C0FC4">
        <w:t xml:space="preserve">            }</w:t>
      </w:r>
    </w:p>
    <w:p w14:paraId="42E4FE15" w14:textId="77777777" w:rsidR="00296E35" w:rsidRPr="001C0FC4" w:rsidRDefault="00296E35" w:rsidP="00296E35">
      <w:pPr>
        <w:pStyle w:val="PL"/>
      </w:pPr>
    </w:p>
    <w:p w14:paraId="65F442B2" w14:textId="77777777" w:rsidR="00296E35" w:rsidRPr="001C0FC4" w:rsidRDefault="00296E35" w:rsidP="00296E35">
      <w:pPr>
        <w:pStyle w:val="H6"/>
      </w:pPr>
      <w:r w:rsidRPr="001C0FC4">
        <w:t>(4)</w:t>
      </w:r>
    </w:p>
    <w:p w14:paraId="66AF830C"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76436223" w14:textId="77777777" w:rsidR="00296E35" w:rsidRPr="001C0FC4" w:rsidRDefault="00296E35" w:rsidP="00296E35">
      <w:pPr>
        <w:pStyle w:val="PL"/>
      </w:pPr>
      <w:r w:rsidRPr="001C0FC4">
        <w:rPr>
          <w:b/>
        </w:rPr>
        <w:t>ensure that</w:t>
      </w:r>
      <w:r w:rsidRPr="001C0FC4">
        <w:t xml:space="preserve"> {</w:t>
      </w:r>
    </w:p>
    <w:p w14:paraId="1218BF72"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5A752D16"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5C4F996E" w14:textId="77777777" w:rsidR="00296E35" w:rsidRPr="001C0FC4" w:rsidRDefault="00296E35" w:rsidP="00296E35">
      <w:pPr>
        <w:pStyle w:val="PL"/>
      </w:pPr>
      <w:r w:rsidRPr="001C0FC4">
        <w:t xml:space="preserve">            }</w:t>
      </w:r>
    </w:p>
    <w:p w14:paraId="74BDF523" w14:textId="77777777" w:rsidR="00296E35" w:rsidRPr="001C0FC4" w:rsidRDefault="00296E35" w:rsidP="00296E35">
      <w:pPr>
        <w:pStyle w:val="PL"/>
      </w:pPr>
    </w:p>
    <w:p w14:paraId="36723A4C" w14:textId="77777777" w:rsidR="00296E35" w:rsidRPr="001C0FC4" w:rsidRDefault="00296E35" w:rsidP="00296E35">
      <w:pPr>
        <w:pStyle w:val="H6"/>
        <w:rPr>
          <w:b/>
          <w:bCs/>
        </w:rPr>
      </w:pPr>
      <w:r w:rsidRPr="001C0FC4">
        <w:t>(5)</w:t>
      </w:r>
    </w:p>
    <w:p w14:paraId="573355BE" w14:textId="77777777" w:rsidR="00296E35" w:rsidRPr="001C0FC4" w:rsidRDefault="00296E35" w:rsidP="00296E35">
      <w:pPr>
        <w:pStyle w:val="PL"/>
      </w:pPr>
      <w:r w:rsidRPr="001C0FC4">
        <w:t>Void</w:t>
      </w:r>
    </w:p>
    <w:p w14:paraId="676D3595" w14:textId="77777777" w:rsidR="00296E35" w:rsidRPr="001C0FC4" w:rsidRDefault="00296E35" w:rsidP="00296E35">
      <w:pPr>
        <w:pStyle w:val="PL"/>
      </w:pPr>
    </w:p>
    <w:p w14:paraId="63AD93FB" w14:textId="77777777" w:rsidR="00296E35" w:rsidRPr="001C0FC4" w:rsidRDefault="00296E35" w:rsidP="00296E35">
      <w:pPr>
        <w:pStyle w:val="H6"/>
      </w:pPr>
      <w:bookmarkStart w:id="950" w:name="_Toc52782418"/>
      <w:bookmarkStart w:id="951" w:name="_Toc52783029"/>
      <w:bookmarkStart w:id="952" w:name="_Toc59042898"/>
      <w:r w:rsidRPr="001C0FC4">
        <w:t>6.2.4.2</w:t>
      </w:r>
      <w:r w:rsidRPr="001C0FC4">
        <w:tab/>
        <w:t>Conformance requirements</w:t>
      </w:r>
      <w:bookmarkEnd w:id="950"/>
      <w:bookmarkEnd w:id="951"/>
      <w:bookmarkEnd w:id="952"/>
    </w:p>
    <w:p w14:paraId="1512F1E2"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D61B95" w14:textId="77777777" w:rsidR="00296E35" w:rsidRPr="001C0FC4" w:rsidRDefault="00296E35" w:rsidP="00296E35">
      <w:r w:rsidRPr="001C0FC4">
        <w:t>[TS 24.282, clause 10.2.4.2.2]</w:t>
      </w:r>
    </w:p>
    <w:p w14:paraId="3AECEA9C" w14:textId="77777777" w:rsidR="00296E35" w:rsidRPr="001C0FC4" w:rsidRDefault="00296E35" w:rsidP="00296E35">
      <w:r w:rsidRPr="001C0FC4">
        <w:t>Upon receipt of a "SIP MESSAGE request for FD using HTTP for terminating MCData client", the MCData client:</w:t>
      </w:r>
    </w:p>
    <w:p w14:paraId="2DF1477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1C4EEC62"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1ACF2AC5"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8A87FC4"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133A3E86"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3C7D569F" w14:textId="77777777" w:rsidR="00296E35" w:rsidRPr="001C0FC4" w:rsidRDefault="00296E35" w:rsidP="00296E35">
      <w:r w:rsidRPr="001C0FC4">
        <w:t>[TS 24.282, clause 10.2.1.2.3]</w:t>
      </w:r>
    </w:p>
    <w:p w14:paraId="2F70F797" w14:textId="77777777" w:rsidR="00296E35" w:rsidRPr="001C0FC4" w:rsidRDefault="00296E35" w:rsidP="00296E35">
      <w:r w:rsidRPr="001C0FC4">
        <w:t>The MCData client:</w:t>
      </w:r>
    </w:p>
    <w:p w14:paraId="1BD72FE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295669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7312460C" w14:textId="77777777" w:rsidR="00296E35" w:rsidRPr="001C0FC4" w:rsidRDefault="00296E35" w:rsidP="00296E35">
      <w:pPr>
        <w:pStyle w:val="B2"/>
      </w:pPr>
      <w:r w:rsidRPr="001C0FC4">
        <w:t>b)</w:t>
      </w:r>
      <w:r w:rsidRPr="001C0FC4">
        <w:tab/>
        <w:t>shall notify the user about the incoming FD request; and</w:t>
      </w:r>
    </w:p>
    <w:p w14:paraId="1F163877"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3280FBA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194422D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65FA84A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56BED021"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143724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4384FEE4"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03341AD"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296B6350"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17CDC94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4CAEB09C"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4BA1D0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52F84C8A"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1A9D306A"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1B5703AA" w14:textId="77777777" w:rsidR="00296E35" w:rsidRPr="001C0FC4" w:rsidRDefault="00296E35" w:rsidP="00296E35">
      <w:pPr>
        <w:pStyle w:val="B1"/>
      </w:pPr>
      <w:r w:rsidRPr="001C0FC4">
        <w:t>8)</w:t>
      </w:r>
      <w:r w:rsidRPr="001C0FC4">
        <w:tab/>
        <w:t>if the user accepts the FD request:</w:t>
      </w:r>
    </w:p>
    <w:p w14:paraId="74344A3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15107920"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34038363" w14:textId="77777777" w:rsidR="00296E35" w:rsidRPr="001C0FC4" w:rsidRDefault="00296E35" w:rsidP="00296E35">
      <w:pPr>
        <w:pStyle w:val="B2"/>
      </w:pPr>
      <w:r w:rsidRPr="001C0FC4">
        <w:t>c)</w:t>
      </w:r>
      <w:r w:rsidRPr="001C0FC4">
        <w:tab/>
        <w:t>if the FD SIGNALLING PAYLOAD message contains an existing Conversation ID and:</w:t>
      </w:r>
    </w:p>
    <w:p w14:paraId="05D440BD"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3AC448F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1730B97A"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43482D33"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42FAD9FD"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2C899E4C" w14:textId="77777777" w:rsidR="00296E35" w:rsidRPr="001C0FC4" w:rsidRDefault="00296E35" w:rsidP="00296E35">
      <w:r w:rsidRPr="001C0FC4">
        <w:t>[TS 24.282, clause 12.2.1.1]</w:t>
      </w:r>
    </w:p>
    <w:p w14:paraId="368A85DA" w14:textId="77777777" w:rsidR="00296E35" w:rsidRPr="001C0FC4" w:rsidRDefault="00296E35" w:rsidP="00296E35">
      <w:r w:rsidRPr="001C0FC4">
        <w:t>The MCData client shall follow the procedures in this subclause to:</w:t>
      </w:r>
    </w:p>
    <w:p w14:paraId="7B3DD78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E82665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B9D84E7" w14:textId="77777777" w:rsidR="00296E35" w:rsidRPr="001C0FC4" w:rsidRDefault="00296E35" w:rsidP="00296E35">
      <w:pPr>
        <w:pStyle w:val="B1"/>
      </w:pPr>
      <w:r w:rsidRPr="001C0FC4">
        <w:t>-</w:t>
      </w:r>
      <w:r w:rsidRPr="001C0FC4">
        <w:tab/>
        <w:t>indicate to an MCData client that a request for FD was accepted, deferred or rejected; or</w:t>
      </w:r>
    </w:p>
    <w:p w14:paraId="25007593" w14:textId="77777777" w:rsidR="00296E35" w:rsidRPr="001C0FC4" w:rsidRDefault="00296E35" w:rsidP="00296E35">
      <w:pPr>
        <w:pStyle w:val="B1"/>
      </w:pPr>
      <w:r w:rsidRPr="001C0FC4">
        <w:t>-</w:t>
      </w:r>
      <w:r w:rsidRPr="001C0FC4">
        <w:tab/>
        <w:t>indicate to an MCData client that a file download has been completed;</w:t>
      </w:r>
    </w:p>
    <w:p w14:paraId="1DAB5236" w14:textId="77777777" w:rsidR="00296E35" w:rsidRPr="001C0FC4" w:rsidRDefault="00296E35" w:rsidP="00296E35">
      <w:r w:rsidRPr="001C0FC4">
        <w:t>Before sending a disposition notification the MCData client needs to determine:</w:t>
      </w:r>
    </w:p>
    <w:p w14:paraId="507D91D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C51F0F3"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958B6B" w14:textId="77777777" w:rsidR="00296E35" w:rsidRPr="001C0FC4" w:rsidRDefault="00296E35" w:rsidP="00296E35">
      <w:r w:rsidRPr="001C0FC4">
        <w:t>The MCData client shall generate a SIP MESSAGE request in accordance with 3GPP TS 24.229 [5] and IETF RFC 3428 [6] with the clarifications given below.</w:t>
      </w:r>
    </w:p>
    <w:p w14:paraId="7A126C7F" w14:textId="77777777" w:rsidR="00296E35" w:rsidRPr="001C0FC4" w:rsidRDefault="00296E35" w:rsidP="00296E35">
      <w:r w:rsidRPr="001C0FC4">
        <w:t>The MCData client:</w:t>
      </w:r>
    </w:p>
    <w:p w14:paraId="2FD9423E" w14:textId="77777777" w:rsidR="00296E35" w:rsidRPr="001C0FC4" w:rsidRDefault="00296E35" w:rsidP="00296E35">
      <w:pPr>
        <w:pStyle w:val="B1"/>
      </w:pPr>
      <w:r w:rsidRPr="001C0FC4">
        <w:t>1)</w:t>
      </w:r>
      <w:r w:rsidRPr="001C0FC4">
        <w:tab/>
        <w:t>shall build the SIP MESSAGE request as specified in subclause 6.2.4.1;</w:t>
      </w:r>
    </w:p>
    <w:p w14:paraId="3CCF12F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F17BB1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C722D82"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348DCAC"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D46837B"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52EED1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44A31F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D6AD95F" w14:textId="77777777" w:rsidR="00296E35" w:rsidRPr="001C0FC4" w:rsidRDefault="00296E35" w:rsidP="00296E35">
      <w:r w:rsidRPr="001C0FC4">
        <w:t>[TS 24.282, clause 10.2.3.1]</w:t>
      </w:r>
    </w:p>
    <w:p w14:paraId="1721DDCB"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4664C7"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C94EA53"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27EE6FA9"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013E637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517A8121"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63B8B1F8"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3F905A60" w14:textId="77777777" w:rsidR="00296E35" w:rsidRPr="001C0FC4" w:rsidRDefault="00296E35" w:rsidP="00296E35">
      <w:pPr>
        <w:pStyle w:val="H6"/>
      </w:pPr>
      <w:bookmarkStart w:id="953" w:name="_Toc52782419"/>
      <w:bookmarkStart w:id="954" w:name="_Toc52783030"/>
      <w:bookmarkStart w:id="955" w:name="_Toc59042899"/>
      <w:r w:rsidRPr="001C0FC4">
        <w:t>6.2.4.3</w:t>
      </w:r>
      <w:r w:rsidRPr="001C0FC4">
        <w:tab/>
        <w:t>Test description</w:t>
      </w:r>
      <w:bookmarkEnd w:id="953"/>
      <w:bookmarkEnd w:id="954"/>
      <w:bookmarkEnd w:id="955"/>
    </w:p>
    <w:p w14:paraId="1FE7E234" w14:textId="77777777" w:rsidR="00296E35" w:rsidRPr="001C0FC4" w:rsidRDefault="00296E35" w:rsidP="00296E35">
      <w:pPr>
        <w:pStyle w:val="H6"/>
      </w:pPr>
      <w:bookmarkStart w:id="956" w:name="_Toc52782420"/>
      <w:bookmarkStart w:id="957" w:name="_Toc52783031"/>
      <w:bookmarkStart w:id="958" w:name="_Toc59042900"/>
      <w:r w:rsidRPr="001C0FC4">
        <w:t>6.2.4.3.1</w:t>
      </w:r>
      <w:r w:rsidRPr="001C0FC4">
        <w:tab/>
        <w:t>Pre-test conditions</w:t>
      </w:r>
      <w:bookmarkEnd w:id="956"/>
      <w:bookmarkEnd w:id="957"/>
      <w:bookmarkEnd w:id="958"/>
    </w:p>
    <w:p w14:paraId="1DDDA9C1" w14:textId="77777777" w:rsidR="00296E35" w:rsidRDefault="00296E35" w:rsidP="00296E35">
      <w:pPr>
        <w:pStyle w:val="H6"/>
      </w:pPr>
      <w:r w:rsidRPr="00102CE5">
        <w:t>Test configuration</w:t>
      </w:r>
      <w:r>
        <w:t>:</w:t>
      </w:r>
    </w:p>
    <w:p w14:paraId="5BC601D1" w14:textId="684DEC45" w:rsidR="00296E35" w:rsidRDefault="00296E35" w:rsidP="00296E35">
      <w:pPr>
        <w:pStyle w:val="B1"/>
      </w:pPr>
      <w:r>
        <w:t>-</w:t>
      </w:r>
      <w:r>
        <w:tab/>
        <w:t>Single cell configuration according to TS 37.579-1 [2] clause 5.2.2.2.1.</w:t>
      </w:r>
    </w:p>
    <w:p w14:paraId="56408B50" w14:textId="77777777" w:rsidR="00296E35" w:rsidRPr="001C0FC4" w:rsidRDefault="00296E35" w:rsidP="00296E35">
      <w:pPr>
        <w:pStyle w:val="B1"/>
      </w:pPr>
      <w:r w:rsidRPr="001C0FC4">
        <w:t>-</w:t>
      </w:r>
      <w:r w:rsidRPr="001C0FC4">
        <w:tab/>
        <w:t>Test files downloaded or received at previous test runs are deleted.</w:t>
      </w:r>
    </w:p>
    <w:p w14:paraId="052D547B" w14:textId="77777777" w:rsidR="00296E35" w:rsidRDefault="00296E35" w:rsidP="00296E35">
      <w:pPr>
        <w:pStyle w:val="H6"/>
      </w:pPr>
      <w:r>
        <w:t>Preamble:</w:t>
      </w:r>
    </w:p>
    <w:p w14:paraId="370EB30C" w14:textId="69C3914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9F7AE52"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3DE76D42" w14:textId="77777777" w:rsidR="00296E35" w:rsidRDefault="00296E35" w:rsidP="00296E35">
      <w:pPr>
        <w:pStyle w:val="B1"/>
        <w:ind w:left="852"/>
      </w:pPr>
      <w:r>
        <w:t>-</w:t>
      </w:r>
      <w:r>
        <w:tab/>
      </w:r>
      <w:r w:rsidRPr="002E7822">
        <w:t>Timer TDU2 (FD non-mandatory download timer) is configured to be 15 seconds.</w:t>
      </w:r>
    </w:p>
    <w:p w14:paraId="72576546" w14:textId="77777777" w:rsidR="00296E35" w:rsidRDefault="00296E35" w:rsidP="00296E35">
      <w:pPr>
        <w:pStyle w:val="B1"/>
      </w:pPr>
      <w:r>
        <w:t>-</w:t>
      </w:r>
      <w:r>
        <w:tab/>
      </w:r>
      <w:r w:rsidRPr="000573F5">
        <w:t>UE States at the end of the preamble</w:t>
      </w:r>
      <w:r>
        <w:t>:</w:t>
      </w:r>
    </w:p>
    <w:p w14:paraId="1DD528A4" w14:textId="77777777" w:rsidR="00296E35" w:rsidRDefault="00296E35" w:rsidP="00296E35">
      <w:pPr>
        <w:pStyle w:val="B1"/>
        <w:ind w:left="852"/>
      </w:pPr>
      <w:r>
        <w:t>-</w:t>
      </w:r>
      <w:r>
        <w:tab/>
        <w:t>The UE is in RRC_IDLE state.</w:t>
      </w:r>
    </w:p>
    <w:p w14:paraId="1584D8F3" w14:textId="77777777" w:rsidR="00296E35" w:rsidRDefault="00296E35" w:rsidP="00296E35">
      <w:pPr>
        <w:pStyle w:val="B1"/>
        <w:ind w:left="852"/>
      </w:pPr>
      <w:r>
        <w:t>-</w:t>
      </w:r>
      <w:r>
        <w:tab/>
        <w:t>The client is registered for MCData.</w:t>
      </w:r>
    </w:p>
    <w:p w14:paraId="24838CB0" w14:textId="77777777" w:rsidR="00296E35" w:rsidRPr="001C0FC4" w:rsidRDefault="00296E35" w:rsidP="00296E35">
      <w:pPr>
        <w:pStyle w:val="H6"/>
      </w:pPr>
      <w:bookmarkStart w:id="959" w:name="_Toc52782421"/>
      <w:bookmarkStart w:id="960" w:name="_Toc52783032"/>
      <w:bookmarkStart w:id="961" w:name="_Toc59042901"/>
      <w:r w:rsidRPr="001C0FC4">
        <w:t>6.2.4.3.2</w:t>
      </w:r>
      <w:r w:rsidRPr="001C0FC4">
        <w:tab/>
        <w:t>Test procedure sequence</w:t>
      </w:r>
      <w:bookmarkEnd w:id="959"/>
      <w:bookmarkEnd w:id="960"/>
      <w:bookmarkEnd w:id="961"/>
    </w:p>
    <w:p w14:paraId="65B90E6E" w14:textId="77777777" w:rsidR="00296E35" w:rsidRPr="001C0FC4" w:rsidRDefault="00296E35" w:rsidP="00296E35">
      <w:pPr>
        <w:pStyle w:val="TH"/>
      </w:pPr>
      <w:r w:rsidRPr="001C0FC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30C296A" w14:textId="77777777" w:rsidTr="002E3FCC">
        <w:tc>
          <w:tcPr>
            <w:tcW w:w="649" w:type="dxa"/>
            <w:tcBorders>
              <w:top w:val="single" w:sz="4" w:space="0" w:color="auto"/>
              <w:left w:val="single" w:sz="4" w:space="0" w:color="auto"/>
              <w:bottom w:val="nil"/>
              <w:right w:val="single" w:sz="4" w:space="0" w:color="auto"/>
            </w:tcBorders>
            <w:hideMark/>
          </w:tcPr>
          <w:p w14:paraId="076B91A4"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4BF07D6"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F9C6C9D"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5EFFB500"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12CFA57B" w14:textId="77777777" w:rsidR="00296E35" w:rsidRPr="001C0FC4" w:rsidRDefault="00296E35" w:rsidP="002E3FCC">
            <w:pPr>
              <w:pStyle w:val="TAH"/>
              <w:spacing w:line="252" w:lineRule="auto"/>
            </w:pPr>
            <w:r w:rsidRPr="001C0FC4">
              <w:t>Verdict</w:t>
            </w:r>
          </w:p>
        </w:tc>
      </w:tr>
      <w:tr w:rsidR="00296E35" w:rsidRPr="001C0FC4" w14:paraId="51D35522" w14:textId="77777777" w:rsidTr="002E3FCC">
        <w:tc>
          <w:tcPr>
            <w:tcW w:w="649" w:type="dxa"/>
            <w:tcBorders>
              <w:top w:val="nil"/>
              <w:left w:val="single" w:sz="4" w:space="0" w:color="auto"/>
              <w:bottom w:val="single" w:sz="4" w:space="0" w:color="auto"/>
              <w:right w:val="single" w:sz="4" w:space="0" w:color="auto"/>
            </w:tcBorders>
          </w:tcPr>
          <w:p w14:paraId="449D9728"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6CBCB697"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EB5AFA0"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B1F4ED6"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3B204D0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61388F03" w14:textId="77777777" w:rsidR="00296E35" w:rsidRPr="001C0FC4" w:rsidRDefault="00296E35" w:rsidP="002E3FCC">
            <w:pPr>
              <w:pStyle w:val="TAH"/>
              <w:spacing w:line="252" w:lineRule="auto"/>
            </w:pPr>
          </w:p>
        </w:tc>
      </w:tr>
      <w:tr w:rsidR="00296E35" w:rsidRPr="001C0FC4" w14:paraId="22DF72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75DA89" w14:textId="77777777" w:rsidR="00296E35" w:rsidRPr="001C0FC4" w:rsidRDefault="00296E35" w:rsidP="002E3FCC">
            <w:pPr>
              <w:pStyle w:val="TAC"/>
              <w:spacing w:line="252"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B4D83CC" w14:textId="1DACC184"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7C614A1"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512576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B0E30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01D1F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CDFDAF3" w14:textId="77777777" w:rsidR="00296E35" w:rsidRPr="001C0FC4" w:rsidRDefault="00296E35" w:rsidP="002E3FCC">
            <w:pPr>
              <w:pStyle w:val="TAC"/>
              <w:spacing w:line="252" w:lineRule="auto"/>
            </w:pPr>
            <w:r w:rsidRPr="001C0FC4">
              <w:t>P</w:t>
            </w:r>
          </w:p>
        </w:tc>
      </w:tr>
      <w:tr w:rsidR="00296E35" w:rsidRPr="001C0FC4" w14:paraId="2526ABB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30952A" w14:textId="77777777" w:rsidR="00296E35" w:rsidRPr="001C0FC4" w:rsidRDefault="00296E35" w:rsidP="002E3FCC">
            <w:pPr>
              <w:pStyle w:val="TAC"/>
              <w:spacing w:line="252"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FD75801"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357FFF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04A7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EB634"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F0B398" w14:textId="77777777" w:rsidR="00296E35" w:rsidRPr="001C0FC4" w:rsidRDefault="00296E35" w:rsidP="002E3FCC">
            <w:pPr>
              <w:pStyle w:val="TAC"/>
              <w:spacing w:line="252" w:lineRule="auto"/>
            </w:pPr>
            <w:r w:rsidRPr="001C0FC4">
              <w:t>-</w:t>
            </w:r>
          </w:p>
        </w:tc>
      </w:tr>
      <w:tr w:rsidR="00296E35" w:rsidRPr="001C0FC4" w14:paraId="512619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96F2C8" w14:textId="77777777" w:rsidR="00296E35" w:rsidRPr="001C0FC4" w:rsidRDefault="00296E35" w:rsidP="002E3FCC">
            <w:pPr>
              <w:pStyle w:val="TAC"/>
              <w:spacing w:line="252"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4ECD84B" w14:textId="77777777" w:rsidR="00296E35" w:rsidRPr="001C0FC4" w:rsidRDefault="00296E35" w:rsidP="002E3FCC">
            <w:pPr>
              <w:pStyle w:val="TAL"/>
              <w:spacing w:line="252" w:lineRule="auto"/>
            </w:pPr>
            <w:r w:rsidRPr="001C0FC4">
              <w:t>Check: Does the UE (MCData client) notify the user of the incoming FD request?</w:t>
            </w:r>
          </w:p>
          <w:p w14:paraId="1D3295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AAC507"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555D5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96948"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078B0DF" w14:textId="77777777" w:rsidR="00296E35" w:rsidRPr="001C0FC4" w:rsidRDefault="00296E35" w:rsidP="002E3FCC">
            <w:pPr>
              <w:pStyle w:val="TAC"/>
              <w:spacing w:line="252" w:lineRule="auto"/>
            </w:pPr>
            <w:r w:rsidRPr="001C0FC4">
              <w:t>P</w:t>
            </w:r>
          </w:p>
        </w:tc>
      </w:tr>
      <w:tr w:rsidR="00296E35" w:rsidRPr="001C0FC4" w14:paraId="606929C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BE6F4C"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DC07F4A"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CE01B1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7B253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F276A"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A7DA29" w14:textId="77777777" w:rsidR="00296E35" w:rsidRPr="001C0FC4" w:rsidRDefault="00296E35" w:rsidP="002E3FCC">
            <w:pPr>
              <w:pStyle w:val="TAC"/>
              <w:spacing w:line="252" w:lineRule="auto"/>
            </w:pPr>
            <w:r w:rsidRPr="001C0FC4">
              <w:t>-</w:t>
            </w:r>
          </w:p>
        </w:tc>
      </w:tr>
      <w:tr w:rsidR="00296E35" w:rsidRPr="001C0FC4" w14:paraId="2CED8F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7419FF" w14:textId="77777777" w:rsidR="00296E35" w:rsidRPr="001C0FC4" w:rsidRDefault="00296E35" w:rsidP="002E3FCC">
            <w:pPr>
              <w:pStyle w:val="TAC"/>
              <w:spacing w:line="252" w:lineRule="auto"/>
            </w:pPr>
            <w:r w:rsidRPr="001C0FC4">
              <w:t>4A</w:t>
            </w:r>
          </w:p>
        </w:tc>
        <w:tc>
          <w:tcPr>
            <w:tcW w:w="3970" w:type="dxa"/>
            <w:tcBorders>
              <w:top w:val="single" w:sz="4" w:space="0" w:color="auto"/>
              <w:left w:val="single" w:sz="4" w:space="0" w:color="auto"/>
              <w:bottom w:val="single" w:sz="4" w:space="0" w:color="auto"/>
              <w:right w:val="single" w:sz="4" w:space="0" w:color="auto"/>
            </w:tcBorders>
            <w:hideMark/>
          </w:tcPr>
          <w:p w14:paraId="2A1624A7" w14:textId="77777777" w:rsidR="00296E35" w:rsidRPr="001C0FC4" w:rsidRDefault="00296E35" w:rsidP="002E3FCC">
            <w:pPr>
              <w:pStyle w:val="TAL"/>
              <w:spacing w:line="252" w:lineRule="auto"/>
            </w:pPr>
            <w:r w:rsidRPr="001C0FC4">
              <w:t>Make the UE (MCData client) accept the FD request and download the file.</w:t>
            </w:r>
          </w:p>
          <w:p w14:paraId="2E88EC6B"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E27ED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9D4C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3BC3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E95EFA" w14:textId="77777777" w:rsidR="00296E35" w:rsidRPr="001C0FC4" w:rsidRDefault="00296E35" w:rsidP="002E3FCC">
            <w:pPr>
              <w:pStyle w:val="TAC"/>
              <w:spacing w:line="252" w:lineRule="auto"/>
            </w:pPr>
            <w:r w:rsidRPr="001C0FC4">
              <w:t>-</w:t>
            </w:r>
          </w:p>
        </w:tc>
      </w:tr>
      <w:tr w:rsidR="00296E35" w:rsidRPr="001C0FC4" w14:paraId="1512186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A85835" w14:textId="77777777" w:rsidR="00296E35" w:rsidRPr="001C0FC4" w:rsidRDefault="00296E35" w:rsidP="002E3FCC">
            <w:pPr>
              <w:pStyle w:val="TAC"/>
              <w:spacing w:line="252"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54CB023" w14:textId="22855502" w:rsidR="00296E35" w:rsidRPr="001C0FC4" w:rsidRDefault="00296E35" w:rsidP="002E3FCC">
            <w:pPr>
              <w:pStyle w:val="TAL"/>
              <w:spacing w:line="252" w:lineRule="auto"/>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2A0E021D" w14:textId="77777777" w:rsidR="00296E35" w:rsidRPr="001C0FC4" w:rsidRDefault="00296E35" w:rsidP="002E3FCC">
            <w:pPr>
              <w:pStyle w:val="TAL"/>
              <w:spacing w:line="252" w:lineRule="auto"/>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673CC6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37487C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896503" w14:textId="77777777" w:rsidR="00296E35" w:rsidRPr="001C0FC4" w:rsidRDefault="00296E35" w:rsidP="002E3FCC">
            <w:pPr>
              <w:pStyle w:val="TAC"/>
              <w:spacing w:line="252"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09F4F2C5" w14:textId="77777777" w:rsidR="00296E35" w:rsidRPr="001C0FC4" w:rsidRDefault="00296E35" w:rsidP="002E3FCC">
            <w:pPr>
              <w:pStyle w:val="TAC"/>
              <w:spacing w:line="252" w:lineRule="auto"/>
            </w:pPr>
            <w:r w:rsidRPr="001C0FC4">
              <w:t>P</w:t>
            </w:r>
          </w:p>
        </w:tc>
      </w:tr>
      <w:tr w:rsidR="00296E35" w:rsidRPr="001C0FC4" w14:paraId="4B3F18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3F0108" w14:textId="77777777" w:rsidR="00296E35" w:rsidRPr="001C0FC4" w:rsidRDefault="00296E35" w:rsidP="002E3FCC">
            <w:pPr>
              <w:pStyle w:val="TAC"/>
              <w:spacing w:line="252"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76177309"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A50618"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E7C13A"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ECA750"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DB685A" w14:textId="77777777" w:rsidR="00296E35" w:rsidRPr="001C0FC4" w:rsidRDefault="00296E35" w:rsidP="002E3FCC">
            <w:pPr>
              <w:pStyle w:val="TAC"/>
              <w:spacing w:line="252" w:lineRule="auto"/>
            </w:pPr>
            <w:r w:rsidRPr="001C0FC4">
              <w:t>-</w:t>
            </w:r>
          </w:p>
        </w:tc>
      </w:tr>
      <w:tr w:rsidR="00296E35" w:rsidRPr="001C0FC4" w14:paraId="4AD38C5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A30987" w14:textId="77777777" w:rsidR="00296E35" w:rsidRPr="001C0FC4" w:rsidRDefault="00296E35" w:rsidP="002E3FCC">
            <w:pPr>
              <w:pStyle w:val="TAC"/>
              <w:spacing w:line="252"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FB167F8" w14:textId="77777777" w:rsidR="00296E35" w:rsidRPr="001C0FC4" w:rsidRDefault="00296E35" w:rsidP="002E3FCC">
            <w:pPr>
              <w:pStyle w:val="TAL"/>
              <w:spacing w:line="252" w:lineRule="auto"/>
            </w:pPr>
            <w:r w:rsidRPr="001C0FC4">
              <w:t>Check: Does the UE (MCData client) notify the user of the file download?</w:t>
            </w:r>
          </w:p>
          <w:p w14:paraId="33EE6C76"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C3BCC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2D732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A6C793" w14:textId="77777777" w:rsidR="00296E35" w:rsidRPr="001C0FC4" w:rsidRDefault="00296E35" w:rsidP="002E3FCC">
            <w:pPr>
              <w:pStyle w:val="TAC"/>
              <w:spacing w:line="252"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4345A4" w14:textId="77777777" w:rsidR="00296E35" w:rsidRPr="001C0FC4" w:rsidRDefault="00296E35" w:rsidP="002E3FCC">
            <w:pPr>
              <w:pStyle w:val="TAC"/>
              <w:spacing w:line="252" w:lineRule="auto"/>
            </w:pPr>
            <w:r w:rsidRPr="001C0FC4">
              <w:t>P</w:t>
            </w:r>
          </w:p>
        </w:tc>
      </w:tr>
      <w:tr w:rsidR="00296E35" w:rsidRPr="001C0FC4" w14:paraId="0B69841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BC487D"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235BD8D" w14:textId="6FE912C7" w:rsidR="00296E35" w:rsidRPr="001C0FC4" w:rsidRDefault="00296E35" w:rsidP="002E3FCC">
            <w:pPr>
              <w:pStyle w:val="TAL"/>
            </w:pPr>
            <w:r w:rsidRPr="001C0FC4">
              <w:t>Check: Has the UE (MCData client) downloaded test file 1 (</w:t>
            </w:r>
            <w:r w:rsidR="00D62136">
              <w:t>Annex</w:t>
            </w:r>
            <w:r w:rsidRPr="001C0FC4">
              <w:t xml:space="preserve"> A.3.1)?</w:t>
            </w:r>
          </w:p>
          <w:p w14:paraId="22B5916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A980BB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052E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DBED6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33034E2" w14:textId="77777777" w:rsidR="00296E35" w:rsidRPr="001C0FC4" w:rsidRDefault="00296E35" w:rsidP="002E3FCC">
            <w:pPr>
              <w:pStyle w:val="TAC"/>
            </w:pPr>
            <w:r w:rsidRPr="001C0FC4">
              <w:t>P</w:t>
            </w:r>
          </w:p>
        </w:tc>
      </w:tr>
      <w:tr w:rsidR="00296E35" w:rsidRPr="001C0FC4" w14:paraId="34C089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FE2759" w14:textId="77777777" w:rsidR="00296E35" w:rsidRPr="001C0FC4" w:rsidRDefault="00296E35" w:rsidP="002E3FCC">
            <w:pPr>
              <w:pStyle w:val="TAC"/>
              <w:spacing w:line="252"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563860D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E8EED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1F0E1C"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D32D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4561AA" w14:textId="77777777" w:rsidR="00296E35" w:rsidRPr="001C0FC4" w:rsidRDefault="00296E35" w:rsidP="002E3FCC">
            <w:pPr>
              <w:pStyle w:val="TAC"/>
              <w:spacing w:line="252" w:lineRule="auto"/>
            </w:pPr>
            <w:r w:rsidRPr="001C0FC4">
              <w:t>-</w:t>
            </w:r>
          </w:p>
        </w:tc>
      </w:tr>
      <w:tr w:rsidR="00296E35" w:rsidRPr="001C0FC4" w14:paraId="7C7A3B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6CBB48" w14:textId="77777777" w:rsidR="00296E35" w:rsidRPr="001C0FC4" w:rsidRDefault="00296E35" w:rsidP="002E3FCC">
            <w:pPr>
              <w:pStyle w:val="TAC"/>
              <w:spacing w:line="252"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B59922C" w14:textId="05B81FAB"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64973BA"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AE9AD4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A9E07F"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1668A4"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FB922D5" w14:textId="77777777" w:rsidR="00296E35" w:rsidRPr="001C0FC4" w:rsidRDefault="00296E35" w:rsidP="002E3FCC">
            <w:pPr>
              <w:pStyle w:val="TAC"/>
              <w:spacing w:line="252" w:lineRule="auto"/>
            </w:pPr>
            <w:r w:rsidRPr="001C0FC4">
              <w:t>P</w:t>
            </w:r>
          </w:p>
        </w:tc>
      </w:tr>
      <w:tr w:rsidR="00296E35" w:rsidRPr="001C0FC4" w14:paraId="38FCA1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4DE826" w14:textId="77777777" w:rsidR="00296E35" w:rsidRPr="001C0FC4" w:rsidRDefault="00296E35" w:rsidP="002E3FCC">
            <w:pPr>
              <w:pStyle w:val="TAC"/>
              <w:spacing w:line="252"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5FCFEC3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6A6084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98166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A1723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7A7BCA4" w14:textId="77777777" w:rsidR="00296E35" w:rsidRPr="001C0FC4" w:rsidRDefault="00296E35" w:rsidP="002E3FCC">
            <w:pPr>
              <w:pStyle w:val="TAC"/>
              <w:spacing w:line="252" w:lineRule="auto"/>
            </w:pPr>
            <w:r w:rsidRPr="001C0FC4">
              <w:t>-</w:t>
            </w:r>
          </w:p>
        </w:tc>
      </w:tr>
      <w:tr w:rsidR="00296E35" w:rsidRPr="001C0FC4" w14:paraId="550E3D3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CA38ED" w14:textId="77777777" w:rsidR="00296E35" w:rsidRPr="001C0FC4" w:rsidRDefault="00296E35" w:rsidP="002E3FCC">
            <w:pPr>
              <w:pStyle w:val="TAC"/>
              <w:spacing w:line="252"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EF6C3E0" w14:textId="77777777" w:rsidR="00296E35" w:rsidRPr="001C0FC4" w:rsidRDefault="00296E35" w:rsidP="002E3FCC">
            <w:pPr>
              <w:pStyle w:val="TAL"/>
              <w:spacing w:line="252" w:lineRule="auto"/>
            </w:pPr>
            <w:r w:rsidRPr="001C0FC4">
              <w:t>Check: Does the UE (MCData client) notify the user of the incoming FD request?</w:t>
            </w:r>
          </w:p>
          <w:p w14:paraId="1BC531CF"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1485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648F0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CEE26B"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8D10089" w14:textId="77777777" w:rsidR="00296E35" w:rsidRPr="001C0FC4" w:rsidRDefault="00296E35" w:rsidP="002E3FCC">
            <w:pPr>
              <w:pStyle w:val="TAC"/>
              <w:spacing w:line="252" w:lineRule="auto"/>
            </w:pPr>
            <w:r w:rsidRPr="001C0FC4">
              <w:t>P</w:t>
            </w:r>
          </w:p>
        </w:tc>
      </w:tr>
      <w:tr w:rsidR="00296E35" w:rsidRPr="001C0FC4" w14:paraId="0E7B0A9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4E6E33" w14:textId="77777777" w:rsidR="00296E35" w:rsidRPr="001C0FC4" w:rsidRDefault="00296E35" w:rsidP="002E3FCC">
            <w:pPr>
              <w:pStyle w:val="TAC"/>
              <w:spacing w:line="252"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1E6557F"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3C6AC11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EE5B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D3FDDE6"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30856B" w14:textId="77777777" w:rsidR="00296E35" w:rsidRPr="001C0FC4" w:rsidRDefault="00296E35" w:rsidP="002E3FCC">
            <w:pPr>
              <w:pStyle w:val="TAC"/>
              <w:spacing w:line="252" w:lineRule="auto"/>
            </w:pPr>
            <w:r w:rsidRPr="001C0FC4">
              <w:t>-</w:t>
            </w:r>
          </w:p>
        </w:tc>
      </w:tr>
      <w:tr w:rsidR="00296E35" w:rsidRPr="001C0FC4" w14:paraId="48CDAB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5185CB" w14:textId="77777777" w:rsidR="00296E35" w:rsidRPr="001C0FC4" w:rsidRDefault="00296E35" w:rsidP="002E3FCC">
            <w:pPr>
              <w:pStyle w:val="TAC"/>
              <w:spacing w:line="252" w:lineRule="auto"/>
            </w:pPr>
            <w:r w:rsidRPr="001C0FC4">
              <w:t>15A</w:t>
            </w:r>
          </w:p>
        </w:tc>
        <w:tc>
          <w:tcPr>
            <w:tcW w:w="3970" w:type="dxa"/>
            <w:tcBorders>
              <w:top w:val="single" w:sz="4" w:space="0" w:color="auto"/>
              <w:left w:val="single" w:sz="4" w:space="0" w:color="auto"/>
              <w:bottom w:val="single" w:sz="4" w:space="0" w:color="auto"/>
              <w:right w:val="single" w:sz="4" w:space="0" w:color="auto"/>
            </w:tcBorders>
            <w:hideMark/>
          </w:tcPr>
          <w:p w14:paraId="4F866ECC" w14:textId="77777777" w:rsidR="00296E35" w:rsidRPr="001C0FC4" w:rsidRDefault="00296E35" w:rsidP="002E3FCC">
            <w:pPr>
              <w:pStyle w:val="TAL"/>
              <w:spacing w:line="252" w:lineRule="auto"/>
            </w:pPr>
            <w:r w:rsidRPr="001C0FC4">
              <w:t>Make the UE (MCData client) reject the FD request.</w:t>
            </w:r>
          </w:p>
          <w:p w14:paraId="73556E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F89E2B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CB010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F29FF7"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EF9255" w14:textId="77777777" w:rsidR="00296E35" w:rsidRPr="001C0FC4" w:rsidRDefault="00296E35" w:rsidP="002E3FCC">
            <w:pPr>
              <w:pStyle w:val="TAC"/>
              <w:spacing w:line="252" w:lineRule="auto"/>
            </w:pPr>
            <w:r w:rsidRPr="001C0FC4">
              <w:t>-</w:t>
            </w:r>
          </w:p>
        </w:tc>
      </w:tr>
      <w:tr w:rsidR="00296E35" w:rsidRPr="001C0FC4" w14:paraId="730962A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30D249" w14:textId="77777777" w:rsidR="00296E35" w:rsidRPr="001C0FC4" w:rsidRDefault="00296E35" w:rsidP="002E3FCC">
            <w:pPr>
              <w:pStyle w:val="TAC"/>
              <w:spacing w:line="252"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0CFFE7EE" w14:textId="33349B84" w:rsidR="00296E35" w:rsidRPr="001C0FC4" w:rsidRDefault="00296E35" w:rsidP="002E3FCC">
            <w:pPr>
              <w:pStyle w:val="TAL"/>
              <w:spacing w:line="252" w:lineRule="auto"/>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0714BC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752BF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23B929" w14:textId="77777777" w:rsidR="00296E35" w:rsidRPr="001C0FC4" w:rsidRDefault="00296E35" w:rsidP="002E3FCC">
            <w:pPr>
              <w:pStyle w:val="TAC"/>
              <w:spacing w:line="252"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4830FFE" w14:textId="77777777" w:rsidR="00296E35" w:rsidRPr="001C0FC4" w:rsidRDefault="00296E35" w:rsidP="002E3FCC">
            <w:pPr>
              <w:pStyle w:val="TAC"/>
              <w:spacing w:line="252" w:lineRule="auto"/>
            </w:pPr>
            <w:r w:rsidRPr="001C0FC4">
              <w:t>P</w:t>
            </w:r>
          </w:p>
        </w:tc>
      </w:tr>
      <w:tr w:rsidR="00296E35" w:rsidRPr="001C0FC4" w14:paraId="0857CA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1AA9A3" w14:textId="77777777" w:rsidR="00296E35" w:rsidRPr="001C0FC4" w:rsidRDefault="00296E35" w:rsidP="002E3FCC">
            <w:pPr>
              <w:pStyle w:val="TAC"/>
              <w:spacing w:line="252"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7BEAAD8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10E42B"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E3FD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B38BB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4EF28" w14:textId="77777777" w:rsidR="00296E35" w:rsidRPr="001C0FC4" w:rsidRDefault="00296E35" w:rsidP="002E3FCC">
            <w:pPr>
              <w:pStyle w:val="TAC"/>
              <w:spacing w:line="252" w:lineRule="auto"/>
            </w:pPr>
            <w:r w:rsidRPr="001C0FC4">
              <w:t>-</w:t>
            </w:r>
          </w:p>
        </w:tc>
      </w:tr>
      <w:tr w:rsidR="00296E35" w:rsidRPr="001C0FC4" w14:paraId="74A30B3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AFC37B8" w14:textId="77777777" w:rsidR="00296E35" w:rsidRPr="001C0FC4" w:rsidRDefault="00296E35" w:rsidP="002E3FCC">
            <w:pPr>
              <w:pStyle w:val="TAN"/>
            </w:pPr>
            <w:r w:rsidRPr="001C0FC4">
              <w:t>NOTE 1:</w:t>
            </w:r>
            <w:r w:rsidRPr="001C0FC4">
              <w:tab/>
              <w:t>This is expected to be done via a suitable implementation dependent MMI.</w:t>
            </w:r>
          </w:p>
          <w:p w14:paraId="28F25C12"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74C2EA4A" w14:textId="77777777" w:rsidR="00296E35" w:rsidRPr="001C0FC4" w:rsidRDefault="00296E35" w:rsidP="002E3FCC">
            <w:pPr>
              <w:pStyle w:val="TAN"/>
            </w:pPr>
            <w:r w:rsidRPr="001C0FC4">
              <w:t>NOTE 3:</w:t>
            </w:r>
            <w:r w:rsidRPr="001C0FC4">
              <w:tab/>
              <w:t>Test file 1 for CT FD as specified in annex A.3.1.</w:t>
            </w:r>
          </w:p>
        </w:tc>
      </w:tr>
    </w:tbl>
    <w:p w14:paraId="2DF26ABE" w14:textId="77777777" w:rsidR="00296E35" w:rsidRPr="001C0FC4" w:rsidRDefault="00296E35" w:rsidP="00296E35"/>
    <w:p w14:paraId="47F5B731" w14:textId="77777777" w:rsidR="00296E35" w:rsidRPr="001C0FC4" w:rsidRDefault="00296E35" w:rsidP="00296E35">
      <w:pPr>
        <w:pStyle w:val="H6"/>
      </w:pPr>
      <w:bookmarkStart w:id="962" w:name="_Toc52782422"/>
      <w:bookmarkStart w:id="963" w:name="_Toc52783033"/>
      <w:bookmarkStart w:id="964" w:name="_Toc59042902"/>
      <w:r w:rsidRPr="001C0FC4">
        <w:t>6.2.4.3.3</w:t>
      </w:r>
      <w:r w:rsidRPr="001C0FC4">
        <w:tab/>
        <w:t>Specific message contents</w:t>
      </w:r>
      <w:bookmarkEnd w:id="962"/>
      <w:bookmarkEnd w:id="963"/>
      <w:bookmarkEnd w:id="964"/>
    </w:p>
    <w:p w14:paraId="3881A72C" w14:textId="7E606523" w:rsidR="00296E35" w:rsidRPr="001C0FC4" w:rsidRDefault="00296E35" w:rsidP="00296E35">
      <w:pPr>
        <w:pStyle w:val="TH"/>
      </w:pPr>
      <w:r w:rsidRPr="001C0FC4">
        <w:t>Table 6.2.4.3.3-1: SIP MESSAGE from the SS (steps 1, 12, Table 6.2.4.3.2-1;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1FBA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F70AB0" w14:textId="65EB949D"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90557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FEDC0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AD2A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E80330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7334027"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310E7A" w14:textId="77777777" w:rsidR="00296E35" w:rsidRPr="001C0FC4" w:rsidRDefault="00296E35" w:rsidP="002E3FCC">
            <w:pPr>
              <w:pStyle w:val="TAH"/>
            </w:pPr>
            <w:r w:rsidRPr="001C0FC4">
              <w:t>Condition</w:t>
            </w:r>
          </w:p>
        </w:tc>
      </w:tr>
      <w:tr w:rsidR="00296E35" w:rsidRPr="001C0FC4" w14:paraId="592DB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F138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D2092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A860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CC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166501" w14:textId="77777777" w:rsidR="00296E35" w:rsidRPr="001C0FC4" w:rsidRDefault="00296E35" w:rsidP="002E3FCC">
            <w:pPr>
              <w:pStyle w:val="TAL"/>
            </w:pPr>
          </w:p>
        </w:tc>
      </w:tr>
      <w:tr w:rsidR="00296E35" w:rsidRPr="001C0FC4" w14:paraId="2962484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E8130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300B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3CD4E7"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2C048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A4ABDE" w14:textId="77777777" w:rsidR="00296E35" w:rsidRPr="001C0FC4" w:rsidRDefault="00296E35" w:rsidP="002E3FCC">
            <w:pPr>
              <w:pStyle w:val="TAL"/>
            </w:pPr>
          </w:p>
        </w:tc>
      </w:tr>
      <w:tr w:rsidR="00296E35" w:rsidRPr="001C0FC4" w14:paraId="51FDA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BA37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3AAD46" w14:textId="77777777" w:rsidR="00296E35" w:rsidRPr="001C0FC4" w:rsidRDefault="00296E35" w:rsidP="002E3FCC">
            <w:pPr>
              <w:pStyle w:val="TAL"/>
            </w:pPr>
            <w:r w:rsidRPr="001C0FC4">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4A163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DEF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F25042" w14:textId="77777777" w:rsidR="00296E35" w:rsidRPr="001C0FC4" w:rsidRDefault="00296E35" w:rsidP="002E3FCC">
            <w:pPr>
              <w:pStyle w:val="TAL"/>
            </w:pPr>
          </w:p>
        </w:tc>
      </w:tr>
      <w:tr w:rsidR="00296E35" w:rsidRPr="001C0FC4" w14:paraId="17D813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A109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06B2A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5A972B"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0663A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F1EB2D" w14:textId="77777777" w:rsidR="00296E35" w:rsidRPr="001C0FC4" w:rsidRDefault="00296E35" w:rsidP="002E3FCC">
            <w:pPr>
              <w:pStyle w:val="TAL"/>
            </w:pPr>
          </w:p>
        </w:tc>
      </w:tr>
      <w:tr w:rsidR="00296E35" w:rsidRPr="001C0FC4" w14:paraId="32F254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6E7BB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48DE983" w14:textId="77777777" w:rsidR="00296E35" w:rsidRPr="001C0FC4" w:rsidRDefault="00296E35" w:rsidP="002E3FCC">
            <w:pPr>
              <w:pStyle w:val="TAL"/>
            </w:pPr>
            <w:r w:rsidRPr="001C0FC4">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134416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2BD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AD1B04" w14:textId="77777777" w:rsidR="00296E35" w:rsidRPr="001C0FC4" w:rsidRDefault="00296E35" w:rsidP="002E3FCC">
            <w:pPr>
              <w:pStyle w:val="TAL"/>
            </w:pPr>
          </w:p>
        </w:tc>
      </w:tr>
    </w:tbl>
    <w:p w14:paraId="15950A03" w14:textId="77777777" w:rsidR="00296E35" w:rsidRPr="001C0FC4" w:rsidRDefault="00296E35" w:rsidP="00296E35"/>
    <w:p w14:paraId="11ADD4A2" w14:textId="77777777" w:rsidR="00296E35" w:rsidRPr="001C0FC4" w:rsidRDefault="00296E35" w:rsidP="00296E35">
      <w:pPr>
        <w:pStyle w:val="TH"/>
      </w:pPr>
      <w:r w:rsidRPr="001C0FC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1AC1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4C2FF86" w14:textId="414718D7"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4965C5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C4DF14"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ED67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667332F"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23474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47220EC" w14:textId="77777777" w:rsidR="00296E35" w:rsidRPr="001C0FC4" w:rsidRDefault="00296E35" w:rsidP="002E3FCC">
            <w:pPr>
              <w:pStyle w:val="TAH"/>
            </w:pPr>
            <w:r w:rsidRPr="001C0FC4">
              <w:t>Condition</w:t>
            </w:r>
          </w:p>
        </w:tc>
      </w:tr>
      <w:tr w:rsidR="00296E35" w:rsidRPr="001C0FC4" w14:paraId="668C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5F404"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76AF2B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1CE7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E5A6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6CE14" w14:textId="77777777" w:rsidR="00296E35" w:rsidRPr="001C0FC4" w:rsidRDefault="00296E35" w:rsidP="002E3FCC">
            <w:pPr>
              <w:pStyle w:val="TAL"/>
            </w:pPr>
          </w:p>
        </w:tc>
      </w:tr>
      <w:tr w:rsidR="00296E35" w:rsidRPr="001C0FC4" w14:paraId="2A02C40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7DB1A9"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9157F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BCD8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DB1E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382C27" w14:textId="77777777" w:rsidR="00296E35" w:rsidRPr="001C0FC4" w:rsidRDefault="00296E35" w:rsidP="002E3FCC">
            <w:pPr>
              <w:pStyle w:val="TAL"/>
            </w:pPr>
          </w:p>
        </w:tc>
      </w:tr>
      <w:tr w:rsidR="00296E35" w:rsidRPr="001C0FC4" w14:paraId="14C2568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276E74"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EC5222B"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7BBCB7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CAD3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E32DF" w14:textId="77777777" w:rsidR="00296E35" w:rsidRPr="001C0FC4" w:rsidRDefault="00296E35" w:rsidP="002E3FCC">
            <w:pPr>
              <w:pStyle w:val="TAL"/>
            </w:pPr>
          </w:p>
        </w:tc>
      </w:tr>
    </w:tbl>
    <w:p w14:paraId="7E7D3CE5" w14:textId="77777777" w:rsidR="00296E35" w:rsidRPr="001C0FC4" w:rsidRDefault="00296E35" w:rsidP="00296E35"/>
    <w:p w14:paraId="25961993" w14:textId="77777777" w:rsidR="00296E35" w:rsidRPr="001C0FC4" w:rsidRDefault="00296E35" w:rsidP="00296E35">
      <w:pPr>
        <w:pStyle w:val="TH"/>
      </w:pPr>
      <w:r w:rsidRPr="001C0FC4">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919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5FE3F6" w14:textId="5274A581" w:rsidR="00296E35" w:rsidRPr="001C0FC4" w:rsidRDefault="00296E35" w:rsidP="002E3FCC">
            <w:pPr>
              <w:pStyle w:val="TAL"/>
            </w:pPr>
            <w:r w:rsidRPr="001C0FC4">
              <w:t xml:space="preserve">Derivation Path: TS </w:t>
            </w:r>
            <w:r>
              <w:t>37.579</w:t>
            </w:r>
            <w:r w:rsidRPr="001C0FC4">
              <w:t>-1 [2], Table 5.5.3.8.6-1, condition FD_HTTP</w:t>
            </w:r>
          </w:p>
        </w:tc>
      </w:tr>
    </w:tbl>
    <w:p w14:paraId="271DBC3C" w14:textId="77777777" w:rsidR="00296E35" w:rsidRPr="001C0FC4" w:rsidRDefault="00296E35" w:rsidP="00296E35"/>
    <w:p w14:paraId="3ACB0956" w14:textId="77777777" w:rsidR="00296E35" w:rsidRPr="001C0FC4" w:rsidRDefault="00296E35" w:rsidP="00296E35">
      <w:pPr>
        <w:pStyle w:val="TH"/>
      </w:pPr>
      <w:r w:rsidRPr="001C0FC4">
        <w:t>Table 6.2.4.3.3-3: Void</w:t>
      </w:r>
    </w:p>
    <w:p w14:paraId="1A320348" w14:textId="35D34E61" w:rsidR="00296E35" w:rsidRPr="001C0FC4" w:rsidRDefault="00296E35" w:rsidP="00296E35">
      <w:pPr>
        <w:pStyle w:val="TH"/>
      </w:pPr>
      <w:r w:rsidRPr="001C0FC4">
        <w:t>Table 6.2.4.3.3-4: SIP MESSAGE from the UE (step 5, Table 6.2.4.3.2-1;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B34E9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BB4AF3C" w14:textId="784D3BC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635B2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DBB14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2BEAB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CD97CF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9B4EC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729A2E7" w14:textId="77777777" w:rsidR="00296E35" w:rsidRPr="001C0FC4" w:rsidRDefault="00296E35" w:rsidP="002E3FCC">
            <w:pPr>
              <w:pStyle w:val="TAH"/>
            </w:pPr>
            <w:r w:rsidRPr="001C0FC4">
              <w:t>Condition</w:t>
            </w:r>
          </w:p>
        </w:tc>
      </w:tr>
      <w:tr w:rsidR="00296E35" w:rsidRPr="001C0FC4" w14:paraId="3F3A2E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9988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CDA4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2E747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36B86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4CD954" w14:textId="77777777" w:rsidR="00296E35" w:rsidRPr="001C0FC4" w:rsidRDefault="00296E35" w:rsidP="002E3FCC">
            <w:pPr>
              <w:pStyle w:val="TAL"/>
            </w:pPr>
          </w:p>
        </w:tc>
      </w:tr>
      <w:tr w:rsidR="00296E35" w:rsidRPr="001C0FC4" w14:paraId="00D38FC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252C8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B2A19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12B18D"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D3228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409652" w14:textId="77777777" w:rsidR="00296E35" w:rsidRPr="001C0FC4" w:rsidRDefault="00296E35" w:rsidP="002E3FCC">
            <w:pPr>
              <w:pStyle w:val="TAL"/>
            </w:pPr>
          </w:p>
        </w:tc>
      </w:tr>
      <w:tr w:rsidR="00296E35" w:rsidRPr="001C0FC4" w14:paraId="720D551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404D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FADF4E"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355A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F29C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EC877" w14:textId="77777777" w:rsidR="00296E35" w:rsidRPr="001C0FC4" w:rsidRDefault="00296E35" w:rsidP="002E3FCC">
            <w:pPr>
              <w:pStyle w:val="TAL"/>
            </w:pPr>
          </w:p>
        </w:tc>
      </w:tr>
      <w:tr w:rsidR="00296E35" w:rsidRPr="001C0FC4" w14:paraId="3A1DA4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87629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8DD72D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28BD9AE"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2AC2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7FFD1A" w14:textId="77777777" w:rsidR="00296E35" w:rsidRPr="001C0FC4" w:rsidRDefault="00296E35" w:rsidP="002E3FCC">
            <w:pPr>
              <w:pStyle w:val="TAL"/>
            </w:pPr>
          </w:p>
        </w:tc>
      </w:tr>
      <w:tr w:rsidR="00296E35" w:rsidRPr="001C0FC4" w14:paraId="63CFC0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F4FE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B86000" w14:textId="77777777" w:rsidR="00296E35" w:rsidRPr="001C0FC4" w:rsidRDefault="00296E35" w:rsidP="002E3FCC">
            <w:pPr>
              <w:pStyle w:val="TAL"/>
            </w:pPr>
            <w:r w:rsidRPr="001C0FC4">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3347C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3B0D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70DCB3" w14:textId="77777777" w:rsidR="00296E35" w:rsidRPr="001C0FC4" w:rsidRDefault="00296E35" w:rsidP="002E3FCC">
            <w:pPr>
              <w:pStyle w:val="TAL"/>
            </w:pPr>
          </w:p>
        </w:tc>
      </w:tr>
    </w:tbl>
    <w:p w14:paraId="341BC9DB" w14:textId="77777777" w:rsidR="00296E35" w:rsidRPr="001C0FC4" w:rsidRDefault="00296E35" w:rsidP="00296E35"/>
    <w:p w14:paraId="291B931A" w14:textId="77777777" w:rsidR="00296E35" w:rsidRPr="001C0FC4" w:rsidRDefault="00296E35" w:rsidP="00296E35">
      <w:pPr>
        <w:pStyle w:val="TH"/>
      </w:pPr>
      <w:r w:rsidRPr="001C0FC4">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A5B9FB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1E71D4C" w14:textId="651D86B9" w:rsidR="00296E35" w:rsidRPr="001C0FC4" w:rsidRDefault="00296E35" w:rsidP="002E3FCC">
            <w:pPr>
              <w:pStyle w:val="TAL"/>
            </w:pPr>
            <w:r w:rsidRPr="001C0FC4">
              <w:t xml:space="preserve">Derivation Path: TS </w:t>
            </w:r>
            <w:r>
              <w:t>37.579</w:t>
            </w:r>
            <w:r w:rsidRPr="001C0FC4">
              <w:t>-1 [2], Table 5.5.3.2.1-3</w:t>
            </w:r>
          </w:p>
        </w:tc>
      </w:tr>
      <w:tr w:rsidR="00296E35" w:rsidRPr="001C0FC4" w14:paraId="1CE389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0ADE4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FF6AB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8ACFB0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F26A5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8B402FE" w14:textId="77777777" w:rsidR="00296E35" w:rsidRPr="001C0FC4" w:rsidRDefault="00296E35" w:rsidP="002E3FCC">
            <w:pPr>
              <w:pStyle w:val="TAH"/>
            </w:pPr>
            <w:r w:rsidRPr="001C0FC4">
              <w:t>Condition</w:t>
            </w:r>
          </w:p>
        </w:tc>
      </w:tr>
      <w:tr w:rsidR="00296E35" w:rsidRPr="001C0FC4" w14:paraId="2E86A7F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198C60"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F2B25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513F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089E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BAE241" w14:textId="77777777" w:rsidR="00296E35" w:rsidRPr="001C0FC4" w:rsidRDefault="00296E35" w:rsidP="002E3FCC">
            <w:pPr>
              <w:pStyle w:val="TAL"/>
            </w:pPr>
          </w:p>
        </w:tc>
      </w:tr>
      <w:tr w:rsidR="00296E35" w:rsidRPr="001C0FC4" w14:paraId="3FB9E9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E5713C"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335FC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3189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6BC2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09100F" w14:textId="77777777" w:rsidR="00296E35" w:rsidRPr="001C0FC4" w:rsidRDefault="00296E35" w:rsidP="002E3FCC">
            <w:pPr>
              <w:pStyle w:val="TAL"/>
            </w:pPr>
          </w:p>
        </w:tc>
      </w:tr>
      <w:tr w:rsidR="00296E35" w:rsidRPr="001C0FC4" w14:paraId="190DB0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3A6D6D"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E84C3DF"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5AEA40" w14:textId="2991D155"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8D961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7D896C" w14:textId="77777777" w:rsidR="00296E35" w:rsidRPr="001C0FC4" w:rsidRDefault="00296E35" w:rsidP="002E3FCC">
            <w:pPr>
              <w:pStyle w:val="TAL"/>
            </w:pPr>
          </w:p>
        </w:tc>
      </w:tr>
    </w:tbl>
    <w:p w14:paraId="3D3DD366" w14:textId="77777777" w:rsidR="00296E35" w:rsidRPr="001C0FC4" w:rsidRDefault="00296E35" w:rsidP="00296E35"/>
    <w:p w14:paraId="07E3D1C4" w14:textId="77777777" w:rsidR="00296E35" w:rsidRPr="001C0FC4" w:rsidRDefault="00296E35" w:rsidP="00296E35">
      <w:pPr>
        <w:pStyle w:val="TH"/>
      </w:pPr>
      <w:r w:rsidRPr="001C0FC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978913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9F2FA49" w14:textId="791D600A" w:rsidR="00296E35" w:rsidRPr="001C0FC4" w:rsidRDefault="00296E35" w:rsidP="002E3FCC">
            <w:pPr>
              <w:pStyle w:val="TAL"/>
            </w:pPr>
            <w:r w:rsidRPr="001C0FC4">
              <w:t xml:space="preserve">Derivation Path: TS </w:t>
            </w:r>
            <w:r>
              <w:t>37.579</w:t>
            </w:r>
            <w:r w:rsidRPr="001C0FC4">
              <w:t>-1 [2], Table 5.5.3.8.7-1, condition FD_ACCEPTED</w:t>
            </w:r>
          </w:p>
        </w:tc>
      </w:tr>
    </w:tbl>
    <w:p w14:paraId="7166FA5C" w14:textId="77777777" w:rsidR="00296E35" w:rsidRPr="001C0FC4" w:rsidRDefault="00296E35" w:rsidP="00296E35"/>
    <w:p w14:paraId="169F9B67" w14:textId="7CC8973E" w:rsidR="00296E35" w:rsidRPr="001C0FC4" w:rsidRDefault="00296E35" w:rsidP="00296E35">
      <w:pPr>
        <w:pStyle w:val="TH"/>
      </w:pPr>
      <w:r w:rsidRPr="001C0FC4">
        <w:t>Table 6.2.4.3.3-7: HTTP GET from the UE (step 5, Table 6.2.4.3.2-1;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979FD3"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4197B30" w14:textId="7C6D9459" w:rsidR="00296E35" w:rsidRPr="001C0FC4" w:rsidRDefault="00296E35" w:rsidP="002E3FCC">
            <w:pPr>
              <w:pStyle w:val="TAL"/>
            </w:pPr>
            <w:r w:rsidRPr="001C0FC4">
              <w:t xml:space="preserve">Derivation Path: TS </w:t>
            </w:r>
            <w:r>
              <w:t>37.579</w:t>
            </w:r>
            <w:r w:rsidRPr="001C0FC4">
              <w:t>-1 [2], Table 5.5.4.2-1, condition FD_HTTP</w:t>
            </w:r>
          </w:p>
        </w:tc>
      </w:tr>
    </w:tbl>
    <w:p w14:paraId="33DB551E" w14:textId="77777777" w:rsidR="00296E35" w:rsidRPr="001C0FC4" w:rsidRDefault="00296E35" w:rsidP="00296E35"/>
    <w:p w14:paraId="005D3638" w14:textId="5E48882C" w:rsidR="00296E35" w:rsidRPr="001C0FC4" w:rsidRDefault="00296E35" w:rsidP="00296E35">
      <w:pPr>
        <w:pStyle w:val="TH"/>
      </w:pPr>
      <w:r w:rsidRPr="001C0FC4">
        <w:t>Table 6.2.4.3.3-8: HTTP 200 (OK) from the SS (step 5, Table 6.2.4.3.2-1;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BCFA6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2F5BF6A" w14:textId="5FE45F3F" w:rsidR="00296E35" w:rsidRPr="001C0FC4" w:rsidRDefault="00296E35" w:rsidP="002E3FCC">
            <w:pPr>
              <w:pStyle w:val="TAL"/>
            </w:pPr>
            <w:r w:rsidRPr="001C0FC4">
              <w:t xml:space="preserve">Derivation Path: TS </w:t>
            </w:r>
            <w:r>
              <w:t>37.579</w:t>
            </w:r>
            <w:r w:rsidRPr="001C0FC4">
              <w:t>-1 [2], Table 5.5.4.6-1, condition FD_HTTP</w:t>
            </w:r>
          </w:p>
        </w:tc>
      </w:tr>
    </w:tbl>
    <w:p w14:paraId="04DF5922" w14:textId="77777777" w:rsidR="00296E35" w:rsidRPr="001C0FC4" w:rsidRDefault="00296E35" w:rsidP="00296E35"/>
    <w:p w14:paraId="076B21E1" w14:textId="77777777" w:rsidR="00296E35" w:rsidRPr="001C0FC4" w:rsidRDefault="00296E35" w:rsidP="00296E35">
      <w:pPr>
        <w:pStyle w:val="TH"/>
      </w:pPr>
      <w:r w:rsidRPr="001C0FC4">
        <w:t>Table 6.2.4.3.3-9: Void</w:t>
      </w:r>
    </w:p>
    <w:p w14:paraId="33FF74E1" w14:textId="06560E41" w:rsidR="00296E35" w:rsidRPr="001C0FC4" w:rsidRDefault="00296E35" w:rsidP="00296E35">
      <w:pPr>
        <w:pStyle w:val="TH"/>
      </w:pPr>
      <w:r w:rsidRPr="001C0FC4">
        <w:t>Table 6.2.4.3.3-10: SIP MESSAGE from the UE (step 5, Table 6.2.4.3.2-1;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D2E29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33A1CB" w14:textId="3CB8D9F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CC5A7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4B2E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4B1F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93BFF1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B6BFB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E5E66C" w14:textId="77777777" w:rsidR="00296E35" w:rsidRPr="001C0FC4" w:rsidRDefault="00296E35" w:rsidP="002E3FCC">
            <w:pPr>
              <w:pStyle w:val="TAH"/>
            </w:pPr>
            <w:r w:rsidRPr="001C0FC4">
              <w:t>Condition</w:t>
            </w:r>
          </w:p>
        </w:tc>
      </w:tr>
      <w:tr w:rsidR="00296E35" w:rsidRPr="001C0FC4" w14:paraId="0A18BA0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8A9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8AB66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8412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C153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A0B3A6" w14:textId="77777777" w:rsidR="00296E35" w:rsidRPr="001C0FC4" w:rsidRDefault="00296E35" w:rsidP="002E3FCC">
            <w:pPr>
              <w:pStyle w:val="TAL"/>
            </w:pPr>
          </w:p>
        </w:tc>
      </w:tr>
      <w:tr w:rsidR="00296E35" w:rsidRPr="001C0FC4" w14:paraId="6190B0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A5666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15638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3BB2636"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B5B4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0CFCD" w14:textId="77777777" w:rsidR="00296E35" w:rsidRPr="001C0FC4" w:rsidRDefault="00296E35" w:rsidP="002E3FCC">
            <w:pPr>
              <w:pStyle w:val="TAL"/>
            </w:pPr>
          </w:p>
        </w:tc>
      </w:tr>
      <w:tr w:rsidR="00296E35" w:rsidRPr="001C0FC4" w14:paraId="6D4EA2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CF43B1"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8648B15"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4387D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3EB4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9CB813" w14:textId="77777777" w:rsidR="00296E35" w:rsidRPr="001C0FC4" w:rsidRDefault="00296E35" w:rsidP="002E3FCC">
            <w:pPr>
              <w:pStyle w:val="TAL"/>
            </w:pPr>
          </w:p>
        </w:tc>
      </w:tr>
      <w:tr w:rsidR="00296E35" w:rsidRPr="001C0FC4" w14:paraId="37C724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AE445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80D0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BBE06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9C34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9A8401" w14:textId="77777777" w:rsidR="00296E35" w:rsidRPr="001C0FC4" w:rsidRDefault="00296E35" w:rsidP="002E3FCC">
            <w:pPr>
              <w:pStyle w:val="TAL"/>
            </w:pPr>
          </w:p>
        </w:tc>
      </w:tr>
      <w:tr w:rsidR="00296E35" w:rsidRPr="001C0FC4" w14:paraId="19CC46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BD2E2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9F73D2" w14:textId="77777777" w:rsidR="00296E35" w:rsidRPr="001C0FC4" w:rsidRDefault="00296E35" w:rsidP="002E3FCC">
            <w:pPr>
              <w:pStyle w:val="TAL"/>
            </w:pPr>
            <w:r w:rsidRPr="001C0FC4">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392AEB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A7A6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B5CED3" w14:textId="77777777" w:rsidR="00296E35" w:rsidRPr="001C0FC4" w:rsidRDefault="00296E35" w:rsidP="002E3FCC">
            <w:pPr>
              <w:pStyle w:val="TAL"/>
            </w:pPr>
          </w:p>
        </w:tc>
      </w:tr>
    </w:tbl>
    <w:p w14:paraId="4CC3F6C4" w14:textId="77777777" w:rsidR="00296E35" w:rsidRPr="001C0FC4" w:rsidRDefault="00296E35" w:rsidP="00296E35"/>
    <w:p w14:paraId="14DE9911" w14:textId="77777777" w:rsidR="00296E35" w:rsidRPr="001C0FC4" w:rsidRDefault="00296E35" w:rsidP="00296E35">
      <w:pPr>
        <w:pStyle w:val="TH"/>
      </w:pPr>
      <w:r w:rsidRPr="001C0FC4">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BE6E90"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AA2EF2D" w14:textId="5566E819" w:rsidR="00296E35" w:rsidRPr="001C0FC4" w:rsidRDefault="00296E35" w:rsidP="002E3FCC">
            <w:pPr>
              <w:pStyle w:val="TAL"/>
            </w:pPr>
            <w:r w:rsidRPr="001C0FC4">
              <w:t xml:space="preserve">Derivation Path: TS </w:t>
            </w:r>
            <w:r>
              <w:t>37.579</w:t>
            </w:r>
            <w:r w:rsidRPr="001C0FC4">
              <w:t>-1 [2], Table 5.5.3.8.7-1, condition FD_COMPLETED</w:t>
            </w:r>
          </w:p>
        </w:tc>
      </w:tr>
    </w:tbl>
    <w:p w14:paraId="7FA43C49" w14:textId="77777777" w:rsidR="00296E35" w:rsidRPr="001C0FC4" w:rsidRDefault="00296E35" w:rsidP="00296E35"/>
    <w:p w14:paraId="5AA9C2A4" w14:textId="09B5830D" w:rsidR="00296E35" w:rsidRPr="001C0FC4" w:rsidRDefault="00296E35" w:rsidP="00296E35">
      <w:pPr>
        <w:pStyle w:val="TH"/>
      </w:pPr>
      <w:r w:rsidRPr="001C0FC4">
        <w:t>Table 6.2.4.3.3-12: SIP MESSAGE from the UE (step 16, Table 6.2.4.3.2-1;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35BC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9CECD0" w14:textId="7B1775C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4821D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083070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B0E74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6A5DCA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40D985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8999CD1" w14:textId="77777777" w:rsidR="00296E35" w:rsidRPr="001C0FC4" w:rsidRDefault="00296E35" w:rsidP="002E3FCC">
            <w:pPr>
              <w:pStyle w:val="TAH"/>
            </w:pPr>
            <w:r w:rsidRPr="001C0FC4">
              <w:t>Condition</w:t>
            </w:r>
          </w:p>
        </w:tc>
      </w:tr>
      <w:tr w:rsidR="00296E35" w:rsidRPr="001C0FC4" w14:paraId="4DA8AB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51180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3C8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EE1F5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363D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D01454" w14:textId="77777777" w:rsidR="00296E35" w:rsidRPr="001C0FC4" w:rsidRDefault="00296E35" w:rsidP="002E3FCC">
            <w:pPr>
              <w:pStyle w:val="TAL"/>
            </w:pPr>
          </w:p>
        </w:tc>
      </w:tr>
      <w:tr w:rsidR="00296E35" w:rsidRPr="001C0FC4" w14:paraId="3BE003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D4277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FB2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52244"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E041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4DF5EB" w14:textId="77777777" w:rsidR="00296E35" w:rsidRPr="001C0FC4" w:rsidRDefault="00296E35" w:rsidP="002E3FCC">
            <w:pPr>
              <w:pStyle w:val="TAL"/>
            </w:pPr>
          </w:p>
        </w:tc>
      </w:tr>
      <w:tr w:rsidR="00296E35" w:rsidRPr="001C0FC4" w14:paraId="55AB91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F40CA4"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7C95A4B3"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13DC5E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3202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953F57" w14:textId="77777777" w:rsidR="00296E35" w:rsidRPr="001C0FC4" w:rsidRDefault="00296E35" w:rsidP="002E3FCC">
            <w:pPr>
              <w:pStyle w:val="TAL"/>
            </w:pPr>
          </w:p>
        </w:tc>
      </w:tr>
      <w:tr w:rsidR="00296E35" w:rsidRPr="001C0FC4" w14:paraId="26A992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EFF0E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F9E3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98881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BA929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98C425" w14:textId="77777777" w:rsidR="00296E35" w:rsidRPr="001C0FC4" w:rsidRDefault="00296E35" w:rsidP="002E3FCC">
            <w:pPr>
              <w:pStyle w:val="TAL"/>
            </w:pPr>
          </w:p>
        </w:tc>
      </w:tr>
      <w:tr w:rsidR="00296E35" w:rsidRPr="001C0FC4" w14:paraId="5E867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78BBB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C54F96" w14:textId="77777777" w:rsidR="00296E35" w:rsidRPr="001C0FC4" w:rsidRDefault="00296E35" w:rsidP="002E3FCC">
            <w:pPr>
              <w:pStyle w:val="TAL"/>
            </w:pPr>
            <w:r w:rsidRPr="001C0FC4">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388B28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AFBF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51C885" w14:textId="77777777" w:rsidR="00296E35" w:rsidRPr="001C0FC4" w:rsidRDefault="00296E35" w:rsidP="002E3FCC">
            <w:pPr>
              <w:pStyle w:val="TAL"/>
            </w:pPr>
          </w:p>
        </w:tc>
      </w:tr>
    </w:tbl>
    <w:p w14:paraId="67023AC5" w14:textId="77777777" w:rsidR="00296E35" w:rsidRPr="001C0FC4" w:rsidRDefault="00296E35" w:rsidP="00296E35"/>
    <w:p w14:paraId="5B9583B0" w14:textId="77777777" w:rsidR="00296E35" w:rsidRPr="001C0FC4" w:rsidRDefault="00296E35" w:rsidP="00296E35">
      <w:pPr>
        <w:pStyle w:val="TH"/>
      </w:pPr>
      <w:r w:rsidRPr="001C0FC4">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994CD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1E9D4E7" w14:textId="74FF248C" w:rsidR="00296E35" w:rsidRPr="001C0FC4" w:rsidRDefault="00296E35" w:rsidP="002E3FCC">
            <w:pPr>
              <w:pStyle w:val="TAL"/>
            </w:pPr>
            <w:r w:rsidRPr="001C0FC4">
              <w:t xml:space="preserve">Derivation Path: TS </w:t>
            </w:r>
            <w:r>
              <w:t>37.579</w:t>
            </w:r>
            <w:r w:rsidRPr="001C0FC4">
              <w:t>-1 [2], Table 5.5.3.8.7-1, condition FD_REJECTED</w:t>
            </w:r>
          </w:p>
        </w:tc>
      </w:tr>
    </w:tbl>
    <w:p w14:paraId="5E26241B" w14:textId="77777777" w:rsidR="00296E35" w:rsidRPr="001C0FC4" w:rsidRDefault="00296E35" w:rsidP="00296E35"/>
    <w:p w14:paraId="784402A3" w14:textId="77777777" w:rsidR="00296E35" w:rsidRPr="001C0FC4" w:rsidRDefault="00296E35" w:rsidP="00296E35">
      <w:pPr>
        <w:pStyle w:val="Heading3"/>
      </w:pPr>
      <w:bookmarkStart w:id="965" w:name="_Toc42507362"/>
      <w:bookmarkStart w:id="966" w:name="_Toc52307893"/>
      <w:bookmarkStart w:id="967" w:name="_Toc52782423"/>
      <w:bookmarkStart w:id="968" w:name="_Toc52783034"/>
      <w:bookmarkStart w:id="969" w:name="_Toc59042903"/>
      <w:bookmarkStart w:id="970" w:name="_Toc75459154"/>
      <w:bookmarkStart w:id="971" w:name="_Toc90630594"/>
      <w:bookmarkStart w:id="972" w:name="_Toc100778801"/>
      <w:bookmarkStart w:id="973" w:name="_Toc101286132"/>
      <w:bookmarkStart w:id="974" w:name="_Toc106817718"/>
      <w:bookmarkStart w:id="975" w:name="_Toc106817843"/>
      <w:bookmarkStart w:id="976" w:name="_Toc178186361"/>
      <w:bookmarkStart w:id="977" w:name="_Toc522499816"/>
      <w:bookmarkStart w:id="978" w:name="_Toc25610669"/>
      <w:bookmarkStart w:id="979" w:name="_Toc210385175"/>
      <w:bookmarkEnd w:id="944"/>
      <w:bookmarkEnd w:id="945"/>
      <w:r w:rsidRPr="001C0FC4">
        <w:t>6.2.5</w:t>
      </w:r>
      <w:r w:rsidRPr="001C0FC4">
        <w:tab/>
        <w:t>On-network / File Distribution (FD) / FD Using HTTP / One-to-one Standalone FD / Mandatory Download / With Disposition Request / Client Originated (CO)</w:t>
      </w:r>
      <w:bookmarkEnd w:id="965"/>
      <w:bookmarkEnd w:id="966"/>
      <w:bookmarkEnd w:id="967"/>
      <w:bookmarkEnd w:id="968"/>
      <w:bookmarkEnd w:id="969"/>
      <w:bookmarkEnd w:id="970"/>
      <w:bookmarkEnd w:id="971"/>
      <w:bookmarkEnd w:id="972"/>
      <w:bookmarkEnd w:id="973"/>
      <w:bookmarkEnd w:id="974"/>
      <w:bookmarkEnd w:id="975"/>
      <w:bookmarkEnd w:id="976"/>
      <w:bookmarkEnd w:id="979"/>
    </w:p>
    <w:p w14:paraId="64261775" w14:textId="77777777" w:rsidR="00296E35" w:rsidRPr="001C0FC4" w:rsidRDefault="00296E35" w:rsidP="00296E35">
      <w:pPr>
        <w:pStyle w:val="H6"/>
      </w:pPr>
      <w:bookmarkStart w:id="980" w:name="_Toc52782424"/>
      <w:bookmarkStart w:id="981" w:name="_Toc52783035"/>
      <w:bookmarkStart w:id="982" w:name="_Toc59042904"/>
      <w:r w:rsidRPr="001C0FC4">
        <w:t>6.2.5.1</w:t>
      </w:r>
      <w:r w:rsidRPr="001C0FC4">
        <w:tab/>
        <w:t>Test Purpose (TP)</w:t>
      </w:r>
      <w:bookmarkEnd w:id="980"/>
      <w:bookmarkEnd w:id="981"/>
      <w:bookmarkEnd w:id="982"/>
    </w:p>
    <w:p w14:paraId="245EC13E" w14:textId="77777777" w:rsidR="00296E35" w:rsidRPr="001C0FC4" w:rsidRDefault="00296E35" w:rsidP="00296E35">
      <w:pPr>
        <w:pStyle w:val="H6"/>
      </w:pPr>
      <w:r w:rsidRPr="001C0FC4">
        <w:t>(1)</w:t>
      </w:r>
    </w:p>
    <w:p w14:paraId="622823E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8F6B148" w14:textId="77777777" w:rsidR="00296E35" w:rsidRPr="001C0FC4" w:rsidRDefault="00296E35" w:rsidP="00296E35">
      <w:pPr>
        <w:pStyle w:val="PL"/>
      </w:pPr>
      <w:r w:rsidRPr="001C0FC4">
        <w:rPr>
          <w:b/>
        </w:rPr>
        <w:t>ensure that</w:t>
      </w:r>
      <w:r w:rsidRPr="001C0FC4">
        <w:t xml:space="preserve"> {</w:t>
      </w:r>
    </w:p>
    <w:p w14:paraId="6AFBF8D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unaware of the URL of the Media Storage Function }</w:t>
      </w:r>
    </w:p>
    <w:p w14:paraId="5F870ABA"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B376AF" w14:textId="77777777" w:rsidR="00296E35" w:rsidRPr="001C0FC4" w:rsidRDefault="00296E35" w:rsidP="00296E35">
      <w:pPr>
        <w:pStyle w:val="PL"/>
      </w:pPr>
      <w:r w:rsidRPr="001C0FC4">
        <w:t xml:space="preserve">            }</w:t>
      </w:r>
    </w:p>
    <w:p w14:paraId="31DCEDBE" w14:textId="77777777" w:rsidR="00296E35" w:rsidRPr="001C0FC4" w:rsidRDefault="00296E35" w:rsidP="00296E35">
      <w:pPr>
        <w:pStyle w:val="PL"/>
      </w:pPr>
    </w:p>
    <w:p w14:paraId="03996785" w14:textId="77777777" w:rsidR="00296E35" w:rsidRPr="001C0FC4" w:rsidRDefault="00296E35" w:rsidP="00296E35">
      <w:pPr>
        <w:pStyle w:val="H6"/>
      </w:pPr>
      <w:r w:rsidRPr="001C0FC4">
        <w:t>(2)</w:t>
      </w:r>
    </w:p>
    <w:p w14:paraId="2F25167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DB68BC" w14:textId="77777777" w:rsidR="00296E35" w:rsidRPr="001C0FC4" w:rsidRDefault="00296E35" w:rsidP="00296E35">
      <w:pPr>
        <w:pStyle w:val="PL"/>
      </w:pPr>
      <w:r w:rsidRPr="001C0FC4">
        <w:rPr>
          <w:b/>
        </w:rPr>
        <w:t>ensure that</w:t>
      </w:r>
      <w:r w:rsidRPr="001C0FC4">
        <w:t xml:space="preserve"> {</w:t>
      </w:r>
    </w:p>
    <w:p w14:paraId="484DD32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aware of the URL of the Media Storage Function }</w:t>
      </w:r>
    </w:p>
    <w:p w14:paraId="6CAA7DB8"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3A5F407" w14:textId="77777777" w:rsidR="00296E35" w:rsidRPr="001C0FC4" w:rsidRDefault="00296E35" w:rsidP="00296E35">
      <w:pPr>
        <w:pStyle w:val="PL"/>
      </w:pPr>
      <w:r w:rsidRPr="001C0FC4">
        <w:t xml:space="preserve">            }</w:t>
      </w:r>
    </w:p>
    <w:p w14:paraId="708F97DE" w14:textId="77777777" w:rsidR="00296E35" w:rsidRPr="001C0FC4" w:rsidRDefault="00296E35" w:rsidP="00296E35">
      <w:pPr>
        <w:pStyle w:val="PL"/>
      </w:pPr>
    </w:p>
    <w:p w14:paraId="4FC20BFE" w14:textId="77777777" w:rsidR="00296E35" w:rsidRPr="001C0FC4" w:rsidRDefault="00296E35" w:rsidP="00296E35">
      <w:pPr>
        <w:pStyle w:val="H6"/>
      </w:pPr>
      <w:r w:rsidRPr="001C0FC4">
        <w:t>(3)</w:t>
      </w:r>
    </w:p>
    <w:p w14:paraId="62530249"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258BA3C1" w14:textId="77777777" w:rsidR="00296E35" w:rsidRPr="001C0FC4" w:rsidRDefault="00296E35" w:rsidP="00296E35">
      <w:pPr>
        <w:pStyle w:val="PL"/>
      </w:pPr>
      <w:r w:rsidRPr="001C0FC4">
        <w:rPr>
          <w:b/>
        </w:rPr>
        <w:t>ensure that</w:t>
      </w:r>
      <w:r w:rsidRPr="001C0FC4">
        <w:t xml:space="preserve"> {</w:t>
      </w:r>
    </w:p>
    <w:p w14:paraId="7915F8E7"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5AFAB5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5F09F65B" w14:textId="77777777" w:rsidR="00296E35" w:rsidRPr="001C0FC4" w:rsidRDefault="00296E35" w:rsidP="00296E35">
      <w:pPr>
        <w:pStyle w:val="PL"/>
      </w:pPr>
      <w:r w:rsidRPr="001C0FC4">
        <w:t xml:space="preserve">            }</w:t>
      </w:r>
    </w:p>
    <w:p w14:paraId="1C3CE16B" w14:textId="77777777" w:rsidR="00296E35" w:rsidRPr="001C0FC4" w:rsidRDefault="00296E35" w:rsidP="00296E35">
      <w:pPr>
        <w:pStyle w:val="PL"/>
      </w:pPr>
    </w:p>
    <w:p w14:paraId="66A08FF9" w14:textId="77777777" w:rsidR="00296E35" w:rsidRPr="001C0FC4" w:rsidRDefault="00296E35" w:rsidP="00296E35">
      <w:pPr>
        <w:pStyle w:val="H6"/>
      </w:pPr>
      <w:bookmarkStart w:id="983" w:name="_Toc52782425"/>
      <w:bookmarkStart w:id="984" w:name="_Toc52783036"/>
      <w:bookmarkStart w:id="985" w:name="_Toc59042905"/>
      <w:r w:rsidRPr="001C0FC4">
        <w:t>6.2.5.2</w:t>
      </w:r>
      <w:r w:rsidRPr="001C0FC4">
        <w:tab/>
        <w:t>Conformance requirements</w:t>
      </w:r>
      <w:bookmarkEnd w:id="983"/>
      <w:bookmarkEnd w:id="984"/>
      <w:bookmarkEnd w:id="985"/>
    </w:p>
    <w:p w14:paraId="38C035F3"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E273BC" w14:textId="77777777" w:rsidR="00296E35" w:rsidRPr="001C0FC4" w:rsidRDefault="00296E35" w:rsidP="00296E35">
      <w:r w:rsidRPr="001C0FC4">
        <w:t>[TS 24.282, clause 10.2.1.3.2]</w:t>
      </w:r>
    </w:p>
    <w:p w14:paraId="4A7EBF93"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B8840CB" w14:textId="77777777" w:rsidR="00296E35" w:rsidRPr="001C0FC4" w:rsidRDefault="00296E35" w:rsidP="00296E35">
      <w:r w:rsidRPr="001C0FC4">
        <w:t>The MCData client:</w:t>
      </w:r>
    </w:p>
    <w:p w14:paraId="352A9625"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3DCEE09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48A977C"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13E24458"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64A4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20F8B3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5BD608" w14:textId="77777777" w:rsidR="00296E35" w:rsidRPr="001C0FC4" w:rsidRDefault="00296E35" w:rsidP="00296E35">
      <w:r w:rsidRPr="001C0FC4">
        <w:t>On receipt of a "SIP MESSAGE request for absolute URI discovery response", the MCData client:</w:t>
      </w:r>
    </w:p>
    <w:p w14:paraId="732EB4B7" w14:textId="77777777" w:rsidR="00296E35" w:rsidRPr="001C0FC4" w:rsidRDefault="00296E35" w:rsidP="00296E35">
      <w:pPr>
        <w:pStyle w:val="B1"/>
      </w:pPr>
      <w:r w:rsidRPr="001C0FC4">
        <w:t>1)</w:t>
      </w:r>
      <w:r w:rsidRPr="001C0FC4">
        <w:tab/>
        <w:t>shall store the absolute URI found in the &lt;mcdata-controller-psi&gt; element;</w:t>
      </w:r>
    </w:p>
    <w:p w14:paraId="61D7B914"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2BE423FC"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6A454DB7" w14:textId="77777777" w:rsidR="00296E35" w:rsidRPr="001C0FC4" w:rsidRDefault="00296E35" w:rsidP="00296E35">
      <w:r w:rsidRPr="001C0FC4">
        <w:t>[TS 24.282, clause 10.2.2.1]</w:t>
      </w:r>
    </w:p>
    <w:p w14:paraId="7FC35725"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03F31557"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1F86577D"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FD728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7C4085FB"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5260E83E"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6ABA6850"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C40C47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BBCF4CD"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0B081679"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052C3B2" w14:textId="77777777" w:rsidR="00296E35" w:rsidRPr="001C0FC4" w:rsidRDefault="00296E35" w:rsidP="00296E35">
      <w:pPr>
        <w:pStyle w:val="B2"/>
      </w:pPr>
      <w:r w:rsidRPr="001C0FC4">
        <w:t>a)</w:t>
      </w:r>
      <w:r w:rsidRPr="001C0FC4">
        <w:tab/>
        <w:t>the &lt;request-type&gt; element set to a value of "one-to-one-fd"; and</w:t>
      </w:r>
    </w:p>
    <w:p w14:paraId="122A7628" w14:textId="77777777" w:rsidR="00296E35" w:rsidRPr="001C0FC4" w:rsidRDefault="00296E35" w:rsidP="00296E35">
      <w:pPr>
        <w:pStyle w:val="B2"/>
      </w:pPr>
      <w:r w:rsidRPr="001C0FC4">
        <w:t>b)</w:t>
      </w:r>
      <w:r w:rsidRPr="001C0FC4">
        <w:tab/>
        <w:t>the &lt;mcdata-calling-user-id&gt; element set to the originating MCData ID;</w:t>
      </w:r>
    </w:p>
    <w:p w14:paraId="0203A4F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0DD4A2F" w14:textId="77777777" w:rsidR="00296E35" w:rsidRPr="001C0FC4" w:rsidRDefault="00296E35" w:rsidP="00296E35">
      <w:pPr>
        <w:pStyle w:val="B2"/>
      </w:pPr>
      <w:r w:rsidRPr="001C0FC4">
        <w:t>a)</w:t>
      </w:r>
      <w:r w:rsidRPr="001C0FC4">
        <w:tab/>
        <w:t>the &lt;request-type&gt; element set to a value of "group-fd";</w:t>
      </w:r>
    </w:p>
    <w:p w14:paraId="2473E9D6" w14:textId="77777777" w:rsidR="00296E35" w:rsidRPr="001C0FC4" w:rsidRDefault="00296E35" w:rsidP="00296E35">
      <w:pPr>
        <w:pStyle w:val="B2"/>
      </w:pPr>
      <w:r w:rsidRPr="001C0FC4">
        <w:t>b)</w:t>
      </w:r>
      <w:r w:rsidRPr="001C0FC4">
        <w:tab/>
        <w:t>the &lt;mcdata-request-uri&gt; element set to the MCData group identity; and</w:t>
      </w:r>
    </w:p>
    <w:p w14:paraId="0DDE6B6C" w14:textId="77777777" w:rsidR="00296E35" w:rsidRPr="001C0FC4" w:rsidRDefault="00296E35" w:rsidP="00296E35">
      <w:pPr>
        <w:pStyle w:val="B2"/>
      </w:pPr>
      <w:r w:rsidRPr="001C0FC4">
        <w:t>c)</w:t>
      </w:r>
      <w:r w:rsidRPr="001C0FC4">
        <w:tab/>
        <w:t>the &lt;mcdata-calling-user-id&gt; element set to the originating MCData ID;</w:t>
      </w:r>
    </w:p>
    <w:p w14:paraId="28CBB5F3"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A0FE918"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F6E11F0"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7CB30451"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B99959"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D3CEA56"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4F6BA9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860E20F" w14:textId="77777777" w:rsidR="00296E35" w:rsidRPr="001C0FC4" w:rsidRDefault="00296E35" w:rsidP="00296E35">
      <w:r w:rsidRPr="001C0FC4">
        <w:t>[TS 24.282, clause 10.2.4.2.1]</w:t>
      </w:r>
    </w:p>
    <w:p w14:paraId="67CD43EC" w14:textId="77777777" w:rsidR="00296E35" w:rsidRPr="001C0FC4" w:rsidRDefault="00296E35" w:rsidP="00296E35">
      <w:r w:rsidRPr="001C0FC4">
        <w:t>The MCData client shall generate a SIP MESSAGE request in accordance with 3GPP TS 24.229 [5] and IETF RFC 3428 [6] with the clarifications given below.</w:t>
      </w:r>
    </w:p>
    <w:p w14:paraId="48B392D8" w14:textId="77777777" w:rsidR="00296E35" w:rsidRPr="001C0FC4" w:rsidRDefault="00296E35" w:rsidP="00296E35">
      <w:r w:rsidRPr="001C0FC4">
        <w:t>The MCData client:</w:t>
      </w:r>
    </w:p>
    <w:p w14:paraId="2C1547B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476C990F"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C38B80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16F8CD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61F9CCC3" w14:textId="77777777" w:rsidR="00296E35" w:rsidRPr="001C0FC4" w:rsidRDefault="00296E35" w:rsidP="00296E35">
      <w:pPr>
        <w:pStyle w:val="B3"/>
        <w:ind w:left="0" w:firstLine="0"/>
      </w:pPr>
      <w:r w:rsidRPr="001C0FC4">
        <w:t>…</w:t>
      </w:r>
    </w:p>
    <w:p w14:paraId="47312D68" w14:textId="77777777" w:rsidR="00296E35" w:rsidRPr="001C0FC4" w:rsidRDefault="00296E35" w:rsidP="00296E35">
      <w:pPr>
        <w:pStyle w:val="B1"/>
      </w:pPr>
      <w:r w:rsidRPr="001C0FC4">
        <w:t>4)</w:t>
      </w:r>
      <w:r w:rsidRPr="001C0FC4">
        <w:tab/>
        <w:t>shall generate a standalone FD message as specified in subclause 6.2.2.2; and</w:t>
      </w:r>
    </w:p>
    <w:p w14:paraId="44A7BD15"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20DA159" w14:textId="77777777" w:rsidR="00296E35" w:rsidRPr="001C0FC4" w:rsidRDefault="00296E35" w:rsidP="00296E35">
      <w:r w:rsidRPr="001C0FC4">
        <w:t>[TS 24.282, clause 12.2.1.2]</w:t>
      </w:r>
    </w:p>
    <w:p w14:paraId="0FF3C18E" w14:textId="77777777" w:rsidR="00296E35" w:rsidRPr="001C0FC4" w:rsidRDefault="00296E35" w:rsidP="00296E35">
      <w:pPr>
        <w:rPr>
          <w:rFonts w:eastAsia="SimSun"/>
        </w:rPr>
      </w:pPr>
      <w:r w:rsidRPr="001C0FC4">
        <w:rPr>
          <w:rFonts w:eastAsia="SimSun"/>
        </w:rPr>
        <w:t>Upon receipt of a:</w:t>
      </w:r>
    </w:p>
    <w:p w14:paraId="15551F8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DA8628C"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FD99E81" w14:textId="77777777" w:rsidR="00296E35" w:rsidRPr="001C0FC4" w:rsidRDefault="00296E35" w:rsidP="00296E35">
      <w:pPr>
        <w:rPr>
          <w:rFonts w:eastAsia="SimSun"/>
        </w:rPr>
      </w:pPr>
      <w:r w:rsidRPr="001C0FC4">
        <w:rPr>
          <w:rFonts w:eastAsia="SimSun"/>
        </w:rPr>
        <w:t>the MCData client:</w:t>
      </w:r>
    </w:p>
    <w:p w14:paraId="1AA28844"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852648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BE7885A" w14:textId="77777777" w:rsidR="00296E35" w:rsidRPr="001C0FC4" w:rsidRDefault="00296E35" w:rsidP="00296E35">
      <w:pPr>
        <w:pStyle w:val="H6"/>
      </w:pPr>
      <w:bookmarkStart w:id="986" w:name="_Toc52782426"/>
      <w:bookmarkStart w:id="987" w:name="_Toc52783037"/>
      <w:bookmarkStart w:id="988" w:name="_Toc59042906"/>
      <w:r w:rsidRPr="001C0FC4">
        <w:t>6.2.5.3</w:t>
      </w:r>
      <w:r w:rsidRPr="001C0FC4">
        <w:tab/>
        <w:t>Test description</w:t>
      </w:r>
      <w:bookmarkEnd w:id="986"/>
      <w:bookmarkEnd w:id="987"/>
      <w:bookmarkEnd w:id="988"/>
    </w:p>
    <w:p w14:paraId="3C66C175" w14:textId="77777777" w:rsidR="00296E35" w:rsidRPr="001C0FC4" w:rsidRDefault="00296E35" w:rsidP="00296E35">
      <w:pPr>
        <w:pStyle w:val="H6"/>
      </w:pPr>
      <w:bookmarkStart w:id="989" w:name="_Toc52782427"/>
      <w:bookmarkStart w:id="990" w:name="_Toc52783038"/>
      <w:bookmarkStart w:id="991" w:name="_Toc59042907"/>
      <w:r w:rsidRPr="001C0FC4">
        <w:t>6.2.5.3.1</w:t>
      </w:r>
      <w:r w:rsidRPr="001C0FC4">
        <w:tab/>
        <w:t>Pre-test conditions</w:t>
      </w:r>
      <w:bookmarkEnd w:id="989"/>
      <w:bookmarkEnd w:id="990"/>
      <w:bookmarkEnd w:id="991"/>
    </w:p>
    <w:p w14:paraId="4D187A66" w14:textId="77777777" w:rsidR="00296E35" w:rsidRDefault="00296E35" w:rsidP="00296E35">
      <w:pPr>
        <w:pStyle w:val="H6"/>
      </w:pPr>
      <w:r w:rsidRPr="00102CE5">
        <w:t>Test configuration</w:t>
      </w:r>
      <w:r>
        <w:t>:</w:t>
      </w:r>
    </w:p>
    <w:p w14:paraId="3F1C6D2D" w14:textId="1382F953" w:rsidR="00296E35" w:rsidRDefault="00296E35" w:rsidP="00296E35">
      <w:pPr>
        <w:pStyle w:val="B1"/>
      </w:pPr>
      <w:r>
        <w:t>-</w:t>
      </w:r>
      <w:r>
        <w:tab/>
        <w:t>Single cell configuration according to TS 37.579-1 [2] clause 5.2.2.2.1.</w:t>
      </w:r>
    </w:p>
    <w:p w14:paraId="4095342F" w14:textId="77777777" w:rsidR="00296E35" w:rsidRPr="001C0FC4" w:rsidRDefault="00296E35" w:rsidP="00296E35">
      <w:pPr>
        <w:pStyle w:val="B1"/>
      </w:pPr>
      <w:r w:rsidRPr="001C0FC4">
        <w:t>-</w:t>
      </w:r>
      <w:r w:rsidRPr="001C0FC4">
        <w:tab/>
        <w:t>Test File 1 for CO FD as specified in annex A.2.1 is available at the UE for upload.</w:t>
      </w:r>
    </w:p>
    <w:p w14:paraId="36FFCAF0" w14:textId="77777777" w:rsidR="00296E35" w:rsidRDefault="00296E35" w:rsidP="00296E35">
      <w:pPr>
        <w:pStyle w:val="H6"/>
      </w:pPr>
      <w:r>
        <w:t>Preamble:</w:t>
      </w:r>
    </w:p>
    <w:p w14:paraId="0E192731" w14:textId="79E6A15D" w:rsidR="00296E35" w:rsidRDefault="00296E35" w:rsidP="00296E35">
      <w:pPr>
        <w:pStyle w:val="B1"/>
      </w:pPr>
      <w:r>
        <w:t>-</w:t>
      </w:r>
      <w:r>
        <w:tab/>
        <w:t>The UE has performed procedure 'Initial registration' as described in TS 37.579-1 [2] clause 5.4.2.</w:t>
      </w:r>
    </w:p>
    <w:p w14:paraId="760139A5" w14:textId="77777777" w:rsidR="00296E35" w:rsidRDefault="00296E35" w:rsidP="00296E35">
      <w:pPr>
        <w:pStyle w:val="B1"/>
      </w:pPr>
      <w:r>
        <w:t>-</w:t>
      </w:r>
      <w:r>
        <w:tab/>
      </w:r>
      <w:r w:rsidRPr="000573F5">
        <w:t>UE States at the end of the preamble</w:t>
      </w:r>
      <w:r>
        <w:t>:</w:t>
      </w:r>
    </w:p>
    <w:p w14:paraId="280D6DA6" w14:textId="77777777" w:rsidR="00296E35" w:rsidRDefault="00296E35" w:rsidP="00296E35">
      <w:pPr>
        <w:pStyle w:val="B1"/>
        <w:ind w:left="852"/>
      </w:pPr>
      <w:r>
        <w:t>-</w:t>
      </w:r>
      <w:r>
        <w:tab/>
        <w:t>The UE is in RRC_IDLE state.</w:t>
      </w:r>
    </w:p>
    <w:p w14:paraId="263432C7" w14:textId="77777777" w:rsidR="00296E35" w:rsidRDefault="00296E35" w:rsidP="00296E35">
      <w:pPr>
        <w:pStyle w:val="B1"/>
        <w:ind w:left="852"/>
      </w:pPr>
      <w:r>
        <w:t>-</w:t>
      </w:r>
      <w:r>
        <w:tab/>
        <w:t>The client is registered for MCData.</w:t>
      </w:r>
    </w:p>
    <w:p w14:paraId="3B8CBBFC" w14:textId="77777777" w:rsidR="00296E35" w:rsidRPr="001C0FC4" w:rsidRDefault="00296E35" w:rsidP="00296E35">
      <w:pPr>
        <w:pStyle w:val="H6"/>
      </w:pPr>
      <w:bookmarkStart w:id="992" w:name="_Toc52782428"/>
      <w:bookmarkStart w:id="993" w:name="_Toc52783039"/>
      <w:bookmarkStart w:id="994" w:name="_Toc59042908"/>
      <w:r w:rsidRPr="001C0FC4">
        <w:t>6.2.5.3.2</w:t>
      </w:r>
      <w:r w:rsidRPr="001C0FC4">
        <w:tab/>
        <w:t>Test procedure sequence</w:t>
      </w:r>
      <w:bookmarkEnd w:id="992"/>
      <w:bookmarkEnd w:id="993"/>
      <w:bookmarkEnd w:id="994"/>
    </w:p>
    <w:p w14:paraId="21147529" w14:textId="77777777" w:rsidR="00296E35" w:rsidRPr="001C0FC4" w:rsidRDefault="00296E35" w:rsidP="00296E35">
      <w:pPr>
        <w:pStyle w:val="TH"/>
      </w:pPr>
      <w:r w:rsidRPr="001C0FC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337E08" w14:textId="77777777" w:rsidTr="002E3FCC">
        <w:tc>
          <w:tcPr>
            <w:tcW w:w="649" w:type="dxa"/>
            <w:tcBorders>
              <w:top w:val="single" w:sz="4" w:space="0" w:color="auto"/>
              <w:left w:val="single" w:sz="4" w:space="0" w:color="auto"/>
              <w:bottom w:val="nil"/>
              <w:right w:val="single" w:sz="4" w:space="0" w:color="auto"/>
            </w:tcBorders>
            <w:hideMark/>
          </w:tcPr>
          <w:p w14:paraId="28DF6B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E34A38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7132A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B1F42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EF9BA8" w14:textId="77777777" w:rsidR="00296E35" w:rsidRPr="001C0FC4" w:rsidRDefault="00296E35" w:rsidP="002E3FCC">
            <w:pPr>
              <w:pStyle w:val="TAH"/>
            </w:pPr>
            <w:r w:rsidRPr="001C0FC4">
              <w:t>Verdict</w:t>
            </w:r>
          </w:p>
        </w:tc>
      </w:tr>
      <w:tr w:rsidR="00296E35" w:rsidRPr="001C0FC4" w14:paraId="750CD8A2" w14:textId="77777777" w:rsidTr="002E3FCC">
        <w:tc>
          <w:tcPr>
            <w:tcW w:w="649" w:type="dxa"/>
            <w:tcBorders>
              <w:top w:val="nil"/>
              <w:left w:val="single" w:sz="4" w:space="0" w:color="auto"/>
              <w:bottom w:val="single" w:sz="4" w:space="0" w:color="auto"/>
              <w:right w:val="single" w:sz="4" w:space="0" w:color="auto"/>
            </w:tcBorders>
          </w:tcPr>
          <w:p w14:paraId="0F76D8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D5A313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81F7787"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A3960B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4125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C4F30B8" w14:textId="77777777" w:rsidR="00296E35" w:rsidRPr="001C0FC4" w:rsidRDefault="00296E35" w:rsidP="002E3FCC">
            <w:pPr>
              <w:pStyle w:val="TAH"/>
            </w:pPr>
          </w:p>
        </w:tc>
      </w:tr>
      <w:tr w:rsidR="00296E35" w:rsidRPr="001C0FC4" w14:paraId="2B93BD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8DFBE3C"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91AF2F" w14:textId="636304FD" w:rsidR="00296E35" w:rsidRPr="001C0FC4" w:rsidRDefault="00296E35" w:rsidP="002E3FCC">
            <w:pPr>
              <w:pStyle w:val="TAL"/>
            </w:pPr>
            <w:r w:rsidRPr="001C0FC4">
              <w:t>Make the UE (MCData client) send test file 1 (</w:t>
            </w:r>
            <w:r w:rsidR="00374873">
              <w:t>Annex</w:t>
            </w:r>
            <w:r w:rsidRPr="001C0FC4">
              <w:t xml:space="preserve"> A.2.1) for CO one-to-one FD over HTTP for mandatory download and with disposition request "FILE DOWNLOAD COMPLETED UPDATE".</w:t>
            </w:r>
          </w:p>
          <w:p w14:paraId="11FA581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C1174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B4AA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ED3CF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49CEE9" w14:textId="77777777" w:rsidR="00296E35" w:rsidRPr="001C0FC4" w:rsidRDefault="00296E35" w:rsidP="002E3FCC">
            <w:pPr>
              <w:pStyle w:val="TAC"/>
            </w:pPr>
            <w:r w:rsidRPr="001C0FC4">
              <w:t>-</w:t>
            </w:r>
          </w:p>
        </w:tc>
      </w:tr>
      <w:tr w:rsidR="00296E35" w:rsidRPr="001C0FC4" w14:paraId="34A1F4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DD5DC87"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707A0526" w14:textId="5AC4AD9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14248868"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891AC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68B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FA05321" w14:textId="77777777" w:rsidR="00296E35" w:rsidRPr="001C0FC4" w:rsidRDefault="00296E35" w:rsidP="002E3FCC">
            <w:pPr>
              <w:pStyle w:val="TAC"/>
            </w:pPr>
            <w:r w:rsidRPr="001C0FC4">
              <w:t>P</w:t>
            </w:r>
          </w:p>
        </w:tc>
      </w:tr>
      <w:tr w:rsidR="00296E35" w:rsidRPr="001C0FC4" w14:paraId="7F3300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1E5E7D"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C1BC178" w14:textId="3DC307A0"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FD9ED3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66D27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7FE4A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74C193" w14:textId="77777777" w:rsidR="00296E35" w:rsidRPr="001C0FC4" w:rsidRDefault="00296E35" w:rsidP="002E3FCC">
            <w:pPr>
              <w:pStyle w:val="TAC"/>
            </w:pPr>
            <w:r w:rsidRPr="001C0FC4">
              <w:t>P</w:t>
            </w:r>
          </w:p>
        </w:tc>
      </w:tr>
      <w:tr w:rsidR="00296E35" w:rsidRPr="001C0FC4" w14:paraId="60251A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A69E50"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2D145A46"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0D808E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ADA0E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66B39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104CC78" w14:textId="77777777" w:rsidR="00296E35" w:rsidRPr="001C0FC4" w:rsidRDefault="00296E35" w:rsidP="002E3FCC">
            <w:pPr>
              <w:pStyle w:val="TAC"/>
            </w:pPr>
            <w:r w:rsidRPr="001C0FC4">
              <w:t>P</w:t>
            </w:r>
          </w:p>
        </w:tc>
      </w:tr>
      <w:tr w:rsidR="00296E35" w:rsidRPr="001C0FC4" w14:paraId="6E585F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6D9A84"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29CD7E7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78694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6B936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6CC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70E043" w14:textId="77777777" w:rsidR="00296E35" w:rsidRPr="001C0FC4" w:rsidRDefault="00296E35" w:rsidP="002E3FCC">
            <w:pPr>
              <w:pStyle w:val="TAC"/>
            </w:pPr>
            <w:r w:rsidRPr="001C0FC4">
              <w:t>-</w:t>
            </w:r>
          </w:p>
        </w:tc>
      </w:tr>
      <w:tr w:rsidR="00296E35" w:rsidRPr="001C0FC4" w14:paraId="381A986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F5E3ADD"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D0522B3" w14:textId="200DD3F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91114E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5ACC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5BF08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281781" w14:textId="77777777" w:rsidR="00296E35" w:rsidRPr="001C0FC4" w:rsidRDefault="00296E35" w:rsidP="002E3FCC">
            <w:pPr>
              <w:pStyle w:val="TAC"/>
            </w:pPr>
            <w:r w:rsidRPr="001C0FC4">
              <w:t>P</w:t>
            </w:r>
          </w:p>
        </w:tc>
      </w:tr>
      <w:tr w:rsidR="00296E35" w:rsidRPr="001C0FC4" w14:paraId="513D41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54F6B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989A1C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0FF3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0DEA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F744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0294C" w14:textId="77777777" w:rsidR="00296E35" w:rsidRPr="001C0FC4" w:rsidRDefault="00296E35" w:rsidP="002E3FCC">
            <w:pPr>
              <w:pStyle w:val="TAC"/>
            </w:pPr>
            <w:r w:rsidRPr="001C0FC4">
              <w:t>-</w:t>
            </w:r>
          </w:p>
        </w:tc>
      </w:tr>
      <w:tr w:rsidR="00296E35" w:rsidRPr="001C0FC4" w14:paraId="638E8F91"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360B31B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67F728D" w14:textId="77777777" w:rsidR="00296E35" w:rsidRPr="001C0FC4" w:rsidRDefault="00296E35" w:rsidP="002E3FCC">
            <w:pPr>
              <w:pStyle w:val="TAL"/>
            </w:pPr>
            <w:r w:rsidRPr="001C0FC4">
              <w:t>Check: Does the UE (MCData client) notify the user that the remote client has accepted the download?</w:t>
            </w:r>
          </w:p>
          <w:p w14:paraId="425A7E1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A3FD4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38DD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A658A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A33E00" w14:textId="77777777" w:rsidR="00296E35" w:rsidRPr="001C0FC4" w:rsidRDefault="00296E35" w:rsidP="002E3FCC">
            <w:pPr>
              <w:pStyle w:val="TAC"/>
            </w:pPr>
            <w:r w:rsidRPr="001C0FC4">
              <w:t>P</w:t>
            </w:r>
          </w:p>
        </w:tc>
      </w:tr>
      <w:tr w:rsidR="00296E35" w:rsidRPr="001C0FC4" w14:paraId="21F459C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6F269A65"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6FE0409" w14:textId="3D7987E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9EDA4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BDB4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AFE23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86D708" w14:textId="77777777" w:rsidR="00296E35" w:rsidRPr="001C0FC4" w:rsidRDefault="00296E35" w:rsidP="002E3FCC">
            <w:pPr>
              <w:pStyle w:val="TAC"/>
            </w:pPr>
            <w:r w:rsidRPr="001C0FC4">
              <w:t>P</w:t>
            </w:r>
          </w:p>
        </w:tc>
      </w:tr>
      <w:tr w:rsidR="00296E35" w:rsidRPr="001C0FC4" w14:paraId="49B759D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25C5BF"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621FF3A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D3EB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04E5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DE71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9BCC3FC" w14:textId="77777777" w:rsidR="00296E35" w:rsidRPr="001C0FC4" w:rsidRDefault="00296E35" w:rsidP="002E3FCC">
            <w:pPr>
              <w:pStyle w:val="TAC"/>
            </w:pPr>
            <w:r w:rsidRPr="001C0FC4">
              <w:t>-</w:t>
            </w:r>
          </w:p>
        </w:tc>
      </w:tr>
      <w:tr w:rsidR="00296E35" w:rsidRPr="001C0FC4" w14:paraId="41651CB8"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19FF396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F4A984F" w14:textId="77777777" w:rsidR="00296E35" w:rsidRPr="001C0FC4" w:rsidRDefault="00296E35" w:rsidP="002E3FCC">
            <w:pPr>
              <w:pStyle w:val="TAL"/>
            </w:pPr>
            <w:r w:rsidRPr="001C0FC4">
              <w:t>Check: Does the UE (MCData client) notify the user that the remote client has completed the download?</w:t>
            </w:r>
          </w:p>
          <w:p w14:paraId="1BC1F1C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A64580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92A38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7F32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A5887F8" w14:textId="77777777" w:rsidR="00296E35" w:rsidRPr="001C0FC4" w:rsidRDefault="00296E35" w:rsidP="002E3FCC">
            <w:pPr>
              <w:pStyle w:val="TAC"/>
            </w:pPr>
            <w:r w:rsidRPr="001C0FC4">
              <w:t>P</w:t>
            </w:r>
          </w:p>
        </w:tc>
      </w:tr>
      <w:tr w:rsidR="00296E35" w:rsidRPr="001C0FC4" w14:paraId="72A7E39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0BA0B3" w14:textId="77777777" w:rsidR="00296E35" w:rsidRPr="001C0FC4" w:rsidRDefault="00296E35" w:rsidP="002E3FCC">
            <w:pPr>
              <w:pStyle w:val="TAN"/>
            </w:pPr>
            <w:r w:rsidRPr="001C0FC4">
              <w:t>NOTE 1:</w:t>
            </w:r>
            <w:r w:rsidRPr="001C0FC4">
              <w:tab/>
              <w:t>This is expected to be done via a suitable implementation dependent MMI.</w:t>
            </w:r>
          </w:p>
          <w:p w14:paraId="5C20D568" w14:textId="77777777" w:rsidR="00296E35" w:rsidRPr="001C0FC4" w:rsidRDefault="00296E35" w:rsidP="002E3FCC">
            <w:pPr>
              <w:pStyle w:val="TAN"/>
            </w:pPr>
            <w:r w:rsidRPr="001C0FC4">
              <w:t>NOTE 2:</w:t>
            </w:r>
            <w:r w:rsidRPr="001C0FC4">
              <w:tab/>
              <w:t>Test file 1 for CO FD as specified in annex A.2.1.</w:t>
            </w:r>
          </w:p>
        </w:tc>
      </w:tr>
    </w:tbl>
    <w:p w14:paraId="2DD274B7" w14:textId="77777777" w:rsidR="00296E35" w:rsidRPr="001C0FC4" w:rsidRDefault="00296E35" w:rsidP="00296E35"/>
    <w:p w14:paraId="7DD4631F" w14:textId="77777777" w:rsidR="00296E35" w:rsidRPr="001C0FC4" w:rsidRDefault="00296E35" w:rsidP="00296E35">
      <w:pPr>
        <w:pStyle w:val="H6"/>
      </w:pPr>
      <w:bookmarkStart w:id="995" w:name="_Toc52782429"/>
      <w:bookmarkStart w:id="996" w:name="_Toc52783040"/>
      <w:bookmarkStart w:id="997" w:name="_Toc59042909"/>
      <w:r w:rsidRPr="001C0FC4">
        <w:t>6.2.5.3.3</w:t>
      </w:r>
      <w:r w:rsidRPr="001C0FC4">
        <w:tab/>
        <w:t>Specific message contents</w:t>
      </w:r>
      <w:bookmarkEnd w:id="995"/>
      <w:bookmarkEnd w:id="996"/>
      <w:bookmarkEnd w:id="997"/>
    </w:p>
    <w:p w14:paraId="57EBA9E0" w14:textId="77777777" w:rsidR="00296E35" w:rsidRPr="001C0FC4" w:rsidRDefault="00296E35" w:rsidP="00296E35">
      <w:pPr>
        <w:pStyle w:val="TH"/>
      </w:pPr>
      <w:r w:rsidRPr="001C0FC4">
        <w:t>Table 6.2.5.3.3-1..6: Void</w:t>
      </w:r>
    </w:p>
    <w:p w14:paraId="06E0DBE8" w14:textId="37D59B73" w:rsidR="00296E35" w:rsidRPr="001C0FC4" w:rsidRDefault="00296E35" w:rsidP="00296E35">
      <w:pPr>
        <w:pStyle w:val="TH"/>
      </w:pPr>
      <w:r w:rsidRPr="001C0FC4">
        <w:t xml:space="preserve">Table 6.2.5.3.3-7: HTTP POST from the UE (step 3, Table 6.2.5.3.2-1;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022A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610B79" w14:textId="1ACBD948"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E3D6A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12246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0A8A0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D5E4B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57875E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950724A" w14:textId="77777777" w:rsidR="00296E35" w:rsidRPr="001C0FC4" w:rsidRDefault="00296E35" w:rsidP="002E3FCC">
            <w:pPr>
              <w:pStyle w:val="TAH"/>
            </w:pPr>
            <w:r w:rsidRPr="001C0FC4">
              <w:t>Condition</w:t>
            </w:r>
          </w:p>
        </w:tc>
      </w:tr>
      <w:tr w:rsidR="00296E35" w:rsidRPr="001C0FC4" w14:paraId="039522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2701D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ED0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09039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BA2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36DB9" w14:textId="77777777" w:rsidR="00296E35" w:rsidRPr="001C0FC4" w:rsidRDefault="00296E35" w:rsidP="002E3FCC">
            <w:pPr>
              <w:pStyle w:val="TAL"/>
            </w:pPr>
          </w:p>
        </w:tc>
      </w:tr>
      <w:tr w:rsidR="00296E35" w:rsidRPr="001C0FC4" w14:paraId="2AE081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51EAD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AB388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A3BD7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BA8BA8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089246" w14:textId="77777777" w:rsidR="00296E35" w:rsidRPr="001C0FC4" w:rsidRDefault="00296E35" w:rsidP="002E3FCC">
            <w:pPr>
              <w:pStyle w:val="TAL"/>
            </w:pPr>
          </w:p>
        </w:tc>
      </w:tr>
      <w:tr w:rsidR="00296E35" w:rsidRPr="001C0FC4" w14:paraId="7D26196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CEAE77"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07C61F" w14:textId="77777777" w:rsidR="00296E35" w:rsidRPr="001C0FC4" w:rsidRDefault="00296E35" w:rsidP="002E3FCC">
            <w:pPr>
              <w:pStyle w:val="TAL"/>
            </w:pPr>
            <w:r w:rsidRPr="001C0FC4">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52488A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FAF4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D982" w14:textId="77777777" w:rsidR="00296E35" w:rsidRPr="001C0FC4" w:rsidRDefault="00296E35" w:rsidP="002E3FCC">
            <w:pPr>
              <w:pStyle w:val="TAL"/>
            </w:pPr>
          </w:p>
        </w:tc>
      </w:tr>
    </w:tbl>
    <w:p w14:paraId="39AA7C8F" w14:textId="77777777" w:rsidR="00296E35" w:rsidRPr="001C0FC4" w:rsidRDefault="00296E35" w:rsidP="00296E35"/>
    <w:p w14:paraId="5C794D7E" w14:textId="77777777" w:rsidR="00296E35" w:rsidRPr="001C0FC4" w:rsidRDefault="00296E35" w:rsidP="00296E35">
      <w:pPr>
        <w:pStyle w:val="TH"/>
      </w:pPr>
      <w:r w:rsidRPr="001C0FC4">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8EB9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9EC8EB" w14:textId="605298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DC97F7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755D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1519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F4EA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4E349F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9AA56F" w14:textId="77777777" w:rsidR="00296E35" w:rsidRPr="001C0FC4" w:rsidRDefault="00296E35" w:rsidP="002E3FCC">
            <w:pPr>
              <w:pStyle w:val="TAH"/>
              <w:rPr>
                <w:bCs/>
              </w:rPr>
            </w:pPr>
            <w:r w:rsidRPr="001C0FC4">
              <w:rPr>
                <w:bCs/>
              </w:rPr>
              <w:t>Condition</w:t>
            </w:r>
          </w:p>
        </w:tc>
      </w:tr>
      <w:tr w:rsidR="00296E35" w:rsidRPr="001C0FC4" w14:paraId="74303A0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2B1674"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E0912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0608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8BE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A5796D" w14:textId="77777777" w:rsidR="00296E35" w:rsidRPr="001C0FC4" w:rsidRDefault="00296E35" w:rsidP="002E3FCC">
            <w:pPr>
              <w:pStyle w:val="TAL"/>
            </w:pPr>
          </w:p>
        </w:tc>
      </w:tr>
      <w:tr w:rsidR="00296E35" w:rsidRPr="001C0FC4" w14:paraId="19FD2E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92E892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51D9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08F60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30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EC735" w14:textId="77777777" w:rsidR="00296E35" w:rsidRPr="001C0FC4" w:rsidRDefault="00296E35" w:rsidP="002E3FCC">
            <w:pPr>
              <w:pStyle w:val="TAL"/>
            </w:pPr>
          </w:p>
        </w:tc>
      </w:tr>
      <w:tr w:rsidR="00296E35" w:rsidRPr="001C0FC4" w14:paraId="46FAA2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01EE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0D649F"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D9FB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50D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6CEE31" w14:textId="77777777" w:rsidR="00296E35" w:rsidRPr="001C0FC4" w:rsidRDefault="00296E35" w:rsidP="002E3FCC">
            <w:pPr>
              <w:pStyle w:val="TAL"/>
            </w:pPr>
          </w:p>
        </w:tc>
      </w:tr>
      <w:tr w:rsidR="00296E35" w:rsidRPr="001C0FC4" w14:paraId="601525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C39B2"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3AE0E9E"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tcPr>
          <w:p w14:paraId="7773C30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0CBD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D7639C" w14:textId="77777777" w:rsidR="00296E35" w:rsidRPr="001C0FC4" w:rsidRDefault="00296E35" w:rsidP="002E3FCC">
            <w:pPr>
              <w:pStyle w:val="TAL"/>
            </w:pPr>
          </w:p>
        </w:tc>
      </w:tr>
    </w:tbl>
    <w:p w14:paraId="2655F491" w14:textId="77777777" w:rsidR="00296E35" w:rsidRPr="001C0FC4" w:rsidRDefault="00296E35" w:rsidP="00296E35"/>
    <w:p w14:paraId="4A9432E5" w14:textId="77777777" w:rsidR="00296E35" w:rsidRPr="001C0FC4" w:rsidRDefault="00296E35" w:rsidP="00296E35">
      <w:pPr>
        <w:pStyle w:val="TH"/>
      </w:pPr>
      <w:r w:rsidRPr="001C0FC4">
        <w:t>Table 6.2.5.3.3-9..10: Void</w:t>
      </w:r>
    </w:p>
    <w:p w14:paraId="32715B53" w14:textId="551997C5" w:rsidR="00296E35" w:rsidRPr="001C0FC4" w:rsidRDefault="00296E35" w:rsidP="00296E35">
      <w:pPr>
        <w:pStyle w:val="TH"/>
      </w:pPr>
      <w:r w:rsidRPr="001C0FC4">
        <w:t xml:space="preserve">Table 6.2.5.3.3-11: HTTP 201 Created from the SS (step 3, Table 6.2.5.3.2-1;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A9F6F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41C95AB7" w14:textId="2141C40F" w:rsidR="00296E35" w:rsidRPr="001C0FC4" w:rsidRDefault="00296E35" w:rsidP="002E3FCC">
            <w:pPr>
              <w:pStyle w:val="TAL"/>
            </w:pPr>
            <w:r w:rsidRPr="001C0FC4">
              <w:t xml:space="preserve">Derivation Path: TS </w:t>
            </w:r>
            <w:r>
              <w:t>37.579</w:t>
            </w:r>
            <w:r w:rsidRPr="001C0FC4">
              <w:t>-1 [2], Table 5.5.4.7-1, condition FD_HTTP</w:t>
            </w:r>
          </w:p>
        </w:tc>
      </w:tr>
    </w:tbl>
    <w:p w14:paraId="677475C9" w14:textId="77777777" w:rsidR="00296E35" w:rsidRPr="001C0FC4" w:rsidRDefault="00296E35" w:rsidP="00296E35"/>
    <w:p w14:paraId="79D79D39" w14:textId="1275EF02" w:rsidR="00296E35" w:rsidRPr="001C0FC4" w:rsidRDefault="00296E35" w:rsidP="00296E35">
      <w:pPr>
        <w:pStyle w:val="TH"/>
      </w:pPr>
      <w:r w:rsidRPr="001C0FC4">
        <w:t>Table 6.2.5.3.3-12: SIP MESSAGE from the UE (step 3, Table 6.2.5.3.2-1;</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F1E32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B7818D" w14:textId="3ECAB8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404D38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41C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E0394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0151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0A6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EB69F8" w14:textId="77777777" w:rsidR="00296E35" w:rsidRPr="001C0FC4" w:rsidRDefault="00296E35" w:rsidP="002E3FCC">
            <w:pPr>
              <w:pStyle w:val="TAH"/>
              <w:rPr>
                <w:bCs/>
              </w:rPr>
            </w:pPr>
            <w:r w:rsidRPr="001C0FC4">
              <w:rPr>
                <w:bCs/>
              </w:rPr>
              <w:t>Condition</w:t>
            </w:r>
          </w:p>
        </w:tc>
      </w:tr>
      <w:tr w:rsidR="00296E35" w:rsidRPr="001C0FC4" w14:paraId="0A7E64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83CF6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B8E06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86F4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67DE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2F7EE" w14:textId="77777777" w:rsidR="00296E35" w:rsidRPr="001C0FC4" w:rsidRDefault="00296E35" w:rsidP="002E3FCC">
            <w:pPr>
              <w:pStyle w:val="TAL"/>
            </w:pPr>
          </w:p>
        </w:tc>
      </w:tr>
      <w:tr w:rsidR="00296E35" w:rsidRPr="001C0FC4" w14:paraId="6D1C43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E99E4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69408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DCC91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1A65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81437" w14:textId="77777777" w:rsidR="00296E35" w:rsidRPr="001C0FC4" w:rsidRDefault="00296E35" w:rsidP="002E3FCC">
            <w:pPr>
              <w:pStyle w:val="TAL"/>
            </w:pPr>
          </w:p>
        </w:tc>
      </w:tr>
      <w:tr w:rsidR="00296E35" w:rsidRPr="001C0FC4" w14:paraId="22E0B6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5802D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72AA54" w14:textId="77777777" w:rsidR="00296E35" w:rsidRPr="001C0FC4" w:rsidRDefault="00296E35" w:rsidP="002E3FCC">
            <w:pPr>
              <w:pStyle w:val="TAL"/>
            </w:pPr>
            <w:r w:rsidRPr="001C0FC4">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8FD54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E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3C6AF9" w14:textId="77777777" w:rsidR="00296E35" w:rsidRPr="001C0FC4" w:rsidRDefault="00296E35" w:rsidP="002E3FCC">
            <w:pPr>
              <w:pStyle w:val="TAL"/>
            </w:pPr>
          </w:p>
        </w:tc>
      </w:tr>
      <w:tr w:rsidR="00296E35" w:rsidRPr="001C0FC4" w14:paraId="1B2EF0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C2BFD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745C7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0E447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D651F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788FBC" w14:textId="77777777" w:rsidR="00296E35" w:rsidRPr="001C0FC4" w:rsidRDefault="00296E35" w:rsidP="002E3FCC">
            <w:pPr>
              <w:pStyle w:val="TAL"/>
            </w:pPr>
          </w:p>
        </w:tc>
      </w:tr>
      <w:tr w:rsidR="00296E35" w:rsidRPr="001C0FC4" w14:paraId="0D4B1B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CDF44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206EED" w14:textId="77777777" w:rsidR="00296E35" w:rsidRPr="001C0FC4" w:rsidRDefault="00296E35" w:rsidP="002E3FCC">
            <w:pPr>
              <w:pStyle w:val="TAL"/>
            </w:pPr>
            <w:r w:rsidRPr="001C0FC4">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114C6A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8FC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3513F3" w14:textId="77777777" w:rsidR="00296E35" w:rsidRPr="001C0FC4" w:rsidRDefault="00296E35" w:rsidP="002E3FCC">
            <w:pPr>
              <w:pStyle w:val="TAL"/>
            </w:pPr>
          </w:p>
        </w:tc>
      </w:tr>
    </w:tbl>
    <w:p w14:paraId="15636ADC" w14:textId="77777777" w:rsidR="00296E35" w:rsidRPr="001C0FC4" w:rsidRDefault="00296E35" w:rsidP="00296E35"/>
    <w:p w14:paraId="22074680" w14:textId="77777777" w:rsidR="00296E35" w:rsidRPr="001C0FC4" w:rsidRDefault="00296E35" w:rsidP="00296E35">
      <w:pPr>
        <w:pStyle w:val="TH"/>
      </w:pPr>
      <w:r w:rsidRPr="001C0FC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3A115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286868" w14:textId="1AEE4C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66E317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B7C2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AE3D9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7D72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8ECAF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E0CAA04" w14:textId="77777777" w:rsidR="00296E35" w:rsidRPr="001C0FC4" w:rsidRDefault="00296E35" w:rsidP="002E3FCC">
            <w:pPr>
              <w:pStyle w:val="TAH"/>
              <w:rPr>
                <w:bCs/>
              </w:rPr>
            </w:pPr>
            <w:r w:rsidRPr="001C0FC4">
              <w:rPr>
                <w:bCs/>
              </w:rPr>
              <w:t>Condition</w:t>
            </w:r>
          </w:p>
        </w:tc>
      </w:tr>
      <w:tr w:rsidR="00296E35" w:rsidRPr="001C0FC4" w14:paraId="546C2F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16A2BF"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6E34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9BE6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95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4A936" w14:textId="77777777" w:rsidR="00296E35" w:rsidRPr="001C0FC4" w:rsidRDefault="00296E35" w:rsidP="002E3FCC">
            <w:pPr>
              <w:pStyle w:val="TAL"/>
            </w:pPr>
          </w:p>
        </w:tc>
      </w:tr>
      <w:tr w:rsidR="00296E35" w:rsidRPr="001C0FC4" w14:paraId="7CB0FA1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753A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5CCA0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BFF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1EB4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35280" w14:textId="77777777" w:rsidR="00296E35" w:rsidRPr="001C0FC4" w:rsidRDefault="00296E35" w:rsidP="002E3FCC">
            <w:pPr>
              <w:pStyle w:val="TAL"/>
            </w:pPr>
          </w:p>
        </w:tc>
      </w:tr>
      <w:tr w:rsidR="00296E35" w:rsidRPr="001C0FC4" w14:paraId="71DCAC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78809B"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5EA9234" w14:textId="77777777" w:rsidR="00296E35" w:rsidRPr="001C0FC4" w:rsidRDefault="00296E35" w:rsidP="002E3FCC">
            <w:pPr>
              <w:pStyle w:val="TAL"/>
            </w:pPr>
            <w:r w:rsidRPr="001C0FC4">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32F78AD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962B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11AB12" w14:textId="77777777" w:rsidR="00296E35" w:rsidRPr="001C0FC4" w:rsidRDefault="00296E35" w:rsidP="002E3FCC">
            <w:pPr>
              <w:pStyle w:val="TAL"/>
            </w:pPr>
          </w:p>
        </w:tc>
      </w:tr>
    </w:tbl>
    <w:p w14:paraId="39C4389E" w14:textId="77777777" w:rsidR="00296E35" w:rsidRPr="001C0FC4" w:rsidRDefault="00296E35" w:rsidP="00296E35"/>
    <w:p w14:paraId="37BCDBF1" w14:textId="77777777" w:rsidR="00296E35" w:rsidRPr="001C0FC4" w:rsidRDefault="00296E35" w:rsidP="00296E35">
      <w:pPr>
        <w:pStyle w:val="TH"/>
      </w:pPr>
      <w:bookmarkStart w:id="998" w:name="_Hlk39497843"/>
      <w:r w:rsidRPr="001C0FC4">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8A99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34E7E85" w14:textId="5825B74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76F02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6E76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D316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9EC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C65E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2097DF" w14:textId="77777777" w:rsidR="00296E35" w:rsidRPr="001C0FC4" w:rsidRDefault="00296E35" w:rsidP="002E3FCC">
            <w:pPr>
              <w:pStyle w:val="TAH"/>
              <w:rPr>
                <w:bCs/>
              </w:rPr>
            </w:pPr>
            <w:r w:rsidRPr="001C0FC4">
              <w:rPr>
                <w:bCs/>
              </w:rPr>
              <w:t>Condition</w:t>
            </w:r>
          </w:p>
        </w:tc>
      </w:tr>
      <w:tr w:rsidR="00296E35" w:rsidRPr="001C0FC4" w14:paraId="69C10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C1E96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2253E1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19CBA803"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4F942A6"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597E9FB0" w14:textId="77777777" w:rsidR="00296E35" w:rsidRPr="001C0FC4" w:rsidRDefault="00296E35" w:rsidP="002E3FCC">
            <w:pPr>
              <w:pStyle w:val="TAL"/>
            </w:pPr>
          </w:p>
        </w:tc>
      </w:tr>
    </w:tbl>
    <w:p w14:paraId="2CD362C6" w14:textId="77777777" w:rsidR="00296E35" w:rsidRPr="001C0FC4" w:rsidRDefault="00296E35" w:rsidP="00296E35"/>
    <w:bookmarkEnd w:id="998"/>
    <w:p w14:paraId="448120F8" w14:textId="177A46A6" w:rsidR="00296E35" w:rsidRPr="001C0FC4" w:rsidRDefault="00296E35" w:rsidP="00296E35">
      <w:pPr>
        <w:pStyle w:val="TH"/>
      </w:pPr>
      <w:r w:rsidRPr="001C0FC4">
        <w:t>Table 6.2.5.3.3-15: SIP MESSAGE from the SS (step 7,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0C8DC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DA982C" w14:textId="7C0FB34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25954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A8C5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B4F76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8538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E434F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06255" w14:textId="77777777" w:rsidR="00296E35" w:rsidRPr="001C0FC4" w:rsidRDefault="00296E35" w:rsidP="002E3FCC">
            <w:pPr>
              <w:pStyle w:val="TAH"/>
              <w:rPr>
                <w:bCs/>
              </w:rPr>
            </w:pPr>
            <w:r w:rsidRPr="001C0FC4">
              <w:rPr>
                <w:bCs/>
              </w:rPr>
              <w:t>Condition</w:t>
            </w:r>
          </w:p>
        </w:tc>
      </w:tr>
      <w:tr w:rsidR="00296E35" w:rsidRPr="001C0FC4" w14:paraId="645ED6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FB978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9F1C1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9D38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9883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1628F" w14:textId="77777777" w:rsidR="00296E35" w:rsidRPr="001C0FC4" w:rsidRDefault="00296E35" w:rsidP="002E3FCC">
            <w:pPr>
              <w:pStyle w:val="TAL"/>
            </w:pPr>
          </w:p>
        </w:tc>
      </w:tr>
      <w:tr w:rsidR="00296E35" w:rsidRPr="001C0FC4" w14:paraId="490CA6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4588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78D05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1E44B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C3ED5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B2CA5" w14:textId="77777777" w:rsidR="00296E35" w:rsidRPr="001C0FC4" w:rsidRDefault="00296E35" w:rsidP="002E3FCC">
            <w:pPr>
              <w:pStyle w:val="TAL"/>
            </w:pPr>
          </w:p>
        </w:tc>
      </w:tr>
      <w:tr w:rsidR="00296E35" w:rsidRPr="001C0FC4" w14:paraId="435701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5BB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6DC7" w14:textId="77777777" w:rsidR="00296E35" w:rsidRPr="001C0FC4" w:rsidRDefault="00296E35" w:rsidP="002E3FCC">
            <w:pPr>
              <w:pStyle w:val="TAL"/>
            </w:pPr>
            <w:r w:rsidRPr="001C0FC4">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5CEB37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CE11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8D21CF" w14:textId="77777777" w:rsidR="00296E35" w:rsidRPr="001C0FC4" w:rsidRDefault="00296E35" w:rsidP="002E3FCC">
            <w:pPr>
              <w:pStyle w:val="TAL"/>
            </w:pPr>
          </w:p>
        </w:tc>
      </w:tr>
    </w:tbl>
    <w:p w14:paraId="7BE45C82" w14:textId="77777777" w:rsidR="00296E35" w:rsidRPr="001C0FC4" w:rsidRDefault="00296E35" w:rsidP="00296E35"/>
    <w:p w14:paraId="02BDEDF4" w14:textId="77777777" w:rsidR="00296E35" w:rsidRPr="001C0FC4" w:rsidRDefault="00296E35" w:rsidP="00296E35">
      <w:pPr>
        <w:pStyle w:val="TH"/>
      </w:pPr>
      <w:r w:rsidRPr="001C0FC4">
        <w:t>Table 6.2.5.3.3-16: Void</w:t>
      </w:r>
    </w:p>
    <w:p w14:paraId="4B5E4D88" w14:textId="77777777" w:rsidR="00296E35" w:rsidRPr="001C0FC4" w:rsidRDefault="00296E35" w:rsidP="00296E35">
      <w:pPr>
        <w:pStyle w:val="TH"/>
      </w:pPr>
      <w:r w:rsidRPr="001C0FC4">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D6DD2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BD13478" w14:textId="036713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04EFCB50" w14:textId="77777777" w:rsidR="00296E35" w:rsidRPr="001C0FC4" w:rsidRDefault="00296E35" w:rsidP="00296E35"/>
    <w:p w14:paraId="7E5765DE" w14:textId="29580928" w:rsidR="00296E35" w:rsidRPr="001C0FC4" w:rsidRDefault="00296E35" w:rsidP="00296E35">
      <w:pPr>
        <w:pStyle w:val="TH"/>
      </w:pPr>
      <w:r w:rsidRPr="001C0FC4">
        <w:t>Table 6.2.5.3.3-18: SIP MESSAGE from the SS (step 10,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E4EA66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9EC037C" w14:textId="68674B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96A68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2AF1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13A79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1172C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6DCA4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F53121" w14:textId="77777777" w:rsidR="00296E35" w:rsidRPr="001C0FC4" w:rsidRDefault="00296E35" w:rsidP="002E3FCC">
            <w:pPr>
              <w:pStyle w:val="TAH"/>
              <w:rPr>
                <w:bCs/>
              </w:rPr>
            </w:pPr>
            <w:r w:rsidRPr="001C0FC4">
              <w:rPr>
                <w:bCs/>
              </w:rPr>
              <w:t>Condition</w:t>
            </w:r>
          </w:p>
        </w:tc>
      </w:tr>
      <w:tr w:rsidR="00296E35" w:rsidRPr="001C0FC4" w14:paraId="02CEA1F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4061B6"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F1818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02B5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FF24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31C13B" w14:textId="77777777" w:rsidR="00296E35" w:rsidRPr="001C0FC4" w:rsidRDefault="00296E35" w:rsidP="002E3FCC">
            <w:pPr>
              <w:pStyle w:val="TAL"/>
            </w:pPr>
          </w:p>
        </w:tc>
      </w:tr>
      <w:tr w:rsidR="00296E35" w:rsidRPr="001C0FC4" w14:paraId="3B98A0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9518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829BA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E2E22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0A25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3CDA89" w14:textId="77777777" w:rsidR="00296E35" w:rsidRPr="001C0FC4" w:rsidRDefault="00296E35" w:rsidP="002E3FCC">
            <w:pPr>
              <w:pStyle w:val="TAL"/>
            </w:pPr>
          </w:p>
        </w:tc>
      </w:tr>
      <w:tr w:rsidR="00296E35" w:rsidRPr="001C0FC4" w14:paraId="21B59F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40C3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A74835" w14:textId="77777777" w:rsidR="00296E35" w:rsidRPr="001C0FC4" w:rsidRDefault="00296E35" w:rsidP="002E3FCC">
            <w:pPr>
              <w:pStyle w:val="TAL"/>
            </w:pPr>
            <w:r w:rsidRPr="001C0FC4">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5089FF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143C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604EA2" w14:textId="77777777" w:rsidR="00296E35" w:rsidRPr="001C0FC4" w:rsidRDefault="00296E35" w:rsidP="002E3FCC">
            <w:pPr>
              <w:pStyle w:val="TAL"/>
            </w:pPr>
          </w:p>
        </w:tc>
      </w:tr>
    </w:tbl>
    <w:p w14:paraId="4FC42EEB" w14:textId="77777777" w:rsidR="00296E35" w:rsidRPr="001C0FC4" w:rsidRDefault="00296E35" w:rsidP="00296E35"/>
    <w:p w14:paraId="3448CA95" w14:textId="77777777" w:rsidR="00296E35" w:rsidRPr="001C0FC4" w:rsidRDefault="00296E35" w:rsidP="00296E35">
      <w:pPr>
        <w:pStyle w:val="TH"/>
      </w:pPr>
      <w:r w:rsidRPr="001C0FC4">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FB6715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7908E78" w14:textId="7EE487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52768C9" w14:textId="77777777" w:rsidR="00296E35" w:rsidRPr="001C0FC4" w:rsidRDefault="00296E35" w:rsidP="00296E35"/>
    <w:p w14:paraId="53EB8763" w14:textId="77777777" w:rsidR="00296E35" w:rsidRPr="001C0FC4" w:rsidRDefault="00296E35" w:rsidP="00296E35">
      <w:pPr>
        <w:pStyle w:val="Heading3"/>
      </w:pPr>
      <w:bookmarkStart w:id="999" w:name="_Toc42507363"/>
      <w:bookmarkStart w:id="1000" w:name="_Toc52307894"/>
      <w:bookmarkStart w:id="1001" w:name="_Toc52782430"/>
      <w:bookmarkStart w:id="1002" w:name="_Toc52783041"/>
      <w:bookmarkStart w:id="1003" w:name="_Toc59042910"/>
      <w:bookmarkStart w:id="1004" w:name="_Toc75459155"/>
      <w:bookmarkStart w:id="1005" w:name="_Toc90630595"/>
      <w:bookmarkStart w:id="1006" w:name="_Toc100778802"/>
      <w:bookmarkStart w:id="1007" w:name="_Toc101286133"/>
      <w:bookmarkStart w:id="1008" w:name="_Toc106817719"/>
      <w:bookmarkStart w:id="1009" w:name="_Toc106817844"/>
      <w:bookmarkStart w:id="1010" w:name="_Toc178186362"/>
      <w:bookmarkStart w:id="1011" w:name="_Toc522499817"/>
      <w:bookmarkStart w:id="1012" w:name="_Toc25610670"/>
      <w:bookmarkStart w:id="1013" w:name="_Toc210385176"/>
      <w:bookmarkEnd w:id="977"/>
      <w:bookmarkEnd w:id="978"/>
      <w:r w:rsidRPr="001C0FC4">
        <w:t>6.2.6</w:t>
      </w:r>
      <w:r w:rsidRPr="001C0FC4">
        <w:tab/>
        <w:t>On-network / File Distribution (FD) / FD Using HTTP / One-to-one Standalone FD / Mandatory Download / With Disposition Request / Client Terminated (CT)</w:t>
      </w:r>
      <w:bookmarkEnd w:id="999"/>
      <w:bookmarkEnd w:id="1000"/>
      <w:bookmarkEnd w:id="1001"/>
      <w:bookmarkEnd w:id="1002"/>
      <w:bookmarkEnd w:id="1003"/>
      <w:bookmarkEnd w:id="1004"/>
      <w:bookmarkEnd w:id="1005"/>
      <w:bookmarkEnd w:id="1006"/>
      <w:bookmarkEnd w:id="1007"/>
      <w:bookmarkEnd w:id="1008"/>
      <w:bookmarkEnd w:id="1009"/>
      <w:bookmarkEnd w:id="1010"/>
      <w:bookmarkEnd w:id="1013"/>
    </w:p>
    <w:p w14:paraId="0DB5CCCA" w14:textId="77777777" w:rsidR="00296E35" w:rsidRPr="001C0FC4" w:rsidRDefault="00296E35" w:rsidP="00296E35">
      <w:pPr>
        <w:pStyle w:val="H6"/>
      </w:pPr>
      <w:bookmarkStart w:id="1014" w:name="_Toc52782431"/>
      <w:bookmarkStart w:id="1015" w:name="_Toc52783042"/>
      <w:bookmarkStart w:id="1016" w:name="_Toc59042911"/>
      <w:r w:rsidRPr="001C0FC4">
        <w:t>6.2.6.1</w:t>
      </w:r>
      <w:r w:rsidRPr="001C0FC4">
        <w:tab/>
        <w:t>Test Purpose (TP)</w:t>
      </w:r>
      <w:bookmarkEnd w:id="1014"/>
      <w:bookmarkEnd w:id="1015"/>
      <w:bookmarkEnd w:id="1016"/>
    </w:p>
    <w:p w14:paraId="127E2379" w14:textId="77777777" w:rsidR="00296E35" w:rsidRPr="001C0FC4" w:rsidRDefault="00296E35" w:rsidP="00296E35">
      <w:pPr>
        <w:pStyle w:val="H6"/>
      </w:pPr>
      <w:r w:rsidRPr="001C0FC4">
        <w:t>(1)</w:t>
      </w:r>
    </w:p>
    <w:p w14:paraId="0C23946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C000249" w14:textId="77777777" w:rsidR="00296E35" w:rsidRPr="001C0FC4" w:rsidRDefault="00296E35" w:rsidP="00296E35">
      <w:pPr>
        <w:pStyle w:val="PL"/>
      </w:pPr>
      <w:r w:rsidRPr="001C0FC4">
        <w:rPr>
          <w:b/>
        </w:rPr>
        <w:t>ensure that</w:t>
      </w:r>
      <w:r w:rsidRPr="001C0FC4">
        <w:t xml:space="preserve"> {</w:t>
      </w:r>
    </w:p>
    <w:p w14:paraId="37649B70"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mandatory download and with a disposition of "FILE DOWNLOAD COMPLETE UPDATE" }</w:t>
      </w:r>
    </w:p>
    <w:p w14:paraId="29ABE743"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42D3CB6F" w14:textId="77777777" w:rsidR="00296E35" w:rsidRPr="001C0FC4" w:rsidRDefault="00296E35" w:rsidP="00296E35">
      <w:pPr>
        <w:pStyle w:val="PL"/>
      </w:pPr>
      <w:r w:rsidRPr="001C0FC4">
        <w:t xml:space="preserve">            }</w:t>
      </w:r>
    </w:p>
    <w:p w14:paraId="52302FD9" w14:textId="77777777" w:rsidR="00296E35" w:rsidRPr="001C0FC4" w:rsidRDefault="00296E35" w:rsidP="00296E35">
      <w:pPr>
        <w:pStyle w:val="PL"/>
      </w:pPr>
    </w:p>
    <w:p w14:paraId="1DA87F76" w14:textId="77777777" w:rsidR="00296E35" w:rsidRPr="001C0FC4" w:rsidRDefault="00296E35" w:rsidP="00296E35">
      <w:pPr>
        <w:pStyle w:val="H6"/>
      </w:pPr>
      <w:r w:rsidRPr="001C0FC4">
        <w:t>(2)</w:t>
      </w:r>
    </w:p>
    <w:p w14:paraId="642E8D5C"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68F1E4CD" w14:textId="77777777" w:rsidR="00296E35" w:rsidRPr="001C0FC4" w:rsidRDefault="00296E35" w:rsidP="00296E35">
      <w:pPr>
        <w:pStyle w:val="PL"/>
      </w:pPr>
      <w:r w:rsidRPr="001C0FC4">
        <w:rPr>
          <w:b/>
        </w:rPr>
        <w:t>ensure that</w:t>
      </w:r>
      <w:r w:rsidRPr="001C0FC4">
        <w:t xml:space="preserve"> {</w:t>
      </w:r>
    </w:p>
    <w:p w14:paraId="22E37945"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0BB01C05"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E2F9805" w14:textId="77777777" w:rsidR="00296E35" w:rsidRPr="001C0FC4" w:rsidRDefault="00296E35" w:rsidP="00296E35">
      <w:pPr>
        <w:pStyle w:val="PL"/>
      </w:pPr>
      <w:r w:rsidRPr="001C0FC4">
        <w:t xml:space="preserve">            }</w:t>
      </w:r>
    </w:p>
    <w:p w14:paraId="02E7FE77" w14:textId="77777777" w:rsidR="00296E35" w:rsidRPr="001C0FC4" w:rsidRDefault="00296E35" w:rsidP="00296E35">
      <w:pPr>
        <w:pStyle w:val="PL"/>
      </w:pPr>
    </w:p>
    <w:p w14:paraId="1919DE72" w14:textId="77777777" w:rsidR="00296E35" w:rsidRPr="001C0FC4" w:rsidRDefault="00296E35" w:rsidP="00296E35">
      <w:pPr>
        <w:pStyle w:val="H6"/>
      </w:pPr>
      <w:bookmarkStart w:id="1017" w:name="_Toc52782432"/>
      <w:bookmarkStart w:id="1018" w:name="_Toc52783043"/>
      <w:bookmarkStart w:id="1019" w:name="_Toc59042912"/>
      <w:r w:rsidRPr="001C0FC4">
        <w:t>6.2.6.2</w:t>
      </w:r>
      <w:r w:rsidRPr="001C0FC4">
        <w:tab/>
        <w:t>Conformance requirements</w:t>
      </w:r>
      <w:bookmarkEnd w:id="1017"/>
      <w:bookmarkEnd w:id="1018"/>
      <w:bookmarkEnd w:id="1019"/>
    </w:p>
    <w:p w14:paraId="10776C46"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816E07" w14:textId="77777777" w:rsidR="00296E35" w:rsidRPr="001C0FC4" w:rsidRDefault="00296E35" w:rsidP="00296E35">
      <w:r w:rsidRPr="001C0FC4">
        <w:t>[TS 24.282, clause 10.2.4.2.2]</w:t>
      </w:r>
    </w:p>
    <w:p w14:paraId="1066F004" w14:textId="77777777" w:rsidR="00296E35" w:rsidRPr="001C0FC4" w:rsidRDefault="00296E35" w:rsidP="00296E35">
      <w:r w:rsidRPr="001C0FC4">
        <w:t>Upon receipt of a "SIP MESSAGE request for FD using HTTP for terminating MCData client", the MCData client:</w:t>
      </w:r>
    </w:p>
    <w:p w14:paraId="58128B6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5A7A4F2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13C2EA4"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CD61363"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5BB26D38"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6714D648" w14:textId="77777777" w:rsidR="00296E35" w:rsidRPr="001C0FC4" w:rsidRDefault="00296E35" w:rsidP="00296E35">
      <w:r w:rsidRPr="001C0FC4">
        <w:t>[TS 24.282, clause 10.2.1.2.3]</w:t>
      </w:r>
    </w:p>
    <w:p w14:paraId="256D794D" w14:textId="77777777" w:rsidR="00296E35" w:rsidRPr="001C0FC4" w:rsidRDefault="00296E35" w:rsidP="00296E35">
      <w:r w:rsidRPr="001C0FC4">
        <w:t>The MCData client:</w:t>
      </w:r>
    </w:p>
    <w:p w14:paraId="73D33D1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09DB651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40C1CCA4" w14:textId="77777777" w:rsidR="00296E35" w:rsidRPr="001C0FC4" w:rsidRDefault="00296E35" w:rsidP="00296E35">
      <w:pPr>
        <w:pStyle w:val="B2"/>
      </w:pPr>
      <w:r w:rsidRPr="001C0FC4">
        <w:t>b)</w:t>
      </w:r>
      <w:r w:rsidRPr="001C0FC4">
        <w:tab/>
        <w:t>shall notify the user about the incoming FD request; and</w:t>
      </w:r>
    </w:p>
    <w:p w14:paraId="65D48CA3"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62439F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D13A2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33B1FB6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4E06B8EB"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2F0FE0A"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224EAA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3EE983E1"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F751207"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69414E5D"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9682BF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7C6C5974"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63B0C175"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0EFA8B56"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CC00FF3" w14:textId="77777777" w:rsidR="00296E35" w:rsidRPr="001C0FC4" w:rsidRDefault="00296E35" w:rsidP="00296E35">
      <w:pPr>
        <w:pStyle w:val="B1"/>
      </w:pPr>
      <w:r w:rsidRPr="001C0FC4">
        <w:t>8)</w:t>
      </w:r>
      <w:r w:rsidRPr="001C0FC4">
        <w:tab/>
        <w:t>if the user accepts the FD request:</w:t>
      </w:r>
    </w:p>
    <w:p w14:paraId="2F30AF7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79C898C2"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F994895" w14:textId="77777777" w:rsidR="00296E35" w:rsidRPr="001C0FC4" w:rsidRDefault="00296E35" w:rsidP="00296E35">
      <w:pPr>
        <w:pStyle w:val="B2"/>
      </w:pPr>
      <w:r w:rsidRPr="001C0FC4">
        <w:t>c)</w:t>
      </w:r>
      <w:r w:rsidRPr="001C0FC4">
        <w:tab/>
        <w:t>if the FD SIGNALLING PAYLOAD message contains an existing Conversation ID and:</w:t>
      </w:r>
    </w:p>
    <w:p w14:paraId="56824A94"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5F73F06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7DDB453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5FFB0A9F"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CD3661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14FFF1D3" w14:textId="77777777" w:rsidR="00296E35" w:rsidRPr="001C0FC4" w:rsidRDefault="00296E35" w:rsidP="00296E35">
      <w:r w:rsidRPr="001C0FC4">
        <w:t>[TS 24.282, clause 12.2.1.1]</w:t>
      </w:r>
    </w:p>
    <w:p w14:paraId="39ECD5FD" w14:textId="77777777" w:rsidR="00296E35" w:rsidRPr="001C0FC4" w:rsidRDefault="00296E35" w:rsidP="00296E35">
      <w:r w:rsidRPr="001C0FC4">
        <w:t>The MCData client shall follow the procedures in this subclause to:</w:t>
      </w:r>
    </w:p>
    <w:p w14:paraId="4DDA1670"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29BA42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7F42681" w14:textId="77777777" w:rsidR="00296E35" w:rsidRPr="001C0FC4" w:rsidRDefault="00296E35" w:rsidP="00296E35">
      <w:pPr>
        <w:pStyle w:val="B1"/>
      </w:pPr>
      <w:r w:rsidRPr="001C0FC4">
        <w:t>-</w:t>
      </w:r>
      <w:r w:rsidRPr="001C0FC4">
        <w:tab/>
        <w:t>indicate to an MCData client that a request for FD was accepted, deferred or rejected; or</w:t>
      </w:r>
    </w:p>
    <w:p w14:paraId="1C761CA0" w14:textId="77777777" w:rsidR="00296E35" w:rsidRPr="001C0FC4" w:rsidRDefault="00296E35" w:rsidP="00296E35">
      <w:pPr>
        <w:pStyle w:val="B1"/>
      </w:pPr>
      <w:r w:rsidRPr="001C0FC4">
        <w:t>-</w:t>
      </w:r>
      <w:r w:rsidRPr="001C0FC4">
        <w:tab/>
        <w:t>indicate to an MCData client that a file download has been completed;</w:t>
      </w:r>
    </w:p>
    <w:p w14:paraId="7A34DFF7" w14:textId="77777777" w:rsidR="00296E35" w:rsidRPr="001C0FC4" w:rsidRDefault="00296E35" w:rsidP="00296E35">
      <w:r w:rsidRPr="001C0FC4">
        <w:t>Before sending a disposition notification the MCData client needs to determine:</w:t>
      </w:r>
    </w:p>
    <w:p w14:paraId="59810F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414192"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D7D4CB7" w14:textId="77777777" w:rsidR="00296E35" w:rsidRPr="001C0FC4" w:rsidRDefault="00296E35" w:rsidP="00296E35">
      <w:r w:rsidRPr="001C0FC4">
        <w:t>The MCData client shall generate a SIP MESSAGE request in accordance with 3GPP TS 24.229 [5] and IETF RFC 3428 [6] with the clarifications given below.</w:t>
      </w:r>
    </w:p>
    <w:p w14:paraId="3AF4D7AE" w14:textId="77777777" w:rsidR="00296E35" w:rsidRPr="001C0FC4" w:rsidRDefault="00296E35" w:rsidP="00296E35">
      <w:r w:rsidRPr="001C0FC4">
        <w:t>The MCData client:</w:t>
      </w:r>
    </w:p>
    <w:p w14:paraId="5E0307D3" w14:textId="77777777" w:rsidR="00296E35" w:rsidRPr="001C0FC4" w:rsidRDefault="00296E35" w:rsidP="00296E35">
      <w:pPr>
        <w:pStyle w:val="B1"/>
      </w:pPr>
      <w:r w:rsidRPr="001C0FC4">
        <w:t>1)</w:t>
      </w:r>
      <w:r w:rsidRPr="001C0FC4">
        <w:tab/>
        <w:t>shall build the SIP MESSAGE request as specified in subclause 6.2.4.1;</w:t>
      </w:r>
    </w:p>
    <w:p w14:paraId="35500CC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5B073A6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F589B3F"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5489634"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CB72C5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A2C210D"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9FCD2B4"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32C1B35" w14:textId="77777777" w:rsidR="00296E35" w:rsidRPr="001C0FC4" w:rsidRDefault="00296E35" w:rsidP="00296E35">
      <w:r w:rsidRPr="001C0FC4">
        <w:t>[TS 24.282, clause 10.2.3.1]</w:t>
      </w:r>
    </w:p>
    <w:p w14:paraId="3E1C959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9A3E426"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4F747047"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10431E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58FB4A2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B588ED6"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4F6C8B52"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1229B1FE" w14:textId="77777777" w:rsidR="00296E35" w:rsidRPr="001C0FC4" w:rsidRDefault="00296E35" w:rsidP="00296E35">
      <w:pPr>
        <w:pStyle w:val="H6"/>
      </w:pPr>
      <w:bookmarkStart w:id="1020" w:name="_Toc52782433"/>
      <w:bookmarkStart w:id="1021" w:name="_Toc52783044"/>
      <w:bookmarkStart w:id="1022" w:name="_Toc59042913"/>
      <w:r w:rsidRPr="001C0FC4">
        <w:t>6.2.6.3</w:t>
      </w:r>
      <w:r w:rsidRPr="001C0FC4">
        <w:tab/>
        <w:t>Test description</w:t>
      </w:r>
      <w:bookmarkEnd w:id="1020"/>
      <w:bookmarkEnd w:id="1021"/>
      <w:bookmarkEnd w:id="1022"/>
    </w:p>
    <w:p w14:paraId="649E11A5" w14:textId="77777777" w:rsidR="00296E35" w:rsidRPr="001C0FC4" w:rsidRDefault="00296E35" w:rsidP="00296E35">
      <w:pPr>
        <w:pStyle w:val="H6"/>
      </w:pPr>
      <w:bookmarkStart w:id="1023" w:name="_Toc52782434"/>
      <w:bookmarkStart w:id="1024" w:name="_Toc52783045"/>
      <w:bookmarkStart w:id="1025" w:name="_Toc59042914"/>
      <w:r w:rsidRPr="001C0FC4">
        <w:t>6.2.6.3.1</w:t>
      </w:r>
      <w:r w:rsidRPr="001C0FC4">
        <w:tab/>
        <w:t>Pre-test conditions</w:t>
      </w:r>
      <w:bookmarkEnd w:id="1023"/>
      <w:bookmarkEnd w:id="1024"/>
      <w:bookmarkEnd w:id="1025"/>
    </w:p>
    <w:p w14:paraId="1F17E5DF" w14:textId="77777777" w:rsidR="00296E35" w:rsidRDefault="00296E35" w:rsidP="00296E35">
      <w:pPr>
        <w:pStyle w:val="H6"/>
      </w:pPr>
      <w:r w:rsidRPr="00102CE5">
        <w:t>Test configuration</w:t>
      </w:r>
      <w:r>
        <w:t>:</w:t>
      </w:r>
    </w:p>
    <w:p w14:paraId="72DA6A4F" w14:textId="01A9F3B9" w:rsidR="00296E35" w:rsidRDefault="00296E35" w:rsidP="00296E35">
      <w:pPr>
        <w:pStyle w:val="B1"/>
      </w:pPr>
      <w:r>
        <w:t>-</w:t>
      </w:r>
      <w:r>
        <w:tab/>
        <w:t>Single cell configuration according to TS 37.579-1 [2] clause 5.2.2.2.1.</w:t>
      </w:r>
    </w:p>
    <w:p w14:paraId="402D51C9" w14:textId="77777777" w:rsidR="00296E35" w:rsidRPr="001C0FC4" w:rsidRDefault="00296E35" w:rsidP="00296E35">
      <w:pPr>
        <w:pStyle w:val="B1"/>
      </w:pPr>
      <w:r w:rsidRPr="001C0FC4">
        <w:t>-</w:t>
      </w:r>
      <w:r w:rsidRPr="001C0FC4">
        <w:tab/>
        <w:t>Test files downloaded or received at previous test runs are deleted.</w:t>
      </w:r>
    </w:p>
    <w:p w14:paraId="25A753E1" w14:textId="77777777" w:rsidR="00296E35" w:rsidRDefault="00296E35" w:rsidP="00296E35">
      <w:pPr>
        <w:pStyle w:val="H6"/>
      </w:pPr>
      <w:r>
        <w:t>Preamble:</w:t>
      </w:r>
    </w:p>
    <w:p w14:paraId="1F4999A2" w14:textId="0B1FC47C" w:rsidR="00296E35" w:rsidRDefault="00296E35" w:rsidP="00296E35">
      <w:pPr>
        <w:pStyle w:val="B1"/>
      </w:pPr>
      <w:r>
        <w:t>-</w:t>
      </w:r>
      <w:r>
        <w:tab/>
        <w:t>The UE has performed procedure 'Initial registration' as described in TS 37.579-1 [2] clause 5.4.2.</w:t>
      </w:r>
    </w:p>
    <w:p w14:paraId="6597ACD9" w14:textId="77777777" w:rsidR="00296E35" w:rsidRDefault="00296E35" w:rsidP="00296E35">
      <w:pPr>
        <w:pStyle w:val="B1"/>
      </w:pPr>
      <w:r>
        <w:t>-</w:t>
      </w:r>
      <w:r>
        <w:tab/>
      </w:r>
      <w:r w:rsidRPr="000573F5">
        <w:t>UE States at the end of the preamble</w:t>
      </w:r>
      <w:r>
        <w:t>:</w:t>
      </w:r>
    </w:p>
    <w:p w14:paraId="06CEE83D" w14:textId="77777777" w:rsidR="00296E35" w:rsidRDefault="00296E35" w:rsidP="00296E35">
      <w:pPr>
        <w:pStyle w:val="B1"/>
        <w:ind w:left="852"/>
      </w:pPr>
      <w:r>
        <w:t>-</w:t>
      </w:r>
      <w:r>
        <w:tab/>
        <w:t>The UE is in RRC_IDLE state.</w:t>
      </w:r>
    </w:p>
    <w:p w14:paraId="4AB012BF" w14:textId="77777777" w:rsidR="00296E35" w:rsidRDefault="00296E35" w:rsidP="00296E35">
      <w:pPr>
        <w:pStyle w:val="B1"/>
        <w:ind w:left="852"/>
      </w:pPr>
      <w:r>
        <w:t>-</w:t>
      </w:r>
      <w:r>
        <w:tab/>
        <w:t>The client is registered for MCData.</w:t>
      </w:r>
    </w:p>
    <w:p w14:paraId="5FCC1821" w14:textId="77777777" w:rsidR="00296E35" w:rsidRPr="001C0FC4" w:rsidRDefault="00296E35" w:rsidP="00296E35">
      <w:pPr>
        <w:pStyle w:val="H6"/>
      </w:pPr>
      <w:r w:rsidRPr="001C0FC4">
        <w:t>6.2.6.3.2</w:t>
      </w:r>
      <w:r w:rsidRPr="001C0FC4">
        <w:tab/>
        <w:t>Test procedure sequence</w:t>
      </w:r>
    </w:p>
    <w:p w14:paraId="33C695A9" w14:textId="77777777" w:rsidR="00296E35" w:rsidRPr="001C0FC4" w:rsidRDefault="00296E35" w:rsidP="00296E35">
      <w:pPr>
        <w:pStyle w:val="TH"/>
      </w:pPr>
      <w:r w:rsidRPr="001C0FC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C0CCB5" w14:textId="77777777" w:rsidTr="002E3FCC">
        <w:tc>
          <w:tcPr>
            <w:tcW w:w="649" w:type="dxa"/>
            <w:tcBorders>
              <w:top w:val="single" w:sz="4" w:space="0" w:color="auto"/>
              <w:left w:val="single" w:sz="4" w:space="0" w:color="auto"/>
              <w:bottom w:val="nil"/>
              <w:right w:val="single" w:sz="4" w:space="0" w:color="auto"/>
            </w:tcBorders>
            <w:hideMark/>
          </w:tcPr>
          <w:p w14:paraId="64684EE8"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10A8044F"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B9FF00"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2787499"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521DE401" w14:textId="77777777" w:rsidR="00296E35" w:rsidRPr="001C0FC4" w:rsidRDefault="00296E35" w:rsidP="002E3FCC">
            <w:pPr>
              <w:pStyle w:val="TAH"/>
              <w:spacing w:line="252" w:lineRule="auto"/>
            </w:pPr>
            <w:r w:rsidRPr="001C0FC4">
              <w:t>Verdict</w:t>
            </w:r>
          </w:p>
        </w:tc>
      </w:tr>
      <w:tr w:rsidR="00296E35" w:rsidRPr="001C0FC4" w14:paraId="46A2439C" w14:textId="77777777" w:rsidTr="002E3FCC">
        <w:tc>
          <w:tcPr>
            <w:tcW w:w="649" w:type="dxa"/>
            <w:tcBorders>
              <w:top w:val="nil"/>
              <w:left w:val="single" w:sz="4" w:space="0" w:color="auto"/>
              <w:bottom w:val="single" w:sz="4" w:space="0" w:color="auto"/>
              <w:right w:val="single" w:sz="4" w:space="0" w:color="auto"/>
            </w:tcBorders>
          </w:tcPr>
          <w:p w14:paraId="027A2D80"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243030A3"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7C6AC57"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BCE6F41"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498EEEC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0B6BEE51" w14:textId="77777777" w:rsidR="00296E35" w:rsidRPr="001C0FC4" w:rsidRDefault="00296E35" w:rsidP="002E3FCC">
            <w:pPr>
              <w:pStyle w:val="TAH"/>
              <w:spacing w:line="252" w:lineRule="auto"/>
            </w:pPr>
          </w:p>
        </w:tc>
      </w:tr>
      <w:tr w:rsidR="00296E35" w:rsidRPr="001C0FC4" w14:paraId="51E402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089BA0"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17472ECE" w14:textId="0856D563"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0DB5A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3DB68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906276"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A1E27A6" w14:textId="77777777" w:rsidR="00296E35" w:rsidRPr="001C0FC4" w:rsidRDefault="00296E35" w:rsidP="002E3FCC">
            <w:pPr>
              <w:pStyle w:val="TAC"/>
              <w:spacing w:line="252" w:lineRule="auto"/>
            </w:pPr>
            <w:r w:rsidRPr="001C0FC4">
              <w:t>P</w:t>
            </w:r>
          </w:p>
        </w:tc>
      </w:tr>
      <w:tr w:rsidR="00296E35" w:rsidRPr="001C0FC4" w14:paraId="4C278F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4FBAC6"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BCFE8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7CFDD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22426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5A061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CA9762E" w14:textId="77777777" w:rsidR="00296E35" w:rsidRPr="001C0FC4" w:rsidRDefault="00296E35" w:rsidP="002E3FCC">
            <w:pPr>
              <w:pStyle w:val="TAC"/>
              <w:spacing w:line="252" w:lineRule="auto"/>
            </w:pPr>
            <w:r w:rsidRPr="001C0FC4">
              <w:t>-</w:t>
            </w:r>
          </w:p>
        </w:tc>
      </w:tr>
      <w:tr w:rsidR="00296E35" w:rsidRPr="001C0FC4" w14:paraId="1DBE9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4A8362D"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4331C42" w14:textId="1C7587A4"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17D00DD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3B06A6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EE6461"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8DC636"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F9F1D0" w14:textId="77777777" w:rsidR="00296E35" w:rsidRPr="001C0FC4" w:rsidRDefault="00296E35" w:rsidP="002E3FCC">
            <w:pPr>
              <w:pStyle w:val="TAC"/>
              <w:spacing w:line="252" w:lineRule="auto"/>
            </w:pPr>
            <w:r w:rsidRPr="001C0FC4">
              <w:t>P</w:t>
            </w:r>
          </w:p>
        </w:tc>
      </w:tr>
      <w:tr w:rsidR="00296E35" w:rsidRPr="001C0FC4" w14:paraId="314FF17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ACB7F3" w14:textId="77777777" w:rsidR="00296E35" w:rsidRPr="001C0FC4" w:rsidRDefault="00296E35" w:rsidP="002E3FCC">
            <w:pPr>
              <w:pStyle w:val="TAC"/>
              <w:spacing w:line="252" w:lineRule="auto"/>
            </w:pPr>
            <w:r w:rsidRPr="001C0FC4">
              <w:t>5-10</w:t>
            </w:r>
          </w:p>
        </w:tc>
        <w:tc>
          <w:tcPr>
            <w:tcW w:w="3970" w:type="dxa"/>
            <w:tcBorders>
              <w:top w:val="single" w:sz="4" w:space="0" w:color="auto"/>
              <w:left w:val="single" w:sz="4" w:space="0" w:color="auto"/>
              <w:bottom w:val="single" w:sz="4" w:space="0" w:color="auto"/>
              <w:right w:val="single" w:sz="4" w:space="0" w:color="auto"/>
            </w:tcBorders>
            <w:hideMark/>
          </w:tcPr>
          <w:p w14:paraId="6119C29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49ED9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DC86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6DD083"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E51B2A" w14:textId="77777777" w:rsidR="00296E35" w:rsidRPr="001C0FC4" w:rsidRDefault="00296E35" w:rsidP="002E3FCC">
            <w:pPr>
              <w:pStyle w:val="TAC"/>
              <w:spacing w:line="252" w:lineRule="auto"/>
            </w:pPr>
            <w:r w:rsidRPr="001C0FC4">
              <w:t>-</w:t>
            </w:r>
          </w:p>
        </w:tc>
      </w:tr>
      <w:tr w:rsidR="00296E35" w:rsidRPr="001C0FC4" w14:paraId="7645F53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EF9947" w14:textId="77777777" w:rsidR="00296E35" w:rsidRPr="001C0FC4" w:rsidRDefault="00296E35" w:rsidP="002E3FCC">
            <w:pPr>
              <w:pStyle w:val="TAC"/>
              <w:spacing w:line="252" w:lineRule="auto"/>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1CD82F55" w14:textId="77777777" w:rsidR="00296E35" w:rsidRPr="001C0FC4" w:rsidRDefault="00296E35" w:rsidP="002E3FCC">
            <w:pPr>
              <w:pStyle w:val="TAL"/>
            </w:pPr>
            <w:r w:rsidRPr="001C0FC4">
              <w:t>Check: Does the UE (MCData client) notify the user of the incoming FD request and the file download?</w:t>
            </w:r>
          </w:p>
          <w:p w14:paraId="2C9C90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733432"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A6266D"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1CE948"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C2E4626" w14:textId="77777777" w:rsidR="00296E35" w:rsidRPr="001C0FC4" w:rsidRDefault="00296E35" w:rsidP="002E3FCC">
            <w:pPr>
              <w:pStyle w:val="TAC"/>
              <w:spacing w:line="252" w:lineRule="auto"/>
            </w:pPr>
            <w:r w:rsidRPr="001C0FC4">
              <w:t>P</w:t>
            </w:r>
          </w:p>
        </w:tc>
      </w:tr>
      <w:tr w:rsidR="00296E35" w:rsidRPr="001C0FC4" w14:paraId="4CBFE1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DD683E"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CF4F8F3" w14:textId="7F540941" w:rsidR="00296E35" w:rsidRPr="001C0FC4" w:rsidRDefault="00296E35" w:rsidP="002E3FCC">
            <w:pPr>
              <w:pStyle w:val="TAL"/>
            </w:pPr>
            <w:r w:rsidRPr="001C0FC4">
              <w:t>Check: Has the UE (MCData client) downloaded test file 1 (</w:t>
            </w:r>
            <w:r w:rsidR="00AC7A43">
              <w:t>Annex</w:t>
            </w:r>
            <w:r w:rsidRPr="001C0FC4">
              <w:t xml:space="preserve"> A.3.1)?</w:t>
            </w:r>
          </w:p>
          <w:p w14:paraId="0CFF67C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3E287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A36D3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2C1B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EE22F4" w14:textId="77777777" w:rsidR="00296E35" w:rsidRPr="001C0FC4" w:rsidRDefault="00296E35" w:rsidP="002E3FCC">
            <w:pPr>
              <w:pStyle w:val="TAC"/>
            </w:pPr>
            <w:r w:rsidRPr="001C0FC4">
              <w:t>P</w:t>
            </w:r>
          </w:p>
        </w:tc>
      </w:tr>
      <w:tr w:rsidR="00296E35" w:rsidRPr="001C0FC4" w14:paraId="4ABD22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83CC240" w14:textId="77777777" w:rsidR="00296E35" w:rsidRPr="001C0FC4" w:rsidRDefault="00296E35" w:rsidP="002E3FCC">
            <w:pPr>
              <w:pStyle w:val="TAN"/>
            </w:pPr>
            <w:r w:rsidRPr="001C0FC4">
              <w:t>NOTE 1:</w:t>
            </w:r>
            <w:r w:rsidRPr="001C0FC4">
              <w:tab/>
              <w:t>This is expected to be done via a suitable implementation dependent MMI.</w:t>
            </w:r>
          </w:p>
          <w:p w14:paraId="4DF4FDE5" w14:textId="77777777" w:rsidR="00296E35" w:rsidRPr="001C0FC4" w:rsidRDefault="00296E35" w:rsidP="002E3FCC">
            <w:pPr>
              <w:pStyle w:val="TAN"/>
            </w:pPr>
            <w:r w:rsidRPr="001C0FC4">
              <w:t>NOTE 2:</w:t>
            </w:r>
            <w:r w:rsidRPr="001C0FC4">
              <w:tab/>
              <w:t>Test file 1 for CT FD as specified in annex A.3.1.</w:t>
            </w:r>
          </w:p>
        </w:tc>
      </w:tr>
    </w:tbl>
    <w:p w14:paraId="54E9AF3B" w14:textId="77777777" w:rsidR="00296E35" w:rsidRPr="001C0FC4" w:rsidRDefault="00296E35" w:rsidP="00296E35"/>
    <w:p w14:paraId="23F441BA" w14:textId="77777777" w:rsidR="00296E35" w:rsidRPr="001C0FC4" w:rsidRDefault="00296E35" w:rsidP="00296E35">
      <w:pPr>
        <w:pStyle w:val="H6"/>
      </w:pPr>
      <w:r w:rsidRPr="001C0FC4">
        <w:t>6.2.6.3.3</w:t>
      </w:r>
      <w:r w:rsidRPr="001C0FC4">
        <w:tab/>
        <w:t>Specific message contents</w:t>
      </w:r>
    </w:p>
    <w:p w14:paraId="6C8A477F" w14:textId="11F40D2D" w:rsidR="00296E35" w:rsidRPr="001C0FC4" w:rsidRDefault="00296E35" w:rsidP="00296E35">
      <w:pPr>
        <w:pStyle w:val="TH"/>
      </w:pPr>
      <w:r w:rsidRPr="001C0FC4">
        <w:t>Table 6.2.6.3.3-1: SIP MESSAGE from the SS (step 1A, Table 6.2.6.3.2-1;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D89A2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FE5C58E" w14:textId="4F1C9C99"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39481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9E7B2C"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E819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1151DC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2414E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D4322A2" w14:textId="77777777" w:rsidR="00296E35" w:rsidRPr="001C0FC4" w:rsidRDefault="00296E35" w:rsidP="002E3FCC">
            <w:pPr>
              <w:pStyle w:val="TAH"/>
            </w:pPr>
            <w:r w:rsidRPr="001C0FC4">
              <w:t>Condition</w:t>
            </w:r>
          </w:p>
        </w:tc>
      </w:tr>
      <w:tr w:rsidR="00296E35" w:rsidRPr="001C0FC4" w14:paraId="36D324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3C1E2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5D7C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842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A366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9A69A1" w14:textId="77777777" w:rsidR="00296E35" w:rsidRPr="001C0FC4" w:rsidRDefault="00296E35" w:rsidP="002E3FCC">
            <w:pPr>
              <w:pStyle w:val="TAL"/>
            </w:pPr>
          </w:p>
        </w:tc>
      </w:tr>
      <w:tr w:rsidR="00296E35" w:rsidRPr="001C0FC4" w14:paraId="694AA2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31C20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EC881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CB6A4"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1F6769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63420" w14:textId="77777777" w:rsidR="00296E35" w:rsidRPr="001C0FC4" w:rsidRDefault="00296E35" w:rsidP="002E3FCC">
            <w:pPr>
              <w:pStyle w:val="TAL"/>
            </w:pPr>
          </w:p>
        </w:tc>
      </w:tr>
      <w:tr w:rsidR="00296E35" w:rsidRPr="001C0FC4" w14:paraId="6334B8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45A0D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3813E6" w14:textId="77777777" w:rsidR="00296E35" w:rsidRPr="001C0FC4" w:rsidRDefault="00296E35" w:rsidP="002E3FCC">
            <w:pPr>
              <w:pStyle w:val="TAL"/>
            </w:pPr>
            <w:r w:rsidRPr="001C0FC4">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4B60369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1B4F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477CC" w14:textId="77777777" w:rsidR="00296E35" w:rsidRPr="001C0FC4" w:rsidRDefault="00296E35" w:rsidP="002E3FCC">
            <w:pPr>
              <w:pStyle w:val="TAL"/>
            </w:pPr>
          </w:p>
        </w:tc>
      </w:tr>
      <w:tr w:rsidR="00296E35" w:rsidRPr="001C0FC4" w14:paraId="6AF394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9ECB4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EA10C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491968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4982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1A9C85" w14:textId="77777777" w:rsidR="00296E35" w:rsidRPr="001C0FC4" w:rsidRDefault="00296E35" w:rsidP="002E3FCC">
            <w:pPr>
              <w:pStyle w:val="TAL"/>
            </w:pPr>
          </w:p>
        </w:tc>
      </w:tr>
      <w:tr w:rsidR="00296E35" w:rsidRPr="001C0FC4" w14:paraId="6071C0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9E5C1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3FF689" w14:textId="77777777" w:rsidR="00296E35" w:rsidRPr="001C0FC4" w:rsidRDefault="00296E35" w:rsidP="002E3FCC">
            <w:pPr>
              <w:pStyle w:val="TAL"/>
            </w:pPr>
            <w:r w:rsidRPr="001C0FC4">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33E1BC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FF3B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8D8D47" w14:textId="77777777" w:rsidR="00296E35" w:rsidRPr="001C0FC4" w:rsidRDefault="00296E35" w:rsidP="002E3FCC">
            <w:pPr>
              <w:pStyle w:val="TAL"/>
            </w:pPr>
          </w:p>
        </w:tc>
      </w:tr>
    </w:tbl>
    <w:p w14:paraId="06F3A575" w14:textId="77777777" w:rsidR="00296E35" w:rsidRPr="001C0FC4" w:rsidRDefault="00296E35" w:rsidP="00296E35"/>
    <w:p w14:paraId="4C1F25A3" w14:textId="77777777" w:rsidR="00296E35" w:rsidRPr="001C0FC4" w:rsidRDefault="00296E35" w:rsidP="00296E35">
      <w:pPr>
        <w:pStyle w:val="TH"/>
      </w:pPr>
      <w:r w:rsidRPr="001C0FC4">
        <w:t xml:space="preserve">Table 6.2.6.3.3-2: </w:t>
      </w:r>
      <w:r w:rsidRPr="001C0FC4">
        <w:rPr>
          <w:bCs/>
          <w:sz w:val="18"/>
        </w:rPr>
        <w:t xml:space="preserve">MCData-Info </w:t>
      </w:r>
      <w:r w:rsidRPr="001C0FC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D4A3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F3B787" w14:textId="66F28BC9"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504CDE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9780A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2E927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B5508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3DFCD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BE02088" w14:textId="77777777" w:rsidR="00296E35" w:rsidRPr="001C0FC4" w:rsidRDefault="00296E35" w:rsidP="002E3FCC">
            <w:pPr>
              <w:pStyle w:val="TAH"/>
            </w:pPr>
            <w:r w:rsidRPr="001C0FC4">
              <w:t>Condition</w:t>
            </w:r>
          </w:p>
        </w:tc>
      </w:tr>
      <w:tr w:rsidR="00296E35" w:rsidRPr="001C0FC4" w14:paraId="56472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0CA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7EEC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37A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899E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20C5" w14:textId="77777777" w:rsidR="00296E35" w:rsidRPr="001C0FC4" w:rsidRDefault="00296E35" w:rsidP="002E3FCC">
            <w:pPr>
              <w:pStyle w:val="TAL"/>
            </w:pPr>
          </w:p>
        </w:tc>
      </w:tr>
      <w:tr w:rsidR="00296E35" w:rsidRPr="001C0FC4" w14:paraId="5EDEC80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BA45A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0EEB5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6824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4D51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4C4ACF" w14:textId="77777777" w:rsidR="00296E35" w:rsidRPr="001C0FC4" w:rsidRDefault="00296E35" w:rsidP="002E3FCC">
            <w:pPr>
              <w:pStyle w:val="TAL"/>
            </w:pPr>
          </w:p>
        </w:tc>
      </w:tr>
      <w:tr w:rsidR="00296E35" w:rsidRPr="001C0FC4" w14:paraId="6527D0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BC248"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0F48F78F"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D4DF3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92B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A5190" w14:textId="77777777" w:rsidR="00296E35" w:rsidRPr="001C0FC4" w:rsidRDefault="00296E35" w:rsidP="002E3FCC">
            <w:pPr>
              <w:pStyle w:val="TAL"/>
            </w:pPr>
          </w:p>
        </w:tc>
      </w:tr>
    </w:tbl>
    <w:p w14:paraId="4379EB13" w14:textId="77777777" w:rsidR="00296E35" w:rsidRPr="001C0FC4" w:rsidRDefault="00296E35" w:rsidP="00296E35"/>
    <w:p w14:paraId="373C16EA" w14:textId="77777777" w:rsidR="00296E35" w:rsidRPr="001C0FC4" w:rsidRDefault="00296E35" w:rsidP="00296E35">
      <w:pPr>
        <w:pStyle w:val="TH"/>
      </w:pPr>
      <w:r w:rsidRPr="001C0FC4">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8D44B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47CEC6" w14:textId="75DE76A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17E7ECB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61A2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9C49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B3F2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68EE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90DFD5" w14:textId="77777777" w:rsidR="00296E35" w:rsidRPr="001C0FC4" w:rsidRDefault="00296E35" w:rsidP="002E3FCC">
            <w:pPr>
              <w:pStyle w:val="TAH"/>
              <w:rPr>
                <w:bCs/>
              </w:rPr>
            </w:pPr>
            <w:r w:rsidRPr="001C0FC4">
              <w:rPr>
                <w:bCs/>
              </w:rPr>
              <w:t>Condition</w:t>
            </w:r>
          </w:p>
        </w:tc>
      </w:tr>
      <w:tr w:rsidR="00296E35" w:rsidRPr="001C0FC4" w14:paraId="1CC790A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70BF2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B63495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B014B39"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BAFA198"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4BD746E5" w14:textId="77777777" w:rsidR="00296E35" w:rsidRPr="001C0FC4" w:rsidRDefault="00296E35" w:rsidP="002E3FCC">
            <w:pPr>
              <w:pStyle w:val="TAL"/>
            </w:pPr>
          </w:p>
        </w:tc>
      </w:tr>
    </w:tbl>
    <w:p w14:paraId="2F04A810" w14:textId="77777777" w:rsidR="00296E35" w:rsidRPr="001C0FC4" w:rsidRDefault="00296E35" w:rsidP="00296E35"/>
    <w:p w14:paraId="60B04866" w14:textId="77777777" w:rsidR="00296E35" w:rsidRPr="001C0FC4" w:rsidRDefault="00296E35" w:rsidP="00296E35">
      <w:pPr>
        <w:pStyle w:val="TH"/>
      </w:pPr>
      <w:r w:rsidRPr="001C0FC4">
        <w:t>Table 6.2.6.3.3-4: Void</w:t>
      </w:r>
    </w:p>
    <w:p w14:paraId="65D6620B" w14:textId="43E65FCD" w:rsidR="00296E35" w:rsidRPr="001C0FC4" w:rsidRDefault="00296E35" w:rsidP="00296E35">
      <w:pPr>
        <w:pStyle w:val="TH"/>
      </w:pPr>
      <w:r w:rsidRPr="001C0FC4">
        <w:t>Table 6.2.6.3.3-5: SIP MESSAGE from the UE (step 4, Table 6.2.6.3.2-1;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5393BE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7C3CE6" w14:textId="33A591E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D2CD3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BB68E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B34B7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63ECC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47E62A2"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F9AB55F" w14:textId="77777777" w:rsidR="00296E35" w:rsidRPr="001C0FC4" w:rsidRDefault="00296E35" w:rsidP="002E3FCC">
            <w:pPr>
              <w:pStyle w:val="TAH"/>
            </w:pPr>
            <w:r w:rsidRPr="001C0FC4">
              <w:t>Condition</w:t>
            </w:r>
          </w:p>
        </w:tc>
      </w:tr>
      <w:tr w:rsidR="00296E35" w:rsidRPr="001C0FC4" w14:paraId="116527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D709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7C5EA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C8350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A638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D2C890" w14:textId="77777777" w:rsidR="00296E35" w:rsidRPr="001C0FC4" w:rsidRDefault="00296E35" w:rsidP="002E3FCC">
            <w:pPr>
              <w:pStyle w:val="TAL"/>
            </w:pPr>
          </w:p>
        </w:tc>
      </w:tr>
      <w:tr w:rsidR="00296E35" w:rsidRPr="001C0FC4" w14:paraId="5EFDEC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A4D58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1AB8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1B3F7A46"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D42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BCEEC" w14:textId="77777777" w:rsidR="00296E35" w:rsidRPr="001C0FC4" w:rsidRDefault="00296E35" w:rsidP="002E3FCC">
            <w:pPr>
              <w:pStyle w:val="TAL"/>
            </w:pPr>
          </w:p>
        </w:tc>
      </w:tr>
      <w:tr w:rsidR="00296E35" w:rsidRPr="001C0FC4" w14:paraId="170B87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5F4B7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E014D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8C3D72"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E0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46FA2" w14:textId="77777777" w:rsidR="00296E35" w:rsidRPr="001C0FC4" w:rsidRDefault="00296E35" w:rsidP="002E3FCC">
            <w:pPr>
              <w:pStyle w:val="TAL"/>
            </w:pPr>
          </w:p>
        </w:tc>
      </w:tr>
      <w:tr w:rsidR="00296E35" w:rsidRPr="001C0FC4" w14:paraId="6BCFCC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47BD9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B41C7A3" w14:textId="77777777" w:rsidR="00296E35" w:rsidRPr="001C0FC4" w:rsidRDefault="00296E35" w:rsidP="002E3FCC">
            <w:pPr>
              <w:pStyle w:val="TAL"/>
            </w:pPr>
            <w:r w:rsidRPr="001C0FC4">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35949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F306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979BB" w14:textId="77777777" w:rsidR="00296E35" w:rsidRPr="001C0FC4" w:rsidRDefault="00296E35" w:rsidP="002E3FCC">
            <w:pPr>
              <w:pStyle w:val="TAL"/>
            </w:pPr>
          </w:p>
        </w:tc>
      </w:tr>
    </w:tbl>
    <w:p w14:paraId="1DE09017" w14:textId="77777777" w:rsidR="00296E35" w:rsidRPr="001C0FC4" w:rsidRDefault="00296E35" w:rsidP="00296E35"/>
    <w:p w14:paraId="4B0476BB" w14:textId="77777777" w:rsidR="00296E35" w:rsidRPr="001C0FC4" w:rsidRDefault="00296E35" w:rsidP="00296E35">
      <w:pPr>
        <w:pStyle w:val="TH"/>
      </w:pPr>
      <w:r w:rsidRPr="001C0FC4">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8B48C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4BBC81" w14:textId="58E5305F" w:rsidR="00296E35" w:rsidRPr="001C0FC4" w:rsidRDefault="00296E35" w:rsidP="002E3FCC">
            <w:pPr>
              <w:pStyle w:val="TAL"/>
            </w:pPr>
            <w:r w:rsidRPr="001C0FC4">
              <w:t xml:space="preserve">Derivation Path: TS </w:t>
            </w:r>
            <w:r>
              <w:t>37.579</w:t>
            </w:r>
            <w:r w:rsidRPr="001C0FC4">
              <w:t>-1 [2], Table 5.5.3.8.7-1, condition FD_ACCEPTED</w:t>
            </w:r>
          </w:p>
        </w:tc>
      </w:tr>
    </w:tbl>
    <w:p w14:paraId="0B74B332" w14:textId="77777777" w:rsidR="00296E35" w:rsidRPr="001C0FC4" w:rsidRDefault="00296E35" w:rsidP="00296E35"/>
    <w:p w14:paraId="170B4D06" w14:textId="4D5DD0EA" w:rsidR="00296E35" w:rsidRPr="001C0FC4" w:rsidRDefault="00296E35" w:rsidP="00296E35">
      <w:pPr>
        <w:pStyle w:val="TH"/>
      </w:pPr>
      <w:r w:rsidRPr="001C0FC4">
        <w:t>Table 6.2.6.3.3-7: HTTP GET from the UE (step 4, Table 6.2.6.3.2-1;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A19BE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27969A13" w14:textId="48F42F3B" w:rsidR="00296E35" w:rsidRPr="001C0FC4" w:rsidRDefault="00296E35" w:rsidP="002E3FCC">
            <w:pPr>
              <w:pStyle w:val="TAL"/>
              <w:spacing w:line="252" w:lineRule="auto"/>
              <w:rPr>
                <w:rFonts w:cs="Arial"/>
                <w:szCs w:val="18"/>
              </w:rPr>
            </w:pPr>
            <w:r w:rsidRPr="001C0FC4">
              <w:t xml:space="preserve">Derivation Path: </w:t>
            </w:r>
            <w:r w:rsidRPr="001C0FC4">
              <w:rPr>
                <w:rFonts w:cs="Arial"/>
                <w:szCs w:val="18"/>
              </w:rPr>
              <w:t xml:space="preserve">TS </w:t>
            </w:r>
            <w:r>
              <w:rPr>
                <w:rFonts w:cs="Arial"/>
                <w:szCs w:val="18"/>
              </w:rPr>
              <w:t>37.579</w:t>
            </w:r>
            <w:r w:rsidRPr="001C0FC4">
              <w:rPr>
                <w:rFonts w:cs="Arial"/>
                <w:szCs w:val="18"/>
              </w:rPr>
              <w:t>-1 [2]</w:t>
            </w:r>
            <w:r w:rsidRPr="001C0FC4">
              <w:t>, Table 5.5.4.2-1, condition FD_HTTP</w:t>
            </w:r>
          </w:p>
        </w:tc>
      </w:tr>
    </w:tbl>
    <w:p w14:paraId="6DE6ADF4" w14:textId="77777777" w:rsidR="00296E35" w:rsidRPr="001C0FC4" w:rsidRDefault="00296E35" w:rsidP="00296E35"/>
    <w:p w14:paraId="45AC5CF5" w14:textId="4737DF4B" w:rsidR="00296E35" w:rsidRPr="001C0FC4" w:rsidRDefault="00296E35" w:rsidP="00296E35">
      <w:pPr>
        <w:pStyle w:val="TH"/>
      </w:pPr>
      <w:r w:rsidRPr="001C0FC4">
        <w:t>Table 6.2.6.3.3-8: HTTP 200 (OK) from the SS (step 4, Table 6.2.6.3.2-1;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33DA24"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076EB77" w14:textId="141174C4" w:rsidR="00296E35" w:rsidRPr="001C0FC4" w:rsidRDefault="00296E35" w:rsidP="002E3FCC">
            <w:pPr>
              <w:pStyle w:val="TAL"/>
            </w:pPr>
            <w:r w:rsidRPr="001C0FC4">
              <w:t xml:space="preserve">Derivation Path: TS </w:t>
            </w:r>
            <w:r>
              <w:t>37.579</w:t>
            </w:r>
            <w:r w:rsidRPr="001C0FC4">
              <w:t>-1 [2], Table 5.5.4.6-1, condition FD_HTTP</w:t>
            </w:r>
          </w:p>
        </w:tc>
      </w:tr>
    </w:tbl>
    <w:p w14:paraId="794493D5" w14:textId="77777777" w:rsidR="00296E35" w:rsidRPr="001C0FC4" w:rsidRDefault="00296E35" w:rsidP="00296E35"/>
    <w:p w14:paraId="56E84864" w14:textId="77777777" w:rsidR="00296E35" w:rsidRPr="001C0FC4" w:rsidRDefault="00296E35" w:rsidP="00296E35">
      <w:pPr>
        <w:pStyle w:val="TH"/>
      </w:pPr>
      <w:r w:rsidRPr="001C0FC4">
        <w:t>Table 6.2.6.3.3-9..10: Void</w:t>
      </w:r>
    </w:p>
    <w:p w14:paraId="282E0177" w14:textId="6C281834" w:rsidR="00296E35" w:rsidRPr="001C0FC4" w:rsidRDefault="00296E35" w:rsidP="00296E35">
      <w:pPr>
        <w:pStyle w:val="TH"/>
      </w:pPr>
      <w:r w:rsidRPr="001C0FC4">
        <w:t>Table 6.2.6.3.3-11: SIP MESSAGE from the UE (step 4, Table 6.2.6.3.2-1;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C60ED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7FB039B" w14:textId="724C9FFC"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FE618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339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A921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46556B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EBBD16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65CC45E" w14:textId="77777777" w:rsidR="00296E35" w:rsidRPr="001C0FC4" w:rsidRDefault="00296E35" w:rsidP="002E3FCC">
            <w:pPr>
              <w:pStyle w:val="TAH"/>
            </w:pPr>
            <w:r w:rsidRPr="001C0FC4">
              <w:t>Condition</w:t>
            </w:r>
          </w:p>
        </w:tc>
      </w:tr>
      <w:tr w:rsidR="00296E35" w:rsidRPr="001C0FC4" w14:paraId="145604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3F06C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F3109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4CFB7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CF3D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7E4CD2" w14:textId="77777777" w:rsidR="00296E35" w:rsidRPr="001C0FC4" w:rsidRDefault="00296E35" w:rsidP="002E3FCC">
            <w:pPr>
              <w:pStyle w:val="TAL"/>
            </w:pPr>
          </w:p>
        </w:tc>
      </w:tr>
      <w:tr w:rsidR="00296E35" w:rsidRPr="001C0FC4" w14:paraId="28E889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E493F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0D89BA"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698F5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4CACF6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7CCD9B" w14:textId="77777777" w:rsidR="00296E35" w:rsidRPr="001C0FC4" w:rsidRDefault="00296E35" w:rsidP="002E3FCC">
            <w:pPr>
              <w:pStyle w:val="TAL"/>
            </w:pPr>
          </w:p>
        </w:tc>
      </w:tr>
      <w:tr w:rsidR="00296E35" w:rsidRPr="001C0FC4" w14:paraId="2AFCE9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EEE2C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802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B4536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9F0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FBAC5" w14:textId="77777777" w:rsidR="00296E35" w:rsidRPr="001C0FC4" w:rsidRDefault="00296E35" w:rsidP="002E3FCC">
            <w:pPr>
              <w:pStyle w:val="TAL"/>
            </w:pPr>
          </w:p>
        </w:tc>
      </w:tr>
      <w:tr w:rsidR="00296E35" w:rsidRPr="001C0FC4" w14:paraId="3C06CA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2624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D19D3A" w14:textId="77777777" w:rsidR="00296E35" w:rsidRPr="001C0FC4" w:rsidRDefault="00296E35" w:rsidP="002E3FCC">
            <w:pPr>
              <w:pStyle w:val="TAL"/>
            </w:pPr>
            <w:r w:rsidRPr="001C0FC4">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4189ACF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BC38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C1DB4C" w14:textId="77777777" w:rsidR="00296E35" w:rsidRPr="001C0FC4" w:rsidRDefault="00296E35" w:rsidP="002E3FCC">
            <w:pPr>
              <w:pStyle w:val="TAL"/>
            </w:pPr>
          </w:p>
        </w:tc>
      </w:tr>
    </w:tbl>
    <w:p w14:paraId="6BA1CC2A" w14:textId="77777777" w:rsidR="00296E35" w:rsidRPr="001C0FC4" w:rsidRDefault="00296E35" w:rsidP="00296E35"/>
    <w:p w14:paraId="39224A77" w14:textId="77777777" w:rsidR="00296E35" w:rsidRPr="001C0FC4" w:rsidRDefault="00296E35" w:rsidP="00296E35">
      <w:pPr>
        <w:pStyle w:val="TH"/>
      </w:pPr>
      <w:r w:rsidRPr="001C0FC4">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D1D2D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38F7D96" w14:textId="73580541" w:rsidR="00296E35" w:rsidRPr="001C0FC4" w:rsidRDefault="00296E35" w:rsidP="002E3FCC">
            <w:pPr>
              <w:pStyle w:val="TAL"/>
            </w:pPr>
            <w:r w:rsidRPr="001C0FC4">
              <w:t xml:space="preserve">Derivation Path: TS </w:t>
            </w:r>
            <w:r>
              <w:t>37.579</w:t>
            </w:r>
            <w:r w:rsidRPr="001C0FC4">
              <w:t>-1 [2], Table 5.5.3.8.7-1, condition FD_COMPLETED</w:t>
            </w:r>
          </w:p>
        </w:tc>
      </w:tr>
    </w:tbl>
    <w:p w14:paraId="26923296" w14:textId="77777777" w:rsidR="00296E35" w:rsidRPr="001C0FC4" w:rsidRDefault="00296E35" w:rsidP="00296E35"/>
    <w:p w14:paraId="51AB6BF9" w14:textId="77777777" w:rsidR="00296E35" w:rsidRPr="001C0FC4" w:rsidRDefault="00296E35" w:rsidP="00296E35">
      <w:pPr>
        <w:pStyle w:val="Heading3"/>
      </w:pPr>
      <w:bookmarkStart w:id="1026" w:name="_Toc42507364"/>
      <w:bookmarkStart w:id="1027" w:name="_Toc52307895"/>
      <w:bookmarkStart w:id="1028" w:name="_Toc52782435"/>
      <w:bookmarkStart w:id="1029" w:name="_Toc52783046"/>
      <w:bookmarkStart w:id="1030" w:name="_Toc59042915"/>
      <w:bookmarkStart w:id="1031" w:name="_Toc75459156"/>
      <w:bookmarkStart w:id="1032" w:name="_Toc90630596"/>
      <w:bookmarkStart w:id="1033" w:name="_Toc100778803"/>
      <w:bookmarkStart w:id="1034" w:name="_Toc101286134"/>
      <w:bookmarkStart w:id="1035" w:name="_Toc106817720"/>
      <w:bookmarkStart w:id="1036" w:name="_Toc106817845"/>
      <w:bookmarkStart w:id="1037" w:name="_Toc178186363"/>
      <w:bookmarkStart w:id="1038" w:name="_Toc522499818"/>
      <w:bookmarkStart w:id="1039" w:name="_Toc25610671"/>
      <w:bookmarkStart w:id="1040" w:name="_Toc210385177"/>
      <w:bookmarkEnd w:id="1011"/>
      <w:bookmarkEnd w:id="1012"/>
      <w:r w:rsidRPr="001C0FC4">
        <w:t>6.2.7</w:t>
      </w:r>
      <w:r w:rsidRPr="001C0FC4">
        <w:tab/>
        <w:t>On-network / File Distribution (FD) / FD Using HTTP / Group Standalone FD / Mandatory Download / Without Disposition Request / Client Originated (CO)</w:t>
      </w:r>
      <w:bookmarkEnd w:id="1026"/>
      <w:bookmarkEnd w:id="1027"/>
      <w:bookmarkEnd w:id="1028"/>
      <w:bookmarkEnd w:id="1029"/>
      <w:bookmarkEnd w:id="1030"/>
      <w:bookmarkEnd w:id="1031"/>
      <w:bookmarkEnd w:id="1032"/>
      <w:bookmarkEnd w:id="1033"/>
      <w:bookmarkEnd w:id="1034"/>
      <w:bookmarkEnd w:id="1035"/>
      <w:bookmarkEnd w:id="1036"/>
      <w:bookmarkEnd w:id="1037"/>
      <w:bookmarkEnd w:id="1040"/>
    </w:p>
    <w:p w14:paraId="385A143D" w14:textId="77777777" w:rsidR="00296E35" w:rsidRPr="001C0FC4" w:rsidRDefault="00296E35" w:rsidP="00296E35">
      <w:pPr>
        <w:pStyle w:val="H6"/>
      </w:pPr>
      <w:bookmarkStart w:id="1041" w:name="_Toc52782436"/>
      <w:bookmarkStart w:id="1042" w:name="_Toc52783047"/>
      <w:bookmarkStart w:id="1043" w:name="_Toc59042916"/>
      <w:r w:rsidRPr="001C0FC4">
        <w:t>6.2.7.1</w:t>
      </w:r>
      <w:r w:rsidRPr="001C0FC4">
        <w:tab/>
        <w:t>Test Purpose (TP)</w:t>
      </w:r>
      <w:bookmarkEnd w:id="1041"/>
      <w:bookmarkEnd w:id="1042"/>
      <w:bookmarkEnd w:id="1043"/>
    </w:p>
    <w:p w14:paraId="72C72766" w14:textId="77777777" w:rsidR="00296E35" w:rsidRPr="001C0FC4" w:rsidRDefault="00296E35" w:rsidP="00296E35">
      <w:pPr>
        <w:pStyle w:val="H6"/>
      </w:pPr>
      <w:r w:rsidRPr="001C0FC4">
        <w:t>(1)</w:t>
      </w:r>
    </w:p>
    <w:p w14:paraId="5D3F599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5C87C3" w14:textId="77777777" w:rsidR="00296E35" w:rsidRPr="001C0FC4" w:rsidRDefault="00296E35" w:rsidP="00296E35">
      <w:pPr>
        <w:pStyle w:val="PL"/>
      </w:pPr>
      <w:r w:rsidRPr="001C0FC4">
        <w:rPr>
          <w:b/>
        </w:rPr>
        <w:t>ensure that</w:t>
      </w:r>
      <w:r w:rsidRPr="001C0FC4">
        <w:t xml:space="preserve"> {</w:t>
      </w:r>
    </w:p>
    <w:p w14:paraId="12D12D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unaware of the URL of the Media Storage Function }</w:t>
      </w:r>
    </w:p>
    <w:p w14:paraId="7DCAF29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6DC9976B" w14:textId="77777777" w:rsidR="00296E35" w:rsidRPr="001C0FC4" w:rsidRDefault="00296E35" w:rsidP="00296E35">
      <w:pPr>
        <w:pStyle w:val="PL"/>
      </w:pPr>
      <w:r w:rsidRPr="001C0FC4">
        <w:t xml:space="preserve">            }</w:t>
      </w:r>
    </w:p>
    <w:p w14:paraId="69C2DAC8" w14:textId="77777777" w:rsidR="00296E35" w:rsidRPr="001C0FC4" w:rsidRDefault="00296E35" w:rsidP="00296E35">
      <w:pPr>
        <w:pStyle w:val="PL"/>
      </w:pPr>
    </w:p>
    <w:p w14:paraId="73500EAF" w14:textId="77777777" w:rsidR="00296E35" w:rsidRPr="001C0FC4" w:rsidRDefault="00296E35" w:rsidP="00296E35">
      <w:pPr>
        <w:pStyle w:val="H6"/>
      </w:pPr>
      <w:r w:rsidRPr="001C0FC4">
        <w:t>(2)</w:t>
      </w:r>
    </w:p>
    <w:p w14:paraId="61503C3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2318DE" w14:textId="77777777" w:rsidR="00296E35" w:rsidRPr="001C0FC4" w:rsidRDefault="00296E35" w:rsidP="00296E35">
      <w:pPr>
        <w:pStyle w:val="PL"/>
      </w:pPr>
      <w:r w:rsidRPr="001C0FC4">
        <w:rPr>
          <w:b/>
        </w:rPr>
        <w:t>ensure that</w:t>
      </w:r>
      <w:r w:rsidRPr="001C0FC4">
        <w:t xml:space="preserve"> {</w:t>
      </w:r>
    </w:p>
    <w:p w14:paraId="037DE56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aware of the URL of the Media Storage Function }</w:t>
      </w:r>
    </w:p>
    <w:p w14:paraId="0FD65159"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2BFB8E43" w14:textId="77777777" w:rsidR="00296E35" w:rsidRPr="001C0FC4" w:rsidRDefault="00296E35" w:rsidP="00296E35">
      <w:pPr>
        <w:pStyle w:val="PL"/>
      </w:pPr>
      <w:r w:rsidRPr="001C0FC4">
        <w:t xml:space="preserve">            }</w:t>
      </w:r>
    </w:p>
    <w:p w14:paraId="6C8D6C64" w14:textId="77777777" w:rsidR="00296E35" w:rsidRPr="001C0FC4" w:rsidRDefault="00296E35" w:rsidP="00296E35">
      <w:pPr>
        <w:pStyle w:val="PL"/>
      </w:pPr>
    </w:p>
    <w:p w14:paraId="0884202F" w14:textId="77777777" w:rsidR="00296E35" w:rsidRPr="001C0FC4" w:rsidRDefault="00296E35" w:rsidP="00296E35">
      <w:pPr>
        <w:pStyle w:val="H6"/>
      </w:pPr>
      <w:r w:rsidRPr="001C0FC4">
        <w:t>(3)</w:t>
      </w:r>
    </w:p>
    <w:p w14:paraId="4FD35542"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797AA8ED" w14:textId="77777777" w:rsidR="00296E35" w:rsidRPr="001C0FC4" w:rsidRDefault="00296E35" w:rsidP="00296E35">
      <w:pPr>
        <w:pStyle w:val="PL"/>
      </w:pPr>
      <w:r w:rsidRPr="001C0FC4">
        <w:rPr>
          <w:b/>
        </w:rPr>
        <w:t>ensure that</w:t>
      </w:r>
      <w:r w:rsidRPr="001C0FC4">
        <w:t xml:space="preserve"> {</w:t>
      </w:r>
    </w:p>
    <w:p w14:paraId="71AF982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786C634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7129C900" w14:textId="77777777" w:rsidR="00296E35" w:rsidRPr="001C0FC4" w:rsidRDefault="00296E35" w:rsidP="00296E35">
      <w:pPr>
        <w:pStyle w:val="PL"/>
      </w:pPr>
      <w:r w:rsidRPr="001C0FC4">
        <w:t xml:space="preserve">            }</w:t>
      </w:r>
    </w:p>
    <w:p w14:paraId="6B10EAFA" w14:textId="77777777" w:rsidR="00296E35" w:rsidRPr="001C0FC4" w:rsidRDefault="00296E35" w:rsidP="00296E35">
      <w:pPr>
        <w:pStyle w:val="PL"/>
      </w:pPr>
    </w:p>
    <w:p w14:paraId="03135AE8" w14:textId="77777777" w:rsidR="00296E35" w:rsidRPr="001C0FC4" w:rsidRDefault="00296E35" w:rsidP="00296E35">
      <w:pPr>
        <w:pStyle w:val="H6"/>
      </w:pPr>
      <w:bookmarkStart w:id="1044" w:name="_Toc52782437"/>
      <w:bookmarkStart w:id="1045" w:name="_Toc52783048"/>
      <w:bookmarkStart w:id="1046" w:name="_Toc59042917"/>
      <w:r w:rsidRPr="001C0FC4">
        <w:t>6.2.7.2</w:t>
      </w:r>
      <w:r w:rsidRPr="001C0FC4">
        <w:tab/>
        <w:t>Conformance requirements</w:t>
      </w:r>
      <w:bookmarkEnd w:id="1044"/>
      <w:bookmarkEnd w:id="1045"/>
      <w:bookmarkEnd w:id="1046"/>
    </w:p>
    <w:p w14:paraId="189320EB"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629869" w14:textId="77777777" w:rsidR="00296E35" w:rsidRPr="001C0FC4" w:rsidRDefault="00296E35" w:rsidP="00296E35">
      <w:r w:rsidRPr="001C0FC4">
        <w:t>[TS 24.282, clause 10.2.1.3.2]</w:t>
      </w:r>
    </w:p>
    <w:p w14:paraId="647DD819"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4AD81CC2" w14:textId="77777777" w:rsidR="00296E35" w:rsidRPr="001C0FC4" w:rsidRDefault="00296E35" w:rsidP="00296E35">
      <w:r w:rsidRPr="001C0FC4">
        <w:t>The MCData client:</w:t>
      </w:r>
    </w:p>
    <w:p w14:paraId="5FD42AF9"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69816C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253B7040"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744DFFAB"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F563A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A1707B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08F1EB1" w14:textId="77777777" w:rsidR="00296E35" w:rsidRPr="001C0FC4" w:rsidRDefault="00296E35" w:rsidP="00296E35">
      <w:r w:rsidRPr="001C0FC4">
        <w:t>On receipt of a "SIP MESSAGE request for absolute URI discovery response", the MCData client:</w:t>
      </w:r>
    </w:p>
    <w:p w14:paraId="4D993CC6" w14:textId="77777777" w:rsidR="00296E35" w:rsidRPr="001C0FC4" w:rsidRDefault="00296E35" w:rsidP="00296E35">
      <w:pPr>
        <w:pStyle w:val="B1"/>
      </w:pPr>
      <w:r w:rsidRPr="001C0FC4">
        <w:t>1)</w:t>
      </w:r>
      <w:r w:rsidRPr="001C0FC4">
        <w:tab/>
        <w:t>shall store the absolute URI found in the &lt;mcdata-controller-psi&gt; element;</w:t>
      </w:r>
    </w:p>
    <w:p w14:paraId="0ABD54EB"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1C6F7EC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7C6090F4" w14:textId="77777777" w:rsidR="00296E35" w:rsidRPr="001C0FC4" w:rsidRDefault="00296E35" w:rsidP="00296E35">
      <w:r w:rsidRPr="001C0FC4">
        <w:t>[TS 24.282, clause 10.2.2.1]</w:t>
      </w:r>
    </w:p>
    <w:p w14:paraId="1FA5E4F7"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A4DA92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0600E3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00D6EC1"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6E5EACBD"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115CB9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C2F4BB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3D78CE1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E868F0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6B2A27D4"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4B46EEDE" w14:textId="77777777" w:rsidR="00296E35" w:rsidRPr="001C0FC4" w:rsidRDefault="00296E35" w:rsidP="00296E35">
      <w:pPr>
        <w:pStyle w:val="B2"/>
      </w:pPr>
      <w:r w:rsidRPr="001C0FC4">
        <w:t>a)</w:t>
      </w:r>
      <w:r w:rsidRPr="001C0FC4">
        <w:tab/>
        <w:t>the &lt;request-type&gt; element set to a value of "one-to-one-fd"; and</w:t>
      </w:r>
    </w:p>
    <w:p w14:paraId="7B46A86A" w14:textId="77777777" w:rsidR="00296E35" w:rsidRPr="001C0FC4" w:rsidRDefault="00296E35" w:rsidP="00296E35">
      <w:pPr>
        <w:pStyle w:val="B2"/>
      </w:pPr>
      <w:r w:rsidRPr="001C0FC4">
        <w:t>b)</w:t>
      </w:r>
      <w:r w:rsidRPr="001C0FC4">
        <w:tab/>
        <w:t>the &lt;mcdata-calling-user-id&gt; element set to the originating MCData ID;</w:t>
      </w:r>
    </w:p>
    <w:p w14:paraId="60B7EEA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0B4C72F0" w14:textId="77777777" w:rsidR="00296E35" w:rsidRPr="001C0FC4" w:rsidRDefault="00296E35" w:rsidP="00296E35">
      <w:pPr>
        <w:pStyle w:val="B2"/>
      </w:pPr>
      <w:r w:rsidRPr="001C0FC4">
        <w:t>a)</w:t>
      </w:r>
      <w:r w:rsidRPr="001C0FC4">
        <w:tab/>
        <w:t>the &lt;request-type&gt; element set to a value of "group-fd";</w:t>
      </w:r>
    </w:p>
    <w:p w14:paraId="0EE21FFB" w14:textId="77777777" w:rsidR="00296E35" w:rsidRPr="001C0FC4" w:rsidRDefault="00296E35" w:rsidP="00296E35">
      <w:pPr>
        <w:pStyle w:val="B2"/>
      </w:pPr>
      <w:r w:rsidRPr="001C0FC4">
        <w:t>b)</w:t>
      </w:r>
      <w:r w:rsidRPr="001C0FC4">
        <w:tab/>
        <w:t>the &lt;mcdata-request-uri&gt; element set to the MCData group identity; and</w:t>
      </w:r>
    </w:p>
    <w:p w14:paraId="13F19BE8" w14:textId="77777777" w:rsidR="00296E35" w:rsidRPr="001C0FC4" w:rsidRDefault="00296E35" w:rsidP="00296E35">
      <w:pPr>
        <w:pStyle w:val="B2"/>
      </w:pPr>
      <w:r w:rsidRPr="001C0FC4">
        <w:t>c)</w:t>
      </w:r>
      <w:r w:rsidRPr="001C0FC4">
        <w:tab/>
        <w:t>the &lt;mcdata-calling-user-id&gt; element set to the originating MCData ID;</w:t>
      </w:r>
    </w:p>
    <w:p w14:paraId="36F6BDD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32DDC18A"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00569C36"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15B36543"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1E40842D"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2C1B63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1B5EE0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B797FF9" w14:textId="77777777" w:rsidR="00296E35" w:rsidRPr="001C0FC4" w:rsidRDefault="00296E35" w:rsidP="00296E35">
      <w:r w:rsidRPr="001C0FC4">
        <w:t>[TS 24.282, clause 10.2.4.2.1]</w:t>
      </w:r>
    </w:p>
    <w:p w14:paraId="6F2F4FD7" w14:textId="77777777" w:rsidR="00296E35" w:rsidRPr="001C0FC4" w:rsidRDefault="00296E35" w:rsidP="00296E35">
      <w:r w:rsidRPr="001C0FC4">
        <w:t>The MCData client shall generate a SIP MESSAGE request in accordance with 3GPP TS 24.229 [5] and IETF RFC 3428 [6] with the clarifications given below.</w:t>
      </w:r>
    </w:p>
    <w:p w14:paraId="0516E9E3" w14:textId="77777777" w:rsidR="00296E35" w:rsidRPr="001C0FC4" w:rsidRDefault="00296E35" w:rsidP="00296E35">
      <w:r w:rsidRPr="001C0FC4">
        <w:t>The MCData client:</w:t>
      </w:r>
    </w:p>
    <w:p w14:paraId="5B1769D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C43C4FB" w14:textId="77777777" w:rsidR="00296E35" w:rsidRPr="001C0FC4" w:rsidRDefault="00296E35" w:rsidP="00296E35">
      <w:pPr>
        <w:pStyle w:val="B1"/>
      </w:pPr>
      <w:r w:rsidRPr="001C0FC4">
        <w:t>2)</w:t>
      </w:r>
      <w:r w:rsidRPr="001C0FC4">
        <w:tab/>
        <w:t>if a one-to-one standalone FD message is to be sent shall insert in the SIP MESSAGE request:</w:t>
      </w:r>
    </w:p>
    <w:p w14:paraId="3EE8984A"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C27372E"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77CD9EC" w14:textId="77777777" w:rsidR="00296E35" w:rsidRPr="001C0FC4" w:rsidRDefault="00296E35" w:rsidP="00296E35">
      <w:pPr>
        <w:pStyle w:val="B3"/>
        <w:ind w:left="0" w:firstLine="0"/>
      </w:pPr>
      <w:r w:rsidRPr="001C0FC4">
        <w:t>…</w:t>
      </w:r>
    </w:p>
    <w:p w14:paraId="5BC0F019" w14:textId="77777777" w:rsidR="00296E35" w:rsidRPr="001C0FC4" w:rsidRDefault="00296E35" w:rsidP="00296E35">
      <w:pPr>
        <w:pStyle w:val="B1"/>
      </w:pPr>
      <w:r w:rsidRPr="001C0FC4">
        <w:t>4)</w:t>
      </w:r>
      <w:r w:rsidRPr="001C0FC4">
        <w:tab/>
        <w:t>shall generate a standalone FD message as specified in subclause 6.2.2.2; and</w:t>
      </w:r>
    </w:p>
    <w:p w14:paraId="13C7E639"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6D7C4D6" w14:textId="77777777" w:rsidR="00296E35" w:rsidRPr="001C0FC4" w:rsidRDefault="00296E35" w:rsidP="00296E35">
      <w:r w:rsidRPr="001C0FC4">
        <w:t>[TS 24.282, clause 12.2.1.2]</w:t>
      </w:r>
    </w:p>
    <w:p w14:paraId="4EA7456B" w14:textId="77777777" w:rsidR="00296E35" w:rsidRPr="001C0FC4" w:rsidRDefault="00296E35" w:rsidP="00296E35">
      <w:pPr>
        <w:rPr>
          <w:rFonts w:eastAsia="SimSun"/>
        </w:rPr>
      </w:pPr>
      <w:r w:rsidRPr="001C0FC4">
        <w:rPr>
          <w:rFonts w:eastAsia="SimSun"/>
        </w:rPr>
        <w:t>Upon receipt of a:</w:t>
      </w:r>
    </w:p>
    <w:p w14:paraId="021F077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B6F3CA5"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57677E8" w14:textId="77777777" w:rsidR="00296E35" w:rsidRPr="001C0FC4" w:rsidRDefault="00296E35" w:rsidP="00296E35">
      <w:pPr>
        <w:rPr>
          <w:rFonts w:eastAsia="SimSun"/>
        </w:rPr>
      </w:pPr>
      <w:r w:rsidRPr="001C0FC4">
        <w:rPr>
          <w:rFonts w:eastAsia="SimSun"/>
        </w:rPr>
        <w:t>the MCData client:</w:t>
      </w:r>
    </w:p>
    <w:p w14:paraId="5CE2FAB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AB8121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29A181A" w14:textId="77777777" w:rsidR="00296E35" w:rsidRPr="001C0FC4" w:rsidRDefault="00296E35" w:rsidP="00296E35">
      <w:pPr>
        <w:pStyle w:val="H6"/>
      </w:pPr>
      <w:bookmarkStart w:id="1047" w:name="_Toc52782438"/>
      <w:bookmarkStart w:id="1048" w:name="_Toc52783049"/>
      <w:bookmarkStart w:id="1049" w:name="_Toc59042918"/>
      <w:r w:rsidRPr="001C0FC4">
        <w:t>6.2.7.3</w:t>
      </w:r>
      <w:r w:rsidRPr="001C0FC4">
        <w:tab/>
        <w:t>Test description</w:t>
      </w:r>
      <w:bookmarkEnd w:id="1047"/>
      <w:bookmarkEnd w:id="1048"/>
      <w:bookmarkEnd w:id="1049"/>
    </w:p>
    <w:p w14:paraId="7C9B75EF" w14:textId="77777777" w:rsidR="00296E35" w:rsidRPr="001C0FC4" w:rsidRDefault="00296E35" w:rsidP="00296E35">
      <w:pPr>
        <w:pStyle w:val="H6"/>
      </w:pPr>
      <w:bookmarkStart w:id="1050" w:name="_Toc52782439"/>
      <w:bookmarkStart w:id="1051" w:name="_Toc52783050"/>
      <w:bookmarkStart w:id="1052" w:name="_Toc59042919"/>
      <w:r w:rsidRPr="001C0FC4">
        <w:t>6.2.7.3.1</w:t>
      </w:r>
      <w:r w:rsidRPr="001C0FC4">
        <w:tab/>
        <w:t>Pre-test conditions</w:t>
      </w:r>
      <w:bookmarkEnd w:id="1050"/>
      <w:bookmarkEnd w:id="1051"/>
      <w:bookmarkEnd w:id="1052"/>
    </w:p>
    <w:p w14:paraId="73083F84" w14:textId="77777777" w:rsidR="00296E35" w:rsidRDefault="00296E35" w:rsidP="00296E35">
      <w:pPr>
        <w:pStyle w:val="H6"/>
      </w:pPr>
      <w:r w:rsidRPr="00102CE5">
        <w:t>Test configuration</w:t>
      </w:r>
      <w:r>
        <w:t>:</w:t>
      </w:r>
    </w:p>
    <w:p w14:paraId="1E79A829" w14:textId="1763FAFF" w:rsidR="00296E35" w:rsidRDefault="00296E35" w:rsidP="00296E35">
      <w:pPr>
        <w:pStyle w:val="B1"/>
      </w:pPr>
      <w:r>
        <w:t>-</w:t>
      </w:r>
      <w:r>
        <w:tab/>
        <w:t>Single cell configuration according to TS 37.579-1 [2] clause 5.2.2.2.1.</w:t>
      </w:r>
    </w:p>
    <w:p w14:paraId="3C34F474" w14:textId="77777777" w:rsidR="00296E35" w:rsidRPr="001C0FC4" w:rsidRDefault="00296E35" w:rsidP="00296E35">
      <w:pPr>
        <w:pStyle w:val="B1"/>
      </w:pPr>
      <w:r w:rsidRPr="001C0FC4">
        <w:t>-</w:t>
      </w:r>
      <w:r w:rsidRPr="001C0FC4">
        <w:tab/>
        <w:t>Test File 1 for CO FD as specified in annex A.2.1 is available at the UE for upload.</w:t>
      </w:r>
    </w:p>
    <w:p w14:paraId="5692CB86" w14:textId="77777777" w:rsidR="00296E35" w:rsidRDefault="00296E35" w:rsidP="00296E35">
      <w:pPr>
        <w:pStyle w:val="H6"/>
      </w:pPr>
      <w:r>
        <w:t>Preamble:</w:t>
      </w:r>
    </w:p>
    <w:p w14:paraId="5896B529" w14:textId="3F070E94" w:rsidR="00296E35" w:rsidRDefault="00296E35" w:rsidP="00296E35">
      <w:pPr>
        <w:pStyle w:val="B1"/>
      </w:pPr>
      <w:r>
        <w:t>-</w:t>
      </w:r>
      <w:r>
        <w:tab/>
        <w:t>The UE has performed procedure 'Initial registration' as described in TS 37.579-1 [2] clause 5.4.2.</w:t>
      </w:r>
    </w:p>
    <w:p w14:paraId="28B0CBCC" w14:textId="77777777" w:rsidR="00296E35" w:rsidRDefault="00296E35" w:rsidP="00296E35">
      <w:pPr>
        <w:pStyle w:val="B1"/>
      </w:pPr>
      <w:r>
        <w:t>-</w:t>
      </w:r>
      <w:r>
        <w:tab/>
      </w:r>
      <w:r w:rsidRPr="000573F5">
        <w:t>UE States at the end of the preamble</w:t>
      </w:r>
      <w:r>
        <w:t>:</w:t>
      </w:r>
    </w:p>
    <w:p w14:paraId="21872C26" w14:textId="77777777" w:rsidR="00296E35" w:rsidRDefault="00296E35" w:rsidP="00296E35">
      <w:pPr>
        <w:pStyle w:val="B1"/>
        <w:ind w:left="852"/>
      </w:pPr>
      <w:r>
        <w:t>-</w:t>
      </w:r>
      <w:r>
        <w:tab/>
        <w:t>The UE is in RRC_IDLE state.</w:t>
      </w:r>
    </w:p>
    <w:p w14:paraId="59B57BE1" w14:textId="77777777" w:rsidR="00296E35" w:rsidRDefault="00296E35" w:rsidP="00296E35">
      <w:pPr>
        <w:pStyle w:val="B1"/>
        <w:ind w:left="852"/>
      </w:pPr>
      <w:r>
        <w:t>-</w:t>
      </w:r>
      <w:r>
        <w:tab/>
        <w:t>The client is registered for MCData.</w:t>
      </w:r>
    </w:p>
    <w:p w14:paraId="225E4AEB" w14:textId="77777777" w:rsidR="00296E35" w:rsidRPr="001C0FC4" w:rsidRDefault="00296E35" w:rsidP="00296E35">
      <w:pPr>
        <w:pStyle w:val="H6"/>
      </w:pPr>
      <w:bookmarkStart w:id="1053" w:name="_Toc52782440"/>
      <w:bookmarkStart w:id="1054" w:name="_Toc52783051"/>
      <w:bookmarkStart w:id="1055" w:name="_Toc59042920"/>
      <w:r w:rsidRPr="001C0FC4">
        <w:t>6.2.7.3.2</w:t>
      </w:r>
      <w:r w:rsidRPr="001C0FC4">
        <w:tab/>
        <w:t>Test procedure sequence</w:t>
      </w:r>
      <w:bookmarkEnd w:id="1053"/>
      <w:bookmarkEnd w:id="1054"/>
      <w:bookmarkEnd w:id="1055"/>
    </w:p>
    <w:p w14:paraId="166CED98" w14:textId="77777777" w:rsidR="00296E35" w:rsidRPr="001C0FC4" w:rsidRDefault="00296E35" w:rsidP="00296E35">
      <w:pPr>
        <w:pStyle w:val="TH"/>
      </w:pPr>
      <w:r w:rsidRPr="001C0FC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CA4FD57" w14:textId="77777777" w:rsidTr="002E3FCC">
        <w:tc>
          <w:tcPr>
            <w:tcW w:w="649" w:type="dxa"/>
            <w:tcBorders>
              <w:top w:val="single" w:sz="4" w:space="0" w:color="auto"/>
              <w:left w:val="single" w:sz="4" w:space="0" w:color="auto"/>
              <w:bottom w:val="nil"/>
              <w:right w:val="single" w:sz="4" w:space="0" w:color="auto"/>
            </w:tcBorders>
            <w:hideMark/>
          </w:tcPr>
          <w:p w14:paraId="6BE399F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5975A7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76AC9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C83ED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E1FFFCB" w14:textId="77777777" w:rsidR="00296E35" w:rsidRPr="001C0FC4" w:rsidRDefault="00296E35" w:rsidP="002E3FCC">
            <w:pPr>
              <w:pStyle w:val="TAH"/>
            </w:pPr>
            <w:r w:rsidRPr="001C0FC4">
              <w:t>Verdict</w:t>
            </w:r>
          </w:p>
        </w:tc>
      </w:tr>
      <w:tr w:rsidR="00296E35" w:rsidRPr="001C0FC4" w14:paraId="437FF79D" w14:textId="77777777" w:rsidTr="002E3FCC">
        <w:tc>
          <w:tcPr>
            <w:tcW w:w="649" w:type="dxa"/>
            <w:tcBorders>
              <w:top w:val="nil"/>
              <w:left w:val="single" w:sz="4" w:space="0" w:color="auto"/>
              <w:bottom w:val="single" w:sz="4" w:space="0" w:color="auto"/>
              <w:right w:val="single" w:sz="4" w:space="0" w:color="auto"/>
            </w:tcBorders>
          </w:tcPr>
          <w:p w14:paraId="2097D05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7B207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4FBEB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653947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F72B4D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8FF393" w14:textId="77777777" w:rsidR="00296E35" w:rsidRPr="001C0FC4" w:rsidRDefault="00296E35" w:rsidP="002E3FCC">
            <w:pPr>
              <w:pStyle w:val="TAH"/>
            </w:pPr>
          </w:p>
        </w:tc>
      </w:tr>
      <w:tr w:rsidR="00296E35" w:rsidRPr="001C0FC4" w14:paraId="3482DA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4B182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EE97884" w14:textId="7834340C" w:rsidR="00296E35" w:rsidRPr="001C0FC4" w:rsidRDefault="00296E35" w:rsidP="002E3FCC">
            <w:pPr>
              <w:pStyle w:val="TAL"/>
            </w:pPr>
            <w:r w:rsidRPr="001C0FC4">
              <w:t>Make the UE (MCData client) send test file 1 (</w:t>
            </w:r>
            <w:r w:rsidR="00C245EA">
              <w:t>Annex</w:t>
            </w:r>
            <w:r w:rsidRPr="001C0FC4">
              <w:t xml:space="preserve"> A.2.1) for CO group FD over HTTP for mandatory download and without disposition request.</w:t>
            </w:r>
          </w:p>
          <w:p w14:paraId="7DC12136"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5241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7320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9F1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B0ED0E" w14:textId="77777777" w:rsidR="00296E35" w:rsidRPr="001C0FC4" w:rsidRDefault="00296E35" w:rsidP="002E3FCC">
            <w:pPr>
              <w:pStyle w:val="TAC"/>
            </w:pPr>
            <w:r w:rsidRPr="001C0FC4">
              <w:t>-</w:t>
            </w:r>
          </w:p>
        </w:tc>
      </w:tr>
      <w:tr w:rsidR="00296E35" w:rsidRPr="001C0FC4" w14:paraId="42D287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15695A"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F775E77" w14:textId="04E3238A"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416FBA9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5732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471E9B"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56DDD60" w14:textId="77777777" w:rsidR="00296E35" w:rsidRPr="001C0FC4" w:rsidRDefault="00296E35" w:rsidP="002E3FCC">
            <w:pPr>
              <w:pStyle w:val="TAC"/>
            </w:pPr>
            <w:r w:rsidRPr="001C0FC4">
              <w:t>P</w:t>
            </w:r>
          </w:p>
        </w:tc>
      </w:tr>
      <w:tr w:rsidR="00296E35" w:rsidRPr="001C0FC4" w14:paraId="092273F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972CB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F9A807B" w14:textId="0EAFAC28"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53FC40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5016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D1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A40A0E" w14:textId="77777777" w:rsidR="00296E35" w:rsidRPr="001C0FC4" w:rsidRDefault="00296E35" w:rsidP="002E3FCC">
            <w:pPr>
              <w:pStyle w:val="TAC"/>
            </w:pPr>
            <w:r w:rsidRPr="001C0FC4">
              <w:t>P</w:t>
            </w:r>
          </w:p>
        </w:tc>
      </w:tr>
      <w:tr w:rsidR="00296E35" w:rsidRPr="001C0FC4" w14:paraId="2E4A51A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C752AD"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3EBB7411"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3860730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2914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10E1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8AADF6E" w14:textId="77777777" w:rsidR="00296E35" w:rsidRPr="001C0FC4" w:rsidRDefault="00296E35" w:rsidP="002E3FCC">
            <w:pPr>
              <w:pStyle w:val="TAC"/>
            </w:pPr>
            <w:r w:rsidRPr="001C0FC4">
              <w:t>P</w:t>
            </w:r>
          </w:p>
        </w:tc>
      </w:tr>
      <w:tr w:rsidR="00296E35" w:rsidRPr="001C0FC4" w14:paraId="05613C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2C6E6D"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6795533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A65C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371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6B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A295FF" w14:textId="77777777" w:rsidR="00296E35" w:rsidRPr="001C0FC4" w:rsidRDefault="00296E35" w:rsidP="002E3FCC">
            <w:pPr>
              <w:pStyle w:val="TAC"/>
            </w:pPr>
            <w:r w:rsidRPr="001C0FC4">
              <w:t>-</w:t>
            </w:r>
          </w:p>
        </w:tc>
      </w:tr>
      <w:tr w:rsidR="00296E35" w:rsidRPr="001C0FC4" w14:paraId="5155963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51D471"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44FE7CB" w14:textId="480233C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87C0A3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A0F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4BA8A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190F6B7" w14:textId="77777777" w:rsidR="00296E35" w:rsidRPr="001C0FC4" w:rsidRDefault="00296E35" w:rsidP="002E3FCC">
            <w:pPr>
              <w:pStyle w:val="TAC"/>
            </w:pPr>
            <w:r w:rsidRPr="001C0FC4">
              <w:t>P</w:t>
            </w:r>
          </w:p>
        </w:tc>
      </w:tr>
      <w:tr w:rsidR="00296E35" w:rsidRPr="001C0FC4" w14:paraId="1F29040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B7147C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3DB57D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C49B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7E4A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F42A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0F9738" w14:textId="77777777" w:rsidR="00296E35" w:rsidRPr="001C0FC4" w:rsidRDefault="00296E35" w:rsidP="002E3FCC">
            <w:pPr>
              <w:pStyle w:val="TAC"/>
            </w:pPr>
            <w:r w:rsidRPr="001C0FC4">
              <w:t>-</w:t>
            </w:r>
          </w:p>
        </w:tc>
      </w:tr>
      <w:tr w:rsidR="00296E35" w:rsidRPr="001C0FC4" w14:paraId="50251FF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38D5638"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031609C" w14:textId="77777777" w:rsidR="00296E35" w:rsidRPr="001C0FC4" w:rsidRDefault="00296E35" w:rsidP="002E3FCC">
            <w:pPr>
              <w:pStyle w:val="TAL"/>
            </w:pPr>
            <w:r w:rsidRPr="001C0FC4">
              <w:t>Check: Does the UE (MCData client) notify the user that the remote client has accepted the download?</w:t>
            </w:r>
          </w:p>
          <w:p w14:paraId="6154185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23689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13315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DC024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65042F3" w14:textId="77777777" w:rsidR="00296E35" w:rsidRPr="001C0FC4" w:rsidRDefault="00296E35" w:rsidP="002E3FCC">
            <w:pPr>
              <w:pStyle w:val="TAC"/>
            </w:pPr>
            <w:r w:rsidRPr="001C0FC4">
              <w:t>P</w:t>
            </w:r>
          </w:p>
        </w:tc>
      </w:tr>
      <w:tr w:rsidR="00296E35" w:rsidRPr="001C0FC4" w14:paraId="6C52F0A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B494A8F" w14:textId="77777777" w:rsidR="00296E35" w:rsidRPr="001C0FC4" w:rsidRDefault="00296E35" w:rsidP="002E3FCC">
            <w:pPr>
              <w:pStyle w:val="TAN"/>
            </w:pPr>
            <w:r w:rsidRPr="001C0FC4">
              <w:t>NOTE 1:</w:t>
            </w:r>
            <w:r w:rsidRPr="001C0FC4">
              <w:tab/>
              <w:t>This is expected to be done via a suitable implementation dependent MMI.</w:t>
            </w:r>
          </w:p>
          <w:p w14:paraId="05BE3063" w14:textId="77777777" w:rsidR="00296E35" w:rsidRPr="001C0FC4" w:rsidRDefault="00296E35" w:rsidP="002E3FCC">
            <w:pPr>
              <w:pStyle w:val="TAN"/>
            </w:pPr>
            <w:r w:rsidRPr="001C0FC4">
              <w:t>NOTE 2:</w:t>
            </w:r>
            <w:r w:rsidRPr="001C0FC4">
              <w:tab/>
              <w:t>Test file 1 for CO FD as specified in annex A.2.1.</w:t>
            </w:r>
          </w:p>
        </w:tc>
      </w:tr>
    </w:tbl>
    <w:p w14:paraId="44E7E4DB" w14:textId="77777777" w:rsidR="00296E35" w:rsidRPr="001C0FC4" w:rsidRDefault="00296E35" w:rsidP="00296E35"/>
    <w:p w14:paraId="0F436E78" w14:textId="77777777" w:rsidR="00296E35" w:rsidRPr="001C0FC4" w:rsidRDefault="00296E35" w:rsidP="00296E35">
      <w:pPr>
        <w:pStyle w:val="H6"/>
      </w:pPr>
      <w:bookmarkStart w:id="1056" w:name="_Toc52782441"/>
      <w:bookmarkStart w:id="1057" w:name="_Toc52783052"/>
      <w:bookmarkStart w:id="1058" w:name="_Toc59042921"/>
      <w:r w:rsidRPr="001C0FC4">
        <w:t>6.2.7.3.3</w:t>
      </w:r>
      <w:r w:rsidRPr="001C0FC4">
        <w:tab/>
        <w:t>Specific message contents</w:t>
      </w:r>
      <w:bookmarkEnd w:id="1056"/>
      <w:bookmarkEnd w:id="1057"/>
      <w:bookmarkEnd w:id="1058"/>
    </w:p>
    <w:p w14:paraId="28F19AF5" w14:textId="77777777" w:rsidR="00296E35" w:rsidRPr="001C0FC4" w:rsidRDefault="00296E35" w:rsidP="00296E35">
      <w:pPr>
        <w:pStyle w:val="TH"/>
      </w:pPr>
      <w:r w:rsidRPr="001C0FC4">
        <w:t>Table 6.2.7.3.3-1..6: Void</w:t>
      </w:r>
    </w:p>
    <w:p w14:paraId="57D266AB" w14:textId="3300A4BD" w:rsidR="00296E35" w:rsidRPr="001C0FC4" w:rsidRDefault="00296E35" w:rsidP="00296E35">
      <w:pPr>
        <w:pStyle w:val="TH"/>
      </w:pPr>
      <w:r w:rsidRPr="001C0FC4">
        <w:t xml:space="preserve">Table 6.2.7.3.3-7: HTTP POST from the UE (step 3, Table 6.2.7.3.2-1;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7339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B99AC5" w14:textId="7351E147"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247BCA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74BD95"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99B64C"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3F3722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D6F154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98F960A" w14:textId="77777777" w:rsidR="00296E35" w:rsidRPr="001C0FC4" w:rsidRDefault="00296E35" w:rsidP="002E3FCC">
            <w:pPr>
              <w:pStyle w:val="TAH"/>
            </w:pPr>
            <w:r w:rsidRPr="001C0FC4">
              <w:t>Condition</w:t>
            </w:r>
          </w:p>
        </w:tc>
      </w:tr>
      <w:tr w:rsidR="00296E35" w:rsidRPr="001C0FC4" w14:paraId="1A9647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0C2564"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903431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D5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CD6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2F4C7D" w14:textId="77777777" w:rsidR="00296E35" w:rsidRPr="001C0FC4" w:rsidRDefault="00296E35" w:rsidP="002E3FCC">
            <w:pPr>
              <w:pStyle w:val="TAL"/>
            </w:pPr>
          </w:p>
        </w:tc>
      </w:tr>
      <w:tr w:rsidR="00296E35" w:rsidRPr="001C0FC4" w14:paraId="5DA2C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504EF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DF142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BA338FB"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FCDA59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6525E" w14:textId="77777777" w:rsidR="00296E35" w:rsidRPr="001C0FC4" w:rsidRDefault="00296E35" w:rsidP="002E3FCC">
            <w:pPr>
              <w:pStyle w:val="TAL"/>
            </w:pPr>
          </w:p>
        </w:tc>
      </w:tr>
      <w:tr w:rsidR="00296E35" w:rsidRPr="001C0FC4" w14:paraId="6790A0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07B69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7F4818B" w14:textId="77777777" w:rsidR="00296E35" w:rsidRPr="001C0FC4" w:rsidRDefault="00296E35" w:rsidP="002E3FCC">
            <w:pPr>
              <w:pStyle w:val="TAL"/>
            </w:pPr>
            <w:r w:rsidRPr="001C0FC4">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0A1A7E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C0A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8786D" w14:textId="77777777" w:rsidR="00296E35" w:rsidRPr="001C0FC4" w:rsidRDefault="00296E35" w:rsidP="002E3FCC">
            <w:pPr>
              <w:pStyle w:val="TAL"/>
            </w:pPr>
          </w:p>
        </w:tc>
      </w:tr>
    </w:tbl>
    <w:p w14:paraId="327D47B4" w14:textId="77777777" w:rsidR="00296E35" w:rsidRPr="001C0FC4" w:rsidRDefault="00296E35" w:rsidP="00296E35"/>
    <w:p w14:paraId="0B34A1E8" w14:textId="77777777" w:rsidR="00296E35" w:rsidRPr="001C0FC4" w:rsidRDefault="00296E35" w:rsidP="00296E35">
      <w:pPr>
        <w:pStyle w:val="TH"/>
      </w:pPr>
      <w:r w:rsidRPr="001C0FC4">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59CD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D33E8C4" w14:textId="4F70CA4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85431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4D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A232B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7F67F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C493B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63F8FF" w14:textId="77777777" w:rsidR="00296E35" w:rsidRPr="001C0FC4" w:rsidRDefault="00296E35" w:rsidP="002E3FCC">
            <w:pPr>
              <w:pStyle w:val="TAH"/>
              <w:rPr>
                <w:bCs/>
              </w:rPr>
            </w:pPr>
            <w:r w:rsidRPr="001C0FC4">
              <w:rPr>
                <w:bCs/>
              </w:rPr>
              <w:t>Condition</w:t>
            </w:r>
          </w:p>
        </w:tc>
      </w:tr>
      <w:tr w:rsidR="00296E35" w:rsidRPr="001C0FC4" w14:paraId="7571EF7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08F1D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321A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427F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B99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D9B141" w14:textId="77777777" w:rsidR="00296E35" w:rsidRPr="001C0FC4" w:rsidRDefault="00296E35" w:rsidP="002E3FCC">
            <w:pPr>
              <w:pStyle w:val="TAL"/>
            </w:pPr>
          </w:p>
        </w:tc>
      </w:tr>
      <w:tr w:rsidR="00296E35" w:rsidRPr="001C0FC4" w14:paraId="1C6844D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FCABE1"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E5AB6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09A5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D10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F17D80" w14:textId="77777777" w:rsidR="00296E35" w:rsidRPr="001C0FC4" w:rsidRDefault="00296E35" w:rsidP="002E3FCC">
            <w:pPr>
              <w:pStyle w:val="TAL"/>
            </w:pPr>
          </w:p>
        </w:tc>
      </w:tr>
      <w:tr w:rsidR="00296E35" w:rsidRPr="001C0FC4" w14:paraId="6E29ED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257518"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30A122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46651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F1E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238820" w14:textId="77777777" w:rsidR="00296E35" w:rsidRPr="001C0FC4" w:rsidRDefault="00296E35" w:rsidP="002E3FCC">
            <w:pPr>
              <w:pStyle w:val="TAL"/>
            </w:pPr>
          </w:p>
        </w:tc>
      </w:tr>
      <w:tr w:rsidR="00296E35" w:rsidRPr="001C0FC4" w14:paraId="76484E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9C163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40D4E9D"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D8DC8E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636241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863266" w14:textId="77777777" w:rsidR="00296E35" w:rsidRPr="001C0FC4" w:rsidRDefault="00296E35" w:rsidP="002E3FCC">
            <w:pPr>
              <w:pStyle w:val="TAL"/>
            </w:pPr>
          </w:p>
        </w:tc>
      </w:tr>
      <w:tr w:rsidR="00296E35" w:rsidRPr="001C0FC4" w14:paraId="66711E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057B80"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05FBED6"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1428C959"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BC118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CC1C94" w14:textId="77777777" w:rsidR="00296E35" w:rsidRPr="001C0FC4" w:rsidRDefault="00296E35" w:rsidP="002E3FCC">
            <w:pPr>
              <w:pStyle w:val="TAL"/>
            </w:pPr>
          </w:p>
        </w:tc>
      </w:tr>
    </w:tbl>
    <w:p w14:paraId="1CB0B732" w14:textId="77777777" w:rsidR="00296E35" w:rsidRPr="001C0FC4" w:rsidRDefault="00296E35" w:rsidP="00296E35"/>
    <w:p w14:paraId="4270AF30" w14:textId="77777777" w:rsidR="00296E35" w:rsidRPr="001C0FC4" w:rsidRDefault="00296E35" w:rsidP="00296E35">
      <w:pPr>
        <w:pStyle w:val="TH"/>
      </w:pPr>
      <w:r w:rsidRPr="001C0FC4">
        <w:t>Table 6.2.7.3.3-9: Void</w:t>
      </w:r>
    </w:p>
    <w:p w14:paraId="77FD9CDA" w14:textId="3A7BAD59" w:rsidR="00296E35" w:rsidRPr="001C0FC4" w:rsidRDefault="00296E35" w:rsidP="00296E35">
      <w:pPr>
        <w:pStyle w:val="TH"/>
      </w:pPr>
      <w:r w:rsidRPr="001C0FC4">
        <w:t>Table 6.2.7.3.3-10: HTTP 201 Created from the SS (step 3, Table 6.2.7.3.2-1;</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8F61C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7773DEC" w14:textId="21C762F6" w:rsidR="00296E35" w:rsidRPr="001C0FC4" w:rsidRDefault="00296E35" w:rsidP="002E3FCC">
            <w:pPr>
              <w:pStyle w:val="TAL"/>
            </w:pPr>
            <w:r w:rsidRPr="001C0FC4">
              <w:t xml:space="preserve">Derivation Path: TS </w:t>
            </w:r>
            <w:r>
              <w:t>37.579</w:t>
            </w:r>
            <w:r w:rsidRPr="001C0FC4">
              <w:t>-1 [2], Table 5.5.4.7-1, condition FD_HTTP</w:t>
            </w:r>
          </w:p>
        </w:tc>
      </w:tr>
    </w:tbl>
    <w:p w14:paraId="5BA6B701" w14:textId="77777777" w:rsidR="00296E35" w:rsidRPr="001C0FC4" w:rsidRDefault="00296E35" w:rsidP="00296E35"/>
    <w:p w14:paraId="25C7858B" w14:textId="335C99A0" w:rsidR="00296E35" w:rsidRPr="001C0FC4" w:rsidRDefault="00296E35" w:rsidP="00296E35">
      <w:pPr>
        <w:pStyle w:val="TH"/>
      </w:pPr>
      <w:r w:rsidRPr="001C0FC4">
        <w:t xml:space="preserve">Table 6.2.7.3.3-11: SIP MESSAGE from the UE (step 3, Table 6.2.7.3.2-1;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2AC19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5AF9B6" w14:textId="46D29A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0C0143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527FA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F8C8F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C41AF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E835D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66636D" w14:textId="77777777" w:rsidR="00296E35" w:rsidRPr="001C0FC4" w:rsidRDefault="00296E35" w:rsidP="002E3FCC">
            <w:pPr>
              <w:pStyle w:val="TAH"/>
              <w:rPr>
                <w:bCs/>
              </w:rPr>
            </w:pPr>
            <w:r w:rsidRPr="001C0FC4">
              <w:rPr>
                <w:bCs/>
              </w:rPr>
              <w:t>Condition</w:t>
            </w:r>
          </w:p>
        </w:tc>
      </w:tr>
      <w:tr w:rsidR="00296E35" w:rsidRPr="001C0FC4" w14:paraId="227934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7956F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0A96A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34D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F69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097278" w14:textId="77777777" w:rsidR="00296E35" w:rsidRPr="001C0FC4" w:rsidRDefault="00296E35" w:rsidP="002E3FCC">
            <w:pPr>
              <w:pStyle w:val="TAL"/>
            </w:pPr>
          </w:p>
        </w:tc>
      </w:tr>
      <w:tr w:rsidR="00296E35" w:rsidRPr="001C0FC4" w14:paraId="618D529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CE6AA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FDE6E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4791F3"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BB6E1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B78FD" w14:textId="77777777" w:rsidR="00296E35" w:rsidRPr="001C0FC4" w:rsidRDefault="00296E35" w:rsidP="002E3FCC">
            <w:pPr>
              <w:pStyle w:val="TAL"/>
            </w:pPr>
          </w:p>
        </w:tc>
      </w:tr>
      <w:tr w:rsidR="00296E35" w:rsidRPr="001C0FC4" w14:paraId="6C963E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A6F634"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3FDFF6" w14:textId="77777777" w:rsidR="00296E35" w:rsidRPr="001C0FC4" w:rsidRDefault="00296E35" w:rsidP="002E3FCC">
            <w:pPr>
              <w:pStyle w:val="TAL"/>
            </w:pPr>
            <w:r w:rsidRPr="001C0FC4">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3A7FCD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FD3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64C2EA" w14:textId="77777777" w:rsidR="00296E35" w:rsidRPr="001C0FC4" w:rsidRDefault="00296E35" w:rsidP="002E3FCC">
            <w:pPr>
              <w:pStyle w:val="TAL"/>
            </w:pPr>
          </w:p>
        </w:tc>
      </w:tr>
      <w:tr w:rsidR="00296E35" w:rsidRPr="001C0FC4" w14:paraId="022C63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F92BF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417A3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9EB353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F6642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46F3D" w14:textId="77777777" w:rsidR="00296E35" w:rsidRPr="001C0FC4" w:rsidRDefault="00296E35" w:rsidP="002E3FCC">
            <w:pPr>
              <w:pStyle w:val="TAL"/>
            </w:pPr>
          </w:p>
        </w:tc>
      </w:tr>
      <w:tr w:rsidR="00296E35" w:rsidRPr="001C0FC4" w14:paraId="3D4245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E99F1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8A1333" w14:textId="77777777" w:rsidR="00296E35" w:rsidRPr="001C0FC4" w:rsidRDefault="00296E35" w:rsidP="002E3FCC">
            <w:pPr>
              <w:pStyle w:val="TAL"/>
            </w:pPr>
            <w:r w:rsidRPr="001C0FC4">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680F591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92E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C7B39C" w14:textId="77777777" w:rsidR="00296E35" w:rsidRPr="001C0FC4" w:rsidRDefault="00296E35" w:rsidP="002E3FCC">
            <w:pPr>
              <w:pStyle w:val="TAL"/>
            </w:pPr>
          </w:p>
        </w:tc>
      </w:tr>
    </w:tbl>
    <w:p w14:paraId="3264E9ED" w14:textId="77777777" w:rsidR="00296E35" w:rsidRPr="001C0FC4" w:rsidRDefault="00296E35" w:rsidP="00296E35"/>
    <w:p w14:paraId="646EF85F" w14:textId="77777777" w:rsidR="00296E35" w:rsidRPr="001C0FC4" w:rsidRDefault="00296E35" w:rsidP="00296E35">
      <w:pPr>
        <w:pStyle w:val="TH"/>
      </w:pPr>
      <w:r w:rsidRPr="001C0FC4">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0B8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03B3519" w14:textId="0B62DC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AE4D5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B9D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8DA59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136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4F7BF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541CE1" w14:textId="77777777" w:rsidR="00296E35" w:rsidRPr="001C0FC4" w:rsidRDefault="00296E35" w:rsidP="002E3FCC">
            <w:pPr>
              <w:pStyle w:val="TAH"/>
              <w:rPr>
                <w:bCs/>
              </w:rPr>
            </w:pPr>
            <w:r w:rsidRPr="001C0FC4">
              <w:rPr>
                <w:bCs/>
              </w:rPr>
              <w:t>Condition</w:t>
            </w:r>
          </w:p>
        </w:tc>
      </w:tr>
      <w:tr w:rsidR="00296E35" w:rsidRPr="001C0FC4" w14:paraId="291ABD4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E45EED"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1A70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6D2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7AD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2A0BFD" w14:textId="77777777" w:rsidR="00296E35" w:rsidRPr="001C0FC4" w:rsidRDefault="00296E35" w:rsidP="002E3FCC">
            <w:pPr>
              <w:pStyle w:val="TAL"/>
            </w:pPr>
          </w:p>
        </w:tc>
      </w:tr>
      <w:tr w:rsidR="00296E35" w:rsidRPr="001C0FC4" w14:paraId="40F23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DC3ADE"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8CB03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2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AB3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F0A4E2" w14:textId="77777777" w:rsidR="00296E35" w:rsidRPr="001C0FC4" w:rsidRDefault="00296E35" w:rsidP="002E3FCC">
            <w:pPr>
              <w:pStyle w:val="TAL"/>
            </w:pPr>
          </w:p>
        </w:tc>
      </w:tr>
      <w:tr w:rsidR="00296E35" w:rsidRPr="001C0FC4" w14:paraId="6A7E06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474605"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55FE37"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B0659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779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F2869" w14:textId="77777777" w:rsidR="00296E35" w:rsidRPr="001C0FC4" w:rsidRDefault="00296E35" w:rsidP="002E3FCC">
            <w:pPr>
              <w:pStyle w:val="TAL"/>
            </w:pPr>
          </w:p>
        </w:tc>
      </w:tr>
    </w:tbl>
    <w:p w14:paraId="7FC4C715" w14:textId="77777777" w:rsidR="00296E35" w:rsidRPr="001C0FC4" w:rsidRDefault="00296E35" w:rsidP="00296E35"/>
    <w:p w14:paraId="3B166E49" w14:textId="77777777" w:rsidR="00296E35" w:rsidRPr="001C0FC4" w:rsidRDefault="00296E35" w:rsidP="00296E35">
      <w:pPr>
        <w:pStyle w:val="TH"/>
      </w:pPr>
      <w:r w:rsidRPr="001C0FC4">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5434B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91B185" w14:textId="1861C7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40EC1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769A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1BD55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AD3AAB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482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ABACBE" w14:textId="77777777" w:rsidR="00296E35" w:rsidRPr="001C0FC4" w:rsidRDefault="00296E35" w:rsidP="002E3FCC">
            <w:pPr>
              <w:pStyle w:val="TAH"/>
              <w:rPr>
                <w:bCs/>
              </w:rPr>
            </w:pPr>
            <w:r w:rsidRPr="001C0FC4">
              <w:rPr>
                <w:bCs/>
              </w:rPr>
              <w:t>Condition</w:t>
            </w:r>
          </w:p>
        </w:tc>
      </w:tr>
      <w:tr w:rsidR="00296E35" w:rsidRPr="001C0FC4" w14:paraId="2AFA70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2BBC96"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9EEBE87"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7101A6F"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7FD2E2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4A06F9" w14:textId="77777777" w:rsidR="00296E35" w:rsidRPr="001C0FC4" w:rsidRDefault="00296E35" w:rsidP="002E3FCC">
            <w:pPr>
              <w:pStyle w:val="TAL"/>
            </w:pPr>
          </w:p>
        </w:tc>
      </w:tr>
      <w:tr w:rsidR="00296E35" w:rsidRPr="001C0FC4" w14:paraId="68159A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C902DC"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0E7FA8B0"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52771797"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DD0E9C7"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2A53CAE" w14:textId="77777777" w:rsidR="00296E35" w:rsidRPr="001C0FC4" w:rsidRDefault="00296E35" w:rsidP="002E3FCC">
            <w:pPr>
              <w:pStyle w:val="TAL"/>
            </w:pPr>
          </w:p>
        </w:tc>
      </w:tr>
    </w:tbl>
    <w:p w14:paraId="1FCE6E6C" w14:textId="77777777" w:rsidR="00296E35" w:rsidRPr="001C0FC4" w:rsidRDefault="00296E35" w:rsidP="00296E35"/>
    <w:p w14:paraId="4D6ED9E9" w14:textId="178D7F1B" w:rsidR="00296E35" w:rsidRPr="001C0FC4" w:rsidRDefault="00296E35" w:rsidP="00296E35">
      <w:pPr>
        <w:pStyle w:val="TH"/>
      </w:pPr>
      <w:r w:rsidRPr="001C0FC4">
        <w:t>Table 6.2.7.3.3-14: SIP MESSAGE from the SS (step 7, Table 6.2.7.3.2-1;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A0BB0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AA8DB9" w14:textId="2587B7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EB1DB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6CAA6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D1EB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386BF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9414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E2ED2F" w14:textId="77777777" w:rsidR="00296E35" w:rsidRPr="001C0FC4" w:rsidRDefault="00296E35" w:rsidP="002E3FCC">
            <w:pPr>
              <w:pStyle w:val="TAH"/>
              <w:rPr>
                <w:bCs/>
              </w:rPr>
            </w:pPr>
            <w:r w:rsidRPr="001C0FC4">
              <w:rPr>
                <w:bCs/>
              </w:rPr>
              <w:t>Condition</w:t>
            </w:r>
          </w:p>
        </w:tc>
      </w:tr>
      <w:tr w:rsidR="00296E35" w:rsidRPr="001C0FC4" w14:paraId="6DE06D4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3F670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360C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103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AB9A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4DE894" w14:textId="77777777" w:rsidR="00296E35" w:rsidRPr="001C0FC4" w:rsidRDefault="00296E35" w:rsidP="002E3FCC">
            <w:pPr>
              <w:pStyle w:val="TAL"/>
            </w:pPr>
          </w:p>
        </w:tc>
      </w:tr>
      <w:tr w:rsidR="00296E35" w:rsidRPr="001C0FC4" w14:paraId="784AA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CD0BC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4949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92B1A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B6A3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9D9ADB" w14:textId="77777777" w:rsidR="00296E35" w:rsidRPr="001C0FC4" w:rsidRDefault="00296E35" w:rsidP="002E3FCC">
            <w:pPr>
              <w:pStyle w:val="TAL"/>
            </w:pPr>
          </w:p>
        </w:tc>
      </w:tr>
      <w:tr w:rsidR="00296E35" w:rsidRPr="001C0FC4" w14:paraId="583010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738D7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07954D" w14:textId="77777777" w:rsidR="00296E35" w:rsidRPr="001C0FC4" w:rsidRDefault="00296E35" w:rsidP="002E3FCC">
            <w:pPr>
              <w:pStyle w:val="TAL"/>
            </w:pPr>
            <w:r w:rsidRPr="001C0FC4">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34F7A13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F060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828C0" w14:textId="77777777" w:rsidR="00296E35" w:rsidRPr="001C0FC4" w:rsidRDefault="00296E35" w:rsidP="002E3FCC">
            <w:pPr>
              <w:pStyle w:val="TAL"/>
            </w:pPr>
          </w:p>
        </w:tc>
      </w:tr>
      <w:tr w:rsidR="00296E35" w:rsidRPr="001C0FC4" w14:paraId="3930465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F645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0CFB71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B07B1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C6F445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9D00B1" w14:textId="77777777" w:rsidR="00296E35" w:rsidRPr="001C0FC4" w:rsidRDefault="00296E35" w:rsidP="002E3FCC">
            <w:pPr>
              <w:pStyle w:val="TAL"/>
            </w:pPr>
          </w:p>
        </w:tc>
      </w:tr>
      <w:tr w:rsidR="00296E35" w:rsidRPr="001C0FC4" w14:paraId="4E7B76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08433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0852C1" w14:textId="77777777" w:rsidR="00296E35" w:rsidRPr="001C0FC4" w:rsidRDefault="00296E35" w:rsidP="002E3FCC">
            <w:pPr>
              <w:pStyle w:val="TAL"/>
            </w:pPr>
            <w:r w:rsidRPr="001C0FC4">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E5B76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FE1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CD7E85" w14:textId="77777777" w:rsidR="00296E35" w:rsidRPr="001C0FC4" w:rsidRDefault="00296E35" w:rsidP="002E3FCC">
            <w:pPr>
              <w:pStyle w:val="TAL"/>
            </w:pPr>
          </w:p>
        </w:tc>
      </w:tr>
    </w:tbl>
    <w:p w14:paraId="7182CECF" w14:textId="77777777" w:rsidR="00296E35" w:rsidRPr="001C0FC4" w:rsidRDefault="00296E35" w:rsidP="00296E35"/>
    <w:p w14:paraId="4244D09D" w14:textId="77777777" w:rsidR="00296E35" w:rsidRPr="001C0FC4" w:rsidRDefault="00296E35" w:rsidP="00296E35">
      <w:pPr>
        <w:pStyle w:val="TH"/>
      </w:pPr>
      <w:r w:rsidRPr="001C0FC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202B5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503E2C9" w14:textId="2C3267C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D28DA5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C494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0509D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57EC3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0D51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E7EF1" w14:textId="77777777" w:rsidR="00296E35" w:rsidRPr="001C0FC4" w:rsidRDefault="00296E35" w:rsidP="002E3FCC">
            <w:pPr>
              <w:pStyle w:val="TAH"/>
              <w:rPr>
                <w:bCs/>
              </w:rPr>
            </w:pPr>
            <w:r w:rsidRPr="001C0FC4">
              <w:rPr>
                <w:bCs/>
              </w:rPr>
              <w:t>Condition</w:t>
            </w:r>
          </w:p>
        </w:tc>
      </w:tr>
      <w:tr w:rsidR="00296E35" w:rsidRPr="001C0FC4" w14:paraId="0152C58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4C0527"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66E9E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B266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1B35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F273D6" w14:textId="77777777" w:rsidR="00296E35" w:rsidRPr="001C0FC4" w:rsidRDefault="00296E35" w:rsidP="002E3FCC">
            <w:pPr>
              <w:pStyle w:val="TAL"/>
            </w:pPr>
          </w:p>
        </w:tc>
      </w:tr>
      <w:tr w:rsidR="00296E35" w:rsidRPr="001C0FC4" w14:paraId="70289B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71261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CEE3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FA6B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02E0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5E63D3" w14:textId="77777777" w:rsidR="00296E35" w:rsidRPr="001C0FC4" w:rsidRDefault="00296E35" w:rsidP="002E3FCC">
            <w:pPr>
              <w:pStyle w:val="TAL"/>
            </w:pPr>
          </w:p>
        </w:tc>
      </w:tr>
      <w:tr w:rsidR="00296E35" w:rsidRPr="001C0FC4" w14:paraId="328142C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D5DB32"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4702E1"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A4632ED" w14:textId="33CF3C64"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21C88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0120D" w14:textId="77777777" w:rsidR="00296E35" w:rsidRPr="001C0FC4" w:rsidRDefault="00296E35" w:rsidP="002E3FCC">
            <w:pPr>
              <w:pStyle w:val="TAL"/>
            </w:pPr>
          </w:p>
        </w:tc>
      </w:tr>
    </w:tbl>
    <w:p w14:paraId="23EBDD22" w14:textId="77777777" w:rsidR="00296E35" w:rsidRPr="001C0FC4" w:rsidRDefault="00296E35" w:rsidP="00296E35"/>
    <w:p w14:paraId="2A8F191A" w14:textId="77777777" w:rsidR="00296E35" w:rsidRPr="001C0FC4" w:rsidRDefault="00296E35" w:rsidP="00296E35">
      <w:pPr>
        <w:pStyle w:val="TH"/>
      </w:pPr>
      <w:r w:rsidRPr="001C0FC4">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65FF1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EC2B351" w14:textId="062166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49F81F4C" w14:textId="77777777" w:rsidR="00296E35" w:rsidRPr="001C0FC4" w:rsidRDefault="00296E35" w:rsidP="00296E35"/>
    <w:p w14:paraId="4ED58FCF" w14:textId="77777777" w:rsidR="00296E35" w:rsidRPr="001C0FC4" w:rsidRDefault="00296E35" w:rsidP="00296E35">
      <w:pPr>
        <w:pStyle w:val="Heading3"/>
      </w:pPr>
      <w:bookmarkStart w:id="1059" w:name="_Toc42507365"/>
      <w:bookmarkStart w:id="1060" w:name="_Toc52307896"/>
      <w:bookmarkStart w:id="1061" w:name="_Toc52782442"/>
      <w:bookmarkStart w:id="1062" w:name="_Toc52783053"/>
      <w:bookmarkStart w:id="1063" w:name="_Toc59042922"/>
      <w:bookmarkStart w:id="1064" w:name="_Toc75459157"/>
      <w:bookmarkStart w:id="1065" w:name="_Toc90630597"/>
      <w:bookmarkStart w:id="1066" w:name="_Toc100778804"/>
      <w:bookmarkStart w:id="1067" w:name="_Toc101286135"/>
      <w:bookmarkStart w:id="1068" w:name="_Toc106817721"/>
      <w:bookmarkStart w:id="1069" w:name="_Toc106817846"/>
      <w:bookmarkStart w:id="1070" w:name="_Toc178186364"/>
      <w:bookmarkStart w:id="1071" w:name="_Toc522499819"/>
      <w:bookmarkStart w:id="1072" w:name="_Toc25610672"/>
      <w:bookmarkStart w:id="1073" w:name="_Toc210385178"/>
      <w:bookmarkEnd w:id="1038"/>
      <w:bookmarkEnd w:id="1039"/>
      <w:r w:rsidRPr="001C0FC4">
        <w:t>6.2.8</w:t>
      </w:r>
      <w:r w:rsidRPr="001C0FC4">
        <w:tab/>
        <w:t>On-network / File Distribution (FD) / FD Using HTTP / Group Standalone FD / Mandatory Download / Without Disposition Request / Client Terminated (CT)</w:t>
      </w:r>
      <w:bookmarkEnd w:id="1059"/>
      <w:bookmarkEnd w:id="1060"/>
      <w:bookmarkEnd w:id="1061"/>
      <w:bookmarkEnd w:id="1062"/>
      <w:bookmarkEnd w:id="1063"/>
      <w:bookmarkEnd w:id="1064"/>
      <w:bookmarkEnd w:id="1065"/>
      <w:bookmarkEnd w:id="1066"/>
      <w:bookmarkEnd w:id="1067"/>
      <w:bookmarkEnd w:id="1068"/>
      <w:bookmarkEnd w:id="1069"/>
      <w:bookmarkEnd w:id="1070"/>
      <w:bookmarkEnd w:id="1073"/>
    </w:p>
    <w:p w14:paraId="71FAD2EF" w14:textId="77777777" w:rsidR="00296E35" w:rsidRPr="001C0FC4" w:rsidRDefault="00296E35" w:rsidP="00296E35">
      <w:pPr>
        <w:pStyle w:val="H6"/>
      </w:pPr>
      <w:bookmarkStart w:id="1074" w:name="_Toc52782443"/>
      <w:bookmarkStart w:id="1075" w:name="_Toc52783054"/>
      <w:bookmarkStart w:id="1076" w:name="_Toc59042923"/>
      <w:r w:rsidRPr="001C0FC4">
        <w:t>6.2.8.1</w:t>
      </w:r>
      <w:r w:rsidRPr="001C0FC4">
        <w:tab/>
        <w:t>Test Purpose (TP)</w:t>
      </w:r>
      <w:bookmarkEnd w:id="1074"/>
      <w:bookmarkEnd w:id="1075"/>
      <w:bookmarkEnd w:id="1076"/>
    </w:p>
    <w:p w14:paraId="3E7B19C1" w14:textId="77777777" w:rsidR="00296E35" w:rsidRPr="001C0FC4" w:rsidRDefault="00296E35" w:rsidP="00296E35">
      <w:pPr>
        <w:pStyle w:val="H6"/>
      </w:pPr>
      <w:r w:rsidRPr="001C0FC4">
        <w:t>(1)</w:t>
      </w:r>
    </w:p>
    <w:p w14:paraId="1397CF9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202A7F8" w14:textId="77777777" w:rsidR="00296E35" w:rsidRPr="001C0FC4" w:rsidRDefault="00296E35" w:rsidP="00296E35">
      <w:pPr>
        <w:pStyle w:val="PL"/>
      </w:pPr>
      <w:r w:rsidRPr="001C0FC4">
        <w:rPr>
          <w:b/>
        </w:rPr>
        <w:t>ensure that</w:t>
      </w:r>
      <w:r w:rsidRPr="001C0FC4">
        <w:t xml:space="preserve"> {</w:t>
      </w:r>
    </w:p>
    <w:p w14:paraId="7AF2BB11"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mandatory download and without a disposition request }</w:t>
      </w:r>
    </w:p>
    <w:p w14:paraId="4CFF83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01665BD1" w14:textId="77777777" w:rsidR="00296E35" w:rsidRPr="001C0FC4" w:rsidRDefault="00296E35" w:rsidP="00296E35">
      <w:pPr>
        <w:pStyle w:val="PL"/>
      </w:pPr>
      <w:r w:rsidRPr="001C0FC4">
        <w:t xml:space="preserve">            }</w:t>
      </w:r>
    </w:p>
    <w:p w14:paraId="4EDD1F1E" w14:textId="77777777" w:rsidR="00296E35" w:rsidRPr="001C0FC4" w:rsidRDefault="00296E35" w:rsidP="00296E35">
      <w:pPr>
        <w:pStyle w:val="PL"/>
      </w:pPr>
    </w:p>
    <w:p w14:paraId="13FF929A" w14:textId="77777777" w:rsidR="00296E35" w:rsidRPr="001C0FC4" w:rsidRDefault="00296E35" w:rsidP="00296E35">
      <w:pPr>
        <w:pStyle w:val="H6"/>
      </w:pPr>
      <w:r w:rsidRPr="001C0FC4">
        <w:t>(2)</w:t>
      </w:r>
    </w:p>
    <w:p w14:paraId="4EA7CE93"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16ACB2D3" w14:textId="77777777" w:rsidR="00296E35" w:rsidRPr="001C0FC4" w:rsidRDefault="00296E35" w:rsidP="00296E35">
      <w:pPr>
        <w:pStyle w:val="PL"/>
      </w:pPr>
      <w:r w:rsidRPr="001C0FC4">
        <w:rPr>
          <w:b/>
        </w:rPr>
        <w:t>ensure that</w:t>
      </w:r>
      <w:r w:rsidRPr="001C0FC4">
        <w:t xml:space="preserve"> {</w:t>
      </w:r>
    </w:p>
    <w:p w14:paraId="7A54FED3"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9C0CB02"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p>
    <w:p w14:paraId="6438C3FF" w14:textId="77777777" w:rsidR="00296E35" w:rsidRPr="001C0FC4" w:rsidRDefault="00296E35" w:rsidP="00296E35">
      <w:pPr>
        <w:pStyle w:val="PL"/>
      </w:pPr>
      <w:r w:rsidRPr="001C0FC4">
        <w:t xml:space="preserve">            }</w:t>
      </w:r>
    </w:p>
    <w:p w14:paraId="70C3F748" w14:textId="77777777" w:rsidR="00296E35" w:rsidRPr="001C0FC4" w:rsidRDefault="00296E35" w:rsidP="00296E35">
      <w:pPr>
        <w:pStyle w:val="PL"/>
      </w:pPr>
    </w:p>
    <w:p w14:paraId="28F289B5" w14:textId="77777777" w:rsidR="00296E35" w:rsidRPr="001C0FC4" w:rsidRDefault="00296E35" w:rsidP="00296E35">
      <w:pPr>
        <w:pStyle w:val="H6"/>
      </w:pPr>
      <w:bookmarkStart w:id="1077" w:name="_Toc52782444"/>
      <w:bookmarkStart w:id="1078" w:name="_Toc52783055"/>
      <w:bookmarkStart w:id="1079" w:name="_Toc59042924"/>
      <w:r w:rsidRPr="001C0FC4">
        <w:t>6.2.8.2</w:t>
      </w:r>
      <w:r w:rsidRPr="001C0FC4">
        <w:tab/>
        <w:t>Conformance requirements</w:t>
      </w:r>
      <w:bookmarkEnd w:id="1077"/>
      <w:bookmarkEnd w:id="1078"/>
      <w:bookmarkEnd w:id="1079"/>
    </w:p>
    <w:p w14:paraId="7B99A4AA"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4F0BA3" w14:textId="77777777" w:rsidR="00296E35" w:rsidRPr="001C0FC4" w:rsidRDefault="00296E35" w:rsidP="00296E35">
      <w:r w:rsidRPr="001C0FC4">
        <w:t>[TS 24.282, clause 10.2.4.2.2]</w:t>
      </w:r>
    </w:p>
    <w:p w14:paraId="037E4C0D" w14:textId="77777777" w:rsidR="00296E35" w:rsidRPr="001C0FC4" w:rsidRDefault="00296E35" w:rsidP="00296E35">
      <w:r w:rsidRPr="001C0FC4">
        <w:t>Upon receipt of a "SIP MESSAGE request for FD using HTTP for terminating MCData client", the MCData client:</w:t>
      </w:r>
    </w:p>
    <w:p w14:paraId="1F384E6A"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4E24FB1E"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7BC29A1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739E6FA5"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202E008F"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1FD82BEB" w14:textId="77777777" w:rsidR="00296E35" w:rsidRPr="001C0FC4" w:rsidRDefault="00296E35" w:rsidP="00296E35">
      <w:r w:rsidRPr="001C0FC4">
        <w:t>[TS 24.282, clause 10.2.1.2.3]</w:t>
      </w:r>
    </w:p>
    <w:p w14:paraId="4319922A" w14:textId="77777777" w:rsidR="00296E35" w:rsidRPr="001C0FC4" w:rsidRDefault="00296E35" w:rsidP="00296E35">
      <w:r w:rsidRPr="001C0FC4">
        <w:t>The MCData client:</w:t>
      </w:r>
    </w:p>
    <w:p w14:paraId="47092D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615E71E"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51503B58" w14:textId="77777777" w:rsidR="00296E35" w:rsidRPr="001C0FC4" w:rsidRDefault="00296E35" w:rsidP="00296E35">
      <w:pPr>
        <w:pStyle w:val="B2"/>
      </w:pPr>
      <w:r w:rsidRPr="001C0FC4">
        <w:t>b)</w:t>
      </w:r>
      <w:r w:rsidRPr="001C0FC4">
        <w:tab/>
        <w:t>shall notify the user about the incoming FD request; and</w:t>
      </w:r>
    </w:p>
    <w:p w14:paraId="0E0189D2"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6C10F18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610E1F9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75DE6DA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223174"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47D0248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171727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E4D0095"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B1C3504"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242A88B0"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ECA7E30"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0957BE6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0630030F"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7AF20C2B"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2C9D6E4" w14:textId="77777777" w:rsidR="00296E35" w:rsidRPr="001C0FC4" w:rsidRDefault="00296E35" w:rsidP="00296E35">
      <w:pPr>
        <w:pStyle w:val="B1"/>
      </w:pPr>
      <w:r w:rsidRPr="001C0FC4">
        <w:t>8)</w:t>
      </w:r>
      <w:r w:rsidRPr="001C0FC4">
        <w:tab/>
        <w:t>if the user accepts the FD request:</w:t>
      </w:r>
    </w:p>
    <w:p w14:paraId="0445B9AE"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01F0FB51"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4E60142" w14:textId="77777777" w:rsidR="00296E35" w:rsidRPr="001C0FC4" w:rsidRDefault="00296E35" w:rsidP="00296E35">
      <w:pPr>
        <w:pStyle w:val="B2"/>
      </w:pPr>
      <w:r w:rsidRPr="001C0FC4">
        <w:t>c)</w:t>
      </w:r>
      <w:r w:rsidRPr="001C0FC4">
        <w:tab/>
        <w:t>if the FD SIGNALLING PAYLOAD message contains an existing Conversation ID and:</w:t>
      </w:r>
    </w:p>
    <w:p w14:paraId="56CB089C"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6162C07"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5BA3DCD6"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85BE4D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86709E9"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3F40882" w14:textId="77777777" w:rsidR="00296E35" w:rsidRPr="001C0FC4" w:rsidRDefault="00296E35" w:rsidP="00296E35">
      <w:r w:rsidRPr="001C0FC4">
        <w:t>[TS 24.282, clause 12.2.1.1]</w:t>
      </w:r>
    </w:p>
    <w:p w14:paraId="23F74D67" w14:textId="77777777" w:rsidR="00296E35" w:rsidRPr="001C0FC4" w:rsidRDefault="00296E35" w:rsidP="00296E35">
      <w:r w:rsidRPr="001C0FC4">
        <w:t>The MCData client shall follow the procedures in this subclause to:</w:t>
      </w:r>
    </w:p>
    <w:p w14:paraId="61612AA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67AE3862"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1B60123" w14:textId="77777777" w:rsidR="00296E35" w:rsidRPr="001C0FC4" w:rsidRDefault="00296E35" w:rsidP="00296E35">
      <w:pPr>
        <w:pStyle w:val="B1"/>
      </w:pPr>
      <w:r w:rsidRPr="001C0FC4">
        <w:t>-</w:t>
      </w:r>
      <w:r w:rsidRPr="001C0FC4">
        <w:tab/>
        <w:t>indicate to an MCData client that a request for FD was accepted, deferred or rejected; or</w:t>
      </w:r>
    </w:p>
    <w:p w14:paraId="5E566704" w14:textId="77777777" w:rsidR="00296E35" w:rsidRPr="001C0FC4" w:rsidRDefault="00296E35" w:rsidP="00296E35">
      <w:pPr>
        <w:pStyle w:val="B1"/>
      </w:pPr>
      <w:r w:rsidRPr="001C0FC4">
        <w:t>-</w:t>
      </w:r>
      <w:r w:rsidRPr="001C0FC4">
        <w:tab/>
        <w:t>indicate to an MCData client that a file download has been completed;</w:t>
      </w:r>
    </w:p>
    <w:p w14:paraId="33BAF359" w14:textId="77777777" w:rsidR="00296E35" w:rsidRPr="001C0FC4" w:rsidRDefault="00296E35" w:rsidP="00296E35">
      <w:r w:rsidRPr="001C0FC4">
        <w:t>Before sending a disposition notification the MCData client needs to determine:</w:t>
      </w:r>
    </w:p>
    <w:p w14:paraId="26167094"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E9B009"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13340B" w14:textId="77777777" w:rsidR="00296E35" w:rsidRPr="001C0FC4" w:rsidRDefault="00296E35" w:rsidP="00296E35">
      <w:r w:rsidRPr="001C0FC4">
        <w:t>The MCData client shall generate a SIP MESSAGE request in accordance with 3GPP TS 24.229 [5] and IETF RFC 3428 [6] with the clarifications given below.</w:t>
      </w:r>
    </w:p>
    <w:p w14:paraId="48C05D9E" w14:textId="77777777" w:rsidR="00296E35" w:rsidRPr="001C0FC4" w:rsidRDefault="00296E35" w:rsidP="00296E35">
      <w:r w:rsidRPr="001C0FC4">
        <w:t>The MCData client:</w:t>
      </w:r>
    </w:p>
    <w:p w14:paraId="16D44527" w14:textId="77777777" w:rsidR="00296E35" w:rsidRPr="001C0FC4" w:rsidRDefault="00296E35" w:rsidP="00296E35">
      <w:pPr>
        <w:pStyle w:val="B1"/>
      </w:pPr>
      <w:r w:rsidRPr="001C0FC4">
        <w:t>1)</w:t>
      </w:r>
      <w:r w:rsidRPr="001C0FC4">
        <w:tab/>
        <w:t>shall build the SIP MESSAGE request as specified in subclause 6.2.8.1;</w:t>
      </w:r>
    </w:p>
    <w:p w14:paraId="686D98F8"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925DF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D2B16C8"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3915D8E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162E5B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0B725759"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C8D9CCA"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FC4D8B6" w14:textId="77777777" w:rsidR="00296E35" w:rsidRPr="001C0FC4" w:rsidRDefault="00296E35" w:rsidP="00296E35">
      <w:r w:rsidRPr="001C0FC4">
        <w:t>[TS 24.282, clause 10.2.3.1]</w:t>
      </w:r>
    </w:p>
    <w:p w14:paraId="5DBA841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76AA5F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16D2036"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27995A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4D6EFFEF"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65D4C9D"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3451063E"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23693EE2" w14:textId="77777777" w:rsidR="00296E35" w:rsidRPr="001C0FC4" w:rsidRDefault="00296E35" w:rsidP="00296E35">
      <w:pPr>
        <w:pStyle w:val="H6"/>
      </w:pPr>
      <w:bookmarkStart w:id="1080" w:name="_Toc52782445"/>
      <w:bookmarkStart w:id="1081" w:name="_Toc52783056"/>
      <w:bookmarkStart w:id="1082" w:name="_Toc59042925"/>
      <w:r w:rsidRPr="001C0FC4">
        <w:t>6.2.8.3</w:t>
      </w:r>
      <w:r w:rsidRPr="001C0FC4">
        <w:tab/>
        <w:t>Test description</w:t>
      </w:r>
      <w:bookmarkEnd w:id="1080"/>
      <w:bookmarkEnd w:id="1081"/>
      <w:bookmarkEnd w:id="1082"/>
    </w:p>
    <w:p w14:paraId="179E2D16" w14:textId="77777777" w:rsidR="00296E35" w:rsidRPr="001C0FC4" w:rsidRDefault="00296E35" w:rsidP="00296E35">
      <w:pPr>
        <w:pStyle w:val="H6"/>
      </w:pPr>
      <w:bookmarkStart w:id="1083" w:name="_Toc52782446"/>
      <w:bookmarkStart w:id="1084" w:name="_Toc52783057"/>
      <w:bookmarkStart w:id="1085" w:name="_Toc59042926"/>
      <w:r w:rsidRPr="001C0FC4">
        <w:t>6.2.8.3.1</w:t>
      </w:r>
      <w:r w:rsidRPr="001C0FC4">
        <w:tab/>
        <w:t>Pre-test conditions</w:t>
      </w:r>
      <w:bookmarkEnd w:id="1083"/>
      <w:bookmarkEnd w:id="1084"/>
      <w:bookmarkEnd w:id="1085"/>
    </w:p>
    <w:p w14:paraId="2A345553" w14:textId="77777777" w:rsidR="00296E35" w:rsidRDefault="00296E35" w:rsidP="00296E35">
      <w:pPr>
        <w:pStyle w:val="H6"/>
      </w:pPr>
      <w:r w:rsidRPr="00102CE5">
        <w:t>Test configuration</w:t>
      </w:r>
      <w:r>
        <w:t>:</w:t>
      </w:r>
    </w:p>
    <w:p w14:paraId="34BA0AB3" w14:textId="5FBFCF6F" w:rsidR="00296E35" w:rsidRDefault="00296E35" w:rsidP="00296E35">
      <w:pPr>
        <w:pStyle w:val="B1"/>
      </w:pPr>
      <w:r>
        <w:t>-</w:t>
      </w:r>
      <w:r>
        <w:tab/>
        <w:t>Single cell configuration according to TS 37.579-1 [2] clause 5.2.2.2.1.</w:t>
      </w:r>
    </w:p>
    <w:p w14:paraId="60393BAF" w14:textId="77777777" w:rsidR="00296E35" w:rsidRPr="001C0FC4" w:rsidRDefault="00296E35" w:rsidP="00296E35">
      <w:pPr>
        <w:pStyle w:val="B1"/>
      </w:pPr>
      <w:r w:rsidRPr="001C0FC4">
        <w:t>-</w:t>
      </w:r>
      <w:r w:rsidRPr="001C0FC4">
        <w:tab/>
        <w:t>Test files downloaded or received at previous test runs are deleted.</w:t>
      </w:r>
    </w:p>
    <w:p w14:paraId="0EB38D6E" w14:textId="77777777" w:rsidR="00296E35" w:rsidRDefault="00296E35" w:rsidP="00296E35">
      <w:pPr>
        <w:pStyle w:val="H6"/>
      </w:pPr>
      <w:r>
        <w:t>Preamble:</w:t>
      </w:r>
    </w:p>
    <w:p w14:paraId="19457B2C" w14:textId="121053BD" w:rsidR="00296E35" w:rsidRDefault="00296E35" w:rsidP="00296E35">
      <w:pPr>
        <w:pStyle w:val="B1"/>
      </w:pPr>
      <w:r>
        <w:t>-</w:t>
      </w:r>
      <w:r>
        <w:tab/>
        <w:t>The UE has performed procedure 'Initial registration' as described in TS 37.579-1 [2] clause 5.4.2.</w:t>
      </w:r>
    </w:p>
    <w:p w14:paraId="19930208" w14:textId="77777777" w:rsidR="00296E35" w:rsidRDefault="00296E35" w:rsidP="00296E35">
      <w:pPr>
        <w:pStyle w:val="B1"/>
      </w:pPr>
      <w:r>
        <w:t>-</w:t>
      </w:r>
      <w:r>
        <w:tab/>
      </w:r>
      <w:r w:rsidRPr="000573F5">
        <w:t>UE States at the end of the preamble</w:t>
      </w:r>
      <w:r>
        <w:t>:</w:t>
      </w:r>
    </w:p>
    <w:p w14:paraId="37C1A57A" w14:textId="77777777" w:rsidR="00296E35" w:rsidRDefault="00296E35" w:rsidP="00296E35">
      <w:pPr>
        <w:pStyle w:val="B1"/>
        <w:ind w:left="852"/>
      </w:pPr>
      <w:r>
        <w:t>-</w:t>
      </w:r>
      <w:r>
        <w:tab/>
        <w:t>The UE is in RRC_IDLE state.</w:t>
      </w:r>
    </w:p>
    <w:p w14:paraId="1AF6187B" w14:textId="77777777" w:rsidR="00296E35" w:rsidRDefault="00296E35" w:rsidP="00296E35">
      <w:pPr>
        <w:pStyle w:val="B1"/>
        <w:ind w:left="852"/>
      </w:pPr>
      <w:r>
        <w:t>-</w:t>
      </w:r>
      <w:r>
        <w:tab/>
        <w:t>The client is registered for MCData.</w:t>
      </w:r>
    </w:p>
    <w:p w14:paraId="6E15F462" w14:textId="77777777" w:rsidR="00296E35" w:rsidRPr="001C0FC4" w:rsidRDefault="00296E35" w:rsidP="00296E35">
      <w:pPr>
        <w:pStyle w:val="H6"/>
      </w:pPr>
      <w:bookmarkStart w:id="1086" w:name="_Toc52782447"/>
      <w:bookmarkStart w:id="1087" w:name="_Toc52783058"/>
      <w:bookmarkStart w:id="1088" w:name="_Toc59042927"/>
      <w:r w:rsidRPr="001C0FC4">
        <w:t>6.2.8.3.2</w:t>
      </w:r>
      <w:r w:rsidRPr="001C0FC4">
        <w:tab/>
        <w:t>Test procedure sequence</w:t>
      </w:r>
      <w:bookmarkEnd w:id="1086"/>
      <w:bookmarkEnd w:id="1087"/>
      <w:bookmarkEnd w:id="1088"/>
    </w:p>
    <w:p w14:paraId="5B4D3B4D" w14:textId="77777777" w:rsidR="00296E35" w:rsidRPr="001C0FC4" w:rsidRDefault="00296E35" w:rsidP="00296E35">
      <w:pPr>
        <w:pStyle w:val="TH"/>
      </w:pPr>
      <w:r w:rsidRPr="001C0FC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4FC24DB" w14:textId="77777777" w:rsidTr="002E3FCC">
        <w:tc>
          <w:tcPr>
            <w:tcW w:w="649" w:type="dxa"/>
            <w:tcBorders>
              <w:top w:val="single" w:sz="4" w:space="0" w:color="auto"/>
              <w:left w:val="single" w:sz="4" w:space="0" w:color="auto"/>
              <w:bottom w:val="nil"/>
              <w:right w:val="single" w:sz="4" w:space="0" w:color="auto"/>
            </w:tcBorders>
            <w:hideMark/>
          </w:tcPr>
          <w:p w14:paraId="3CE8E1CC"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D2B2D5E"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785C53"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007A8238"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76E25C4E" w14:textId="77777777" w:rsidR="00296E35" w:rsidRPr="001C0FC4" w:rsidRDefault="00296E35" w:rsidP="002E3FCC">
            <w:pPr>
              <w:pStyle w:val="TAH"/>
              <w:spacing w:line="252" w:lineRule="auto"/>
            </w:pPr>
            <w:r w:rsidRPr="001C0FC4">
              <w:t>Verdict</w:t>
            </w:r>
          </w:p>
        </w:tc>
      </w:tr>
      <w:tr w:rsidR="00296E35" w:rsidRPr="001C0FC4" w14:paraId="64B4ACFA" w14:textId="77777777" w:rsidTr="002E3FCC">
        <w:tc>
          <w:tcPr>
            <w:tcW w:w="649" w:type="dxa"/>
            <w:tcBorders>
              <w:top w:val="nil"/>
              <w:left w:val="single" w:sz="4" w:space="0" w:color="auto"/>
              <w:bottom w:val="single" w:sz="4" w:space="0" w:color="auto"/>
              <w:right w:val="single" w:sz="4" w:space="0" w:color="auto"/>
            </w:tcBorders>
          </w:tcPr>
          <w:p w14:paraId="381EC8FD"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10116D2D"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079613F8"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388C28C"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509C4A34"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16D78276" w14:textId="77777777" w:rsidR="00296E35" w:rsidRPr="001C0FC4" w:rsidRDefault="00296E35" w:rsidP="002E3FCC">
            <w:pPr>
              <w:pStyle w:val="TAH"/>
              <w:spacing w:line="252" w:lineRule="auto"/>
            </w:pPr>
          </w:p>
        </w:tc>
      </w:tr>
      <w:tr w:rsidR="00296E35" w:rsidRPr="001C0FC4" w14:paraId="291C4BC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5CD0EF"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3DC819B2" w14:textId="3C3CC3A0" w:rsidR="00296E35" w:rsidRPr="001C0FC4" w:rsidRDefault="00296E35" w:rsidP="002E3FCC">
            <w:pPr>
              <w:pStyle w:val="TAL"/>
              <w:spacing w:line="252" w:lineRule="auto"/>
            </w:pPr>
            <w:r w:rsidRPr="001C0FC4">
              <w:t>Check: Does the UE (MCData client) correctly perform steps 1a1-3 of the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08E965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2A357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51D00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A56B91" w14:textId="77777777" w:rsidR="00296E35" w:rsidRPr="001C0FC4" w:rsidRDefault="00296E35" w:rsidP="002E3FCC">
            <w:pPr>
              <w:pStyle w:val="TAC"/>
              <w:spacing w:line="252" w:lineRule="auto"/>
            </w:pPr>
            <w:r w:rsidRPr="001C0FC4">
              <w:t>P</w:t>
            </w:r>
          </w:p>
        </w:tc>
      </w:tr>
      <w:tr w:rsidR="00296E35" w:rsidRPr="001C0FC4" w14:paraId="6EC0ABD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94E52B"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287977"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FC891B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AD7E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8951DE"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169E39" w14:textId="77777777" w:rsidR="00296E35" w:rsidRPr="001C0FC4" w:rsidRDefault="00296E35" w:rsidP="002E3FCC">
            <w:pPr>
              <w:pStyle w:val="TAC"/>
              <w:spacing w:line="252" w:lineRule="auto"/>
            </w:pPr>
            <w:r w:rsidRPr="001C0FC4">
              <w:t>-</w:t>
            </w:r>
          </w:p>
        </w:tc>
      </w:tr>
      <w:tr w:rsidR="00296E35" w:rsidRPr="001C0FC4" w14:paraId="627A80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8CA38D" w14:textId="77777777" w:rsidR="00296E35" w:rsidRPr="001C0FC4" w:rsidRDefault="00296E35" w:rsidP="002E3FCC">
            <w:pPr>
              <w:pStyle w:val="TAC"/>
              <w:spacing w:line="252" w:lineRule="auto"/>
            </w:pPr>
            <w:r w:rsidRPr="001C0FC4">
              <w:t>4-4C</w:t>
            </w:r>
          </w:p>
        </w:tc>
        <w:tc>
          <w:tcPr>
            <w:tcW w:w="3970" w:type="dxa"/>
            <w:tcBorders>
              <w:top w:val="single" w:sz="4" w:space="0" w:color="auto"/>
              <w:left w:val="single" w:sz="4" w:space="0" w:color="auto"/>
              <w:bottom w:val="single" w:sz="4" w:space="0" w:color="auto"/>
              <w:right w:val="single" w:sz="4" w:space="0" w:color="auto"/>
            </w:tcBorders>
            <w:hideMark/>
          </w:tcPr>
          <w:p w14:paraId="5E6B599F" w14:textId="1162F07F" w:rsidR="00296E35" w:rsidRPr="001C0FC4" w:rsidRDefault="00296E35" w:rsidP="002E3FCC">
            <w:pPr>
              <w:pStyle w:val="TAL"/>
              <w:spacing w:line="252" w:lineRule="auto"/>
            </w:pPr>
            <w:r w:rsidRPr="001C0FC4">
              <w:t>Check: Does the UE (MCData client) correctly perform steps 2-5 of procedure '</w:t>
            </w:r>
            <w:r w:rsidRPr="001C0FC4">
              <w:rPr>
                <w:b/>
                <w:bCs/>
              </w:rPr>
              <w:t>FD file accept and download using HTTP</w:t>
            </w:r>
            <w:r w:rsidRPr="001C0FC4">
              <w:t xml:space="preserve">' as described in TS </w:t>
            </w:r>
            <w:r>
              <w:t>37.579</w:t>
            </w:r>
            <w:r w:rsidRPr="001C0FC4">
              <w:t>-1 [2] Table 5.3C.11.3-1 to download test file 1?</w:t>
            </w:r>
          </w:p>
          <w:p w14:paraId="575A1D46"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721F19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3D8AD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0520CB"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FC7E3C9" w14:textId="77777777" w:rsidR="00296E35" w:rsidRPr="001C0FC4" w:rsidRDefault="00296E35" w:rsidP="002E3FCC">
            <w:pPr>
              <w:pStyle w:val="TAC"/>
              <w:spacing w:line="252" w:lineRule="auto"/>
            </w:pPr>
            <w:r w:rsidRPr="001C0FC4">
              <w:t>P</w:t>
            </w:r>
          </w:p>
        </w:tc>
      </w:tr>
      <w:tr w:rsidR="00296E35" w:rsidRPr="001C0FC4" w14:paraId="0D12ACE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097A06D" w14:textId="77777777" w:rsidR="00296E35" w:rsidRPr="001C0FC4" w:rsidRDefault="00296E35" w:rsidP="002E3FCC">
            <w:pPr>
              <w:pStyle w:val="TAC"/>
              <w:spacing w:line="252" w:lineRule="auto"/>
            </w:pPr>
            <w:r w:rsidRPr="001C0FC4">
              <w:t>5-7</w:t>
            </w:r>
          </w:p>
        </w:tc>
        <w:tc>
          <w:tcPr>
            <w:tcW w:w="3970" w:type="dxa"/>
            <w:tcBorders>
              <w:top w:val="single" w:sz="4" w:space="0" w:color="auto"/>
              <w:left w:val="single" w:sz="4" w:space="0" w:color="auto"/>
              <w:bottom w:val="single" w:sz="4" w:space="0" w:color="auto"/>
              <w:right w:val="single" w:sz="4" w:space="0" w:color="auto"/>
            </w:tcBorders>
            <w:hideMark/>
          </w:tcPr>
          <w:p w14:paraId="23F2226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B1EBB1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FC038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1FFEE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D839C5F" w14:textId="77777777" w:rsidR="00296E35" w:rsidRPr="001C0FC4" w:rsidRDefault="00296E35" w:rsidP="002E3FCC">
            <w:pPr>
              <w:pStyle w:val="TAC"/>
              <w:spacing w:line="252" w:lineRule="auto"/>
            </w:pPr>
            <w:r w:rsidRPr="001C0FC4">
              <w:t>-</w:t>
            </w:r>
          </w:p>
        </w:tc>
      </w:tr>
      <w:tr w:rsidR="00296E35" w:rsidRPr="001C0FC4" w14:paraId="60371EA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80AD5B" w14:textId="77777777" w:rsidR="00296E35" w:rsidRPr="001C0FC4" w:rsidRDefault="00296E35" w:rsidP="002E3FCC">
            <w:pPr>
              <w:pStyle w:val="TAC"/>
              <w:spacing w:line="252" w:lineRule="auto"/>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03874AD0" w14:textId="77777777" w:rsidR="00296E35" w:rsidRPr="001C0FC4" w:rsidRDefault="00296E35" w:rsidP="002E3FCC">
            <w:pPr>
              <w:pStyle w:val="TAL"/>
              <w:spacing w:line="252" w:lineRule="auto"/>
            </w:pPr>
            <w:r w:rsidRPr="001C0FC4">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784DBD5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6694A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613B2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02756BB" w14:textId="77777777" w:rsidR="00296E35" w:rsidRPr="001C0FC4" w:rsidRDefault="00296E35" w:rsidP="002E3FCC">
            <w:pPr>
              <w:pStyle w:val="TAC"/>
              <w:spacing w:line="252" w:lineRule="auto"/>
            </w:pPr>
            <w:r w:rsidRPr="001C0FC4">
              <w:t>-</w:t>
            </w:r>
          </w:p>
        </w:tc>
      </w:tr>
      <w:tr w:rsidR="00296E35" w:rsidRPr="001C0FC4" w14:paraId="6A04538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A0850D" w14:textId="77777777" w:rsidR="00296E35" w:rsidRPr="001C0FC4" w:rsidRDefault="00296E35" w:rsidP="002E3FCC">
            <w:pPr>
              <w:pStyle w:val="TAC"/>
              <w:spacing w:line="252" w:lineRule="auto"/>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521D1206" w14:textId="77777777" w:rsidR="00296E35" w:rsidRPr="001C0FC4" w:rsidRDefault="00296E35" w:rsidP="002E3FCC">
            <w:pPr>
              <w:pStyle w:val="TAL"/>
              <w:spacing w:line="252" w:lineRule="auto"/>
            </w:pPr>
            <w:r w:rsidRPr="001C0FC4">
              <w:t>Check: Does the UE (MCData client) notify the user of the incoming FD request and the file download?</w:t>
            </w:r>
          </w:p>
          <w:p w14:paraId="404942E7"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985FC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19F10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CD26F"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E61D3B9" w14:textId="77777777" w:rsidR="00296E35" w:rsidRPr="001C0FC4" w:rsidRDefault="00296E35" w:rsidP="002E3FCC">
            <w:pPr>
              <w:pStyle w:val="TAC"/>
              <w:spacing w:line="252" w:lineRule="auto"/>
            </w:pPr>
            <w:r w:rsidRPr="001C0FC4">
              <w:t>P</w:t>
            </w:r>
          </w:p>
        </w:tc>
      </w:tr>
      <w:tr w:rsidR="00296E35" w:rsidRPr="001C0FC4" w14:paraId="2C86E9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050410"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32799F1F" w14:textId="3DCDF524" w:rsidR="00296E35" w:rsidRPr="001C0FC4" w:rsidRDefault="00296E35" w:rsidP="002E3FCC">
            <w:pPr>
              <w:pStyle w:val="TAL"/>
            </w:pPr>
            <w:r w:rsidRPr="001C0FC4">
              <w:t>Check: Has the UE (MCData client) downloaded test file 1 (</w:t>
            </w:r>
            <w:r w:rsidR="001E2FE8">
              <w:t>Annex</w:t>
            </w:r>
            <w:r w:rsidRPr="001C0FC4">
              <w:t xml:space="preserve"> A.3.1)?</w:t>
            </w:r>
          </w:p>
          <w:p w14:paraId="7EDA42C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08FF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DF5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348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4AB822" w14:textId="77777777" w:rsidR="00296E35" w:rsidRPr="001C0FC4" w:rsidRDefault="00296E35" w:rsidP="002E3FCC">
            <w:pPr>
              <w:pStyle w:val="TAC"/>
            </w:pPr>
            <w:r w:rsidRPr="001C0FC4">
              <w:t>P</w:t>
            </w:r>
          </w:p>
        </w:tc>
      </w:tr>
      <w:tr w:rsidR="00296E35" w:rsidRPr="001C0FC4" w14:paraId="4F6F6F3B" w14:textId="77777777" w:rsidTr="002E3FCC">
        <w:tc>
          <w:tcPr>
            <w:tcW w:w="649" w:type="dxa"/>
            <w:tcBorders>
              <w:top w:val="single" w:sz="4" w:space="0" w:color="auto"/>
              <w:left w:val="single" w:sz="4" w:space="0" w:color="auto"/>
              <w:bottom w:val="single" w:sz="4" w:space="0" w:color="auto"/>
              <w:right w:val="single" w:sz="4" w:space="0" w:color="auto"/>
            </w:tcBorders>
          </w:tcPr>
          <w:p w14:paraId="4EB6358B" w14:textId="77777777" w:rsidR="00296E35" w:rsidRPr="001C0FC4"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3F30F6C1" w14:textId="4350E8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4771B1C"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857E89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F821C5A"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D869784" w14:textId="77777777" w:rsidR="00296E35" w:rsidRPr="001C0FC4" w:rsidRDefault="00296E35" w:rsidP="002E3FCC">
            <w:pPr>
              <w:pStyle w:val="TAC"/>
            </w:pPr>
            <w:r>
              <w:t>-</w:t>
            </w:r>
          </w:p>
        </w:tc>
      </w:tr>
      <w:tr w:rsidR="00296E35" w:rsidRPr="001C0FC4" w14:paraId="07358ED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B00D5" w14:textId="77777777" w:rsidR="00296E35" w:rsidRPr="001C0FC4" w:rsidRDefault="00296E35" w:rsidP="002E3FCC">
            <w:pPr>
              <w:pStyle w:val="TAN"/>
            </w:pPr>
            <w:r w:rsidRPr="001C0FC4">
              <w:t>NOTE 1:</w:t>
            </w:r>
            <w:r w:rsidRPr="001C0FC4">
              <w:tab/>
              <w:t>This is expected to be done via a suitable implementation dependent MMI.</w:t>
            </w:r>
          </w:p>
          <w:p w14:paraId="1E2B890E" w14:textId="77777777" w:rsidR="00296E35" w:rsidRPr="001C0FC4" w:rsidRDefault="00296E35" w:rsidP="002E3FCC">
            <w:pPr>
              <w:pStyle w:val="TAN"/>
            </w:pPr>
            <w:r w:rsidRPr="001C0FC4">
              <w:t>NOTE 2:</w:t>
            </w:r>
            <w:r w:rsidRPr="001C0FC4">
              <w:tab/>
              <w:t>Test file 1 for CT FD as specified in annex A.3.1.</w:t>
            </w:r>
          </w:p>
        </w:tc>
      </w:tr>
    </w:tbl>
    <w:p w14:paraId="2CB6A325" w14:textId="77777777" w:rsidR="00296E35" w:rsidRPr="001C0FC4" w:rsidRDefault="00296E35" w:rsidP="00296E35"/>
    <w:p w14:paraId="759D7F05" w14:textId="77777777" w:rsidR="00296E35" w:rsidRPr="001C0FC4" w:rsidRDefault="00296E35" w:rsidP="00296E35">
      <w:pPr>
        <w:pStyle w:val="TH"/>
      </w:pPr>
      <w:r w:rsidRPr="001C0FC4">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CC31AA6" w14:textId="77777777" w:rsidTr="002E3FCC">
        <w:tc>
          <w:tcPr>
            <w:tcW w:w="648" w:type="dxa"/>
            <w:tcBorders>
              <w:top w:val="single" w:sz="4" w:space="0" w:color="auto"/>
              <w:left w:val="single" w:sz="4" w:space="0" w:color="auto"/>
              <w:bottom w:val="nil"/>
              <w:right w:val="single" w:sz="4" w:space="0" w:color="auto"/>
            </w:tcBorders>
            <w:hideMark/>
          </w:tcPr>
          <w:p w14:paraId="361ECA55"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44E3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CAA1C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7AC8CD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1A39CCC" w14:textId="77777777" w:rsidR="00296E35" w:rsidRPr="001C0FC4" w:rsidRDefault="00296E35" w:rsidP="002E3FCC">
            <w:pPr>
              <w:pStyle w:val="TAH"/>
            </w:pPr>
            <w:r w:rsidRPr="001C0FC4">
              <w:t>Verdict</w:t>
            </w:r>
          </w:p>
        </w:tc>
      </w:tr>
      <w:tr w:rsidR="00296E35" w:rsidRPr="001C0FC4" w14:paraId="4B7A6F01" w14:textId="77777777" w:rsidTr="002E3FCC">
        <w:tc>
          <w:tcPr>
            <w:tcW w:w="648" w:type="dxa"/>
            <w:tcBorders>
              <w:top w:val="nil"/>
              <w:left w:val="single" w:sz="4" w:space="0" w:color="auto"/>
              <w:bottom w:val="single" w:sz="4" w:space="0" w:color="auto"/>
              <w:right w:val="single" w:sz="4" w:space="0" w:color="auto"/>
            </w:tcBorders>
          </w:tcPr>
          <w:p w14:paraId="33E2124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2E4A5B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8B6D2A6"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8BBEA5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C1B149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5F24CD5" w14:textId="77777777" w:rsidR="00296E35" w:rsidRPr="001C0FC4" w:rsidRDefault="00296E35" w:rsidP="002E3FCC">
            <w:pPr>
              <w:pStyle w:val="TAH"/>
            </w:pPr>
          </w:p>
        </w:tc>
      </w:tr>
      <w:tr w:rsidR="00296E35" w:rsidRPr="001C0FC4" w14:paraId="563EB8ED"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3015B39"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61555B9" w14:textId="77777777" w:rsidR="00296E35" w:rsidRPr="001C0FC4" w:rsidRDefault="00296E35" w:rsidP="002E3FCC">
            <w:pPr>
              <w:pStyle w:val="TAL"/>
            </w:pPr>
            <w:r w:rsidRPr="001C0FC4">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0B868702" w14:textId="77777777" w:rsidR="00296E35" w:rsidRPr="001C0FC4" w:rsidRDefault="00296E35" w:rsidP="002E3FCC">
            <w:pPr>
              <w:pStyle w:val="TAC"/>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2F60150" w14:textId="77777777" w:rsidR="00296E35" w:rsidRPr="001C0FC4" w:rsidRDefault="00296E35" w:rsidP="002E3FCC">
            <w:pPr>
              <w:pStyle w:val="TAL"/>
            </w:pPr>
            <w:r w:rsidRPr="001C0FC4">
              <w:t>SIP MESSAGE</w:t>
            </w:r>
          </w:p>
        </w:tc>
        <w:tc>
          <w:tcPr>
            <w:tcW w:w="567" w:type="dxa"/>
            <w:tcBorders>
              <w:top w:val="single" w:sz="4" w:space="0" w:color="auto"/>
              <w:left w:val="single" w:sz="4" w:space="0" w:color="auto"/>
              <w:bottom w:val="single" w:sz="4" w:space="0" w:color="auto"/>
              <w:right w:val="single" w:sz="4" w:space="0" w:color="auto"/>
            </w:tcBorders>
            <w:hideMark/>
          </w:tcPr>
          <w:p w14:paraId="729D2CA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C62323" w14:textId="77777777" w:rsidR="00296E35" w:rsidRPr="001C0FC4" w:rsidRDefault="00296E35" w:rsidP="002E3FCC">
            <w:pPr>
              <w:pStyle w:val="TAC"/>
            </w:pPr>
            <w:r w:rsidRPr="001C0FC4">
              <w:t>F</w:t>
            </w:r>
          </w:p>
        </w:tc>
      </w:tr>
    </w:tbl>
    <w:p w14:paraId="3F493351" w14:textId="77777777" w:rsidR="00296E35" w:rsidRPr="001C0FC4" w:rsidRDefault="00296E35" w:rsidP="00296E35"/>
    <w:p w14:paraId="76426E62" w14:textId="77777777" w:rsidR="00296E35" w:rsidRPr="001C0FC4" w:rsidRDefault="00296E35" w:rsidP="00296E35">
      <w:pPr>
        <w:pStyle w:val="H6"/>
      </w:pPr>
      <w:bookmarkStart w:id="1089" w:name="_Toc52782448"/>
      <w:bookmarkStart w:id="1090" w:name="_Toc52783059"/>
      <w:bookmarkStart w:id="1091" w:name="_Toc59042928"/>
      <w:r w:rsidRPr="001C0FC4">
        <w:t>6.2.8.3.3</w:t>
      </w:r>
      <w:r w:rsidRPr="001C0FC4">
        <w:tab/>
        <w:t>Specific message contents</w:t>
      </w:r>
      <w:bookmarkEnd w:id="1089"/>
      <w:bookmarkEnd w:id="1090"/>
      <w:bookmarkEnd w:id="1091"/>
    </w:p>
    <w:p w14:paraId="6D919C23" w14:textId="7E9EA7DD" w:rsidR="00296E35" w:rsidRPr="001C0FC4" w:rsidRDefault="00296E35" w:rsidP="00296E35">
      <w:pPr>
        <w:pStyle w:val="TH"/>
      </w:pPr>
      <w:r w:rsidRPr="001C0FC4">
        <w:t>Table 6.2.8.3.3-1: SIP MESSAGE from the SS (step 1A, Table 6.2.8.3.2-1;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D5358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61FD258" w14:textId="7827F278"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1B8C29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73B2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85119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80004B9"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3C222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9B6F971" w14:textId="77777777" w:rsidR="00296E35" w:rsidRPr="001C0FC4" w:rsidRDefault="00296E35" w:rsidP="002E3FCC">
            <w:pPr>
              <w:pStyle w:val="TAH"/>
            </w:pPr>
            <w:r w:rsidRPr="001C0FC4">
              <w:t>Condition</w:t>
            </w:r>
          </w:p>
        </w:tc>
      </w:tr>
      <w:tr w:rsidR="00296E35" w:rsidRPr="001C0FC4" w14:paraId="0105F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10097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477B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5178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9291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D672FC" w14:textId="77777777" w:rsidR="00296E35" w:rsidRPr="001C0FC4" w:rsidRDefault="00296E35" w:rsidP="002E3FCC">
            <w:pPr>
              <w:pStyle w:val="TAL"/>
            </w:pPr>
          </w:p>
        </w:tc>
      </w:tr>
      <w:tr w:rsidR="00296E35" w:rsidRPr="001C0FC4" w14:paraId="1DA6C1D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25AB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93EC7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88AC7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E4CEA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D7D22D" w14:textId="77777777" w:rsidR="00296E35" w:rsidRPr="001C0FC4" w:rsidRDefault="00296E35" w:rsidP="002E3FCC">
            <w:pPr>
              <w:pStyle w:val="TAL"/>
            </w:pPr>
          </w:p>
        </w:tc>
      </w:tr>
      <w:tr w:rsidR="00296E35" w:rsidRPr="001C0FC4" w14:paraId="38D1DC3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6654F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6E3CB" w14:textId="77777777" w:rsidR="00296E35" w:rsidRPr="001C0FC4" w:rsidRDefault="00296E35" w:rsidP="002E3FCC">
            <w:pPr>
              <w:pStyle w:val="TAL"/>
            </w:pPr>
            <w:r w:rsidRPr="001C0FC4">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67EDCE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28D8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05B3DD" w14:textId="77777777" w:rsidR="00296E35" w:rsidRPr="001C0FC4" w:rsidRDefault="00296E35" w:rsidP="002E3FCC">
            <w:pPr>
              <w:pStyle w:val="TAL"/>
            </w:pPr>
          </w:p>
        </w:tc>
      </w:tr>
      <w:tr w:rsidR="00296E35" w:rsidRPr="001C0FC4" w14:paraId="57792A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F9BC90"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8C3BBF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E38B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4A36D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BADB3A" w14:textId="77777777" w:rsidR="00296E35" w:rsidRPr="001C0FC4" w:rsidRDefault="00296E35" w:rsidP="002E3FCC">
            <w:pPr>
              <w:pStyle w:val="TAL"/>
            </w:pPr>
          </w:p>
        </w:tc>
      </w:tr>
      <w:tr w:rsidR="00296E35" w:rsidRPr="001C0FC4" w14:paraId="4BFC44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5C34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67C9A3" w14:textId="77777777" w:rsidR="00296E35" w:rsidRPr="001C0FC4" w:rsidRDefault="00296E35" w:rsidP="002E3FCC">
            <w:pPr>
              <w:pStyle w:val="TAL"/>
            </w:pPr>
            <w:r w:rsidRPr="001C0FC4">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32AF1BA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49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60647F" w14:textId="77777777" w:rsidR="00296E35" w:rsidRPr="001C0FC4" w:rsidRDefault="00296E35" w:rsidP="002E3FCC">
            <w:pPr>
              <w:pStyle w:val="TAL"/>
            </w:pPr>
          </w:p>
        </w:tc>
      </w:tr>
    </w:tbl>
    <w:p w14:paraId="27EBA6C3" w14:textId="77777777" w:rsidR="00296E35" w:rsidRPr="001C0FC4" w:rsidRDefault="00296E35" w:rsidP="00296E35"/>
    <w:p w14:paraId="166948B4" w14:textId="77777777" w:rsidR="00296E35" w:rsidRPr="001C0FC4" w:rsidRDefault="00296E35" w:rsidP="00296E35">
      <w:pPr>
        <w:pStyle w:val="TH"/>
      </w:pPr>
      <w:r w:rsidRPr="001C0FC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ABF8E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16EE44" w14:textId="6DBEE295"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2A4222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C9CE1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F508A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45A9C0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320A7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6D2A64A" w14:textId="77777777" w:rsidR="00296E35" w:rsidRPr="001C0FC4" w:rsidRDefault="00296E35" w:rsidP="002E3FCC">
            <w:pPr>
              <w:pStyle w:val="TAH"/>
            </w:pPr>
            <w:r w:rsidRPr="001C0FC4">
              <w:t>Condition</w:t>
            </w:r>
          </w:p>
        </w:tc>
      </w:tr>
      <w:tr w:rsidR="00296E35" w:rsidRPr="001C0FC4" w14:paraId="2D867A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345882"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61345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4F2D6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8DC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2DE3BC" w14:textId="77777777" w:rsidR="00296E35" w:rsidRPr="001C0FC4" w:rsidRDefault="00296E35" w:rsidP="002E3FCC">
            <w:pPr>
              <w:pStyle w:val="TAL"/>
            </w:pPr>
          </w:p>
        </w:tc>
      </w:tr>
      <w:tr w:rsidR="00296E35" w:rsidRPr="001C0FC4" w14:paraId="76FA6B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16DDEA"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574C2A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FB0E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5C1B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25CAE" w14:textId="77777777" w:rsidR="00296E35" w:rsidRPr="001C0FC4" w:rsidRDefault="00296E35" w:rsidP="002E3FCC">
            <w:pPr>
              <w:pStyle w:val="TAL"/>
            </w:pPr>
          </w:p>
        </w:tc>
      </w:tr>
      <w:tr w:rsidR="00296E35" w:rsidRPr="001C0FC4" w14:paraId="32B66F2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F479D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0F2FE8D"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651C52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837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B2C182" w14:textId="77777777" w:rsidR="00296E35" w:rsidRPr="001C0FC4" w:rsidRDefault="00296E35" w:rsidP="002E3FCC">
            <w:pPr>
              <w:pStyle w:val="TAL"/>
            </w:pPr>
          </w:p>
        </w:tc>
      </w:tr>
    </w:tbl>
    <w:p w14:paraId="1BD2ACE5" w14:textId="77777777" w:rsidR="00296E35" w:rsidRPr="001C0FC4" w:rsidRDefault="00296E35" w:rsidP="00296E35"/>
    <w:p w14:paraId="7C3F877B" w14:textId="77777777" w:rsidR="00296E35" w:rsidRPr="001C0FC4" w:rsidRDefault="00296E35" w:rsidP="00296E35">
      <w:pPr>
        <w:pStyle w:val="TH"/>
      </w:pPr>
      <w:r w:rsidRPr="001C0FC4">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4B764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C3D8607" w14:textId="66F054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3B1867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04B94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441F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83C00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9AE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533B57" w14:textId="77777777" w:rsidR="00296E35" w:rsidRPr="001C0FC4" w:rsidRDefault="00296E35" w:rsidP="002E3FCC">
            <w:pPr>
              <w:pStyle w:val="TAH"/>
              <w:rPr>
                <w:bCs/>
              </w:rPr>
            </w:pPr>
            <w:r w:rsidRPr="001C0FC4">
              <w:rPr>
                <w:bCs/>
              </w:rPr>
              <w:t>Condition</w:t>
            </w:r>
          </w:p>
        </w:tc>
      </w:tr>
      <w:tr w:rsidR="00296E35" w:rsidRPr="001C0FC4" w14:paraId="6C71C11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500C5C"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3F6EB54"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72AEE169"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3A0A68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5A3A0C" w14:textId="77777777" w:rsidR="00296E35" w:rsidRPr="001C0FC4" w:rsidRDefault="00296E35" w:rsidP="002E3FCC">
            <w:pPr>
              <w:pStyle w:val="TAL"/>
            </w:pPr>
          </w:p>
        </w:tc>
      </w:tr>
      <w:tr w:rsidR="00296E35" w:rsidRPr="001C0FC4" w14:paraId="3C5C9E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0A5EC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1FE40CFC"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0AD2D49A"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5532BC22"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6685A4B" w14:textId="77777777" w:rsidR="00296E35" w:rsidRPr="001C0FC4" w:rsidRDefault="00296E35" w:rsidP="002E3FCC">
            <w:pPr>
              <w:pStyle w:val="TAL"/>
            </w:pPr>
          </w:p>
        </w:tc>
      </w:tr>
    </w:tbl>
    <w:p w14:paraId="484BAB58" w14:textId="77777777" w:rsidR="00296E35" w:rsidRPr="001C0FC4" w:rsidRDefault="00296E35" w:rsidP="00296E35"/>
    <w:p w14:paraId="19F93699" w14:textId="77777777" w:rsidR="00296E35" w:rsidRPr="001C0FC4" w:rsidRDefault="00296E35" w:rsidP="00296E35">
      <w:pPr>
        <w:pStyle w:val="TH"/>
      </w:pPr>
      <w:r w:rsidRPr="001C0FC4">
        <w:t>Table 6.2.8.3.3-4: Void</w:t>
      </w:r>
    </w:p>
    <w:p w14:paraId="08B04714" w14:textId="29EFC369" w:rsidR="00296E35" w:rsidRPr="001C0FC4" w:rsidRDefault="00296E35" w:rsidP="00296E35">
      <w:pPr>
        <w:pStyle w:val="TH"/>
      </w:pPr>
      <w:r w:rsidRPr="001C0FC4">
        <w:t>Table 6.2.8.3.3-5: SIP MESSAGE from the UE (step 4, Table 6.2.8.3.2-1;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6364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DA38648" w14:textId="1F4BB855"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622213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24B49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30D76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4C550E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0BCB13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1E84169" w14:textId="77777777" w:rsidR="00296E35" w:rsidRPr="001C0FC4" w:rsidRDefault="00296E35" w:rsidP="002E3FCC">
            <w:pPr>
              <w:pStyle w:val="TAH"/>
            </w:pPr>
            <w:r w:rsidRPr="001C0FC4">
              <w:t>Condition</w:t>
            </w:r>
          </w:p>
        </w:tc>
      </w:tr>
      <w:tr w:rsidR="00296E35" w:rsidRPr="001C0FC4" w14:paraId="69529D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617DDE"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2698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BADA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BEF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247A0" w14:textId="77777777" w:rsidR="00296E35" w:rsidRPr="001C0FC4" w:rsidRDefault="00296E35" w:rsidP="002E3FCC">
            <w:pPr>
              <w:pStyle w:val="TAL"/>
            </w:pPr>
          </w:p>
        </w:tc>
      </w:tr>
      <w:tr w:rsidR="00296E35" w:rsidRPr="001C0FC4" w14:paraId="40527C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83DD1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C557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03BC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6F287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471DE4" w14:textId="77777777" w:rsidR="00296E35" w:rsidRPr="001C0FC4" w:rsidRDefault="00296E35" w:rsidP="002E3FCC">
            <w:pPr>
              <w:pStyle w:val="TAL"/>
            </w:pPr>
          </w:p>
        </w:tc>
      </w:tr>
      <w:tr w:rsidR="00296E35" w:rsidRPr="001C0FC4" w14:paraId="551B6A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79A8AB"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1487A64" w14:textId="77777777" w:rsidR="00296E35" w:rsidRPr="001C0FC4" w:rsidRDefault="00296E35" w:rsidP="002E3FCC">
            <w:pPr>
              <w:pStyle w:val="TAL"/>
            </w:pPr>
            <w:r w:rsidRPr="001C0FC4">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648C391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776E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C650EC" w14:textId="77777777" w:rsidR="00296E35" w:rsidRPr="001C0FC4" w:rsidRDefault="00296E35" w:rsidP="002E3FCC">
            <w:pPr>
              <w:pStyle w:val="TAL"/>
            </w:pPr>
          </w:p>
        </w:tc>
      </w:tr>
      <w:tr w:rsidR="00296E35" w:rsidRPr="001C0FC4" w14:paraId="454C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CB682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6713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1417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0188E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427EC" w14:textId="77777777" w:rsidR="00296E35" w:rsidRPr="001C0FC4" w:rsidRDefault="00296E35" w:rsidP="002E3FCC">
            <w:pPr>
              <w:pStyle w:val="TAL"/>
            </w:pPr>
          </w:p>
        </w:tc>
      </w:tr>
      <w:tr w:rsidR="00296E35" w:rsidRPr="001C0FC4" w14:paraId="6EDA28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8DE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C2D65C" w14:textId="77777777" w:rsidR="00296E35" w:rsidRPr="001C0FC4" w:rsidRDefault="00296E35" w:rsidP="002E3FCC">
            <w:pPr>
              <w:pStyle w:val="TAL"/>
            </w:pPr>
            <w:r w:rsidRPr="001C0FC4">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4AA654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E0E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534DBD" w14:textId="77777777" w:rsidR="00296E35" w:rsidRPr="001C0FC4" w:rsidRDefault="00296E35" w:rsidP="002E3FCC">
            <w:pPr>
              <w:pStyle w:val="TAL"/>
            </w:pPr>
          </w:p>
        </w:tc>
      </w:tr>
    </w:tbl>
    <w:p w14:paraId="423F2CC6" w14:textId="77777777" w:rsidR="00296E35" w:rsidRPr="001C0FC4" w:rsidRDefault="00296E35" w:rsidP="00296E35"/>
    <w:p w14:paraId="0CA58EA9" w14:textId="77777777" w:rsidR="00296E35" w:rsidRPr="001C0FC4" w:rsidRDefault="00296E35" w:rsidP="00296E35">
      <w:pPr>
        <w:pStyle w:val="TH"/>
      </w:pPr>
      <w:r w:rsidRPr="001C0FC4">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006B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5E9DFE" w14:textId="006DE13F" w:rsidR="00296E35" w:rsidRPr="001C0FC4" w:rsidRDefault="00296E35" w:rsidP="002E3FCC">
            <w:pPr>
              <w:pStyle w:val="TAL"/>
            </w:pPr>
            <w:r w:rsidRPr="001C0FC4">
              <w:t xml:space="preserve">Derivation Path: TS </w:t>
            </w:r>
            <w:r>
              <w:t>37.579</w:t>
            </w:r>
            <w:r w:rsidRPr="001C0FC4">
              <w:t>-1 [2], Table 5.5.3.2.1-3</w:t>
            </w:r>
          </w:p>
        </w:tc>
      </w:tr>
      <w:tr w:rsidR="00296E35" w:rsidRPr="001C0FC4" w14:paraId="5E89DE7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F8F5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DA3700"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B7CB84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AB6DF0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497CC6A" w14:textId="77777777" w:rsidR="00296E35" w:rsidRPr="001C0FC4" w:rsidRDefault="00296E35" w:rsidP="002E3FCC">
            <w:pPr>
              <w:pStyle w:val="TAH"/>
            </w:pPr>
            <w:r w:rsidRPr="001C0FC4">
              <w:t>Condition</w:t>
            </w:r>
          </w:p>
        </w:tc>
      </w:tr>
      <w:tr w:rsidR="00296E35" w:rsidRPr="001C0FC4" w14:paraId="25F6E58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295566"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EBE0A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B0AD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0EBA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1A09CD" w14:textId="77777777" w:rsidR="00296E35" w:rsidRPr="001C0FC4" w:rsidRDefault="00296E35" w:rsidP="002E3FCC">
            <w:pPr>
              <w:pStyle w:val="TAL"/>
            </w:pPr>
          </w:p>
        </w:tc>
      </w:tr>
      <w:tr w:rsidR="00296E35" w:rsidRPr="001C0FC4" w14:paraId="1C8259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D1113E"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8F21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0FE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76F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96988" w14:textId="77777777" w:rsidR="00296E35" w:rsidRPr="001C0FC4" w:rsidRDefault="00296E35" w:rsidP="002E3FCC">
            <w:pPr>
              <w:pStyle w:val="TAL"/>
            </w:pPr>
          </w:p>
        </w:tc>
      </w:tr>
      <w:tr w:rsidR="00296E35" w:rsidRPr="001C0FC4" w14:paraId="5C07903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AAAE75"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1F39365"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86A822D" w14:textId="0D6DDAA8"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0910D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CF47EF" w14:textId="77777777" w:rsidR="00296E35" w:rsidRPr="001C0FC4" w:rsidRDefault="00296E35" w:rsidP="002E3FCC">
            <w:pPr>
              <w:pStyle w:val="TAL"/>
            </w:pPr>
          </w:p>
        </w:tc>
      </w:tr>
    </w:tbl>
    <w:p w14:paraId="29335EA6" w14:textId="77777777" w:rsidR="00296E35" w:rsidRPr="001C0FC4" w:rsidRDefault="00296E35" w:rsidP="00296E35"/>
    <w:p w14:paraId="32C2DEA5" w14:textId="77777777" w:rsidR="00296E35" w:rsidRPr="001C0FC4" w:rsidRDefault="00296E35" w:rsidP="00296E35">
      <w:pPr>
        <w:pStyle w:val="TH"/>
      </w:pPr>
      <w:r w:rsidRPr="001C0FC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76C951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8E43FB2" w14:textId="60A43A5C" w:rsidR="00296E35" w:rsidRPr="001C0FC4" w:rsidRDefault="00296E35" w:rsidP="002E3FCC">
            <w:pPr>
              <w:pStyle w:val="TAL"/>
            </w:pPr>
            <w:r w:rsidRPr="001C0FC4">
              <w:t xml:space="preserve">Derivation Path: TS </w:t>
            </w:r>
            <w:r>
              <w:t>37.579</w:t>
            </w:r>
            <w:r w:rsidRPr="001C0FC4">
              <w:t>-1 [2], Table 5.5.3.8.7-1, condition FD_ACCEPTED</w:t>
            </w:r>
          </w:p>
        </w:tc>
      </w:tr>
    </w:tbl>
    <w:p w14:paraId="4BA14058" w14:textId="77777777" w:rsidR="00296E35" w:rsidRPr="001C0FC4" w:rsidRDefault="00296E35" w:rsidP="00296E35"/>
    <w:p w14:paraId="042E3C66" w14:textId="517C91B0" w:rsidR="00296E35" w:rsidRPr="001C0FC4" w:rsidRDefault="00296E35" w:rsidP="00296E35">
      <w:pPr>
        <w:pStyle w:val="TH"/>
      </w:pPr>
      <w:r w:rsidRPr="001C0FC4">
        <w:t>Table 6.2.8.3.3-8: HTTP GET from the UE (step 4, Table 6.2.8.3.2-1;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DF48F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7CCFD304" w14:textId="6BBE11D5" w:rsidR="00296E35" w:rsidRPr="001C0FC4" w:rsidRDefault="00296E35" w:rsidP="002E3FCC">
            <w:pPr>
              <w:pStyle w:val="TAL"/>
            </w:pPr>
            <w:r w:rsidRPr="001C0FC4">
              <w:t xml:space="preserve">Derivation Path: TS </w:t>
            </w:r>
            <w:r>
              <w:t>37.579</w:t>
            </w:r>
            <w:r w:rsidRPr="001C0FC4">
              <w:t>-1 [2], Table 5.5.4.2-1, condition FD_HTTP</w:t>
            </w:r>
          </w:p>
        </w:tc>
      </w:tr>
    </w:tbl>
    <w:p w14:paraId="4FFF507F" w14:textId="77777777" w:rsidR="00296E35" w:rsidRPr="001C0FC4" w:rsidRDefault="00296E35" w:rsidP="00296E35"/>
    <w:p w14:paraId="10C00263" w14:textId="3E6F85D7" w:rsidR="00296E35" w:rsidRPr="001C0FC4" w:rsidRDefault="00296E35" w:rsidP="00296E35">
      <w:pPr>
        <w:pStyle w:val="TH"/>
      </w:pPr>
      <w:r w:rsidRPr="001C0FC4">
        <w:t>Table 6.2.8.3.3-9: HTTP 200 (OK) from the SS (step 4, Table 6.2.8.3.2-1;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F1B237"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128592C" w14:textId="404CB5CB" w:rsidR="00296E35" w:rsidRPr="001C0FC4" w:rsidRDefault="00296E35" w:rsidP="002E3FCC">
            <w:pPr>
              <w:pStyle w:val="TAL"/>
            </w:pPr>
            <w:r w:rsidRPr="001C0FC4">
              <w:t xml:space="preserve">Derivation Path: TS </w:t>
            </w:r>
            <w:r>
              <w:t>37.579</w:t>
            </w:r>
            <w:r w:rsidRPr="001C0FC4">
              <w:t>-1 [2], Table 5.5.4.6-1, condition FD_HTTP</w:t>
            </w:r>
          </w:p>
        </w:tc>
      </w:tr>
    </w:tbl>
    <w:p w14:paraId="1A4EE1E4" w14:textId="77777777" w:rsidR="00296E35" w:rsidRPr="001C0FC4" w:rsidRDefault="00296E35" w:rsidP="00296E35"/>
    <w:p w14:paraId="5F3CAFAF" w14:textId="77777777" w:rsidR="00296E35" w:rsidRPr="001C0FC4" w:rsidRDefault="00296E35" w:rsidP="00296E35">
      <w:pPr>
        <w:pStyle w:val="TH"/>
      </w:pPr>
      <w:r w:rsidRPr="001C0FC4">
        <w:t>Table 6.2.8.3.3-10: Void</w:t>
      </w:r>
    </w:p>
    <w:p w14:paraId="362CADD5" w14:textId="77777777" w:rsidR="00296E35" w:rsidRPr="001C0FC4" w:rsidRDefault="00296E35" w:rsidP="00296E35"/>
    <w:p w14:paraId="6B159560" w14:textId="77777777" w:rsidR="00296E35" w:rsidRPr="001C0FC4" w:rsidRDefault="00296E35" w:rsidP="00296E35">
      <w:pPr>
        <w:pStyle w:val="Heading3"/>
      </w:pPr>
      <w:bookmarkStart w:id="1092" w:name="_Toc42507366"/>
      <w:bookmarkStart w:id="1093" w:name="_Toc52307897"/>
      <w:bookmarkStart w:id="1094" w:name="_Toc52782449"/>
      <w:bookmarkStart w:id="1095" w:name="_Toc52783060"/>
      <w:bookmarkStart w:id="1096" w:name="_Toc59042929"/>
      <w:bookmarkStart w:id="1097" w:name="_Toc75459158"/>
      <w:bookmarkStart w:id="1098" w:name="_Toc90630598"/>
      <w:bookmarkStart w:id="1099" w:name="_Toc100778805"/>
      <w:bookmarkStart w:id="1100" w:name="_Toc101286136"/>
      <w:bookmarkStart w:id="1101" w:name="_Toc106817722"/>
      <w:bookmarkStart w:id="1102" w:name="_Toc106817847"/>
      <w:bookmarkStart w:id="1103" w:name="_Toc178186365"/>
      <w:bookmarkStart w:id="1104" w:name="_Toc210385179"/>
      <w:r w:rsidRPr="001C0FC4">
        <w:t>6.2.9</w:t>
      </w:r>
      <w:r w:rsidRPr="001C0FC4">
        <w:tab/>
        <w:t>On-network / File Distribution (FD) / FD Using Media Plane / One-to-one Standalone FD / Client Originated (CO)</w:t>
      </w:r>
      <w:bookmarkEnd w:id="1071"/>
      <w:bookmarkEnd w:id="1072"/>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36106B47" w14:textId="77777777" w:rsidR="00296E35" w:rsidRPr="001C0FC4" w:rsidRDefault="00296E35" w:rsidP="00296E35">
      <w:pPr>
        <w:pStyle w:val="H6"/>
      </w:pPr>
      <w:bookmarkStart w:id="1105" w:name="_Toc52782450"/>
      <w:bookmarkStart w:id="1106" w:name="_Toc52783061"/>
      <w:bookmarkStart w:id="1107" w:name="_Toc59042930"/>
      <w:bookmarkStart w:id="1108" w:name="_Toc522499820"/>
      <w:bookmarkStart w:id="1109" w:name="_Toc25610673"/>
      <w:r w:rsidRPr="001C0FC4">
        <w:t>6.2.9.1</w:t>
      </w:r>
      <w:r w:rsidRPr="001C0FC4">
        <w:tab/>
        <w:t>Test Purpose (TP)</w:t>
      </w:r>
      <w:bookmarkEnd w:id="1105"/>
      <w:bookmarkEnd w:id="1106"/>
      <w:bookmarkEnd w:id="1107"/>
    </w:p>
    <w:p w14:paraId="2EF04FBF" w14:textId="77777777" w:rsidR="00296E35" w:rsidRPr="001C0FC4" w:rsidRDefault="00296E35" w:rsidP="00296E35">
      <w:pPr>
        <w:pStyle w:val="H6"/>
      </w:pPr>
      <w:r w:rsidRPr="001C0FC4">
        <w:t>(1)</w:t>
      </w:r>
    </w:p>
    <w:p w14:paraId="54301A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FBCE0" w14:textId="77777777" w:rsidR="00296E35" w:rsidRPr="001C0FC4" w:rsidRDefault="00296E35" w:rsidP="00296E35">
      <w:pPr>
        <w:pStyle w:val="PL"/>
      </w:pPr>
      <w:r w:rsidRPr="001C0FC4">
        <w:rPr>
          <w:b/>
        </w:rPr>
        <w:t>ensure that</w:t>
      </w:r>
      <w:r w:rsidRPr="001C0FC4">
        <w:t xml:space="preserve"> {</w:t>
      </w:r>
    </w:p>
    <w:p w14:paraId="437DB7E3"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4904697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94FBB13" w14:textId="77777777" w:rsidR="00296E35" w:rsidRPr="001C0FC4" w:rsidRDefault="00296E35" w:rsidP="00296E35">
      <w:pPr>
        <w:pStyle w:val="PL"/>
      </w:pPr>
      <w:r w:rsidRPr="001C0FC4">
        <w:t xml:space="preserve">            }</w:t>
      </w:r>
    </w:p>
    <w:p w14:paraId="12C89981" w14:textId="77777777" w:rsidR="00296E35" w:rsidRPr="001C0FC4" w:rsidRDefault="00296E35" w:rsidP="00296E35">
      <w:pPr>
        <w:pStyle w:val="PL"/>
      </w:pPr>
    </w:p>
    <w:p w14:paraId="34B595EC" w14:textId="77777777" w:rsidR="00296E35" w:rsidRPr="001C0FC4" w:rsidRDefault="00296E35" w:rsidP="00296E35">
      <w:pPr>
        <w:pStyle w:val="H6"/>
      </w:pPr>
      <w:r w:rsidRPr="001C0FC4">
        <w:t>(2)</w:t>
      </w:r>
    </w:p>
    <w:p w14:paraId="35455115"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3F445E02" w14:textId="77777777" w:rsidR="00296E35" w:rsidRPr="001C0FC4" w:rsidRDefault="00296E35" w:rsidP="00296E35">
      <w:pPr>
        <w:pStyle w:val="PL"/>
      </w:pPr>
      <w:r w:rsidRPr="001C0FC4">
        <w:rPr>
          <w:b/>
        </w:rPr>
        <w:t>ensure that</w:t>
      </w:r>
      <w:r w:rsidRPr="001C0FC4">
        <w:t xml:space="preserve"> {</w:t>
      </w:r>
    </w:p>
    <w:p w14:paraId="3CD7423A"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29147A3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11A0A2D0" w14:textId="77777777" w:rsidR="00296E35" w:rsidRPr="001C0FC4" w:rsidRDefault="00296E35" w:rsidP="00296E35">
      <w:pPr>
        <w:pStyle w:val="PL"/>
      </w:pPr>
      <w:r w:rsidRPr="001C0FC4">
        <w:t xml:space="preserve">            }</w:t>
      </w:r>
    </w:p>
    <w:p w14:paraId="5A92C673" w14:textId="77777777" w:rsidR="00296E35" w:rsidRPr="001C0FC4" w:rsidRDefault="00296E35" w:rsidP="00296E35">
      <w:pPr>
        <w:pStyle w:val="PL"/>
      </w:pPr>
    </w:p>
    <w:p w14:paraId="4BD40F28" w14:textId="77777777" w:rsidR="00296E35" w:rsidRPr="001C0FC4" w:rsidRDefault="00296E35" w:rsidP="00296E35">
      <w:pPr>
        <w:pStyle w:val="H6"/>
      </w:pPr>
      <w:r w:rsidRPr="001C0FC4">
        <w:t>(3)</w:t>
      </w:r>
    </w:p>
    <w:p w14:paraId="21564228"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0534BD18" w14:textId="77777777" w:rsidR="00296E35" w:rsidRPr="001C0FC4" w:rsidRDefault="00296E35" w:rsidP="00296E35">
      <w:pPr>
        <w:pStyle w:val="PL"/>
      </w:pPr>
      <w:r w:rsidRPr="001C0FC4">
        <w:rPr>
          <w:b/>
        </w:rPr>
        <w:t>ensure that</w:t>
      </w:r>
      <w:r w:rsidRPr="001C0FC4">
        <w:t xml:space="preserve"> {</w:t>
      </w:r>
    </w:p>
    <w:p w14:paraId="5346FCE9"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5616383"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643395DE" w14:textId="77777777" w:rsidR="00296E35" w:rsidRPr="001C0FC4" w:rsidRDefault="00296E35" w:rsidP="00296E35">
      <w:pPr>
        <w:pStyle w:val="PL"/>
      </w:pPr>
      <w:r w:rsidRPr="001C0FC4">
        <w:t xml:space="preserve">            }</w:t>
      </w:r>
    </w:p>
    <w:p w14:paraId="2A095A77" w14:textId="77777777" w:rsidR="00296E35" w:rsidRPr="001C0FC4" w:rsidRDefault="00296E35" w:rsidP="00296E35">
      <w:pPr>
        <w:pStyle w:val="PL"/>
      </w:pPr>
    </w:p>
    <w:p w14:paraId="43E04186" w14:textId="77777777" w:rsidR="00296E35" w:rsidRPr="001C0FC4" w:rsidRDefault="00296E35" w:rsidP="00296E35">
      <w:pPr>
        <w:pStyle w:val="H6"/>
      </w:pPr>
      <w:bookmarkStart w:id="1110" w:name="_Hlk39584411"/>
      <w:r w:rsidRPr="001C0FC4">
        <w:t>(4)</w:t>
      </w:r>
    </w:p>
    <w:p w14:paraId="0D3E97A9"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354CEA0A" w14:textId="77777777" w:rsidR="00296E35" w:rsidRPr="001C0FC4" w:rsidRDefault="00296E35" w:rsidP="00296E35">
      <w:pPr>
        <w:pStyle w:val="PL"/>
      </w:pPr>
      <w:r w:rsidRPr="001C0FC4">
        <w:rPr>
          <w:b/>
        </w:rPr>
        <w:t>ensure that</w:t>
      </w:r>
      <w:r w:rsidRPr="001C0FC4">
        <w:t xml:space="preserve"> {</w:t>
      </w:r>
    </w:p>
    <w:p w14:paraId="62BB4B9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464F9E0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76F030E" w14:textId="77777777" w:rsidR="00296E35" w:rsidRPr="001C0FC4" w:rsidRDefault="00296E35" w:rsidP="00296E35">
      <w:pPr>
        <w:pStyle w:val="PL"/>
      </w:pPr>
      <w:r w:rsidRPr="001C0FC4">
        <w:t xml:space="preserve">            }</w:t>
      </w:r>
    </w:p>
    <w:p w14:paraId="78D521F9" w14:textId="77777777" w:rsidR="00296E35" w:rsidRPr="001C0FC4" w:rsidRDefault="00296E35" w:rsidP="00296E35">
      <w:pPr>
        <w:pStyle w:val="PL"/>
      </w:pPr>
    </w:p>
    <w:p w14:paraId="23855142" w14:textId="77777777" w:rsidR="00296E35" w:rsidRPr="001C0FC4" w:rsidRDefault="00296E35" w:rsidP="00296E35">
      <w:pPr>
        <w:pStyle w:val="H6"/>
      </w:pPr>
      <w:bookmarkStart w:id="1111" w:name="_Toc52782451"/>
      <w:bookmarkStart w:id="1112" w:name="_Toc52783062"/>
      <w:bookmarkStart w:id="1113" w:name="_Toc59042931"/>
      <w:bookmarkEnd w:id="1110"/>
      <w:r w:rsidRPr="001C0FC4">
        <w:t>6.2.9.2</w:t>
      </w:r>
      <w:r w:rsidRPr="001C0FC4">
        <w:tab/>
        <w:t>Conformance requirements</w:t>
      </w:r>
      <w:bookmarkEnd w:id="1111"/>
      <w:bookmarkEnd w:id="1112"/>
      <w:bookmarkEnd w:id="1113"/>
    </w:p>
    <w:p w14:paraId="4C8B17E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220631" w14:textId="77777777" w:rsidR="00296E35" w:rsidRPr="001C0FC4" w:rsidRDefault="00296E35" w:rsidP="00296E35">
      <w:r w:rsidRPr="001C0FC4">
        <w:t>[TS 24.282, clause 10.2.5.2.3]</w:t>
      </w:r>
    </w:p>
    <w:p w14:paraId="27543B87" w14:textId="77777777" w:rsidR="00296E35" w:rsidRPr="001C0FC4" w:rsidRDefault="00296E35" w:rsidP="00296E35">
      <w:r w:rsidRPr="001C0FC4">
        <w:t>The MCData client shall generate a SIP INVITE request in accordance with 3GPP TS 24.229 [5] with the clarifications given below.</w:t>
      </w:r>
    </w:p>
    <w:p w14:paraId="657C6695" w14:textId="77777777" w:rsidR="00296E35" w:rsidRPr="001C0FC4" w:rsidRDefault="00296E35" w:rsidP="00296E35">
      <w:r w:rsidRPr="001C0FC4">
        <w:t>The MCData client:</w:t>
      </w:r>
    </w:p>
    <w:p w14:paraId="70785956"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4083812"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5A5BDFE2"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11A8B6AC"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1074A899" w14:textId="77777777" w:rsidR="00296E35" w:rsidRPr="001C0FC4" w:rsidRDefault="00296E35" w:rsidP="00296E35">
      <w:pPr>
        <w:pStyle w:val="B1"/>
      </w:pPr>
      <w:r w:rsidRPr="001C0FC4">
        <w:t>5)</w:t>
      </w:r>
      <w:r w:rsidRPr="001C0FC4">
        <w:tab/>
        <w:t>should include the "timer" option tag in the Supported header field;</w:t>
      </w:r>
    </w:p>
    <w:p w14:paraId="6674AD54"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252A4EC0"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631BF06B" w14:textId="77777777" w:rsidR="00296E35" w:rsidRPr="001C0FC4" w:rsidRDefault="00296E35" w:rsidP="00296E35">
      <w:pPr>
        <w:pStyle w:val="B1"/>
      </w:pPr>
      <w:r w:rsidRPr="001C0FC4">
        <w:t>8)</w:t>
      </w:r>
      <w:r w:rsidRPr="001C0FC4">
        <w:tab/>
        <w:t>if a one-to-one file distribution is requested:</w:t>
      </w:r>
    </w:p>
    <w:p w14:paraId="41E31C7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0C750FA"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397A618F" w14:textId="77777777" w:rsidR="00296E35" w:rsidRPr="001C0FC4" w:rsidRDefault="00296E35" w:rsidP="00296E35">
      <w:pPr>
        <w:pStyle w:val="B3"/>
      </w:pPr>
      <w:r w:rsidRPr="001C0FC4">
        <w:t>i)</w:t>
      </w:r>
      <w:r w:rsidRPr="001C0FC4">
        <w:tab/>
        <w:t>the &lt;request-type&gt; element set to a value of "one-to-one-fd";</w:t>
      </w:r>
    </w:p>
    <w:p w14:paraId="26FD8384"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66AB2D4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4FF3E955" w14:textId="77777777" w:rsidR="00296E35" w:rsidRPr="001C0FC4" w:rsidRDefault="00296E35" w:rsidP="00296E35">
      <w:pPr>
        <w:pStyle w:val="B3"/>
      </w:pPr>
      <w:r w:rsidRPr="001C0FC4">
        <w:t>ii)</w:t>
      </w:r>
      <w:r w:rsidRPr="001C0FC4">
        <w:tab/>
        <w:t>shall use the keying material to generate a PCK as described in 3GPP TS 33.180 [26];</w:t>
      </w:r>
    </w:p>
    <w:p w14:paraId="5B4B5019"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CB05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6015CA9A"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F0A5D6C"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0BAECC28"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BDADECA" w14:textId="77777777" w:rsidR="00296E35" w:rsidRPr="001C0FC4" w:rsidRDefault="00296E35" w:rsidP="00296E35">
      <w:pPr>
        <w:pStyle w:val="B1"/>
      </w:pPr>
      <w:r w:rsidRPr="001C0FC4">
        <w:t>9)</w:t>
      </w:r>
      <w:r w:rsidRPr="001C0FC4">
        <w:tab/>
        <w:t xml:space="preserve">if a group file distribution is requested: </w:t>
      </w:r>
    </w:p>
    <w:p w14:paraId="26A1D76E"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29D26DF4"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8D0FF10" w14:textId="77777777" w:rsidR="00296E35" w:rsidRPr="001C0FC4" w:rsidRDefault="00296E35" w:rsidP="00296E35">
      <w:pPr>
        <w:pStyle w:val="B3"/>
      </w:pPr>
      <w:r w:rsidRPr="001C0FC4">
        <w:t>i)</w:t>
      </w:r>
      <w:r w:rsidRPr="001C0FC4">
        <w:tab/>
        <w:t>the &lt;request-type&gt; element set to a value of "group-fd";</w:t>
      </w:r>
    </w:p>
    <w:p w14:paraId="54D5BEFC" w14:textId="77777777" w:rsidR="00296E35" w:rsidRPr="001C0FC4" w:rsidRDefault="00296E35" w:rsidP="00296E35">
      <w:pPr>
        <w:pStyle w:val="B3"/>
      </w:pPr>
      <w:r w:rsidRPr="001C0FC4">
        <w:t>ii)</w:t>
      </w:r>
      <w:r w:rsidRPr="001C0FC4">
        <w:tab/>
        <w:t>the &lt;mcdata-request-uri&gt; element set to the MCData group identity; and</w:t>
      </w:r>
    </w:p>
    <w:p w14:paraId="270CAFE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CC4E90A"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192D0059"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E731665"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02F0625"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70B912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51CD867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54ABC377" w14:textId="77777777" w:rsidR="00296E35" w:rsidRPr="001C0FC4" w:rsidRDefault="00296E35" w:rsidP="00296E35">
      <w:r w:rsidRPr="001C0FC4">
        <w:t>On receipt of a SIP 2xx response to the SIP INVITE request, the MCData client:</w:t>
      </w:r>
    </w:p>
    <w:p w14:paraId="5C769654" w14:textId="77777777" w:rsidR="00296E35" w:rsidRPr="001C0FC4" w:rsidRDefault="00296E35" w:rsidP="00296E35">
      <w:pPr>
        <w:pStyle w:val="B1"/>
      </w:pPr>
      <w:r w:rsidRPr="001C0FC4">
        <w:t>1)</w:t>
      </w:r>
      <w:r w:rsidRPr="001C0FC4">
        <w:tab/>
        <w:t xml:space="preserve">shall send a SIP ACK request as specified in 3GPP TS 24.229 [5]; </w:t>
      </w:r>
    </w:p>
    <w:p w14:paraId="4C71F626"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AFCDD48" w14:textId="77777777" w:rsidR="00296E35" w:rsidRPr="001C0FC4" w:rsidRDefault="00296E35" w:rsidP="00296E35">
      <w:pPr>
        <w:pStyle w:val="B1"/>
      </w:pPr>
      <w:r w:rsidRPr="001C0FC4">
        <w:t>3)</w:t>
      </w:r>
      <w:r w:rsidRPr="001C0FC4">
        <w:tab/>
        <w:t>shall interact with the media plane as specified in 3GPP TS 24.582 [15] subclause 10.2.5.1.1..</w:t>
      </w:r>
    </w:p>
    <w:p w14:paraId="61C1E5F3" w14:textId="77777777" w:rsidR="00296E35" w:rsidRPr="001C0FC4" w:rsidRDefault="00296E35" w:rsidP="00296E35">
      <w:r w:rsidRPr="001C0FC4">
        <w:t>[TS 24.282, clause 6.2.2.3]</w:t>
      </w:r>
    </w:p>
    <w:p w14:paraId="669F9077" w14:textId="77777777" w:rsidR="00296E35" w:rsidRPr="001C0FC4" w:rsidRDefault="00296E35" w:rsidP="00296E35">
      <w:r w:rsidRPr="001C0FC4">
        <w:t>In order to generate an FD message, the MCData client:</w:t>
      </w:r>
    </w:p>
    <w:p w14:paraId="1276025F" w14:textId="77777777" w:rsidR="00296E35" w:rsidRPr="001C0FC4" w:rsidRDefault="00296E35" w:rsidP="00296E35">
      <w:pPr>
        <w:pStyle w:val="B1"/>
      </w:pPr>
      <w:r w:rsidRPr="001C0FC4">
        <w:t>1)</w:t>
      </w:r>
      <w:r w:rsidRPr="001C0FC4">
        <w:tab/>
        <w:t>shall generate an FD SIGNALLING PAYLOAD message as specified in subclause 15.1.3; and</w:t>
      </w:r>
    </w:p>
    <w:p w14:paraId="5445A18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0E524F33" w14:textId="77777777" w:rsidR="00296E35" w:rsidRPr="001C0FC4" w:rsidRDefault="00296E35" w:rsidP="00296E35">
      <w:r w:rsidRPr="001C0FC4">
        <w:t>When generating an FD SIGNALLING PAYLOAD message as specified in subclause 15.1.3, the MCData client:</w:t>
      </w:r>
    </w:p>
    <w:p w14:paraId="06B50FE1" w14:textId="77777777" w:rsidR="00296E35" w:rsidRPr="001C0FC4" w:rsidRDefault="00296E35" w:rsidP="00296E35">
      <w:pPr>
        <w:pStyle w:val="B1"/>
      </w:pPr>
      <w:r w:rsidRPr="001C0FC4">
        <w:t>1)</w:t>
      </w:r>
      <w:r w:rsidRPr="001C0FC4">
        <w:tab/>
        <w:t>shall set the Date and time IE to the current time as specified in subclause 15.2.8;</w:t>
      </w:r>
    </w:p>
    <w:p w14:paraId="6B2ECEA0"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DB9D08C"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5C8297F3"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90C2051"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01409181"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251ABFAE"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0E384A6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208C4999"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F0366E"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5A64F2DD" w14:textId="77777777" w:rsidR="00296E35" w:rsidRPr="001C0FC4" w:rsidRDefault="00296E35" w:rsidP="00296E35">
      <w:r w:rsidRPr="001C0FC4">
        <w:t>[TS 24.282, clause 12.2.1.2]</w:t>
      </w:r>
    </w:p>
    <w:p w14:paraId="6DC5E2CC" w14:textId="77777777" w:rsidR="00296E35" w:rsidRPr="001C0FC4" w:rsidRDefault="00296E35" w:rsidP="00296E35">
      <w:pPr>
        <w:rPr>
          <w:rFonts w:eastAsia="SimSun"/>
        </w:rPr>
      </w:pPr>
      <w:r w:rsidRPr="001C0FC4">
        <w:rPr>
          <w:rFonts w:eastAsia="SimSun"/>
        </w:rPr>
        <w:t>Upon receipt of a:</w:t>
      </w:r>
    </w:p>
    <w:p w14:paraId="5B9A9622"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47E7117"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1C557ED" w14:textId="77777777" w:rsidR="00296E35" w:rsidRPr="001C0FC4" w:rsidRDefault="00296E35" w:rsidP="00296E35">
      <w:pPr>
        <w:rPr>
          <w:rFonts w:eastAsia="SimSun"/>
        </w:rPr>
      </w:pPr>
      <w:r w:rsidRPr="001C0FC4">
        <w:rPr>
          <w:rFonts w:eastAsia="SimSun"/>
        </w:rPr>
        <w:t>the MCData client:</w:t>
      </w:r>
    </w:p>
    <w:p w14:paraId="5ACAC70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04276F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00DBB622" w14:textId="77777777" w:rsidR="00296E35" w:rsidRPr="001C0FC4" w:rsidRDefault="00296E35" w:rsidP="00296E35">
      <w:r w:rsidRPr="001C0FC4">
        <w:t>[TS 24.582, clause 6.1.1.2.1]</w:t>
      </w:r>
    </w:p>
    <w:p w14:paraId="07E6F140" w14:textId="77777777" w:rsidR="00296E35" w:rsidRPr="001C0FC4" w:rsidRDefault="00296E35" w:rsidP="00296E35">
      <w:r w:rsidRPr="001C0FC4">
        <w:t>Upon receiving an indication to establish MSRP connection for standalone SDS using media plane as the originating client, the MCData client:</w:t>
      </w:r>
    </w:p>
    <w:p w14:paraId="41C1CEE3" w14:textId="77777777" w:rsidR="00296E35" w:rsidRPr="001C0FC4" w:rsidRDefault="00296E35" w:rsidP="00296E35">
      <w:pPr>
        <w:pStyle w:val="B1"/>
      </w:pPr>
      <w:r w:rsidRPr="001C0FC4">
        <w:t>1.</w:t>
      </w:r>
      <w:r w:rsidRPr="001C0FC4">
        <w:tab/>
        <w:t>shall act as an MSRP client according to IETF RFC 6135 [12];</w:t>
      </w:r>
    </w:p>
    <w:p w14:paraId="432AA701" w14:textId="77777777" w:rsidR="00296E35" w:rsidRPr="001C0FC4" w:rsidRDefault="00296E35" w:rsidP="00296E35">
      <w:pPr>
        <w:pStyle w:val="B1"/>
      </w:pPr>
      <w:r w:rsidRPr="001C0FC4">
        <w:t>2.</w:t>
      </w:r>
      <w:r w:rsidRPr="001C0FC4">
        <w:tab/>
        <w:t>shall act according to IETF RFC 6135 [12], as:</w:t>
      </w:r>
    </w:p>
    <w:p w14:paraId="5655ACED" w14:textId="77777777" w:rsidR="00296E35" w:rsidRPr="001C0FC4" w:rsidRDefault="00296E35" w:rsidP="00296E35">
      <w:pPr>
        <w:pStyle w:val="B2"/>
      </w:pPr>
      <w:r w:rsidRPr="001C0FC4">
        <w:t>a.</w:t>
      </w:r>
      <w:r w:rsidRPr="001C0FC4">
        <w:tab/>
        <w:t>an "active" endpoint, if a=setup attribute in the received SDP answer is set to "passive"; and</w:t>
      </w:r>
    </w:p>
    <w:p w14:paraId="2FD7D897" w14:textId="77777777" w:rsidR="00296E35" w:rsidRPr="001C0FC4" w:rsidRDefault="00296E35" w:rsidP="00296E35">
      <w:pPr>
        <w:pStyle w:val="B2"/>
      </w:pPr>
      <w:r w:rsidRPr="001C0FC4">
        <w:t>b.</w:t>
      </w:r>
      <w:r w:rsidRPr="001C0FC4">
        <w:tab/>
        <w:t>an "passive" endpoint, if a=setup attribute in the received SDP answer is set to "active";</w:t>
      </w:r>
    </w:p>
    <w:p w14:paraId="069CE031"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4B51684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A59A4"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6EDA6FE"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262C43E1"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B34CDE8"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03CBF57B"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42952C00"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6FC5DE4E" w14:textId="77777777" w:rsidR="00296E35" w:rsidRPr="001C0FC4" w:rsidRDefault="00296E35" w:rsidP="00296E35">
      <w:r w:rsidRPr="001C0FC4">
        <w:t>If MSRP chunking is not used then on receipt of a 200 (OK) response, the MCData client shall terminate the SIP session as specified in 3GPP TS 24.282 [8].</w:t>
      </w:r>
    </w:p>
    <w:p w14:paraId="14EE3C2B" w14:textId="77777777" w:rsidR="00296E35" w:rsidRPr="001C0FC4" w:rsidRDefault="00296E35" w:rsidP="00296E35">
      <w:r w:rsidRPr="001C0FC4">
        <w:t>If MSRP chunking is used, the MCData client:</w:t>
      </w:r>
    </w:p>
    <w:p w14:paraId="1286EB68" w14:textId="77777777" w:rsidR="00296E35" w:rsidRPr="001C0FC4" w:rsidRDefault="00296E35" w:rsidP="00296E35">
      <w:pPr>
        <w:pStyle w:val="B1"/>
      </w:pPr>
      <w:r w:rsidRPr="001C0FC4">
        <w:t>1.</w:t>
      </w:r>
      <w:r w:rsidRPr="001C0FC4">
        <w:tab/>
        <w:t>shall send further MSRP SEND requests as necessary;</w:t>
      </w:r>
    </w:p>
    <w:p w14:paraId="5D01A795" w14:textId="77777777" w:rsidR="00296E35" w:rsidRPr="001C0FC4" w:rsidRDefault="00296E35" w:rsidP="00296E35">
      <w:pPr>
        <w:pStyle w:val="B1"/>
      </w:pPr>
      <w:r w:rsidRPr="001C0FC4">
        <w:t>2.</w:t>
      </w:r>
      <w:r w:rsidRPr="001C0FC4">
        <w:tab/>
        <w:t>shall wait for a 200 (OK) response to each MSRP SEND request sent; and</w:t>
      </w:r>
    </w:p>
    <w:p w14:paraId="2386DED0"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081EA9A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1B604311"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6F9A842"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2B8D7F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41554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D724484"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3BB31C0" w14:textId="77777777" w:rsidR="00296E35" w:rsidRPr="001C0FC4" w:rsidRDefault="00296E35" w:rsidP="00296E35">
      <w:r w:rsidRPr="001C0FC4">
        <w:t>[TS 24.582, clause 7.1.2.1]</w:t>
      </w:r>
    </w:p>
    <w:p w14:paraId="6F707C9F" w14:textId="77777777" w:rsidR="00296E35" w:rsidRPr="001C0FC4" w:rsidRDefault="00296E35" w:rsidP="00296E35">
      <w:r w:rsidRPr="001C0FC4">
        <w:t>Upon receiving an indication to establish MSRP connection for file distribution as the originating client, the MCData client:</w:t>
      </w:r>
    </w:p>
    <w:p w14:paraId="4969D2ED" w14:textId="77777777" w:rsidR="00296E35" w:rsidRPr="001C0FC4" w:rsidRDefault="00296E35" w:rsidP="00296E35">
      <w:pPr>
        <w:pStyle w:val="B1"/>
      </w:pPr>
      <w:r w:rsidRPr="001C0FC4">
        <w:t>1.</w:t>
      </w:r>
      <w:r w:rsidRPr="001C0FC4">
        <w:tab/>
        <w:t>shall act as an MSRP client according to IETF RFC 6135 [12];</w:t>
      </w:r>
    </w:p>
    <w:p w14:paraId="7BCDAEFA" w14:textId="77777777" w:rsidR="00296E35" w:rsidRPr="001C0FC4" w:rsidRDefault="00296E35" w:rsidP="00296E35">
      <w:pPr>
        <w:pStyle w:val="B1"/>
      </w:pPr>
      <w:r w:rsidRPr="001C0FC4">
        <w:t>2.</w:t>
      </w:r>
      <w:r w:rsidRPr="001C0FC4">
        <w:tab/>
        <w:t>shall act according to IETF RFC 6135 [12], as:</w:t>
      </w:r>
    </w:p>
    <w:p w14:paraId="1CBEA7B5" w14:textId="77777777" w:rsidR="00296E35" w:rsidRPr="001C0FC4" w:rsidRDefault="00296E35" w:rsidP="00296E35">
      <w:pPr>
        <w:pStyle w:val="B2"/>
      </w:pPr>
      <w:r w:rsidRPr="001C0FC4">
        <w:t>a.</w:t>
      </w:r>
      <w:r w:rsidRPr="001C0FC4">
        <w:tab/>
        <w:t>an "active" endpoint, if a=setup attribute in the received SDP answer is set to "passive"; and</w:t>
      </w:r>
    </w:p>
    <w:p w14:paraId="59347A08" w14:textId="77777777" w:rsidR="00296E35" w:rsidRPr="001C0FC4" w:rsidRDefault="00296E35" w:rsidP="00296E35">
      <w:pPr>
        <w:pStyle w:val="B2"/>
      </w:pPr>
      <w:r w:rsidRPr="001C0FC4">
        <w:t>b.</w:t>
      </w:r>
      <w:r w:rsidRPr="001C0FC4">
        <w:tab/>
        <w:t>an "passive" endpoint, if a=setup attribute in the received SDP answer is set to "active";</w:t>
      </w:r>
    </w:p>
    <w:p w14:paraId="4D3A7659"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56DB0E5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CC13F6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CA9FD35"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706382DD" w14:textId="77777777" w:rsidR="00296E35" w:rsidRPr="001C0FC4" w:rsidRDefault="00296E35" w:rsidP="00296E35">
      <w:pPr>
        <w:pStyle w:val="B2"/>
      </w:pPr>
      <w:r w:rsidRPr="001C0FC4">
        <w:t>a.</w:t>
      </w:r>
      <w:r w:rsidRPr="001C0FC4">
        <w:tab/>
        <w:t>shall set To-Path header according to the MSRP URI(s) received in the answer SDP;</w:t>
      </w:r>
    </w:p>
    <w:p w14:paraId="34A0435C"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0344E9A1"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05C38ABA" w14:textId="77777777" w:rsidR="00296E35" w:rsidRPr="001C0FC4" w:rsidRDefault="00296E35" w:rsidP="00296E35">
      <w:pPr>
        <w:pStyle w:val="B1"/>
      </w:pPr>
      <w:r w:rsidRPr="001C0FC4">
        <w:t>2.</w:t>
      </w:r>
      <w:r w:rsidRPr="001C0FC4">
        <w:tab/>
        <w:t>shall send the MSRP SEND request(s) on the established MSRP connection.</w:t>
      </w:r>
    </w:p>
    <w:p w14:paraId="39ADAEC1" w14:textId="77777777" w:rsidR="00296E35" w:rsidRPr="001C0FC4" w:rsidRDefault="00296E35" w:rsidP="00296E35">
      <w:r w:rsidRPr="001C0FC4">
        <w:t>If MSRP chunking is used, the MCData client:</w:t>
      </w:r>
    </w:p>
    <w:p w14:paraId="571600E3" w14:textId="77777777" w:rsidR="00296E35" w:rsidRPr="001C0FC4" w:rsidRDefault="00296E35" w:rsidP="00296E35">
      <w:pPr>
        <w:pStyle w:val="B1"/>
      </w:pPr>
      <w:r w:rsidRPr="001C0FC4">
        <w:t>1.</w:t>
      </w:r>
      <w:r w:rsidRPr="001C0FC4">
        <w:tab/>
        <w:t>shall send further MSRP SEND requests containing the file as necessary;</w:t>
      </w:r>
    </w:p>
    <w:p w14:paraId="022CECC5" w14:textId="77777777" w:rsidR="00296E35" w:rsidRPr="001C0FC4" w:rsidRDefault="00296E35" w:rsidP="00296E35">
      <w:pPr>
        <w:pStyle w:val="B1"/>
      </w:pPr>
      <w:r w:rsidRPr="001C0FC4">
        <w:t>2.</w:t>
      </w:r>
      <w:r w:rsidRPr="001C0FC4">
        <w:tab/>
        <w:t>shall wait for a 200 (OK) response to each MSRP SEND request sent; and</w:t>
      </w:r>
    </w:p>
    <w:p w14:paraId="1083EF0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076830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D8D11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7DC04E4"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0EB47898"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C8329EC" w14:textId="77777777" w:rsidR="00296E35" w:rsidRPr="001C0FC4" w:rsidRDefault="00296E35" w:rsidP="00296E35">
      <w:pPr>
        <w:pStyle w:val="H6"/>
      </w:pPr>
      <w:bookmarkStart w:id="1114" w:name="_Toc52782452"/>
      <w:bookmarkStart w:id="1115" w:name="_Toc52783063"/>
      <w:bookmarkStart w:id="1116" w:name="_Toc59042932"/>
      <w:r w:rsidRPr="001C0FC4">
        <w:t>6.2.9.3</w:t>
      </w:r>
      <w:r w:rsidRPr="001C0FC4">
        <w:tab/>
        <w:t>Test description</w:t>
      </w:r>
      <w:bookmarkEnd w:id="1114"/>
      <w:bookmarkEnd w:id="1115"/>
      <w:bookmarkEnd w:id="1116"/>
    </w:p>
    <w:p w14:paraId="0EEC2040" w14:textId="77777777" w:rsidR="00296E35" w:rsidRPr="001C0FC4" w:rsidRDefault="00296E35" w:rsidP="00296E35">
      <w:pPr>
        <w:pStyle w:val="H6"/>
      </w:pPr>
      <w:bookmarkStart w:id="1117" w:name="_Toc52782453"/>
      <w:bookmarkStart w:id="1118" w:name="_Toc52783064"/>
      <w:bookmarkStart w:id="1119" w:name="_Toc59042933"/>
      <w:r w:rsidRPr="001C0FC4">
        <w:t>6.2.9.3.1</w:t>
      </w:r>
      <w:r w:rsidRPr="001C0FC4">
        <w:tab/>
        <w:t>Pre-test conditions</w:t>
      </w:r>
      <w:bookmarkEnd w:id="1117"/>
      <w:bookmarkEnd w:id="1118"/>
      <w:bookmarkEnd w:id="1119"/>
    </w:p>
    <w:p w14:paraId="139DDEBE" w14:textId="77777777" w:rsidR="00296E35" w:rsidRDefault="00296E35" w:rsidP="00296E35">
      <w:pPr>
        <w:pStyle w:val="H6"/>
      </w:pPr>
      <w:r w:rsidRPr="00102CE5">
        <w:t>Test configuration</w:t>
      </w:r>
      <w:r>
        <w:t>:</w:t>
      </w:r>
    </w:p>
    <w:p w14:paraId="2A76C7F0" w14:textId="0FC93099" w:rsidR="00296E35" w:rsidRDefault="00296E35" w:rsidP="00296E35">
      <w:pPr>
        <w:pStyle w:val="B1"/>
      </w:pPr>
      <w:r>
        <w:t>-</w:t>
      </w:r>
      <w:r>
        <w:tab/>
        <w:t>Single cell configuration according to TS 37.579-1 [2] clause 5.2.2.2.1.</w:t>
      </w:r>
    </w:p>
    <w:p w14:paraId="29E0FC69" w14:textId="77777777" w:rsidR="00296E35" w:rsidRPr="001C0FC4" w:rsidRDefault="00296E35" w:rsidP="00296E35">
      <w:pPr>
        <w:pStyle w:val="B1"/>
      </w:pPr>
      <w:r w:rsidRPr="001C0FC4">
        <w:t>-</w:t>
      </w:r>
      <w:r w:rsidRPr="001C0FC4">
        <w:tab/>
        <w:t>Test File 1 for CO FD as specified in annex A.2.1 is available at the UE for upload.</w:t>
      </w:r>
    </w:p>
    <w:p w14:paraId="374000CB" w14:textId="77777777" w:rsidR="00296E35" w:rsidRDefault="00296E35" w:rsidP="00296E35">
      <w:pPr>
        <w:pStyle w:val="H6"/>
      </w:pPr>
      <w:r>
        <w:t>Preamble:</w:t>
      </w:r>
    </w:p>
    <w:p w14:paraId="2D6B2B83" w14:textId="7E86BB88" w:rsidR="00296E35" w:rsidRDefault="00296E35" w:rsidP="00296E35">
      <w:pPr>
        <w:pStyle w:val="B1"/>
      </w:pPr>
      <w:r>
        <w:t>-</w:t>
      </w:r>
      <w:r>
        <w:tab/>
        <w:t>The UE has performed procedure 'Initial registration' as described in TS 37.579-1 [2] clause 5.4.2.</w:t>
      </w:r>
    </w:p>
    <w:p w14:paraId="03710A2C" w14:textId="77777777" w:rsidR="00296E35" w:rsidRDefault="00296E35" w:rsidP="00296E35">
      <w:pPr>
        <w:pStyle w:val="B1"/>
      </w:pPr>
      <w:r>
        <w:t>-</w:t>
      </w:r>
      <w:r>
        <w:tab/>
      </w:r>
      <w:r w:rsidRPr="000573F5">
        <w:t>UE States at the end of the preamble</w:t>
      </w:r>
      <w:r>
        <w:t>:</w:t>
      </w:r>
    </w:p>
    <w:p w14:paraId="229FFBB3" w14:textId="77777777" w:rsidR="00296E35" w:rsidRDefault="00296E35" w:rsidP="00296E35">
      <w:pPr>
        <w:pStyle w:val="B1"/>
        <w:ind w:left="852"/>
      </w:pPr>
      <w:r>
        <w:t>-</w:t>
      </w:r>
      <w:r>
        <w:tab/>
        <w:t>The UE is in RRC_IDLE state.</w:t>
      </w:r>
    </w:p>
    <w:p w14:paraId="6E87C0F7" w14:textId="77777777" w:rsidR="00296E35" w:rsidRDefault="00296E35" w:rsidP="00296E35">
      <w:pPr>
        <w:pStyle w:val="B1"/>
        <w:ind w:left="852"/>
      </w:pPr>
      <w:r>
        <w:t>-</w:t>
      </w:r>
      <w:r>
        <w:tab/>
        <w:t>The client is registered for MCData.</w:t>
      </w:r>
    </w:p>
    <w:p w14:paraId="6902B3BF" w14:textId="77777777" w:rsidR="00296E35" w:rsidRPr="001C0FC4" w:rsidRDefault="00296E35" w:rsidP="00296E35">
      <w:pPr>
        <w:pStyle w:val="H6"/>
      </w:pPr>
      <w:bookmarkStart w:id="1120" w:name="_Toc52782454"/>
      <w:bookmarkStart w:id="1121" w:name="_Toc52783065"/>
      <w:bookmarkStart w:id="1122" w:name="_Toc59042934"/>
      <w:r w:rsidRPr="001C0FC4">
        <w:t>6.2.9.3.2</w:t>
      </w:r>
      <w:r w:rsidRPr="001C0FC4">
        <w:tab/>
        <w:t>Test procedure sequence</w:t>
      </w:r>
      <w:bookmarkEnd w:id="1120"/>
      <w:bookmarkEnd w:id="1121"/>
      <w:bookmarkEnd w:id="1122"/>
    </w:p>
    <w:p w14:paraId="27B69582" w14:textId="77777777" w:rsidR="00296E35" w:rsidRPr="001C0FC4" w:rsidRDefault="00296E35" w:rsidP="00296E35">
      <w:pPr>
        <w:pStyle w:val="TH"/>
      </w:pPr>
      <w:r w:rsidRPr="001C0FC4">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5FBD9C7" w14:textId="77777777" w:rsidTr="002E3FCC">
        <w:tc>
          <w:tcPr>
            <w:tcW w:w="648" w:type="dxa"/>
            <w:tcBorders>
              <w:top w:val="single" w:sz="4" w:space="0" w:color="auto"/>
              <w:left w:val="single" w:sz="4" w:space="0" w:color="auto"/>
              <w:bottom w:val="nil"/>
              <w:right w:val="single" w:sz="4" w:space="0" w:color="auto"/>
            </w:tcBorders>
            <w:hideMark/>
          </w:tcPr>
          <w:p w14:paraId="22925E04"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42D855C"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62065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89940D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597C21" w14:textId="77777777" w:rsidR="00296E35" w:rsidRPr="001C0FC4" w:rsidRDefault="00296E35" w:rsidP="002E3FCC">
            <w:pPr>
              <w:pStyle w:val="TAH"/>
            </w:pPr>
            <w:r w:rsidRPr="001C0FC4">
              <w:t>Verdict</w:t>
            </w:r>
          </w:p>
        </w:tc>
      </w:tr>
      <w:tr w:rsidR="00296E35" w:rsidRPr="001C0FC4" w14:paraId="7CCADDCB" w14:textId="77777777" w:rsidTr="002E3FCC">
        <w:tc>
          <w:tcPr>
            <w:tcW w:w="648" w:type="dxa"/>
            <w:tcBorders>
              <w:top w:val="nil"/>
              <w:left w:val="single" w:sz="4" w:space="0" w:color="auto"/>
              <w:bottom w:val="single" w:sz="4" w:space="0" w:color="auto"/>
              <w:right w:val="single" w:sz="4" w:space="0" w:color="auto"/>
            </w:tcBorders>
          </w:tcPr>
          <w:p w14:paraId="19DE6E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53B477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32380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9BAE5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A7D3FD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206DFF7" w14:textId="77777777" w:rsidR="00296E35" w:rsidRPr="001C0FC4" w:rsidRDefault="00296E35" w:rsidP="002E3FCC">
            <w:pPr>
              <w:pStyle w:val="TAH"/>
            </w:pPr>
          </w:p>
        </w:tc>
      </w:tr>
      <w:tr w:rsidR="00296E35" w:rsidRPr="001C0FC4" w14:paraId="4D86B9E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ABB78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FAB5BA1" w14:textId="6045AB13"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w:t>
            </w:r>
          </w:p>
          <w:p w14:paraId="3BE6F6D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2697AD2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9B8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4A82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C03EC22" w14:textId="77777777" w:rsidR="00296E35" w:rsidRPr="001C0FC4" w:rsidRDefault="00296E35" w:rsidP="002E3FCC">
            <w:pPr>
              <w:pStyle w:val="TAC"/>
            </w:pPr>
            <w:r w:rsidRPr="001C0FC4">
              <w:t>-</w:t>
            </w:r>
          </w:p>
        </w:tc>
      </w:tr>
      <w:tr w:rsidR="00296E35" w:rsidRPr="001C0FC4" w14:paraId="631160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95CB4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1A5054A" w14:textId="76BA67E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2C8CA3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0179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95F9D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79ED2FF" w14:textId="77777777" w:rsidR="00296E35" w:rsidRPr="001C0FC4" w:rsidRDefault="00296E35" w:rsidP="002E3FCC">
            <w:pPr>
              <w:pStyle w:val="TAC"/>
            </w:pPr>
            <w:r w:rsidRPr="001C0FC4">
              <w:t>P</w:t>
            </w:r>
          </w:p>
        </w:tc>
      </w:tr>
      <w:tr w:rsidR="00296E35" w:rsidRPr="001C0FC4" w14:paraId="112E49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AEC1A6"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747BFE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69A603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698F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BF38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E60A85" w14:textId="77777777" w:rsidR="00296E35" w:rsidRPr="001C0FC4" w:rsidRDefault="00296E35" w:rsidP="002E3FCC">
            <w:pPr>
              <w:pStyle w:val="TAC"/>
            </w:pPr>
            <w:r w:rsidRPr="001C0FC4">
              <w:t>-</w:t>
            </w:r>
          </w:p>
        </w:tc>
      </w:tr>
      <w:tr w:rsidR="00296E35" w:rsidRPr="001C0FC4" w14:paraId="24AF5E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C04AD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704422B" w14:textId="42F18E9E"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6B55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E95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83230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0E32281" w14:textId="77777777" w:rsidR="00296E35" w:rsidRPr="001C0FC4" w:rsidRDefault="00296E35" w:rsidP="002E3FCC">
            <w:pPr>
              <w:pStyle w:val="TAC"/>
            </w:pPr>
            <w:r w:rsidRPr="001C0FC4">
              <w:t>P</w:t>
            </w:r>
          </w:p>
        </w:tc>
      </w:tr>
      <w:tr w:rsidR="00296E35" w:rsidRPr="001C0FC4" w14:paraId="788EEB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6C41C21"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5C781D7A"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70FC0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61F0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4D55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D8D5CC" w14:textId="77777777" w:rsidR="00296E35" w:rsidRPr="001C0FC4" w:rsidRDefault="00296E35" w:rsidP="002E3FCC">
            <w:pPr>
              <w:pStyle w:val="TAC"/>
            </w:pPr>
            <w:r w:rsidRPr="001C0FC4">
              <w:t>P</w:t>
            </w:r>
          </w:p>
        </w:tc>
      </w:tr>
      <w:tr w:rsidR="00296E35" w:rsidRPr="001C0FC4" w14:paraId="0C1B37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EB1576"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EA30763" w14:textId="3AEC1E72"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F5F51A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76CC7B0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99F74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AFDF9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4228A2A" w14:textId="77777777" w:rsidR="00296E35" w:rsidRPr="001C0FC4" w:rsidRDefault="00296E35" w:rsidP="002E3FCC">
            <w:pPr>
              <w:pStyle w:val="TAC"/>
            </w:pPr>
            <w:r w:rsidRPr="001C0FC4">
              <w:t>P</w:t>
            </w:r>
          </w:p>
        </w:tc>
      </w:tr>
      <w:tr w:rsidR="00296E35" w:rsidRPr="001C0FC4" w14:paraId="1CD7E7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3EB5E2"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7FD4469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DA4DE22"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8EA78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2617C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6B7E45" w14:textId="77777777" w:rsidR="00296E35" w:rsidRPr="001C0FC4" w:rsidRDefault="00296E35" w:rsidP="002E3FCC">
            <w:pPr>
              <w:pStyle w:val="TAC"/>
            </w:pPr>
            <w:r w:rsidRPr="001C0FC4">
              <w:t>-</w:t>
            </w:r>
          </w:p>
        </w:tc>
      </w:tr>
      <w:tr w:rsidR="00296E35" w:rsidRPr="001C0FC4" w14:paraId="2F417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D4EEB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D711AB" w14:textId="5C0E666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5CD742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EE14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9DDB9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7FF1125" w14:textId="77777777" w:rsidR="00296E35" w:rsidRPr="001C0FC4" w:rsidRDefault="00296E35" w:rsidP="002E3FCC">
            <w:pPr>
              <w:pStyle w:val="TAC"/>
            </w:pPr>
            <w:r w:rsidRPr="001C0FC4">
              <w:t>P</w:t>
            </w:r>
          </w:p>
        </w:tc>
      </w:tr>
      <w:tr w:rsidR="00296E35" w:rsidRPr="001C0FC4" w14:paraId="65C32E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6EB33"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78A050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EECC6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82491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FBB9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FE4A3" w14:textId="77777777" w:rsidR="00296E35" w:rsidRPr="001C0FC4" w:rsidRDefault="00296E35" w:rsidP="002E3FCC">
            <w:pPr>
              <w:pStyle w:val="TAC"/>
            </w:pPr>
            <w:r w:rsidRPr="001C0FC4">
              <w:t>-</w:t>
            </w:r>
          </w:p>
        </w:tc>
      </w:tr>
      <w:tr w:rsidR="00296E35" w:rsidRPr="001C0FC4" w14:paraId="2FD9A8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DD1836"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BF68C4F" w14:textId="77777777" w:rsidR="00296E35" w:rsidRPr="001C0FC4" w:rsidRDefault="00296E35" w:rsidP="002E3FCC">
            <w:pPr>
              <w:pStyle w:val="TAL"/>
            </w:pPr>
            <w:r w:rsidRPr="001C0FC4">
              <w:t>Check: Does the UE (MCData client) provide the disposition notification to the user?</w:t>
            </w:r>
          </w:p>
          <w:p w14:paraId="7C71917B"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E7134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DB14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9B77A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4B17B7" w14:textId="77777777" w:rsidR="00296E35" w:rsidRPr="001C0FC4" w:rsidRDefault="00296E35" w:rsidP="002E3FCC">
            <w:pPr>
              <w:pStyle w:val="TAC"/>
            </w:pPr>
            <w:r w:rsidRPr="001C0FC4">
              <w:t>P</w:t>
            </w:r>
          </w:p>
        </w:tc>
      </w:tr>
      <w:tr w:rsidR="00296E35" w:rsidRPr="001C0FC4" w14:paraId="471A9B7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C256BEA" w14:textId="77777777" w:rsidR="00296E35" w:rsidRPr="001C0FC4" w:rsidRDefault="00296E35" w:rsidP="002E3FCC">
            <w:pPr>
              <w:pStyle w:val="TAN"/>
            </w:pPr>
            <w:r w:rsidRPr="001C0FC4">
              <w:t>NOTE 1:</w:t>
            </w:r>
            <w:r w:rsidRPr="001C0FC4">
              <w:tab/>
              <w:t>This is expected to be done via a suitable implementation dependent MMI.</w:t>
            </w:r>
          </w:p>
          <w:p w14:paraId="52A9DFA6" w14:textId="77777777" w:rsidR="00296E35" w:rsidRDefault="00296E35" w:rsidP="002E3FCC">
            <w:pPr>
              <w:pStyle w:val="TAN"/>
            </w:pPr>
            <w:r w:rsidRPr="001C0FC4">
              <w:t>NOTE 2:</w:t>
            </w:r>
            <w:r w:rsidRPr="001C0FC4">
              <w:tab/>
              <w:t>Test file 1 for CO FD as specified in annex A.2.1.</w:t>
            </w:r>
          </w:p>
          <w:p w14:paraId="59F5D5DE" w14:textId="77777777" w:rsidR="00296E35" w:rsidRPr="001C0FC4" w:rsidRDefault="00296E35" w:rsidP="002E3FCC">
            <w:pPr>
              <w:pStyle w:val="TAN"/>
            </w:pPr>
            <w:r>
              <w:t>NOTE 3:</w:t>
            </w:r>
            <w:r>
              <w:tab/>
              <w:t>The procedure does not release the RRC connection.</w:t>
            </w:r>
          </w:p>
        </w:tc>
      </w:tr>
    </w:tbl>
    <w:p w14:paraId="62C9DFD7" w14:textId="77777777" w:rsidR="00296E35" w:rsidRPr="001C0FC4" w:rsidRDefault="00296E35" w:rsidP="00296E35"/>
    <w:p w14:paraId="759D383C" w14:textId="77777777" w:rsidR="00296E35" w:rsidRPr="001C0FC4" w:rsidRDefault="00296E35" w:rsidP="00296E35">
      <w:pPr>
        <w:pStyle w:val="H6"/>
      </w:pPr>
      <w:bookmarkStart w:id="1123" w:name="_Toc52782455"/>
      <w:bookmarkStart w:id="1124" w:name="_Toc52783066"/>
      <w:bookmarkStart w:id="1125" w:name="_Toc59042935"/>
      <w:r w:rsidRPr="001C0FC4">
        <w:t>6.2.9.3.3</w:t>
      </w:r>
      <w:r w:rsidRPr="001C0FC4">
        <w:tab/>
        <w:t>Specific message contents</w:t>
      </w:r>
      <w:bookmarkEnd w:id="1123"/>
      <w:bookmarkEnd w:id="1124"/>
      <w:bookmarkEnd w:id="1125"/>
    </w:p>
    <w:p w14:paraId="2B833CAD" w14:textId="261D9B33" w:rsidR="00296E35" w:rsidRPr="001C0FC4" w:rsidRDefault="00296E35" w:rsidP="00296E35">
      <w:pPr>
        <w:pStyle w:val="TH"/>
      </w:pPr>
      <w:r w:rsidRPr="001C0FC4">
        <w:t>Table 6.2.9.3.3-1: SIP INVITE from the UE (step 2, Table 6.2.9.3.2-1;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7C23B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4BB7B75" w14:textId="66146D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2456CB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26EF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177A2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B713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86FC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A2B717" w14:textId="77777777" w:rsidR="00296E35" w:rsidRPr="001C0FC4" w:rsidRDefault="00296E35" w:rsidP="002E3FCC">
            <w:pPr>
              <w:pStyle w:val="TAH"/>
              <w:rPr>
                <w:bCs/>
              </w:rPr>
            </w:pPr>
            <w:r w:rsidRPr="001C0FC4">
              <w:rPr>
                <w:bCs/>
              </w:rPr>
              <w:t>Condition</w:t>
            </w:r>
          </w:p>
        </w:tc>
      </w:tr>
      <w:tr w:rsidR="00296E35" w:rsidRPr="001C0FC4" w14:paraId="6310E5A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D3F2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1C18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E34BF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E55E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550797" w14:textId="77777777" w:rsidR="00296E35" w:rsidRPr="001C0FC4" w:rsidRDefault="00296E35" w:rsidP="002E3FCC">
            <w:pPr>
              <w:pStyle w:val="TAL"/>
            </w:pPr>
          </w:p>
        </w:tc>
      </w:tr>
      <w:tr w:rsidR="00296E35" w:rsidRPr="001C0FC4" w14:paraId="33E5F4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A4606B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7B666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15514C"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4DC811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5116D7" w14:textId="77777777" w:rsidR="00296E35" w:rsidRPr="001C0FC4" w:rsidRDefault="00296E35" w:rsidP="002E3FCC">
            <w:pPr>
              <w:pStyle w:val="TAL"/>
            </w:pPr>
          </w:p>
        </w:tc>
      </w:tr>
      <w:tr w:rsidR="00296E35" w:rsidRPr="001C0FC4" w14:paraId="534E7E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E277E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1F57E6" w14:textId="77777777" w:rsidR="00296E35" w:rsidRPr="001C0FC4" w:rsidRDefault="00296E35" w:rsidP="002E3FCC">
            <w:pPr>
              <w:pStyle w:val="TAL"/>
              <w:rPr>
                <w:iCs/>
              </w:rPr>
            </w:pPr>
            <w:r w:rsidRPr="001C0FC4">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5B7BF11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DDC8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56C84A" w14:textId="77777777" w:rsidR="00296E35" w:rsidRPr="001C0FC4" w:rsidRDefault="00296E35" w:rsidP="002E3FCC">
            <w:pPr>
              <w:pStyle w:val="TAL"/>
            </w:pPr>
          </w:p>
        </w:tc>
      </w:tr>
      <w:tr w:rsidR="00296E35" w:rsidRPr="001C0FC4" w14:paraId="322B0C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51F06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38071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377D7"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1694A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693534" w14:textId="77777777" w:rsidR="00296E35" w:rsidRPr="001C0FC4" w:rsidRDefault="00296E35" w:rsidP="002E3FCC">
            <w:pPr>
              <w:pStyle w:val="TAL"/>
            </w:pPr>
          </w:p>
        </w:tc>
      </w:tr>
      <w:tr w:rsidR="00296E35" w:rsidRPr="001C0FC4" w14:paraId="2B0243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7BC67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79A396" w14:textId="77777777" w:rsidR="00296E35" w:rsidRPr="001C0FC4" w:rsidRDefault="00296E35" w:rsidP="002E3FCC">
            <w:pPr>
              <w:pStyle w:val="TAL"/>
              <w:rPr>
                <w:iCs/>
              </w:rPr>
            </w:pPr>
            <w:r w:rsidRPr="001C0FC4">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7885A1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326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0B7E8A" w14:textId="77777777" w:rsidR="00296E35" w:rsidRPr="001C0FC4" w:rsidRDefault="00296E35" w:rsidP="002E3FCC">
            <w:pPr>
              <w:pStyle w:val="TAL"/>
            </w:pPr>
          </w:p>
        </w:tc>
      </w:tr>
      <w:tr w:rsidR="00296E35" w:rsidRPr="001C0FC4" w14:paraId="6C2C9F7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DB0DA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A674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BD7C7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A5CD83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DFA0E8" w14:textId="77777777" w:rsidR="00296E35" w:rsidRPr="001C0FC4" w:rsidRDefault="00296E35" w:rsidP="002E3FCC">
            <w:pPr>
              <w:pStyle w:val="TAL"/>
            </w:pPr>
          </w:p>
        </w:tc>
      </w:tr>
      <w:tr w:rsidR="00296E35" w:rsidRPr="001C0FC4" w14:paraId="733FA1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EED1D5"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2F489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38E72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0852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64272C" w14:textId="77777777" w:rsidR="00296E35" w:rsidRPr="001C0FC4" w:rsidRDefault="00296E35" w:rsidP="002E3FCC">
            <w:pPr>
              <w:pStyle w:val="TAL"/>
            </w:pPr>
          </w:p>
        </w:tc>
      </w:tr>
      <w:tr w:rsidR="00296E35" w:rsidRPr="001C0FC4" w14:paraId="0C66A2A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2544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F091AC4"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B549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3344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FB66F" w14:textId="77777777" w:rsidR="00296E35" w:rsidRPr="001C0FC4" w:rsidRDefault="00296E35" w:rsidP="002E3FCC">
            <w:pPr>
              <w:pStyle w:val="TAL"/>
            </w:pPr>
          </w:p>
        </w:tc>
      </w:tr>
      <w:tr w:rsidR="00296E35" w:rsidRPr="001C0FC4" w14:paraId="231507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79E05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F577F" w14:textId="77777777" w:rsidR="00296E35" w:rsidRPr="001C0FC4" w:rsidRDefault="00296E35" w:rsidP="002E3FCC">
            <w:pPr>
              <w:pStyle w:val="TAL"/>
            </w:pPr>
            <w:r w:rsidRPr="001C0FC4">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39EC75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5E21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3F0E51" w14:textId="77777777" w:rsidR="00296E35" w:rsidRPr="001C0FC4" w:rsidRDefault="00296E35" w:rsidP="002E3FCC">
            <w:pPr>
              <w:pStyle w:val="TAL"/>
            </w:pPr>
          </w:p>
        </w:tc>
      </w:tr>
    </w:tbl>
    <w:p w14:paraId="78D91D29" w14:textId="77777777" w:rsidR="00296E35" w:rsidRPr="001C0FC4" w:rsidRDefault="00296E35" w:rsidP="00296E35"/>
    <w:p w14:paraId="3C4097FE" w14:textId="77777777" w:rsidR="00296E35" w:rsidRPr="001C0FC4" w:rsidRDefault="00296E35" w:rsidP="00296E35">
      <w:pPr>
        <w:pStyle w:val="TH"/>
      </w:pPr>
      <w:r w:rsidRPr="001C0FC4">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3A8ADC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513CCE8" w14:textId="6C1038E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691EBE45" w14:textId="77777777" w:rsidR="00296E35" w:rsidRPr="001C0FC4" w:rsidRDefault="00296E35" w:rsidP="00296E35"/>
    <w:p w14:paraId="5B765241" w14:textId="77777777" w:rsidR="00296E35" w:rsidRPr="001C0FC4" w:rsidRDefault="00296E35" w:rsidP="00296E35">
      <w:pPr>
        <w:pStyle w:val="TH"/>
      </w:pPr>
      <w:r w:rsidRPr="001C0FC4">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ABEB2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3E64BF" w14:textId="0AD6781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MCD_1to1</w:t>
            </w:r>
          </w:p>
        </w:tc>
      </w:tr>
      <w:tr w:rsidR="00296E35" w:rsidRPr="001C0FC4" w14:paraId="1CD2B08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7E82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418BC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D9C8EA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18DD4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EDD35E" w14:textId="77777777" w:rsidR="00296E35" w:rsidRPr="001C0FC4" w:rsidRDefault="00296E35" w:rsidP="002E3FCC">
            <w:pPr>
              <w:pStyle w:val="TAH"/>
              <w:rPr>
                <w:bCs/>
              </w:rPr>
            </w:pPr>
            <w:r w:rsidRPr="001C0FC4">
              <w:rPr>
                <w:bCs/>
              </w:rPr>
              <w:t>Condition</w:t>
            </w:r>
          </w:p>
        </w:tc>
      </w:tr>
      <w:tr w:rsidR="00296E35" w:rsidRPr="001C0FC4" w14:paraId="056CB5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6D7B"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C33EF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6DAB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603F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638833" w14:textId="77777777" w:rsidR="00296E35" w:rsidRPr="001C0FC4" w:rsidRDefault="00296E35" w:rsidP="002E3FCC">
            <w:pPr>
              <w:pStyle w:val="TAL"/>
            </w:pPr>
          </w:p>
        </w:tc>
      </w:tr>
      <w:tr w:rsidR="00296E35" w:rsidRPr="001C0FC4" w14:paraId="0D73444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7C4A2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935305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8C447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2B27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8813F" w14:textId="77777777" w:rsidR="00296E35" w:rsidRPr="001C0FC4" w:rsidRDefault="00296E35" w:rsidP="002E3FCC">
            <w:pPr>
              <w:pStyle w:val="TAL"/>
            </w:pPr>
          </w:p>
        </w:tc>
      </w:tr>
      <w:tr w:rsidR="00296E35" w:rsidRPr="001C0FC4" w14:paraId="15DD04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0F0AF9"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24A841"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F57AF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F41B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C1E78D" w14:textId="77777777" w:rsidR="00296E35" w:rsidRPr="001C0FC4" w:rsidRDefault="00296E35" w:rsidP="002E3FCC">
            <w:pPr>
              <w:pStyle w:val="TAL"/>
            </w:pPr>
          </w:p>
        </w:tc>
      </w:tr>
    </w:tbl>
    <w:p w14:paraId="5AF9315D" w14:textId="77777777" w:rsidR="00296E35" w:rsidRPr="001C0FC4" w:rsidRDefault="00296E35" w:rsidP="00296E35"/>
    <w:p w14:paraId="24E7B160" w14:textId="77777777" w:rsidR="00296E35" w:rsidRPr="001C0FC4" w:rsidRDefault="00296E35" w:rsidP="00296E35">
      <w:pPr>
        <w:pStyle w:val="TH"/>
      </w:pPr>
      <w:r w:rsidRPr="001C0FC4">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F9B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78C7BA0" w14:textId="6703577E" w:rsidR="00296E35" w:rsidRPr="001C0FC4" w:rsidRDefault="00296E35" w:rsidP="002E3FCC">
            <w:pPr>
              <w:pStyle w:val="TAL"/>
            </w:pPr>
            <w:r w:rsidRPr="001C0FC4">
              <w:t xml:space="preserve">Derivation Path: TS </w:t>
            </w:r>
            <w:r>
              <w:t>37.579</w:t>
            </w:r>
            <w:r w:rsidRPr="001C0FC4">
              <w:t>-1 [2], Table 5.5.3.8.5-1, condition FD_MSRP</w:t>
            </w:r>
          </w:p>
        </w:tc>
      </w:tr>
    </w:tbl>
    <w:p w14:paraId="3BAC051D" w14:textId="77777777" w:rsidR="00296E35" w:rsidRPr="001C0FC4" w:rsidRDefault="00296E35" w:rsidP="00296E35"/>
    <w:p w14:paraId="514CFE0E" w14:textId="6D787482" w:rsidR="00296E35" w:rsidRPr="001C0FC4" w:rsidRDefault="00296E35" w:rsidP="00296E35">
      <w:pPr>
        <w:pStyle w:val="TH"/>
      </w:pPr>
      <w:r w:rsidRPr="001C0FC4">
        <w:t>Table 6.2.9.3.3-4: SIP 200 (OK) from the SS (step 2, Table 6.2.9.3.2-1;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E2B50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BB34BB" w14:textId="3091E844" w:rsidR="00296E35" w:rsidRPr="001C0FC4" w:rsidRDefault="00296E35" w:rsidP="002E3FCC">
            <w:pPr>
              <w:pStyle w:val="TAL"/>
              <w:rPr>
                <w:rFonts w:cs="Arial"/>
                <w:szCs w:val="18"/>
              </w:rPr>
            </w:pPr>
            <w:bookmarkStart w:id="1126" w:name="_Hlk100682846"/>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EF28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70E1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3F4E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0606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3511A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31EBF" w14:textId="77777777" w:rsidR="00296E35" w:rsidRPr="001C0FC4" w:rsidRDefault="00296E35" w:rsidP="002E3FCC">
            <w:pPr>
              <w:pStyle w:val="TAH"/>
              <w:rPr>
                <w:bCs/>
              </w:rPr>
            </w:pPr>
            <w:r w:rsidRPr="001C0FC4">
              <w:rPr>
                <w:bCs/>
              </w:rPr>
              <w:t>Condition</w:t>
            </w:r>
          </w:p>
        </w:tc>
      </w:tr>
      <w:tr w:rsidR="00296E35" w:rsidRPr="001C0FC4" w14:paraId="0520C37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5E444CC"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1301DC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F322B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70A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B79D78" w14:textId="77777777" w:rsidR="00296E35" w:rsidRPr="001C0FC4" w:rsidRDefault="00296E35" w:rsidP="002E3FCC">
            <w:pPr>
              <w:pStyle w:val="TAL"/>
            </w:pPr>
          </w:p>
        </w:tc>
      </w:tr>
      <w:tr w:rsidR="00296E35" w:rsidRPr="001C0FC4" w14:paraId="4F3FB97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F7488D"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A73C64" w14:textId="77777777" w:rsidR="00296E35" w:rsidRPr="001C0FC4" w:rsidRDefault="00296E35" w:rsidP="002E3FCC">
            <w:pPr>
              <w:pStyle w:val="TAL"/>
            </w:pPr>
            <w:r w:rsidRPr="001C0FC4">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3C482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D9B3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74F72" w14:textId="77777777" w:rsidR="00296E35" w:rsidRPr="001C0FC4" w:rsidRDefault="00296E35" w:rsidP="002E3FCC">
            <w:pPr>
              <w:pStyle w:val="TAL"/>
            </w:pPr>
          </w:p>
        </w:tc>
      </w:tr>
      <w:bookmarkEnd w:id="1126"/>
    </w:tbl>
    <w:p w14:paraId="5ABB8131" w14:textId="77777777" w:rsidR="00296E35" w:rsidRPr="001C0FC4" w:rsidRDefault="00296E35" w:rsidP="00296E35"/>
    <w:p w14:paraId="66582903" w14:textId="77777777" w:rsidR="00296E35" w:rsidRPr="001C0FC4" w:rsidRDefault="00296E35" w:rsidP="00296E35">
      <w:pPr>
        <w:pStyle w:val="TH"/>
      </w:pPr>
      <w:r w:rsidRPr="001C0FC4">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F4B92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2A4DBA" w14:textId="4D94B58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6B6FEC2D" w14:textId="77777777" w:rsidR="00296E35" w:rsidRPr="001C0FC4" w:rsidRDefault="00296E35" w:rsidP="00296E35"/>
    <w:p w14:paraId="3FC4607A" w14:textId="34BDE5B7" w:rsidR="00296E35" w:rsidRPr="001C0FC4" w:rsidRDefault="00296E35" w:rsidP="00296E35">
      <w:pPr>
        <w:pStyle w:val="TH"/>
      </w:pPr>
      <w:r w:rsidRPr="001C0FC4">
        <w:t>Table 6.2.9.3.3-6: MSRP SEND from the UE (step 7, Table 6.2.9.3.2-1;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10CC8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B5F1F9" w14:textId="6A36EBB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B9BA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822BD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D8625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1AD4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A03D9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71BA1" w14:textId="77777777" w:rsidR="00296E35" w:rsidRPr="001C0FC4" w:rsidRDefault="00296E35" w:rsidP="002E3FCC">
            <w:pPr>
              <w:pStyle w:val="TAH"/>
              <w:rPr>
                <w:bCs/>
              </w:rPr>
            </w:pPr>
            <w:r w:rsidRPr="001C0FC4">
              <w:rPr>
                <w:bCs/>
              </w:rPr>
              <w:t>Condition</w:t>
            </w:r>
          </w:p>
        </w:tc>
      </w:tr>
      <w:tr w:rsidR="00296E35" w:rsidRPr="001C0FC4" w14:paraId="26C1F3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D543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3738DD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15CA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169A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398C23" w14:textId="77777777" w:rsidR="00296E35" w:rsidRPr="001C0FC4" w:rsidRDefault="00296E35" w:rsidP="002E3FCC">
            <w:pPr>
              <w:pStyle w:val="TAL"/>
            </w:pPr>
          </w:p>
        </w:tc>
      </w:tr>
      <w:tr w:rsidR="00296E35" w:rsidRPr="001C0FC4" w14:paraId="7F9098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AD3EC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64F6FAF"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07C300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4AE0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82EB7A" w14:textId="77777777" w:rsidR="00296E35" w:rsidRPr="001C0FC4" w:rsidRDefault="00296E35" w:rsidP="002E3FCC">
            <w:pPr>
              <w:pStyle w:val="TAL"/>
            </w:pPr>
          </w:p>
        </w:tc>
      </w:tr>
      <w:tr w:rsidR="00296E35" w:rsidRPr="001C0FC4" w14:paraId="6DD3A2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5CB7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CC9EE1" w14:textId="77777777" w:rsidR="00296E35" w:rsidRPr="001C0FC4" w:rsidRDefault="00296E35" w:rsidP="002E3FCC">
            <w:pPr>
              <w:pStyle w:val="TAL"/>
            </w:pPr>
            <w:r w:rsidRPr="001C0FC4">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7F7EC1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D29EE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A4EAE1" w14:textId="77777777" w:rsidR="00296E35" w:rsidRPr="001C0FC4" w:rsidRDefault="00296E35" w:rsidP="002E3FCC">
            <w:pPr>
              <w:pStyle w:val="TAL"/>
            </w:pPr>
          </w:p>
        </w:tc>
      </w:tr>
    </w:tbl>
    <w:p w14:paraId="6B0A8CD4" w14:textId="77777777" w:rsidR="00296E35" w:rsidRPr="001C0FC4" w:rsidRDefault="00296E35" w:rsidP="00296E35"/>
    <w:p w14:paraId="0EC9966E" w14:textId="77777777" w:rsidR="00296E35" w:rsidRPr="001C0FC4" w:rsidRDefault="00296E35" w:rsidP="00296E35">
      <w:pPr>
        <w:pStyle w:val="TH"/>
      </w:pPr>
      <w:r w:rsidRPr="001C0FC4">
        <w:t>Table 6.2.9.3.3-7: Void</w:t>
      </w:r>
    </w:p>
    <w:p w14:paraId="669CC5B6" w14:textId="77777777" w:rsidR="00296E35" w:rsidRPr="001C0FC4" w:rsidRDefault="00296E35" w:rsidP="00296E35">
      <w:pPr>
        <w:pStyle w:val="TH"/>
      </w:pPr>
      <w:bookmarkStart w:id="1127" w:name="_Hlk39578722"/>
      <w:r w:rsidRPr="001C0FC4">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926E6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59C976" w14:textId="4A688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1EA1A07C" w14:textId="77777777" w:rsidR="00296E35" w:rsidRPr="001C0FC4" w:rsidRDefault="00296E35" w:rsidP="00296E35"/>
    <w:bookmarkEnd w:id="1127"/>
    <w:p w14:paraId="39968AB1" w14:textId="77777777" w:rsidR="00296E35" w:rsidRPr="001C0FC4" w:rsidRDefault="00296E35" w:rsidP="00296E35">
      <w:pPr>
        <w:pStyle w:val="TH"/>
      </w:pPr>
      <w:r w:rsidRPr="001C0FC4">
        <w:t>Table 6.2.9.3.3-9..10: Void</w:t>
      </w:r>
    </w:p>
    <w:p w14:paraId="5F537361" w14:textId="1914A55C" w:rsidR="00296E35" w:rsidRPr="001C0FC4" w:rsidRDefault="00296E35" w:rsidP="00296E35">
      <w:pPr>
        <w:pStyle w:val="TH"/>
      </w:pPr>
      <w:r w:rsidRPr="001C0FC4">
        <w:t>Table 6.2.9.3.3-11: SIP BYE from the UE (step 8, Table 6.2.9.3.2-1;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26D2A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7E2A3B" w14:textId="6D1198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326526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6D2E5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84E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30463C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741F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E2E483" w14:textId="77777777" w:rsidR="00296E35" w:rsidRPr="001C0FC4" w:rsidRDefault="00296E35" w:rsidP="002E3FCC">
            <w:pPr>
              <w:pStyle w:val="TAH"/>
              <w:rPr>
                <w:bCs/>
              </w:rPr>
            </w:pPr>
            <w:r w:rsidRPr="001C0FC4">
              <w:rPr>
                <w:bCs/>
              </w:rPr>
              <w:t>Condition</w:t>
            </w:r>
          </w:p>
        </w:tc>
      </w:tr>
      <w:tr w:rsidR="00296E35" w:rsidRPr="001C0FC4" w14:paraId="398D1681"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D91E698"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14859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9A3B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AD846DF"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5623E175" w14:textId="77777777" w:rsidR="00296E35" w:rsidRPr="001C0FC4" w:rsidRDefault="00296E35" w:rsidP="002E3FCC">
            <w:pPr>
              <w:pStyle w:val="TAL"/>
            </w:pPr>
          </w:p>
        </w:tc>
      </w:tr>
      <w:tr w:rsidR="00296E35" w:rsidRPr="001C0FC4" w14:paraId="12CCBFB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A513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BF951D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6C6A0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06E7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FD0C45" w14:textId="77777777" w:rsidR="00296E35" w:rsidRPr="001C0FC4" w:rsidRDefault="00296E35" w:rsidP="002E3FCC">
            <w:pPr>
              <w:pStyle w:val="TAL"/>
            </w:pPr>
          </w:p>
        </w:tc>
      </w:tr>
      <w:tr w:rsidR="00296E35" w:rsidRPr="001C0FC4" w14:paraId="0A2C768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E35A58"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DC8C5"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FDC0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4B64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AD1B8" w14:textId="77777777" w:rsidR="00296E35" w:rsidRPr="001C0FC4" w:rsidRDefault="00296E35" w:rsidP="002E3FCC">
            <w:pPr>
              <w:pStyle w:val="TAL"/>
            </w:pPr>
          </w:p>
        </w:tc>
      </w:tr>
      <w:tr w:rsidR="00296E35" w:rsidRPr="001C0FC4" w14:paraId="5925F5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6CC0E7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536A2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41D52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2D4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041F00" w14:textId="77777777" w:rsidR="00296E35" w:rsidRPr="001C0FC4" w:rsidRDefault="00296E35" w:rsidP="002E3FCC">
            <w:pPr>
              <w:pStyle w:val="TAL"/>
            </w:pPr>
          </w:p>
        </w:tc>
      </w:tr>
    </w:tbl>
    <w:p w14:paraId="20539929" w14:textId="77777777" w:rsidR="00296E35" w:rsidRPr="001C0FC4" w:rsidRDefault="00296E35" w:rsidP="00296E35"/>
    <w:p w14:paraId="42276BA6" w14:textId="77777777" w:rsidR="00296E35" w:rsidRPr="001C0FC4" w:rsidRDefault="00296E35" w:rsidP="00296E35">
      <w:pPr>
        <w:pStyle w:val="TH"/>
      </w:pPr>
      <w:r w:rsidRPr="001C0FC4">
        <w:t>Table 6.2.9.3.3-12: Void</w:t>
      </w:r>
    </w:p>
    <w:p w14:paraId="7D598A28" w14:textId="2524402D" w:rsidR="00296E35" w:rsidRPr="001C0FC4" w:rsidRDefault="00296E35" w:rsidP="00296E35">
      <w:pPr>
        <w:pStyle w:val="TH"/>
      </w:pPr>
      <w:r w:rsidRPr="001C0FC4">
        <w:t>Table 6.2.9.3.3-13: SIP MESSAGE from the SS (step 10, Table 6.2.9.3.2-1;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D661F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160BFA" w14:textId="00D85B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4B74885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78389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1FAAC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E6AD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91ECE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3A6D01" w14:textId="77777777" w:rsidR="00296E35" w:rsidRPr="001C0FC4" w:rsidRDefault="00296E35" w:rsidP="002E3FCC">
            <w:pPr>
              <w:pStyle w:val="TAH"/>
              <w:rPr>
                <w:bCs/>
              </w:rPr>
            </w:pPr>
            <w:r w:rsidRPr="001C0FC4">
              <w:rPr>
                <w:bCs/>
              </w:rPr>
              <w:t>Condition</w:t>
            </w:r>
          </w:p>
        </w:tc>
      </w:tr>
      <w:tr w:rsidR="00296E35" w:rsidRPr="001C0FC4" w14:paraId="21775BA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9F6E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65294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6EE5BF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14C042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472C33" w14:textId="77777777" w:rsidR="00296E35" w:rsidRPr="001C0FC4" w:rsidRDefault="00296E35" w:rsidP="002E3FCC">
            <w:pPr>
              <w:pStyle w:val="TAL"/>
            </w:pPr>
          </w:p>
        </w:tc>
      </w:tr>
      <w:tr w:rsidR="00296E35" w:rsidRPr="001C0FC4" w14:paraId="62D0EC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03AED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7576F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5D9C60"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44FA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388848" w14:textId="77777777" w:rsidR="00296E35" w:rsidRPr="001C0FC4" w:rsidRDefault="00296E35" w:rsidP="002E3FCC">
            <w:pPr>
              <w:pStyle w:val="TAL"/>
            </w:pPr>
          </w:p>
        </w:tc>
      </w:tr>
      <w:tr w:rsidR="00296E35" w:rsidRPr="001C0FC4" w14:paraId="2A772C9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61E0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BA4356" w14:textId="77777777" w:rsidR="00296E35" w:rsidRPr="001C0FC4" w:rsidRDefault="00296E35" w:rsidP="002E3FCC">
            <w:pPr>
              <w:pStyle w:val="TAL"/>
            </w:pPr>
            <w:r w:rsidRPr="001C0FC4">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79B629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6ED5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FA69A" w14:textId="77777777" w:rsidR="00296E35" w:rsidRPr="001C0FC4" w:rsidRDefault="00296E35" w:rsidP="002E3FCC">
            <w:pPr>
              <w:pStyle w:val="TAL"/>
            </w:pPr>
          </w:p>
        </w:tc>
      </w:tr>
    </w:tbl>
    <w:p w14:paraId="38F5D9F2" w14:textId="77777777" w:rsidR="00296E35" w:rsidRPr="001C0FC4" w:rsidRDefault="00296E35" w:rsidP="00296E35"/>
    <w:p w14:paraId="4AB6EAE3" w14:textId="77777777" w:rsidR="00296E35" w:rsidRPr="001C0FC4" w:rsidRDefault="00296E35" w:rsidP="00296E35">
      <w:pPr>
        <w:pStyle w:val="TH"/>
      </w:pPr>
      <w:r w:rsidRPr="001C0FC4">
        <w:t>Table 6.2.9.3.3-14: Void</w:t>
      </w:r>
    </w:p>
    <w:p w14:paraId="665DD55D" w14:textId="77777777" w:rsidR="00296E35" w:rsidRPr="001C0FC4" w:rsidRDefault="00296E35" w:rsidP="00296E35">
      <w:pPr>
        <w:pStyle w:val="TH"/>
      </w:pPr>
      <w:r w:rsidRPr="001C0FC4">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02CDC1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CF34E4" w14:textId="5006DED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5403CF85" w14:textId="77777777" w:rsidR="00296E35" w:rsidRPr="001C0FC4" w:rsidRDefault="00296E35" w:rsidP="00296E35"/>
    <w:p w14:paraId="313CFC82" w14:textId="77777777" w:rsidR="00296E35" w:rsidRPr="001C0FC4" w:rsidRDefault="00296E35" w:rsidP="00296E35">
      <w:pPr>
        <w:pStyle w:val="TH"/>
      </w:pPr>
      <w:r w:rsidRPr="001C0FC4">
        <w:t>Table 6.2.9.3.3-16: Void</w:t>
      </w:r>
    </w:p>
    <w:p w14:paraId="0BAFCB44" w14:textId="77777777" w:rsidR="00296E35" w:rsidRPr="001C0FC4" w:rsidRDefault="00296E35" w:rsidP="00296E35"/>
    <w:p w14:paraId="7215A07B" w14:textId="77777777" w:rsidR="00296E35" w:rsidRPr="001C0FC4" w:rsidRDefault="00296E35" w:rsidP="00296E35">
      <w:pPr>
        <w:pStyle w:val="Heading3"/>
      </w:pPr>
      <w:bookmarkStart w:id="1128" w:name="_Toc42507367"/>
      <w:bookmarkStart w:id="1129" w:name="_Toc52307898"/>
      <w:bookmarkStart w:id="1130" w:name="_Toc52782456"/>
      <w:bookmarkStart w:id="1131" w:name="_Toc52783067"/>
      <w:bookmarkStart w:id="1132" w:name="_Toc59042936"/>
      <w:bookmarkStart w:id="1133" w:name="_Toc75459159"/>
      <w:bookmarkStart w:id="1134" w:name="_Toc90630599"/>
      <w:bookmarkStart w:id="1135" w:name="_Toc100778806"/>
      <w:bookmarkStart w:id="1136" w:name="_Toc101286137"/>
      <w:bookmarkStart w:id="1137" w:name="_Toc106817723"/>
      <w:bookmarkStart w:id="1138" w:name="_Toc106817848"/>
      <w:bookmarkStart w:id="1139" w:name="_Toc178186366"/>
      <w:bookmarkStart w:id="1140" w:name="_Toc210385180"/>
      <w:r w:rsidRPr="001C0FC4">
        <w:t>6.2.10</w:t>
      </w:r>
      <w:r w:rsidRPr="001C0FC4">
        <w:tab/>
        <w:t>On-network / File Distribution (FD) / FD Using Media Plane / One-to-one Standalone FD / Client Terminated (CT)</w:t>
      </w:r>
      <w:bookmarkEnd w:id="1108"/>
      <w:bookmarkEnd w:id="1109"/>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42BA720A" w14:textId="77777777" w:rsidR="00296E35" w:rsidRPr="001C0FC4" w:rsidRDefault="00296E35" w:rsidP="00296E35">
      <w:pPr>
        <w:pStyle w:val="H6"/>
      </w:pPr>
      <w:bookmarkStart w:id="1141" w:name="_Toc52782457"/>
      <w:bookmarkStart w:id="1142" w:name="_Toc52783068"/>
      <w:bookmarkStart w:id="1143" w:name="_Toc59042937"/>
      <w:bookmarkStart w:id="1144" w:name="_Toc522499821"/>
      <w:bookmarkStart w:id="1145" w:name="_Toc25610674"/>
      <w:r w:rsidRPr="001C0FC4">
        <w:t>6.2.10.1</w:t>
      </w:r>
      <w:r w:rsidRPr="001C0FC4">
        <w:tab/>
        <w:t>Test Purpose (TP)</w:t>
      </w:r>
      <w:bookmarkEnd w:id="1141"/>
      <w:bookmarkEnd w:id="1142"/>
      <w:bookmarkEnd w:id="1143"/>
    </w:p>
    <w:p w14:paraId="05B5BE15" w14:textId="77777777" w:rsidR="00296E35" w:rsidRPr="001C0FC4" w:rsidRDefault="00296E35" w:rsidP="00296E35">
      <w:pPr>
        <w:pStyle w:val="H6"/>
      </w:pPr>
      <w:r w:rsidRPr="001C0FC4">
        <w:t>(1)</w:t>
      </w:r>
    </w:p>
    <w:p w14:paraId="2849D3F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35493C0" w14:textId="77777777" w:rsidR="00296E35" w:rsidRPr="001C0FC4" w:rsidRDefault="00296E35" w:rsidP="00296E35">
      <w:pPr>
        <w:pStyle w:val="PL"/>
      </w:pPr>
      <w:r w:rsidRPr="001C0FC4">
        <w:rPr>
          <w:b/>
        </w:rPr>
        <w:t>ensure that</w:t>
      </w:r>
      <w:r w:rsidRPr="001C0FC4">
        <w:t xml:space="preserve"> {</w:t>
      </w:r>
    </w:p>
    <w:p w14:paraId="4EB5065D"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FD message using the media plane }</w:t>
      </w:r>
    </w:p>
    <w:p w14:paraId="11C200EB"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AA9F6C2" w14:textId="77777777" w:rsidR="00296E35" w:rsidRPr="001C0FC4" w:rsidRDefault="00296E35" w:rsidP="00296E35">
      <w:pPr>
        <w:pStyle w:val="PL"/>
      </w:pPr>
      <w:r w:rsidRPr="001C0FC4">
        <w:t xml:space="preserve">            }</w:t>
      </w:r>
    </w:p>
    <w:p w14:paraId="456C63F1" w14:textId="77777777" w:rsidR="00296E35" w:rsidRPr="001C0FC4" w:rsidRDefault="00296E35" w:rsidP="00296E35">
      <w:pPr>
        <w:pStyle w:val="PL"/>
      </w:pPr>
    </w:p>
    <w:p w14:paraId="6A42EADE" w14:textId="77777777" w:rsidR="00296E35" w:rsidRPr="001C0FC4" w:rsidRDefault="00296E35" w:rsidP="00296E35">
      <w:pPr>
        <w:pStyle w:val="H6"/>
      </w:pPr>
      <w:r w:rsidRPr="001C0FC4">
        <w:t>(2)</w:t>
      </w:r>
    </w:p>
    <w:p w14:paraId="24392A15"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FD message using the media plane }</w:t>
      </w:r>
    </w:p>
    <w:p w14:paraId="40101C87" w14:textId="77777777" w:rsidR="00296E35" w:rsidRPr="001C0FC4" w:rsidRDefault="00296E35" w:rsidP="00296E35">
      <w:pPr>
        <w:pStyle w:val="PL"/>
      </w:pPr>
      <w:r w:rsidRPr="001C0FC4">
        <w:rPr>
          <w:b/>
        </w:rPr>
        <w:t>ensure that</w:t>
      </w:r>
      <w:r w:rsidRPr="001C0FC4">
        <w:t xml:space="preserve"> {</w:t>
      </w:r>
    </w:p>
    <w:p w14:paraId="45234A06"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75DB9FFE"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0595CEFC" w14:textId="77777777" w:rsidR="00296E35" w:rsidRPr="001C0FC4" w:rsidRDefault="00296E35" w:rsidP="00296E35">
      <w:pPr>
        <w:pStyle w:val="PL"/>
      </w:pPr>
      <w:r w:rsidRPr="001C0FC4">
        <w:t xml:space="preserve">            }</w:t>
      </w:r>
    </w:p>
    <w:p w14:paraId="5F3248D3" w14:textId="77777777" w:rsidR="00296E35" w:rsidRPr="001C0FC4" w:rsidRDefault="00296E35" w:rsidP="00296E35">
      <w:pPr>
        <w:pStyle w:val="PL"/>
      </w:pPr>
    </w:p>
    <w:p w14:paraId="2720B818" w14:textId="77777777" w:rsidR="00296E35" w:rsidRPr="001C0FC4" w:rsidRDefault="00296E35" w:rsidP="00296E35">
      <w:pPr>
        <w:pStyle w:val="H6"/>
      </w:pPr>
      <w:r w:rsidRPr="001C0FC4">
        <w:t>(3)</w:t>
      </w:r>
    </w:p>
    <w:p w14:paraId="2D434AB6"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0995E15E" w14:textId="77777777" w:rsidR="00296E35" w:rsidRPr="001C0FC4" w:rsidRDefault="00296E35" w:rsidP="00296E35">
      <w:pPr>
        <w:pStyle w:val="PL"/>
      </w:pPr>
      <w:r w:rsidRPr="001C0FC4">
        <w:rPr>
          <w:b/>
        </w:rPr>
        <w:t>ensure that</w:t>
      </w:r>
      <w:r w:rsidRPr="001C0FC4">
        <w:t xml:space="preserve"> {</w:t>
      </w:r>
    </w:p>
    <w:p w14:paraId="55F37DEE"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93308CC"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35E5652F" w14:textId="77777777" w:rsidR="00296E35" w:rsidRPr="001C0FC4" w:rsidRDefault="00296E35" w:rsidP="00296E35">
      <w:pPr>
        <w:pStyle w:val="PL"/>
      </w:pPr>
      <w:r w:rsidRPr="001C0FC4">
        <w:t xml:space="preserve">            }</w:t>
      </w:r>
    </w:p>
    <w:p w14:paraId="3C678548" w14:textId="77777777" w:rsidR="00296E35" w:rsidRPr="001C0FC4" w:rsidRDefault="00296E35" w:rsidP="00296E35">
      <w:pPr>
        <w:pStyle w:val="PL"/>
      </w:pPr>
    </w:p>
    <w:p w14:paraId="6A70E063" w14:textId="77777777" w:rsidR="00296E35" w:rsidRPr="001C0FC4" w:rsidRDefault="00296E35" w:rsidP="00296E35">
      <w:pPr>
        <w:pStyle w:val="H6"/>
      </w:pPr>
      <w:bookmarkStart w:id="1146" w:name="_Toc52782458"/>
      <w:bookmarkStart w:id="1147" w:name="_Toc52783069"/>
      <w:bookmarkStart w:id="1148" w:name="_Toc59042938"/>
      <w:r w:rsidRPr="001C0FC4">
        <w:t>6.2.10.2</w:t>
      </w:r>
      <w:r w:rsidRPr="001C0FC4">
        <w:tab/>
        <w:t>Conformance requirements</w:t>
      </w:r>
      <w:bookmarkEnd w:id="1146"/>
      <w:bookmarkEnd w:id="1147"/>
      <w:bookmarkEnd w:id="1148"/>
    </w:p>
    <w:p w14:paraId="075D2FE1"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026C29" w14:textId="77777777" w:rsidR="00296E35" w:rsidRPr="001C0FC4" w:rsidRDefault="00296E35" w:rsidP="00296E35">
      <w:r w:rsidRPr="001C0FC4">
        <w:t>[TS 24.282, clause 10.2.5.2.4]</w:t>
      </w:r>
    </w:p>
    <w:p w14:paraId="00FC14D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61B79168" w14:textId="77777777" w:rsidR="00296E35" w:rsidRPr="001C0FC4" w:rsidRDefault="00296E35" w:rsidP="00296E35">
      <w:r w:rsidRPr="001C0FC4">
        <w:t>The MCData client:</w:t>
      </w:r>
    </w:p>
    <w:p w14:paraId="5A5229CF"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1D1AC624"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3001AF"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7BD6FA9" w14:textId="77777777" w:rsidR="00296E35" w:rsidRPr="001C0FC4" w:rsidRDefault="00296E35" w:rsidP="00296E35">
      <w:pPr>
        <w:pStyle w:val="B2"/>
        <w:rPr>
          <w:lang w:eastAsia="ko-KR"/>
        </w:rPr>
      </w:pPr>
      <w:r w:rsidRPr="001C0FC4">
        <w:t>and skip the rest of the steps after step 2;</w:t>
      </w:r>
    </w:p>
    <w:p w14:paraId="3971A57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7E5EF31"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2B161BA5"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A2F518D" w14:textId="77777777" w:rsidR="00296E35" w:rsidRPr="001C0FC4" w:rsidRDefault="00296E35" w:rsidP="00296E35">
      <w:pPr>
        <w:pStyle w:val="B2"/>
      </w:pPr>
      <w:r w:rsidRPr="001C0FC4">
        <w:t>b)</w:t>
      </w:r>
      <w:r w:rsidRPr="001C0FC4">
        <w:tab/>
        <w:t>shall convert the MCData ID to a UID as described in 3GPP TS 33.180 [26];</w:t>
      </w:r>
    </w:p>
    <w:p w14:paraId="54584212"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8EBA10D"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28E5ADE" w14:textId="77777777" w:rsidR="00296E35" w:rsidRPr="001C0FC4" w:rsidRDefault="00296E35" w:rsidP="00296E35">
      <w:pPr>
        <w:pStyle w:val="B2"/>
      </w:pPr>
      <w:r w:rsidRPr="001C0FC4">
        <w:t>e)</w:t>
      </w:r>
      <w:r w:rsidRPr="001C0FC4">
        <w:tab/>
        <w:t>if the signature of the MIKEY-SAKKE I_MESSAGE was successfully validated:</w:t>
      </w:r>
    </w:p>
    <w:p w14:paraId="0A40ED1D"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7D52BAD" w14:textId="77777777" w:rsidR="00296E35" w:rsidRPr="001C0FC4" w:rsidRDefault="00296E35" w:rsidP="00296E35">
      <w:pPr>
        <w:pStyle w:val="B3"/>
      </w:pPr>
      <w:r w:rsidRPr="001C0FC4">
        <w:t>ii)</w:t>
      </w:r>
      <w:r w:rsidRPr="001C0FC4">
        <w:tab/>
        <w:t>shall extract the PCK-ID, from the payload as specified in 3GPP TS 33.180 [26];</w:t>
      </w:r>
    </w:p>
    <w:p w14:paraId="47F98A40"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4B39A393"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7D450E92"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5D4D04E0"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6EC0FFBB"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D1F9A85"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4077EE9B"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540987C0"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0CA9A99E"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63DCD635"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2A1297DB"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265875EA"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2AB0652E"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4C266103"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77649EF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6A33FCCA" w14:textId="77777777" w:rsidR="00296E35" w:rsidRPr="001C0FC4" w:rsidRDefault="00296E35" w:rsidP="00296E35">
      <w:r w:rsidRPr="001C0FC4">
        <w:t>[TS 24.282, clause 12.2.1.1]</w:t>
      </w:r>
    </w:p>
    <w:p w14:paraId="6775CA17" w14:textId="77777777" w:rsidR="00296E35" w:rsidRPr="001C0FC4" w:rsidRDefault="00296E35" w:rsidP="00296E35">
      <w:r w:rsidRPr="001C0FC4">
        <w:t>The MCData client shall follow the procedures in this subclause to:</w:t>
      </w:r>
    </w:p>
    <w:p w14:paraId="2CD6C61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67A7C95"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40A2F40" w14:textId="77777777" w:rsidR="00296E35" w:rsidRPr="001C0FC4" w:rsidRDefault="00296E35" w:rsidP="00296E35">
      <w:pPr>
        <w:pStyle w:val="B1"/>
      </w:pPr>
      <w:r w:rsidRPr="001C0FC4">
        <w:t>-</w:t>
      </w:r>
      <w:r w:rsidRPr="001C0FC4">
        <w:tab/>
        <w:t>indicate to an MCData client that a request for FD was accepted, deferred or rejected; or</w:t>
      </w:r>
    </w:p>
    <w:p w14:paraId="75C3A342" w14:textId="77777777" w:rsidR="00296E35" w:rsidRPr="001C0FC4" w:rsidRDefault="00296E35" w:rsidP="00296E35">
      <w:pPr>
        <w:pStyle w:val="B1"/>
      </w:pPr>
      <w:r w:rsidRPr="001C0FC4">
        <w:t>-</w:t>
      </w:r>
      <w:r w:rsidRPr="001C0FC4">
        <w:tab/>
        <w:t>indicate to an MCData client that a file download has been completed;</w:t>
      </w:r>
    </w:p>
    <w:p w14:paraId="6D5B023A" w14:textId="77777777" w:rsidR="00296E35" w:rsidRPr="001C0FC4" w:rsidRDefault="00296E35" w:rsidP="00296E35">
      <w:r w:rsidRPr="001C0FC4">
        <w:t>Before sending a disposition notification the MCData client needs to determine:</w:t>
      </w:r>
    </w:p>
    <w:p w14:paraId="57715099"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12DDC38"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6613A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0BE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D76DDB1" w14:textId="77777777" w:rsidR="00296E35" w:rsidRPr="001C0FC4" w:rsidRDefault="00296E35" w:rsidP="00296E35">
      <w:r w:rsidRPr="001C0FC4">
        <w:t>The MCData client:</w:t>
      </w:r>
    </w:p>
    <w:p w14:paraId="2423797D" w14:textId="77777777" w:rsidR="00296E35" w:rsidRPr="001C0FC4" w:rsidRDefault="00296E35" w:rsidP="00296E35">
      <w:pPr>
        <w:pStyle w:val="B1"/>
      </w:pPr>
      <w:r w:rsidRPr="001C0FC4">
        <w:t>1)</w:t>
      </w:r>
      <w:r w:rsidRPr="001C0FC4">
        <w:tab/>
        <w:t>shall build the SIP MESSAGE request as specified in subclause 6.2.4.1;</w:t>
      </w:r>
    </w:p>
    <w:p w14:paraId="7FF86DFF"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8A0DBA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4E18686B"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196AB25B"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D490C9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675249E"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70AB5D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0EEB6EC" w14:textId="77777777" w:rsidR="00296E35" w:rsidRPr="001C0FC4" w:rsidRDefault="00296E35" w:rsidP="00296E35">
      <w:r w:rsidRPr="001C0FC4">
        <w:t>[TS 24.282, clause 6.2.3.2]</w:t>
      </w:r>
    </w:p>
    <w:p w14:paraId="50EC4FF4" w14:textId="77777777" w:rsidR="00296E35" w:rsidRPr="001C0FC4" w:rsidRDefault="00296E35" w:rsidP="00296E35">
      <w:r w:rsidRPr="001C0FC4">
        <w:t>In order to generate an FD notification, the MCData client:</w:t>
      </w:r>
    </w:p>
    <w:p w14:paraId="14C423C7" w14:textId="77777777" w:rsidR="00296E35" w:rsidRPr="001C0FC4" w:rsidRDefault="00296E35" w:rsidP="00296E35">
      <w:pPr>
        <w:pStyle w:val="B1"/>
      </w:pPr>
      <w:r w:rsidRPr="001C0FC4">
        <w:t>1)</w:t>
      </w:r>
      <w:r w:rsidRPr="001C0FC4">
        <w:tab/>
        <w:t>shall generate an FD NOTIFICATION message as specified in subclause 15.1.6; and</w:t>
      </w:r>
    </w:p>
    <w:p w14:paraId="439D3E7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02734045" w14:textId="77777777" w:rsidR="00296E35" w:rsidRPr="001C0FC4" w:rsidRDefault="00296E35" w:rsidP="00296E35">
      <w:r w:rsidRPr="001C0FC4">
        <w:t>When generating an FD NOTIFICATION message as specified in subclause 15.1.6, the MCData client:</w:t>
      </w:r>
    </w:p>
    <w:p w14:paraId="1A75380A"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1DF3881E"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22B99F06"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46165E87"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63354778" w14:textId="77777777" w:rsidR="00296E35" w:rsidRPr="001C0FC4" w:rsidRDefault="00296E35" w:rsidP="00296E35">
      <w:pPr>
        <w:pStyle w:val="B1"/>
      </w:pPr>
      <w:r w:rsidRPr="001C0FC4">
        <w:t>5)</w:t>
      </w:r>
      <w:r w:rsidRPr="001C0FC4">
        <w:tab/>
        <w:t>shall set the Date and time IE to the current time as specified in subclause 15.2.8; and</w:t>
      </w:r>
    </w:p>
    <w:p w14:paraId="0E03AC0D" w14:textId="77777777" w:rsidR="00296E35" w:rsidRPr="001C0FC4" w:rsidRDefault="00296E35" w:rsidP="00296E35">
      <w:pPr>
        <w:pStyle w:val="B1"/>
      </w:pPr>
      <w:r w:rsidRPr="001C0FC4">
        <w:t>6)</w:t>
      </w:r>
      <w:r w:rsidRPr="001C0FC4">
        <w:tab/>
        <w:t>if sending a file download completed notification:</w:t>
      </w:r>
    </w:p>
    <w:p w14:paraId="3DEC1FF3"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26929415"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6047A532"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37995884"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0E58245" w14:textId="77777777" w:rsidR="00296E35" w:rsidRPr="001C0FC4" w:rsidRDefault="00296E35" w:rsidP="00296E35">
      <w:r w:rsidRPr="001C0FC4">
        <w:t>[TS 24.582, clause 7.1.3.1]</w:t>
      </w:r>
    </w:p>
    <w:p w14:paraId="4FC33B07" w14:textId="77777777" w:rsidR="00296E35" w:rsidRPr="001C0FC4" w:rsidRDefault="00296E35" w:rsidP="00296E35">
      <w:r w:rsidRPr="001C0FC4">
        <w:t>Upon receiving an indication to establish MSRP connection for file distribution as the terminating client, the MCData client:</w:t>
      </w:r>
    </w:p>
    <w:p w14:paraId="0FBC4A98" w14:textId="77777777" w:rsidR="00296E35" w:rsidRPr="001C0FC4" w:rsidRDefault="00296E35" w:rsidP="00296E35">
      <w:pPr>
        <w:pStyle w:val="B1"/>
      </w:pPr>
      <w:r w:rsidRPr="001C0FC4">
        <w:t>1.</w:t>
      </w:r>
      <w:r w:rsidRPr="001C0FC4">
        <w:tab/>
        <w:t>shall act as an MSRP client according to IETF RFC 6135 [12];</w:t>
      </w:r>
    </w:p>
    <w:p w14:paraId="458674E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23F6090"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4685950"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2374C93" w14:textId="77777777" w:rsidR="00296E35" w:rsidRPr="001C0FC4" w:rsidRDefault="00296E35" w:rsidP="00296E35">
      <w:pPr>
        <w:pStyle w:val="B1"/>
      </w:pPr>
      <w:r w:rsidRPr="001C0FC4">
        <w:t>Once the MSRP session is established, the MCData client:</w:t>
      </w:r>
    </w:p>
    <w:p w14:paraId="6E81563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72D4E892"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6CEB2797" w14:textId="77777777" w:rsidR="00296E35" w:rsidRPr="001C0FC4" w:rsidRDefault="00296E35" w:rsidP="00296E35">
      <w:pPr>
        <w:pStyle w:val="B1"/>
      </w:pPr>
      <w:r w:rsidRPr="001C0FC4">
        <w:t>3.</w:t>
      </w:r>
      <w:r w:rsidRPr="001C0FC4">
        <w:tab/>
        <w:t>shall handle the received content as described in subclause 7.1.3.2.</w:t>
      </w:r>
    </w:p>
    <w:p w14:paraId="145AC41E" w14:textId="77777777" w:rsidR="00296E35" w:rsidRPr="001C0FC4" w:rsidRDefault="00296E35" w:rsidP="00296E35">
      <w:r w:rsidRPr="001C0FC4">
        <w:t>[TS 24.582, clause 7.1.3.2]</w:t>
      </w:r>
    </w:p>
    <w:p w14:paraId="79227AE7"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AD1DF1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069244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7CA21308" w14:textId="77777777" w:rsidR="00296E35" w:rsidRPr="001C0FC4" w:rsidRDefault="00296E35" w:rsidP="00296E35">
      <w:pPr>
        <w:pStyle w:val="H6"/>
      </w:pPr>
      <w:bookmarkStart w:id="1149" w:name="_Toc52782459"/>
      <w:bookmarkStart w:id="1150" w:name="_Toc52783070"/>
      <w:bookmarkStart w:id="1151" w:name="_Toc59042939"/>
      <w:r w:rsidRPr="001C0FC4">
        <w:t>6.2.10.3</w:t>
      </w:r>
      <w:r w:rsidRPr="001C0FC4">
        <w:tab/>
        <w:t>Test description</w:t>
      </w:r>
      <w:bookmarkEnd w:id="1149"/>
      <w:bookmarkEnd w:id="1150"/>
      <w:bookmarkEnd w:id="1151"/>
    </w:p>
    <w:p w14:paraId="70C1062D" w14:textId="77777777" w:rsidR="00296E35" w:rsidRPr="001C0FC4" w:rsidRDefault="00296E35" w:rsidP="00296E35">
      <w:pPr>
        <w:pStyle w:val="H6"/>
      </w:pPr>
      <w:bookmarkStart w:id="1152" w:name="_Toc52782460"/>
      <w:bookmarkStart w:id="1153" w:name="_Toc52783071"/>
      <w:bookmarkStart w:id="1154" w:name="_Toc59042940"/>
      <w:r w:rsidRPr="001C0FC4">
        <w:t>6.2.10.3.1</w:t>
      </w:r>
      <w:r w:rsidRPr="001C0FC4">
        <w:tab/>
        <w:t>Pre-test conditions</w:t>
      </w:r>
      <w:bookmarkEnd w:id="1152"/>
      <w:bookmarkEnd w:id="1153"/>
      <w:bookmarkEnd w:id="1154"/>
    </w:p>
    <w:p w14:paraId="3816D852" w14:textId="77777777" w:rsidR="00296E35" w:rsidRDefault="00296E35" w:rsidP="00296E35">
      <w:pPr>
        <w:pStyle w:val="H6"/>
      </w:pPr>
      <w:r w:rsidRPr="00102CE5">
        <w:t>Test configuration</w:t>
      </w:r>
      <w:r>
        <w:t>:</w:t>
      </w:r>
    </w:p>
    <w:p w14:paraId="5F7591E3" w14:textId="1C51F5B5" w:rsidR="00296E35" w:rsidRDefault="00296E35" w:rsidP="00296E35">
      <w:pPr>
        <w:pStyle w:val="B1"/>
      </w:pPr>
      <w:r>
        <w:t>-</w:t>
      </w:r>
      <w:r>
        <w:tab/>
        <w:t>Single cell configuration according to TS 37.579-1 [2] clause 5.2.2.2.1.</w:t>
      </w:r>
    </w:p>
    <w:p w14:paraId="3C6A91F9" w14:textId="77777777" w:rsidR="00296E35" w:rsidRPr="001C0FC4" w:rsidRDefault="00296E35" w:rsidP="00296E35">
      <w:pPr>
        <w:pStyle w:val="B1"/>
      </w:pPr>
      <w:r w:rsidRPr="001C0FC4">
        <w:t>-</w:t>
      </w:r>
      <w:r w:rsidRPr="001C0FC4">
        <w:tab/>
        <w:t>Test files downloaded or received at previous test runs are deleted.</w:t>
      </w:r>
    </w:p>
    <w:p w14:paraId="5F6ED57F" w14:textId="77777777" w:rsidR="00296E35" w:rsidRDefault="00296E35" w:rsidP="00296E35">
      <w:pPr>
        <w:pStyle w:val="H6"/>
      </w:pPr>
      <w:r>
        <w:t>Preamble:</w:t>
      </w:r>
    </w:p>
    <w:p w14:paraId="3A015363" w14:textId="6C6CDDD8" w:rsidR="00296E35" w:rsidRDefault="00296E35" w:rsidP="00296E35">
      <w:pPr>
        <w:pStyle w:val="B1"/>
      </w:pPr>
      <w:r>
        <w:t>-</w:t>
      </w:r>
      <w:r>
        <w:tab/>
        <w:t>The UE has performed procedure 'Initial registration' as described in TS 37.579-1 [2] clause 5.4.2.</w:t>
      </w:r>
    </w:p>
    <w:p w14:paraId="5FE8C62B" w14:textId="77777777" w:rsidR="00296E35" w:rsidRDefault="00296E35" w:rsidP="00296E35">
      <w:pPr>
        <w:pStyle w:val="B1"/>
      </w:pPr>
      <w:r>
        <w:t>-</w:t>
      </w:r>
      <w:r>
        <w:tab/>
      </w:r>
      <w:r w:rsidRPr="000573F5">
        <w:t>UE States at the end of the preamble</w:t>
      </w:r>
      <w:r>
        <w:t>:</w:t>
      </w:r>
    </w:p>
    <w:p w14:paraId="00074B39" w14:textId="77777777" w:rsidR="00296E35" w:rsidRDefault="00296E35" w:rsidP="00296E35">
      <w:pPr>
        <w:pStyle w:val="B1"/>
        <w:ind w:left="852"/>
      </w:pPr>
      <w:r>
        <w:t>-</w:t>
      </w:r>
      <w:r>
        <w:tab/>
        <w:t>The UE is in RRC_IDLE state.</w:t>
      </w:r>
    </w:p>
    <w:p w14:paraId="32DD76E4" w14:textId="77777777" w:rsidR="00296E35" w:rsidRDefault="00296E35" w:rsidP="00296E35">
      <w:pPr>
        <w:pStyle w:val="B1"/>
        <w:ind w:left="852"/>
      </w:pPr>
      <w:r>
        <w:t>-</w:t>
      </w:r>
      <w:r>
        <w:tab/>
        <w:t>The client is registered for MCData.</w:t>
      </w:r>
    </w:p>
    <w:p w14:paraId="7526D09C" w14:textId="77777777" w:rsidR="00296E35" w:rsidRPr="001C0FC4" w:rsidRDefault="00296E35" w:rsidP="00296E35">
      <w:pPr>
        <w:pStyle w:val="H6"/>
      </w:pPr>
      <w:bookmarkStart w:id="1155" w:name="_Toc52782461"/>
      <w:bookmarkStart w:id="1156" w:name="_Toc52783072"/>
      <w:bookmarkStart w:id="1157" w:name="_Toc59042941"/>
      <w:r w:rsidRPr="001C0FC4">
        <w:t>6.2.10.3.2</w:t>
      </w:r>
      <w:r w:rsidRPr="001C0FC4">
        <w:tab/>
        <w:t>Test procedure sequence</w:t>
      </w:r>
      <w:bookmarkEnd w:id="1155"/>
      <w:bookmarkEnd w:id="1156"/>
      <w:bookmarkEnd w:id="1157"/>
    </w:p>
    <w:p w14:paraId="6D1DD898" w14:textId="77777777" w:rsidR="00296E35" w:rsidRPr="001C0FC4" w:rsidRDefault="00296E35" w:rsidP="00296E35">
      <w:pPr>
        <w:pStyle w:val="TH"/>
      </w:pPr>
      <w:r w:rsidRPr="001C0FC4">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499765A" w14:textId="77777777" w:rsidTr="002E3FCC">
        <w:tc>
          <w:tcPr>
            <w:tcW w:w="648" w:type="dxa"/>
            <w:tcBorders>
              <w:top w:val="single" w:sz="4" w:space="0" w:color="auto"/>
              <w:left w:val="single" w:sz="4" w:space="0" w:color="auto"/>
              <w:bottom w:val="nil"/>
              <w:right w:val="single" w:sz="4" w:space="0" w:color="auto"/>
            </w:tcBorders>
            <w:hideMark/>
          </w:tcPr>
          <w:p w14:paraId="2D0B3D06" w14:textId="77777777" w:rsidR="00296E35" w:rsidRPr="001C0FC4" w:rsidRDefault="00296E35" w:rsidP="002E3FCC">
            <w:pPr>
              <w:pStyle w:val="TAH"/>
            </w:pPr>
            <w:bookmarkStart w:id="1158" w:name="_Hlk39579639"/>
            <w:r w:rsidRPr="001C0FC4">
              <w:t>St</w:t>
            </w:r>
          </w:p>
        </w:tc>
        <w:tc>
          <w:tcPr>
            <w:tcW w:w="3969" w:type="dxa"/>
            <w:tcBorders>
              <w:top w:val="single" w:sz="4" w:space="0" w:color="auto"/>
              <w:left w:val="single" w:sz="4" w:space="0" w:color="auto"/>
              <w:bottom w:val="nil"/>
              <w:right w:val="single" w:sz="4" w:space="0" w:color="auto"/>
            </w:tcBorders>
            <w:hideMark/>
          </w:tcPr>
          <w:p w14:paraId="2330E81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45B8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BB23C1C"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FB8EE43" w14:textId="77777777" w:rsidR="00296E35" w:rsidRPr="001C0FC4" w:rsidRDefault="00296E35" w:rsidP="002E3FCC">
            <w:pPr>
              <w:pStyle w:val="TAH"/>
            </w:pPr>
            <w:r w:rsidRPr="001C0FC4">
              <w:t>Verdict</w:t>
            </w:r>
          </w:p>
        </w:tc>
      </w:tr>
      <w:tr w:rsidR="00296E35" w:rsidRPr="001C0FC4" w14:paraId="515EC044" w14:textId="77777777" w:rsidTr="002E3FCC">
        <w:tc>
          <w:tcPr>
            <w:tcW w:w="648" w:type="dxa"/>
            <w:tcBorders>
              <w:top w:val="nil"/>
              <w:left w:val="single" w:sz="4" w:space="0" w:color="auto"/>
              <w:bottom w:val="single" w:sz="4" w:space="0" w:color="auto"/>
              <w:right w:val="single" w:sz="4" w:space="0" w:color="auto"/>
            </w:tcBorders>
          </w:tcPr>
          <w:p w14:paraId="1E5E37C2"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8DD7E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F9FBAB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DCBC2F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D047E6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07270D0" w14:textId="77777777" w:rsidR="00296E35" w:rsidRPr="001C0FC4" w:rsidRDefault="00296E35" w:rsidP="002E3FCC">
            <w:pPr>
              <w:pStyle w:val="TAH"/>
            </w:pPr>
          </w:p>
        </w:tc>
      </w:tr>
      <w:tr w:rsidR="00296E35" w:rsidRPr="001C0FC4" w14:paraId="7A5D19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2CF57"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5D8FFE3" w14:textId="164470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0DDAC0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1CD55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24EA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900AF98" w14:textId="77777777" w:rsidR="00296E35" w:rsidRPr="001C0FC4" w:rsidRDefault="00296E35" w:rsidP="002E3FCC">
            <w:pPr>
              <w:pStyle w:val="TAC"/>
            </w:pPr>
            <w:r w:rsidRPr="001C0FC4">
              <w:t>P</w:t>
            </w:r>
          </w:p>
        </w:tc>
      </w:tr>
      <w:tr w:rsidR="00296E35" w:rsidRPr="001C0FC4" w14:paraId="092D98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B7C241"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04A423E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01810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CBEA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F544C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5B2F2D" w14:textId="77777777" w:rsidR="00296E35" w:rsidRPr="001C0FC4" w:rsidRDefault="00296E35" w:rsidP="002E3FCC">
            <w:pPr>
              <w:pStyle w:val="TAC"/>
            </w:pPr>
            <w:r w:rsidRPr="001C0FC4">
              <w:t>-</w:t>
            </w:r>
          </w:p>
        </w:tc>
      </w:tr>
      <w:tr w:rsidR="00296E35" w:rsidRPr="001C0FC4" w14:paraId="1B17E8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3BA29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BD89301" w14:textId="3EEE047A"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4E8C70A5"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CCA374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B716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F7593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275C97" w14:textId="77777777" w:rsidR="00296E35" w:rsidRPr="001C0FC4" w:rsidRDefault="00296E35" w:rsidP="002E3FCC">
            <w:pPr>
              <w:pStyle w:val="TAC"/>
            </w:pPr>
            <w:r w:rsidRPr="001C0FC4">
              <w:t>P</w:t>
            </w:r>
          </w:p>
        </w:tc>
      </w:tr>
      <w:tr w:rsidR="00296E35" w:rsidRPr="001C0FC4" w14:paraId="6040DD8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0A9E0"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8F1F48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53FC0E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D940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7A37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9D7291" w14:textId="77777777" w:rsidR="00296E35" w:rsidRPr="001C0FC4" w:rsidRDefault="00296E35" w:rsidP="002E3FCC">
            <w:pPr>
              <w:pStyle w:val="TAC"/>
            </w:pPr>
            <w:r w:rsidRPr="001C0FC4">
              <w:t>-</w:t>
            </w:r>
          </w:p>
        </w:tc>
      </w:tr>
      <w:tr w:rsidR="00296E35" w:rsidRPr="001C0FC4" w14:paraId="65E33E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801888"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5439D69F" w14:textId="3201578B"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49EB7AF6"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69D90A1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5866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0DF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DE9412" w14:textId="77777777" w:rsidR="00296E35" w:rsidRPr="001C0FC4" w:rsidRDefault="00296E35" w:rsidP="002E3FCC">
            <w:pPr>
              <w:pStyle w:val="TAC"/>
            </w:pPr>
            <w:r w:rsidRPr="001C0FC4">
              <w:t>P</w:t>
            </w:r>
          </w:p>
        </w:tc>
      </w:tr>
      <w:tr w:rsidR="00296E35" w:rsidRPr="001C0FC4" w14:paraId="363196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DD89F2"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2302004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D164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160C5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E3E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458CA5" w14:textId="77777777" w:rsidR="00296E35" w:rsidRPr="001C0FC4" w:rsidRDefault="00296E35" w:rsidP="002E3FCC">
            <w:pPr>
              <w:pStyle w:val="TAC"/>
            </w:pPr>
            <w:r w:rsidRPr="001C0FC4">
              <w:t>-</w:t>
            </w:r>
          </w:p>
        </w:tc>
      </w:tr>
      <w:tr w:rsidR="00296E35" w:rsidRPr="001C0FC4" w14:paraId="515B2D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73D107"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126D21C" w14:textId="1C55FDBD"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9574A7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D0D6A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C899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CA5026F" w14:textId="77777777" w:rsidR="00296E35" w:rsidRPr="001C0FC4" w:rsidRDefault="00296E35" w:rsidP="002E3FCC">
            <w:pPr>
              <w:pStyle w:val="TAC"/>
            </w:pPr>
            <w:r w:rsidRPr="001C0FC4">
              <w:t>P</w:t>
            </w:r>
          </w:p>
        </w:tc>
      </w:tr>
      <w:tr w:rsidR="00296E35" w:rsidRPr="001C0FC4" w14:paraId="780839C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1EC49E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50DD1A8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4FC2E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F4D6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C9A0B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28606F" w14:textId="77777777" w:rsidR="00296E35" w:rsidRPr="001C0FC4" w:rsidRDefault="00296E35" w:rsidP="002E3FCC">
            <w:pPr>
              <w:pStyle w:val="TAC"/>
            </w:pPr>
            <w:r w:rsidRPr="001C0FC4">
              <w:t>-</w:t>
            </w:r>
          </w:p>
        </w:tc>
      </w:tr>
      <w:tr w:rsidR="00296E35" w:rsidRPr="001C0FC4" w14:paraId="2E9528B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D244A"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D86101D" w14:textId="69B79287" w:rsidR="00296E35" w:rsidRPr="001C0FC4" w:rsidRDefault="00296E35" w:rsidP="002E3FCC">
            <w:pPr>
              <w:pStyle w:val="TAL"/>
            </w:pPr>
            <w:r w:rsidRPr="001C0FC4">
              <w:t>Check: Has the UE (MCData client) downloaded test file 1 (</w:t>
            </w:r>
            <w:r w:rsidR="00ED7609">
              <w:t>ANNEX</w:t>
            </w:r>
            <w:r w:rsidRPr="001C0FC4">
              <w:t xml:space="preserve"> A.3.1)?</w:t>
            </w:r>
          </w:p>
          <w:p w14:paraId="3B24EB4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263966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8CE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10C90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FFCC16C" w14:textId="77777777" w:rsidR="00296E35" w:rsidRPr="001C0FC4" w:rsidRDefault="00296E35" w:rsidP="002E3FCC">
            <w:pPr>
              <w:pStyle w:val="TAC"/>
            </w:pPr>
            <w:r w:rsidRPr="001C0FC4">
              <w:t>P</w:t>
            </w:r>
          </w:p>
        </w:tc>
      </w:tr>
      <w:tr w:rsidR="00296E35" w:rsidRPr="001C0FC4" w14:paraId="26477B2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B47140D" w14:textId="77777777" w:rsidR="00296E35" w:rsidRPr="001C0FC4" w:rsidRDefault="00296E35" w:rsidP="002E3FCC">
            <w:pPr>
              <w:pStyle w:val="TAN"/>
            </w:pPr>
            <w:r w:rsidRPr="001C0FC4">
              <w:t>NOTE 1:</w:t>
            </w:r>
            <w:r w:rsidRPr="001C0FC4">
              <w:tab/>
              <w:t>This is expected to be done via a suitable implementation dependent MMI.</w:t>
            </w:r>
          </w:p>
          <w:p w14:paraId="60D8F2F7" w14:textId="77777777" w:rsidR="00296E35" w:rsidRDefault="00296E35" w:rsidP="002E3FCC">
            <w:pPr>
              <w:pStyle w:val="TAN"/>
            </w:pPr>
            <w:r w:rsidRPr="001C0FC4">
              <w:t>NOTE 2:</w:t>
            </w:r>
            <w:r w:rsidRPr="001C0FC4">
              <w:tab/>
              <w:t>Test file 1 for CT FD as specified in annex A.3.1.</w:t>
            </w:r>
          </w:p>
          <w:p w14:paraId="7DEDC911" w14:textId="77777777" w:rsidR="00296E35" w:rsidRPr="001C0FC4" w:rsidRDefault="00296E35" w:rsidP="002E3FCC">
            <w:pPr>
              <w:pStyle w:val="TAN"/>
            </w:pPr>
            <w:r>
              <w:t>NOTE 3:</w:t>
            </w:r>
            <w:r>
              <w:tab/>
              <w:t>The procedure does not release the RRC connection.</w:t>
            </w:r>
          </w:p>
        </w:tc>
      </w:tr>
      <w:bookmarkEnd w:id="1158"/>
    </w:tbl>
    <w:p w14:paraId="1F4B4E79" w14:textId="77777777" w:rsidR="00296E35" w:rsidRPr="001C0FC4" w:rsidRDefault="00296E35" w:rsidP="00296E35"/>
    <w:p w14:paraId="270E3540" w14:textId="77777777" w:rsidR="00296E35" w:rsidRPr="001C0FC4" w:rsidRDefault="00296E35" w:rsidP="00296E35">
      <w:pPr>
        <w:pStyle w:val="H6"/>
      </w:pPr>
      <w:bookmarkStart w:id="1159" w:name="_Toc52782462"/>
      <w:bookmarkStart w:id="1160" w:name="_Toc52783073"/>
      <w:bookmarkStart w:id="1161" w:name="_Toc59042942"/>
      <w:r w:rsidRPr="001C0FC4">
        <w:t>6.2.10.3.3</w:t>
      </w:r>
      <w:r w:rsidRPr="001C0FC4">
        <w:tab/>
        <w:t>Specific message contents</w:t>
      </w:r>
      <w:bookmarkEnd w:id="1159"/>
      <w:bookmarkEnd w:id="1160"/>
      <w:bookmarkEnd w:id="1161"/>
    </w:p>
    <w:p w14:paraId="671DA20D" w14:textId="647CECBD" w:rsidR="00296E35" w:rsidRPr="001C0FC4" w:rsidRDefault="00296E35" w:rsidP="00296E35">
      <w:pPr>
        <w:pStyle w:val="TH"/>
      </w:pPr>
      <w:r w:rsidRPr="001C0FC4">
        <w:t>Table 6.2.10.3.3-1: SIP INVITE from the SS (step 1, Table 6.2.10.3.2-1;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ECD75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6DEC9B3" w14:textId="4D2FE2A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73B8570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80DA2B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8CB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0F343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52CBA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5B2C1D" w14:textId="77777777" w:rsidR="00296E35" w:rsidRPr="001C0FC4" w:rsidRDefault="00296E35" w:rsidP="002E3FCC">
            <w:pPr>
              <w:pStyle w:val="TAH"/>
              <w:rPr>
                <w:bCs/>
              </w:rPr>
            </w:pPr>
            <w:r w:rsidRPr="001C0FC4">
              <w:rPr>
                <w:bCs/>
              </w:rPr>
              <w:t>Condition</w:t>
            </w:r>
          </w:p>
        </w:tc>
      </w:tr>
      <w:tr w:rsidR="00296E35" w:rsidRPr="001C0FC4" w14:paraId="0F770B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F0C47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CAE30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18EF53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2BD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156957" w14:textId="77777777" w:rsidR="00296E35" w:rsidRPr="001C0FC4" w:rsidRDefault="00296E35" w:rsidP="002E3FCC">
            <w:pPr>
              <w:pStyle w:val="TAL"/>
            </w:pPr>
          </w:p>
        </w:tc>
      </w:tr>
      <w:tr w:rsidR="00296E35" w:rsidRPr="001C0FC4" w14:paraId="24EFA3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0E993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C199A5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D42EBF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B6481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BBCE8C" w14:textId="77777777" w:rsidR="00296E35" w:rsidRPr="001C0FC4" w:rsidRDefault="00296E35" w:rsidP="002E3FCC">
            <w:pPr>
              <w:pStyle w:val="TAL"/>
            </w:pPr>
          </w:p>
        </w:tc>
      </w:tr>
      <w:tr w:rsidR="00296E35" w:rsidRPr="001C0FC4" w14:paraId="1E6155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6912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004297" w14:textId="77777777" w:rsidR="00296E35" w:rsidRPr="001C0FC4" w:rsidRDefault="00296E35" w:rsidP="002E3FCC">
            <w:pPr>
              <w:pStyle w:val="TAL"/>
              <w:rPr>
                <w:iCs/>
              </w:rPr>
            </w:pPr>
            <w:r w:rsidRPr="001C0FC4">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2F07463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51E72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1C226C" w14:textId="77777777" w:rsidR="00296E35" w:rsidRPr="001C0FC4" w:rsidRDefault="00296E35" w:rsidP="002E3FCC">
            <w:pPr>
              <w:pStyle w:val="TAL"/>
            </w:pPr>
          </w:p>
        </w:tc>
      </w:tr>
      <w:tr w:rsidR="00296E35" w:rsidRPr="001C0FC4" w14:paraId="64DEC8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4993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C47ABC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496ADDE"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398E1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16CDB7" w14:textId="77777777" w:rsidR="00296E35" w:rsidRPr="001C0FC4" w:rsidRDefault="00296E35" w:rsidP="002E3FCC">
            <w:pPr>
              <w:pStyle w:val="TAL"/>
            </w:pPr>
          </w:p>
        </w:tc>
      </w:tr>
      <w:tr w:rsidR="00296E35" w:rsidRPr="001C0FC4" w14:paraId="5EB83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CB8E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A961E" w14:textId="77777777" w:rsidR="00296E35" w:rsidRPr="001C0FC4" w:rsidRDefault="00296E35" w:rsidP="002E3FCC">
            <w:pPr>
              <w:pStyle w:val="TAL"/>
              <w:rPr>
                <w:iCs/>
              </w:rPr>
            </w:pPr>
            <w:r w:rsidRPr="001C0FC4">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5BFDA5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CCBF6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C2BC7" w14:textId="77777777" w:rsidR="00296E35" w:rsidRPr="001C0FC4" w:rsidRDefault="00296E35" w:rsidP="002E3FCC">
            <w:pPr>
              <w:pStyle w:val="TAL"/>
            </w:pPr>
          </w:p>
        </w:tc>
      </w:tr>
      <w:tr w:rsidR="00296E35" w:rsidRPr="001C0FC4" w14:paraId="003171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B3076AD" w14:textId="77777777" w:rsidR="00296E35" w:rsidRPr="001C0FC4" w:rsidRDefault="00296E35" w:rsidP="002E3FCC">
            <w:pPr>
              <w:pStyle w:val="TAL"/>
              <w:tabs>
                <w:tab w:val="left" w:pos="754"/>
              </w:tabs>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45A12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344ABB1"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7B5A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431961" w14:textId="77777777" w:rsidR="00296E35" w:rsidRPr="001C0FC4" w:rsidRDefault="00296E35" w:rsidP="002E3FCC">
            <w:pPr>
              <w:pStyle w:val="TAL"/>
            </w:pPr>
          </w:p>
        </w:tc>
      </w:tr>
      <w:tr w:rsidR="00296E35" w:rsidRPr="001C0FC4" w14:paraId="01AE76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ECB38C" w14:textId="77777777" w:rsidR="00296E35" w:rsidRPr="001C0FC4" w:rsidRDefault="00296E35" w:rsidP="002E3FCC">
            <w:pPr>
              <w:pStyle w:val="TAL"/>
              <w:tabs>
                <w:tab w:val="left" w:pos="754"/>
              </w:tabs>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AB0AD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E91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F29C3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4F6A52" w14:textId="77777777" w:rsidR="00296E35" w:rsidRPr="001C0FC4" w:rsidRDefault="00296E35" w:rsidP="002E3FCC">
            <w:pPr>
              <w:pStyle w:val="TAL"/>
            </w:pPr>
          </w:p>
        </w:tc>
      </w:tr>
      <w:tr w:rsidR="00296E35" w:rsidRPr="001C0FC4" w14:paraId="0638DC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1333DD" w14:textId="77777777" w:rsidR="00296E35" w:rsidRPr="001C0FC4" w:rsidRDefault="00296E35" w:rsidP="002E3FCC">
            <w:pPr>
              <w:pStyle w:val="TAL"/>
              <w:tabs>
                <w:tab w:val="left" w:pos="754"/>
              </w:tabs>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4B967E3"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7D33569"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CB4D9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02DF2F" w14:textId="77777777" w:rsidR="00296E35" w:rsidRPr="001C0FC4" w:rsidRDefault="00296E35" w:rsidP="002E3FCC">
            <w:pPr>
              <w:pStyle w:val="TAL"/>
            </w:pPr>
          </w:p>
        </w:tc>
      </w:tr>
      <w:tr w:rsidR="00296E35" w:rsidRPr="001C0FC4" w14:paraId="77BCB6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6561DB" w14:textId="77777777" w:rsidR="00296E35" w:rsidRPr="001C0FC4" w:rsidRDefault="00296E35" w:rsidP="002E3FCC">
            <w:pPr>
              <w:pStyle w:val="TAL"/>
              <w:tabs>
                <w:tab w:val="left" w:pos="754"/>
              </w:tabs>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67DEA9" w14:textId="77777777" w:rsidR="00296E35" w:rsidRPr="001C0FC4" w:rsidRDefault="00296E35" w:rsidP="002E3FCC">
            <w:pPr>
              <w:pStyle w:val="TAL"/>
            </w:pPr>
            <w:r w:rsidRPr="001C0FC4">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5D5B38B"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2558D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15BB3B" w14:textId="77777777" w:rsidR="00296E35" w:rsidRPr="001C0FC4" w:rsidRDefault="00296E35" w:rsidP="002E3FCC">
            <w:pPr>
              <w:pStyle w:val="TAL"/>
            </w:pPr>
          </w:p>
        </w:tc>
      </w:tr>
    </w:tbl>
    <w:p w14:paraId="1DA4C957" w14:textId="77777777" w:rsidR="00296E35" w:rsidRPr="001C0FC4" w:rsidRDefault="00296E35" w:rsidP="00296E35"/>
    <w:p w14:paraId="55CCDA0F" w14:textId="77777777" w:rsidR="00296E35" w:rsidRPr="001C0FC4" w:rsidRDefault="00296E35" w:rsidP="00296E35">
      <w:pPr>
        <w:pStyle w:val="TH"/>
      </w:pPr>
      <w:r w:rsidRPr="001C0FC4">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91CD5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647EB" w14:textId="3FA2A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MCDATA_FD, SDP_OFFER, MCD_1to1</w:t>
            </w:r>
          </w:p>
        </w:tc>
      </w:tr>
    </w:tbl>
    <w:p w14:paraId="0D80AEE6" w14:textId="77777777" w:rsidR="00296E35" w:rsidRPr="001C0FC4" w:rsidRDefault="00296E35" w:rsidP="00296E35"/>
    <w:p w14:paraId="1CC26AEC" w14:textId="77777777" w:rsidR="00296E35" w:rsidRPr="001C0FC4" w:rsidRDefault="00296E35" w:rsidP="00296E35">
      <w:pPr>
        <w:pStyle w:val="TH"/>
      </w:pPr>
      <w:r w:rsidRPr="001C0FC4">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C3DB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98CB081" w14:textId="6DF2FE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9D707C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B8BB8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FECAF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C291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8016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1E8C4EA" w14:textId="77777777" w:rsidR="00296E35" w:rsidRPr="001C0FC4" w:rsidRDefault="00296E35" w:rsidP="002E3FCC">
            <w:pPr>
              <w:pStyle w:val="TAH"/>
              <w:rPr>
                <w:bCs/>
              </w:rPr>
            </w:pPr>
            <w:r w:rsidRPr="001C0FC4">
              <w:rPr>
                <w:bCs/>
              </w:rPr>
              <w:t>Condition</w:t>
            </w:r>
          </w:p>
        </w:tc>
      </w:tr>
      <w:tr w:rsidR="00296E35" w:rsidRPr="001C0FC4" w14:paraId="08AE0B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51E45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5B193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84DF6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C7AAF3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A060CB" w14:textId="77777777" w:rsidR="00296E35" w:rsidRPr="001C0FC4" w:rsidRDefault="00296E35" w:rsidP="002E3FCC">
            <w:pPr>
              <w:pStyle w:val="TAL"/>
            </w:pPr>
          </w:p>
        </w:tc>
      </w:tr>
      <w:tr w:rsidR="00296E35" w:rsidRPr="001C0FC4" w14:paraId="33559E9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0509C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455195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B11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9E19D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52BE26" w14:textId="77777777" w:rsidR="00296E35" w:rsidRPr="001C0FC4" w:rsidRDefault="00296E35" w:rsidP="002E3FCC">
            <w:pPr>
              <w:pStyle w:val="TAL"/>
            </w:pPr>
          </w:p>
        </w:tc>
      </w:tr>
      <w:tr w:rsidR="00296E35" w:rsidRPr="001C0FC4" w14:paraId="0FDBCC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B2823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3B4783"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2332F0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A0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7015A" w14:textId="77777777" w:rsidR="00296E35" w:rsidRPr="001C0FC4" w:rsidRDefault="00296E35" w:rsidP="002E3FCC">
            <w:pPr>
              <w:pStyle w:val="TAL"/>
            </w:pPr>
          </w:p>
        </w:tc>
      </w:tr>
    </w:tbl>
    <w:p w14:paraId="7E43753E" w14:textId="77777777" w:rsidR="00296E35" w:rsidRPr="001C0FC4" w:rsidRDefault="00296E35" w:rsidP="00296E35"/>
    <w:p w14:paraId="7CF5CFEB" w14:textId="77777777" w:rsidR="00296E35" w:rsidRPr="001C0FC4" w:rsidRDefault="00296E35" w:rsidP="00296E35">
      <w:pPr>
        <w:pStyle w:val="TH"/>
      </w:pPr>
      <w:r w:rsidRPr="001C0FC4">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69DD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366912" w14:textId="367EA3AE" w:rsidR="00296E35" w:rsidRPr="001C0FC4" w:rsidRDefault="00296E35" w:rsidP="002E3FCC">
            <w:pPr>
              <w:pStyle w:val="TAL"/>
            </w:pPr>
            <w:r w:rsidRPr="001C0FC4">
              <w:t xml:space="preserve">Derivation Path: TS </w:t>
            </w:r>
            <w:r>
              <w:t>37.579</w:t>
            </w:r>
            <w:r w:rsidRPr="001C0FC4">
              <w:t>-1 [2], Table 5.5.3.8.6-1, condition FD_MSRP</w:t>
            </w:r>
          </w:p>
        </w:tc>
      </w:tr>
    </w:tbl>
    <w:p w14:paraId="176C5B6D" w14:textId="77777777" w:rsidR="00296E35" w:rsidRPr="001C0FC4" w:rsidRDefault="00296E35" w:rsidP="00296E35"/>
    <w:p w14:paraId="32FC2E2E" w14:textId="25A9E6F0" w:rsidR="00296E35" w:rsidRPr="001C0FC4" w:rsidRDefault="00296E35" w:rsidP="00296E35">
      <w:pPr>
        <w:pStyle w:val="TH"/>
      </w:pPr>
      <w:r w:rsidRPr="001C0FC4">
        <w:t>Table 6.2.10.3.3-4: SIP 200 (OK) from the UE (step 1, Table 6.2.10.3.2-1;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DA808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845C6D" w14:textId="530F63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718DBE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1F7C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0BC91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2D4BF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C93FA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9C4847" w14:textId="77777777" w:rsidR="00296E35" w:rsidRPr="001C0FC4" w:rsidRDefault="00296E35" w:rsidP="002E3FCC">
            <w:pPr>
              <w:pStyle w:val="TAH"/>
              <w:rPr>
                <w:bCs/>
              </w:rPr>
            </w:pPr>
            <w:r w:rsidRPr="001C0FC4">
              <w:rPr>
                <w:bCs/>
              </w:rPr>
              <w:t>Condition</w:t>
            </w:r>
          </w:p>
        </w:tc>
      </w:tr>
      <w:tr w:rsidR="00296E35" w:rsidRPr="001C0FC4" w14:paraId="16E3B7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DDDE11"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9D2E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0D0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8435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0DB4F3" w14:textId="77777777" w:rsidR="00296E35" w:rsidRPr="001C0FC4" w:rsidRDefault="00296E35" w:rsidP="002E3FCC">
            <w:pPr>
              <w:pStyle w:val="TAL"/>
            </w:pPr>
          </w:p>
        </w:tc>
      </w:tr>
      <w:tr w:rsidR="00296E35" w:rsidRPr="001C0FC4" w14:paraId="2118F3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0B3DAC"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49BBA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AB21E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39D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EFD51" w14:textId="77777777" w:rsidR="00296E35" w:rsidRPr="001C0FC4" w:rsidRDefault="00296E35" w:rsidP="002E3FCC">
            <w:pPr>
              <w:pStyle w:val="TAL"/>
            </w:pPr>
          </w:p>
        </w:tc>
      </w:tr>
      <w:tr w:rsidR="00296E35" w:rsidRPr="001C0FC4" w14:paraId="642DA2B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3AB9F2"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8FC651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BFC8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6C5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DD630C" w14:textId="77777777" w:rsidR="00296E35" w:rsidRPr="001C0FC4" w:rsidRDefault="00296E35" w:rsidP="002E3FCC">
            <w:pPr>
              <w:pStyle w:val="TAL"/>
            </w:pPr>
          </w:p>
        </w:tc>
      </w:tr>
      <w:tr w:rsidR="00296E35" w:rsidRPr="001C0FC4" w14:paraId="677F5D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C935A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1B3CD3" w14:textId="77777777" w:rsidR="00296E35" w:rsidRPr="001C0FC4" w:rsidRDefault="00296E35" w:rsidP="002E3FCC">
            <w:pPr>
              <w:pStyle w:val="TAL"/>
            </w:pPr>
            <w:r w:rsidRPr="001C0FC4">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56F954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F6B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41484C" w14:textId="77777777" w:rsidR="00296E35" w:rsidRPr="001C0FC4" w:rsidRDefault="00296E35" w:rsidP="002E3FCC">
            <w:pPr>
              <w:pStyle w:val="TAL"/>
            </w:pPr>
          </w:p>
        </w:tc>
      </w:tr>
    </w:tbl>
    <w:p w14:paraId="1C38CBE7" w14:textId="77777777" w:rsidR="00296E35" w:rsidRPr="001C0FC4" w:rsidRDefault="00296E35" w:rsidP="00296E35"/>
    <w:p w14:paraId="49F3168A" w14:textId="77777777" w:rsidR="00296E35" w:rsidRPr="001C0FC4" w:rsidRDefault="00296E35" w:rsidP="00296E35">
      <w:pPr>
        <w:pStyle w:val="TH"/>
      </w:pPr>
      <w:r w:rsidRPr="001C0FC4">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AFE83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DB479C3" w14:textId="160C406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A6C2632" w14:textId="77777777" w:rsidR="00296E35" w:rsidRPr="001C0FC4" w:rsidRDefault="00296E35" w:rsidP="00296E35"/>
    <w:p w14:paraId="2202506A" w14:textId="50AA5286" w:rsidR="00296E35" w:rsidRPr="001C0FC4" w:rsidRDefault="00296E35" w:rsidP="00296E35">
      <w:pPr>
        <w:pStyle w:val="TH"/>
      </w:pPr>
      <w:r w:rsidRPr="001C0FC4">
        <w:t>Table 6.2.10.3.3-6: MSRP SEND from the SS (step 6, Table 6.2.10.3.2-1;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031EA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D3BCE9" w14:textId="1DA981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1F424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B7E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E8379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A8A45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B5A8A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14AD1E" w14:textId="77777777" w:rsidR="00296E35" w:rsidRPr="001C0FC4" w:rsidRDefault="00296E35" w:rsidP="002E3FCC">
            <w:pPr>
              <w:pStyle w:val="TAH"/>
              <w:rPr>
                <w:bCs/>
              </w:rPr>
            </w:pPr>
            <w:r w:rsidRPr="001C0FC4">
              <w:rPr>
                <w:bCs/>
              </w:rPr>
              <w:t>Condition</w:t>
            </w:r>
          </w:p>
        </w:tc>
      </w:tr>
      <w:tr w:rsidR="00296E35" w:rsidRPr="001C0FC4" w14:paraId="55453E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D9760B"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0926A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00F71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C1377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ECD21B" w14:textId="77777777" w:rsidR="00296E35" w:rsidRPr="001C0FC4" w:rsidRDefault="00296E35" w:rsidP="002E3FCC">
            <w:pPr>
              <w:pStyle w:val="TAL"/>
            </w:pPr>
          </w:p>
        </w:tc>
      </w:tr>
      <w:tr w:rsidR="00296E35" w:rsidRPr="001C0FC4" w14:paraId="05432D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6F6BE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98AC300"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1B67A1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F34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B9AD8A" w14:textId="77777777" w:rsidR="00296E35" w:rsidRPr="001C0FC4" w:rsidRDefault="00296E35" w:rsidP="002E3FCC">
            <w:pPr>
              <w:pStyle w:val="TAL"/>
            </w:pPr>
          </w:p>
        </w:tc>
      </w:tr>
      <w:tr w:rsidR="00296E35" w:rsidRPr="001C0FC4" w14:paraId="7716B6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D325B1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FDDF09B" w14:textId="77777777" w:rsidR="00296E35" w:rsidRPr="001C0FC4" w:rsidRDefault="00296E35" w:rsidP="002E3FCC">
            <w:pPr>
              <w:pStyle w:val="TAL"/>
            </w:pPr>
            <w:r w:rsidRPr="001C0FC4">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0641D0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BAB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431C9" w14:textId="77777777" w:rsidR="00296E35" w:rsidRPr="001C0FC4" w:rsidRDefault="00296E35" w:rsidP="002E3FCC">
            <w:pPr>
              <w:pStyle w:val="TAL"/>
            </w:pPr>
          </w:p>
        </w:tc>
      </w:tr>
    </w:tbl>
    <w:p w14:paraId="3D64151B" w14:textId="77777777" w:rsidR="00296E35" w:rsidRPr="001C0FC4" w:rsidRDefault="00296E35" w:rsidP="00296E35"/>
    <w:p w14:paraId="438A8719" w14:textId="77777777" w:rsidR="00296E35" w:rsidRPr="001C0FC4" w:rsidRDefault="00296E35" w:rsidP="00296E35">
      <w:pPr>
        <w:pStyle w:val="TH"/>
      </w:pPr>
      <w:r w:rsidRPr="001C0FC4">
        <w:t>Table 6.2.10.3.3-7: Void</w:t>
      </w:r>
    </w:p>
    <w:p w14:paraId="346D9F34" w14:textId="77777777" w:rsidR="00296E35" w:rsidRPr="001C0FC4" w:rsidRDefault="00296E35" w:rsidP="00296E35">
      <w:pPr>
        <w:pStyle w:val="TH"/>
      </w:pPr>
      <w:r w:rsidRPr="001C0FC4">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AF6E0F"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C814E8D" w14:textId="524AE1E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5.5.3.10-2, condition PROTECTED_FILE, PCK</w:t>
            </w:r>
          </w:p>
        </w:tc>
      </w:tr>
    </w:tbl>
    <w:p w14:paraId="601E1295" w14:textId="77777777" w:rsidR="00296E35" w:rsidRPr="001C0FC4" w:rsidRDefault="00296E35" w:rsidP="00296E35"/>
    <w:p w14:paraId="7CBBD5DC" w14:textId="30F873AB" w:rsidR="00296E35" w:rsidRPr="001C0FC4" w:rsidRDefault="00296E35" w:rsidP="00296E35">
      <w:pPr>
        <w:pStyle w:val="TH"/>
      </w:pPr>
      <w:r w:rsidRPr="001C0FC4">
        <w:t>Table 6.2.10.3.3-9: SIP BYE from the SS (step 8, Table 6.2.10.3.2-1;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D1210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8632A" w14:textId="59D33DC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0F674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ED743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5E4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7DFD7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71D4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CF653B6" w14:textId="77777777" w:rsidR="00296E35" w:rsidRPr="001C0FC4" w:rsidRDefault="00296E35" w:rsidP="002E3FCC">
            <w:pPr>
              <w:pStyle w:val="TAH"/>
              <w:rPr>
                <w:bCs/>
              </w:rPr>
            </w:pPr>
            <w:r w:rsidRPr="001C0FC4">
              <w:rPr>
                <w:bCs/>
              </w:rPr>
              <w:t>Condition</w:t>
            </w:r>
          </w:p>
        </w:tc>
      </w:tr>
      <w:tr w:rsidR="00296E35" w:rsidRPr="001C0FC4" w14:paraId="0CD1A79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9EC279A"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53B829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112C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DFFD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165BEE" w14:textId="77777777" w:rsidR="00296E35" w:rsidRPr="001C0FC4" w:rsidRDefault="00296E35" w:rsidP="002E3FCC">
            <w:pPr>
              <w:pStyle w:val="TAL"/>
            </w:pPr>
          </w:p>
        </w:tc>
      </w:tr>
      <w:tr w:rsidR="00296E35" w:rsidRPr="001C0FC4" w14:paraId="72BDEA6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217BF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23E57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025FED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AE2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6661AD" w14:textId="77777777" w:rsidR="00296E35" w:rsidRPr="001C0FC4" w:rsidRDefault="00296E35" w:rsidP="002E3FCC">
            <w:pPr>
              <w:pStyle w:val="TAL"/>
            </w:pPr>
          </w:p>
        </w:tc>
      </w:tr>
      <w:tr w:rsidR="00296E35" w:rsidRPr="001C0FC4" w14:paraId="6A0E1E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AD79431"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5D0B5F"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B8A00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4E52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CB6C7E" w14:textId="77777777" w:rsidR="00296E35" w:rsidRPr="001C0FC4" w:rsidRDefault="00296E35" w:rsidP="002E3FCC">
            <w:pPr>
              <w:pStyle w:val="TAL"/>
            </w:pPr>
          </w:p>
        </w:tc>
      </w:tr>
      <w:tr w:rsidR="00296E35" w:rsidRPr="001C0FC4" w14:paraId="4619A4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C3500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E17EB8"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2C74D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0C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C27A5" w14:textId="77777777" w:rsidR="00296E35" w:rsidRPr="001C0FC4" w:rsidRDefault="00296E35" w:rsidP="002E3FCC">
            <w:pPr>
              <w:pStyle w:val="TAL"/>
            </w:pPr>
          </w:p>
        </w:tc>
      </w:tr>
    </w:tbl>
    <w:p w14:paraId="60BC5E3D" w14:textId="77777777" w:rsidR="00296E35" w:rsidRPr="001C0FC4" w:rsidRDefault="00296E35" w:rsidP="00296E35"/>
    <w:p w14:paraId="357828B8" w14:textId="77777777" w:rsidR="00296E35" w:rsidRPr="001C0FC4" w:rsidRDefault="00296E35" w:rsidP="00296E35">
      <w:pPr>
        <w:pStyle w:val="TH"/>
      </w:pPr>
      <w:r w:rsidRPr="001C0FC4">
        <w:t>Table 6.2.10.3.3-10: Void</w:t>
      </w:r>
    </w:p>
    <w:p w14:paraId="5DBEFD86" w14:textId="5416F94A" w:rsidR="00296E35" w:rsidRPr="001C0FC4" w:rsidRDefault="00296E35" w:rsidP="00296E35">
      <w:pPr>
        <w:pStyle w:val="TH"/>
      </w:pPr>
      <w:r w:rsidRPr="001C0FC4">
        <w:t>Table 6.2.10.3.3-11: SIP MESSAGE from the UE (step 11, Table 6.2.10.3.2-1;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6DAC6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310DFFD" w14:textId="43E8F5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712180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B2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2FD71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35C4E4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733AC00"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5A23EF" w14:textId="77777777" w:rsidR="00296E35" w:rsidRPr="001C0FC4" w:rsidRDefault="00296E35" w:rsidP="002E3FCC">
            <w:pPr>
              <w:pStyle w:val="TAH"/>
            </w:pPr>
            <w:r w:rsidRPr="001C0FC4">
              <w:t>Condition</w:t>
            </w:r>
          </w:p>
        </w:tc>
      </w:tr>
      <w:tr w:rsidR="00296E35" w:rsidRPr="001C0FC4" w14:paraId="103269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5B328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EAD39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90785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65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783A7" w14:textId="77777777" w:rsidR="00296E35" w:rsidRPr="001C0FC4" w:rsidRDefault="00296E35" w:rsidP="002E3FCC">
            <w:pPr>
              <w:pStyle w:val="TAL"/>
            </w:pPr>
          </w:p>
        </w:tc>
      </w:tr>
      <w:tr w:rsidR="00296E35" w:rsidRPr="001C0FC4" w14:paraId="7D1B01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06001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63E026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3EE8B5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65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10E482" w14:textId="77777777" w:rsidR="00296E35" w:rsidRPr="001C0FC4" w:rsidRDefault="00296E35" w:rsidP="002E3FCC">
            <w:pPr>
              <w:pStyle w:val="TAL"/>
            </w:pPr>
          </w:p>
        </w:tc>
      </w:tr>
      <w:tr w:rsidR="00296E35" w:rsidRPr="001C0FC4" w14:paraId="05B70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0FC76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8611E2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CF4577"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8C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80F154" w14:textId="77777777" w:rsidR="00296E35" w:rsidRPr="001C0FC4" w:rsidRDefault="00296E35" w:rsidP="002E3FCC">
            <w:pPr>
              <w:pStyle w:val="TAL"/>
            </w:pPr>
          </w:p>
        </w:tc>
      </w:tr>
      <w:tr w:rsidR="00296E35" w:rsidRPr="001C0FC4" w14:paraId="44275A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2C9A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E0F23" w14:textId="77777777" w:rsidR="00296E35" w:rsidRPr="001C0FC4" w:rsidRDefault="00296E35" w:rsidP="002E3FCC">
            <w:pPr>
              <w:pStyle w:val="TAL"/>
            </w:pPr>
            <w:r w:rsidRPr="001C0FC4">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6F778FE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850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1D2F7" w14:textId="77777777" w:rsidR="00296E35" w:rsidRPr="001C0FC4" w:rsidRDefault="00296E35" w:rsidP="002E3FCC">
            <w:pPr>
              <w:pStyle w:val="TAL"/>
            </w:pPr>
          </w:p>
        </w:tc>
      </w:tr>
    </w:tbl>
    <w:p w14:paraId="34D6E520" w14:textId="77777777" w:rsidR="00296E35" w:rsidRPr="001C0FC4" w:rsidRDefault="00296E35" w:rsidP="00296E35"/>
    <w:p w14:paraId="3320BF9D" w14:textId="77777777" w:rsidR="00296E35" w:rsidRPr="001C0FC4" w:rsidRDefault="00296E35" w:rsidP="00296E35">
      <w:pPr>
        <w:pStyle w:val="TH"/>
      </w:pPr>
      <w:r w:rsidRPr="001C0FC4">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D7A2A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63AC5A" w14:textId="50086A5A" w:rsidR="00296E35" w:rsidRPr="001C0FC4" w:rsidRDefault="00296E35" w:rsidP="002E3FCC">
            <w:pPr>
              <w:pStyle w:val="TAL"/>
            </w:pPr>
            <w:r w:rsidRPr="001C0FC4">
              <w:t xml:space="preserve">Derivation Path: TS </w:t>
            </w:r>
            <w:r>
              <w:t>37.579</w:t>
            </w:r>
            <w:r w:rsidRPr="001C0FC4">
              <w:t>-1 [2], Table 5.5.3.8.7-1, condition FD_COMPLETED</w:t>
            </w:r>
          </w:p>
        </w:tc>
      </w:tr>
    </w:tbl>
    <w:p w14:paraId="6787D614" w14:textId="77777777" w:rsidR="00296E35" w:rsidRPr="001C0FC4" w:rsidRDefault="00296E35" w:rsidP="00296E35"/>
    <w:p w14:paraId="612CAF4E" w14:textId="77777777" w:rsidR="00296E35" w:rsidRPr="001C0FC4" w:rsidRDefault="00296E35" w:rsidP="00296E35">
      <w:pPr>
        <w:pStyle w:val="Heading3"/>
      </w:pPr>
      <w:bookmarkStart w:id="1162" w:name="_Toc42507368"/>
      <w:bookmarkStart w:id="1163" w:name="_Toc52307899"/>
      <w:bookmarkStart w:id="1164" w:name="_Toc52782463"/>
      <w:bookmarkStart w:id="1165" w:name="_Toc52783074"/>
      <w:bookmarkStart w:id="1166" w:name="_Toc59042943"/>
      <w:bookmarkStart w:id="1167" w:name="_Toc75459160"/>
      <w:bookmarkStart w:id="1168" w:name="_Toc90630600"/>
      <w:bookmarkStart w:id="1169" w:name="_Toc100778807"/>
      <w:bookmarkStart w:id="1170" w:name="_Toc101286138"/>
      <w:bookmarkStart w:id="1171" w:name="_Toc106817724"/>
      <w:bookmarkStart w:id="1172" w:name="_Toc106817849"/>
      <w:bookmarkStart w:id="1173" w:name="_Toc178186367"/>
      <w:bookmarkStart w:id="1174" w:name="_Toc210385181"/>
      <w:r w:rsidRPr="001C0FC4">
        <w:t>6.2.11</w:t>
      </w:r>
      <w:r w:rsidRPr="001C0FC4">
        <w:tab/>
        <w:t>On-network / File Distribution (FD) / FD Using Media Plane / Group Standalone FD / Client Originated (CO)</w:t>
      </w:r>
      <w:bookmarkEnd w:id="1144"/>
      <w:bookmarkEnd w:id="1145"/>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0A4E2EB6" w14:textId="77777777" w:rsidR="00296E35" w:rsidRPr="001C0FC4" w:rsidRDefault="00296E35" w:rsidP="00296E35">
      <w:pPr>
        <w:pStyle w:val="H6"/>
      </w:pPr>
      <w:bookmarkStart w:id="1175" w:name="_Toc52782464"/>
      <w:bookmarkStart w:id="1176" w:name="_Toc52783075"/>
      <w:bookmarkStart w:id="1177" w:name="_Toc59042944"/>
      <w:bookmarkStart w:id="1178" w:name="_Toc522499822"/>
      <w:bookmarkStart w:id="1179" w:name="_Toc25610675"/>
      <w:r w:rsidRPr="001C0FC4">
        <w:t>6.2.11.1</w:t>
      </w:r>
      <w:r w:rsidRPr="001C0FC4">
        <w:tab/>
        <w:t>Test Purpose (TP)</w:t>
      </w:r>
      <w:bookmarkEnd w:id="1175"/>
      <w:bookmarkEnd w:id="1176"/>
      <w:bookmarkEnd w:id="1177"/>
    </w:p>
    <w:p w14:paraId="7462BAC1" w14:textId="77777777" w:rsidR="00296E35" w:rsidRPr="001C0FC4" w:rsidRDefault="00296E35" w:rsidP="00296E35">
      <w:pPr>
        <w:pStyle w:val="H6"/>
      </w:pPr>
      <w:r w:rsidRPr="001C0FC4">
        <w:t>(1)</w:t>
      </w:r>
    </w:p>
    <w:p w14:paraId="0AA378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574500" w14:textId="77777777" w:rsidR="00296E35" w:rsidRPr="001C0FC4" w:rsidRDefault="00296E35" w:rsidP="00296E35">
      <w:pPr>
        <w:pStyle w:val="PL"/>
      </w:pPr>
      <w:r w:rsidRPr="001C0FC4">
        <w:rPr>
          <w:b/>
        </w:rPr>
        <w:t>ensure that</w:t>
      </w:r>
      <w:r w:rsidRPr="001C0FC4">
        <w:t xml:space="preserve"> {</w:t>
      </w:r>
    </w:p>
    <w:p w14:paraId="7AFEF7A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using the media plane}</w:t>
      </w:r>
    </w:p>
    <w:p w14:paraId="226F95AA"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2DCD6610" w14:textId="77777777" w:rsidR="00296E35" w:rsidRPr="001C0FC4" w:rsidRDefault="00296E35" w:rsidP="00296E35">
      <w:pPr>
        <w:pStyle w:val="PL"/>
      </w:pPr>
      <w:r w:rsidRPr="001C0FC4">
        <w:t xml:space="preserve">            }</w:t>
      </w:r>
    </w:p>
    <w:p w14:paraId="3BD13C58" w14:textId="77777777" w:rsidR="00296E35" w:rsidRPr="001C0FC4" w:rsidRDefault="00296E35" w:rsidP="00296E35">
      <w:pPr>
        <w:pStyle w:val="PL"/>
      </w:pPr>
    </w:p>
    <w:p w14:paraId="6504CF36" w14:textId="77777777" w:rsidR="00296E35" w:rsidRPr="001C0FC4" w:rsidRDefault="00296E35" w:rsidP="00296E35">
      <w:pPr>
        <w:pStyle w:val="H6"/>
      </w:pPr>
      <w:r w:rsidRPr="001C0FC4">
        <w:t>(2)</w:t>
      </w:r>
    </w:p>
    <w:p w14:paraId="048E434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0B6D905" w14:textId="77777777" w:rsidR="00296E35" w:rsidRPr="001C0FC4" w:rsidRDefault="00296E35" w:rsidP="00296E35">
      <w:pPr>
        <w:pStyle w:val="PL"/>
      </w:pPr>
      <w:r w:rsidRPr="001C0FC4">
        <w:rPr>
          <w:b/>
        </w:rPr>
        <w:t>ensure that</w:t>
      </w:r>
      <w:r w:rsidRPr="001C0FC4">
        <w:t xml:space="preserve"> {</w:t>
      </w:r>
    </w:p>
    <w:p w14:paraId="61B08ECC"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D631D3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FD message via a MSRP SEND message }</w:t>
      </w:r>
    </w:p>
    <w:p w14:paraId="6E64E9DF" w14:textId="77777777" w:rsidR="00296E35" w:rsidRPr="001C0FC4" w:rsidRDefault="00296E35" w:rsidP="00296E35">
      <w:pPr>
        <w:pStyle w:val="PL"/>
      </w:pPr>
      <w:r w:rsidRPr="001C0FC4">
        <w:t xml:space="preserve">            }</w:t>
      </w:r>
    </w:p>
    <w:p w14:paraId="306D0BDF" w14:textId="77777777" w:rsidR="00296E35" w:rsidRPr="001C0FC4" w:rsidRDefault="00296E35" w:rsidP="00296E35">
      <w:pPr>
        <w:pStyle w:val="PL"/>
      </w:pPr>
    </w:p>
    <w:p w14:paraId="626D273A" w14:textId="77777777" w:rsidR="00296E35" w:rsidRPr="001C0FC4" w:rsidRDefault="00296E35" w:rsidP="00296E35">
      <w:pPr>
        <w:pStyle w:val="H6"/>
      </w:pPr>
      <w:r w:rsidRPr="001C0FC4">
        <w:t>(3)</w:t>
      </w:r>
    </w:p>
    <w:p w14:paraId="1086C546"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t>
      </w:r>
    </w:p>
    <w:p w14:paraId="1D4AC2CF" w14:textId="77777777" w:rsidR="00296E35" w:rsidRPr="001C0FC4" w:rsidRDefault="00296E35" w:rsidP="00296E35">
      <w:pPr>
        <w:pStyle w:val="PL"/>
      </w:pPr>
      <w:r w:rsidRPr="001C0FC4">
        <w:rPr>
          <w:b/>
        </w:rPr>
        <w:t>ensure that</w:t>
      </w:r>
      <w:r w:rsidRPr="001C0FC4">
        <w:t xml:space="preserve"> {</w:t>
      </w:r>
    </w:p>
    <w:p w14:paraId="58203166"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6140AB7"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9EC0791" w14:textId="77777777" w:rsidR="00296E35" w:rsidRPr="001C0FC4" w:rsidRDefault="00296E35" w:rsidP="00296E35">
      <w:pPr>
        <w:pStyle w:val="PL"/>
      </w:pPr>
      <w:r w:rsidRPr="001C0FC4">
        <w:t xml:space="preserve">            }</w:t>
      </w:r>
    </w:p>
    <w:p w14:paraId="5EEB0D88" w14:textId="77777777" w:rsidR="00296E35" w:rsidRPr="001C0FC4" w:rsidRDefault="00296E35" w:rsidP="00296E35">
      <w:pPr>
        <w:pStyle w:val="PL"/>
      </w:pPr>
    </w:p>
    <w:p w14:paraId="7A72FBA9" w14:textId="77777777" w:rsidR="00296E35" w:rsidRPr="001C0FC4" w:rsidRDefault="00296E35" w:rsidP="00296E35">
      <w:pPr>
        <w:pStyle w:val="H6"/>
      </w:pPr>
      <w:r w:rsidRPr="001C0FC4">
        <w:t>(4)</w:t>
      </w:r>
    </w:p>
    <w:p w14:paraId="282D79C2"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with a disposition of "</w:t>
      </w:r>
      <w:r w:rsidRPr="001C0FC4">
        <w:rPr>
          <w:lang w:eastAsia="ko-KR"/>
        </w:rPr>
        <w:t>FILE DOWNLOAD COMPLETED UPDATE</w:t>
      </w:r>
      <w:r w:rsidRPr="001C0FC4">
        <w:t>" }</w:t>
      </w:r>
    </w:p>
    <w:p w14:paraId="73A4C896" w14:textId="77777777" w:rsidR="00296E35" w:rsidRPr="001C0FC4" w:rsidRDefault="00296E35" w:rsidP="00296E35">
      <w:pPr>
        <w:pStyle w:val="PL"/>
      </w:pPr>
      <w:r w:rsidRPr="001C0FC4">
        <w:rPr>
          <w:b/>
        </w:rPr>
        <w:t>ensure that</w:t>
      </w:r>
      <w:r w:rsidRPr="001C0FC4">
        <w:t xml:space="preserve"> {</w:t>
      </w:r>
    </w:p>
    <w:p w14:paraId="13B01CC7"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664CC28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9D08745" w14:textId="77777777" w:rsidR="00296E35" w:rsidRPr="001C0FC4" w:rsidRDefault="00296E35" w:rsidP="00296E35">
      <w:pPr>
        <w:pStyle w:val="PL"/>
      </w:pPr>
      <w:r w:rsidRPr="001C0FC4">
        <w:t xml:space="preserve">            }</w:t>
      </w:r>
    </w:p>
    <w:p w14:paraId="3FE2390F" w14:textId="77777777" w:rsidR="00296E35" w:rsidRPr="001C0FC4" w:rsidRDefault="00296E35" w:rsidP="00296E35">
      <w:pPr>
        <w:pStyle w:val="PL"/>
      </w:pPr>
    </w:p>
    <w:p w14:paraId="64B3C9DE" w14:textId="77777777" w:rsidR="00296E35" w:rsidRPr="001C0FC4" w:rsidRDefault="00296E35" w:rsidP="00296E35">
      <w:pPr>
        <w:pStyle w:val="H6"/>
      </w:pPr>
      <w:bookmarkStart w:id="1180" w:name="_Toc52782465"/>
      <w:bookmarkStart w:id="1181" w:name="_Toc52783076"/>
      <w:bookmarkStart w:id="1182" w:name="_Toc59042945"/>
      <w:r w:rsidRPr="001C0FC4">
        <w:t>6.2.11.2</w:t>
      </w:r>
      <w:r w:rsidRPr="001C0FC4">
        <w:tab/>
        <w:t>Conformance requirements</w:t>
      </w:r>
      <w:bookmarkEnd w:id="1180"/>
      <w:bookmarkEnd w:id="1181"/>
      <w:bookmarkEnd w:id="1182"/>
    </w:p>
    <w:p w14:paraId="6054262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749BF6E" w14:textId="77777777" w:rsidR="00296E35" w:rsidRPr="001C0FC4" w:rsidRDefault="00296E35" w:rsidP="00296E35">
      <w:r w:rsidRPr="001C0FC4">
        <w:t>[TS 24.282, clause 10.2.5.2.3]</w:t>
      </w:r>
    </w:p>
    <w:p w14:paraId="03419716" w14:textId="77777777" w:rsidR="00296E35" w:rsidRPr="001C0FC4" w:rsidRDefault="00296E35" w:rsidP="00296E35">
      <w:r w:rsidRPr="001C0FC4">
        <w:t>The MCData client shall generate a SIP INVITE request in accordance with 3GPP TS 24.229 [5] with the clarifications given below.</w:t>
      </w:r>
    </w:p>
    <w:p w14:paraId="064DDC58" w14:textId="77777777" w:rsidR="00296E35" w:rsidRPr="001C0FC4" w:rsidRDefault="00296E35" w:rsidP="00296E35">
      <w:r w:rsidRPr="001C0FC4">
        <w:t>The MCData client:</w:t>
      </w:r>
    </w:p>
    <w:p w14:paraId="740ADC08"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FA81B5A"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4F2E315F"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3A28F602"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072852A" w14:textId="77777777" w:rsidR="00296E35" w:rsidRPr="001C0FC4" w:rsidRDefault="00296E35" w:rsidP="00296E35">
      <w:pPr>
        <w:pStyle w:val="B1"/>
      </w:pPr>
      <w:r w:rsidRPr="001C0FC4">
        <w:t>5)</w:t>
      </w:r>
      <w:r w:rsidRPr="001C0FC4">
        <w:tab/>
        <w:t>should include the "timer" option tag in the Supported header field;</w:t>
      </w:r>
    </w:p>
    <w:p w14:paraId="546B7F5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3AFFFED9"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09E09C0F" w14:textId="77777777" w:rsidR="00296E35" w:rsidRPr="001C0FC4" w:rsidRDefault="00296E35" w:rsidP="00296E35">
      <w:pPr>
        <w:pStyle w:val="B1"/>
      </w:pPr>
      <w:r w:rsidRPr="001C0FC4">
        <w:t>8)</w:t>
      </w:r>
      <w:r w:rsidRPr="001C0FC4">
        <w:tab/>
        <w:t>if a one-to-one file distribution is requested:</w:t>
      </w:r>
    </w:p>
    <w:p w14:paraId="08CF9B08"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1F7B427F"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56B2CBA4" w14:textId="77777777" w:rsidR="00296E35" w:rsidRPr="001C0FC4" w:rsidRDefault="00296E35" w:rsidP="00296E35">
      <w:pPr>
        <w:pStyle w:val="B3"/>
      </w:pPr>
      <w:r w:rsidRPr="001C0FC4">
        <w:t>i)</w:t>
      </w:r>
      <w:r w:rsidRPr="001C0FC4">
        <w:tab/>
        <w:t>the &lt;request-type&gt; element set to a value of "one-to-one-fd";</w:t>
      </w:r>
    </w:p>
    <w:p w14:paraId="243B33B0"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0E3AAA0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7B988B47" w14:textId="77777777" w:rsidR="00296E35" w:rsidRPr="001C0FC4" w:rsidRDefault="00296E35" w:rsidP="00296E35">
      <w:pPr>
        <w:pStyle w:val="B3"/>
      </w:pPr>
      <w:r w:rsidRPr="001C0FC4">
        <w:t>ii)</w:t>
      </w:r>
      <w:r w:rsidRPr="001C0FC4">
        <w:tab/>
        <w:t>shall use the keying material to generate a PCK as described in 3GPP TS 33.180 [26];</w:t>
      </w:r>
    </w:p>
    <w:p w14:paraId="2624155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15439EC"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73EE1DC"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26B8792"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23CACED"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C2E57A" w14:textId="77777777" w:rsidR="00296E35" w:rsidRPr="001C0FC4" w:rsidRDefault="00296E35" w:rsidP="00296E35">
      <w:pPr>
        <w:pStyle w:val="B1"/>
      </w:pPr>
      <w:r w:rsidRPr="001C0FC4">
        <w:t>9)</w:t>
      </w:r>
      <w:r w:rsidRPr="001C0FC4">
        <w:tab/>
        <w:t xml:space="preserve">if a group file distribution is requested: </w:t>
      </w:r>
    </w:p>
    <w:p w14:paraId="6BEA49F1"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16238D7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6CF73C96" w14:textId="77777777" w:rsidR="00296E35" w:rsidRPr="001C0FC4" w:rsidRDefault="00296E35" w:rsidP="00296E35">
      <w:pPr>
        <w:pStyle w:val="B3"/>
      </w:pPr>
      <w:r w:rsidRPr="001C0FC4">
        <w:t>i)</w:t>
      </w:r>
      <w:r w:rsidRPr="001C0FC4">
        <w:tab/>
        <w:t>the &lt;request-type&gt; element set to a value of "group-fd";</w:t>
      </w:r>
    </w:p>
    <w:p w14:paraId="63DC3A54" w14:textId="77777777" w:rsidR="00296E35" w:rsidRPr="001C0FC4" w:rsidRDefault="00296E35" w:rsidP="00296E35">
      <w:pPr>
        <w:pStyle w:val="B3"/>
      </w:pPr>
      <w:r w:rsidRPr="001C0FC4">
        <w:t>ii)</w:t>
      </w:r>
      <w:r w:rsidRPr="001C0FC4">
        <w:tab/>
        <w:t>the &lt;mcdata-request-uri&gt; element set to the MCData group identity; and</w:t>
      </w:r>
    </w:p>
    <w:p w14:paraId="12B6A1D4"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036AF86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9C8CF67"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7C9748A"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3688AEF8"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4AD3BF5"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74E1F400" w14:textId="77777777" w:rsidR="00296E35" w:rsidRPr="001C0FC4" w:rsidRDefault="00296E35" w:rsidP="00296E35">
      <w:pPr>
        <w:pStyle w:val="B1"/>
      </w:pPr>
      <w:r w:rsidRPr="001C0FC4">
        <w:t>13)</w:t>
      </w:r>
      <w:r w:rsidRPr="001C0FC4">
        <w:tab/>
        <w:t>shall send the SIP INVITE request towards the MCData server according to 3GPP TS 24.229 [5].</w:t>
      </w:r>
    </w:p>
    <w:p w14:paraId="1B5AA794" w14:textId="77777777" w:rsidR="00296E35" w:rsidRPr="001C0FC4" w:rsidRDefault="00296E35" w:rsidP="00296E35">
      <w:r w:rsidRPr="001C0FC4">
        <w:t>On receipt of a SIP 2xx response to the SIP INVITE request, the MCData client:</w:t>
      </w:r>
    </w:p>
    <w:p w14:paraId="7FDB8ABD" w14:textId="77777777" w:rsidR="00296E35" w:rsidRPr="001C0FC4" w:rsidRDefault="00296E35" w:rsidP="00296E35">
      <w:pPr>
        <w:pStyle w:val="B1"/>
      </w:pPr>
      <w:r w:rsidRPr="001C0FC4">
        <w:t>1)</w:t>
      </w:r>
      <w:r w:rsidRPr="001C0FC4">
        <w:tab/>
        <w:t xml:space="preserve">shall send a SIP ACK request as specified in 3GPP TS 24.229 [5]; </w:t>
      </w:r>
    </w:p>
    <w:p w14:paraId="24667AC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A8129E5" w14:textId="77777777" w:rsidR="00296E35" w:rsidRPr="001C0FC4" w:rsidRDefault="00296E35" w:rsidP="00296E35">
      <w:pPr>
        <w:pStyle w:val="B1"/>
      </w:pPr>
      <w:r w:rsidRPr="001C0FC4">
        <w:t>3)</w:t>
      </w:r>
      <w:r w:rsidRPr="001C0FC4">
        <w:tab/>
        <w:t>shall interact with the media plane as specified in 3GPP TS 24.582 [15] subclause 10.2.5.1.1..</w:t>
      </w:r>
    </w:p>
    <w:p w14:paraId="1830E480" w14:textId="77777777" w:rsidR="00296E35" w:rsidRPr="001C0FC4" w:rsidRDefault="00296E35" w:rsidP="00296E35">
      <w:r w:rsidRPr="001C0FC4">
        <w:t>[TS 24.282, clause 6.2.2.3]</w:t>
      </w:r>
    </w:p>
    <w:p w14:paraId="26BABFB8" w14:textId="77777777" w:rsidR="00296E35" w:rsidRPr="001C0FC4" w:rsidRDefault="00296E35" w:rsidP="00296E35">
      <w:r w:rsidRPr="001C0FC4">
        <w:t>In order to generate an FD message, the MCData client:</w:t>
      </w:r>
    </w:p>
    <w:p w14:paraId="6559B8AE" w14:textId="77777777" w:rsidR="00296E35" w:rsidRPr="001C0FC4" w:rsidRDefault="00296E35" w:rsidP="00296E35">
      <w:pPr>
        <w:pStyle w:val="B1"/>
      </w:pPr>
      <w:r w:rsidRPr="001C0FC4">
        <w:t>1)</w:t>
      </w:r>
      <w:r w:rsidRPr="001C0FC4">
        <w:tab/>
        <w:t>shall generate an FD SIGNALLING PAYLOAD message as specified in subclause 15.1.3; and</w:t>
      </w:r>
    </w:p>
    <w:p w14:paraId="3E0EC5F3"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57CCD3D7" w14:textId="77777777" w:rsidR="00296E35" w:rsidRPr="001C0FC4" w:rsidRDefault="00296E35" w:rsidP="00296E35">
      <w:r w:rsidRPr="001C0FC4">
        <w:t>When generating an FD SIGNALLING PAYLOAD message as specified in subclause 15.1.3, the MCData client:</w:t>
      </w:r>
    </w:p>
    <w:p w14:paraId="67E7D3C4" w14:textId="77777777" w:rsidR="00296E35" w:rsidRPr="001C0FC4" w:rsidRDefault="00296E35" w:rsidP="00296E35">
      <w:pPr>
        <w:pStyle w:val="B1"/>
      </w:pPr>
      <w:r w:rsidRPr="001C0FC4">
        <w:t>1)</w:t>
      </w:r>
      <w:r w:rsidRPr="001C0FC4">
        <w:tab/>
        <w:t>shall set the Date and time IE to the current time as specified in subclause 15.2.8;</w:t>
      </w:r>
    </w:p>
    <w:p w14:paraId="43B3FF4A"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6B5581BD"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4A5F10EB"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3C18D885"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2037354B"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010442F6"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1B897A23"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41F4EF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25D65A"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069D10C1" w14:textId="77777777" w:rsidR="00296E35" w:rsidRPr="001C0FC4" w:rsidRDefault="00296E35" w:rsidP="00296E35">
      <w:r w:rsidRPr="001C0FC4">
        <w:t>[TS 24.282, clause 12.2.1.2]</w:t>
      </w:r>
    </w:p>
    <w:p w14:paraId="52987402" w14:textId="77777777" w:rsidR="00296E35" w:rsidRPr="001C0FC4" w:rsidRDefault="00296E35" w:rsidP="00296E35">
      <w:pPr>
        <w:rPr>
          <w:rFonts w:eastAsia="SimSun"/>
        </w:rPr>
      </w:pPr>
      <w:r w:rsidRPr="001C0FC4">
        <w:rPr>
          <w:rFonts w:eastAsia="SimSun"/>
        </w:rPr>
        <w:t>Upon receipt of a:</w:t>
      </w:r>
    </w:p>
    <w:p w14:paraId="3DA75DE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CA0CF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A60DD83" w14:textId="77777777" w:rsidR="00296E35" w:rsidRPr="001C0FC4" w:rsidRDefault="00296E35" w:rsidP="00296E35">
      <w:pPr>
        <w:rPr>
          <w:rFonts w:eastAsia="SimSun"/>
        </w:rPr>
      </w:pPr>
      <w:r w:rsidRPr="001C0FC4">
        <w:rPr>
          <w:rFonts w:eastAsia="SimSun"/>
        </w:rPr>
        <w:t>the MCData client:</w:t>
      </w:r>
    </w:p>
    <w:p w14:paraId="511ECCBF"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5A1934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29BE71B" w14:textId="77777777" w:rsidR="00296E35" w:rsidRPr="001C0FC4" w:rsidRDefault="00296E35" w:rsidP="00296E35">
      <w:r w:rsidRPr="001C0FC4">
        <w:t>[TS 24.582, clause 6.1.1.2.1]</w:t>
      </w:r>
    </w:p>
    <w:p w14:paraId="71FDC841" w14:textId="77777777" w:rsidR="00296E35" w:rsidRPr="001C0FC4" w:rsidRDefault="00296E35" w:rsidP="00296E35">
      <w:r w:rsidRPr="001C0FC4">
        <w:t>Upon receiving an indication to establish MSRP connection for standalone SDS using media plane as the originating client, the MCData client:</w:t>
      </w:r>
    </w:p>
    <w:p w14:paraId="2FF85076" w14:textId="77777777" w:rsidR="00296E35" w:rsidRPr="001C0FC4" w:rsidRDefault="00296E35" w:rsidP="00296E35">
      <w:pPr>
        <w:pStyle w:val="B1"/>
      </w:pPr>
      <w:r w:rsidRPr="001C0FC4">
        <w:t>1.</w:t>
      </w:r>
      <w:r w:rsidRPr="001C0FC4">
        <w:tab/>
        <w:t>shall act as an MSRP client according to IETF RFC 6135 [12];</w:t>
      </w:r>
    </w:p>
    <w:p w14:paraId="6433999A" w14:textId="77777777" w:rsidR="00296E35" w:rsidRPr="001C0FC4" w:rsidRDefault="00296E35" w:rsidP="00296E35">
      <w:pPr>
        <w:pStyle w:val="B1"/>
      </w:pPr>
      <w:r w:rsidRPr="001C0FC4">
        <w:t>2.</w:t>
      </w:r>
      <w:r w:rsidRPr="001C0FC4">
        <w:tab/>
        <w:t>shall act according to IETF RFC 6135 [12], as:</w:t>
      </w:r>
    </w:p>
    <w:p w14:paraId="2A98A7E0" w14:textId="77777777" w:rsidR="00296E35" w:rsidRPr="001C0FC4" w:rsidRDefault="00296E35" w:rsidP="00296E35">
      <w:pPr>
        <w:pStyle w:val="B2"/>
      </w:pPr>
      <w:r w:rsidRPr="001C0FC4">
        <w:t>a.</w:t>
      </w:r>
      <w:r w:rsidRPr="001C0FC4">
        <w:tab/>
        <w:t>an "active" endpoint, if a=setup attribute in the received SDP answer is set to "passive"; and</w:t>
      </w:r>
    </w:p>
    <w:p w14:paraId="3D6D0AAD" w14:textId="77777777" w:rsidR="00296E35" w:rsidRPr="001C0FC4" w:rsidRDefault="00296E35" w:rsidP="00296E35">
      <w:pPr>
        <w:pStyle w:val="B2"/>
      </w:pPr>
      <w:r w:rsidRPr="001C0FC4">
        <w:t>b.</w:t>
      </w:r>
      <w:r w:rsidRPr="001C0FC4">
        <w:tab/>
        <w:t>an "passive" endpoint, if a=setup attribute in the received SDP answer is set to "active";</w:t>
      </w:r>
    </w:p>
    <w:p w14:paraId="1B3F619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698EE5E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A16637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7F203C7"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5A87AA5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19E4BD5"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CFF2C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4A0E826"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BF6D452" w14:textId="77777777" w:rsidR="00296E35" w:rsidRPr="001C0FC4" w:rsidRDefault="00296E35" w:rsidP="00296E35">
      <w:r w:rsidRPr="001C0FC4">
        <w:t>If MSRP chunking is not used then on receipt of a 200 (OK) response, the MCData client shall terminate the SIP session as specified in 3GPP TS 24.282 [8].</w:t>
      </w:r>
    </w:p>
    <w:p w14:paraId="073C1174" w14:textId="77777777" w:rsidR="00296E35" w:rsidRPr="001C0FC4" w:rsidRDefault="00296E35" w:rsidP="00296E35">
      <w:r w:rsidRPr="001C0FC4">
        <w:t>If MSRP chunking is used, the MCData client:</w:t>
      </w:r>
    </w:p>
    <w:p w14:paraId="26764371" w14:textId="77777777" w:rsidR="00296E35" w:rsidRPr="001C0FC4" w:rsidRDefault="00296E35" w:rsidP="00296E35">
      <w:pPr>
        <w:pStyle w:val="B1"/>
      </w:pPr>
      <w:r w:rsidRPr="001C0FC4">
        <w:t>1.</w:t>
      </w:r>
      <w:r w:rsidRPr="001C0FC4">
        <w:tab/>
        <w:t>shall send further MSRP SEND requests as necessary;</w:t>
      </w:r>
    </w:p>
    <w:p w14:paraId="220617A6" w14:textId="77777777" w:rsidR="00296E35" w:rsidRPr="001C0FC4" w:rsidRDefault="00296E35" w:rsidP="00296E35">
      <w:pPr>
        <w:pStyle w:val="B1"/>
      </w:pPr>
      <w:r w:rsidRPr="001C0FC4">
        <w:t>2.</w:t>
      </w:r>
      <w:r w:rsidRPr="001C0FC4">
        <w:tab/>
        <w:t>shall wait for a 200 (OK) response to each MSRP SEND request sent; and</w:t>
      </w:r>
    </w:p>
    <w:p w14:paraId="5EC60DB9"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6F096AEA"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575784B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38C8966"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17FEB1D"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36BA84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42479F9"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66823CB" w14:textId="77777777" w:rsidR="00296E35" w:rsidRPr="001C0FC4" w:rsidRDefault="00296E35" w:rsidP="00296E35">
      <w:r w:rsidRPr="001C0FC4">
        <w:t>[TS 24.582, clause 7.1.2.1]</w:t>
      </w:r>
    </w:p>
    <w:p w14:paraId="2431F086" w14:textId="77777777" w:rsidR="00296E35" w:rsidRPr="001C0FC4" w:rsidRDefault="00296E35" w:rsidP="00296E35">
      <w:r w:rsidRPr="001C0FC4">
        <w:t>Upon receiving an indication to establish MSRP connection for file distribution as the originating client, the MCData client:</w:t>
      </w:r>
    </w:p>
    <w:p w14:paraId="2AE50CFD" w14:textId="77777777" w:rsidR="00296E35" w:rsidRPr="001C0FC4" w:rsidRDefault="00296E35" w:rsidP="00296E35">
      <w:pPr>
        <w:pStyle w:val="B1"/>
      </w:pPr>
      <w:r w:rsidRPr="001C0FC4">
        <w:t>1.</w:t>
      </w:r>
      <w:r w:rsidRPr="001C0FC4">
        <w:tab/>
        <w:t>shall act as an MSRP client according to IETF RFC 6135 [12];</w:t>
      </w:r>
    </w:p>
    <w:p w14:paraId="30300440" w14:textId="77777777" w:rsidR="00296E35" w:rsidRPr="001C0FC4" w:rsidRDefault="00296E35" w:rsidP="00296E35">
      <w:pPr>
        <w:pStyle w:val="B1"/>
      </w:pPr>
      <w:r w:rsidRPr="001C0FC4">
        <w:t>2.</w:t>
      </w:r>
      <w:r w:rsidRPr="001C0FC4">
        <w:tab/>
        <w:t>shall act according to IETF RFC 6135 [12], as:</w:t>
      </w:r>
    </w:p>
    <w:p w14:paraId="3D1FE9E3" w14:textId="77777777" w:rsidR="00296E35" w:rsidRPr="001C0FC4" w:rsidRDefault="00296E35" w:rsidP="00296E35">
      <w:pPr>
        <w:pStyle w:val="B2"/>
      </w:pPr>
      <w:r w:rsidRPr="001C0FC4">
        <w:t>a.</w:t>
      </w:r>
      <w:r w:rsidRPr="001C0FC4">
        <w:tab/>
        <w:t>an "active" endpoint, if a=setup attribute in the received SDP answer is set to "passive"; and</w:t>
      </w:r>
    </w:p>
    <w:p w14:paraId="0C5C6CC1" w14:textId="77777777" w:rsidR="00296E35" w:rsidRPr="001C0FC4" w:rsidRDefault="00296E35" w:rsidP="00296E35">
      <w:pPr>
        <w:pStyle w:val="B2"/>
      </w:pPr>
      <w:r w:rsidRPr="001C0FC4">
        <w:t>b.</w:t>
      </w:r>
      <w:r w:rsidRPr="001C0FC4">
        <w:tab/>
        <w:t>an "passive" endpoint, if a=setup attribute in the received SDP answer is set to "active";</w:t>
      </w:r>
    </w:p>
    <w:p w14:paraId="50C4DFEF"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BCFBA0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B206F1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652A950"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2C362161" w14:textId="77777777" w:rsidR="00296E35" w:rsidRPr="001C0FC4" w:rsidRDefault="00296E35" w:rsidP="00296E35">
      <w:pPr>
        <w:pStyle w:val="B2"/>
      </w:pPr>
      <w:r w:rsidRPr="001C0FC4">
        <w:t>a.</w:t>
      </w:r>
      <w:r w:rsidRPr="001C0FC4">
        <w:tab/>
        <w:t>shall set To-Path header according to the MSRP URI(s) received in the answer SDP;</w:t>
      </w:r>
    </w:p>
    <w:p w14:paraId="33AB4C5F"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4D9DB2F3"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35E6F755" w14:textId="77777777" w:rsidR="00296E35" w:rsidRPr="001C0FC4" w:rsidRDefault="00296E35" w:rsidP="00296E35">
      <w:pPr>
        <w:pStyle w:val="B1"/>
      </w:pPr>
      <w:r w:rsidRPr="001C0FC4">
        <w:t>2.</w:t>
      </w:r>
      <w:r w:rsidRPr="001C0FC4">
        <w:tab/>
        <w:t>shall send the MSRP SEND request(s) on the established MSRP connection.</w:t>
      </w:r>
    </w:p>
    <w:p w14:paraId="78AB56A9" w14:textId="77777777" w:rsidR="00296E35" w:rsidRPr="001C0FC4" w:rsidRDefault="00296E35" w:rsidP="00296E35">
      <w:r w:rsidRPr="001C0FC4">
        <w:t>If MSRP chunking is used, the MCData client:</w:t>
      </w:r>
    </w:p>
    <w:p w14:paraId="602888FA" w14:textId="77777777" w:rsidR="00296E35" w:rsidRPr="001C0FC4" w:rsidRDefault="00296E35" w:rsidP="00296E35">
      <w:pPr>
        <w:pStyle w:val="B1"/>
      </w:pPr>
      <w:r w:rsidRPr="001C0FC4">
        <w:t>1.</w:t>
      </w:r>
      <w:r w:rsidRPr="001C0FC4">
        <w:tab/>
        <w:t>shall send further MSRP SEND requests containing the file as necessary;</w:t>
      </w:r>
    </w:p>
    <w:p w14:paraId="0E1BDB21" w14:textId="77777777" w:rsidR="00296E35" w:rsidRPr="001C0FC4" w:rsidRDefault="00296E35" w:rsidP="00296E35">
      <w:pPr>
        <w:pStyle w:val="B1"/>
      </w:pPr>
      <w:r w:rsidRPr="001C0FC4">
        <w:t>2.</w:t>
      </w:r>
      <w:r w:rsidRPr="001C0FC4">
        <w:tab/>
        <w:t>shall wait for a 200 (OK) response to each MSRP SEND request sent; and</w:t>
      </w:r>
    </w:p>
    <w:p w14:paraId="5DB2419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A8A9446"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166FC2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6E50D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4C403E6D"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57A7A7F3" w14:textId="77777777" w:rsidR="00296E35" w:rsidRPr="001C0FC4" w:rsidRDefault="00296E35" w:rsidP="00296E35">
      <w:pPr>
        <w:pStyle w:val="H6"/>
      </w:pPr>
      <w:bookmarkStart w:id="1183" w:name="_Toc52782466"/>
      <w:bookmarkStart w:id="1184" w:name="_Toc52783077"/>
      <w:bookmarkStart w:id="1185" w:name="_Toc59042946"/>
      <w:r w:rsidRPr="001C0FC4">
        <w:t>6.2.11.3</w:t>
      </w:r>
      <w:r w:rsidRPr="001C0FC4">
        <w:tab/>
        <w:t>Test description</w:t>
      </w:r>
      <w:bookmarkEnd w:id="1183"/>
      <w:bookmarkEnd w:id="1184"/>
      <w:bookmarkEnd w:id="1185"/>
    </w:p>
    <w:p w14:paraId="55E2F2A3" w14:textId="77777777" w:rsidR="00296E35" w:rsidRPr="001C0FC4" w:rsidRDefault="00296E35" w:rsidP="00296E35">
      <w:pPr>
        <w:pStyle w:val="H6"/>
      </w:pPr>
      <w:bookmarkStart w:id="1186" w:name="_Toc52782467"/>
      <w:bookmarkStart w:id="1187" w:name="_Toc52783078"/>
      <w:bookmarkStart w:id="1188" w:name="_Toc59042947"/>
      <w:r w:rsidRPr="001C0FC4">
        <w:t>6.2.11.3.1</w:t>
      </w:r>
      <w:r w:rsidRPr="001C0FC4">
        <w:tab/>
        <w:t>Pre-test conditions</w:t>
      </w:r>
      <w:bookmarkEnd w:id="1186"/>
      <w:bookmarkEnd w:id="1187"/>
      <w:bookmarkEnd w:id="1188"/>
    </w:p>
    <w:p w14:paraId="7E833D7D" w14:textId="77777777" w:rsidR="00296E35" w:rsidRDefault="00296E35" w:rsidP="00296E35">
      <w:pPr>
        <w:pStyle w:val="H6"/>
      </w:pPr>
      <w:r w:rsidRPr="00102CE5">
        <w:t>Test configuration</w:t>
      </w:r>
      <w:r>
        <w:t>:</w:t>
      </w:r>
    </w:p>
    <w:p w14:paraId="0BDAE24B" w14:textId="7F930E98" w:rsidR="00296E35" w:rsidRDefault="00296E35" w:rsidP="00296E35">
      <w:pPr>
        <w:pStyle w:val="B1"/>
      </w:pPr>
      <w:r>
        <w:t>-</w:t>
      </w:r>
      <w:r>
        <w:tab/>
        <w:t>Single cell configuration according to TS 37.579-1 [2] clause 5.2.2.2.1.</w:t>
      </w:r>
    </w:p>
    <w:p w14:paraId="672810B7" w14:textId="77777777" w:rsidR="00296E35" w:rsidRPr="001C0FC4" w:rsidRDefault="00296E35" w:rsidP="00296E35">
      <w:pPr>
        <w:pStyle w:val="B1"/>
      </w:pPr>
      <w:r w:rsidRPr="001C0FC4">
        <w:t>-</w:t>
      </w:r>
      <w:r w:rsidRPr="001C0FC4">
        <w:tab/>
        <w:t>Test File 1 for CO FD as specified in annex A.2.1 is available at the UE for upload.</w:t>
      </w:r>
    </w:p>
    <w:p w14:paraId="07162289" w14:textId="77777777" w:rsidR="00296E35" w:rsidRDefault="00296E35" w:rsidP="00296E35">
      <w:pPr>
        <w:pStyle w:val="H6"/>
      </w:pPr>
      <w:r>
        <w:t>Preamble:</w:t>
      </w:r>
    </w:p>
    <w:p w14:paraId="7737A461" w14:textId="724A62CF" w:rsidR="00296E35" w:rsidRDefault="00296E35" w:rsidP="00296E35">
      <w:pPr>
        <w:pStyle w:val="B1"/>
      </w:pPr>
      <w:r>
        <w:t>-</w:t>
      </w:r>
      <w:r>
        <w:tab/>
        <w:t>The UE has performed procedure 'Initial registration' as described in TS 37.579-1 [2] clause 5.4.2.</w:t>
      </w:r>
    </w:p>
    <w:p w14:paraId="2CAA0970" w14:textId="77777777" w:rsidR="00296E35" w:rsidRDefault="00296E35" w:rsidP="00296E35">
      <w:pPr>
        <w:pStyle w:val="B1"/>
      </w:pPr>
      <w:r>
        <w:t>-</w:t>
      </w:r>
      <w:r>
        <w:tab/>
      </w:r>
      <w:r w:rsidRPr="000573F5">
        <w:t>UE States at the end of the preamble</w:t>
      </w:r>
      <w:r>
        <w:t>:</w:t>
      </w:r>
    </w:p>
    <w:p w14:paraId="1238CC41" w14:textId="77777777" w:rsidR="00296E35" w:rsidRDefault="00296E35" w:rsidP="00296E35">
      <w:pPr>
        <w:pStyle w:val="B1"/>
        <w:ind w:left="852"/>
      </w:pPr>
      <w:r>
        <w:t>-</w:t>
      </w:r>
      <w:r>
        <w:tab/>
        <w:t>The UE is in RRC_IDLE state.</w:t>
      </w:r>
    </w:p>
    <w:p w14:paraId="2800A6CB" w14:textId="77777777" w:rsidR="00296E35" w:rsidRDefault="00296E35" w:rsidP="00296E35">
      <w:pPr>
        <w:pStyle w:val="B1"/>
        <w:ind w:left="852"/>
      </w:pPr>
      <w:r>
        <w:t>-</w:t>
      </w:r>
      <w:r>
        <w:tab/>
        <w:t>The client is registered for MCData.</w:t>
      </w:r>
    </w:p>
    <w:p w14:paraId="3C0B70AB" w14:textId="77777777" w:rsidR="00296E35" w:rsidRPr="001C0FC4" w:rsidRDefault="00296E35" w:rsidP="00296E35">
      <w:pPr>
        <w:pStyle w:val="H6"/>
      </w:pPr>
      <w:bookmarkStart w:id="1189" w:name="_Toc52782468"/>
      <w:bookmarkStart w:id="1190" w:name="_Toc52783079"/>
      <w:bookmarkStart w:id="1191" w:name="_Toc59042948"/>
      <w:r w:rsidRPr="001C0FC4">
        <w:t>6.2.11.3.2</w:t>
      </w:r>
      <w:r w:rsidRPr="001C0FC4">
        <w:tab/>
        <w:t>Test procedure sequence</w:t>
      </w:r>
      <w:bookmarkEnd w:id="1189"/>
      <w:bookmarkEnd w:id="1190"/>
      <w:bookmarkEnd w:id="1191"/>
    </w:p>
    <w:p w14:paraId="1DEE2F6F" w14:textId="77777777" w:rsidR="00296E35" w:rsidRPr="001C0FC4" w:rsidRDefault="00296E35" w:rsidP="00296E35">
      <w:pPr>
        <w:pStyle w:val="TH"/>
      </w:pPr>
      <w:r w:rsidRPr="001C0FC4">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7E5CC8C" w14:textId="77777777" w:rsidTr="002E3FCC">
        <w:tc>
          <w:tcPr>
            <w:tcW w:w="649" w:type="dxa"/>
            <w:tcBorders>
              <w:top w:val="single" w:sz="4" w:space="0" w:color="auto"/>
              <w:left w:val="single" w:sz="4" w:space="0" w:color="auto"/>
              <w:bottom w:val="nil"/>
              <w:right w:val="single" w:sz="4" w:space="0" w:color="auto"/>
            </w:tcBorders>
            <w:hideMark/>
          </w:tcPr>
          <w:p w14:paraId="559E6A99" w14:textId="77777777" w:rsidR="00296E35" w:rsidRPr="001C0FC4" w:rsidRDefault="00296E35" w:rsidP="002E3FCC">
            <w:pPr>
              <w:pStyle w:val="TAH"/>
            </w:pPr>
            <w:bookmarkStart w:id="1192" w:name="_Hlk39585766"/>
            <w:r w:rsidRPr="001C0FC4">
              <w:t>St</w:t>
            </w:r>
          </w:p>
        </w:tc>
        <w:tc>
          <w:tcPr>
            <w:tcW w:w="3970" w:type="dxa"/>
            <w:tcBorders>
              <w:top w:val="single" w:sz="4" w:space="0" w:color="auto"/>
              <w:left w:val="single" w:sz="4" w:space="0" w:color="auto"/>
              <w:bottom w:val="nil"/>
              <w:right w:val="single" w:sz="4" w:space="0" w:color="auto"/>
            </w:tcBorders>
            <w:hideMark/>
          </w:tcPr>
          <w:p w14:paraId="396C4F0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211C3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043F47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0689EB" w14:textId="77777777" w:rsidR="00296E35" w:rsidRPr="001C0FC4" w:rsidRDefault="00296E35" w:rsidP="002E3FCC">
            <w:pPr>
              <w:pStyle w:val="TAH"/>
            </w:pPr>
            <w:r w:rsidRPr="001C0FC4">
              <w:t>Verdict</w:t>
            </w:r>
          </w:p>
        </w:tc>
      </w:tr>
      <w:tr w:rsidR="00296E35" w:rsidRPr="001C0FC4" w14:paraId="378C1A8A" w14:textId="77777777" w:rsidTr="002E3FCC">
        <w:tc>
          <w:tcPr>
            <w:tcW w:w="649" w:type="dxa"/>
            <w:tcBorders>
              <w:top w:val="nil"/>
              <w:left w:val="single" w:sz="4" w:space="0" w:color="auto"/>
              <w:bottom w:val="single" w:sz="4" w:space="0" w:color="auto"/>
              <w:right w:val="single" w:sz="4" w:space="0" w:color="auto"/>
            </w:tcBorders>
          </w:tcPr>
          <w:p w14:paraId="15E4D7F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3E3F6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A12307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6DB642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9F363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EFBF55" w14:textId="77777777" w:rsidR="00296E35" w:rsidRPr="001C0FC4" w:rsidRDefault="00296E35" w:rsidP="002E3FCC">
            <w:pPr>
              <w:pStyle w:val="TAH"/>
            </w:pPr>
          </w:p>
        </w:tc>
        <w:bookmarkEnd w:id="1192"/>
      </w:tr>
      <w:tr w:rsidR="00296E35" w:rsidRPr="001C0FC4" w14:paraId="790833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E2E0F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EDC8252" w14:textId="2B36C80E" w:rsidR="00296E35" w:rsidRPr="001C0FC4" w:rsidRDefault="00296E35" w:rsidP="002E3FCC">
            <w:pPr>
              <w:pStyle w:val="TAL"/>
            </w:pPr>
            <w:r w:rsidRPr="001C0FC4">
              <w:t>Make the UE (MCData client) send test file 1 (</w:t>
            </w:r>
            <w:r w:rsidR="00ED7609">
              <w:t>ANNEX</w:t>
            </w:r>
            <w:r w:rsidRPr="001C0FC4">
              <w:t xml:space="preserve"> A.2.1) for CO group FD over media plane with disposition notification type "FILE DOWNLOAD COMPLETED UPDATE".</w:t>
            </w:r>
          </w:p>
          <w:p w14:paraId="4C807EE5"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89101B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FC94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2F1D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64EDEB" w14:textId="77777777" w:rsidR="00296E35" w:rsidRPr="001C0FC4" w:rsidRDefault="00296E35" w:rsidP="002E3FCC">
            <w:pPr>
              <w:pStyle w:val="TAC"/>
            </w:pPr>
            <w:r w:rsidRPr="001C0FC4">
              <w:t>-</w:t>
            </w:r>
          </w:p>
        </w:tc>
      </w:tr>
      <w:tr w:rsidR="00296E35" w:rsidRPr="001C0FC4" w14:paraId="3EB7B65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A3FBA4"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FF99C1F" w14:textId="088EBF1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5E707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B06B4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40A0F5"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96B9173" w14:textId="77777777" w:rsidR="00296E35" w:rsidRPr="001C0FC4" w:rsidRDefault="00296E35" w:rsidP="002E3FCC">
            <w:pPr>
              <w:pStyle w:val="TAC"/>
            </w:pPr>
            <w:r w:rsidRPr="001C0FC4">
              <w:t>P</w:t>
            </w:r>
          </w:p>
        </w:tc>
      </w:tr>
      <w:tr w:rsidR="00296E35" w:rsidRPr="001C0FC4" w14:paraId="3B0CDE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DA8E48"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63912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326176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5DCB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484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B0507F" w14:textId="77777777" w:rsidR="00296E35" w:rsidRPr="001C0FC4" w:rsidRDefault="00296E35" w:rsidP="002E3FCC">
            <w:pPr>
              <w:pStyle w:val="TAC"/>
            </w:pPr>
            <w:r w:rsidRPr="001C0FC4">
              <w:t>-</w:t>
            </w:r>
          </w:p>
        </w:tc>
      </w:tr>
      <w:tr w:rsidR="00296E35" w:rsidRPr="001C0FC4" w14:paraId="4E824DC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C916BA" w14:textId="77777777" w:rsidR="00296E35" w:rsidRPr="001C0FC4" w:rsidRDefault="00296E35" w:rsidP="002E3FCC">
            <w:pPr>
              <w:pStyle w:val="TAC"/>
              <w:rPr>
                <w:rFonts w:cs="Arial"/>
              </w:rPr>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879CE42" w14:textId="0A4A68E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3EAC15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093C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51467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2082BBA" w14:textId="77777777" w:rsidR="00296E35" w:rsidRPr="001C0FC4" w:rsidRDefault="00296E35" w:rsidP="002E3FCC">
            <w:pPr>
              <w:pStyle w:val="TAC"/>
            </w:pPr>
            <w:r w:rsidRPr="001C0FC4">
              <w:t>P</w:t>
            </w:r>
          </w:p>
        </w:tc>
      </w:tr>
      <w:tr w:rsidR="00296E35" w:rsidRPr="001C0FC4" w14:paraId="6D58C14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EE582D"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0DB9BFD8"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A0180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BC24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037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B9B4C6" w14:textId="77777777" w:rsidR="00296E35" w:rsidRPr="001C0FC4" w:rsidRDefault="00296E35" w:rsidP="002E3FCC">
            <w:pPr>
              <w:pStyle w:val="TAC"/>
            </w:pPr>
            <w:r w:rsidRPr="001C0FC4">
              <w:t>P</w:t>
            </w:r>
          </w:p>
        </w:tc>
      </w:tr>
      <w:tr w:rsidR="00296E35" w:rsidRPr="001C0FC4" w14:paraId="67A755A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FCC214" w14:textId="77777777" w:rsidR="00296E35" w:rsidRPr="001C0FC4" w:rsidRDefault="00296E35" w:rsidP="002E3FCC">
            <w:pPr>
              <w:pStyle w:val="TAC"/>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7BAE2CBD" w14:textId="3EEA9D3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3F746B2"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205FFF9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DD376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A2FAF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832820" w14:textId="77777777" w:rsidR="00296E35" w:rsidRPr="001C0FC4" w:rsidRDefault="00296E35" w:rsidP="002E3FCC">
            <w:pPr>
              <w:pStyle w:val="TAC"/>
            </w:pPr>
            <w:r w:rsidRPr="001C0FC4">
              <w:t>P</w:t>
            </w:r>
          </w:p>
        </w:tc>
      </w:tr>
      <w:tr w:rsidR="00296E35" w:rsidRPr="001C0FC4" w14:paraId="5349F9B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8CBA96" w14:textId="77777777" w:rsidR="00296E35" w:rsidRPr="001C0FC4" w:rsidRDefault="00296E35" w:rsidP="002E3FCC">
            <w:pPr>
              <w:pStyle w:val="TAC"/>
            </w:pPr>
            <w:r w:rsidRPr="001C0FC4">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46DECFB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CD3039B"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3E3B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2861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5F5B9A" w14:textId="77777777" w:rsidR="00296E35" w:rsidRPr="001C0FC4" w:rsidRDefault="00296E35" w:rsidP="002E3FCC">
            <w:pPr>
              <w:pStyle w:val="TAC"/>
            </w:pPr>
            <w:r w:rsidRPr="001C0FC4">
              <w:t>-</w:t>
            </w:r>
          </w:p>
        </w:tc>
      </w:tr>
      <w:tr w:rsidR="00296E35" w:rsidRPr="001C0FC4" w14:paraId="1773B75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FDA1FE"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83C762D" w14:textId="749A3FA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028E5B37"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Pr>
          <w:p w14:paraId="2A4E0F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FBBDF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358A588C" w14:textId="77777777" w:rsidR="00296E35" w:rsidRPr="001C0FC4" w:rsidRDefault="00296E35" w:rsidP="002E3FCC">
            <w:pPr>
              <w:pStyle w:val="TAC"/>
            </w:pPr>
            <w:r w:rsidRPr="001C0FC4">
              <w:t>P</w:t>
            </w:r>
          </w:p>
        </w:tc>
      </w:tr>
      <w:tr w:rsidR="00296E35" w:rsidRPr="001C0FC4" w14:paraId="76A7B20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D4D858E" w14:textId="77777777" w:rsidR="00296E35" w:rsidRPr="001C0FC4" w:rsidRDefault="00296E35" w:rsidP="002E3FCC">
            <w:pPr>
              <w:pStyle w:val="TAC"/>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320989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EFC94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0AADA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B56E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889B6" w14:textId="77777777" w:rsidR="00296E35" w:rsidRPr="001C0FC4" w:rsidRDefault="00296E35" w:rsidP="002E3FCC">
            <w:pPr>
              <w:pStyle w:val="TAC"/>
            </w:pPr>
            <w:r w:rsidRPr="001C0FC4">
              <w:t>-</w:t>
            </w:r>
          </w:p>
        </w:tc>
      </w:tr>
      <w:tr w:rsidR="00296E35" w:rsidRPr="001C0FC4" w14:paraId="3A649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A64B49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2471ECBD" w14:textId="77777777" w:rsidR="00296E35" w:rsidRPr="001C0FC4" w:rsidRDefault="00296E35" w:rsidP="002E3FCC">
            <w:pPr>
              <w:pStyle w:val="TAL"/>
            </w:pPr>
            <w:r w:rsidRPr="001C0FC4">
              <w:t>Check: Does the UE (MCData client) provide the disposition notification to the user?</w:t>
            </w:r>
          </w:p>
          <w:p w14:paraId="4193D23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5EF58E9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D6BBF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ABB9E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C06C29B" w14:textId="77777777" w:rsidR="00296E35" w:rsidRPr="001C0FC4" w:rsidRDefault="00296E35" w:rsidP="002E3FCC">
            <w:pPr>
              <w:pStyle w:val="TAC"/>
            </w:pPr>
            <w:r w:rsidRPr="001C0FC4">
              <w:t>P</w:t>
            </w:r>
          </w:p>
        </w:tc>
      </w:tr>
      <w:tr w:rsidR="00296E35" w:rsidRPr="001C0FC4" w14:paraId="562450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9F8E9D" w14:textId="77777777" w:rsidR="00296E35" w:rsidRPr="001C0FC4" w:rsidRDefault="00296E35" w:rsidP="002E3FCC">
            <w:pPr>
              <w:pStyle w:val="TAN"/>
            </w:pPr>
            <w:r w:rsidRPr="001C0FC4">
              <w:t>NOTE 1:</w:t>
            </w:r>
            <w:r w:rsidRPr="001C0FC4">
              <w:tab/>
              <w:t>This is expected to be done via a suitable implementation dependent MMI.</w:t>
            </w:r>
          </w:p>
          <w:p w14:paraId="672EF586" w14:textId="77777777" w:rsidR="00296E35" w:rsidRDefault="00296E35" w:rsidP="002E3FCC">
            <w:pPr>
              <w:pStyle w:val="TAN"/>
            </w:pPr>
            <w:r w:rsidRPr="001C0FC4">
              <w:t>NOTE 2:</w:t>
            </w:r>
            <w:r w:rsidRPr="001C0FC4">
              <w:tab/>
              <w:t>Test file 1 for CO FD as specified in annex A.2.1.</w:t>
            </w:r>
          </w:p>
          <w:p w14:paraId="0F8E0361" w14:textId="77777777" w:rsidR="00296E35" w:rsidRPr="001C0FC4" w:rsidRDefault="00296E35" w:rsidP="002E3FCC">
            <w:pPr>
              <w:pStyle w:val="TAN"/>
            </w:pPr>
            <w:r>
              <w:t>NOTE 3:</w:t>
            </w:r>
            <w:r>
              <w:tab/>
              <w:t>The procedure does not release the RRC connection.</w:t>
            </w:r>
          </w:p>
        </w:tc>
      </w:tr>
    </w:tbl>
    <w:p w14:paraId="4A396A53" w14:textId="77777777" w:rsidR="00296E35" w:rsidRPr="001C0FC4" w:rsidRDefault="00296E35" w:rsidP="00296E35"/>
    <w:p w14:paraId="17B0D6EF" w14:textId="77777777" w:rsidR="00296E35" w:rsidRPr="001C0FC4" w:rsidRDefault="00296E35" w:rsidP="00296E35">
      <w:pPr>
        <w:pStyle w:val="H6"/>
      </w:pPr>
      <w:bookmarkStart w:id="1193" w:name="_Toc52782469"/>
      <w:bookmarkStart w:id="1194" w:name="_Toc52783080"/>
      <w:bookmarkStart w:id="1195" w:name="_Toc59042949"/>
      <w:r w:rsidRPr="001C0FC4">
        <w:t>6.2.11.3.3</w:t>
      </w:r>
      <w:r w:rsidRPr="001C0FC4">
        <w:tab/>
        <w:t>Specific message contents</w:t>
      </w:r>
      <w:bookmarkEnd w:id="1193"/>
      <w:bookmarkEnd w:id="1194"/>
      <w:bookmarkEnd w:id="1195"/>
    </w:p>
    <w:p w14:paraId="76324E10" w14:textId="7CE52A15" w:rsidR="00296E35" w:rsidRPr="001C0FC4" w:rsidRDefault="00296E35" w:rsidP="00296E35">
      <w:pPr>
        <w:pStyle w:val="TH"/>
      </w:pPr>
      <w:r w:rsidRPr="001C0FC4">
        <w:t>Table 6.2.11.3.3-1: SIP INVITE from the UE (step 2, Table 6.2.11.3.2-1;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F653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2E9A158" w14:textId="6C1641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w:t>
            </w:r>
          </w:p>
        </w:tc>
      </w:tr>
      <w:tr w:rsidR="00296E35" w:rsidRPr="001C0FC4" w14:paraId="5892CD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3BBED0" w14:textId="77777777" w:rsidR="00296E35" w:rsidRPr="001C0FC4" w:rsidRDefault="00296E35" w:rsidP="002E3FCC">
            <w:pPr>
              <w:pStyle w:val="TAH"/>
              <w:rPr>
                <w:bCs/>
              </w:rPr>
            </w:pPr>
            <w:bookmarkStart w:id="1196" w:name="_Hlk94122268"/>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F1400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5FB31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66BDE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8FBEAD" w14:textId="77777777" w:rsidR="00296E35" w:rsidRPr="001C0FC4" w:rsidRDefault="00296E35" w:rsidP="002E3FCC">
            <w:pPr>
              <w:pStyle w:val="TAH"/>
              <w:rPr>
                <w:bCs/>
              </w:rPr>
            </w:pPr>
            <w:r w:rsidRPr="001C0FC4">
              <w:rPr>
                <w:bCs/>
              </w:rPr>
              <w:t>Condition</w:t>
            </w:r>
          </w:p>
        </w:tc>
        <w:bookmarkEnd w:id="1196"/>
      </w:tr>
      <w:tr w:rsidR="00296E35" w:rsidRPr="001C0FC4" w14:paraId="7EB786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2E00C5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4555F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FDD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D0A4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35102" w14:textId="77777777" w:rsidR="00296E35" w:rsidRPr="001C0FC4" w:rsidRDefault="00296E35" w:rsidP="002E3FCC">
            <w:pPr>
              <w:pStyle w:val="TAL"/>
            </w:pPr>
          </w:p>
        </w:tc>
      </w:tr>
      <w:tr w:rsidR="00296E35" w:rsidRPr="001C0FC4" w14:paraId="0E2E89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C209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BE2F93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D80831B"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6329D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BE862F" w14:textId="77777777" w:rsidR="00296E35" w:rsidRPr="001C0FC4" w:rsidRDefault="00296E35" w:rsidP="002E3FCC">
            <w:pPr>
              <w:pStyle w:val="TAL"/>
            </w:pPr>
          </w:p>
        </w:tc>
      </w:tr>
      <w:tr w:rsidR="00296E35" w:rsidRPr="001C0FC4" w14:paraId="04866E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6B1C5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2A9BD4" w14:textId="77777777" w:rsidR="00296E35" w:rsidRPr="001C0FC4" w:rsidRDefault="00296E35" w:rsidP="002E3FCC">
            <w:pPr>
              <w:pStyle w:val="TAL"/>
              <w:rPr>
                <w:iCs/>
              </w:rPr>
            </w:pPr>
            <w:r w:rsidRPr="001C0FC4">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7FA901A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B09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14301C" w14:textId="77777777" w:rsidR="00296E35" w:rsidRPr="001C0FC4" w:rsidRDefault="00296E35" w:rsidP="002E3FCC">
            <w:pPr>
              <w:pStyle w:val="TAL"/>
            </w:pPr>
          </w:p>
        </w:tc>
      </w:tr>
      <w:tr w:rsidR="00296E35" w:rsidRPr="001C0FC4" w14:paraId="414D77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3C88B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549C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030A2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A91E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29E3E" w14:textId="77777777" w:rsidR="00296E35" w:rsidRPr="001C0FC4" w:rsidRDefault="00296E35" w:rsidP="002E3FCC">
            <w:pPr>
              <w:pStyle w:val="TAL"/>
            </w:pPr>
          </w:p>
        </w:tc>
      </w:tr>
      <w:tr w:rsidR="00296E35" w:rsidRPr="001C0FC4" w14:paraId="4F07F5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F9038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094403" w14:textId="77777777" w:rsidR="00296E35" w:rsidRPr="001C0FC4" w:rsidRDefault="00296E35" w:rsidP="002E3FCC">
            <w:pPr>
              <w:pStyle w:val="TAL"/>
              <w:rPr>
                <w:iCs/>
              </w:rPr>
            </w:pPr>
            <w:r w:rsidRPr="001C0FC4">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6582E52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9D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E6884E" w14:textId="77777777" w:rsidR="00296E35" w:rsidRPr="001C0FC4" w:rsidRDefault="00296E35" w:rsidP="002E3FCC">
            <w:pPr>
              <w:pStyle w:val="TAL"/>
            </w:pPr>
          </w:p>
        </w:tc>
      </w:tr>
      <w:tr w:rsidR="00296E35" w:rsidRPr="001C0FC4" w14:paraId="4E2014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4FB5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E3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F3064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43F8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9A8D01" w14:textId="77777777" w:rsidR="00296E35" w:rsidRPr="001C0FC4" w:rsidRDefault="00296E35" w:rsidP="002E3FCC">
            <w:pPr>
              <w:pStyle w:val="TAL"/>
            </w:pPr>
          </w:p>
        </w:tc>
      </w:tr>
      <w:tr w:rsidR="00296E35" w:rsidRPr="001C0FC4" w14:paraId="7EFD531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C7708B"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13569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2E66D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2D397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01D2B6" w14:textId="77777777" w:rsidR="00296E35" w:rsidRPr="001C0FC4" w:rsidRDefault="00296E35" w:rsidP="002E3FCC">
            <w:pPr>
              <w:pStyle w:val="TAL"/>
            </w:pPr>
          </w:p>
        </w:tc>
      </w:tr>
      <w:tr w:rsidR="00296E35" w:rsidRPr="001C0FC4" w14:paraId="23DA59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69F51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6ED76AA"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EEE0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9F3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C39290" w14:textId="77777777" w:rsidR="00296E35" w:rsidRPr="001C0FC4" w:rsidRDefault="00296E35" w:rsidP="002E3FCC">
            <w:pPr>
              <w:pStyle w:val="TAL"/>
            </w:pPr>
          </w:p>
        </w:tc>
      </w:tr>
      <w:tr w:rsidR="00296E35" w:rsidRPr="001C0FC4" w14:paraId="6621E5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AB76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F2021B" w14:textId="77777777" w:rsidR="00296E35" w:rsidRPr="001C0FC4" w:rsidRDefault="00296E35" w:rsidP="002E3FCC">
            <w:pPr>
              <w:pStyle w:val="TAL"/>
            </w:pPr>
            <w:r w:rsidRPr="001C0FC4">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547B1E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1D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E84168" w14:textId="77777777" w:rsidR="00296E35" w:rsidRPr="001C0FC4" w:rsidRDefault="00296E35" w:rsidP="002E3FCC">
            <w:pPr>
              <w:pStyle w:val="TAL"/>
            </w:pPr>
          </w:p>
        </w:tc>
      </w:tr>
    </w:tbl>
    <w:p w14:paraId="3D630576" w14:textId="77777777" w:rsidR="00296E35" w:rsidRPr="001C0FC4" w:rsidRDefault="00296E35" w:rsidP="00296E35"/>
    <w:p w14:paraId="1AD5463A" w14:textId="77777777" w:rsidR="00296E35" w:rsidRPr="001C0FC4" w:rsidRDefault="00296E35" w:rsidP="00296E35">
      <w:pPr>
        <w:pStyle w:val="TH"/>
      </w:pPr>
      <w:r w:rsidRPr="001C0FC4">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1A116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2F3E80E" w14:textId="228D99A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w:t>
            </w:r>
          </w:p>
        </w:tc>
      </w:tr>
    </w:tbl>
    <w:p w14:paraId="1D1AEF6C" w14:textId="77777777" w:rsidR="00296E35" w:rsidRPr="001C0FC4" w:rsidRDefault="00296E35" w:rsidP="00296E35"/>
    <w:p w14:paraId="2D5FB988" w14:textId="77777777" w:rsidR="00296E35" w:rsidRPr="001C0FC4" w:rsidRDefault="00296E35" w:rsidP="00296E35">
      <w:pPr>
        <w:pStyle w:val="TH"/>
      </w:pPr>
      <w:r w:rsidRPr="001C0FC4">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F2AF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5D7231" w14:textId="562B4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MCD_grp</w:t>
            </w:r>
          </w:p>
        </w:tc>
      </w:tr>
      <w:tr w:rsidR="00296E35" w:rsidRPr="001C0FC4" w14:paraId="4FEE03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37F27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5ECA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C7C2A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285AEA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898631" w14:textId="77777777" w:rsidR="00296E35" w:rsidRPr="001C0FC4" w:rsidRDefault="00296E35" w:rsidP="002E3FCC">
            <w:pPr>
              <w:pStyle w:val="TAH"/>
              <w:rPr>
                <w:bCs/>
              </w:rPr>
            </w:pPr>
            <w:r w:rsidRPr="001C0FC4">
              <w:rPr>
                <w:bCs/>
              </w:rPr>
              <w:t>Condition</w:t>
            </w:r>
          </w:p>
        </w:tc>
      </w:tr>
      <w:tr w:rsidR="00296E35" w:rsidRPr="001C0FC4" w14:paraId="54DFD8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1B898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077D5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4AAC4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C0A5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892053D" w14:textId="77777777" w:rsidR="00296E35" w:rsidRPr="001C0FC4" w:rsidRDefault="00296E35" w:rsidP="002E3FCC">
            <w:pPr>
              <w:pStyle w:val="TAL"/>
            </w:pPr>
          </w:p>
        </w:tc>
      </w:tr>
      <w:tr w:rsidR="00296E35" w:rsidRPr="001C0FC4" w14:paraId="38EC7D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93537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0F61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E9F19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E531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63A6F" w14:textId="77777777" w:rsidR="00296E35" w:rsidRPr="001C0FC4" w:rsidRDefault="00296E35" w:rsidP="002E3FCC">
            <w:pPr>
              <w:pStyle w:val="TAL"/>
            </w:pPr>
          </w:p>
        </w:tc>
      </w:tr>
      <w:tr w:rsidR="00296E35" w:rsidRPr="001C0FC4" w14:paraId="7C6BE8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9E4F61"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B582DE7"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10E5E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AE2F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CEA78" w14:textId="77777777" w:rsidR="00296E35" w:rsidRPr="001C0FC4" w:rsidRDefault="00296E35" w:rsidP="002E3FCC">
            <w:pPr>
              <w:pStyle w:val="TAL"/>
            </w:pPr>
          </w:p>
        </w:tc>
      </w:tr>
    </w:tbl>
    <w:p w14:paraId="52BE31C5" w14:textId="77777777" w:rsidR="00296E35" w:rsidRPr="001C0FC4" w:rsidRDefault="00296E35" w:rsidP="00296E35"/>
    <w:p w14:paraId="65882150" w14:textId="77777777" w:rsidR="00296E35" w:rsidRPr="001C0FC4" w:rsidRDefault="00296E35" w:rsidP="00296E35">
      <w:pPr>
        <w:pStyle w:val="TH"/>
      </w:pPr>
      <w:r w:rsidRPr="001C0FC4">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6AFAB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272F698" w14:textId="7C8E2E3B" w:rsidR="00296E35" w:rsidRPr="001C0FC4" w:rsidRDefault="00296E35" w:rsidP="002E3FCC">
            <w:pPr>
              <w:pStyle w:val="TAL"/>
            </w:pPr>
            <w:r w:rsidRPr="001C0FC4">
              <w:t xml:space="preserve">Derivation Path: TS </w:t>
            </w:r>
            <w:r>
              <w:t>37.579</w:t>
            </w:r>
            <w:r w:rsidRPr="001C0FC4">
              <w:t>-1 [2], Table 5.5.3.8.5-1, condition FD_MSRP</w:t>
            </w:r>
          </w:p>
        </w:tc>
      </w:tr>
    </w:tbl>
    <w:p w14:paraId="4620FB9F" w14:textId="77777777" w:rsidR="00296E35" w:rsidRPr="001C0FC4" w:rsidRDefault="00296E35" w:rsidP="00296E35"/>
    <w:p w14:paraId="7A61E4FD" w14:textId="4451A6A7" w:rsidR="00296E35" w:rsidRPr="001C0FC4" w:rsidRDefault="00296E35" w:rsidP="00296E35">
      <w:pPr>
        <w:pStyle w:val="TH"/>
      </w:pPr>
      <w:r w:rsidRPr="001C0FC4">
        <w:t>Table 6.2.11.3.3-4: SIP 200 (OK) from the SS (step 2, Table 6.2.11.3.2-1;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3CC7B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89AC323" w14:textId="59E0A48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6E107A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5B1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266B8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F82D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F6735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B2F93C" w14:textId="77777777" w:rsidR="00296E35" w:rsidRPr="001C0FC4" w:rsidRDefault="00296E35" w:rsidP="002E3FCC">
            <w:pPr>
              <w:pStyle w:val="TAH"/>
              <w:rPr>
                <w:bCs/>
              </w:rPr>
            </w:pPr>
            <w:r w:rsidRPr="001C0FC4">
              <w:rPr>
                <w:bCs/>
              </w:rPr>
              <w:t>Condition</w:t>
            </w:r>
          </w:p>
        </w:tc>
      </w:tr>
      <w:tr w:rsidR="00296E35" w:rsidRPr="001C0FC4" w14:paraId="4D7FCDC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9494B0B"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D090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39F9D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3318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4F47BD" w14:textId="77777777" w:rsidR="00296E35" w:rsidRPr="001C0FC4" w:rsidRDefault="00296E35" w:rsidP="002E3FCC">
            <w:pPr>
              <w:pStyle w:val="TAL"/>
            </w:pPr>
          </w:p>
        </w:tc>
      </w:tr>
      <w:tr w:rsidR="00296E35" w:rsidRPr="001C0FC4" w14:paraId="7FC41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5A335"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252FB46" w14:textId="77777777" w:rsidR="00296E35" w:rsidRPr="001C0FC4" w:rsidRDefault="00296E35" w:rsidP="002E3FCC">
            <w:pPr>
              <w:pStyle w:val="TAL"/>
            </w:pPr>
            <w:r w:rsidRPr="001C0FC4">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47E90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6D45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16839E" w14:textId="77777777" w:rsidR="00296E35" w:rsidRPr="001C0FC4" w:rsidRDefault="00296E35" w:rsidP="002E3FCC">
            <w:pPr>
              <w:pStyle w:val="TAL"/>
            </w:pPr>
          </w:p>
        </w:tc>
      </w:tr>
    </w:tbl>
    <w:p w14:paraId="21B4BCBD" w14:textId="77777777" w:rsidR="00296E35" w:rsidRPr="001C0FC4" w:rsidRDefault="00296E35" w:rsidP="00296E35"/>
    <w:p w14:paraId="2DB96E9C" w14:textId="77777777" w:rsidR="00296E35" w:rsidRPr="001C0FC4" w:rsidRDefault="00296E35" w:rsidP="00296E35">
      <w:pPr>
        <w:pStyle w:val="TH"/>
      </w:pPr>
      <w:r w:rsidRPr="001C0FC4">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9C0FC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DD5293E" w14:textId="1F673F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F173B56" w14:textId="77777777" w:rsidR="00296E35" w:rsidRPr="001C0FC4" w:rsidRDefault="00296E35" w:rsidP="00296E35"/>
    <w:p w14:paraId="794C227D" w14:textId="23A587AF" w:rsidR="00296E35" w:rsidRPr="001C0FC4" w:rsidRDefault="00296E35" w:rsidP="00296E35">
      <w:pPr>
        <w:pStyle w:val="TH"/>
      </w:pPr>
      <w:r w:rsidRPr="001C0FC4">
        <w:t>Table 6.2.11.3.3-6: MSRP SEND from the UE (step 7, Table 6.2.11.3.2-1;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A4B8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D403DA" w14:textId="2CD17C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12EEA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4725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84C35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46A6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71BB5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2D7D5B" w14:textId="77777777" w:rsidR="00296E35" w:rsidRPr="001C0FC4" w:rsidRDefault="00296E35" w:rsidP="002E3FCC">
            <w:pPr>
              <w:pStyle w:val="TAH"/>
              <w:rPr>
                <w:bCs/>
              </w:rPr>
            </w:pPr>
            <w:r w:rsidRPr="001C0FC4">
              <w:rPr>
                <w:bCs/>
              </w:rPr>
              <w:t>Condition</w:t>
            </w:r>
          </w:p>
        </w:tc>
      </w:tr>
      <w:tr w:rsidR="00296E35" w:rsidRPr="001C0FC4" w14:paraId="6308E7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D772F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6306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FCB43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5997A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ECB5D8" w14:textId="77777777" w:rsidR="00296E35" w:rsidRPr="001C0FC4" w:rsidRDefault="00296E35" w:rsidP="002E3FCC">
            <w:pPr>
              <w:pStyle w:val="TAL"/>
            </w:pPr>
          </w:p>
        </w:tc>
      </w:tr>
      <w:tr w:rsidR="00296E35" w:rsidRPr="001C0FC4" w14:paraId="4C876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93BCE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9C3B195"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8060A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095B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B01F9" w14:textId="77777777" w:rsidR="00296E35" w:rsidRPr="001C0FC4" w:rsidRDefault="00296E35" w:rsidP="002E3FCC">
            <w:pPr>
              <w:pStyle w:val="TAL"/>
            </w:pPr>
          </w:p>
        </w:tc>
      </w:tr>
      <w:tr w:rsidR="00296E35" w:rsidRPr="001C0FC4" w14:paraId="01C881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30F06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830438" w14:textId="77777777" w:rsidR="00296E35" w:rsidRPr="001C0FC4" w:rsidRDefault="00296E35" w:rsidP="002E3FCC">
            <w:pPr>
              <w:pStyle w:val="TAL"/>
            </w:pPr>
            <w:r w:rsidRPr="001C0FC4">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7F45B4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3079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B1459D" w14:textId="77777777" w:rsidR="00296E35" w:rsidRPr="001C0FC4" w:rsidRDefault="00296E35" w:rsidP="002E3FCC">
            <w:pPr>
              <w:pStyle w:val="TAL"/>
            </w:pPr>
          </w:p>
        </w:tc>
      </w:tr>
    </w:tbl>
    <w:p w14:paraId="04187548" w14:textId="77777777" w:rsidR="00296E35" w:rsidRPr="001C0FC4" w:rsidRDefault="00296E35" w:rsidP="00296E35"/>
    <w:p w14:paraId="3957F51F" w14:textId="77777777" w:rsidR="00296E35" w:rsidRPr="001C0FC4" w:rsidRDefault="00296E35" w:rsidP="00296E35">
      <w:pPr>
        <w:pStyle w:val="TH"/>
      </w:pPr>
      <w:r w:rsidRPr="001C0FC4">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4AA83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6365F0" w14:textId="10D38E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GMK</w:t>
            </w:r>
          </w:p>
        </w:tc>
      </w:tr>
    </w:tbl>
    <w:p w14:paraId="39251656" w14:textId="77777777" w:rsidR="00296E35" w:rsidRPr="001C0FC4" w:rsidRDefault="00296E35" w:rsidP="00296E35"/>
    <w:p w14:paraId="5ED6A37A" w14:textId="77777777" w:rsidR="00296E35" w:rsidRPr="001C0FC4" w:rsidRDefault="00296E35" w:rsidP="00296E35">
      <w:pPr>
        <w:pStyle w:val="TH"/>
      </w:pPr>
      <w:r w:rsidRPr="001C0FC4">
        <w:t>Table 6.2.11.3.3-8..9: Void</w:t>
      </w:r>
    </w:p>
    <w:p w14:paraId="6B4A6F09" w14:textId="520E3B64" w:rsidR="00296E35" w:rsidRPr="001C0FC4" w:rsidRDefault="00296E35" w:rsidP="00296E35">
      <w:pPr>
        <w:pStyle w:val="TH"/>
      </w:pPr>
      <w:r w:rsidRPr="001C0FC4">
        <w:t>Table 6.2.11.3.3-10: SIP BYE from the UE (step 8, Table 6.2.11.3.2-1;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EF9B4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92A5CE" w14:textId="0AB208A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9680C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253C5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913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58D0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C0E91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BAE820" w14:textId="77777777" w:rsidR="00296E35" w:rsidRPr="001C0FC4" w:rsidRDefault="00296E35" w:rsidP="002E3FCC">
            <w:pPr>
              <w:pStyle w:val="TAH"/>
              <w:rPr>
                <w:bCs/>
              </w:rPr>
            </w:pPr>
            <w:r w:rsidRPr="001C0FC4">
              <w:rPr>
                <w:bCs/>
              </w:rPr>
              <w:t>Condition</w:t>
            </w:r>
          </w:p>
        </w:tc>
      </w:tr>
      <w:tr w:rsidR="00296E35" w:rsidRPr="001C0FC4" w14:paraId="4321D5E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B98A2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3F6CC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1795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9C257A1"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A8A07E" w14:textId="77777777" w:rsidR="00296E35" w:rsidRPr="001C0FC4" w:rsidRDefault="00296E35" w:rsidP="002E3FCC">
            <w:pPr>
              <w:pStyle w:val="TAL"/>
            </w:pPr>
          </w:p>
        </w:tc>
      </w:tr>
      <w:tr w:rsidR="00296E35" w:rsidRPr="001C0FC4" w14:paraId="66FBDEB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18718A"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C8747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285E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4D4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55B48B" w14:textId="77777777" w:rsidR="00296E35" w:rsidRPr="001C0FC4" w:rsidRDefault="00296E35" w:rsidP="002E3FCC">
            <w:pPr>
              <w:pStyle w:val="TAL"/>
            </w:pPr>
          </w:p>
        </w:tc>
      </w:tr>
      <w:tr w:rsidR="00296E35" w:rsidRPr="001C0FC4" w14:paraId="552B883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79BB8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BEF71B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0BEAEB9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C3B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6A0416" w14:textId="77777777" w:rsidR="00296E35" w:rsidRPr="001C0FC4" w:rsidRDefault="00296E35" w:rsidP="002E3FCC">
            <w:pPr>
              <w:pStyle w:val="TAL"/>
            </w:pPr>
          </w:p>
        </w:tc>
      </w:tr>
      <w:tr w:rsidR="00296E35" w:rsidRPr="001C0FC4" w14:paraId="541FB6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215D07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9EA61C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FB705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BFB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0AD87A" w14:textId="77777777" w:rsidR="00296E35" w:rsidRPr="001C0FC4" w:rsidRDefault="00296E35" w:rsidP="002E3FCC">
            <w:pPr>
              <w:pStyle w:val="TAL"/>
            </w:pPr>
          </w:p>
        </w:tc>
      </w:tr>
    </w:tbl>
    <w:p w14:paraId="5F9CF846" w14:textId="77777777" w:rsidR="00296E35" w:rsidRPr="001C0FC4" w:rsidRDefault="00296E35" w:rsidP="00296E35"/>
    <w:p w14:paraId="23ED6F0C" w14:textId="77777777" w:rsidR="00296E35" w:rsidRPr="001C0FC4" w:rsidRDefault="00296E35" w:rsidP="00296E35">
      <w:pPr>
        <w:pStyle w:val="TH"/>
      </w:pPr>
      <w:r w:rsidRPr="001C0FC4">
        <w:t>Table 6.2.11.3.3-11: Void</w:t>
      </w:r>
    </w:p>
    <w:p w14:paraId="66C9DC20" w14:textId="66AA5FB0" w:rsidR="00296E35" w:rsidRPr="001C0FC4" w:rsidRDefault="00296E35" w:rsidP="00296E35">
      <w:pPr>
        <w:pStyle w:val="TH"/>
      </w:pPr>
      <w:r w:rsidRPr="001C0FC4">
        <w:t>Table 6.2.11.3.3-13: SIP MESSAGE from the SS (step 10, Table 6.2.11.3.2-1;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B85F5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90E9D60" w14:textId="11EFD7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3944B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2E62E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95DB2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5B59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014722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CAF78" w14:textId="77777777" w:rsidR="00296E35" w:rsidRPr="001C0FC4" w:rsidRDefault="00296E35" w:rsidP="002E3FCC">
            <w:pPr>
              <w:pStyle w:val="TAH"/>
              <w:rPr>
                <w:bCs/>
              </w:rPr>
            </w:pPr>
            <w:r w:rsidRPr="001C0FC4">
              <w:rPr>
                <w:bCs/>
              </w:rPr>
              <w:t>Condition</w:t>
            </w:r>
          </w:p>
        </w:tc>
      </w:tr>
      <w:tr w:rsidR="00296E35" w:rsidRPr="001C0FC4" w14:paraId="01F4705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300D4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D79E6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93A0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81B2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B29469" w14:textId="77777777" w:rsidR="00296E35" w:rsidRPr="001C0FC4" w:rsidRDefault="00296E35" w:rsidP="002E3FCC">
            <w:pPr>
              <w:pStyle w:val="TAL"/>
            </w:pPr>
          </w:p>
        </w:tc>
      </w:tr>
      <w:tr w:rsidR="00296E35" w:rsidRPr="001C0FC4" w14:paraId="78CAB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583C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1C63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FBAD8"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47FA5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0C0939" w14:textId="77777777" w:rsidR="00296E35" w:rsidRPr="001C0FC4" w:rsidRDefault="00296E35" w:rsidP="002E3FCC">
            <w:pPr>
              <w:pStyle w:val="TAL"/>
            </w:pPr>
          </w:p>
        </w:tc>
      </w:tr>
      <w:tr w:rsidR="00296E35" w:rsidRPr="001C0FC4" w14:paraId="687815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F6A49A"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156504" w14:textId="77777777" w:rsidR="00296E35" w:rsidRPr="001C0FC4" w:rsidRDefault="00296E35" w:rsidP="002E3FCC">
            <w:pPr>
              <w:pStyle w:val="TAL"/>
            </w:pPr>
            <w:r w:rsidRPr="001C0FC4">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ED0FF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E102A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07EAB" w14:textId="77777777" w:rsidR="00296E35" w:rsidRPr="001C0FC4" w:rsidRDefault="00296E35" w:rsidP="002E3FCC">
            <w:pPr>
              <w:pStyle w:val="TAL"/>
            </w:pPr>
          </w:p>
        </w:tc>
      </w:tr>
      <w:tr w:rsidR="00296E35" w:rsidRPr="001C0FC4" w14:paraId="53F9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E5C0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ACC9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BD776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9B49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5E5544" w14:textId="77777777" w:rsidR="00296E35" w:rsidRPr="001C0FC4" w:rsidRDefault="00296E35" w:rsidP="002E3FCC">
            <w:pPr>
              <w:pStyle w:val="TAL"/>
            </w:pPr>
          </w:p>
        </w:tc>
      </w:tr>
      <w:tr w:rsidR="00296E35" w:rsidRPr="001C0FC4" w14:paraId="68DF1D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83F69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9719C7" w14:textId="77777777" w:rsidR="00296E35" w:rsidRPr="001C0FC4" w:rsidRDefault="00296E35" w:rsidP="002E3FCC">
            <w:pPr>
              <w:pStyle w:val="TAL"/>
            </w:pPr>
            <w:r w:rsidRPr="001C0FC4">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75C4BF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29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974280" w14:textId="77777777" w:rsidR="00296E35" w:rsidRPr="001C0FC4" w:rsidRDefault="00296E35" w:rsidP="002E3FCC">
            <w:pPr>
              <w:pStyle w:val="TAL"/>
            </w:pPr>
          </w:p>
        </w:tc>
      </w:tr>
    </w:tbl>
    <w:p w14:paraId="5282C613" w14:textId="77777777" w:rsidR="00296E35" w:rsidRPr="001C0FC4" w:rsidRDefault="00296E35" w:rsidP="00296E35"/>
    <w:p w14:paraId="7DF59845" w14:textId="77777777" w:rsidR="00296E35" w:rsidRPr="001C0FC4" w:rsidRDefault="00296E35" w:rsidP="00296E35">
      <w:pPr>
        <w:pStyle w:val="TH"/>
      </w:pPr>
      <w:r w:rsidRPr="001C0FC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094A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DF994F" w14:textId="2CA68A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3467C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7B484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0550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1A14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9820B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2BED96" w14:textId="77777777" w:rsidR="00296E35" w:rsidRPr="001C0FC4" w:rsidRDefault="00296E35" w:rsidP="002E3FCC">
            <w:pPr>
              <w:pStyle w:val="TAH"/>
              <w:rPr>
                <w:bCs/>
              </w:rPr>
            </w:pPr>
            <w:r w:rsidRPr="001C0FC4">
              <w:rPr>
                <w:bCs/>
              </w:rPr>
              <w:t>Condition</w:t>
            </w:r>
          </w:p>
        </w:tc>
      </w:tr>
      <w:tr w:rsidR="00296E35" w:rsidRPr="001C0FC4" w14:paraId="7D785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330CBA"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7C0EB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4E71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5E8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C7C90A" w14:textId="77777777" w:rsidR="00296E35" w:rsidRPr="001C0FC4" w:rsidRDefault="00296E35" w:rsidP="002E3FCC">
            <w:pPr>
              <w:pStyle w:val="TAL"/>
            </w:pPr>
          </w:p>
        </w:tc>
      </w:tr>
      <w:tr w:rsidR="00296E35" w:rsidRPr="001C0FC4" w14:paraId="2FEF02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A7E6D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4EDE0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A8A7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64E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B9E92" w14:textId="77777777" w:rsidR="00296E35" w:rsidRPr="001C0FC4" w:rsidRDefault="00296E35" w:rsidP="002E3FCC">
            <w:pPr>
              <w:pStyle w:val="TAL"/>
            </w:pPr>
          </w:p>
        </w:tc>
      </w:tr>
      <w:tr w:rsidR="00296E35" w:rsidRPr="001C0FC4" w14:paraId="4F9ED53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85E2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081CE26"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ECE4D8F" w14:textId="36E20B46"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4B826B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5A2DE0" w14:textId="77777777" w:rsidR="00296E35" w:rsidRPr="001C0FC4" w:rsidRDefault="00296E35" w:rsidP="002E3FCC">
            <w:pPr>
              <w:pStyle w:val="TAL"/>
            </w:pPr>
          </w:p>
        </w:tc>
      </w:tr>
    </w:tbl>
    <w:p w14:paraId="1B66C64C" w14:textId="77777777" w:rsidR="00296E35" w:rsidRPr="001C0FC4" w:rsidRDefault="00296E35" w:rsidP="00296E35"/>
    <w:p w14:paraId="50D21C3D" w14:textId="77777777" w:rsidR="00296E35" w:rsidRPr="001C0FC4" w:rsidRDefault="00296E35" w:rsidP="00296E35">
      <w:pPr>
        <w:pStyle w:val="TH"/>
      </w:pPr>
      <w:r w:rsidRPr="001C0FC4">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E3995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9226B4" w14:textId="158BC3F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327F53B0" w14:textId="77777777" w:rsidR="00296E35" w:rsidRPr="001C0FC4" w:rsidRDefault="00296E35" w:rsidP="00296E35"/>
    <w:p w14:paraId="59BA44AD" w14:textId="77777777" w:rsidR="00296E35" w:rsidRPr="001C0FC4" w:rsidRDefault="00296E35" w:rsidP="00296E35">
      <w:pPr>
        <w:pStyle w:val="TH"/>
      </w:pPr>
      <w:r w:rsidRPr="001C0FC4">
        <w:t>Table 6.2.11.3.3-16: Void</w:t>
      </w:r>
    </w:p>
    <w:p w14:paraId="59E99476" w14:textId="77777777" w:rsidR="00296E35" w:rsidRPr="001C0FC4" w:rsidRDefault="00296E35" w:rsidP="00296E35"/>
    <w:p w14:paraId="70F1571E" w14:textId="77777777" w:rsidR="00296E35" w:rsidRPr="001C0FC4" w:rsidRDefault="00296E35" w:rsidP="00296E35">
      <w:pPr>
        <w:pStyle w:val="Heading3"/>
      </w:pPr>
      <w:bookmarkStart w:id="1197" w:name="_Toc42507369"/>
      <w:bookmarkStart w:id="1198" w:name="_Toc52307900"/>
      <w:bookmarkStart w:id="1199" w:name="_Toc52782470"/>
      <w:bookmarkStart w:id="1200" w:name="_Toc52783081"/>
      <w:bookmarkStart w:id="1201" w:name="_Toc59042950"/>
      <w:bookmarkStart w:id="1202" w:name="_Toc75459161"/>
      <w:bookmarkStart w:id="1203" w:name="_Toc90630601"/>
      <w:bookmarkStart w:id="1204" w:name="_Toc100778808"/>
      <w:bookmarkStart w:id="1205" w:name="_Toc101286139"/>
      <w:bookmarkStart w:id="1206" w:name="_Toc106817725"/>
      <w:bookmarkStart w:id="1207" w:name="_Toc106817850"/>
      <w:bookmarkStart w:id="1208" w:name="_Toc178186368"/>
      <w:bookmarkStart w:id="1209" w:name="_Toc210385182"/>
      <w:r w:rsidRPr="001C0FC4">
        <w:t>6.2.12</w:t>
      </w:r>
      <w:r w:rsidRPr="001C0FC4">
        <w:tab/>
        <w:t>On-network / File Distribution (FD) / FD Using Media Plane / Group Standalone FD / Client Terminated (CT)</w:t>
      </w:r>
      <w:bookmarkEnd w:id="1178"/>
      <w:bookmarkEnd w:id="1179"/>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75A81B72" w14:textId="77777777" w:rsidR="00296E35" w:rsidRPr="001C0FC4" w:rsidRDefault="00296E35" w:rsidP="00296E35">
      <w:pPr>
        <w:pStyle w:val="H6"/>
      </w:pPr>
      <w:bookmarkStart w:id="1210" w:name="_Toc52782471"/>
      <w:bookmarkStart w:id="1211" w:name="_Toc52783082"/>
      <w:bookmarkStart w:id="1212" w:name="_Toc59042951"/>
      <w:r w:rsidRPr="001C0FC4">
        <w:t>6.2.12.1</w:t>
      </w:r>
      <w:r w:rsidRPr="001C0FC4">
        <w:tab/>
        <w:t>Test Purpose (TP)</w:t>
      </w:r>
      <w:bookmarkEnd w:id="1210"/>
      <w:bookmarkEnd w:id="1211"/>
      <w:bookmarkEnd w:id="1212"/>
    </w:p>
    <w:p w14:paraId="4D31E6DD" w14:textId="77777777" w:rsidR="00296E35" w:rsidRPr="001C0FC4" w:rsidRDefault="00296E35" w:rsidP="00296E35">
      <w:pPr>
        <w:pStyle w:val="H6"/>
      </w:pPr>
      <w:r w:rsidRPr="001C0FC4">
        <w:t>(1)</w:t>
      </w:r>
    </w:p>
    <w:p w14:paraId="0E728F4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BEEFB85" w14:textId="77777777" w:rsidR="00296E35" w:rsidRPr="001C0FC4" w:rsidRDefault="00296E35" w:rsidP="00296E35">
      <w:pPr>
        <w:pStyle w:val="PL"/>
      </w:pPr>
      <w:r w:rsidRPr="001C0FC4">
        <w:rPr>
          <w:b/>
        </w:rPr>
        <w:t>ensure that</w:t>
      </w:r>
      <w:r w:rsidRPr="001C0FC4">
        <w:t xml:space="preserve"> {</w:t>
      </w:r>
    </w:p>
    <w:p w14:paraId="7A33F2A8"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FD message using the media plane }</w:t>
      </w:r>
    </w:p>
    <w:p w14:paraId="35F112F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C7151FD" w14:textId="77777777" w:rsidR="00296E35" w:rsidRPr="001C0FC4" w:rsidRDefault="00296E35" w:rsidP="00296E35">
      <w:pPr>
        <w:pStyle w:val="PL"/>
      </w:pPr>
      <w:r w:rsidRPr="001C0FC4">
        <w:t xml:space="preserve">            }</w:t>
      </w:r>
    </w:p>
    <w:p w14:paraId="226342F5" w14:textId="77777777" w:rsidR="00296E35" w:rsidRPr="001C0FC4" w:rsidRDefault="00296E35" w:rsidP="00296E35">
      <w:pPr>
        <w:pStyle w:val="PL"/>
      </w:pPr>
    </w:p>
    <w:p w14:paraId="550C8825" w14:textId="77777777" w:rsidR="00296E35" w:rsidRPr="001C0FC4" w:rsidRDefault="00296E35" w:rsidP="00296E35">
      <w:pPr>
        <w:pStyle w:val="H6"/>
      </w:pPr>
      <w:r w:rsidRPr="001C0FC4">
        <w:t>(2)</w:t>
      </w:r>
    </w:p>
    <w:p w14:paraId="5CCFD6CB"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FD message using the media plane }</w:t>
      </w:r>
    </w:p>
    <w:p w14:paraId="2C702468" w14:textId="77777777" w:rsidR="00296E35" w:rsidRPr="001C0FC4" w:rsidRDefault="00296E35" w:rsidP="00296E35">
      <w:pPr>
        <w:pStyle w:val="PL"/>
      </w:pPr>
      <w:r w:rsidRPr="001C0FC4">
        <w:rPr>
          <w:b/>
        </w:rPr>
        <w:t>ensure that</w:t>
      </w:r>
      <w:r w:rsidRPr="001C0FC4">
        <w:t xml:space="preserve"> {</w:t>
      </w:r>
    </w:p>
    <w:p w14:paraId="65316A8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33D047C2"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585DB657" w14:textId="77777777" w:rsidR="00296E35" w:rsidRPr="001C0FC4" w:rsidRDefault="00296E35" w:rsidP="00296E35">
      <w:pPr>
        <w:pStyle w:val="PL"/>
      </w:pPr>
      <w:r w:rsidRPr="001C0FC4">
        <w:t xml:space="preserve">            }</w:t>
      </w:r>
    </w:p>
    <w:p w14:paraId="1E2911C8" w14:textId="77777777" w:rsidR="00296E35" w:rsidRPr="001C0FC4" w:rsidRDefault="00296E35" w:rsidP="00296E35">
      <w:pPr>
        <w:pStyle w:val="PL"/>
      </w:pPr>
    </w:p>
    <w:p w14:paraId="289BE7E5" w14:textId="77777777" w:rsidR="00296E35" w:rsidRPr="001C0FC4" w:rsidRDefault="00296E35" w:rsidP="00296E35">
      <w:pPr>
        <w:pStyle w:val="H6"/>
      </w:pPr>
      <w:r w:rsidRPr="001C0FC4">
        <w:t>(3)</w:t>
      </w:r>
    </w:p>
    <w:p w14:paraId="001C058D"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4E0D9F07" w14:textId="77777777" w:rsidR="00296E35" w:rsidRPr="001C0FC4" w:rsidRDefault="00296E35" w:rsidP="00296E35">
      <w:pPr>
        <w:pStyle w:val="PL"/>
      </w:pPr>
      <w:r w:rsidRPr="001C0FC4">
        <w:rPr>
          <w:b/>
        </w:rPr>
        <w:t>ensure that</w:t>
      </w:r>
      <w:r w:rsidRPr="001C0FC4">
        <w:t xml:space="preserve"> {</w:t>
      </w:r>
    </w:p>
    <w:p w14:paraId="7B9AC135"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AF30B88"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590E5538" w14:textId="77777777" w:rsidR="00296E35" w:rsidRPr="001C0FC4" w:rsidRDefault="00296E35" w:rsidP="00296E35">
      <w:pPr>
        <w:pStyle w:val="PL"/>
      </w:pPr>
      <w:r w:rsidRPr="001C0FC4">
        <w:t xml:space="preserve">            }</w:t>
      </w:r>
    </w:p>
    <w:p w14:paraId="15E82614" w14:textId="77777777" w:rsidR="00296E35" w:rsidRPr="001C0FC4" w:rsidRDefault="00296E35" w:rsidP="00296E35">
      <w:pPr>
        <w:pStyle w:val="PL"/>
      </w:pPr>
    </w:p>
    <w:p w14:paraId="060993DA" w14:textId="77777777" w:rsidR="00296E35" w:rsidRPr="001C0FC4" w:rsidRDefault="00296E35" w:rsidP="00296E35">
      <w:pPr>
        <w:pStyle w:val="H6"/>
      </w:pPr>
      <w:bookmarkStart w:id="1213" w:name="_Toc52782472"/>
      <w:bookmarkStart w:id="1214" w:name="_Toc52783083"/>
      <w:bookmarkStart w:id="1215" w:name="_Toc59042952"/>
      <w:r w:rsidRPr="001C0FC4">
        <w:t>6.2.12.2</w:t>
      </w:r>
      <w:r w:rsidRPr="001C0FC4">
        <w:tab/>
        <w:t>Conformance requirements</w:t>
      </w:r>
      <w:bookmarkEnd w:id="1213"/>
      <w:bookmarkEnd w:id="1214"/>
      <w:bookmarkEnd w:id="1215"/>
    </w:p>
    <w:p w14:paraId="3879C9B8"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3C622C" w14:textId="77777777" w:rsidR="00296E35" w:rsidRPr="001C0FC4" w:rsidRDefault="00296E35" w:rsidP="00296E35">
      <w:r w:rsidRPr="001C0FC4">
        <w:t>[TS 24.282, clause 10.2.5.2.4]</w:t>
      </w:r>
    </w:p>
    <w:p w14:paraId="2E8F130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1D962E9" w14:textId="77777777" w:rsidR="00296E35" w:rsidRPr="001C0FC4" w:rsidRDefault="00296E35" w:rsidP="00296E35">
      <w:r w:rsidRPr="001C0FC4">
        <w:t>The MCData client:</w:t>
      </w:r>
    </w:p>
    <w:p w14:paraId="4BB4520C"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FBC622F"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590F9E6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73BF25D" w14:textId="77777777" w:rsidR="00296E35" w:rsidRPr="001C0FC4" w:rsidRDefault="00296E35" w:rsidP="00296E35">
      <w:pPr>
        <w:pStyle w:val="B2"/>
        <w:rPr>
          <w:lang w:eastAsia="ko-KR"/>
        </w:rPr>
      </w:pPr>
      <w:r w:rsidRPr="001C0FC4">
        <w:t>and skip the rest of the steps after step 2;</w:t>
      </w:r>
    </w:p>
    <w:p w14:paraId="61CDAEAD"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AB31B5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42C68B7"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6BA1058" w14:textId="77777777" w:rsidR="00296E35" w:rsidRPr="001C0FC4" w:rsidRDefault="00296E35" w:rsidP="00296E35">
      <w:pPr>
        <w:pStyle w:val="B2"/>
      </w:pPr>
      <w:r w:rsidRPr="001C0FC4">
        <w:t>b)</w:t>
      </w:r>
      <w:r w:rsidRPr="001C0FC4">
        <w:tab/>
        <w:t>shall convert the MCData ID to a UID as described in 3GPP TS 33.180 [26];</w:t>
      </w:r>
    </w:p>
    <w:p w14:paraId="4B11CDF8"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0517804F"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1A208AC" w14:textId="77777777" w:rsidR="00296E35" w:rsidRPr="001C0FC4" w:rsidRDefault="00296E35" w:rsidP="00296E35">
      <w:pPr>
        <w:pStyle w:val="B2"/>
      </w:pPr>
      <w:r w:rsidRPr="001C0FC4">
        <w:t>e)</w:t>
      </w:r>
      <w:r w:rsidRPr="001C0FC4">
        <w:tab/>
        <w:t>if the signature of the MIKEY-SAKKE I_MESSAGE was successfully validated:</w:t>
      </w:r>
    </w:p>
    <w:p w14:paraId="7033B49A"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AA47D8C" w14:textId="77777777" w:rsidR="00296E35" w:rsidRPr="001C0FC4" w:rsidRDefault="00296E35" w:rsidP="00296E35">
      <w:pPr>
        <w:pStyle w:val="B3"/>
      </w:pPr>
      <w:r w:rsidRPr="001C0FC4">
        <w:t>ii)</w:t>
      </w:r>
      <w:r w:rsidRPr="001C0FC4">
        <w:tab/>
        <w:t>shall extract the PCK-ID, from the payload as specified in 3GPP TS 33.180 [26];</w:t>
      </w:r>
    </w:p>
    <w:p w14:paraId="6371123D"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03D598B6"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34503CD5"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053A927F"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3312C0D1"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17BF1FB"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3AFF2524"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940B2C3"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7216D720"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7147E33A"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6DE52AF8"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0BAE5286"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39A09DD8"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61D44607"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278F5D3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41F83603" w14:textId="77777777" w:rsidR="00296E35" w:rsidRPr="001C0FC4" w:rsidRDefault="00296E35" w:rsidP="00296E35">
      <w:r w:rsidRPr="001C0FC4">
        <w:t>[TS 24.282, clause 12.2.1.1]</w:t>
      </w:r>
    </w:p>
    <w:p w14:paraId="6A3CF6EA" w14:textId="77777777" w:rsidR="00296E35" w:rsidRPr="001C0FC4" w:rsidRDefault="00296E35" w:rsidP="00296E35">
      <w:r w:rsidRPr="001C0FC4">
        <w:t>The MCData client shall follow the procedures in this subclause to:</w:t>
      </w:r>
    </w:p>
    <w:p w14:paraId="3FD96971"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12AEE64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C3E2B1" w14:textId="77777777" w:rsidR="00296E35" w:rsidRPr="001C0FC4" w:rsidRDefault="00296E35" w:rsidP="00296E35">
      <w:pPr>
        <w:pStyle w:val="B1"/>
      </w:pPr>
      <w:r w:rsidRPr="001C0FC4">
        <w:t>-</w:t>
      </w:r>
      <w:r w:rsidRPr="001C0FC4">
        <w:tab/>
        <w:t>indicate to an MCData client that a request for FD was accepted, deferred or rejected; or</w:t>
      </w:r>
    </w:p>
    <w:p w14:paraId="27DC780B" w14:textId="77777777" w:rsidR="00296E35" w:rsidRPr="001C0FC4" w:rsidRDefault="00296E35" w:rsidP="00296E35">
      <w:pPr>
        <w:pStyle w:val="B1"/>
      </w:pPr>
      <w:r w:rsidRPr="001C0FC4">
        <w:t>-</w:t>
      </w:r>
      <w:r w:rsidRPr="001C0FC4">
        <w:tab/>
        <w:t>indicate to an MCData client that a file download has been completed;</w:t>
      </w:r>
    </w:p>
    <w:p w14:paraId="4FF60C5F" w14:textId="77777777" w:rsidR="00296E35" w:rsidRPr="001C0FC4" w:rsidRDefault="00296E35" w:rsidP="00296E35">
      <w:r w:rsidRPr="001C0FC4">
        <w:t>Before sending a disposition notification the MCData client needs to determine:</w:t>
      </w:r>
    </w:p>
    <w:p w14:paraId="2D457234"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C3AF8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D60F3C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B7426F3" w14:textId="77777777" w:rsidR="00296E35" w:rsidRPr="001C0FC4" w:rsidRDefault="00296E35" w:rsidP="00296E35">
      <w:r w:rsidRPr="001C0FC4">
        <w:t>The MCData client shall generate a SIP MESSAGE request in accordance with 3GPP TS 24.229 [5] and IETF RFC 3428 [6] with the clarifications given below.</w:t>
      </w:r>
    </w:p>
    <w:p w14:paraId="6207316F" w14:textId="77777777" w:rsidR="00296E35" w:rsidRPr="001C0FC4" w:rsidRDefault="00296E35" w:rsidP="00296E35">
      <w:r w:rsidRPr="001C0FC4">
        <w:t>The MCData client:</w:t>
      </w:r>
    </w:p>
    <w:p w14:paraId="49006496" w14:textId="77777777" w:rsidR="00296E35" w:rsidRPr="001C0FC4" w:rsidRDefault="00296E35" w:rsidP="00296E35">
      <w:pPr>
        <w:pStyle w:val="B1"/>
      </w:pPr>
      <w:r w:rsidRPr="001C0FC4">
        <w:t>1)</w:t>
      </w:r>
      <w:r w:rsidRPr="001C0FC4">
        <w:tab/>
        <w:t>shall build the SIP MESSAGE request as specified in subclause 6.2.4.1;</w:t>
      </w:r>
    </w:p>
    <w:p w14:paraId="2F1FB29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E1364D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1023A1"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7B33D93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F1FF077"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758B99B"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D547E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E332AAC" w14:textId="77777777" w:rsidR="00296E35" w:rsidRPr="001C0FC4" w:rsidRDefault="00296E35" w:rsidP="00296E35">
      <w:r w:rsidRPr="001C0FC4">
        <w:t>[TS 24.282, clause 6.2.3.2]</w:t>
      </w:r>
    </w:p>
    <w:p w14:paraId="3BF90192" w14:textId="77777777" w:rsidR="00296E35" w:rsidRPr="001C0FC4" w:rsidRDefault="00296E35" w:rsidP="00296E35">
      <w:r w:rsidRPr="001C0FC4">
        <w:t>In order to generate an FD notification, the MCData client:</w:t>
      </w:r>
    </w:p>
    <w:p w14:paraId="5ABE1CF9" w14:textId="77777777" w:rsidR="00296E35" w:rsidRPr="001C0FC4" w:rsidRDefault="00296E35" w:rsidP="00296E35">
      <w:pPr>
        <w:pStyle w:val="B1"/>
      </w:pPr>
      <w:r w:rsidRPr="001C0FC4">
        <w:t>1)</w:t>
      </w:r>
      <w:r w:rsidRPr="001C0FC4">
        <w:tab/>
        <w:t>shall generate an FD NOTIFICATION message as specified in subclause 15.1.6; and</w:t>
      </w:r>
    </w:p>
    <w:p w14:paraId="4A6A5B9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6D498A19" w14:textId="77777777" w:rsidR="00296E35" w:rsidRPr="001C0FC4" w:rsidRDefault="00296E35" w:rsidP="00296E35">
      <w:r w:rsidRPr="001C0FC4">
        <w:t>When generating an FD NOTIFICATION message as specified in subclause 15.1.6, the MCData client:</w:t>
      </w:r>
    </w:p>
    <w:p w14:paraId="3943C8C9"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787A897A"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0FF911F2"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613237DF"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5E964060" w14:textId="77777777" w:rsidR="00296E35" w:rsidRPr="001C0FC4" w:rsidRDefault="00296E35" w:rsidP="00296E35">
      <w:pPr>
        <w:pStyle w:val="B1"/>
      </w:pPr>
      <w:r w:rsidRPr="001C0FC4">
        <w:t>5)</w:t>
      </w:r>
      <w:r w:rsidRPr="001C0FC4">
        <w:tab/>
        <w:t>shall set the Date and time IE to the current time as specified in subclause 15.2.8; and</w:t>
      </w:r>
    </w:p>
    <w:p w14:paraId="45307EF6" w14:textId="77777777" w:rsidR="00296E35" w:rsidRPr="001C0FC4" w:rsidRDefault="00296E35" w:rsidP="00296E35">
      <w:pPr>
        <w:pStyle w:val="B1"/>
      </w:pPr>
      <w:r w:rsidRPr="001C0FC4">
        <w:t>6)</w:t>
      </w:r>
      <w:r w:rsidRPr="001C0FC4">
        <w:tab/>
        <w:t>if sending a file download completed notification:</w:t>
      </w:r>
    </w:p>
    <w:p w14:paraId="70838645"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00C2FC48"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53550955"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0053DE0C"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2C7A1AF9" w14:textId="77777777" w:rsidR="00296E35" w:rsidRPr="001C0FC4" w:rsidRDefault="00296E35" w:rsidP="00296E35">
      <w:r w:rsidRPr="001C0FC4">
        <w:t>[TS 24.582, clause 7.1.3.1]</w:t>
      </w:r>
    </w:p>
    <w:p w14:paraId="6369872A" w14:textId="77777777" w:rsidR="00296E35" w:rsidRPr="001C0FC4" w:rsidRDefault="00296E35" w:rsidP="00296E35">
      <w:r w:rsidRPr="001C0FC4">
        <w:t>Upon receiving an indication to establish MSRP connection for file distribution as the terminating client, the MCData client:</w:t>
      </w:r>
    </w:p>
    <w:p w14:paraId="62735423" w14:textId="77777777" w:rsidR="00296E35" w:rsidRPr="001C0FC4" w:rsidRDefault="00296E35" w:rsidP="00296E35">
      <w:pPr>
        <w:pStyle w:val="B1"/>
      </w:pPr>
      <w:r w:rsidRPr="001C0FC4">
        <w:t>1.</w:t>
      </w:r>
      <w:r w:rsidRPr="001C0FC4">
        <w:tab/>
        <w:t>shall act as an MSRP client according to IETF RFC 6135 [12];</w:t>
      </w:r>
    </w:p>
    <w:p w14:paraId="7D6FA28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EBBBAEA"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42FE65C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4930A56" w14:textId="77777777" w:rsidR="00296E35" w:rsidRPr="001C0FC4" w:rsidRDefault="00296E35" w:rsidP="00296E35">
      <w:pPr>
        <w:pStyle w:val="B1"/>
      </w:pPr>
      <w:r w:rsidRPr="001C0FC4">
        <w:t>Once the MSRP session is established, the MCData client:</w:t>
      </w:r>
    </w:p>
    <w:p w14:paraId="080061E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1B9B56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1C706D36" w14:textId="77777777" w:rsidR="00296E35" w:rsidRPr="001C0FC4" w:rsidRDefault="00296E35" w:rsidP="00296E35">
      <w:pPr>
        <w:pStyle w:val="B1"/>
      </w:pPr>
      <w:r w:rsidRPr="001C0FC4">
        <w:t>3.</w:t>
      </w:r>
      <w:r w:rsidRPr="001C0FC4">
        <w:tab/>
        <w:t>shall handle the received content as described in subclause 7.1.3.2.</w:t>
      </w:r>
    </w:p>
    <w:p w14:paraId="201A66B8" w14:textId="77777777" w:rsidR="00296E35" w:rsidRPr="001C0FC4" w:rsidRDefault="00296E35" w:rsidP="00296E35">
      <w:r w:rsidRPr="001C0FC4">
        <w:t>[TS 24.582, clause 7.1.3.2]</w:t>
      </w:r>
    </w:p>
    <w:p w14:paraId="2FE359DE"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FFB55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81AE72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2B232035" w14:textId="77777777" w:rsidR="00296E35" w:rsidRPr="001C0FC4" w:rsidRDefault="00296E35" w:rsidP="00296E35">
      <w:pPr>
        <w:pStyle w:val="H6"/>
      </w:pPr>
      <w:bookmarkStart w:id="1216" w:name="_Toc52782473"/>
      <w:bookmarkStart w:id="1217" w:name="_Toc52783084"/>
      <w:bookmarkStart w:id="1218" w:name="_Toc59042953"/>
      <w:r w:rsidRPr="001C0FC4">
        <w:t>6.2.12.3</w:t>
      </w:r>
      <w:r w:rsidRPr="001C0FC4">
        <w:tab/>
        <w:t>Test description</w:t>
      </w:r>
      <w:bookmarkEnd w:id="1216"/>
      <w:bookmarkEnd w:id="1217"/>
      <w:bookmarkEnd w:id="1218"/>
    </w:p>
    <w:p w14:paraId="7D9764F2" w14:textId="77777777" w:rsidR="00296E35" w:rsidRPr="001C0FC4" w:rsidRDefault="00296E35" w:rsidP="00296E35">
      <w:pPr>
        <w:pStyle w:val="H6"/>
      </w:pPr>
      <w:bookmarkStart w:id="1219" w:name="_Toc52782474"/>
      <w:bookmarkStart w:id="1220" w:name="_Toc52783085"/>
      <w:bookmarkStart w:id="1221" w:name="_Toc59042954"/>
      <w:r w:rsidRPr="001C0FC4">
        <w:t>6.2.12.3.1</w:t>
      </w:r>
      <w:r w:rsidRPr="001C0FC4">
        <w:tab/>
        <w:t>Pre-test conditions</w:t>
      </w:r>
      <w:bookmarkEnd w:id="1219"/>
      <w:bookmarkEnd w:id="1220"/>
      <w:bookmarkEnd w:id="1221"/>
    </w:p>
    <w:p w14:paraId="340893FF" w14:textId="77777777" w:rsidR="00296E35" w:rsidRDefault="00296E35" w:rsidP="00296E35">
      <w:pPr>
        <w:pStyle w:val="H6"/>
      </w:pPr>
      <w:r w:rsidRPr="00102CE5">
        <w:t>Test configuration</w:t>
      </w:r>
      <w:r>
        <w:t>:</w:t>
      </w:r>
    </w:p>
    <w:p w14:paraId="48226FAF" w14:textId="7B48051F" w:rsidR="00296E35" w:rsidRDefault="00296E35" w:rsidP="00296E35">
      <w:pPr>
        <w:pStyle w:val="B1"/>
      </w:pPr>
      <w:r>
        <w:t>-</w:t>
      </w:r>
      <w:r>
        <w:tab/>
        <w:t>Single cell configuration according to TS 37.579-1 [2] clause 5.2.2.2.1.</w:t>
      </w:r>
    </w:p>
    <w:p w14:paraId="6C236271" w14:textId="77777777" w:rsidR="00296E35" w:rsidRPr="001C0FC4" w:rsidRDefault="00296E35" w:rsidP="00296E35">
      <w:pPr>
        <w:pStyle w:val="B1"/>
      </w:pPr>
      <w:r w:rsidRPr="001C0FC4">
        <w:t>-</w:t>
      </w:r>
      <w:r w:rsidRPr="001C0FC4">
        <w:tab/>
        <w:t>Test files downloaded or received at previous test runs are deleted.</w:t>
      </w:r>
    </w:p>
    <w:p w14:paraId="24846909" w14:textId="77777777" w:rsidR="00296E35" w:rsidRDefault="00296E35" w:rsidP="00296E35">
      <w:pPr>
        <w:pStyle w:val="H6"/>
      </w:pPr>
      <w:r>
        <w:t>Preamble:</w:t>
      </w:r>
    </w:p>
    <w:p w14:paraId="06BE4BF9" w14:textId="3DB06E1A" w:rsidR="00296E35" w:rsidRDefault="00296E35" w:rsidP="00296E35">
      <w:pPr>
        <w:pStyle w:val="B1"/>
      </w:pPr>
      <w:r>
        <w:t>-</w:t>
      </w:r>
      <w:r>
        <w:tab/>
        <w:t>The UE has performed procedure 'Initial registration' as described in TS 37.579-1 [2] clause 5.4.2.</w:t>
      </w:r>
    </w:p>
    <w:p w14:paraId="4D7550CB" w14:textId="77777777" w:rsidR="00296E35" w:rsidRDefault="00296E35" w:rsidP="00296E35">
      <w:pPr>
        <w:pStyle w:val="B1"/>
      </w:pPr>
      <w:r>
        <w:t>-</w:t>
      </w:r>
      <w:r>
        <w:tab/>
      </w:r>
      <w:r w:rsidRPr="000573F5">
        <w:t>UE States at the end of the preamble</w:t>
      </w:r>
      <w:r>
        <w:t>:</w:t>
      </w:r>
    </w:p>
    <w:p w14:paraId="28A96493" w14:textId="77777777" w:rsidR="00296E35" w:rsidRDefault="00296E35" w:rsidP="00296E35">
      <w:pPr>
        <w:pStyle w:val="B1"/>
        <w:ind w:left="852"/>
      </w:pPr>
      <w:r>
        <w:t>-</w:t>
      </w:r>
      <w:r>
        <w:tab/>
        <w:t>The UE is in RRC_IDLE state.</w:t>
      </w:r>
    </w:p>
    <w:p w14:paraId="0584134E" w14:textId="77777777" w:rsidR="00296E35" w:rsidRDefault="00296E35" w:rsidP="00296E35">
      <w:pPr>
        <w:pStyle w:val="B1"/>
        <w:ind w:left="852"/>
      </w:pPr>
      <w:r>
        <w:t>-</w:t>
      </w:r>
      <w:r>
        <w:tab/>
        <w:t>The client is registered for MCData.</w:t>
      </w:r>
    </w:p>
    <w:p w14:paraId="36E537C8" w14:textId="77777777" w:rsidR="00296E35" w:rsidRPr="001C0FC4" w:rsidRDefault="00296E35" w:rsidP="00296E35">
      <w:pPr>
        <w:pStyle w:val="H6"/>
      </w:pPr>
      <w:bookmarkStart w:id="1222" w:name="_Toc52782475"/>
      <w:bookmarkStart w:id="1223" w:name="_Toc52783086"/>
      <w:bookmarkStart w:id="1224" w:name="_Toc59042955"/>
      <w:r w:rsidRPr="001C0FC4">
        <w:t>6.2.12.3.2</w:t>
      </w:r>
      <w:r w:rsidRPr="001C0FC4">
        <w:tab/>
        <w:t>Test procedure sequence</w:t>
      </w:r>
      <w:bookmarkEnd w:id="1222"/>
      <w:bookmarkEnd w:id="1223"/>
      <w:bookmarkEnd w:id="1224"/>
    </w:p>
    <w:p w14:paraId="1299C016" w14:textId="77777777" w:rsidR="00296E35" w:rsidRPr="001C0FC4" w:rsidRDefault="00296E35" w:rsidP="00296E35">
      <w:pPr>
        <w:pStyle w:val="TH"/>
      </w:pPr>
      <w:r w:rsidRPr="001C0FC4">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B47EE00" w14:textId="77777777" w:rsidTr="002E3FCC">
        <w:tc>
          <w:tcPr>
            <w:tcW w:w="648" w:type="dxa"/>
            <w:tcBorders>
              <w:top w:val="single" w:sz="4" w:space="0" w:color="auto"/>
              <w:left w:val="single" w:sz="4" w:space="0" w:color="auto"/>
              <w:bottom w:val="nil"/>
              <w:right w:val="single" w:sz="4" w:space="0" w:color="auto"/>
            </w:tcBorders>
            <w:hideMark/>
          </w:tcPr>
          <w:p w14:paraId="2F6AC9F6"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D29E2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0A62C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67C955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79AF53" w14:textId="77777777" w:rsidR="00296E35" w:rsidRPr="001C0FC4" w:rsidRDefault="00296E35" w:rsidP="002E3FCC">
            <w:pPr>
              <w:pStyle w:val="TAH"/>
            </w:pPr>
            <w:r w:rsidRPr="001C0FC4">
              <w:t>Verdict</w:t>
            </w:r>
          </w:p>
        </w:tc>
      </w:tr>
      <w:tr w:rsidR="00296E35" w:rsidRPr="001C0FC4" w14:paraId="3FEE05C9" w14:textId="77777777" w:rsidTr="002E3FCC">
        <w:tc>
          <w:tcPr>
            <w:tcW w:w="648" w:type="dxa"/>
            <w:tcBorders>
              <w:top w:val="nil"/>
              <w:left w:val="single" w:sz="4" w:space="0" w:color="auto"/>
              <w:bottom w:val="single" w:sz="4" w:space="0" w:color="auto"/>
              <w:right w:val="single" w:sz="4" w:space="0" w:color="auto"/>
            </w:tcBorders>
          </w:tcPr>
          <w:p w14:paraId="71825096"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F5A7B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D401A9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F48E4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A7F67E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4C2601C" w14:textId="77777777" w:rsidR="00296E35" w:rsidRPr="001C0FC4" w:rsidRDefault="00296E35" w:rsidP="002E3FCC">
            <w:pPr>
              <w:pStyle w:val="TAH"/>
            </w:pPr>
          </w:p>
        </w:tc>
      </w:tr>
      <w:tr w:rsidR="00296E35" w:rsidRPr="001C0FC4" w14:paraId="1C4AD0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0D44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BC5C9F" w14:textId="31294D56"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0F39F56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889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5A69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22B531F9" w14:textId="77777777" w:rsidR="00296E35" w:rsidRPr="001C0FC4" w:rsidRDefault="00296E35" w:rsidP="002E3FCC">
            <w:pPr>
              <w:pStyle w:val="TAC"/>
            </w:pPr>
            <w:r w:rsidRPr="001C0FC4">
              <w:t>P</w:t>
            </w:r>
          </w:p>
        </w:tc>
      </w:tr>
      <w:tr w:rsidR="00296E35" w:rsidRPr="001C0FC4" w14:paraId="5B6F35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32B303"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1D0A63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A9C788"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588D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2E44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07EF2B" w14:textId="77777777" w:rsidR="00296E35" w:rsidRPr="001C0FC4" w:rsidRDefault="00296E35" w:rsidP="002E3FCC">
            <w:pPr>
              <w:pStyle w:val="TAC"/>
            </w:pPr>
            <w:r w:rsidRPr="001C0FC4">
              <w:t>-</w:t>
            </w:r>
          </w:p>
        </w:tc>
      </w:tr>
      <w:tr w:rsidR="00296E35" w:rsidRPr="001C0FC4" w14:paraId="42DE8D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713E30"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76BA369" w14:textId="4EC9C04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1768C32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914222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6F5B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0511F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08ED718" w14:textId="77777777" w:rsidR="00296E35" w:rsidRPr="001C0FC4" w:rsidRDefault="00296E35" w:rsidP="002E3FCC">
            <w:pPr>
              <w:pStyle w:val="TAC"/>
            </w:pPr>
            <w:r w:rsidRPr="001C0FC4">
              <w:t>P</w:t>
            </w:r>
          </w:p>
        </w:tc>
      </w:tr>
      <w:tr w:rsidR="00296E35" w:rsidRPr="001C0FC4" w14:paraId="3901C2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E9789E"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DC5452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3FAB77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45D49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D2704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2A5B6B" w14:textId="77777777" w:rsidR="00296E35" w:rsidRPr="001C0FC4" w:rsidRDefault="00296E35" w:rsidP="002E3FCC">
            <w:pPr>
              <w:pStyle w:val="TAC"/>
            </w:pPr>
            <w:r w:rsidRPr="001C0FC4">
              <w:t>-</w:t>
            </w:r>
          </w:p>
        </w:tc>
      </w:tr>
      <w:tr w:rsidR="00296E35" w:rsidRPr="001C0FC4" w14:paraId="09DDD3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8FB644"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B501BA8" w14:textId="161190C7"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1B41C46A"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4518DB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B5B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4A1B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1C9DC7" w14:textId="77777777" w:rsidR="00296E35" w:rsidRPr="001C0FC4" w:rsidRDefault="00296E35" w:rsidP="002E3FCC">
            <w:pPr>
              <w:pStyle w:val="TAC"/>
            </w:pPr>
            <w:r w:rsidRPr="001C0FC4">
              <w:t>P</w:t>
            </w:r>
          </w:p>
        </w:tc>
      </w:tr>
      <w:tr w:rsidR="00296E35" w:rsidRPr="001C0FC4" w14:paraId="75A312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FE3709"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C92269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E046C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080FC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52ADD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E516A8" w14:textId="77777777" w:rsidR="00296E35" w:rsidRPr="001C0FC4" w:rsidRDefault="00296E35" w:rsidP="002E3FCC">
            <w:pPr>
              <w:pStyle w:val="TAC"/>
            </w:pPr>
            <w:r w:rsidRPr="001C0FC4">
              <w:t>-</w:t>
            </w:r>
          </w:p>
        </w:tc>
      </w:tr>
      <w:tr w:rsidR="00296E35" w:rsidRPr="001C0FC4" w14:paraId="39AC90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01398A"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6090D78" w14:textId="06F5BB67"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56801F"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7E02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A53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B1E50A" w14:textId="77777777" w:rsidR="00296E35" w:rsidRPr="001C0FC4" w:rsidRDefault="00296E35" w:rsidP="002E3FCC">
            <w:pPr>
              <w:pStyle w:val="TAC"/>
            </w:pPr>
            <w:r w:rsidRPr="001C0FC4">
              <w:t>P</w:t>
            </w:r>
          </w:p>
        </w:tc>
      </w:tr>
      <w:tr w:rsidR="00296E35" w:rsidRPr="001C0FC4" w14:paraId="5D874A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3D6AA3"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B30C39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CC193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F8C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B3A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EFAB31" w14:textId="77777777" w:rsidR="00296E35" w:rsidRPr="001C0FC4" w:rsidRDefault="00296E35" w:rsidP="002E3FCC">
            <w:pPr>
              <w:pStyle w:val="TAC"/>
            </w:pPr>
            <w:r w:rsidRPr="001C0FC4">
              <w:t>-</w:t>
            </w:r>
          </w:p>
        </w:tc>
      </w:tr>
      <w:tr w:rsidR="00296E35" w:rsidRPr="001C0FC4" w14:paraId="722686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4D3F57"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083AE2A" w14:textId="350FB5BC" w:rsidR="00296E35" w:rsidRPr="001C0FC4" w:rsidRDefault="00296E35" w:rsidP="002E3FCC">
            <w:pPr>
              <w:pStyle w:val="TAL"/>
            </w:pPr>
            <w:r w:rsidRPr="001C0FC4">
              <w:t>Check: Has the UE (MCData client) downloaded test file 1 (</w:t>
            </w:r>
            <w:r w:rsidR="00ED7609">
              <w:t>ANNEX</w:t>
            </w:r>
            <w:r w:rsidRPr="001C0FC4">
              <w:t xml:space="preserve"> A.3.1)?</w:t>
            </w:r>
          </w:p>
          <w:p w14:paraId="06BD7E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EBD81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2F69D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FD6FF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BE5744" w14:textId="77777777" w:rsidR="00296E35" w:rsidRPr="001C0FC4" w:rsidRDefault="00296E35" w:rsidP="002E3FCC">
            <w:pPr>
              <w:pStyle w:val="TAC"/>
            </w:pPr>
            <w:r w:rsidRPr="001C0FC4">
              <w:t>P</w:t>
            </w:r>
          </w:p>
        </w:tc>
      </w:tr>
      <w:tr w:rsidR="00296E35" w:rsidRPr="001C0FC4" w14:paraId="5A07DEFB"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AF24D7C" w14:textId="77777777" w:rsidR="00296E35" w:rsidRPr="001C0FC4" w:rsidRDefault="00296E35" w:rsidP="002E3FCC">
            <w:pPr>
              <w:pStyle w:val="TAN"/>
            </w:pPr>
            <w:r w:rsidRPr="001C0FC4">
              <w:t>NOTE 1:</w:t>
            </w:r>
            <w:r w:rsidRPr="001C0FC4">
              <w:tab/>
              <w:t>This is expected to be done via a suitable implementation dependent MMI.</w:t>
            </w:r>
          </w:p>
          <w:p w14:paraId="4C936C15" w14:textId="77777777" w:rsidR="00296E35" w:rsidRDefault="00296E35" w:rsidP="002E3FCC">
            <w:pPr>
              <w:pStyle w:val="TAN"/>
            </w:pPr>
            <w:r w:rsidRPr="001C0FC4">
              <w:t>NOTE 2:</w:t>
            </w:r>
            <w:r w:rsidRPr="001C0FC4">
              <w:tab/>
              <w:t>Test file 1 for CT FD as specified in annex A.3.1.</w:t>
            </w:r>
          </w:p>
          <w:p w14:paraId="4EA639E5" w14:textId="77777777" w:rsidR="00296E35" w:rsidRPr="001C0FC4" w:rsidRDefault="00296E35" w:rsidP="002E3FCC">
            <w:pPr>
              <w:pStyle w:val="TAN"/>
            </w:pPr>
            <w:r>
              <w:t>NOTE 3:</w:t>
            </w:r>
            <w:r>
              <w:tab/>
              <w:t>The procedure does not release the RRC connection.</w:t>
            </w:r>
          </w:p>
        </w:tc>
      </w:tr>
    </w:tbl>
    <w:p w14:paraId="7B022663" w14:textId="77777777" w:rsidR="00296E35" w:rsidRPr="001C0FC4" w:rsidRDefault="00296E35" w:rsidP="00296E35"/>
    <w:p w14:paraId="1C8790B0" w14:textId="77777777" w:rsidR="00296E35" w:rsidRPr="001C0FC4" w:rsidRDefault="00296E35" w:rsidP="00296E35">
      <w:pPr>
        <w:pStyle w:val="H6"/>
      </w:pPr>
      <w:bookmarkStart w:id="1225" w:name="_Toc52782476"/>
      <w:bookmarkStart w:id="1226" w:name="_Toc52783087"/>
      <w:bookmarkStart w:id="1227" w:name="_Toc59042956"/>
      <w:r w:rsidRPr="001C0FC4">
        <w:t>6.2.12.3.3</w:t>
      </w:r>
      <w:r w:rsidRPr="001C0FC4">
        <w:tab/>
        <w:t>Specific message contents</w:t>
      </w:r>
      <w:bookmarkEnd w:id="1225"/>
      <w:bookmarkEnd w:id="1226"/>
      <w:bookmarkEnd w:id="1227"/>
    </w:p>
    <w:p w14:paraId="17C678FF" w14:textId="7CA7D084" w:rsidR="00296E35" w:rsidRPr="001C0FC4" w:rsidRDefault="00296E35" w:rsidP="00296E35">
      <w:pPr>
        <w:pStyle w:val="TH"/>
      </w:pPr>
      <w:r w:rsidRPr="001C0FC4">
        <w:t>Table 6.2.12.3.3-1: SIP INVITE from the SS (step 1, Table 6.2.12.3.2-1;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4AFD9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C85EF" w14:textId="486B035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140D4E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F0371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7D688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1F1B3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4630A1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8694F5" w14:textId="77777777" w:rsidR="00296E35" w:rsidRPr="001C0FC4" w:rsidRDefault="00296E35" w:rsidP="002E3FCC">
            <w:pPr>
              <w:pStyle w:val="TAH"/>
              <w:rPr>
                <w:bCs/>
              </w:rPr>
            </w:pPr>
            <w:r w:rsidRPr="001C0FC4">
              <w:rPr>
                <w:bCs/>
              </w:rPr>
              <w:t>Condition</w:t>
            </w:r>
          </w:p>
        </w:tc>
      </w:tr>
      <w:tr w:rsidR="00296E35" w:rsidRPr="001C0FC4" w14:paraId="5B25C3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FBF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E33C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08511F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0F72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AB2135" w14:textId="77777777" w:rsidR="00296E35" w:rsidRPr="001C0FC4" w:rsidRDefault="00296E35" w:rsidP="002E3FCC">
            <w:pPr>
              <w:pStyle w:val="TAL"/>
            </w:pPr>
          </w:p>
        </w:tc>
      </w:tr>
      <w:tr w:rsidR="00296E35" w:rsidRPr="001C0FC4" w14:paraId="76DE69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D359E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2C62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AB84E"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C3D86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CAABA" w14:textId="77777777" w:rsidR="00296E35" w:rsidRPr="001C0FC4" w:rsidRDefault="00296E35" w:rsidP="002E3FCC">
            <w:pPr>
              <w:pStyle w:val="TAL"/>
            </w:pPr>
          </w:p>
        </w:tc>
      </w:tr>
      <w:tr w:rsidR="00296E35" w:rsidRPr="001C0FC4" w14:paraId="73A0D7F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823BB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3A1B86" w14:textId="77777777" w:rsidR="00296E35" w:rsidRPr="001C0FC4" w:rsidRDefault="00296E35" w:rsidP="002E3FCC">
            <w:pPr>
              <w:pStyle w:val="TAL"/>
              <w:rPr>
                <w:iCs/>
              </w:rPr>
            </w:pPr>
            <w:r w:rsidRPr="001C0FC4">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083EAC1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75BA71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272AC6" w14:textId="77777777" w:rsidR="00296E35" w:rsidRPr="001C0FC4" w:rsidRDefault="00296E35" w:rsidP="002E3FCC">
            <w:pPr>
              <w:pStyle w:val="TAL"/>
            </w:pPr>
          </w:p>
        </w:tc>
      </w:tr>
      <w:tr w:rsidR="00296E35" w:rsidRPr="001C0FC4" w14:paraId="483FBAD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89864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2F2301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02B760F" w14:textId="77777777" w:rsidR="00296E35" w:rsidRPr="001C0FC4" w:rsidRDefault="00296E35" w:rsidP="002E3FCC">
            <w:pPr>
              <w:pStyle w:val="TAL"/>
              <w:rPr>
                <w:bCs/>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E5D14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F71078" w14:textId="77777777" w:rsidR="00296E35" w:rsidRPr="001C0FC4" w:rsidRDefault="00296E35" w:rsidP="002E3FCC">
            <w:pPr>
              <w:pStyle w:val="TAL"/>
            </w:pPr>
          </w:p>
        </w:tc>
      </w:tr>
      <w:tr w:rsidR="00296E35" w:rsidRPr="001C0FC4" w14:paraId="584E0C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F08002"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6BB0C1" w14:textId="77777777" w:rsidR="00296E35" w:rsidRPr="001C0FC4" w:rsidRDefault="00296E35" w:rsidP="002E3FCC">
            <w:pPr>
              <w:pStyle w:val="TAL"/>
              <w:rPr>
                <w:iCs/>
              </w:rPr>
            </w:pPr>
            <w:r w:rsidRPr="001C0FC4">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3668C8C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CEAA2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766003" w14:textId="77777777" w:rsidR="00296E35" w:rsidRPr="001C0FC4" w:rsidRDefault="00296E35" w:rsidP="002E3FCC">
            <w:pPr>
              <w:pStyle w:val="TAL"/>
            </w:pPr>
          </w:p>
        </w:tc>
      </w:tr>
      <w:tr w:rsidR="00296E35" w:rsidRPr="001C0FC4" w14:paraId="26663F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39308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073CE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7400E"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F213B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F05128" w14:textId="77777777" w:rsidR="00296E35" w:rsidRPr="001C0FC4" w:rsidRDefault="00296E35" w:rsidP="002E3FCC">
            <w:pPr>
              <w:pStyle w:val="TAL"/>
            </w:pPr>
          </w:p>
        </w:tc>
      </w:tr>
      <w:tr w:rsidR="00296E35" w:rsidRPr="001C0FC4" w14:paraId="2B909C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A2C924"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F0B4DE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7AED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B62E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CEB208" w14:textId="77777777" w:rsidR="00296E35" w:rsidRPr="001C0FC4" w:rsidRDefault="00296E35" w:rsidP="002E3FCC">
            <w:pPr>
              <w:pStyle w:val="TAL"/>
            </w:pPr>
          </w:p>
        </w:tc>
      </w:tr>
      <w:tr w:rsidR="00296E35" w:rsidRPr="001C0FC4" w14:paraId="604C5A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17C52"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09B461C"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FDD5E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79E6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BEE93" w14:textId="77777777" w:rsidR="00296E35" w:rsidRPr="001C0FC4" w:rsidRDefault="00296E35" w:rsidP="002E3FCC">
            <w:pPr>
              <w:pStyle w:val="TAL"/>
            </w:pPr>
          </w:p>
        </w:tc>
      </w:tr>
      <w:tr w:rsidR="00296E35" w:rsidRPr="001C0FC4" w14:paraId="6C904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45B0F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8A3AD4E" w14:textId="77777777" w:rsidR="00296E35" w:rsidRPr="001C0FC4" w:rsidRDefault="00296E35" w:rsidP="002E3FCC">
            <w:pPr>
              <w:pStyle w:val="TAL"/>
              <w:rPr>
                <w:iCs/>
              </w:rPr>
            </w:pPr>
            <w:r w:rsidRPr="001C0FC4">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4A3C69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ACBB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B136CE" w14:textId="77777777" w:rsidR="00296E35" w:rsidRPr="001C0FC4" w:rsidRDefault="00296E35" w:rsidP="002E3FCC">
            <w:pPr>
              <w:pStyle w:val="TAL"/>
            </w:pPr>
          </w:p>
        </w:tc>
      </w:tr>
    </w:tbl>
    <w:p w14:paraId="75B0BB2B" w14:textId="77777777" w:rsidR="00296E35" w:rsidRPr="001C0FC4" w:rsidRDefault="00296E35" w:rsidP="00296E35"/>
    <w:p w14:paraId="18094BB2" w14:textId="77777777" w:rsidR="00296E35" w:rsidRPr="001C0FC4" w:rsidRDefault="00296E35" w:rsidP="00296E35">
      <w:pPr>
        <w:pStyle w:val="TH"/>
      </w:pPr>
      <w:r w:rsidRPr="001C0FC4">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C94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7A9B4DF" w14:textId="087385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SDP_OFFER</w:t>
            </w:r>
          </w:p>
        </w:tc>
      </w:tr>
    </w:tbl>
    <w:p w14:paraId="2020086F" w14:textId="77777777" w:rsidR="00296E35" w:rsidRPr="001C0FC4" w:rsidRDefault="00296E35" w:rsidP="00296E35"/>
    <w:p w14:paraId="07F0521C" w14:textId="77777777" w:rsidR="00296E35" w:rsidRPr="001C0FC4" w:rsidRDefault="00296E35" w:rsidP="00296E35">
      <w:pPr>
        <w:pStyle w:val="TH"/>
      </w:pPr>
      <w:r w:rsidRPr="001C0FC4">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28433"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8AB019" w14:textId="1C14B7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39E2DD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67F8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B83B1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BE8B6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6F80B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CF9062" w14:textId="77777777" w:rsidR="00296E35" w:rsidRPr="001C0FC4" w:rsidRDefault="00296E35" w:rsidP="002E3FCC">
            <w:pPr>
              <w:pStyle w:val="TAH"/>
              <w:rPr>
                <w:bCs/>
              </w:rPr>
            </w:pPr>
            <w:r w:rsidRPr="001C0FC4">
              <w:rPr>
                <w:bCs/>
              </w:rPr>
              <w:t>Condition</w:t>
            </w:r>
          </w:p>
        </w:tc>
      </w:tr>
      <w:tr w:rsidR="00296E35" w:rsidRPr="001C0FC4" w14:paraId="18D61C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AAE9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4E9739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03FD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2904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D49EA0" w14:textId="77777777" w:rsidR="00296E35" w:rsidRPr="001C0FC4" w:rsidRDefault="00296E35" w:rsidP="002E3FCC">
            <w:pPr>
              <w:pStyle w:val="TAL"/>
            </w:pPr>
          </w:p>
        </w:tc>
      </w:tr>
      <w:tr w:rsidR="00296E35" w:rsidRPr="001C0FC4" w14:paraId="2655246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10DD3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03DB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335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0162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264C98" w14:textId="77777777" w:rsidR="00296E35" w:rsidRPr="001C0FC4" w:rsidRDefault="00296E35" w:rsidP="002E3FCC">
            <w:pPr>
              <w:pStyle w:val="TAL"/>
            </w:pPr>
          </w:p>
        </w:tc>
      </w:tr>
      <w:tr w:rsidR="00296E35" w:rsidRPr="001C0FC4" w14:paraId="192B85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B6284AC"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D887A9F"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77D5122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7689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E5639E" w14:textId="77777777" w:rsidR="00296E35" w:rsidRPr="001C0FC4" w:rsidRDefault="00296E35" w:rsidP="002E3FCC">
            <w:pPr>
              <w:pStyle w:val="TAL"/>
            </w:pPr>
          </w:p>
        </w:tc>
      </w:tr>
    </w:tbl>
    <w:p w14:paraId="35B34F08" w14:textId="77777777" w:rsidR="00296E35" w:rsidRPr="001C0FC4" w:rsidRDefault="00296E35" w:rsidP="00296E35"/>
    <w:p w14:paraId="3AEBA6F2" w14:textId="77777777" w:rsidR="00296E35" w:rsidRPr="001C0FC4" w:rsidRDefault="00296E35" w:rsidP="00296E35">
      <w:pPr>
        <w:pStyle w:val="TH"/>
      </w:pPr>
      <w:r w:rsidRPr="001C0FC4">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AF4330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705EDD" w14:textId="19D72BEC" w:rsidR="00296E35" w:rsidRPr="001C0FC4" w:rsidRDefault="00296E35" w:rsidP="002E3FCC">
            <w:pPr>
              <w:pStyle w:val="TAL"/>
            </w:pPr>
            <w:r w:rsidRPr="001C0FC4">
              <w:t xml:space="preserve">Derivation Path: TS </w:t>
            </w:r>
            <w:r>
              <w:t>37.579</w:t>
            </w:r>
            <w:r w:rsidRPr="001C0FC4">
              <w:t>-1 [2], Table 5.5.3.8.6-1, condition FD_MSRP</w:t>
            </w:r>
          </w:p>
        </w:tc>
      </w:tr>
    </w:tbl>
    <w:p w14:paraId="65567F5D" w14:textId="77777777" w:rsidR="00296E35" w:rsidRPr="001C0FC4" w:rsidRDefault="00296E35" w:rsidP="00296E35"/>
    <w:p w14:paraId="4260FB3C" w14:textId="59F16012" w:rsidR="00296E35" w:rsidRPr="001C0FC4" w:rsidRDefault="00296E35" w:rsidP="00296E35">
      <w:pPr>
        <w:pStyle w:val="TH"/>
      </w:pPr>
      <w:r w:rsidRPr="001C0FC4">
        <w:t>Table 6.2.12.3.3-4: SIP 200 (OK) from the UE (step 1, Table 6.2.12.3.2-1;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A31F2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930E95" w14:textId="312CD4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27099F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EFF24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2DEA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817B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7A81F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1D9AE89" w14:textId="77777777" w:rsidR="00296E35" w:rsidRPr="001C0FC4" w:rsidRDefault="00296E35" w:rsidP="002E3FCC">
            <w:pPr>
              <w:pStyle w:val="TAH"/>
              <w:rPr>
                <w:bCs/>
              </w:rPr>
            </w:pPr>
            <w:r w:rsidRPr="001C0FC4">
              <w:rPr>
                <w:bCs/>
              </w:rPr>
              <w:t>Condition</w:t>
            </w:r>
          </w:p>
        </w:tc>
      </w:tr>
      <w:tr w:rsidR="00296E35" w:rsidRPr="001C0FC4" w14:paraId="4CA9E7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3D9F82"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521D04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4897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2DD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9D76A" w14:textId="77777777" w:rsidR="00296E35" w:rsidRPr="001C0FC4" w:rsidRDefault="00296E35" w:rsidP="002E3FCC">
            <w:pPr>
              <w:pStyle w:val="TAL"/>
            </w:pPr>
          </w:p>
        </w:tc>
      </w:tr>
      <w:tr w:rsidR="00296E35" w:rsidRPr="001C0FC4" w14:paraId="0B97BF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101F0E"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E84221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0E1BD9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623F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B6B80" w14:textId="77777777" w:rsidR="00296E35" w:rsidRPr="001C0FC4" w:rsidRDefault="00296E35" w:rsidP="002E3FCC">
            <w:pPr>
              <w:pStyle w:val="TAL"/>
            </w:pPr>
          </w:p>
        </w:tc>
      </w:tr>
      <w:tr w:rsidR="00296E35" w:rsidRPr="001C0FC4" w14:paraId="7B9E3D6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796AB3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32F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B2BC3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EBC6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9B76A" w14:textId="77777777" w:rsidR="00296E35" w:rsidRPr="001C0FC4" w:rsidRDefault="00296E35" w:rsidP="002E3FCC">
            <w:pPr>
              <w:pStyle w:val="TAL"/>
            </w:pPr>
          </w:p>
        </w:tc>
      </w:tr>
      <w:tr w:rsidR="00296E35" w:rsidRPr="001C0FC4" w14:paraId="0FE5E20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A6F888"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09937F9" w14:textId="77777777" w:rsidR="00296E35" w:rsidRPr="001C0FC4" w:rsidRDefault="00296E35" w:rsidP="002E3FCC">
            <w:pPr>
              <w:pStyle w:val="TAL"/>
            </w:pPr>
            <w:r w:rsidRPr="001C0FC4">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310518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8EE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59462D" w14:textId="77777777" w:rsidR="00296E35" w:rsidRPr="001C0FC4" w:rsidRDefault="00296E35" w:rsidP="002E3FCC">
            <w:pPr>
              <w:pStyle w:val="TAL"/>
            </w:pPr>
          </w:p>
        </w:tc>
      </w:tr>
    </w:tbl>
    <w:p w14:paraId="011D3F83" w14:textId="77777777" w:rsidR="00296E35" w:rsidRPr="001C0FC4" w:rsidRDefault="00296E35" w:rsidP="00296E35"/>
    <w:p w14:paraId="5A1A4451" w14:textId="77777777" w:rsidR="00296E35" w:rsidRPr="001C0FC4" w:rsidRDefault="00296E35" w:rsidP="00296E35">
      <w:pPr>
        <w:pStyle w:val="TH"/>
      </w:pPr>
      <w:r w:rsidRPr="001C0FC4">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76CBD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CBBB0B4" w14:textId="175805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377113B" w14:textId="77777777" w:rsidR="00296E35" w:rsidRPr="001C0FC4" w:rsidRDefault="00296E35" w:rsidP="00296E35"/>
    <w:p w14:paraId="39DCF6A0" w14:textId="602246BF" w:rsidR="00296E35" w:rsidRPr="001C0FC4" w:rsidRDefault="00296E35" w:rsidP="00296E35">
      <w:pPr>
        <w:pStyle w:val="TH"/>
      </w:pPr>
      <w:r w:rsidRPr="001C0FC4">
        <w:t>Table 6.2.12.3.3-6: MSRP SEND from the SS (step 6, Table 6.2.12.3.2-1;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F72E4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EE2B11" w14:textId="252EDC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C8FE0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B8150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0B1A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E82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4C2FA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2CE39E4" w14:textId="77777777" w:rsidR="00296E35" w:rsidRPr="001C0FC4" w:rsidRDefault="00296E35" w:rsidP="002E3FCC">
            <w:pPr>
              <w:pStyle w:val="TAH"/>
              <w:rPr>
                <w:bCs/>
              </w:rPr>
            </w:pPr>
            <w:r w:rsidRPr="001C0FC4">
              <w:rPr>
                <w:bCs/>
              </w:rPr>
              <w:t>Condition</w:t>
            </w:r>
          </w:p>
        </w:tc>
      </w:tr>
      <w:tr w:rsidR="00296E35" w:rsidRPr="001C0FC4" w14:paraId="650D07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A683D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D1C00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40C0D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D325B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E0FB2" w14:textId="77777777" w:rsidR="00296E35" w:rsidRPr="001C0FC4" w:rsidRDefault="00296E35" w:rsidP="002E3FCC">
            <w:pPr>
              <w:pStyle w:val="TAL"/>
            </w:pPr>
          </w:p>
        </w:tc>
      </w:tr>
      <w:tr w:rsidR="00296E35" w:rsidRPr="001C0FC4" w14:paraId="77BF69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DD83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013CC0B"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0287886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89B3E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C7C438" w14:textId="77777777" w:rsidR="00296E35" w:rsidRPr="001C0FC4" w:rsidRDefault="00296E35" w:rsidP="002E3FCC">
            <w:pPr>
              <w:pStyle w:val="TAL"/>
            </w:pPr>
          </w:p>
        </w:tc>
      </w:tr>
      <w:tr w:rsidR="00296E35" w:rsidRPr="001C0FC4" w14:paraId="00B1E3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36362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C7ADDE" w14:textId="77777777" w:rsidR="00296E35" w:rsidRPr="001C0FC4" w:rsidRDefault="00296E35" w:rsidP="002E3FCC">
            <w:pPr>
              <w:pStyle w:val="TAL"/>
            </w:pPr>
            <w:r w:rsidRPr="001C0FC4">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665C64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73BD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864DA" w14:textId="77777777" w:rsidR="00296E35" w:rsidRPr="001C0FC4" w:rsidRDefault="00296E35" w:rsidP="002E3FCC">
            <w:pPr>
              <w:pStyle w:val="TAL"/>
            </w:pPr>
          </w:p>
        </w:tc>
      </w:tr>
    </w:tbl>
    <w:p w14:paraId="437DED52" w14:textId="77777777" w:rsidR="00296E35" w:rsidRPr="001C0FC4" w:rsidRDefault="00296E35" w:rsidP="00296E35"/>
    <w:p w14:paraId="51062A32" w14:textId="77777777" w:rsidR="00296E35" w:rsidRPr="001C0FC4" w:rsidRDefault="00296E35" w:rsidP="00296E35">
      <w:pPr>
        <w:pStyle w:val="TH"/>
      </w:pPr>
      <w:r w:rsidRPr="001C0FC4">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9AA0F6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48DA96F" w14:textId="20FE6A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5.5.3.10-2, condition PROTECTED_FILE, GMK</w:t>
            </w:r>
          </w:p>
        </w:tc>
      </w:tr>
    </w:tbl>
    <w:p w14:paraId="0C1D6A24" w14:textId="77777777" w:rsidR="00296E35" w:rsidRPr="001C0FC4" w:rsidRDefault="00296E35" w:rsidP="00296E35"/>
    <w:p w14:paraId="5F7D8F76" w14:textId="06271D5B" w:rsidR="00296E35" w:rsidRPr="001C0FC4" w:rsidRDefault="00296E35" w:rsidP="00296E35">
      <w:pPr>
        <w:pStyle w:val="TH"/>
      </w:pPr>
      <w:r w:rsidRPr="001C0FC4">
        <w:t>Table 6.2.12.3.3-8: SIP BYE from the SS (step 8, Table 6.2.12.3.2-1;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CA84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EF59E65" w14:textId="327335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68030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4BD2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D4FB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00E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BDB97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808BCF" w14:textId="77777777" w:rsidR="00296E35" w:rsidRPr="001C0FC4" w:rsidRDefault="00296E35" w:rsidP="002E3FCC">
            <w:pPr>
              <w:pStyle w:val="TAH"/>
              <w:rPr>
                <w:bCs/>
              </w:rPr>
            </w:pPr>
            <w:r w:rsidRPr="001C0FC4">
              <w:rPr>
                <w:bCs/>
              </w:rPr>
              <w:t>Condition</w:t>
            </w:r>
          </w:p>
        </w:tc>
      </w:tr>
      <w:tr w:rsidR="00296E35" w:rsidRPr="001C0FC4" w14:paraId="27C2B97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D3A5C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88CB11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72B6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87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95B80E" w14:textId="77777777" w:rsidR="00296E35" w:rsidRPr="001C0FC4" w:rsidRDefault="00296E35" w:rsidP="002E3FCC">
            <w:pPr>
              <w:pStyle w:val="TAL"/>
            </w:pPr>
          </w:p>
        </w:tc>
      </w:tr>
      <w:tr w:rsidR="00296E35" w:rsidRPr="001C0FC4" w14:paraId="15F7857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51F5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53796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8665A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D50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AF936" w14:textId="77777777" w:rsidR="00296E35" w:rsidRPr="001C0FC4" w:rsidRDefault="00296E35" w:rsidP="002E3FCC">
            <w:pPr>
              <w:pStyle w:val="TAL"/>
            </w:pPr>
          </w:p>
        </w:tc>
      </w:tr>
      <w:tr w:rsidR="00296E35" w:rsidRPr="001C0FC4" w14:paraId="1EF91C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C872B5"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BE57E5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3E2CC1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0A2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AC5F5" w14:textId="77777777" w:rsidR="00296E35" w:rsidRPr="001C0FC4" w:rsidRDefault="00296E35" w:rsidP="002E3FCC">
            <w:pPr>
              <w:pStyle w:val="TAL"/>
            </w:pPr>
          </w:p>
        </w:tc>
      </w:tr>
      <w:tr w:rsidR="00296E35" w:rsidRPr="001C0FC4" w14:paraId="1E63F54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C8165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0D393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E5966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B1C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13B7D" w14:textId="77777777" w:rsidR="00296E35" w:rsidRPr="001C0FC4" w:rsidRDefault="00296E35" w:rsidP="002E3FCC">
            <w:pPr>
              <w:pStyle w:val="TAL"/>
            </w:pPr>
          </w:p>
        </w:tc>
      </w:tr>
    </w:tbl>
    <w:p w14:paraId="7BC4F6C9" w14:textId="77777777" w:rsidR="00296E35" w:rsidRPr="001C0FC4" w:rsidRDefault="00296E35" w:rsidP="00296E35"/>
    <w:p w14:paraId="4E3C68FE" w14:textId="77777777" w:rsidR="00296E35" w:rsidRPr="001C0FC4" w:rsidRDefault="00296E35" w:rsidP="00296E35">
      <w:pPr>
        <w:pStyle w:val="TH"/>
      </w:pPr>
      <w:r w:rsidRPr="001C0FC4">
        <w:t>Table 6.2.12.3.3-9: Void</w:t>
      </w:r>
    </w:p>
    <w:p w14:paraId="7E94A85E" w14:textId="202D1AC1" w:rsidR="00296E35" w:rsidRPr="001C0FC4" w:rsidRDefault="00296E35" w:rsidP="00296E35">
      <w:pPr>
        <w:pStyle w:val="TH"/>
      </w:pPr>
      <w:r w:rsidRPr="001C0FC4">
        <w:t>Table 6.2.12.3.3-10: SIP MESSAGE from the UE (step 11, Table 6.2.12.3.2-1;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F508D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0C2505" w14:textId="1CE4DA9E"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E93F7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61A3C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6058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89FEBD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A271CB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985D6F3" w14:textId="77777777" w:rsidR="00296E35" w:rsidRPr="001C0FC4" w:rsidRDefault="00296E35" w:rsidP="002E3FCC">
            <w:pPr>
              <w:pStyle w:val="TAH"/>
            </w:pPr>
            <w:r w:rsidRPr="001C0FC4">
              <w:t>Condition</w:t>
            </w:r>
          </w:p>
        </w:tc>
      </w:tr>
      <w:tr w:rsidR="00296E35" w:rsidRPr="001C0FC4" w14:paraId="026607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955C6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0747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4F7A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10024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33E1B1" w14:textId="77777777" w:rsidR="00296E35" w:rsidRPr="001C0FC4" w:rsidRDefault="00296E35" w:rsidP="002E3FCC">
            <w:pPr>
              <w:pStyle w:val="TAL"/>
            </w:pPr>
          </w:p>
        </w:tc>
      </w:tr>
      <w:tr w:rsidR="00296E35" w:rsidRPr="001C0FC4" w14:paraId="1CAC23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48647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4389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30AB9"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AEF20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22256" w14:textId="77777777" w:rsidR="00296E35" w:rsidRPr="001C0FC4" w:rsidRDefault="00296E35" w:rsidP="002E3FCC">
            <w:pPr>
              <w:pStyle w:val="TAL"/>
            </w:pPr>
          </w:p>
        </w:tc>
      </w:tr>
      <w:tr w:rsidR="00296E35" w:rsidRPr="001C0FC4" w14:paraId="30D335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CFFD6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3A0F85" w14:textId="77777777" w:rsidR="00296E35" w:rsidRPr="001C0FC4" w:rsidRDefault="00296E35" w:rsidP="002E3FCC">
            <w:pPr>
              <w:pStyle w:val="TAL"/>
            </w:pPr>
            <w:r w:rsidRPr="001C0FC4">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5E7241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133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3DEDA9" w14:textId="77777777" w:rsidR="00296E35" w:rsidRPr="001C0FC4" w:rsidRDefault="00296E35" w:rsidP="002E3FCC">
            <w:pPr>
              <w:pStyle w:val="TAL"/>
            </w:pPr>
          </w:p>
        </w:tc>
      </w:tr>
      <w:tr w:rsidR="00296E35" w:rsidRPr="001C0FC4" w14:paraId="3191AAE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ADBAD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E51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F55CBF"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F3D0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A596A8" w14:textId="77777777" w:rsidR="00296E35" w:rsidRPr="001C0FC4" w:rsidRDefault="00296E35" w:rsidP="002E3FCC">
            <w:pPr>
              <w:pStyle w:val="TAL"/>
            </w:pPr>
          </w:p>
        </w:tc>
      </w:tr>
      <w:tr w:rsidR="00296E35" w:rsidRPr="001C0FC4" w14:paraId="02276F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576F1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14C834C" w14:textId="77777777" w:rsidR="00296E35" w:rsidRPr="001C0FC4" w:rsidRDefault="00296E35" w:rsidP="002E3FCC">
            <w:pPr>
              <w:pStyle w:val="TAL"/>
            </w:pPr>
            <w:r w:rsidRPr="001C0FC4">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6F559C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6F31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C762D6" w14:textId="77777777" w:rsidR="00296E35" w:rsidRPr="001C0FC4" w:rsidRDefault="00296E35" w:rsidP="002E3FCC">
            <w:pPr>
              <w:pStyle w:val="TAL"/>
            </w:pPr>
          </w:p>
        </w:tc>
      </w:tr>
    </w:tbl>
    <w:p w14:paraId="3DEC7CF4" w14:textId="77777777" w:rsidR="00296E35" w:rsidRPr="001C0FC4" w:rsidRDefault="00296E35" w:rsidP="00296E35"/>
    <w:p w14:paraId="34826A1F" w14:textId="77777777" w:rsidR="00296E35" w:rsidRPr="001C0FC4" w:rsidRDefault="00296E35" w:rsidP="00296E35">
      <w:pPr>
        <w:pStyle w:val="TH"/>
      </w:pPr>
      <w:r w:rsidRPr="001C0FC4">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919AC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2DEAB3" w14:textId="27BC7342" w:rsidR="00296E35" w:rsidRPr="001C0FC4" w:rsidRDefault="00296E35" w:rsidP="002E3FCC">
            <w:pPr>
              <w:pStyle w:val="TAL"/>
            </w:pPr>
            <w:r w:rsidRPr="001C0FC4">
              <w:t xml:space="preserve">Derivation Path: TS </w:t>
            </w:r>
            <w:r>
              <w:t>37.579</w:t>
            </w:r>
            <w:r w:rsidRPr="001C0FC4">
              <w:t>-1 [2], Table 5.5.3.2.1-3</w:t>
            </w:r>
          </w:p>
        </w:tc>
      </w:tr>
      <w:tr w:rsidR="00296E35" w:rsidRPr="001C0FC4" w14:paraId="6DBE52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EBEEFB"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3BE47B"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4B91F98"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CFDED0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47BD59B" w14:textId="77777777" w:rsidR="00296E35" w:rsidRPr="001C0FC4" w:rsidRDefault="00296E35" w:rsidP="002E3FCC">
            <w:pPr>
              <w:pStyle w:val="TAH"/>
            </w:pPr>
            <w:r w:rsidRPr="001C0FC4">
              <w:t>Condition</w:t>
            </w:r>
          </w:p>
        </w:tc>
      </w:tr>
      <w:tr w:rsidR="00296E35" w:rsidRPr="001C0FC4" w14:paraId="27E69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71003A"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F227C3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0477A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F90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FD9268" w14:textId="77777777" w:rsidR="00296E35" w:rsidRPr="001C0FC4" w:rsidRDefault="00296E35" w:rsidP="002E3FCC">
            <w:pPr>
              <w:pStyle w:val="TAL"/>
            </w:pPr>
          </w:p>
        </w:tc>
      </w:tr>
      <w:tr w:rsidR="00296E35" w:rsidRPr="001C0FC4" w14:paraId="5D8CE5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6C712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23CAA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C697E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2618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91E1B7" w14:textId="77777777" w:rsidR="00296E35" w:rsidRPr="001C0FC4" w:rsidRDefault="00296E35" w:rsidP="002E3FCC">
            <w:pPr>
              <w:pStyle w:val="TAL"/>
            </w:pPr>
          </w:p>
        </w:tc>
      </w:tr>
      <w:tr w:rsidR="00296E35" w:rsidRPr="001C0FC4" w14:paraId="0F7946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448653"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CE1D41A"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E92BAE5" w14:textId="6E6F103D"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E18B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9D3EA6" w14:textId="77777777" w:rsidR="00296E35" w:rsidRPr="001C0FC4" w:rsidRDefault="00296E35" w:rsidP="002E3FCC">
            <w:pPr>
              <w:pStyle w:val="TAL"/>
            </w:pPr>
          </w:p>
        </w:tc>
      </w:tr>
    </w:tbl>
    <w:p w14:paraId="3A95D1FE" w14:textId="77777777" w:rsidR="00296E35" w:rsidRPr="001C0FC4" w:rsidRDefault="00296E35" w:rsidP="00296E35"/>
    <w:p w14:paraId="20A5CD86" w14:textId="77777777" w:rsidR="00296E35" w:rsidRPr="001C0FC4" w:rsidRDefault="00296E35" w:rsidP="00296E35">
      <w:pPr>
        <w:pStyle w:val="TH"/>
      </w:pPr>
      <w:r w:rsidRPr="001C0FC4">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48E9A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3CA55C4" w14:textId="5FBAE2F2" w:rsidR="00296E35" w:rsidRPr="001C0FC4" w:rsidRDefault="00296E35" w:rsidP="002E3FCC">
            <w:pPr>
              <w:pStyle w:val="TAL"/>
            </w:pPr>
            <w:r w:rsidRPr="001C0FC4">
              <w:t xml:space="preserve">Derivation Path: TS </w:t>
            </w:r>
            <w:r>
              <w:t>37.579</w:t>
            </w:r>
            <w:r w:rsidRPr="001C0FC4">
              <w:t>-1 [2], Table 5.5.3.8.7-1, condition FD_COMPLETED</w:t>
            </w:r>
          </w:p>
        </w:tc>
      </w:tr>
    </w:tbl>
    <w:p w14:paraId="0C37FD37" w14:textId="77777777" w:rsidR="00296E35" w:rsidRPr="001C0FC4" w:rsidRDefault="00296E35" w:rsidP="00296E35"/>
    <w:p w14:paraId="5AF9E924" w14:textId="77777777" w:rsidR="00296E35" w:rsidRPr="001C0FC4" w:rsidRDefault="00296E35" w:rsidP="00296E35">
      <w:pPr>
        <w:pStyle w:val="Heading3"/>
      </w:pPr>
      <w:bookmarkStart w:id="1228" w:name="_Toc75459162"/>
      <w:bookmarkStart w:id="1229" w:name="_Toc90630602"/>
      <w:bookmarkStart w:id="1230" w:name="_Toc100778809"/>
      <w:bookmarkStart w:id="1231" w:name="_Toc101286140"/>
      <w:bookmarkStart w:id="1232" w:name="_Toc106817726"/>
      <w:bookmarkStart w:id="1233" w:name="_Toc106817851"/>
      <w:bookmarkStart w:id="1234" w:name="_Toc178186369"/>
      <w:bookmarkStart w:id="1235" w:name="_Toc210385183"/>
      <w:r w:rsidRPr="001C0FC4">
        <w:t>6.2.13</w:t>
      </w:r>
      <w:r w:rsidRPr="001C0FC4">
        <w:tab/>
        <w:t>On-network / File Distribution (FD) / Accessing list of deferred data group communications / Client Originated (CO)</w:t>
      </w:r>
      <w:bookmarkEnd w:id="1228"/>
      <w:bookmarkEnd w:id="1229"/>
      <w:bookmarkEnd w:id="1230"/>
      <w:bookmarkEnd w:id="1231"/>
      <w:bookmarkEnd w:id="1232"/>
      <w:bookmarkEnd w:id="1233"/>
      <w:bookmarkEnd w:id="1234"/>
      <w:bookmarkEnd w:id="1235"/>
    </w:p>
    <w:p w14:paraId="4071F2D4" w14:textId="77777777" w:rsidR="00296E35" w:rsidRPr="001C0FC4" w:rsidRDefault="00296E35" w:rsidP="00296E35">
      <w:pPr>
        <w:pStyle w:val="H6"/>
      </w:pPr>
      <w:r w:rsidRPr="001C0FC4">
        <w:t>6.2.13.1</w:t>
      </w:r>
      <w:r w:rsidRPr="001C0FC4">
        <w:tab/>
        <w:t>Test Purpose (TP)</w:t>
      </w:r>
    </w:p>
    <w:p w14:paraId="6E7D864E" w14:textId="77777777" w:rsidR="00296E35" w:rsidRPr="001C0FC4" w:rsidRDefault="00296E35" w:rsidP="00296E35">
      <w:pPr>
        <w:pStyle w:val="H6"/>
      </w:pPr>
      <w:r w:rsidRPr="001C0FC4">
        <w:t>(1)</w:t>
      </w:r>
    </w:p>
    <w:p w14:paraId="60964F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1799F8B" w14:textId="77777777" w:rsidR="00296E35" w:rsidRPr="001C0FC4" w:rsidRDefault="00296E35" w:rsidP="00296E35">
      <w:pPr>
        <w:pStyle w:val="PL"/>
      </w:pPr>
      <w:r w:rsidRPr="001C0FC4">
        <w:rPr>
          <w:b/>
        </w:rPr>
        <w:t>ensure that</w:t>
      </w:r>
      <w:r w:rsidRPr="001C0FC4">
        <w:t xml:space="preserve"> {</w:t>
      </w:r>
    </w:p>
    <w:p w14:paraId="31EA58F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06648BF3"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59A46F" w14:textId="77777777" w:rsidR="00296E35" w:rsidRPr="001C0FC4" w:rsidRDefault="00296E35" w:rsidP="00296E35">
      <w:pPr>
        <w:pStyle w:val="PL"/>
      </w:pPr>
      <w:r w:rsidRPr="001C0FC4">
        <w:t xml:space="preserve">            }</w:t>
      </w:r>
    </w:p>
    <w:p w14:paraId="3C060C88" w14:textId="77777777" w:rsidR="00296E35" w:rsidRPr="001C0FC4" w:rsidRDefault="00296E35" w:rsidP="00296E35">
      <w:pPr>
        <w:pStyle w:val="PL"/>
      </w:pPr>
    </w:p>
    <w:p w14:paraId="4F1B833D" w14:textId="77777777" w:rsidR="00296E35" w:rsidRPr="001C0FC4" w:rsidRDefault="00296E35" w:rsidP="00296E35">
      <w:pPr>
        <w:pStyle w:val="H6"/>
      </w:pPr>
      <w:r w:rsidRPr="001C0FC4">
        <w:t>(2)</w:t>
      </w:r>
    </w:p>
    <w:p w14:paraId="6D86A01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0B85F88" w14:textId="77777777" w:rsidR="00296E35" w:rsidRPr="001C0FC4" w:rsidRDefault="00296E35" w:rsidP="00296E35">
      <w:pPr>
        <w:pStyle w:val="PL"/>
      </w:pPr>
      <w:r w:rsidRPr="001C0FC4">
        <w:rPr>
          <w:b/>
        </w:rPr>
        <w:t>ensure that</w:t>
      </w:r>
      <w:r w:rsidRPr="001C0FC4">
        <w:t xml:space="preserve"> {</w:t>
      </w:r>
    </w:p>
    <w:p w14:paraId="1C35C1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555A425A"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02B04A18" w14:textId="77777777" w:rsidR="00296E35" w:rsidRPr="001C0FC4" w:rsidRDefault="00296E35" w:rsidP="00296E35">
      <w:pPr>
        <w:pStyle w:val="PL"/>
      </w:pPr>
      <w:r w:rsidRPr="001C0FC4">
        <w:t xml:space="preserve">            }</w:t>
      </w:r>
    </w:p>
    <w:p w14:paraId="40173490" w14:textId="77777777" w:rsidR="00296E35" w:rsidRPr="001C0FC4" w:rsidRDefault="00296E35" w:rsidP="00296E35">
      <w:pPr>
        <w:pStyle w:val="PL"/>
      </w:pPr>
    </w:p>
    <w:p w14:paraId="55485AD8" w14:textId="77777777" w:rsidR="00296E35" w:rsidRPr="001C0FC4" w:rsidRDefault="00296E35" w:rsidP="00296E35">
      <w:pPr>
        <w:pStyle w:val="H6"/>
      </w:pPr>
      <w:r w:rsidRPr="001C0FC4">
        <w:t>(3)</w:t>
      </w:r>
    </w:p>
    <w:p w14:paraId="53D1FBD7"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39B74C1C" w14:textId="77777777" w:rsidR="00296E35" w:rsidRPr="001C0FC4" w:rsidRDefault="00296E35" w:rsidP="00296E35">
      <w:pPr>
        <w:pStyle w:val="PL"/>
      </w:pPr>
      <w:r w:rsidRPr="001C0FC4">
        <w:rPr>
          <w:b/>
        </w:rPr>
        <w:t>ensure that</w:t>
      </w:r>
      <w:r w:rsidRPr="001C0FC4">
        <w:t xml:space="preserve"> {</w:t>
      </w:r>
    </w:p>
    <w:p w14:paraId="47EFA251"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4F32D69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C5F3E89" w14:textId="77777777" w:rsidR="00296E35" w:rsidRPr="001C0FC4" w:rsidRDefault="00296E35" w:rsidP="00296E35">
      <w:pPr>
        <w:pStyle w:val="PL"/>
      </w:pPr>
      <w:r w:rsidRPr="001C0FC4">
        <w:t xml:space="preserve">            }</w:t>
      </w:r>
    </w:p>
    <w:p w14:paraId="1CEF0C40" w14:textId="77777777" w:rsidR="00296E35" w:rsidRPr="001C0FC4" w:rsidRDefault="00296E35" w:rsidP="00296E35">
      <w:pPr>
        <w:pStyle w:val="PL"/>
      </w:pPr>
    </w:p>
    <w:p w14:paraId="19B5BE1B" w14:textId="77777777" w:rsidR="00296E35" w:rsidRPr="001C0FC4" w:rsidRDefault="00296E35" w:rsidP="00296E35">
      <w:pPr>
        <w:pStyle w:val="H6"/>
      </w:pPr>
      <w:r w:rsidRPr="001C0FC4">
        <w:t>(4)</w:t>
      </w:r>
    </w:p>
    <w:p w14:paraId="6C4AD6E4" w14:textId="77777777" w:rsidR="00296E35" w:rsidRPr="001C0FC4" w:rsidRDefault="00296E35" w:rsidP="00296E35">
      <w:pPr>
        <w:pStyle w:val="PL"/>
      </w:pPr>
      <w:r w:rsidRPr="001C0FC4">
        <w:rPr>
          <w:b/>
        </w:rPr>
        <w:t>with</w:t>
      </w:r>
      <w:r w:rsidRPr="001C0FC4">
        <w:t xml:space="preserve"> { UE (MCDATA Client) having received a notification that a sent message was deferred by the recipient }</w:t>
      </w:r>
    </w:p>
    <w:p w14:paraId="0E22D4CE" w14:textId="77777777" w:rsidR="00296E35" w:rsidRPr="001C0FC4" w:rsidRDefault="00296E35" w:rsidP="00296E35">
      <w:pPr>
        <w:pStyle w:val="PL"/>
      </w:pPr>
      <w:r w:rsidRPr="001C0FC4">
        <w:rPr>
          <w:b/>
        </w:rPr>
        <w:t>ensure that</w:t>
      </w:r>
      <w:r w:rsidRPr="001C0FC4">
        <w:t xml:space="preserve"> {</w:t>
      </w:r>
    </w:p>
    <w:p w14:paraId="694A8C92" w14:textId="77777777" w:rsidR="00296E35" w:rsidRPr="001C0FC4" w:rsidRDefault="00296E35" w:rsidP="00296E35">
      <w:pPr>
        <w:pStyle w:val="PL"/>
      </w:pPr>
      <w:r w:rsidRPr="001C0FC4">
        <w:t xml:space="preserve">  </w:t>
      </w:r>
      <w:r w:rsidRPr="001C0FC4">
        <w:rPr>
          <w:b/>
        </w:rPr>
        <w:t>when</w:t>
      </w:r>
      <w:r w:rsidRPr="001C0FC4">
        <w:t xml:space="preserve"> { MCData User requests to access the list of deferred group communication }</w:t>
      </w:r>
    </w:p>
    <w:p w14:paraId="6BFF9D8B"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message requesting to access the list of deferred communication </w:t>
      </w:r>
      <w:r w:rsidRPr="001C0FC4">
        <w:rPr>
          <w:b/>
          <w:bCs/>
        </w:rPr>
        <w:t>and</w:t>
      </w:r>
      <w:r w:rsidRPr="001C0FC4">
        <w:t xml:space="preserve"> responds to a received SIP MESSAGE message with a SIP 200 (OK message </w:t>
      </w:r>
      <w:r w:rsidRPr="001C0FC4">
        <w:rPr>
          <w:b/>
          <w:bCs/>
        </w:rPr>
        <w:t>and</w:t>
      </w:r>
      <w:r w:rsidRPr="001C0FC4">
        <w:t xml:space="preserve"> delivers the notification to the MCDATA User }</w:t>
      </w:r>
    </w:p>
    <w:p w14:paraId="484BDBE6" w14:textId="77777777" w:rsidR="00296E35" w:rsidRPr="001C0FC4" w:rsidRDefault="00296E35" w:rsidP="00296E35">
      <w:pPr>
        <w:pStyle w:val="PL"/>
      </w:pPr>
      <w:r w:rsidRPr="001C0FC4">
        <w:t xml:space="preserve">            }</w:t>
      </w:r>
    </w:p>
    <w:p w14:paraId="213FF0E1" w14:textId="77777777" w:rsidR="00296E35" w:rsidRPr="001C0FC4" w:rsidRDefault="00296E35" w:rsidP="00296E35">
      <w:pPr>
        <w:pStyle w:val="PL"/>
      </w:pPr>
    </w:p>
    <w:p w14:paraId="2D08B7EA" w14:textId="77777777" w:rsidR="00296E35" w:rsidRPr="001C0FC4" w:rsidRDefault="00296E35" w:rsidP="00296E35">
      <w:pPr>
        <w:pStyle w:val="H6"/>
      </w:pPr>
      <w:r w:rsidRPr="001C0FC4">
        <w:t>6.2.13.2</w:t>
      </w:r>
      <w:r w:rsidRPr="001C0FC4">
        <w:tab/>
        <w:t>Conformance requirements</w:t>
      </w:r>
    </w:p>
    <w:p w14:paraId="42844D1F" w14:textId="77777777" w:rsidR="00296E35" w:rsidRPr="001C0FC4" w:rsidRDefault="00296E35" w:rsidP="00296E35">
      <w:r w:rsidRPr="001C0FC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8F722E" w14:textId="77777777" w:rsidR="00296E35" w:rsidRPr="001C0FC4" w:rsidRDefault="00296E35" w:rsidP="00296E35">
      <w:r w:rsidRPr="001C0FC4">
        <w:t>[TS 24.282, clause 10.2.1.3.2]</w:t>
      </w:r>
    </w:p>
    <w:p w14:paraId="621C3955"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FD05DEC" w14:textId="77777777" w:rsidR="00296E35" w:rsidRPr="001C0FC4" w:rsidRDefault="00296E35" w:rsidP="00296E35">
      <w:r w:rsidRPr="001C0FC4">
        <w:t>The MCData client:</w:t>
      </w:r>
    </w:p>
    <w:p w14:paraId="27B02417"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2B655BDA"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A81775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3CC007A"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43B00D1"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269B2A1E"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29AB92B9" w14:textId="77777777" w:rsidR="00296E35" w:rsidRPr="001C0FC4" w:rsidRDefault="00296E35" w:rsidP="00296E35">
      <w:r w:rsidRPr="001C0FC4">
        <w:t>On receipt of a "SIP MESSAGE request for absolute URI discovery response", the MCData client:</w:t>
      </w:r>
    </w:p>
    <w:p w14:paraId="3628842C" w14:textId="77777777" w:rsidR="00296E35" w:rsidRPr="001C0FC4" w:rsidRDefault="00296E35" w:rsidP="00296E35">
      <w:pPr>
        <w:pStyle w:val="B1"/>
      </w:pPr>
      <w:r w:rsidRPr="001C0FC4">
        <w:t>1)</w:t>
      </w:r>
      <w:r w:rsidRPr="001C0FC4">
        <w:tab/>
        <w:t>shall store the absolute URI found in the &lt;mcdata-controller-psi&gt; element;</w:t>
      </w:r>
    </w:p>
    <w:p w14:paraId="4B6351F8"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3C4C6399"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5995A984" w14:textId="77777777" w:rsidR="00296E35" w:rsidRPr="001C0FC4" w:rsidRDefault="00296E35" w:rsidP="00296E35">
      <w:r w:rsidRPr="001C0FC4">
        <w:t>[TS 24.282, clause 10.2.2.1]</w:t>
      </w:r>
    </w:p>
    <w:p w14:paraId="5D950AFD"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9D3642D"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7DB6EB2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D6780EB"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36C9A418"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70A8F5C5"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1CE98A9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46769ECB"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4FB6A6B7"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D26939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F820C1" w14:textId="77777777" w:rsidR="00296E35" w:rsidRPr="001C0FC4" w:rsidRDefault="00296E35" w:rsidP="00296E35">
      <w:pPr>
        <w:pStyle w:val="B2"/>
      </w:pPr>
      <w:r w:rsidRPr="001C0FC4">
        <w:t>a)</w:t>
      </w:r>
      <w:r w:rsidRPr="001C0FC4">
        <w:tab/>
        <w:t>the &lt;request-type&gt; element set to a value of "one-to-one-fd"; and</w:t>
      </w:r>
    </w:p>
    <w:p w14:paraId="390D685A" w14:textId="77777777" w:rsidR="00296E35" w:rsidRPr="001C0FC4" w:rsidRDefault="00296E35" w:rsidP="00296E35">
      <w:pPr>
        <w:pStyle w:val="B2"/>
      </w:pPr>
      <w:r w:rsidRPr="001C0FC4">
        <w:t>b)</w:t>
      </w:r>
      <w:r w:rsidRPr="001C0FC4">
        <w:tab/>
        <w:t>the &lt;mcdata-calling-user-id&gt; element set to the originating MCData ID;</w:t>
      </w:r>
    </w:p>
    <w:p w14:paraId="52690F2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2377F9F5" w14:textId="77777777" w:rsidR="00296E35" w:rsidRPr="001C0FC4" w:rsidRDefault="00296E35" w:rsidP="00296E35">
      <w:pPr>
        <w:pStyle w:val="B2"/>
      </w:pPr>
      <w:r w:rsidRPr="001C0FC4">
        <w:t>a)</w:t>
      </w:r>
      <w:r w:rsidRPr="001C0FC4">
        <w:tab/>
        <w:t>the &lt;request-type&gt; element set to a value of "group-fd";</w:t>
      </w:r>
    </w:p>
    <w:p w14:paraId="4CBCDFDB" w14:textId="77777777" w:rsidR="00296E35" w:rsidRPr="001C0FC4" w:rsidRDefault="00296E35" w:rsidP="00296E35">
      <w:pPr>
        <w:pStyle w:val="B2"/>
      </w:pPr>
      <w:r w:rsidRPr="001C0FC4">
        <w:t>b)</w:t>
      </w:r>
      <w:r w:rsidRPr="001C0FC4">
        <w:tab/>
        <w:t>the &lt;mcdata-request-uri&gt; element set to the MCData group identity; and</w:t>
      </w:r>
    </w:p>
    <w:p w14:paraId="04E4A2B6" w14:textId="77777777" w:rsidR="00296E35" w:rsidRPr="001C0FC4" w:rsidRDefault="00296E35" w:rsidP="00296E35">
      <w:pPr>
        <w:pStyle w:val="B2"/>
      </w:pPr>
      <w:r w:rsidRPr="001C0FC4">
        <w:t>c)</w:t>
      </w:r>
      <w:r w:rsidRPr="001C0FC4">
        <w:tab/>
        <w:t>the &lt;mcdata-calling-user-id&gt; element set to the originating MCData ID;</w:t>
      </w:r>
    </w:p>
    <w:p w14:paraId="5242E4E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B544204" w14:textId="77777777" w:rsidR="00296E35" w:rsidRPr="001C0FC4" w:rsidRDefault="00296E35" w:rsidP="00296E35">
      <w:pPr>
        <w:pStyle w:val="B1"/>
      </w:pPr>
      <w:r w:rsidRPr="001C0FC4">
        <w:rPr>
          <w:rFonts w:eastAsia="Malgun Gothic"/>
        </w:rPr>
        <w:t>8)</w:t>
      </w:r>
      <w:r w:rsidRPr="001C0FC4">
        <w:rPr>
          <w:rFonts w:eastAsia="Malgun Gothic"/>
        </w:rPr>
        <w:tab/>
      </w:r>
      <w:r w:rsidRPr="001C0FC4">
        <w:t>if</w:t>
      </w:r>
    </w:p>
    <w:p w14:paraId="1A7573F7"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EE7C6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26278C0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5633D8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1DF695C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7DC7A1D" w14:textId="77777777" w:rsidR="00296E35" w:rsidRPr="001C0FC4" w:rsidRDefault="00296E35" w:rsidP="00296E35">
      <w:r w:rsidRPr="001C0FC4">
        <w:t>[TS 24.282, clause 10.2.4.2.1]</w:t>
      </w:r>
    </w:p>
    <w:p w14:paraId="00457252" w14:textId="77777777" w:rsidR="00296E35" w:rsidRPr="001C0FC4" w:rsidRDefault="00296E35" w:rsidP="00296E35">
      <w:r w:rsidRPr="001C0FC4">
        <w:t>The MCData client shall generate a SIP MESSAGE request in accordance with 3GPP TS 24.229 [5] and IETF RFC 3428 [6] with the clarifications given below.</w:t>
      </w:r>
    </w:p>
    <w:p w14:paraId="033F67B8" w14:textId="77777777" w:rsidR="00296E35" w:rsidRPr="001C0FC4" w:rsidRDefault="00296E35" w:rsidP="00296E35">
      <w:r w:rsidRPr="001C0FC4">
        <w:t>The MCData client:</w:t>
      </w:r>
    </w:p>
    <w:p w14:paraId="327AAC9A"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73C5EFC" w14:textId="77777777" w:rsidR="00296E35" w:rsidRPr="001C0FC4" w:rsidRDefault="00296E35" w:rsidP="00296E35">
      <w:pPr>
        <w:pStyle w:val="B1"/>
      </w:pPr>
      <w:r w:rsidRPr="001C0FC4">
        <w:t>2)</w:t>
      </w:r>
      <w:r w:rsidRPr="001C0FC4">
        <w:tab/>
        <w:t>if a one-to-one standalone FD message is to be sent shall insert in the SIP MESSAGE request:</w:t>
      </w:r>
    </w:p>
    <w:p w14:paraId="5214B55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F7D86E2"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DAC7E25" w14:textId="77777777" w:rsidR="00296E35" w:rsidRPr="001C0FC4" w:rsidRDefault="00296E35" w:rsidP="00296E35">
      <w:pPr>
        <w:pStyle w:val="B3"/>
        <w:ind w:left="0" w:firstLine="0"/>
      </w:pPr>
      <w:r w:rsidRPr="001C0FC4">
        <w:t>…</w:t>
      </w:r>
    </w:p>
    <w:p w14:paraId="2D70169A" w14:textId="77777777" w:rsidR="00296E35" w:rsidRPr="001C0FC4" w:rsidRDefault="00296E35" w:rsidP="00296E35">
      <w:pPr>
        <w:pStyle w:val="B1"/>
      </w:pPr>
      <w:r w:rsidRPr="001C0FC4">
        <w:t>4)</w:t>
      </w:r>
      <w:r w:rsidRPr="001C0FC4">
        <w:tab/>
        <w:t>shall generate a standalone FD message as specified in subclause 6.2.2.2; and</w:t>
      </w:r>
    </w:p>
    <w:p w14:paraId="401FDE86"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1A88696" w14:textId="77777777" w:rsidR="00296E35" w:rsidRPr="001C0FC4" w:rsidRDefault="00296E35" w:rsidP="00296E35">
      <w:r w:rsidRPr="001C0FC4">
        <w:t>[TS 24.282, clause 12.2.1.2]</w:t>
      </w:r>
    </w:p>
    <w:p w14:paraId="593FDC0B" w14:textId="77777777" w:rsidR="00296E35" w:rsidRPr="001C0FC4" w:rsidRDefault="00296E35" w:rsidP="00296E35">
      <w:pPr>
        <w:rPr>
          <w:rFonts w:eastAsia="SimSun"/>
        </w:rPr>
      </w:pPr>
      <w:r w:rsidRPr="001C0FC4">
        <w:rPr>
          <w:rFonts w:eastAsia="SimSun"/>
        </w:rPr>
        <w:t>Upon receipt of a:</w:t>
      </w:r>
    </w:p>
    <w:p w14:paraId="01E96AA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2ACC47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FA97A6" w14:textId="77777777" w:rsidR="00296E35" w:rsidRPr="001C0FC4" w:rsidRDefault="00296E35" w:rsidP="00296E35">
      <w:pPr>
        <w:rPr>
          <w:rFonts w:eastAsia="SimSun"/>
        </w:rPr>
      </w:pPr>
      <w:r w:rsidRPr="001C0FC4">
        <w:rPr>
          <w:rFonts w:eastAsia="SimSun"/>
        </w:rPr>
        <w:t>the MCData client:</w:t>
      </w:r>
    </w:p>
    <w:p w14:paraId="70989A8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96D74C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26C033" w14:textId="77777777" w:rsidR="00296E35" w:rsidRPr="001C0FC4" w:rsidRDefault="00296E35" w:rsidP="00296E35">
      <w:r w:rsidRPr="001C0FC4">
        <w:t>[TS 24.282, clause 11.3.2.1]</w:t>
      </w:r>
    </w:p>
    <w:p w14:paraId="54A85BAA" w14:textId="77777777" w:rsidR="00296E35" w:rsidRPr="001C0FC4" w:rsidRDefault="00296E35" w:rsidP="00296E35">
      <w:pPr>
        <w:rPr>
          <w:rFonts w:eastAsia="MS Mincho"/>
        </w:rPr>
      </w:pPr>
      <w:r w:rsidRPr="001C0FC4">
        <w:rPr>
          <w:rFonts w:eastAsia="MS Mincho"/>
        </w:rPr>
        <w:t>Upon receiving a request from the MCData user to access the list of deferred data group communications, the MCData client:</w:t>
      </w:r>
    </w:p>
    <w:p w14:paraId="59D15B41" w14:textId="77777777" w:rsidR="00296E35" w:rsidRPr="001C0FC4" w:rsidRDefault="00296E35" w:rsidP="00296E35">
      <w:pPr>
        <w:pStyle w:val="B1"/>
        <w:rPr>
          <w:rFonts w:eastAsia="MS Mincho"/>
        </w:rPr>
      </w:pPr>
      <w:r w:rsidRPr="001C0FC4">
        <w:rPr>
          <w:lang w:eastAsia="ko-KR"/>
        </w:rPr>
        <w:t>1)</w:t>
      </w:r>
      <w:r w:rsidRPr="001C0FC4">
        <w:tab/>
      </w:r>
      <w:r w:rsidRPr="001C0FC4">
        <w:rPr>
          <w:lang w:eastAsia="ko-KR"/>
        </w:rPr>
        <w:t>shall build the SIP MESSAGE request as specified in subclause 6.2.4.1</w:t>
      </w:r>
      <w:r w:rsidRPr="001C0FC4">
        <w:rPr>
          <w:rFonts w:eastAsia="MS Mincho"/>
        </w:rPr>
        <w:t>;</w:t>
      </w:r>
    </w:p>
    <w:p w14:paraId="4FA6A5ED" w14:textId="77777777" w:rsidR="00296E35" w:rsidRPr="001C0FC4" w:rsidRDefault="00296E35" w:rsidP="00296E35">
      <w:pPr>
        <w:pStyle w:val="B1"/>
        <w:rPr>
          <w:rFonts w:eastAsia="MS Mincho"/>
        </w:rPr>
      </w:pPr>
      <w:r w:rsidRPr="001C0FC4">
        <w:rPr>
          <w:rFonts w:eastAsia="MS Mincho"/>
        </w:rPr>
        <w:t>2)</w:t>
      </w:r>
      <w:r w:rsidRPr="001C0FC4">
        <w:tab/>
      </w:r>
      <w:r w:rsidRPr="001C0FC4">
        <w:rPr>
          <w:rFonts w:eastAsia="MS Mincho"/>
        </w:rPr>
        <w:t>shall generate</w:t>
      </w:r>
      <w:r w:rsidRPr="001C0FC4">
        <w:t xml:space="preserve"> DEFERRED DATA REQUEST</w:t>
      </w:r>
      <w:r w:rsidRPr="001C0FC4">
        <w:rPr>
          <w:lang w:eastAsia="ko-KR"/>
        </w:rPr>
        <w:t xml:space="preserve"> message </w:t>
      </w:r>
      <w:r w:rsidRPr="001C0FC4">
        <w:t>as specified in subclause 15.1.11.1;</w:t>
      </w:r>
    </w:p>
    <w:p w14:paraId="473862B8" w14:textId="77777777" w:rsidR="00296E35" w:rsidRPr="001C0FC4" w:rsidRDefault="00296E35" w:rsidP="00296E35">
      <w:pPr>
        <w:pStyle w:val="B1"/>
      </w:pPr>
      <w:r w:rsidRPr="001C0FC4">
        <w:t>3)</w:t>
      </w:r>
      <w:r w:rsidRPr="001C0FC4">
        <w:tab/>
        <w:t>shall include in the SIP request, the DEFERRED DATA GROUP COMM message in an application/vnd.3gpp.mcdata-signalling MIME body as specified in subclause E.1; and</w:t>
      </w:r>
    </w:p>
    <w:p w14:paraId="592FFCB7" w14:textId="77777777" w:rsidR="00296E35" w:rsidRPr="001C0FC4" w:rsidRDefault="00296E35" w:rsidP="00296E35">
      <w:pPr>
        <w:pStyle w:val="B1"/>
        <w:rPr>
          <w:rFonts w:eastAsia="MS Mincho"/>
        </w:rPr>
      </w:pPr>
      <w:r w:rsidRPr="001C0FC4">
        <w:rPr>
          <w:lang w:eastAsia="ko-KR"/>
        </w:rPr>
        <w:t>4)</w:t>
      </w:r>
      <w:r w:rsidRPr="001C0FC4">
        <w:tab/>
      </w:r>
      <w:r w:rsidRPr="001C0FC4">
        <w:rPr>
          <w:lang w:eastAsia="ko-KR"/>
        </w:rPr>
        <w:t xml:space="preserve">shall send the </w:t>
      </w:r>
      <w:r w:rsidRPr="001C0FC4">
        <w:rPr>
          <w:rFonts w:eastAsia="SimSun"/>
        </w:rPr>
        <w:t>SIP MESSAGE request towards the participating MCData function according to rules and procedures of 3GPP TS 24.229 [5].</w:t>
      </w:r>
    </w:p>
    <w:p w14:paraId="20FEEA73" w14:textId="77777777" w:rsidR="00296E35" w:rsidRPr="001C0FC4" w:rsidRDefault="00296E35" w:rsidP="00296E35">
      <w:r w:rsidRPr="001C0FC4">
        <w:t>[TS 24.282, clause 11.3.2.2]</w:t>
      </w:r>
    </w:p>
    <w:p w14:paraId="6E74FBD1" w14:textId="77777777" w:rsidR="00296E35" w:rsidRPr="001C0FC4" w:rsidRDefault="00296E35" w:rsidP="00296E35">
      <w:r w:rsidRPr="001C0FC4">
        <w:t xml:space="preserve">Upon receipt of a </w:t>
      </w:r>
      <w:r w:rsidRPr="001C0FC4">
        <w:rPr>
          <w:rFonts w:eastAsia="SimSun"/>
        </w:rPr>
        <w:t>"SIP MESSAGE response for the list of deferred group communications request</w:t>
      </w:r>
      <w:r w:rsidRPr="001C0FC4">
        <w:t>", the MCData client:</w:t>
      </w:r>
    </w:p>
    <w:p w14:paraId="18ED6A0E" w14:textId="77777777" w:rsidR="00296E35" w:rsidRPr="001C0FC4" w:rsidRDefault="00296E35" w:rsidP="00296E35">
      <w:pPr>
        <w:pStyle w:val="B1"/>
      </w:pPr>
      <w:r w:rsidRPr="001C0FC4">
        <w:t>1)</w:t>
      </w:r>
      <w:r w:rsidRPr="001C0FC4">
        <w:tab/>
        <w:t>shall generate a SIP 200 (OK) response according to rules and procedures of 3GPP TS 24.229 [5];</w:t>
      </w:r>
    </w:p>
    <w:p w14:paraId="670A4891" w14:textId="77777777" w:rsidR="00296E35" w:rsidRPr="001C0FC4" w:rsidRDefault="00296E35" w:rsidP="00296E35">
      <w:pPr>
        <w:pStyle w:val="B1"/>
      </w:pPr>
      <w:r w:rsidRPr="001C0FC4">
        <w:rPr>
          <w:lang w:eastAsia="ko-KR"/>
        </w:rPr>
        <w:t>2)</w:t>
      </w:r>
      <w:r w:rsidRPr="001C0FC4">
        <w:rPr>
          <w:lang w:eastAsia="ko-KR"/>
        </w:rPr>
        <w:tab/>
        <w:t>shall send the SIP 200 (OK) response towards the MCData server according to rules and procedures of 3GPP TS 24.229 [5];</w:t>
      </w:r>
    </w:p>
    <w:p w14:paraId="108EC655" w14:textId="77777777" w:rsidR="00296E35" w:rsidRPr="001C0FC4" w:rsidRDefault="00296E35" w:rsidP="00296E35">
      <w:pPr>
        <w:pStyle w:val="B1"/>
      </w:pPr>
      <w:r w:rsidRPr="001C0FC4">
        <w:t>3)</w:t>
      </w:r>
      <w:r w:rsidRPr="001C0FC4">
        <w:tab/>
        <w:t>shall decode the contents of the application/vnd.3gpp.mcdata-signalling MIME body:</w:t>
      </w:r>
    </w:p>
    <w:p w14:paraId="505B74AF"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application/vnd.3gpp.mcdata-signalling MIME body contains </w:t>
      </w:r>
      <w:r w:rsidRPr="001C0FC4">
        <w:t xml:space="preserve">DEFERRED DATA RESPONSE </w:t>
      </w:r>
      <w:r w:rsidRPr="001C0FC4">
        <w:rPr>
          <w:lang w:eastAsia="ko-KR"/>
        </w:rPr>
        <w:t xml:space="preserve">message as specified in subclause 15.1.12: </w:t>
      </w:r>
    </w:p>
    <w:p w14:paraId="5F983431" w14:textId="77777777" w:rsidR="00296E35" w:rsidRPr="001C0FC4" w:rsidRDefault="00296E35" w:rsidP="00296E35">
      <w:pPr>
        <w:pStyle w:val="B4"/>
        <w:rPr>
          <w:lang w:eastAsia="ko-KR"/>
        </w:rPr>
      </w:pPr>
      <w:r w:rsidRPr="001C0FC4">
        <w:rPr>
          <w:lang w:eastAsia="ko-KR"/>
        </w:rPr>
        <w:t>i)</w:t>
      </w:r>
      <w:r w:rsidRPr="001C0FC4">
        <w:rPr>
          <w:lang w:eastAsia="ko-KR"/>
        </w:rPr>
        <w:tab/>
        <w:t>for each payload, if payload type is set to "FILEURL", shall store the payload data; and</w:t>
      </w:r>
    </w:p>
    <w:p w14:paraId="6D1714BD" w14:textId="77777777" w:rsidR="00296E35" w:rsidRPr="001C0FC4" w:rsidRDefault="00296E35" w:rsidP="00296E35">
      <w:pPr>
        <w:pStyle w:val="B1"/>
        <w:rPr>
          <w:lang w:eastAsia="ko-KR"/>
        </w:rPr>
      </w:pPr>
      <w:r w:rsidRPr="001C0FC4">
        <w:rPr>
          <w:lang w:eastAsia="ko-KR"/>
        </w:rPr>
        <w:t>4)</w:t>
      </w:r>
      <w:r w:rsidRPr="001C0FC4">
        <w:rPr>
          <w:lang w:eastAsia="ko-KR"/>
        </w:rPr>
        <w:tab/>
        <w:t>shall present to MCData user, the list of file URLs which were deferred.</w:t>
      </w:r>
    </w:p>
    <w:p w14:paraId="298387CE" w14:textId="77777777" w:rsidR="00296E35" w:rsidRPr="001C0FC4" w:rsidRDefault="00296E35" w:rsidP="00296E35">
      <w:pPr>
        <w:pStyle w:val="H6"/>
      </w:pPr>
      <w:r w:rsidRPr="001C0FC4">
        <w:t>6.2.13.3</w:t>
      </w:r>
      <w:r w:rsidRPr="001C0FC4">
        <w:tab/>
        <w:t>Test description</w:t>
      </w:r>
    </w:p>
    <w:p w14:paraId="35FDA81A" w14:textId="77777777" w:rsidR="00296E35" w:rsidRPr="001C0FC4" w:rsidRDefault="00296E35" w:rsidP="00296E35">
      <w:pPr>
        <w:pStyle w:val="H6"/>
      </w:pPr>
      <w:r w:rsidRPr="001C0FC4">
        <w:t>6.2.13.3.1</w:t>
      </w:r>
      <w:r w:rsidRPr="001C0FC4">
        <w:tab/>
        <w:t>Pre-test conditions</w:t>
      </w:r>
    </w:p>
    <w:p w14:paraId="5F26C51C" w14:textId="77777777" w:rsidR="00296E35" w:rsidRDefault="00296E35" w:rsidP="00296E35">
      <w:pPr>
        <w:pStyle w:val="H6"/>
      </w:pPr>
      <w:r w:rsidRPr="00102CE5">
        <w:t>Test configuration</w:t>
      </w:r>
      <w:r>
        <w:t>:</w:t>
      </w:r>
    </w:p>
    <w:p w14:paraId="6D64B0F0" w14:textId="0704575E" w:rsidR="00296E35" w:rsidRDefault="00296E35" w:rsidP="00296E35">
      <w:pPr>
        <w:pStyle w:val="B1"/>
      </w:pPr>
      <w:r>
        <w:t>-</w:t>
      </w:r>
      <w:r>
        <w:tab/>
        <w:t>Single cell configuration according to TS 37.579-1 [2] clause 5.2.2.2.1.</w:t>
      </w:r>
    </w:p>
    <w:p w14:paraId="4AE4EB5C" w14:textId="77777777" w:rsidR="00296E35" w:rsidRPr="001C0FC4" w:rsidRDefault="00296E35" w:rsidP="00296E35">
      <w:pPr>
        <w:pStyle w:val="B1"/>
      </w:pPr>
      <w:r w:rsidRPr="001C0FC4">
        <w:t>-</w:t>
      </w:r>
      <w:r w:rsidRPr="001C0FC4">
        <w:tab/>
        <w:t>Test File 1 for CO FD as specified in annex A.2.1 is available at the UE for upload.</w:t>
      </w:r>
    </w:p>
    <w:p w14:paraId="4B261225" w14:textId="77777777" w:rsidR="00296E35" w:rsidRDefault="00296E35" w:rsidP="00296E35">
      <w:pPr>
        <w:pStyle w:val="H6"/>
      </w:pPr>
      <w:r>
        <w:t>Preamble:</w:t>
      </w:r>
    </w:p>
    <w:p w14:paraId="0E92FA99" w14:textId="0C3C8C9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7A47B4D" w14:textId="77777777" w:rsidR="00296E35" w:rsidRDefault="00296E35" w:rsidP="00296E35">
      <w:pPr>
        <w:pStyle w:val="B1"/>
        <w:ind w:left="852"/>
      </w:pPr>
      <w:r>
        <w:t>-</w:t>
      </w:r>
      <w:r>
        <w:tab/>
      </w:r>
      <w:r w:rsidRPr="002F11C9">
        <w:t>In the MCData Group Configuration document the &lt;mcdata-on-network-max-data-size-auto-recv&gt; shall be set to 0 to indicate non-mandatory download independent from the file size</w:t>
      </w:r>
      <w:r>
        <w:t>.</w:t>
      </w:r>
    </w:p>
    <w:p w14:paraId="3C1B09E5" w14:textId="77777777" w:rsidR="00296E35" w:rsidRDefault="00296E35" w:rsidP="00296E35">
      <w:pPr>
        <w:pStyle w:val="B1"/>
      </w:pPr>
      <w:r>
        <w:t>-</w:t>
      </w:r>
      <w:r>
        <w:tab/>
      </w:r>
      <w:r w:rsidRPr="000573F5">
        <w:t>UE States at the end of the preamble</w:t>
      </w:r>
      <w:r>
        <w:t>:</w:t>
      </w:r>
    </w:p>
    <w:p w14:paraId="7457769F" w14:textId="77777777" w:rsidR="00296E35" w:rsidRDefault="00296E35" w:rsidP="00296E35">
      <w:pPr>
        <w:pStyle w:val="B1"/>
        <w:ind w:left="852"/>
      </w:pPr>
      <w:r>
        <w:t>-</w:t>
      </w:r>
      <w:r>
        <w:tab/>
        <w:t>The UE is in RRC_IDLE state.</w:t>
      </w:r>
    </w:p>
    <w:p w14:paraId="5A6EA932" w14:textId="77777777" w:rsidR="00296E35" w:rsidRDefault="00296E35" w:rsidP="00296E35">
      <w:pPr>
        <w:pStyle w:val="B1"/>
        <w:ind w:left="852"/>
      </w:pPr>
      <w:r>
        <w:t>-</w:t>
      </w:r>
      <w:r>
        <w:tab/>
        <w:t>The client is registered for MCData.</w:t>
      </w:r>
    </w:p>
    <w:p w14:paraId="625DD1AE" w14:textId="77777777" w:rsidR="00296E35" w:rsidRPr="001C0FC4" w:rsidRDefault="00296E35" w:rsidP="00296E35">
      <w:pPr>
        <w:pStyle w:val="H6"/>
      </w:pPr>
      <w:r w:rsidRPr="001C0FC4">
        <w:t>6.2.13.3.2</w:t>
      </w:r>
      <w:r w:rsidRPr="001C0FC4">
        <w:tab/>
        <w:t>Test procedure sequence</w:t>
      </w:r>
    </w:p>
    <w:p w14:paraId="4441FD57" w14:textId="77777777" w:rsidR="00296E35" w:rsidRPr="001C0FC4" w:rsidRDefault="00296E35" w:rsidP="00296E35">
      <w:pPr>
        <w:pStyle w:val="TH"/>
      </w:pPr>
      <w:r w:rsidRPr="001C0FC4">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5A6C43" w14:textId="77777777" w:rsidTr="002E3FCC">
        <w:tc>
          <w:tcPr>
            <w:tcW w:w="648" w:type="dxa"/>
            <w:tcBorders>
              <w:top w:val="single" w:sz="4" w:space="0" w:color="auto"/>
              <w:left w:val="single" w:sz="4" w:space="0" w:color="auto"/>
              <w:bottom w:val="nil"/>
              <w:right w:val="single" w:sz="4" w:space="0" w:color="auto"/>
            </w:tcBorders>
            <w:hideMark/>
          </w:tcPr>
          <w:p w14:paraId="32A0D97C"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FC42C9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EF355C"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ADECD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6F77FA" w14:textId="77777777" w:rsidR="00296E35" w:rsidRPr="001C0FC4" w:rsidRDefault="00296E35" w:rsidP="002E3FCC">
            <w:pPr>
              <w:pStyle w:val="TAH"/>
            </w:pPr>
            <w:r w:rsidRPr="001C0FC4">
              <w:t>Verdict</w:t>
            </w:r>
          </w:p>
        </w:tc>
      </w:tr>
      <w:tr w:rsidR="00296E35" w:rsidRPr="001C0FC4" w14:paraId="4755DCC4" w14:textId="77777777" w:rsidTr="002E3FCC">
        <w:tc>
          <w:tcPr>
            <w:tcW w:w="648" w:type="dxa"/>
            <w:tcBorders>
              <w:top w:val="nil"/>
              <w:left w:val="single" w:sz="4" w:space="0" w:color="auto"/>
              <w:bottom w:val="single" w:sz="4" w:space="0" w:color="auto"/>
              <w:right w:val="single" w:sz="4" w:space="0" w:color="auto"/>
            </w:tcBorders>
          </w:tcPr>
          <w:p w14:paraId="7AF83A40"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DFA97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27498E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E1A1C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D094C2"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EE7A29A" w14:textId="77777777" w:rsidR="00296E35" w:rsidRPr="001C0FC4" w:rsidRDefault="00296E35" w:rsidP="002E3FCC">
            <w:pPr>
              <w:pStyle w:val="TAH"/>
            </w:pPr>
          </w:p>
        </w:tc>
      </w:tr>
      <w:tr w:rsidR="00296E35" w:rsidRPr="001C0FC4" w14:paraId="6820C5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03178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5AB7FF2" w14:textId="281B8314" w:rsidR="00296E35" w:rsidRPr="001C0FC4" w:rsidRDefault="00296E35" w:rsidP="002E3FCC">
            <w:pPr>
              <w:pStyle w:val="TAL"/>
            </w:pPr>
            <w:r w:rsidRPr="001C0FC4">
              <w:t>Make the UE (MCData client) send test file 1 (</w:t>
            </w:r>
            <w:r w:rsidR="00ED7609">
              <w:t>ANNEX</w:t>
            </w:r>
            <w:r w:rsidRPr="001C0FC4">
              <w:t xml:space="preserve"> A.2.1) for CO group FD over HTTP for non-mandatory download and with disposition request "FILE DOWNLOAD COMPLETED UPDATE".</w:t>
            </w:r>
          </w:p>
          <w:p w14:paraId="5F584D31"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99628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958B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0C4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5A7AAB" w14:textId="77777777" w:rsidR="00296E35" w:rsidRPr="001C0FC4" w:rsidRDefault="00296E35" w:rsidP="002E3FCC">
            <w:pPr>
              <w:pStyle w:val="TAC"/>
            </w:pPr>
            <w:r w:rsidRPr="001C0FC4">
              <w:t>-</w:t>
            </w:r>
          </w:p>
        </w:tc>
      </w:tr>
      <w:tr w:rsidR="00296E35" w:rsidRPr="001C0FC4" w14:paraId="249C1BD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C549884" w14:textId="77777777" w:rsidR="00296E35" w:rsidRPr="001C0FC4" w:rsidRDefault="00296E35" w:rsidP="002E3FCC">
            <w:pPr>
              <w:pStyle w:val="TAC"/>
              <w:rPr>
                <w:rFonts w:cs="Arial"/>
              </w:rPr>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46BCDE0" w14:textId="358ABD6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6C606FC"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606A7A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5A445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9FC06C3" w14:textId="77777777" w:rsidR="00296E35" w:rsidRPr="001C0FC4" w:rsidRDefault="00296E35" w:rsidP="002E3FCC">
            <w:pPr>
              <w:pStyle w:val="TAC"/>
            </w:pPr>
            <w:r w:rsidRPr="001C0FC4">
              <w:t>P</w:t>
            </w:r>
          </w:p>
        </w:tc>
      </w:tr>
      <w:tr w:rsidR="00296E35" w:rsidRPr="001C0FC4" w14:paraId="0596D78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3E3E484"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8C24949" w14:textId="126DEF2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40824B3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D35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3F082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276D3E" w14:textId="77777777" w:rsidR="00296E35" w:rsidRPr="001C0FC4" w:rsidRDefault="00296E35" w:rsidP="002E3FCC">
            <w:pPr>
              <w:pStyle w:val="TAC"/>
            </w:pPr>
            <w:r w:rsidRPr="001C0FC4">
              <w:t>P</w:t>
            </w:r>
          </w:p>
        </w:tc>
      </w:tr>
      <w:tr w:rsidR="00296E35" w:rsidRPr="001C0FC4" w14:paraId="519B9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D6A8CA"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74160BF2"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CD536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96DD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BF3D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BACDCB4" w14:textId="77777777" w:rsidR="00296E35" w:rsidRPr="001C0FC4" w:rsidRDefault="00296E35" w:rsidP="002E3FCC">
            <w:pPr>
              <w:pStyle w:val="TAC"/>
            </w:pPr>
            <w:r w:rsidRPr="001C0FC4">
              <w:t>P</w:t>
            </w:r>
          </w:p>
        </w:tc>
      </w:tr>
      <w:tr w:rsidR="00296E35" w:rsidRPr="001C0FC4" w14:paraId="7914A4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38A354"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49DEA1E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F549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04F0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83B9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3230E" w14:textId="77777777" w:rsidR="00296E35" w:rsidRPr="001C0FC4" w:rsidRDefault="00296E35" w:rsidP="002E3FCC">
            <w:pPr>
              <w:pStyle w:val="TAC"/>
            </w:pPr>
            <w:r w:rsidRPr="001C0FC4">
              <w:t>-</w:t>
            </w:r>
          </w:p>
        </w:tc>
      </w:tr>
      <w:tr w:rsidR="00296E35" w:rsidRPr="001C0FC4" w14:paraId="5CB7708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7ED449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46D816A" w14:textId="1D2663B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080AA5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7E47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A14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021D363" w14:textId="77777777" w:rsidR="00296E35" w:rsidRPr="001C0FC4" w:rsidRDefault="00296E35" w:rsidP="002E3FCC">
            <w:pPr>
              <w:pStyle w:val="TAC"/>
            </w:pPr>
            <w:r w:rsidRPr="001C0FC4">
              <w:t>P</w:t>
            </w:r>
          </w:p>
        </w:tc>
      </w:tr>
      <w:tr w:rsidR="00296E35" w:rsidRPr="001C0FC4" w14:paraId="75EE0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3E24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ED6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D2926F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C83E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1FED5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1DD27" w14:textId="77777777" w:rsidR="00296E35" w:rsidRPr="001C0FC4" w:rsidRDefault="00296E35" w:rsidP="002E3FCC">
            <w:pPr>
              <w:pStyle w:val="TAC"/>
            </w:pPr>
            <w:r w:rsidRPr="001C0FC4">
              <w:t>-</w:t>
            </w:r>
          </w:p>
        </w:tc>
      </w:tr>
      <w:tr w:rsidR="00296E35" w:rsidRPr="001C0FC4" w14:paraId="619C6B6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CB6A8E"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EC3A9DF" w14:textId="77777777" w:rsidR="00296E35" w:rsidRPr="001C0FC4" w:rsidRDefault="00296E35" w:rsidP="002E3FCC">
            <w:pPr>
              <w:pStyle w:val="TAL"/>
            </w:pPr>
            <w:r w:rsidRPr="001C0FC4">
              <w:t>Check: Does the UE (MCData client) notify the user that the remote Client has deferred the acceptance of the download?</w:t>
            </w:r>
          </w:p>
          <w:p w14:paraId="7358932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811E90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26863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F8CF4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3530C3" w14:textId="77777777" w:rsidR="00296E35" w:rsidRPr="001C0FC4" w:rsidRDefault="00296E35" w:rsidP="002E3FCC">
            <w:pPr>
              <w:pStyle w:val="TAC"/>
            </w:pPr>
            <w:r w:rsidRPr="001C0FC4">
              <w:t>P</w:t>
            </w:r>
          </w:p>
        </w:tc>
      </w:tr>
      <w:tr w:rsidR="00296E35" w:rsidRPr="001C0FC4" w14:paraId="4DFF701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D0271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7478F97E" w14:textId="77777777" w:rsidR="00296E35" w:rsidRPr="001C0FC4" w:rsidRDefault="00296E35" w:rsidP="002E3FCC">
            <w:pPr>
              <w:pStyle w:val="TAL"/>
            </w:pPr>
            <w:r w:rsidRPr="001C0FC4">
              <w:t>Make the UE (MCData client) access the list of deferred data group communications.</w:t>
            </w:r>
          </w:p>
          <w:p w14:paraId="600849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9095D1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4450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C0251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5BD4CC" w14:textId="77777777" w:rsidR="00296E35" w:rsidRPr="001C0FC4" w:rsidRDefault="00296E35" w:rsidP="002E3FCC">
            <w:pPr>
              <w:pStyle w:val="TAC"/>
            </w:pPr>
            <w:r w:rsidRPr="001C0FC4">
              <w:t>-</w:t>
            </w:r>
          </w:p>
        </w:tc>
      </w:tr>
      <w:tr w:rsidR="00296E35" w:rsidRPr="001C0FC4" w14:paraId="0E0FB33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B7C4EB0"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AE3AD73" w14:textId="28400C11" w:rsidR="00296E35" w:rsidRPr="001C0FC4" w:rsidRDefault="00296E35" w:rsidP="002E3FCC">
            <w:pPr>
              <w:pStyle w:val="TAL"/>
            </w:pPr>
            <w:r w:rsidRPr="001C0FC4">
              <w:t>Check: Does the UE (MCData client) correctly perform procedure '</w:t>
            </w:r>
            <w:r w:rsidRPr="001C0FC4">
              <w:rPr>
                <w:b/>
                <w:bCs/>
              </w:rPr>
              <w:t>MCX SIP MESSAGE Request - Accept CO</w:t>
            </w:r>
            <w:r w:rsidRPr="001C0FC4">
              <w:rPr>
                <w:bCs/>
              </w:rPr>
              <w:t xml:space="preserve">' as described in TS </w:t>
            </w:r>
            <w:r>
              <w:rPr>
                <w:bCs/>
              </w:rPr>
              <w:t>37.579</w:t>
            </w:r>
            <w:r w:rsidRPr="001C0FC4">
              <w:rPr>
                <w:bCs/>
              </w:rPr>
              <w:t xml:space="preserve">-1 </w:t>
            </w:r>
            <w:r w:rsidRPr="001C0FC4">
              <w:t xml:space="preserve">[2] Table 5.3.30.3-1 </w:t>
            </w:r>
            <w:r w:rsidRPr="001C0FC4">
              <w:rPr>
                <w:b/>
                <w:bCs/>
              </w:rPr>
              <w:t>to retrieve the list of deferred data group communication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B81E3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0B27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392C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822E74A" w14:textId="77777777" w:rsidR="00296E35" w:rsidRPr="001C0FC4" w:rsidRDefault="00296E35" w:rsidP="002E3FCC">
            <w:pPr>
              <w:pStyle w:val="TAC"/>
            </w:pPr>
            <w:r w:rsidRPr="001C0FC4">
              <w:t>P</w:t>
            </w:r>
          </w:p>
        </w:tc>
      </w:tr>
      <w:tr w:rsidR="00296E35" w:rsidRPr="001C0FC4" w14:paraId="436ADB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59FFD9" w14:textId="77777777" w:rsidR="00296E35" w:rsidRPr="001C0FC4" w:rsidRDefault="00296E35" w:rsidP="002E3FCC">
            <w:pPr>
              <w:pStyle w:val="TAC"/>
            </w:pPr>
            <w:r w:rsidRPr="001C0FC4">
              <w:t>12-14</w:t>
            </w:r>
          </w:p>
        </w:tc>
        <w:tc>
          <w:tcPr>
            <w:tcW w:w="3969" w:type="dxa"/>
            <w:tcBorders>
              <w:top w:val="single" w:sz="4" w:space="0" w:color="auto"/>
              <w:left w:val="single" w:sz="4" w:space="0" w:color="auto"/>
              <w:bottom w:val="single" w:sz="4" w:space="0" w:color="auto"/>
              <w:right w:val="single" w:sz="4" w:space="0" w:color="auto"/>
            </w:tcBorders>
            <w:hideMark/>
          </w:tcPr>
          <w:p w14:paraId="16B8DF4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5A908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66F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8D6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8B9C0" w14:textId="77777777" w:rsidR="00296E35" w:rsidRPr="001C0FC4" w:rsidRDefault="00296E35" w:rsidP="002E3FCC">
            <w:pPr>
              <w:pStyle w:val="TAC"/>
            </w:pPr>
            <w:r w:rsidRPr="001C0FC4">
              <w:t>-</w:t>
            </w:r>
          </w:p>
        </w:tc>
      </w:tr>
      <w:tr w:rsidR="00296E35" w:rsidRPr="001C0FC4" w14:paraId="3FB48A6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5676B25"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1B8658D0" w14:textId="77777777" w:rsidR="00296E35" w:rsidRPr="001C0FC4" w:rsidRDefault="00296E35" w:rsidP="002E3FCC">
            <w:pPr>
              <w:pStyle w:val="TAL"/>
            </w:pPr>
            <w:r w:rsidRPr="001C0FC4">
              <w:t>Check: Does the UE (MCData client) provide the list of file URLs which were deferred to the user?</w:t>
            </w:r>
          </w:p>
          <w:p w14:paraId="0C09EC7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C187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7112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DDD8DD"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7D55F44" w14:textId="77777777" w:rsidR="00296E35" w:rsidRPr="001C0FC4" w:rsidRDefault="00296E35" w:rsidP="002E3FCC">
            <w:pPr>
              <w:pStyle w:val="TAC"/>
            </w:pPr>
            <w:r w:rsidRPr="001C0FC4">
              <w:t>P</w:t>
            </w:r>
          </w:p>
        </w:tc>
      </w:tr>
      <w:tr w:rsidR="00296E35" w:rsidRPr="001C0FC4" w14:paraId="46546EC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2E249A" w14:textId="77777777" w:rsidR="00296E35" w:rsidRPr="001C0FC4" w:rsidRDefault="00296E35" w:rsidP="002E3FCC">
            <w:pPr>
              <w:pStyle w:val="TAN"/>
            </w:pPr>
            <w:r w:rsidRPr="001C0FC4">
              <w:t>NOTE 1:</w:t>
            </w:r>
            <w:r w:rsidRPr="001C0FC4">
              <w:tab/>
              <w:t>This is expected to be done via a suitable implementation dependent MMI.</w:t>
            </w:r>
          </w:p>
          <w:p w14:paraId="613EEE9A" w14:textId="77777777" w:rsidR="00296E35" w:rsidRPr="001C0FC4" w:rsidRDefault="00296E35" w:rsidP="002E3FCC">
            <w:pPr>
              <w:pStyle w:val="TAN"/>
            </w:pPr>
            <w:r w:rsidRPr="001C0FC4">
              <w:t>NOTE 2:</w:t>
            </w:r>
            <w:r w:rsidRPr="001C0FC4">
              <w:tab/>
              <w:t>Test file 1 for CO FD as specified in annex A.2.1.</w:t>
            </w:r>
          </w:p>
        </w:tc>
      </w:tr>
    </w:tbl>
    <w:p w14:paraId="302B74AF" w14:textId="77777777" w:rsidR="00296E35" w:rsidRPr="001C0FC4" w:rsidRDefault="00296E35" w:rsidP="00296E35"/>
    <w:p w14:paraId="0E28189F" w14:textId="77777777" w:rsidR="00296E35" w:rsidRPr="001C0FC4" w:rsidRDefault="00296E35" w:rsidP="00296E35">
      <w:pPr>
        <w:pStyle w:val="H6"/>
      </w:pPr>
      <w:r w:rsidRPr="001C0FC4">
        <w:t>6.2.13.3.3</w:t>
      </w:r>
      <w:r w:rsidRPr="001C0FC4">
        <w:tab/>
        <w:t>Specific message contents</w:t>
      </w:r>
    </w:p>
    <w:p w14:paraId="33454455" w14:textId="77777777" w:rsidR="00296E35" w:rsidRPr="001C0FC4" w:rsidRDefault="00296E35" w:rsidP="00296E35">
      <w:pPr>
        <w:pStyle w:val="TH"/>
      </w:pPr>
      <w:r w:rsidRPr="001C0FC4">
        <w:t>Table 6.2.13.3.3-1..6: Void</w:t>
      </w:r>
    </w:p>
    <w:p w14:paraId="035B500B" w14:textId="0F7ECA2C" w:rsidR="00296E35" w:rsidRPr="001C0FC4" w:rsidRDefault="00296E35" w:rsidP="00296E35">
      <w:pPr>
        <w:pStyle w:val="TH"/>
      </w:pPr>
      <w:r w:rsidRPr="001C0FC4">
        <w:t xml:space="preserve">Table 6.2.13.3.3-7: HTTP POST from the UE (step 3, Table 6.2.13.3.2-1;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B6D9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1A5D55" w14:textId="4AF6EDC5"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53BBD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27AF9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88121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192BCFB5"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0CC1F2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1D50C0A" w14:textId="77777777" w:rsidR="00296E35" w:rsidRPr="001C0FC4" w:rsidRDefault="00296E35" w:rsidP="002E3FCC">
            <w:pPr>
              <w:pStyle w:val="TAH"/>
            </w:pPr>
            <w:r w:rsidRPr="001C0FC4">
              <w:t>Condition</w:t>
            </w:r>
          </w:p>
        </w:tc>
      </w:tr>
      <w:tr w:rsidR="00296E35" w:rsidRPr="001C0FC4" w14:paraId="64C2E80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ECC66D"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8507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7CE94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0D27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BE8360" w14:textId="77777777" w:rsidR="00296E35" w:rsidRPr="001C0FC4" w:rsidRDefault="00296E35" w:rsidP="002E3FCC">
            <w:pPr>
              <w:pStyle w:val="TAL"/>
            </w:pPr>
          </w:p>
        </w:tc>
      </w:tr>
      <w:tr w:rsidR="00296E35" w:rsidRPr="001C0FC4" w14:paraId="6BE8CE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44BE21B"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E2DFA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003D2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35C5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D72D12" w14:textId="77777777" w:rsidR="00296E35" w:rsidRPr="001C0FC4" w:rsidRDefault="00296E35" w:rsidP="002E3FCC">
            <w:pPr>
              <w:pStyle w:val="TAL"/>
            </w:pPr>
          </w:p>
        </w:tc>
      </w:tr>
      <w:tr w:rsidR="00296E35" w:rsidRPr="001C0FC4" w14:paraId="2CB9A7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D59129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2A95CD"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25C1B1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CC78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5B6FB" w14:textId="77777777" w:rsidR="00296E35" w:rsidRPr="001C0FC4" w:rsidRDefault="00296E35" w:rsidP="002E3FCC">
            <w:pPr>
              <w:pStyle w:val="TAL"/>
            </w:pPr>
          </w:p>
        </w:tc>
      </w:tr>
    </w:tbl>
    <w:p w14:paraId="696B3842" w14:textId="77777777" w:rsidR="00296E35" w:rsidRPr="001C0FC4" w:rsidRDefault="00296E35" w:rsidP="00296E35"/>
    <w:p w14:paraId="515A3908" w14:textId="77777777" w:rsidR="00296E35" w:rsidRPr="001C0FC4" w:rsidRDefault="00296E35" w:rsidP="00296E35">
      <w:pPr>
        <w:pStyle w:val="TH"/>
      </w:pPr>
      <w:r w:rsidRPr="001C0FC4">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E0639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AC7D1" w14:textId="40AD515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3951B9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592FF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929CC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9479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06C24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56F06A" w14:textId="77777777" w:rsidR="00296E35" w:rsidRPr="001C0FC4" w:rsidRDefault="00296E35" w:rsidP="002E3FCC">
            <w:pPr>
              <w:pStyle w:val="TAH"/>
              <w:rPr>
                <w:bCs/>
              </w:rPr>
            </w:pPr>
            <w:r w:rsidRPr="001C0FC4">
              <w:rPr>
                <w:bCs/>
              </w:rPr>
              <w:t>Condition</w:t>
            </w:r>
          </w:p>
        </w:tc>
      </w:tr>
      <w:tr w:rsidR="00296E35" w:rsidRPr="001C0FC4" w14:paraId="7E7684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F537B2C"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0A909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DC38A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770B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06F875" w14:textId="77777777" w:rsidR="00296E35" w:rsidRPr="001C0FC4" w:rsidRDefault="00296E35" w:rsidP="002E3FCC">
            <w:pPr>
              <w:pStyle w:val="TAL"/>
            </w:pPr>
          </w:p>
        </w:tc>
      </w:tr>
      <w:tr w:rsidR="00296E35" w:rsidRPr="001C0FC4" w14:paraId="551F3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D2C18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7577CC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5BFB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CA3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390FC9" w14:textId="77777777" w:rsidR="00296E35" w:rsidRPr="001C0FC4" w:rsidRDefault="00296E35" w:rsidP="002E3FCC">
            <w:pPr>
              <w:pStyle w:val="TAL"/>
            </w:pPr>
          </w:p>
        </w:tc>
      </w:tr>
      <w:tr w:rsidR="00296E35" w:rsidRPr="001C0FC4" w14:paraId="5083F4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875AC"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75721C5"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14B77E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B7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C9B70" w14:textId="77777777" w:rsidR="00296E35" w:rsidRPr="001C0FC4" w:rsidRDefault="00296E35" w:rsidP="002E3FCC">
            <w:pPr>
              <w:pStyle w:val="TAL"/>
            </w:pPr>
          </w:p>
        </w:tc>
      </w:tr>
      <w:tr w:rsidR="00296E35" w:rsidRPr="001C0FC4" w14:paraId="00CFE4D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4E544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5043A47"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E3C93D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0004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11719" w14:textId="77777777" w:rsidR="00296E35" w:rsidRPr="001C0FC4" w:rsidRDefault="00296E35" w:rsidP="002E3FCC">
            <w:pPr>
              <w:pStyle w:val="TAL"/>
            </w:pPr>
          </w:p>
        </w:tc>
      </w:tr>
      <w:tr w:rsidR="00296E35" w:rsidRPr="001C0FC4" w14:paraId="553EAA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8BB067"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3FB2927"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556671EB"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62D19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34D792" w14:textId="77777777" w:rsidR="00296E35" w:rsidRPr="001C0FC4" w:rsidRDefault="00296E35" w:rsidP="002E3FCC">
            <w:pPr>
              <w:pStyle w:val="TAL"/>
            </w:pPr>
          </w:p>
        </w:tc>
      </w:tr>
    </w:tbl>
    <w:p w14:paraId="6016F5AD" w14:textId="77777777" w:rsidR="00296E35" w:rsidRPr="001C0FC4" w:rsidRDefault="00296E35" w:rsidP="00296E35"/>
    <w:p w14:paraId="6BDBDB2A" w14:textId="77777777" w:rsidR="00296E35" w:rsidRPr="001C0FC4" w:rsidRDefault="00296E35" w:rsidP="00296E35">
      <w:pPr>
        <w:pStyle w:val="TH"/>
      </w:pPr>
      <w:r w:rsidRPr="001C0FC4">
        <w:t>Table 6.2.13.3.3-9: Void</w:t>
      </w:r>
    </w:p>
    <w:p w14:paraId="6C73DAFB" w14:textId="0FB5DB9B" w:rsidR="00296E35" w:rsidRPr="001C0FC4" w:rsidRDefault="00296E35" w:rsidP="00296E35">
      <w:pPr>
        <w:pStyle w:val="TH"/>
      </w:pPr>
      <w:r w:rsidRPr="001C0FC4">
        <w:t xml:space="preserve">Table 6.2.13.3.3-10: HTTP 201 Created from the SS (step 3, Table 6.2.13.3.2-1;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10D69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3A4D1C9" w14:textId="4CDA9A4A" w:rsidR="00296E35" w:rsidRPr="001C0FC4" w:rsidRDefault="00296E35" w:rsidP="002E3FCC">
            <w:pPr>
              <w:pStyle w:val="TAL"/>
            </w:pPr>
            <w:r w:rsidRPr="001C0FC4">
              <w:t xml:space="preserve">Derivation Path: TS </w:t>
            </w:r>
            <w:r>
              <w:t>37.579</w:t>
            </w:r>
            <w:r w:rsidRPr="001C0FC4">
              <w:t>-1 [2], Table 5.5.4.7-1, condition FD_HTTP</w:t>
            </w:r>
          </w:p>
        </w:tc>
      </w:tr>
    </w:tbl>
    <w:p w14:paraId="020494FB" w14:textId="77777777" w:rsidR="00296E35" w:rsidRPr="001C0FC4" w:rsidRDefault="00296E35" w:rsidP="00296E35"/>
    <w:p w14:paraId="04D410EB" w14:textId="24310977" w:rsidR="00296E35" w:rsidRPr="001C0FC4" w:rsidRDefault="00296E35" w:rsidP="00296E35">
      <w:pPr>
        <w:pStyle w:val="TH"/>
      </w:pPr>
      <w:r w:rsidRPr="001C0FC4">
        <w:t xml:space="preserve">Table 6.2.13.3.3-11: SIP MESSAGE from the UE (step 3, Table 6.2.13.3.2-1;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EFF30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99AF89" w14:textId="53D65BF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1BCFF7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4B1D0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6367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F845CA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3E3624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3F6343" w14:textId="77777777" w:rsidR="00296E35" w:rsidRPr="001C0FC4" w:rsidRDefault="00296E35" w:rsidP="002E3FCC">
            <w:pPr>
              <w:pStyle w:val="TAH"/>
              <w:rPr>
                <w:bCs/>
              </w:rPr>
            </w:pPr>
            <w:r w:rsidRPr="001C0FC4">
              <w:rPr>
                <w:bCs/>
              </w:rPr>
              <w:t>Condition</w:t>
            </w:r>
          </w:p>
        </w:tc>
      </w:tr>
      <w:tr w:rsidR="00296E35" w:rsidRPr="001C0FC4" w14:paraId="64D1CC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B551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0C2C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32609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3CB5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0A3CF8" w14:textId="77777777" w:rsidR="00296E35" w:rsidRPr="001C0FC4" w:rsidRDefault="00296E35" w:rsidP="002E3FCC">
            <w:pPr>
              <w:pStyle w:val="TAL"/>
            </w:pPr>
          </w:p>
        </w:tc>
      </w:tr>
      <w:tr w:rsidR="00296E35" w:rsidRPr="001C0FC4" w14:paraId="5AB2FF7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9E9B7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2BE3B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FF99F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C186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5EF392" w14:textId="77777777" w:rsidR="00296E35" w:rsidRPr="001C0FC4" w:rsidRDefault="00296E35" w:rsidP="002E3FCC">
            <w:pPr>
              <w:pStyle w:val="TAL"/>
            </w:pPr>
          </w:p>
        </w:tc>
      </w:tr>
      <w:tr w:rsidR="00296E35" w:rsidRPr="001C0FC4" w14:paraId="5C2202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FFEA8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D5E709" w14:textId="77777777" w:rsidR="00296E35" w:rsidRPr="001C0FC4" w:rsidRDefault="00296E35" w:rsidP="002E3FCC">
            <w:pPr>
              <w:pStyle w:val="TAL"/>
            </w:pPr>
            <w:r w:rsidRPr="001C0FC4">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40D06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BF72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9B914D" w14:textId="77777777" w:rsidR="00296E35" w:rsidRPr="001C0FC4" w:rsidRDefault="00296E35" w:rsidP="002E3FCC">
            <w:pPr>
              <w:pStyle w:val="TAL"/>
            </w:pPr>
          </w:p>
        </w:tc>
      </w:tr>
      <w:tr w:rsidR="00296E35" w:rsidRPr="001C0FC4" w14:paraId="0F260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BE265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CD111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95485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482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F91B9" w14:textId="77777777" w:rsidR="00296E35" w:rsidRPr="001C0FC4" w:rsidRDefault="00296E35" w:rsidP="002E3FCC">
            <w:pPr>
              <w:pStyle w:val="TAL"/>
            </w:pPr>
          </w:p>
        </w:tc>
      </w:tr>
      <w:tr w:rsidR="00296E35" w:rsidRPr="001C0FC4" w14:paraId="3F55A3A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0AB36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90B276" w14:textId="77777777" w:rsidR="00296E35" w:rsidRPr="001C0FC4" w:rsidRDefault="00296E35" w:rsidP="002E3FCC">
            <w:pPr>
              <w:pStyle w:val="TAL"/>
            </w:pPr>
            <w:r w:rsidRPr="001C0FC4">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5D1B160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282C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191DC" w14:textId="77777777" w:rsidR="00296E35" w:rsidRPr="001C0FC4" w:rsidRDefault="00296E35" w:rsidP="002E3FCC">
            <w:pPr>
              <w:pStyle w:val="TAL"/>
            </w:pPr>
          </w:p>
        </w:tc>
      </w:tr>
    </w:tbl>
    <w:p w14:paraId="537310E2" w14:textId="77777777" w:rsidR="00296E35" w:rsidRPr="001C0FC4" w:rsidRDefault="00296E35" w:rsidP="00296E35"/>
    <w:p w14:paraId="005B8D31" w14:textId="77777777" w:rsidR="00296E35" w:rsidRPr="001C0FC4" w:rsidRDefault="00296E35" w:rsidP="00296E35">
      <w:pPr>
        <w:pStyle w:val="TH"/>
      </w:pPr>
      <w:r w:rsidRPr="001C0FC4">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1F2A7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44312B" w14:textId="39CCBE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772591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AC27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830C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87415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E1A44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69230C" w14:textId="77777777" w:rsidR="00296E35" w:rsidRPr="001C0FC4" w:rsidRDefault="00296E35" w:rsidP="002E3FCC">
            <w:pPr>
              <w:pStyle w:val="TAH"/>
              <w:rPr>
                <w:bCs/>
              </w:rPr>
            </w:pPr>
            <w:r w:rsidRPr="001C0FC4">
              <w:rPr>
                <w:bCs/>
              </w:rPr>
              <w:t>Condition</w:t>
            </w:r>
          </w:p>
        </w:tc>
      </w:tr>
      <w:tr w:rsidR="00296E35" w:rsidRPr="001C0FC4" w14:paraId="3FC149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0265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45AA0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DCAA7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3A5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5F515E" w14:textId="77777777" w:rsidR="00296E35" w:rsidRPr="001C0FC4" w:rsidRDefault="00296E35" w:rsidP="002E3FCC">
            <w:pPr>
              <w:pStyle w:val="TAL"/>
            </w:pPr>
          </w:p>
        </w:tc>
      </w:tr>
      <w:tr w:rsidR="00296E35" w:rsidRPr="001C0FC4" w14:paraId="5CDEC5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3668D1"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600A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84306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E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F5AC46" w14:textId="77777777" w:rsidR="00296E35" w:rsidRPr="001C0FC4" w:rsidRDefault="00296E35" w:rsidP="002E3FCC">
            <w:pPr>
              <w:pStyle w:val="TAL"/>
            </w:pPr>
          </w:p>
        </w:tc>
      </w:tr>
      <w:tr w:rsidR="00296E35" w:rsidRPr="001C0FC4" w14:paraId="1FEE5D1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4247EC"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ECE057F"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30B5AE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E23B0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FF5861" w14:textId="77777777" w:rsidR="00296E35" w:rsidRPr="001C0FC4" w:rsidRDefault="00296E35" w:rsidP="002E3FCC">
            <w:pPr>
              <w:pStyle w:val="TAL"/>
            </w:pPr>
          </w:p>
        </w:tc>
      </w:tr>
    </w:tbl>
    <w:p w14:paraId="16767C73" w14:textId="77777777" w:rsidR="00296E35" w:rsidRPr="001C0FC4" w:rsidRDefault="00296E35" w:rsidP="00296E35"/>
    <w:p w14:paraId="5A90FEA0" w14:textId="77777777" w:rsidR="00296E35" w:rsidRPr="001C0FC4" w:rsidRDefault="00296E35" w:rsidP="00296E35">
      <w:pPr>
        <w:pStyle w:val="TH"/>
      </w:pPr>
      <w:r w:rsidRPr="001C0FC4">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086C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851878" w14:textId="7EE297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164A04FF" w14:textId="77777777" w:rsidR="00296E35" w:rsidRPr="001C0FC4" w:rsidRDefault="00296E35" w:rsidP="00296E35"/>
    <w:p w14:paraId="30AE715F" w14:textId="71714F74" w:rsidR="00296E35" w:rsidRPr="001C0FC4" w:rsidRDefault="00296E35" w:rsidP="00296E35">
      <w:pPr>
        <w:pStyle w:val="TH"/>
      </w:pPr>
      <w:r w:rsidRPr="001C0FC4">
        <w:t>Table 6.2.13.3.3-13: SIP MESSAGE from the SS (step 7, Table 6.2.13.3.2-1;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8B288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400EF9" w14:textId="2269BD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B79DE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9F3E4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25053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458CC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37B0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85722C" w14:textId="77777777" w:rsidR="00296E35" w:rsidRPr="001C0FC4" w:rsidRDefault="00296E35" w:rsidP="002E3FCC">
            <w:pPr>
              <w:pStyle w:val="TAH"/>
              <w:rPr>
                <w:bCs/>
              </w:rPr>
            </w:pPr>
            <w:r w:rsidRPr="001C0FC4">
              <w:rPr>
                <w:bCs/>
              </w:rPr>
              <w:t>Condition</w:t>
            </w:r>
          </w:p>
        </w:tc>
      </w:tr>
      <w:tr w:rsidR="00296E35" w:rsidRPr="001C0FC4" w14:paraId="49CA35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579AC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4DA66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A35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201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009111" w14:textId="77777777" w:rsidR="00296E35" w:rsidRPr="001C0FC4" w:rsidRDefault="00296E35" w:rsidP="002E3FCC">
            <w:pPr>
              <w:pStyle w:val="TAL"/>
            </w:pPr>
          </w:p>
        </w:tc>
      </w:tr>
      <w:tr w:rsidR="00296E35" w:rsidRPr="001C0FC4" w14:paraId="5FB9CA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69F705"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3677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81E77E"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9AA8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38C3BC" w14:textId="77777777" w:rsidR="00296E35" w:rsidRPr="001C0FC4" w:rsidRDefault="00296E35" w:rsidP="002E3FCC">
            <w:pPr>
              <w:pStyle w:val="TAL"/>
            </w:pPr>
          </w:p>
        </w:tc>
      </w:tr>
      <w:tr w:rsidR="00296E35" w:rsidRPr="001C0FC4" w14:paraId="03AEB4D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9F595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32D95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22C983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C0E0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2882B" w14:textId="77777777" w:rsidR="00296E35" w:rsidRPr="001C0FC4" w:rsidRDefault="00296E35" w:rsidP="002E3FCC">
            <w:pPr>
              <w:pStyle w:val="TAL"/>
            </w:pPr>
          </w:p>
        </w:tc>
      </w:tr>
      <w:tr w:rsidR="00296E35" w:rsidRPr="001C0FC4" w14:paraId="6575F1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5B453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87B04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6A908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D3870A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477591" w14:textId="77777777" w:rsidR="00296E35" w:rsidRPr="001C0FC4" w:rsidRDefault="00296E35" w:rsidP="002E3FCC">
            <w:pPr>
              <w:pStyle w:val="TAL"/>
            </w:pPr>
          </w:p>
        </w:tc>
      </w:tr>
      <w:tr w:rsidR="00296E35" w:rsidRPr="001C0FC4" w14:paraId="1FCE68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C078B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E35A00" w14:textId="77777777" w:rsidR="00296E35" w:rsidRPr="001C0FC4" w:rsidRDefault="00296E35" w:rsidP="002E3FCC">
            <w:pPr>
              <w:pStyle w:val="TAL"/>
            </w:pPr>
            <w:r w:rsidRPr="001C0FC4">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F0065E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30A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BBC702" w14:textId="77777777" w:rsidR="00296E35" w:rsidRPr="001C0FC4" w:rsidRDefault="00296E35" w:rsidP="002E3FCC">
            <w:pPr>
              <w:pStyle w:val="TAL"/>
            </w:pPr>
          </w:p>
        </w:tc>
      </w:tr>
    </w:tbl>
    <w:p w14:paraId="4C804983" w14:textId="77777777" w:rsidR="00296E35" w:rsidRPr="001C0FC4" w:rsidRDefault="00296E35" w:rsidP="00296E35"/>
    <w:p w14:paraId="70911063" w14:textId="77777777" w:rsidR="00296E35" w:rsidRPr="001C0FC4" w:rsidRDefault="00296E35" w:rsidP="00296E35">
      <w:pPr>
        <w:pStyle w:val="TH"/>
      </w:pPr>
      <w:r w:rsidRPr="001C0FC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A7340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82E9217" w14:textId="3A9972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57787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83C8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BB86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5DD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ECFF0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00EC5C" w14:textId="77777777" w:rsidR="00296E35" w:rsidRPr="001C0FC4" w:rsidRDefault="00296E35" w:rsidP="002E3FCC">
            <w:pPr>
              <w:pStyle w:val="TAH"/>
              <w:rPr>
                <w:bCs/>
              </w:rPr>
            </w:pPr>
            <w:r w:rsidRPr="001C0FC4">
              <w:rPr>
                <w:bCs/>
              </w:rPr>
              <w:t>Condition</w:t>
            </w:r>
          </w:p>
        </w:tc>
      </w:tr>
      <w:tr w:rsidR="00296E35" w:rsidRPr="001C0FC4" w14:paraId="74AA42C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242E76"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1736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88A6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6AC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E7639" w14:textId="77777777" w:rsidR="00296E35" w:rsidRPr="001C0FC4" w:rsidRDefault="00296E35" w:rsidP="002E3FCC">
            <w:pPr>
              <w:pStyle w:val="TAL"/>
            </w:pPr>
          </w:p>
        </w:tc>
      </w:tr>
      <w:tr w:rsidR="00296E35" w:rsidRPr="001C0FC4" w14:paraId="01205F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D0662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EB66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C9B8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3E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1798A" w14:textId="77777777" w:rsidR="00296E35" w:rsidRPr="001C0FC4" w:rsidRDefault="00296E35" w:rsidP="002E3FCC">
            <w:pPr>
              <w:pStyle w:val="TAL"/>
            </w:pPr>
          </w:p>
        </w:tc>
      </w:tr>
      <w:tr w:rsidR="00296E35" w:rsidRPr="001C0FC4" w14:paraId="7DE5B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062091"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501C3005"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46B10D9" w14:textId="3C9C3790"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7A7237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BFDF4A" w14:textId="77777777" w:rsidR="00296E35" w:rsidRPr="001C0FC4" w:rsidRDefault="00296E35" w:rsidP="002E3FCC">
            <w:pPr>
              <w:pStyle w:val="TAL"/>
            </w:pPr>
          </w:p>
        </w:tc>
      </w:tr>
    </w:tbl>
    <w:p w14:paraId="71ED6C25" w14:textId="77777777" w:rsidR="00296E35" w:rsidRPr="001C0FC4" w:rsidRDefault="00296E35" w:rsidP="00296E35"/>
    <w:p w14:paraId="3C5AC672" w14:textId="77777777" w:rsidR="00296E35" w:rsidRPr="001C0FC4" w:rsidRDefault="00296E35" w:rsidP="00296E35">
      <w:pPr>
        <w:pStyle w:val="TH"/>
      </w:pPr>
      <w:r w:rsidRPr="001C0FC4">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37600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7BD8C3" w14:textId="073EED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726C7078" w14:textId="77777777" w:rsidR="00296E35" w:rsidRPr="001C0FC4" w:rsidRDefault="00296E35" w:rsidP="00296E35"/>
    <w:p w14:paraId="45239535" w14:textId="2ECCF2C8" w:rsidR="00296E35" w:rsidRPr="001C0FC4" w:rsidRDefault="00296E35" w:rsidP="00296E35">
      <w:pPr>
        <w:pStyle w:val="TH"/>
      </w:pPr>
      <w:r w:rsidRPr="001C0FC4">
        <w:t>Table 6.2.13.3.3-16: SIP MESSAGE from the UE (step 11, Table 6.2.13.3.2-1;</w:t>
      </w:r>
      <w:r w:rsidRPr="001C0FC4">
        <w:br/>
        <w:t xml:space="preserve">step 2,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F3C5F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1FD9D1" w14:textId="705FC67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w:t>
            </w:r>
          </w:p>
        </w:tc>
      </w:tr>
      <w:tr w:rsidR="00296E35" w:rsidRPr="001C0FC4" w14:paraId="1A99D9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FDB66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4B320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CC3C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38AB5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9115FED" w14:textId="77777777" w:rsidR="00296E35" w:rsidRPr="001C0FC4" w:rsidRDefault="00296E35" w:rsidP="002E3FCC">
            <w:pPr>
              <w:pStyle w:val="TAH"/>
              <w:rPr>
                <w:bCs/>
              </w:rPr>
            </w:pPr>
            <w:r w:rsidRPr="001C0FC4">
              <w:rPr>
                <w:bCs/>
              </w:rPr>
              <w:t>Condition</w:t>
            </w:r>
          </w:p>
        </w:tc>
      </w:tr>
      <w:tr w:rsidR="00296E35" w:rsidRPr="001C0FC4" w14:paraId="4A5E50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3D7589" w14:textId="77777777" w:rsidR="00296E35" w:rsidRPr="001C0FC4" w:rsidRDefault="00296E35" w:rsidP="002E3FCC">
            <w:pPr>
              <w:pStyle w:val="TAL"/>
              <w:rPr>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1FD2D00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5836C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E310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FBD670" w14:textId="77777777" w:rsidR="00296E35" w:rsidRPr="001C0FC4" w:rsidRDefault="00296E35" w:rsidP="002E3FCC">
            <w:pPr>
              <w:pStyle w:val="TAL"/>
            </w:pPr>
          </w:p>
        </w:tc>
      </w:tr>
      <w:tr w:rsidR="00296E35" w:rsidRPr="001C0FC4" w14:paraId="67742E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3FE886" w14:textId="77777777" w:rsidR="00296E35" w:rsidRPr="001C0FC4" w:rsidRDefault="00296E35" w:rsidP="002E3FCC">
            <w:pPr>
              <w:pStyle w:val="TAL"/>
              <w:rPr>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71C81360" w14:textId="77777777" w:rsidR="00296E35" w:rsidRPr="001C0FC4" w:rsidRDefault="00296E35" w:rsidP="002E3FCC">
            <w:pPr>
              <w:pStyle w:val="TAL"/>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39C3AA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828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8124F9" w14:textId="77777777" w:rsidR="00296E35" w:rsidRPr="001C0FC4" w:rsidRDefault="00296E35" w:rsidP="002E3FCC">
            <w:pPr>
              <w:pStyle w:val="TAL"/>
            </w:pPr>
          </w:p>
        </w:tc>
      </w:tr>
      <w:tr w:rsidR="00296E35" w:rsidRPr="001C0FC4" w14:paraId="50110C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19D73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D623A2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5E27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18E6E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6776" w14:textId="77777777" w:rsidR="00296E35" w:rsidRPr="001C0FC4" w:rsidRDefault="00296E35" w:rsidP="002E3FCC">
            <w:pPr>
              <w:pStyle w:val="TAL"/>
            </w:pPr>
          </w:p>
        </w:tc>
      </w:tr>
      <w:tr w:rsidR="00296E35" w:rsidRPr="001C0FC4" w14:paraId="5127DD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19ADC5"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92C308A" w14:textId="77777777" w:rsidR="00296E35" w:rsidRPr="001C0FC4" w:rsidRDefault="00296E35" w:rsidP="002E3FCC">
            <w:pPr>
              <w:pStyle w:val="TAL"/>
              <w:rPr>
                <w:iCs/>
              </w:rPr>
            </w:pPr>
            <w:r w:rsidRPr="001C0FC4">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1F4EED0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E8300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86B058" w14:textId="77777777" w:rsidR="00296E35" w:rsidRPr="001C0FC4" w:rsidRDefault="00296E35" w:rsidP="002E3FCC">
            <w:pPr>
              <w:pStyle w:val="TAL"/>
            </w:pPr>
          </w:p>
        </w:tc>
      </w:tr>
    </w:tbl>
    <w:p w14:paraId="01771C1D" w14:textId="77777777" w:rsidR="00296E35" w:rsidRPr="001C0FC4" w:rsidRDefault="00296E35" w:rsidP="00296E35"/>
    <w:p w14:paraId="517E3A2F" w14:textId="77777777" w:rsidR="00296E35" w:rsidRPr="001C0FC4" w:rsidRDefault="00296E35" w:rsidP="00296E35">
      <w:pPr>
        <w:pStyle w:val="TH"/>
      </w:pPr>
      <w:r w:rsidRPr="001C0FC4">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87FC885" w14:textId="77777777" w:rsidTr="002E3FCC">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28AF902" w14:textId="77777777" w:rsidR="00296E35" w:rsidRPr="001C0FC4" w:rsidRDefault="00296E35" w:rsidP="002E3FCC">
            <w:pPr>
              <w:pStyle w:val="TAL"/>
              <w:rPr>
                <w:rFonts w:cs="Arial"/>
                <w:szCs w:val="18"/>
              </w:rPr>
            </w:pPr>
            <w:r w:rsidRPr="001C0FC4">
              <w:rPr>
                <w:rFonts w:cs="Arial"/>
                <w:szCs w:val="18"/>
              </w:rPr>
              <w:t>Derivation Path: TS 24.282 [31], clause 15.1.11</w:t>
            </w:r>
          </w:p>
        </w:tc>
      </w:tr>
      <w:tr w:rsidR="00296E35" w:rsidRPr="001C0FC4" w14:paraId="1E0CA8FD"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93C8D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19CCF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D9F0F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EBCA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5991D7A" w14:textId="77777777" w:rsidR="00296E35" w:rsidRPr="001C0FC4" w:rsidRDefault="00296E35" w:rsidP="002E3FCC">
            <w:pPr>
              <w:pStyle w:val="TAH"/>
              <w:rPr>
                <w:bCs/>
              </w:rPr>
            </w:pPr>
            <w:r w:rsidRPr="001C0FC4">
              <w:rPr>
                <w:bCs/>
              </w:rPr>
              <w:t>Condition</w:t>
            </w:r>
          </w:p>
        </w:tc>
      </w:tr>
      <w:tr w:rsidR="00296E35" w:rsidRPr="001C0FC4" w14:paraId="0D1A0A84"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66BBB951" w14:textId="77777777" w:rsidR="00296E35" w:rsidRPr="001C0FC4" w:rsidRDefault="00296E35" w:rsidP="002E3FCC">
            <w:pPr>
              <w:pStyle w:val="TAL"/>
              <w:rPr>
                <w:rFonts w:cs="Arial"/>
                <w:b/>
                <w:szCs w:val="18"/>
              </w:rPr>
            </w:pPr>
            <w:r w:rsidRPr="001C0FC4">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4AC1363C" w14:textId="77777777" w:rsidR="00296E35" w:rsidRPr="001C0FC4" w:rsidRDefault="00296E35" w:rsidP="002E3FCC">
            <w:pPr>
              <w:pStyle w:val="TAL"/>
            </w:pPr>
            <w:r w:rsidRPr="001C0FC4">
              <w:t>'00001011'B</w:t>
            </w:r>
          </w:p>
        </w:tc>
        <w:tc>
          <w:tcPr>
            <w:tcW w:w="2126" w:type="dxa"/>
            <w:tcBorders>
              <w:top w:val="single" w:sz="4" w:space="0" w:color="auto"/>
              <w:left w:val="single" w:sz="4" w:space="0" w:color="auto"/>
              <w:bottom w:val="single" w:sz="4" w:space="0" w:color="auto"/>
              <w:right w:val="single" w:sz="4" w:space="0" w:color="auto"/>
            </w:tcBorders>
            <w:hideMark/>
          </w:tcPr>
          <w:p w14:paraId="714A8585" w14:textId="77777777" w:rsidR="00296E35" w:rsidRPr="001C0FC4" w:rsidRDefault="00296E35" w:rsidP="002E3FCC">
            <w:pPr>
              <w:pStyle w:val="TAL"/>
            </w:pPr>
            <w:r w:rsidRPr="001C0FC4">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2F12478" w14:textId="77777777" w:rsidR="00296E35" w:rsidRPr="001C0FC4" w:rsidRDefault="00296E35" w:rsidP="002E3FCC">
            <w:pPr>
              <w:pStyle w:val="TAL"/>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810F1D4" w14:textId="77777777" w:rsidR="00296E35" w:rsidRPr="001C0FC4" w:rsidRDefault="00296E35" w:rsidP="002E3FCC">
            <w:pPr>
              <w:pStyle w:val="TAL"/>
            </w:pPr>
          </w:p>
        </w:tc>
      </w:tr>
    </w:tbl>
    <w:p w14:paraId="3B121BC8" w14:textId="77777777" w:rsidR="00296E35" w:rsidRPr="001C0FC4" w:rsidRDefault="00296E35" w:rsidP="00296E35"/>
    <w:p w14:paraId="40C0997A" w14:textId="1F559112" w:rsidR="00296E35" w:rsidRPr="001C0FC4" w:rsidRDefault="00296E35" w:rsidP="00296E35">
      <w:pPr>
        <w:pStyle w:val="TH"/>
      </w:pPr>
      <w:r w:rsidRPr="001C0FC4">
        <w:t>Table 6.2.13.3.3-18: SIP MESSAGE from the SS (step 11, Table 6.2.13.3.2-1;</w:t>
      </w:r>
      <w:r w:rsidRPr="001C0FC4">
        <w:br/>
        <w:t xml:space="preserve">step 4,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0DA4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CCC4A6" w14:textId="2E8C6C0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w:t>
            </w:r>
          </w:p>
        </w:tc>
      </w:tr>
      <w:tr w:rsidR="00296E35" w:rsidRPr="001C0FC4" w14:paraId="06C67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E3156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B83BE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DEC4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B28AD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286570D" w14:textId="77777777" w:rsidR="00296E35" w:rsidRPr="001C0FC4" w:rsidRDefault="00296E35" w:rsidP="002E3FCC">
            <w:pPr>
              <w:pStyle w:val="TAH"/>
              <w:rPr>
                <w:bCs/>
              </w:rPr>
            </w:pPr>
            <w:r w:rsidRPr="001C0FC4">
              <w:rPr>
                <w:bCs/>
              </w:rPr>
              <w:t>Condition</w:t>
            </w:r>
          </w:p>
        </w:tc>
      </w:tr>
      <w:tr w:rsidR="00296E35" w:rsidRPr="001C0FC4" w14:paraId="3049F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E720D3" w14:textId="77777777" w:rsidR="00296E35" w:rsidRPr="001C0FC4" w:rsidRDefault="00296E35" w:rsidP="002E3FCC">
            <w:pPr>
              <w:pStyle w:val="TAL"/>
              <w:rPr>
                <w:b/>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0EE2E1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8EAC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82F4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E640A0" w14:textId="77777777" w:rsidR="00296E35" w:rsidRPr="001C0FC4" w:rsidRDefault="00296E35" w:rsidP="002E3FCC">
            <w:pPr>
              <w:pStyle w:val="TAL"/>
            </w:pPr>
          </w:p>
        </w:tc>
      </w:tr>
      <w:tr w:rsidR="00296E35" w:rsidRPr="001C0FC4" w14:paraId="451C53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66B7B" w14:textId="77777777" w:rsidR="00296E35" w:rsidRPr="001C0FC4" w:rsidRDefault="00296E35" w:rsidP="002E3FCC">
            <w:pPr>
              <w:pStyle w:val="TAL"/>
              <w:rPr>
                <w:b/>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5CE6049B" w14:textId="77777777" w:rsidR="00296E35" w:rsidRPr="001C0FC4" w:rsidRDefault="00296E35" w:rsidP="002E3FCC">
            <w:pPr>
              <w:pStyle w:val="TAL"/>
              <w:rPr>
                <w:iCs/>
              </w:rPr>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F4B8D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84C2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014B2CD" w14:textId="77777777" w:rsidR="00296E35" w:rsidRPr="001C0FC4" w:rsidRDefault="00296E35" w:rsidP="002E3FCC">
            <w:pPr>
              <w:pStyle w:val="TAL"/>
            </w:pPr>
          </w:p>
        </w:tc>
      </w:tr>
      <w:tr w:rsidR="00296E35" w:rsidRPr="001C0FC4" w14:paraId="1FB55A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A9938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68E4C9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C1BD6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4A4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33BBB9" w14:textId="77777777" w:rsidR="00296E35" w:rsidRPr="001C0FC4" w:rsidRDefault="00296E35" w:rsidP="002E3FCC">
            <w:pPr>
              <w:pStyle w:val="TAL"/>
            </w:pPr>
          </w:p>
        </w:tc>
      </w:tr>
      <w:tr w:rsidR="00296E35" w:rsidRPr="001C0FC4" w14:paraId="6622AAC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6E5B8B"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3BA995F" w14:textId="77777777" w:rsidR="00296E35" w:rsidRPr="001C0FC4" w:rsidRDefault="00296E35" w:rsidP="002E3FCC">
            <w:pPr>
              <w:pStyle w:val="TAL"/>
              <w:rPr>
                <w:iCs/>
              </w:rPr>
            </w:pPr>
            <w:r w:rsidRPr="001C0FC4">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489A9BF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5F27E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9BCF3" w14:textId="77777777" w:rsidR="00296E35" w:rsidRPr="001C0FC4" w:rsidRDefault="00296E35" w:rsidP="002E3FCC">
            <w:pPr>
              <w:pStyle w:val="TAL"/>
            </w:pPr>
          </w:p>
        </w:tc>
      </w:tr>
    </w:tbl>
    <w:p w14:paraId="5AFEF287" w14:textId="77777777" w:rsidR="00296E35" w:rsidRPr="001C0FC4" w:rsidRDefault="00296E35" w:rsidP="00296E35"/>
    <w:p w14:paraId="01AB1B82" w14:textId="77777777" w:rsidR="00296E35" w:rsidRPr="001C0FC4" w:rsidRDefault="00296E35" w:rsidP="00296E35">
      <w:pPr>
        <w:pStyle w:val="TH"/>
      </w:pPr>
      <w:r w:rsidRPr="001C0FC4">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388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C4B0460" w14:textId="77777777" w:rsidR="00296E35" w:rsidRPr="001C0FC4" w:rsidRDefault="00296E35" w:rsidP="002E3FCC">
            <w:pPr>
              <w:pStyle w:val="TAL"/>
              <w:rPr>
                <w:rFonts w:cs="Arial"/>
                <w:szCs w:val="18"/>
              </w:rPr>
            </w:pPr>
            <w:r w:rsidRPr="001C0FC4">
              <w:rPr>
                <w:rFonts w:cs="Arial"/>
                <w:szCs w:val="18"/>
              </w:rPr>
              <w:t>Derivation Path: TS 24.282 [31], clause 15.1.12</w:t>
            </w:r>
          </w:p>
        </w:tc>
      </w:tr>
      <w:tr w:rsidR="00296E35" w:rsidRPr="001C0FC4" w14:paraId="6976E3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CA8A7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2F2A7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CB6E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82759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8E522DA" w14:textId="77777777" w:rsidR="00296E35" w:rsidRPr="001C0FC4" w:rsidRDefault="00296E35" w:rsidP="002E3FCC">
            <w:pPr>
              <w:pStyle w:val="TAH"/>
              <w:rPr>
                <w:bCs/>
              </w:rPr>
            </w:pPr>
            <w:r w:rsidRPr="001C0FC4">
              <w:rPr>
                <w:bCs/>
              </w:rPr>
              <w:t>Condition</w:t>
            </w:r>
          </w:p>
        </w:tc>
      </w:tr>
      <w:tr w:rsidR="00296E35" w:rsidRPr="001C0FC4" w14:paraId="6D44E9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06860E" w14:textId="77777777" w:rsidR="00296E35" w:rsidRPr="001C0FC4" w:rsidRDefault="00296E35" w:rsidP="002E3FCC">
            <w:pPr>
              <w:pStyle w:val="TAL"/>
              <w:rPr>
                <w:rFonts w:cs="Arial"/>
                <w:szCs w:val="18"/>
              </w:rPr>
            </w:pPr>
            <w:r w:rsidRPr="001C0FC4">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42518B45" w14:textId="77777777" w:rsidR="00296E35" w:rsidRPr="001C0FC4" w:rsidRDefault="00296E35" w:rsidP="002E3FCC">
            <w:pPr>
              <w:pStyle w:val="TAL"/>
            </w:pPr>
            <w:r w:rsidRPr="001C0FC4">
              <w:t>'00001100'B</w:t>
            </w:r>
          </w:p>
        </w:tc>
        <w:tc>
          <w:tcPr>
            <w:tcW w:w="2127" w:type="dxa"/>
            <w:tcBorders>
              <w:top w:val="single" w:sz="4" w:space="0" w:color="auto"/>
              <w:left w:val="single" w:sz="4" w:space="0" w:color="auto"/>
              <w:bottom w:val="single" w:sz="4" w:space="0" w:color="auto"/>
              <w:right w:val="single" w:sz="4" w:space="0" w:color="auto"/>
            </w:tcBorders>
            <w:hideMark/>
          </w:tcPr>
          <w:p w14:paraId="4D58BB25" w14:textId="77777777" w:rsidR="00296E35" w:rsidRPr="001C0FC4" w:rsidRDefault="00296E35" w:rsidP="002E3FCC">
            <w:pPr>
              <w:pStyle w:val="TAL"/>
            </w:pPr>
            <w:r w:rsidRPr="001C0FC4">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6010558D" w14:textId="77777777" w:rsidR="00296E35" w:rsidRPr="001C0FC4" w:rsidRDefault="00296E35" w:rsidP="002E3FCC">
            <w:pPr>
              <w:pStyle w:val="TAL"/>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6DAEFDA1" w14:textId="77777777" w:rsidR="00296E35" w:rsidRPr="001C0FC4" w:rsidRDefault="00296E35" w:rsidP="002E3FCC">
            <w:pPr>
              <w:pStyle w:val="TAL"/>
            </w:pPr>
          </w:p>
        </w:tc>
      </w:tr>
      <w:tr w:rsidR="00296E35" w:rsidRPr="001C0FC4" w14:paraId="3699F9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C0749B" w14:textId="77777777" w:rsidR="00296E35" w:rsidRPr="001C0FC4" w:rsidRDefault="00296E35" w:rsidP="002E3FCC">
            <w:pPr>
              <w:pStyle w:val="TAL"/>
              <w:rPr>
                <w:rFonts w:cs="Arial"/>
                <w:szCs w:val="18"/>
              </w:rPr>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7D462291" w14:textId="77777777" w:rsidR="00296E35" w:rsidRPr="001C0FC4" w:rsidRDefault="00296E35" w:rsidP="002E3FCC">
            <w:pPr>
              <w:pStyle w:val="TAL"/>
            </w:pPr>
            <w:r w:rsidRPr="001C0FC4">
              <w:t>"1"</w:t>
            </w:r>
          </w:p>
        </w:tc>
        <w:tc>
          <w:tcPr>
            <w:tcW w:w="2127" w:type="dxa"/>
            <w:tcBorders>
              <w:top w:val="single" w:sz="4" w:space="0" w:color="auto"/>
              <w:left w:val="single" w:sz="4" w:space="0" w:color="auto"/>
              <w:bottom w:val="single" w:sz="4" w:space="0" w:color="auto"/>
              <w:right w:val="single" w:sz="4" w:space="0" w:color="auto"/>
            </w:tcBorders>
          </w:tcPr>
          <w:p w14:paraId="06A900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C8D905A" w14:textId="77777777" w:rsidR="00296E35" w:rsidRPr="001C0FC4" w:rsidRDefault="00296E35" w:rsidP="002E3FCC">
            <w:pPr>
              <w:pStyle w:val="TAL"/>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7DE789AF" w14:textId="77777777" w:rsidR="00296E35" w:rsidRPr="001C0FC4" w:rsidRDefault="00296E35" w:rsidP="002E3FCC">
            <w:pPr>
              <w:pStyle w:val="TAL"/>
            </w:pPr>
          </w:p>
        </w:tc>
      </w:tr>
      <w:tr w:rsidR="00296E35" w:rsidRPr="001C0FC4" w14:paraId="33EED20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B339C" w14:textId="77777777" w:rsidR="00296E35" w:rsidRPr="001C0FC4" w:rsidRDefault="00296E35" w:rsidP="002E3FCC">
            <w:pPr>
              <w:pStyle w:val="TAL"/>
              <w:rPr>
                <w:rFonts w:cs="Arial"/>
                <w:szCs w:val="18"/>
              </w:rPr>
            </w:pPr>
            <w:r w:rsidRPr="001C0FC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7EF7C614" w14:textId="77777777" w:rsidR="00296E35" w:rsidRPr="001C0FC4" w:rsidRDefault="00296E35" w:rsidP="002E3FCC">
            <w:pPr>
              <w:pStyle w:val="TAL"/>
              <w:rPr>
                <w:lang w:eastAsia="ko-KR"/>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0276E8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BD6F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5D5766" w14:textId="77777777" w:rsidR="00296E35" w:rsidRPr="001C0FC4" w:rsidRDefault="00296E35" w:rsidP="002E3FCC">
            <w:pPr>
              <w:pStyle w:val="TAL"/>
            </w:pPr>
          </w:p>
        </w:tc>
      </w:tr>
      <w:tr w:rsidR="00296E35" w:rsidRPr="001C0FC4" w14:paraId="37CD2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FD0912" w14:textId="77777777" w:rsidR="00296E35" w:rsidRPr="001C0FC4" w:rsidRDefault="00296E35" w:rsidP="002E3FCC">
            <w:pPr>
              <w:pStyle w:val="TAL"/>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6551FB43" w14:textId="77777777" w:rsidR="00296E35" w:rsidRPr="001C0FC4" w:rsidRDefault="00296E35" w:rsidP="002E3FCC">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15211F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2CC87A8" w14:textId="77777777" w:rsidR="00296E35" w:rsidRPr="001C0FC4" w:rsidRDefault="00296E35" w:rsidP="002E3FCC">
            <w:pPr>
              <w:pStyle w:val="TAL"/>
            </w:pPr>
            <w:r w:rsidRPr="001C0FC4">
              <w:rPr>
                <w:rFonts w:cs="Arial"/>
                <w:szCs w:val="18"/>
              </w:rPr>
              <w:t>TS 24.282 [31] clauses 11.3.3.2 and 15.2.13</w:t>
            </w:r>
          </w:p>
        </w:tc>
        <w:tc>
          <w:tcPr>
            <w:tcW w:w="1135" w:type="dxa"/>
            <w:tcBorders>
              <w:top w:val="single" w:sz="4" w:space="0" w:color="auto"/>
              <w:left w:val="single" w:sz="4" w:space="0" w:color="auto"/>
              <w:bottom w:val="single" w:sz="4" w:space="0" w:color="auto"/>
              <w:right w:val="single" w:sz="4" w:space="0" w:color="auto"/>
            </w:tcBorders>
          </w:tcPr>
          <w:p w14:paraId="6B7D0F9F" w14:textId="77777777" w:rsidR="00296E35" w:rsidRPr="001C0FC4" w:rsidRDefault="00296E35" w:rsidP="002E3FCC">
            <w:pPr>
              <w:pStyle w:val="TAL"/>
            </w:pPr>
          </w:p>
        </w:tc>
      </w:tr>
      <w:tr w:rsidR="00296E35" w:rsidRPr="001C0FC4" w14:paraId="0CA6AA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59CF3E" w14:textId="77777777" w:rsidR="00296E35" w:rsidRPr="001C0FC4" w:rsidRDefault="00296E35" w:rsidP="002E3FCC">
            <w:pPr>
              <w:pStyle w:val="TAL"/>
            </w:pPr>
            <w:r w:rsidRPr="001C0FC4">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717066DF" w14:textId="77777777" w:rsidR="00296E35" w:rsidRPr="001C0FC4" w:rsidRDefault="00296E35" w:rsidP="002E3FCC">
            <w:pPr>
              <w:pStyle w:val="TAL"/>
              <w:rPr>
                <w:lang w:eastAsia="ko-KR"/>
              </w:rPr>
            </w:pPr>
            <w:r w:rsidRPr="001C0FC4">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002761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DB6D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E5243" w14:textId="77777777" w:rsidR="00296E35" w:rsidRPr="001C0FC4" w:rsidRDefault="00296E35" w:rsidP="002E3FCC">
            <w:pPr>
              <w:pStyle w:val="TAL"/>
            </w:pPr>
          </w:p>
        </w:tc>
      </w:tr>
      <w:tr w:rsidR="00296E35" w:rsidRPr="001C0FC4" w14:paraId="64BBD5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0017" w14:textId="77777777" w:rsidR="00296E35" w:rsidRPr="001C0FC4" w:rsidRDefault="00296E35" w:rsidP="002E3FCC">
            <w:pPr>
              <w:pStyle w:val="TAL"/>
            </w:pPr>
            <w:r w:rsidRPr="001C0FC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6136931" w14:textId="77777777" w:rsidR="00296E35" w:rsidRPr="001C0FC4" w:rsidRDefault="00296E35" w:rsidP="002E3FCC">
            <w:pPr>
              <w:pStyle w:val="TAL"/>
              <w:rPr>
                <w:lang w:eastAsia="ko-KR"/>
              </w:rPr>
            </w:pPr>
            <w:r w:rsidRPr="001C0FC4">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1B759F0" w14:textId="77777777" w:rsidR="00296E35" w:rsidRPr="001C0FC4" w:rsidRDefault="00296E35" w:rsidP="002E3FCC">
            <w:pPr>
              <w:pStyle w:val="TAL"/>
            </w:pPr>
            <w:r w:rsidRPr="001C0FC4">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12021D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4DAD3" w14:textId="77777777" w:rsidR="00296E35" w:rsidRPr="001C0FC4" w:rsidRDefault="00296E35" w:rsidP="002E3FCC">
            <w:pPr>
              <w:pStyle w:val="TAL"/>
            </w:pPr>
          </w:p>
        </w:tc>
      </w:tr>
      <w:tr w:rsidR="00296E35" w:rsidRPr="001C0FC4" w14:paraId="61E827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030AD4" w14:textId="77777777" w:rsidR="00296E35" w:rsidRPr="001C0FC4" w:rsidRDefault="00296E35" w:rsidP="002E3FCC">
            <w:pPr>
              <w:pStyle w:val="TAL"/>
            </w:pPr>
            <w:r w:rsidRPr="001C0FC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30C31AB8" w14:textId="77777777" w:rsidR="00296E35" w:rsidRPr="001C0FC4" w:rsidRDefault="00296E35" w:rsidP="002E3FCC">
            <w:pPr>
              <w:pStyle w:val="TAL"/>
              <w:rPr>
                <w:rFonts w:eastAsia="Calibri"/>
              </w:rPr>
            </w:pPr>
            <w:r w:rsidRPr="001C0FC4">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7E4C5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89D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6E20AA" w14:textId="77777777" w:rsidR="00296E35" w:rsidRPr="001C0FC4" w:rsidRDefault="00296E35" w:rsidP="002E3FCC">
            <w:pPr>
              <w:pStyle w:val="TAL"/>
            </w:pPr>
          </w:p>
        </w:tc>
      </w:tr>
      <w:tr w:rsidR="00296E35" w:rsidRPr="001C0FC4" w14:paraId="620553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46CC86" w14:textId="77777777" w:rsidR="00296E35" w:rsidRPr="001C0FC4" w:rsidRDefault="00296E35" w:rsidP="002E3FCC">
            <w:pPr>
              <w:pStyle w:val="TAL"/>
              <w:rPr>
                <w:lang w:eastAsia="zh-CN"/>
              </w:rPr>
            </w:pPr>
            <w:r w:rsidRPr="001C0FC4">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1120FEC2"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39DA164B"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7E960F76" w14:textId="77777777" w:rsidR="00296E35" w:rsidRPr="001C0FC4" w:rsidRDefault="00296E35" w:rsidP="002E3FCC">
            <w:pPr>
              <w:pStyle w:val="TAL"/>
            </w:pPr>
            <w:r w:rsidRPr="001C0FC4">
              <w:rPr>
                <w:rFonts w:cs="Arial"/>
                <w:szCs w:val="18"/>
              </w:rPr>
              <w:t>TS 24.282 [31] clause 15.2.14</w:t>
            </w:r>
          </w:p>
        </w:tc>
        <w:tc>
          <w:tcPr>
            <w:tcW w:w="1135" w:type="dxa"/>
            <w:tcBorders>
              <w:top w:val="single" w:sz="4" w:space="0" w:color="auto"/>
              <w:left w:val="single" w:sz="4" w:space="0" w:color="auto"/>
              <w:bottom w:val="single" w:sz="4" w:space="0" w:color="auto"/>
              <w:right w:val="single" w:sz="4" w:space="0" w:color="auto"/>
            </w:tcBorders>
          </w:tcPr>
          <w:p w14:paraId="5DDC285D" w14:textId="77777777" w:rsidR="00296E35" w:rsidRPr="001C0FC4" w:rsidRDefault="00296E35" w:rsidP="002E3FCC">
            <w:pPr>
              <w:pStyle w:val="TAL"/>
            </w:pPr>
          </w:p>
        </w:tc>
      </w:tr>
      <w:tr w:rsidR="00296E35" w:rsidRPr="001C0FC4" w14:paraId="21F8D2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E35B2" w14:textId="77777777" w:rsidR="00296E35" w:rsidRPr="001C0FC4" w:rsidRDefault="00296E35" w:rsidP="002E3FCC">
            <w:pPr>
              <w:pStyle w:val="TAL"/>
              <w:rPr>
                <w:lang w:eastAsia="zh-CN"/>
              </w:rPr>
            </w:pPr>
            <w:r w:rsidRPr="001C0FC4">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63EB0E1"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E145897"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6D978EAE" w14:textId="77777777" w:rsidR="00296E35" w:rsidRPr="001C0FC4" w:rsidRDefault="00296E35" w:rsidP="002E3FCC">
            <w:pPr>
              <w:pStyle w:val="TAL"/>
            </w:pPr>
            <w:r w:rsidRPr="001C0FC4">
              <w:rPr>
                <w:rFonts w:cs="Arial"/>
                <w:szCs w:val="18"/>
              </w:rPr>
              <w:t>TS 24.282 [31] clause 15.2.27</w:t>
            </w:r>
          </w:p>
        </w:tc>
        <w:tc>
          <w:tcPr>
            <w:tcW w:w="1135" w:type="dxa"/>
            <w:tcBorders>
              <w:top w:val="single" w:sz="4" w:space="0" w:color="auto"/>
              <w:left w:val="single" w:sz="4" w:space="0" w:color="auto"/>
              <w:bottom w:val="single" w:sz="4" w:space="0" w:color="auto"/>
              <w:right w:val="single" w:sz="4" w:space="0" w:color="auto"/>
            </w:tcBorders>
          </w:tcPr>
          <w:p w14:paraId="6A498825" w14:textId="77777777" w:rsidR="00296E35" w:rsidRPr="001C0FC4" w:rsidRDefault="00296E35" w:rsidP="002E3FCC">
            <w:pPr>
              <w:pStyle w:val="TAL"/>
            </w:pPr>
          </w:p>
        </w:tc>
      </w:tr>
    </w:tbl>
    <w:p w14:paraId="61B70B84" w14:textId="77777777" w:rsidR="00296E35" w:rsidRPr="001C0FC4" w:rsidRDefault="00296E35" w:rsidP="00296E35"/>
    <w:p w14:paraId="4641AA88" w14:textId="77777777" w:rsidR="00296E35" w:rsidRPr="001C0FC4" w:rsidRDefault="00296E35" w:rsidP="00296E35">
      <w:pPr>
        <w:pStyle w:val="Heading3"/>
      </w:pPr>
      <w:bookmarkStart w:id="1236" w:name="_Toc178186370"/>
      <w:bookmarkStart w:id="1237" w:name="_Toc100778810"/>
      <w:bookmarkStart w:id="1238" w:name="_Toc101286141"/>
      <w:bookmarkStart w:id="1239" w:name="_Toc106817727"/>
      <w:bookmarkStart w:id="1240" w:name="_Toc106817852"/>
      <w:bookmarkStart w:id="1241" w:name="_Toc210385184"/>
      <w:bookmarkEnd w:id="790"/>
      <w:r w:rsidRPr="001C0FC4">
        <w:t>6.2.14</w:t>
      </w:r>
      <w:r w:rsidRPr="001C0FC4">
        <w:tab/>
        <w:t>On-network / File Distribution (FD) / FD Using HTTP / One-to-one Standalone FD / Non-Mandatory Download / Active functional alias / Client Originated (CO)</w:t>
      </w:r>
      <w:bookmarkEnd w:id="1236"/>
      <w:bookmarkEnd w:id="1241"/>
    </w:p>
    <w:p w14:paraId="60380C9B" w14:textId="77777777" w:rsidR="00296E35" w:rsidRPr="001C0FC4" w:rsidRDefault="00296E35" w:rsidP="00296E35">
      <w:pPr>
        <w:pStyle w:val="H6"/>
      </w:pPr>
      <w:r w:rsidRPr="001C0FC4">
        <w:t>6.2.14.1</w:t>
      </w:r>
      <w:r w:rsidRPr="001C0FC4">
        <w:tab/>
        <w:t>Test Purpose (TP)</w:t>
      </w:r>
    </w:p>
    <w:p w14:paraId="6148710C" w14:textId="77777777" w:rsidR="00296E35" w:rsidRPr="001C0FC4" w:rsidRDefault="00296E35" w:rsidP="00296E35">
      <w:pPr>
        <w:pStyle w:val="H6"/>
      </w:pPr>
      <w:r w:rsidRPr="001C0FC4">
        <w:t>(1)</w:t>
      </w:r>
    </w:p>
    <w:p w14:paraId="3325B1E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279F66" w14:textId="77777777" w:rsidR="00296E35" w:rsidRPr="001C0FC4" w:rsidRDefault="00296E35" w:rsidP="00296E35">
      <w:pPr>
        <w:pStyle w:val="PL"/>
      </w:pPr>
      <w:r w:rsidRPr="001C0FC4">
        <w:rPr>
          <w:b/>
        </w:rPr>
        <w:t>ensure that</w:t>
      </w:r>
      <w:r w:rsidRPr="001C0FC4">
        <w:t xml:space="preserve"> {</w:t>
      </w:r>
    </w:p>
    <w:p w14:paraId="331ADEC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28E14027"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using the active functional alias }</w:t>
      </w:r>
    </w:p>
    <w:p w14:paraId="6466D30F" w14:textId="77777777" w:rsidR="00296E35" w:rsidRPr="001C0FC4" w:rsidRDefault="00296E35" w:rsidP="00296E35">
      <w:pPr>
        <w:pStyle w:val="PL"/>
      </w:pPr>
      <w:r w:rsidRPr="001C0FC4">
        <w:t xml:space="preserve">            }</w:t>
      </w:r>
    </w:p>
    <w:p w14:paraId="57BBDDCF" w14:textId="77777777" w:rsidR="00296E35" w:rsidRPr="001C0FC4" w:rsidRDefault="00296E35" w:rsidP="00296E35">
      <w:pPr>
        <w:pStyle w:val="PL"/>
      </w:pPr>
    </w:p>
    <w:p w14:paraId="5D393599" w14:textId="77777777" w:rsidR="00296E35" w:rsidRPr="001C0FC4" w:rsidRDefault="00296E35" w:rsidP="00296E35">
      <w:pPr>
        <w:pStyle w:val="H6"/>
      </w:pPr>
      <w:r w:rsidRPr="001C0FC4">
        <w:t>(2)</w:t>
      </w:r>
    </w:p>
    <w:p w14:paraId="76CA21E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43833CEF" w14:textId="77777777" w:rsidR="00296E35" w:rsidRPr="001C0FC4" w:rsidRDefault="00296E35" w:rsidP="00296E35">
      <w:pPr>
        <w:pStyle w:val="PL"/>
      </w:pPr>
      <w:r w:rsidRPr="001C0FC4">
        <w:rPr>
          <w:b/>
        </w:rPr>
        <w:t>ensure that</w:t>
      </w:r>
      <w:r w:rsidRPr="001C0FC4">
        <w:t xml:space="preserve"> {</w:t>
      </w:r>
    </w:p>
    <w:p w14:paraId="1CC588A6"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61180A64"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7253801B" w14:textId="77777777" w:rsidR="00296E35" w:rsidRPr="001C0FC4" w:rsidRDefault="00296E35" w:rsidP="00296E35">
      <w:pPr>
        <w:pStyle w:val="PL"/>
      </w:pPr>
      <w:r w:rsidRPr="001C0FC4">
        <w:t xml:space="preserve">            }</w:t>
      </w:r>
    </w:p>
    <w:p w14:paraId="08668D97" w14:textId="77777777" w:rsidR="00296E35" w:rsidRPr="001C0FC4" w:rsidRDefault="00296E35" w:rsidP="00296E35">
      <w:pPr>
        <w:pStyle w:val="PL"/>
      </w:pPr>
    </w:p>
    <w:p w14:paraId="61527E0B" w14:textId="77777777" w:rsidR="00296E35" w:rsidRPr="001C0FC4" w:rsidRDefault="00296E35" w:rsidP="00296E35">
      <w:pPr>
        <w:pStyle w:val="H6"/>
      </w:pPr>
      <w:r w:rsidRPr="001C0FC4">
        <w:t>6.2.14.2</w:t>
      </w:r>
      <w:r w:rsidRPr="001C0FC4">
        <w:tab/>
        <w:t>Conformance requirements</w:t>
      </w:r>
    </w:p>
    <w:p w14:paraId="34BA61EF" w14:textId="77777777" w:rsidR="00296E35" w:rsidRPr="001C0FC4" w:rsidRDefault="00296E35" w:rsidP="00296E35">
      <w:r w:rsidRPr="001C0FC4">
        <w:t xml:space="preserve">References: The conformance requirements covered in the current TC are specified in: TS 24.282, clauses 10.2.2.1, </w:t>
      </w:r>
      <w:r w:rsidRPr="001C0FC4">
        <w:rPr>
          <w:rFonts w:eastAsia="Malgun Gothic"/>
        </w:rPr>
        <w:t xml:space="preserve">10.2.4.2.1, </w:t>
      </w:r>
      <w:r w:rsidRPr="001C0FC4">
        <w:t>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D4BE3EA" w14:textId="77777777" w:rsidR="00296E35" w:rsidRPr="001C0FC4" w:rsidRDefault="00296E35" w:rsidP="00296E35">
      <w:r w:rsidRPr="001C0FC4">
        <w:t>[TS 24.282, clause 10.2.2.1]</w:t>
      </w:r>
    </w:p>
    <w:p w14:paraId="13737CE6" w14:textId="77777777" w:rsidR="00296E35" w:rsidRPr="001C0FC4" w:rsidRDefault="00296E35" w:rsidP="00296E35">
      <w:pPr>
        <w:rPr>
          <w:lang w:eastAsia="x-none"/>
        </w:rPr>
      </w:pPr>
      <w:r w:rsidRPr="001C0FC4">
        <w:rPr>
          <w:lang w:eastAsia="x-none"/>
        </w:rPr>
        <w:t>The media storage client shall determine the value of the absolute URI associated with the media storage function of the MCData content server from the &lt;MCDataContentServerURI&gt; element of the MCPTT user profile document (see the MCPTT user profile document in 3GPP TS 24.484 [50]).</w:t>
      </w:r>
    </w:p>
    <w:p w14:paraId="508B44D1"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DBE7C9"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5457C609"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6553411" w14:textId="77777777" w:rsidR="00296E35" w:rsidRPr="001C0FC4" w:rsidRDefault="00296E35" w:rsidP="00296E35">
      <w:pPr>
        <w:rPr>
          <w:rFonts w:eastAsia="Malgun Gothic"/>
        </w:rPr>
      </w:pPr>
      <w:r w:rsidRPr="001C0FC4">
        <w:rPr>
          <w:rFonts w:eastAsia="Malgun Gothic"/>
        </w:rPr>
        <w:t>To upload a file to media storage function on the MCData content server, the media storage client:</w:t>
      </w:r>
    </w:p>
    <w:p w14:paraId="4DBB4020"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397DE3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1434047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A9B72EA"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8944B4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C17EB0E" w14:textId="77777777" w:rsidR="00296E35" w:rsidRPr="001C0FC4" w:rsidRDefault="00296E35" w:rsidP="00296E35">
      <w:pPr>
        <w:pStyle w:val="B2"/>
      </w:pPr>
      <w:r w:rsidRPr="001C0FC4">
        <w:t>a)</w:t>
      </w:r>
      <w:r w:rsidRPr="001C0FC4">
        <w:tab/>
        <w:t>the &lt;request-type&gt; element set to a value of "one-to-one-fd"; and</w:t>
      </w:r>
    </w:p>
    <w:p w14:paraId="1CA16E40" w14:textId="77777777" w:rsidR="00296E35" w:rsidRPr="001C0FC4" w:rsidRDefault="00296E35" w:rsidP="00296E35">
      <w:pPr>
        <w:pStyle w:val="B2"/>
      </w:pPr>
      <w:r w:rsidRPr="001C0FC4">
        <w:t>b)</w:t>
      </w:r>
      <w:r w:rsidRPr="001C0FC4">
        <w:tab/>
        <w:t>the &lt;mcdata-calling-user-id&gt; element set to the originating MCData ID;</w:t>
      </w:r>
    </w:p>
    <w:p w14:paraId="780F51E2"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7EC5339F" w14:textId="77777777" w:rsidR="00296E35" w:rsidRPr="001C0FC4" w:rsidRDefault="00296E35" w:rsidP="00296E35">
      <w:pPr>
        <w:pStyle w:val="B2"/>
      </w:pPr>
      <w:r w:rsidRPr="001C0FC4">
        <w:t>a)</w:t>
      </w:r>
      <w:r w:rsidRPr="001C0FC4">
        <w:tab/>
        <w:t>the &lt;request-type&gt; element set to a value of "group-fd";</w:t>
      </w:r>
    </w:p>
    <w:p w14:paraId="6E5A69F2" w14:textId="77777777" w:rsidR="00296E35" w:rsidRPr="001C0FC4" w:rsidRDefault="00296E35" w:rsidP="00296E35">
      <w:pPr>
        <w:pStyle w:val="B2"/>
      </w:pPr>
      <w:r w:rsidRPr="001C0FC4">
        <w:t>b)</w:t>
      </w:r>
      <w:r w:rsidRPr="001C0FC4">
        <w:tab/>
        <w:t>the &lt;mcdata-request-uri&gt; element set to the MCData group identity; and</w:t>
      </w:r>
    </w:p>
    <w:p w14:paraId="1D9F6D9D" w14:textId="77777777" w:rsidR="00296E35" w:rsidRPr="001C0FC4" w:rsidRDefault="00296E35" w:rsidP="00296E35">
      <w:pPr>
        <w:pStyle w:val="B2"/>
      </w:pPr>
      <w:r w:rsidRPr="001C0FC4">
        <w:t>c)</w:t>
      </w:r>
      <w:r w:rsidRPr="001C0FC4">
        <w:tab/>
        <w:t>the &lt;mcdata-calling-user-id&gt; element set to the originating MCData ID;</w:t>
      </w:r>
    </w:p>
    <w:p w14:paraId="083CEDE4"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47EECBE"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44CEF3E"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682FC8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A1ED38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BA5F85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935566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3E40B916" w14:textId="77777777" w:rsidR="00296E35" w:rsidRPr="001C0FC4" w:rsidRDefault="00296E35" w:rsidP="00296E35">
      <w:r w:rsidRPr="001C0FC4">
        <w:t>[TS 24.282, clause 10.2.4.2.1]</w:t>
      </w:r>
    </w:p>
    <w:p w14:paraId="54094AA5" w14:textId="77777777" w:rsidR="00296E35" w:rsidRPr="001C0FC4" w:rsidRDefault="00296E35" w:rsidP="00296E35">
      <w:r w:rsidRPr="001C0FC4">
        <w:t>The MCData client shall generate a SIP MESSAGE request in accordance with 3GPP TS 24.229 [5] and IETF RFC 3428 [6] with the clarifications given below.</w:t>
      </w:r>
    </w:p>
    <w:p w14:paraId="03818AFD" w14:textId="77777777" w:rsidR="00296E35" w:rsidRPr="001C0FC4" w:rsidRDefault="00296E35" w:rsidP="00296E35">
      <w:r w:rsidRPr="001C0FC4">
        <w:t>The MCData client:</w:t>
      </w:r>
    </w:p>
    <w:p w14:paraId="1BBDC6BB"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5A7DBDF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4ED71E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44370468"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0DB0D5B0" w14:textId="77777777" w:rsidR="00296E35" w:rsidRPr="001C0FC4" w:rsidRDefault="00296E35" w:rsidP="00296E35">
      <w:pPr>
        <w:pStyle w:val="B3"/>
        <w:rPr>
          <w:lang w:eastAsia="ko-KR"/>
        </w:rPr>
      </w:pPr>
      <w:r w:rsidRPr="001C0FC4">
        <w:rPr>
          <w:lang w:eastAsia="ko-KR"/>
        </w:rPr>
        <w:t>i)</w:t>
      </w:r>
      <w:r w:rsidRPr="001C0FC4">
        <w:rPr>
          <w:lang w:eastAsia="ko-KR"/>
        </w:rPr>
        <w:tab/>
        <w:t>a &lt;request-type&gt; element set to a value of "one-to-one-fd"; and</w:t>
      </w:r>
    </w:p>
    <w:p w14:paraId="5402747D"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MESSAGE request, the &lt;functional-alias-URI&gt; element set to the URI of the used functional alias;</w:t>
      </w:r>
    </w:p>
    <w:p w14:paraId="7D3BB80C" w14:textId="77777777" w:rsidR="00296E35" w:rsidRPr="001C0FC4" w:rsidRDefault="00296E35" w:rsidP="00296E35">
      <w:pPr>
        <w:pStyle w:val="B1"/>
      </w:pPr>
      <w:r w:rsidRPr="001C0FC4">
        <w:t>3)</w:t>
      </w:r>
      <w:r w:rsidRPr="001C0FC4">
        <w:tab/>
        <w:t>if a group standalone FD message is to be sent:</w:t>
      </w:r>
    </w:p>
    <w:p w14:paraId="77109FF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3D6A206" w14:textId="77777777" w:rsidR="00296E35" w:rsidRPr="001C0FC4" w:rsidRDefault="00296E35" w:rsidP="00296E35">
      <w:pPr>
        <w:pStyle w:val="B2"/>
      </w:pPr>
      <w:r w:rsidRPr="001C0FC4">
        <w:t>b)</w:t>
      </w:r>
      <w:r w:rsidRPr="001C0FC4">
        <w:tab/>
        <w:t>shall insert in the SIP MESSAGE request an application/vnd.3gpp.mcdata-info+xml MIME body with:</w:t>
      </w:r>
    </w:p>
    <w:p w14:paraId="6C12966B" w14:textId="77777777" w:rsidR="00296E35" w:rsidRPr="001C0FC4" w:rsidRDefault="00296E35" w:rsidP="00296E35">
      <w:pPr>
        <w:pStyle w:val="B3"/>
      </w:pPr>
      <w:r w:rsidRPr="001C0FC4">
        <w:t>i)</w:t>
      </w:r>
      <w:r w:rsidRPr="001C0FC4">
        <w:tab/>
        <w:t>the &lt;request-type&gt; element set to a value of "group-fd";</w:t>
      </w:r>
    </w:p>
    <w:p w14:paraId="202189B3" w14:textId="77777777" w:rsidR="00296E35" w:rsidRPr="001C0FC4" w:rsidRDefault="00296E35" w:rsidP="00296E35">
      <w:pPr>
        <w:pStyle w:val="B3"/>
      </w:pPr>
      <w:r w:rsidRPr="001C0FC4">
        <w:t>ii)</w:t>
      </w:r>
      <w:r w:rsidRPr="001C0FC4">
        <w:tab/>
        <w:t>the &lt;mcdata-request-uri&gt; element set to the MCData group identity;</w:t>
      </w:r>
    </w:p>
    <w:p w14:paraId="41AC5133"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0AB3DBB6"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MESSAGE request, the &lt;functional-alias-URI&gt; element set to the URI of the used functional alias;</w:t>
      </w:r>
    </w:p>
    <w:p w14:paraId="310081DA" w14:textId="77777777" w:rsidR="00296E35" w:rsidRPr="001C0FC4" w:rsidRDefault="00296E35" w:rsidP="00296E35">
      <w:pPr>
        <w:pStyle w:val="B1"/>
      </w:pPr>
      <w:r w:rsidRPr="001C0FC4">
        <w:t>4)</w:t>
      </w:r>
      <w:r w:rsidRPr="001C0FC4">
        <w:tab/>
        <w:t>shall generate a standalone FD message as specified in subclause 6.2.2.2; and</w:t>
      </w:r>
    </w:p>
    <w:p w14:paraId="7B824C87"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0BECA0F" w14:textId="77777777" w:rsidR="00296E35" w:rsidRPr="001C0FC4" w:rsidRDefault="00296E35" w:rsidP="00296E35">
      <w:r w:rsidRPr="001C0FC4">
        <w:t>[TS 24.282, clause 12.2.1.2]</w:t>
      </w:r>
    </w:p>
    <w:p w14:paraId="425A7465" w14:textId="77777777" w:rsidR="00296E35" w:rsidRPr="001C0FC4" w:rsidRDefault="00296E35" w:rsidP="00296E35">
      <w:pPr>
        <w:rPr>
          <w:rFonts w:eastAsia="SimSun"/>
        </w:rPr>
      </w:pPr>
      <w:r w:rsidRPr="001C0FC4">
        <w:rPr>
          <w:rFonts w:eastAsia="SimSun"/>
        </w:rPr>
        <w:t>Upon receipt of a:</w:t>
      </w:r>
    </w:p>
    <w:p w14:paraId="2330237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8CCEE0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8D4A164" w14:textId="77777777" w:rsidR="00296E35" w:rsidRPr="001C0FC4" w:rsidRDefault="00296E35" w:rsidP="00296E35">
      <w:pPr>
        <w:rPr>
          <w:rFonts w:eastAsia="SimSun"/>
        </w:rPr>
      </w:pPr>
      <w:r w:rsidRPr="001C0FC4">
        <w:rPr>
          <w:rFonts w:eastAsia="SimSun"/>
        </w:rPr>
        <w:t>the MCData client:</w:t>
      </w:r>
    </w:p>
    <w:p w14:paraId="5040562A"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F36651F"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4D22442" w14:textId="77777777" w:rsidR="00296E35" w:rsidRPr="001C0FC4" w:rsidRDefault="00296E35" w:rsidP="00296E35">
      <w:pPr>
        <w:pStyle w:val="H6"/>
      </w:pPr>
      <w:r w:rsidRPr="001C0FC4">
        <w:t>6.2.14.3</w:t>
      </w:r>
      <w:r w:rsidRPr="001C0FC4">
        <w:tab/>
        <w:t>Test description</w:t>
      </w:r>
    </w:p>
    <w:p w14:paraId="3CC5FB8D" w14:textId="77777777" w:rsidR="00296E35" w:rsidRPr="001C0FC4" w:rsidRDefault="00296E35" w:rsidP="00296E35">
      <w:pPr>
        <w:pStyle w:val="H6"/>
      </w:pPr>
      <w:r w:rsidRPr="001C0FC4">
        <w:t>6.2.14.3.1</w:t>
      </w:r>
      <w:r w:rsidRPr="001C0FC4">
        <w:tab/>
        <w:t>Pre-test conditions</w:t>
      </w:r>
    </w:p>
    <w:p w14:paraId="12502891" w14:textId="77777777" w:rsidR="00296E35" w:rsidRDefault="00296E35" w:rsidP="00296E35">
      <w:pPr>
        <w:pStyle w:val="H6"/>
      </w:pPr>
      <w:r w:rsidRPr="00102CE5">
        <w:t>Test configuration</w:t>
      </w:r>
      <w:r>
        <w:t>:</w:t>
      </w:r>
    </w:p>
    <w:p w14:paraId="2830FC13" w14:textId="67AE7435" w:rsidR="00296E35" w:rsidRDefault="00296E35" w:rsidP="00296E35">
      <w:pPr>
        <w:pStyle w:val="B1"/>
      </w:pPr>
      <w:r>
        <w:t>-</w:t>
      </w:r>
      <w:r>
        <w:tab/>
        <w:t>Single cell configuration according to TS 37.579-1 [2] clause 5.2.2.2.1.</w:t>
      </w:r>
    </w:p>
    <w:p w14:paraId="7A431D9F" w14:textId="77777777" w:rsidR="00296E35" w:rsidRPr="001C0FC4" w:rsidRDefault="00296E35" w:rsidP="00296E35">
      <w:pPr>
        <w:pStyle w:val="B1"/>
      </w:pPr>
      <w:r w:rsidRPr="001C0FC4">
        <w:t>-</w:t>
      </w:r>
      <w:r w:rsidRPr="001C0FC4">
        <w:tab/>
        <w:t>Test File 2 for CO FD as specified in aAnnex A.2.2 are available at the UE for upload.</w:t>
      </w:r>
    </w:p>
    <w:p w14:paraId="7BD449DB" w14:textId="77777777" w:rsidR="00296E35" w:rsidRDefault="00296E35" w:rsidP="00296E35">
      <w:pPr>
        <w:pStyle w:val="H6"/>
      </w:pPr>
      <w:r>
        <w:t>Preamble:</w:t>
      </w:r>
    </w:p>
    <w:p w14:paraId="1A224262" w14:textId="4931C84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F596BC4"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14880098" w14:textId="10B7B81F"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408B7826" w14:textId="127787FA"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418D14BC" w14:textId="77777777" w:rsidR="00296E35" w:rsidRDefault="00296E35" w:rsidP="00296E35">
      <w:pPr>
        <w:pStyle w:val="B1"/>
      </w:pPr>
      <w:r>
        <w:t>-</w:t>
      </w:r>
      <w:r>
        <w:tab/>
      </w:r>
      <w:r w:rsidRPr="000573F5">
        <w:t>UE States at the end of the preamble</w:t>
      </w:r>
      <w:r>
        <w:t>:</w:t>
      </w:r>
    </w:p>
    <w:p w14:paraId="5C613C59" w14:textId="77777777" w:rsidR="00296E35" w:rsidRDefault="00296E35" w:rsidP="00296E35">
      <w:pPr>
        <w:pStyle w:val="B1"/>
        <w:ind w:left="852"/>
      </w:pPr>
      <w:r>
        <w:t>-</w:t>
      </w:r>
      <w:r>
        <w:tab/>
        <w:t>The UE is in RRC_IDLE state.</w:t>
      </w:r>
    </w:p>
    <w:p w14:paraId="19550A2F" w14:textId="77777777" w:rsidR="00296E35" w:rsidRDefault="00296E35" w:rsidP="00296E35">
      <w:pPr>
        <w:pStyle w:val="B1"/>
        <w:ind w:left="852"/>
      </w:pPr>
      <w:r>
        <w:t>-</w:t>
      </w:r>
      <w:r>
        <w:tab/>
        <w:t>The client is registered for MCData.</w:t>
      </w:r>
    </w:p>
    <w:p w14:paraId="6E747D78"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5FE60FB" w14:textId="77777777" w:rsidR="00296E35" w:rsidRPr="001C0FC4" w:rsidRDefault="00296E35" w:rsidP="00296E35">
      <w:pPr>
        <w:pStyle w:val="H6"/>
      </w:pPr>
      <w:r w:rsidRPr="001C0FC4">
        <w:t>6.2.14.3.2</w:t>
      </w:r>
      <w:r w:rsidRPr="001C0FC4">
        <w:tab/>
        <w:t>Test procedure sequence</w:t>
      </w:r>
    </w:p>
    <w:p w14:paraId="0ADB1E61" w14:textId="77777777" w:rsidR="00296E35" w:rsidRPr="001C0FC4" w:rsidRDefault="00296E35" w:rsidP="00296E35">
      <w:pPr>
        <w:pStyle w:val="TH"/>
      </w:pPr>
      <w:r w:rsidRPr="001C0FC4">
        <w:t>Table 6.2.14.3.2-1: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6C9F30F" w14:textId="77777777" w:rsidTr="002E3FCC">
        <w:tc>
          <w:tcPr>
            <w:tcW w:w="649" w:type="dxa"/>
            <w:tcBorders>
              <w:top w:val="single" w:sz="4" w:space="0" w:color="auto"/>
              <w:left w:val="single" w:sz="4" w:space="0" w:color="auto"/>
              <w:bottom w:val="nil"/>
              <w:right w:val="single" w:sz="4" w:space="0" w:color="auto"/>
            </w:tcBorders>
            <w:hideMark/>
          </w:tcPr>
          <w:p w14:paraId="132934A0"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ED4993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D07C5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2DC1A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C6A584A" w14:textId="77777777" w:rsidR="00296E35" w:rsidRPr="001C0FC4" w:rsidRDefault="00296E35" w:rsidP="002E3FCC">
            <w:pPr>
              <w:pStyle w:val="TAH"/>
            </w:pPr>
            <w:r w:rsidRPr="001C0FC4">
              <w:t>Verdict</w:t>
            </w:r>
          </w:p>
        </w:tc>
      </w:tr>
      <w:tr w:rsidR="00296E35" w:rsidRPr="001C0FC4" w14:paraId="5B4492F8" w14:textId="77777777" w:rsidTr="002E3FCC">
        <w:tc>
          <w:tcPr>
            <w:tcW w:w="649" w:type="dxa"/>
            <w:tcBorders>
              <w:top w:val="nil"/>
              <w:left w:val="single" w:sz="4" w:space="0" w:color="auto"/>
              <w:bottom w:val="single" w:sz="4" w:space="0" w:color="auto"/>
              <w:right w:val="single" w:sz="4" w:space="0" w:color="auto"/>
            </w:tcBorders>
          </w:tcPr>
          <w:p w14:paraId="3C7E810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C28F00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98D8B3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621D5A8"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B0E555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FEDA7A0" w14:textId="77777777" w:rsidR="00296E35" w:rsidRPr="001C0FC4" w:rsidRDefault="00296E35" w:rsidP="002E3FCC">
            <w:pPr>
              <w:pStyle w:val="TAH"/>
            </w:pPr>
          </w:p>
        </w:tc>
      </w:tr>
      <w:tr w:rsidR="00296E35" w:rsidRPr="001C0FC4" w14:paraId="3BED918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C7190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117C85C" w14:textId="33FB93B3" w:rsidR="00296E35" w:rsidRPr="001C0FC4" w:rsidRDefault="00296E35" w:rsidP="002E3FCC">
            <w:pPr>
              <w:pStyle w:val="TAL"/>
            </w:pPr>
            <w:r w:rsidRPr="001C0FC4">
              <w:t>Make the UE (MCData client) send test file 2 (</w:t>
            </w:r>
            <w:r w:rsidR="00ED7609">
              <w:t>ANNEX</w:t>
            </w:r>
            <w:r w:rsidRPr="001C0FC4">
              <w:t xml:space="preserve"> A.2.2) for CO one-to-one FD over HTTP for non-mandatory download and with disposition request "FILE DOWNLOAD COMPLETED UPDATE" using the active functional alias.</w:t>
            </w:r>
          </w:p>
          <w:p w14:paraId="286E287F"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tcPr>
          <w:p w14:paraId="2514570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185B2E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D08ADD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51015A2F" w14:textId="77777777" w:rsidR="00296E35" w:rsidRPr="001C0FC4" w:rsidRDefault="00296E35" w:rsidP="002E3FCC">
            <w:pPr>
              <w:pStyle w:val="TAC"/>
            </w:pPr>
            <w:r w:rsidRPr="001C0FC4">
              <w:t>-</w:t>
            </w:r>
          </w:p>
        </w:tc>
      </w:tr>
      <w:tr w:rsidR="00296E35" w:rsidRPr="001C0FC4" w14:paraId="6897223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3F469FE"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72930478" w14:textId="7ACCD51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0D1F6F93"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A0817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6DB25F"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260D9FA" w14:textId="77777777" w:rsidR="00296E35" w:rsidRPr="001C0FC4" w:rsidRDefault="00296E35" w:rsidP="002E3FCC">
            <w:pPr>
              <w:pStyle w:val="TAC"/>
            </w:pPr>
            <w:r w:rsidRPr="001C0FC4">
              <w:t>P</w:t>
            </w:r>
          </w:p>
        </w:tc>
      </w:tr>
      <w:tr w:rsidR="00296E35" w:rsidRPr="001C0FC4" w14:paraId="7BA458C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085C05"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20BEDC9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552196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9A59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6FE8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0417EA5" w14:textId="77777777" w:rsidR="00296E35" w:rsidRPr="001C0FC4" w:rsidRDefault="00296E35" w:rsidP="002E3FCC">
            <w:pPr>
              <w:pStyle w:val="TAC"/>
            </w:pPr>
            <w:r w:rsidRPr="001C0FC4">
              <w:t>P</w:t>
            </w:r>
          </w:p>
        </w:tc>
      </w:tr>
      <w:tr w:rsidR="00296E35" w:rsidRPr="001C0FC4" w14:paraId="215B951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AEFC102"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ACC5268" w14:textId="6970738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5B820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BF6C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C347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99B258" w14:textId="77777777" w:rsidR="00296E35" w:rsidRPr="001C0FC4" w:rsidRDefault="00296E35" w:rsidP="002E3FCC">
            <w:pPr>
              <w:pStyle w:val="TAC"/>
            </w:pPr>
            <w:r w:rsidRPr="001C0FC4">
              <w:t>P</w:t>
            </w:r>
          </w:p>
        </w:tc>
      </w:tr>
      <w:tr w:rsidR="00296E35" w:rsidRPr="001C0FC4" w14:paraId="579C787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17352E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503FF63B" w14:textId="77777777" w:rsidR="00296E35" w:rsidRPr="001C0FC4" w:rsidRDefault="00296E35" w:rsidP="002E3FCC">
            <w:pPr>
              <w:pStyle w:val="TAL"/>
            </w:pPr>
            <w:r w:rsidRPr="001C0FC4">
              <w:t>Check: Does the UE (MCData client) notify the user that the remote client has deferred the acceptance of the download?</w:t>
            </w:r>
          </w:p>
          <w:p w14:paraId="40D6038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D5176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38480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F082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A57DBEA" w14:textId="77777777" w:rsidR="00296E35" w:rsidRPr="001C0FC4" w:rsidRDefault="00296E35" w:rsidP="002E3FCC">
            <w:pPr>
              <w:pStyle w:val="TAC"/>
            </w:pPr>
            <w:r w:rsidRPr="001C0FC4">
              <w:t>P</w:t>
            </w:r>
          </w:p>
        </w:tc>
      </w:tr>
      <w:tr w:rsidR="00296E35" w:rsidRPr="001C0FC4" w14:paraId="39C5FA9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C78DD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0A98FB39" w14:textId="68FD66D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29EA813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6AF33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016A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F62BBA7" w14:textId="77777777" w:rsidR="00296E35" w:rsidRPr="001C0FC4" w:rsidRDefault="00296E35" w:rsidP="002E3FCC">
            <w:pPr>
              <w:pStyle w:val="TAC"/>
            </w:pPr>
            <w:r w:rsidRPr="001C0FC4">
              <w:t>P</w:t>
            </w:r>
          </w:p>
        </w:tc>
      </w:tr>
      <w:tr w:rsidR="00296E35" w:rsidRPr="001C0FC4" w14:paraId="6C4DFAA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B2B55A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8830AD1" w14:textId="77777777" w:rsidR="00296E35" w:rsidRPr="001C0FC4" w:rsidRDefault="00296E35" w:rsidP="002E3FCC">
            <w:pPr>
              <w:pStyle w:val="TAL"/>
            </w:pPr>
            <w:r w:rsidRPr="001C0FC4">
              <w:t>Check: Does the UE (MCData client) notify the user that the remote client has accepted the download?</w:t>
            </w:r>
          </w:p>
          <w:p w14:paraId="6642D1A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C72232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1BB521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48AAF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0D3E6E7" w14:textId="77777777" w:rsidR="00296E35" w:rsidRPr="001C0FC4" w:rsidRDefault="00296E35" w:rsidP="002E3FCC">
            <w:pPr>
              <w:pStyle w:val="TAC"/>
            </w:pPr>
            <w:r w:rsidRPr="001C0FC4">
              <w:t>P</w:t>
            </w:r>
          </w:p>
        </w:tc>
      </w:tr>
      <w:tr w:rsidR="00296E35" w:rsidRPr="001C0FC4" w14:paraId="6EDA118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96484B"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4E601486" w14:textId="49536D5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57004A1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28614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27B3D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F2BD012" w14:textId="77777777" w:rsidR="00296E35" w:rsidRPr="001C0FC4" w:rsidRDefault="00296E35" w:rsidP="002E3FCC">
            <w:pPr>
              <w:pStyle w:val="TAC"/>
            </w:pPr>
            <w:r w:rsidRPr="001C0FC4">
              <w:t>P</w:t>
            </w:r>
          </w:p>
        </w:tc>
      </w:tr>
      <w:tr w:rsidR="00296E35" w:rsidRPr="001C0FC4" w14:paraId="778C9C5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EDEB9A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18577F8" w14:textId="77777777" w:rsidR="00296E35" w:rsidRPr="001C0FC4" w:rsidRDefault="00296E35" w:rsidP="002E3FCC">
            <w:pPr>
              <w:pStyle w:val="TAL"/>
            </w:pPr>
            <w:r w:rsidRPr="001C0FC4">
              <w:t>Check: Does the UE (MCData client) notify the user that the remote client has completed the download?</w:t>
            </w:r>
          </w:p>
          <w:p w14:paraId="785803F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39CEE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6DED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312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33DDE7A" w14:textId="77777777" w:rsidR="00296E35" w:rsidRPr="001C0FC4" w:rsidRDefault="00296E35" w:rsidP="002E3FCC">
            <w:pPr>
              <w:pStyle w:val="TAC"/>
            </w:pPr>
            <w:r w:rsidRPr="001C0FC4">
              <w:t>P</w:t>
            </w:r>
          </w:p>
        </w:tc>
      </w:tr>
      <w:tr w:rsidR="00296E35" w:rsidRPr="001C0FC4" w14:paraId="08275E1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8560A39" w14:textId="77777777" w:rsidR="00296E35" w:rsidRPr="001C0FC4" w:rsidRDefault="00296E35" w:rsidP="002E3FCC">
            <w:pPr>
              <w:pStyle w:val="TAN"/>
            </w:pPr>
            <w:r w:rsidRPr="001C0FC4">
              <w:t>NOTE 1:</w:t>
            </w:r>
            <w:r w:rsidRPr="001C0FC4">
              <w:tab/>
              <w:t>This is expected to be done via a suitable implementation dependent MMI.</w:t>
            </w:r>
          </w:p>
          <w:p w14:paraId="47D31708" w14:textId="77777777" w:rsidR="00296E35" w:rsidRPr="001C0FC4" w:rsidRDefault="00296E35" w:rsidP="002E3FCC">
            <w:pPr>
              <w:pStyle w:val="TAN"/>
            </w:pPr>
            <w:r w:rsidRPr="001C0FC4">
              <w:t>NOTE 2:</w:t>
            </w:r>
            <w:r w:rsidRPr="001C0FC4">
              <w:tab/>
              <w:t>Test file 2 for CO FD as specified in annex A.2.2.</w:t>
            </w:r>
          </w:p>
        </w:tc>
      </w:tr>
    </w:tbl>
    <w:p w14:paraId="69510CBD" w14:textId="77777777" w:rsidR="00296E35" w:rsidRPr="001C0FC4" w:rsidRDefault="00296E35" w:rsidP="00296E35"/>
    <w:p w14:paraId="6562A8F1" w14:textId="77777777" w:rsidR="00296E35" w:rsidRPr="001C0FC4" w:rsidRDefault="00296E35" w:rsidP="00296E35">
      <w:pPr>
        <w:pStyle w:val="H6"/>
      </w:pPr>
      <w:r w:rsidRPr="001C0FC4">
        <w:t>6.2.14.3.3</w:t>
      </w:r>
      <w:r w:rsidRPr="001C0FC4">
        <w:tab/>
        <w:t>Specific message contents</w:t>
      </w:r>
    </w:p>
    <w:p w14:paraId="14F8102D" w14:textId="40632CF8" w:rsidR="00296E35" w:rsidRPr="001C0FC4" w:rsidRDefault="00296E35" w:rsidP="00296E35">
      <w:pPr>
        <w:pStyle w:val="TH"/>
      </w:pPr>
      <w:r w:rsidRPr="001C0FC4">
        <w:t xml:space="preserve">Table 6.2.14.3.3-1: HTTP POST from the UE (step 2, Table 6.2.14.3.2-1;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18DE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B915409" w14:textId="001EFCE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48BD50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BD85FA"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C97DFE"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9F35FA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8A85B9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DCF4B61" w14:textId="77777777" w:rsidR="00296E35" w:rsidRPr="001C0FC4" w:rsidRDefault="00296E35" w:rsidP="002E3FCC">
            <w:pPr>
              <w:pStyle w:val="TAH"/>
            </w:pPr>
            <w:r w:rsidRPr="001C0FC4">
              <w:t>Condition</w:t>
            </w:r>
          </w:p>
        </w:tc>
      </w:tr>
      <w:tr w:rsidR="00296E35" w:rsidRPr="001C0FC4" w14:paraId="7D0EC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78531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17B81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AFE79C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2102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824146" w14:textId="77777777" w:rsidR="00296E35" w:rsidRPr="001C0FC4" w:rsidRDefault="00296E35" w:rsidP="002E3FCC">
            <w:pPr>
              <w:pStyle w:val="TAL"/>
            </w:pPr>
          </w:p>
        </w:tc>
      </w:tr>
      <w:tr w:rsidR="00296E35" w:rsidRPr="001C0FC4" w14:paraId="1DCDF1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20B8E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162B2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5ED78"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5841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6F243D" w14:textId="77777777" w:rsidR="00296E35" w:rsidRPr="001C0FC4" w:rsidRDefault="00296E35" w:rsidP="002E3FCC">
            <w:pPr>
              <w:pStyle w:val="TAL"/>
            </w:pPr>
          </w:p>
        </w:tc>
      </w:tr>
      <w:tr w:rsidR="00296E35" w:rsidRPr="001C0FC4" w14:paraId="37943D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C43328"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EB3BC9" w14:textId="77777777" w:rsidR="00296E35" w:rsidRPr="001C0FC4" w:rsidRDefault="00296E35" w:rsidP="002E3FCC">
            <w:pPr>
              <w:pStyle w:val="TAL"/>
            </w:pPr>
            <w:r w:rsidRPr="001C0FC4">
              <w:t>MCData-Info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38612E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4622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B5A553" w14:textId="77777777" w:rsidR="00296E35" w:rsidRPr="001C0FC4" w:rsidRDefault="00296E35" w:rsidP="002E3FCC">
            <w:pPr>
              <w:pStyle w:val="TAL"/>
            </w:pPr>
          </w:p>
        </w:tc>
      </w:tr>
    </w:tbl>
    <w:p w14:paraId="4D154609" w14:textId="77777777" w:rsidR="00296E35" w:rsidRPr="001C0FC4" w:rsidRDefault="00296E35" w:rsidP="00296E35"/>
    <w:p w14:paraId="442C9472" w14:textId="77777777" w:rsidR="00296E35" w:rsidRPr="001C0FC4" w:rsidRDefault="00296E35" w:rsidP="00296E35">
      <w:pPr>
        <w:pStyle w:val="TH"/>
      </w:pPr>
      <w:r w:rsidRPr="001C0FC4">
        <w:t>Table 6.2.14.3.3-2: MCData-Info (Table 6.2.14.3.3-1)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8D0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47B6B2" w14:textId="05ED3E9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E0CA39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9D4EE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E7ED3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380E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F469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84B47C" w14:textId="77777777" w:rsidR="00296E35" w:rsidRPr="001C0FC4" w:rsidRDefault="00296E35" w:rsidP="002E3FCC">
            <w:pPr>
              <w:pStyle w:val="TAH"/>
              <w:rPr>
                <w:bCs/>
              </w:rPr>
            </w:pPr>
            <w:r w:rsidRPr="001C0FC4">
              <w:rPr>
                <w:bCs/>
              </w:rPr>
              <w:t>Condition</w:t>
            </w:r>
          </w:p>
        </w:tc>
      </w:tr>
      <w:tr w:rsidR="00296E35" w:rsidRPr="001C0FC4" w14:paraId="4A356E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ED51BE"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C65B7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2E02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12F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54FB32" w14:textId="77777777" w:rsidR="00296E35" w:rsidRPr="001C0FC4" w:rsidRDefault="00296E35" w:rsidP="002E3FCC">
            <w:pPr>
              <w:pStyle w:val="TAL"/>
            </w:pPr>
          </w:p>
        </w:tc>
      </w:tr>
      <w:tr w:rsidR="00296E35" w:rsidRPr="001C0FC4" w14:paraId="033E15C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EE4C8C"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82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15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AE0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2C7F7" w14:textId="77777777" w:rsidR="00296E35" w:rsidRPr="001C0FC4" w:rsidRDefault="00296E35" w:rsidP="002E3FCC">
            <w:pPr>
              <w:pStyle w:val="TAL"/>
            </w:pPr>
          </w:p>
        </w:tc>
      </w:tr>
      <w:tr w:rsidR="00296E35" w:rsidRPr="001C0FC4" w14:paraId="342DCD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D5BB2B"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57A5EF4"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2998AA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685A7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6288FA" w14:textId="77777777" w:rsidR="00296E35" w:rsidRPr="001C0FC4" w:rsidRDefault="00296E35" w:rsidP="002E3FCC">
            <w:pPr>
              <w:pStyle w:val="TAL"/>
            </w:pPr>
          </w:p>
        </w:tc>
      </w:tr>
      <w:tr w:rsidR="00296E35" w:rsidRPr="001C0FC4" w14:paraId="42560B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599A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983A49C"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A4EB676"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8BA9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9DA1D4" w14:textId="77777777" w:rsidR="00296E35" w:rsidRPr="001C0FC4" w:rsidRDefault="00296E35" w:rsidP="002E3FCC">
            <w:pPr>
              <w:pStyle w:val="TAL"/>
            </w:pPr>
          </w:p>
        </w:tc>
      </w:tr>
    </w:tbl>
    <w:p w14:paraId="79F38F32" w14:textId="77777777" w:rsidR="00296E35" w:rsidRPr="001C0FC4" w:rsidRDefault="00296E35" w:rsidP="00296E35"/>
    <w:p w14:paraId="0FC97351" w14:textId="2C49025F" w:rsidR="00296E35" w:rsidRPr="001C0FC4" w:rsidRDefault="00296E35" w:rsidP="00296E35">
      <w:pPr>
        <w:pStyle w:val="TH"/>
      </w:pPr>
      <w:r w:rsidRPr="001C0FC4">
        <w:t xml:space="preserve">Table 6.2.14.3.3-3: HTTP 201 Created from the SS (step 2, Table 6.2.14.3.2-1;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C96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59B188" w14:textId="2169B0B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51D5CE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2E719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C8DE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0293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8F341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21AC25" w14:textId="77777777" w:rsidR="00296E35" w:rsidRPr="001C0FC4" w:rsidRDefault="00296E35" w:rsidP="002E3FCC">
            <w:pPr>
              <w:pStyle w:val="TAH"/>
              <w:rPr>
                <w:bCs/>
              </w:rPr>
            </w:pPr>
            <w:r w:rsidRPr="001C0FC4">
              <w:rPr>
                <w:bCs/>
              </w:rPr>
              <w:t>Condition</w:t>
            </w:r>
          </w:p>
        </w:tc>
      </w:tr>
      <w:tr w:rsidR="00296E35" w:rsidRPr="001C0FC4" w14:paraId="466860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5079F0"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3462B2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2AE1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BDD4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B7C9D" w14:textId="77777777" w:rsidR="00296E35" w:rsidRPr="001C0FC4" w:rsidRDefault="00296E35" w:rsidP="002E3FCC">
            <w:pPr>
              <w:pStyle w:val="TAL"/>
            </w:pPr>
          </w:p>
        </w:tc>
      </w:tr>
      <w:tr w:rsidR="00296E35" w:rsidRPr="001C0FC4" w14:paraId="11BCF1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53F400"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8C46677"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719B9B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9B07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86E99C" w14:textId="77777777" w:rsidR="00296E35" w:rsidRPr="001C0FC4" w:rsidRDefault="00296E35" w:rsidP="002E3FCC">
            <w:pPr>
              <w:pStyle w:val="TAL"/>
            </w:pPr>
          </w:p>
        </w:tc>
      </w:tr>
    </w:tbl>
    <w:p w14:paraId="18781801" w14:textId="77777777" w:rsidR="00296E35" w:rsidRPr="001C0FC4" w:rsidRDefault="00296E35" w:rsidP="00296E35"/>
    <w:p w14:paraId="523D8C25" w14:textId="1E6D2091" w:rsidR="00296E35" w:rsidRPr="001C0FC4" w:rsidRDefault="00296E35" w:rsidP="00296E35">
      <w:pPr>
        <w:pStyle w:val="TH"/>
      </w:pPr>
      <w:r w:rsidRPr="001C0FC4">
        <w:t xml:space="preserve">Table 6.2.14.3.3-4: SIP MESSAGE from the UE (step 2, Table 6.2.14.3.2-1;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25959F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36409C" w14:textId="6B13935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1AFE8B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E3D6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E5F0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03C002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8DEEA8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AD726F7" w14:textId="77777777" w:rsidR="00296E35" w:rsidRPr="001C0FC4" w:rsidRDefault="00296E35" w:rsidP="002E3FCC">
            <w:pPr>
              <w:pStyle w:val="TAH"/>
              <w:rPr>
                <w:bCs/>
              </w:rPr>
            </w:pPr>
            <w:r w:rsidRPr="001C0FC4">
              <w:rPr>
                <w:bCs/>
              </w:rPr>
              <w:t>Condition</w:t>
            </w:r>
          </w:p>
        </w:tc>
      </w:tr>
      <w:tr w:rsidR="00296E35" w:rsidRPr="001C0FC4" w14:paraId="55A8E8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48E86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091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6E1F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C241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6375BE" w14:textId="77777777" w:rsidR="00296E35" w:rsidRPr="001C0FC4" w:rsidRDefault="00296E35" w:rsidP="002E3FCC">
            <w:pPr>
              <w:pStyle w:val="TAL"/>
            </w:pPr>
          </w:p>
        </w:tc>
      </w:tr>
      <w:tr w:rsidR="00296E35" w:rsidRPr="001C0FC4" w14:paraId="3F0838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DF94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3FE6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7AC1A6"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63CE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F6E6FC" w14:textId="77777777" w:rsidR="00296E35" w:rsidRPr="001C0FC4" w:rsidRDefault="00296E35" w:rsidP="002E3FCC">
            <w:pPr>
              <w:pStyle w:val="TAL"/>
            </w:pPr>
          </w:p>
        </w:tc>
      </w:tr>
      <w:tr w:rsidR="00296E35" w:rsidRPr="001C0FC4" w14:paraId="194A95C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6C502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4BD737" w14:textId="77777777" w:rsidR="00296E35" w:rsidRPr="001C0FC4" w:rsidRDefault="00296E35" w:rsidP="002E3FCC">
            <w:pPr>
              <w:pStyle w:val="TAL"/>
            </w:pPr>
            <w:r w:rsidRPr="001C0FC4">
              <w:t>MCData-Info as described in Table 6.2.14.3.3-5</w:t>
            </w:r>
          </w:p>
        </w:tc>
        <w:tc>
          <w:tcPr>
            <w:tcW w:w="2126" w:type="dxa"/>
            <w:tcBorders>
              <w:top w:val="single" w:sz="4" w:space="0" w:color="auto"/>
              <w:left w:val="single" w:sz="4" w:space="0" w:color="auto"/>
              <w:bottom w:val="single" w:sz="4" w:space="0" w:color="auto"/>
              <w:right w:val="single" w:sz="4" w:space="0" w:color="auto"/>
            </w:tcBorders>
          </w:tcPr>
          <w:p w14:paraId="778C13C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E0698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3C3F05" w14:textId="77777777" w:rsidR="00296E35" w:rsidRPr="001C0FC4" w:rsidRDefault="00296E35" w:rsidP="002E3FCC">
            <w:pPr>
              <w:pStyle w:val="TAL"/>
            </w:pPr>
          </w:p>
        </w:tc>
      </w:tr>
      <w:tr w:rsidR="00296E35" w:rsidRPr="001C0FC4" w14:paraId="5CD6E8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5FFF6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D5062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59DEC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C580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DE4A59" w14:textId="77777777" w:rsidR="00296E35" w:rsidRPr="001C0FC4" w:rsidRDefault="00296E35" w:rsidP="002E3FCC">
            <w:pPr>
              <w:pStyle w:val="TAL"/>
            </w:pPr>
          </w:p>
        </w:tc>
      </w:tr>
      <w:tr w:rsidR="00296E35" w:rsidRPr="001C0FC4" w14:paraId="440037A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945C3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240C2" w14:textId="77777777" w:rsidR="00296E35" w:rsidRPr="001C0FC4" w:rsidRDefault="00296E35" w:rsidP="002E3FCC">
            <w:pPr>
              <w:pStyle w:val="TAL"/>
            </w:pPr>
            <w:r w:rsidRPr="001C0FC4">
              <w:t>MCData Protected Payload Message containing FD SIGNALLING PAYLOAD as described in Table 6.2.14.3.3-6</w:t>
            </w:r>
          </w:p>
        </w:tc>
        <w:tc>
          <w:tcPr>
            <w:tcW w:w="2126" w:type="dxa"/>
            <w:tcBorders>
              <w:top w:val="single" w:sz="4" w:space="0" w:color="auto"/>
              <w:left w:val="single" w:sz="4" w:space="0" w:color="auto"/>
              <w:bottom w:val="single" w:sz="4" w:space="0" w:color="auto"/>
              <w:right w:val="single" w:sz="4" w:space="0" w:color="auto"/>
            </w:tcBorders>
          </w:tcPr>
          <w:p w14:paraId="7C9B34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41E2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9F7961" w14:textId="77777777" w:rsidR="00296E35" w:rsidRPr="001C0FC4" w:rsidRDefault="00296E35" w:rsidP="002E3FCC">
            <w:pPr>
              <w:pStyle w:val="TAL"/>
            </w:pPr>
          </w:p>
        </w:tc>
      </w:tr>
    </w:tbl>
    <w:p w14:paraId="576320EF" w14:textId="77777777" w:rsidR="00296E35" w:rsidRPr="001C0FC4" w:rsidRDefault="00296E35" w:rsidP="00296E35"/>
    <w:p w14:paraId="10F35DEC" w14:textId="77777777" w:rsidR="00296E35" w:rsidRPr="001C0FC4" w:rsidRDefault="00296E35" w:rsidP="00296E35">
      <w:pPr>
        <w:pStyle w:val="TH"/>
      </w:pPr>
      <w:r w:rsidRPr="001C0FC4">
        <w:t xml:space="preserve">Table 6.2.14.3.3-5: MCData-Info (Table 6.2.14.3.3-4)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7FFC3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66EC31" w14:textId="0F8FC0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FUNCTIONAL_ALIAS</w:t>
            </w:r>
          </w:p>
        </w:tc>
      </w:tr>
      <w:tr w:rsidR="00296E35" w:rsidRPr="001C0FC4" w14:paraId="6509B2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FD050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6DF6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4F73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CC46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EF8ACCB" w14:textId="77777777" w:rsidR="00296E35" w:rsidRPr="001C0FC4" w:rsidRDefault="00296E35" w:rsidP="002E3FCC">
            <w:pPr>
              <w:pStyle w:val="TAH"/>
              <w:rPr>
                <w:bCs/>
              </w:rPr>
            </w:pPr>
            <w:r w:rsidRPr="001C0FC4">
              <w:rPr>
                <w:bCs/>
              </w:rPr>
              <w:t>Condition</w:t>
            </w:r>
          </w:p>
        </w:tc>
      </w:tr>
      <w:tr w:rsidR="00296E35" w:rsidRPr="001C0FC4" w14:paraId="3C81E5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B42C5"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DD63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372B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8821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705537" w14:textId="77777777" w:rsidR="00296E35" w:rsidRPr="001C0FC4" w:rsidRDefault="00296E35" w:rsidP="002E3FCC">
            <w:pPr>
              <w:pStyle w:val="TAL"/>
            </w:pPr>
          </w:p>
        </w:tc>
      </w:tr>
      <w:tr w:rsidR="00296E35" w:rsidRPr="001C0FC4" w14:paraId="5E62CB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C841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A4C09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57E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EED6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0881F" w14:textId="77777777" w:rsidR="00296E35" w:rsidRPr="001C0FC4" w:rsidRDefault="00296E35" w:rsidP="002E3FCC">
            <w:pPr>
              <w:pStyle w:val="TAL"/>
            </w:pPr>
          </w:p>
        </w:tc>
      </w:tr>
      <w:tr w:rsidR="00296E35" w:rsidRPr="001C0FC4" w14:paraId="58FAB5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3810F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4EE75DD"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7B2CA5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DDE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A23C3" w14:textId="77777777" w:rsidR="00296E35" w:rsidRPr="001C0FC4" w:rsidRDefault="00296E35" w:rsidP="002E3FCC">
            <w:pPr>
              <w:pStyle w:val="TAL"/>
            </w:pPr>
          </w:p>
        </w:tc>
      </w:tr>
    </w:tbl>
    <w:p w14:paraId="25158C8B" w14:textId="77777777" w:rsidR="00296E35" w:rsidRPr="001C0FC4" w:rsidRDefault="00296E35" w:rsidP="00296E35"/>
    <w:p w14:paraId="46BD81CB" w14:textId="77777777" w:rsidR="00296E35" w:rsidRPr="001C0FC4" w:rsidRDefault="00296E35" w:rsidP="00296E35">
      <w:pPr>
        <w:pStyle w:val="TH"/>
      </w:pPr>
      <w:r w:rsidRPr="001C0FC4">
        <w:t>Table 6.2.14.3.3-6: FD SIGNALLING PAYLOAD (Table 6.2.14.3.3-4)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9680D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F2925A8" w14:textId="04FB04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60DA683D" w14:textId="77777777" w:rsidR="00296E35" w:rsidRPr="001C0FC4" w:rsidRDefault="00296E35" w:rsidP="00296E35"/>
    <w:p w14:paraId="35DDD0B7" w14:textId="3F939486" w:rsidR="00296E35" w:rsidRPr="001C0FC4" w:rsidRDefault="00296E35" w:rsidP="00296E35">
      <w:pPr>
        <w:pStyle w:val="TH"/>
      </w:pPr>
      <w:r w:rsidRPr="001C0FC4">
        <w:t>Table 6.2.14.3.3-7: SIP MESSAGE from the SS (step 4,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78293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99CCD2E" w14:textId="21D3E9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78A7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D2E6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8E542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33A2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F2B45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FD0369" w14:textId="77777777" w:rsidR="00296E35" w:rsidRPr="001C0FC4" w:rsidRDefault="00296E35" w:rsidP="002E3FCC">
            <w:pPr>
              <w:pStyle w:val="TAH"/>
              <w:rPr>
                <w:bCs/>
              </w:rPr>
            </w:pPr>
            <w:r w:rsidRPr="001C0FC4">
              <w:rPr>
                <w:bCs/>
              </w:rPr>
              <w:t>Condition</w:t>
            </w:r>
          </w:p>
        </w:tc>
      </w:tr>
      <w:tr w:rsidR="00296E35" w:rsidRPr="001C0FC4" w14:paraId="0F732B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BF3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3A38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9E9DB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15829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3EF614" w14:textId="77777777" w:rsidR="00296E35" w:rsidRPr="001C0FC4" w:rsidRDefault="00296E35" w:rsidP="002E3FCC">
            <w:pPr>
              <w:pStyle w:val="TAL"/>
            </w:pPr>
          </w:p>
        </w:tc>
      </w:tr>
      <w:tr w:rsidR="00296E35" w:rsidRPr="001C0FC4" w14:paraId="6F3B41C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556CA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36392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33A877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76CEB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870798" w14:textId="77777777" w:rsidR="00296E35" w:rsidRPr="001C0FC4" w:rsidRDefault="00296E35" w:rsidP="002E3FCC">
            <w:pPr>
              <w:pStyle w:val="TAL"/>
            </w:pPr>
          </w:p>
        </w:tc>
      </w:tr>
      <w:tr w:rsidR="00296E35" w:rsidRPr="001C0FC4" w14:paraId="30BD2C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7A7B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C90BE3" w14:textId="77777777" w:rsidR="00296E35" w:rsidRPr="001C0FC4" w:rsidRDefault="00296E35" w:rsidP="002E3FCC">
            <w:pPr>
              <w:pStyle w:val="TAL"/>
            </w:pPr>
            <w:r w:rsidRPr="001C0FC4">
              <w:t>MCData Protected Payload Message containing FD NOTIFICATION as described in Table 6.2.14.3.3-8</w:t>
            </w:r>
          </w:p>
        </w:tc>
        <w:tc>
          <w:tcPr>
            <w:tcW w:w="2126" w:type="dxa"/>
            <w:tcBorders>
              <w:top w:val="single" w:sz="4" w:space="0" w:color="auto"/>
              <w:left w:val="single" w:sz="4" w:space="0" w:color="auto"/>
              <w:bottom w:val="single" w:sz="4" w:space="0" w:color="auto"/>
              <w:right w:val="single" w:sz="4" w:space="0" w:color="auto"/>
            </w:tcBorders>
          </w:tcPr>
          <w:p w14:paraId="6BD9F4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403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75B569" w14:textId="77777777" w:rsidR="00296E35" w:rsidRPr="001C0FC4" w:rsidRDefault="00296E35" w:rsidP="002E3FCC">
            <w:pPr>
              <w:pStyle w:val="TAL"/>
            </w:pPr>
          </w:p>
        </w:tc>
      </w:tr>
    </w:tbl>
    <w:p w14:paraId="6466BC49" w14:textId="77777777" w:rsidR="00296E35" w:rsidRPr="001C0FC4" w:rsidRDefault="00296E35" w:rsidP="00296E35"/>
    <w:p w14:paraId="54523082" w14:textId="77777777" w:rsidR="00296E35" w:rsidRPr="001C0FC4" w:rsidRDefault="00296E35" w:rsidP="00296E35">
      <w:pPr>
        <w:pStyle w:val="TH"/>
      </w:pPr>
      <w:r w:rsidRPr="001C0FC4">
        <w:t>Table 6.2.14.3.3-8: FD NOTIFICATION (Table 6.2.14.3.3-7)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56C62F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01BCBF5" w14:textId="12607E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5A1CE250" w14:textId="77777777" w:rsidR="00296E35" w:rsidRPr="001C0FC4" w:rsidRDefault="00296E35" w:rsidP="00296E35"/>
    <w:p w14:paraId="2122EF68" w14:textId="560063DE" w:rsidR="00296E35" w:rsidRPr="001C0FC4" w:rsidRDefault="00296E35" w:rsidP="00296E35">
      <w:pPr>
        <w:pStyle w:val="TH"/>
      </w:pPr>
      <w:r w:rsidRPr="001C0FC4">
        <w:t>Table 6.2.14.3.3-9: SIP MESSAGE from the SS (step 6,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F6F76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47222D" w14:textId="018DB9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EE3ED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7F24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9718E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A364B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5C3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F7176B5" w14:textId="77777777" w:rsidR="00296E35" w:rsidRPr="001C0FC4" w:rsidRDefault="00296E35" w:rsidP="002E3FCC">
            <w:pPr>
              <w:pStyle w:val="TAH"/>
              <w:rPr>
                <w:bCs/>
              </w:rPr>
            </w:pPr>
            <w:r w:rsidRPr="001C0FC4">
              <w:rPr>
                <w:bCs/>
              </w:rPr>
              <w:t>Condition</w:t>
            </w:r>
          </w:p>
        </w:tc>
      </w:tr>
      <w:tr w:rsidR="00296E35" w:rsidRPr="001C0FC4" w14:paraId="413D401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172E6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5C293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A610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C954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A3983" w14:textId="77777777" w:rsidR="00296E35" w:rsidRPr="001C0FC4" w:rsidRDefault="00296E35" w:rsidP="002E3FCC">
            <w:pPr>
              <w:pStyle w:val="TAL"/>
            </w:pPr>
          </w:p>
        </w:tc>
      </w:tr>
      <w:tr w:rsidR="00296E35" w:rsidRPr="001C0FC4" w14:paraId="0F3D03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0829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2F3C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2C982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4EE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D3324A" w14:textId="77777777" w:rsidR="00296E35" w:rsidRPr="001C0FC4" w:rsidRDefault="00296E35" w:rsidP="002E3FCC">
            <w:pPr>
              <w:pStyle w:val="TAL"/>
            </w:pPr>
          </w:p>
        </w:tc>
      </w:tr>
      <w:tr w:rsidR="00296E35" w:rsidRPr="001C0FC4" w14:paraId="1B53C4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B6253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BF0F3E" w14:textId="77777777" w:rsidR="00296E35" w:rsidRPr="001C0FC4" w:rsidRDefault="00296E35" w:rsidP="002E3FCC">
            <w:pPr>
              <w:pStyle w:val="TAL"/>
            </w:pPr>
            <w:r w:rsidRPr="001C0FC4">
              <w:t>MCData Protected Payload Message containing FD NOTIFICATION as described in Table 6.2.14.3.3-10</w:t>
            </w:r>
          </w:p>
        </w:tc>
        <w:tc>
          <w:tcPr>
            <w:tcW w:w="2126" w:type="dxa"/>
            <w:tcBorders>
              <w:top w:val="single" w:sz="4" w:space="0" w:color="auto"/>
              <w:left w:val="single" w:sz="4" w:space="0" w:color="auto"/>
              <w:bottom w:val="single" w:sz="4" w:space="0" w:color="auto"/>
              <w:right w:val="single" w:sz="4" w:space="0" w:color="auto"/>
            </w:tcBorders>
          </w:tcPr>
          <w:p w14:paraId="0CB889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9113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AA0377" w14:textId="77777777" w:rsidR="00296E35" w:rsidRPr="001C0FC4" w:rsidRDefault="00296E35" w:rsidP="002E3FCC">
            <w:pPr>
              <w:pStyle w:val="TAL"/>
            </w:pPr>
          </w:p>
        </w:tc>
      </w:tr>
    </w:tbl>
    <w:p w14:paraId="7797B592" w14:textId="77777777" w:rsidR="00296E35" w:rsidRPr="001C0FC4" w:rsidRDefault="00296E35" w:rsidP="00296E35"/>
    <w:p w14:paraId="121D99DA" w14:textId="77777777" w:rsidR="00296E35" w:rsidRPr="001C0FC4" w:rsidRDefault="00296E35" w:rsidP="00296E35">
      <w:pPr>
        <w:pStyle w:val="TH"/>
      </w:pPr>
      <w:r w:rsidRPr="001C0FC4">
        <w:t>Table 6.2.14.3.3-10: FD NOTIFICATION (Table 6.2.14.3.3-9)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5741A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4A404C2" w14:textId="3AA960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757F29FD" w14:textId="77777777" w:rsidR="00296E35" w:rsidRPr="001C0FC4" w:rsidRDefault="00296E35" w:rsidP="00296E35"/>
    <w:p w14:paraId="2A7ACC44" w14:textId="1BB77B97" w:rsidR="00296E35" w:rsidRPr="001C0FC4" w:rsidRDefault="00296E35" w:rsidP="00296E35">
      <w:pPr>
        <w:pStyle w:val="TH"/>
      </w:pPr>
      <w:r w:rsidRPr="001C0FC4">
        <w:t>Table 6.2.14.3.3-11: SIP MESSAGE from the SS (step 8,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BBBA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3FB2232" w14:textId="368180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5620E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3B71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978688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4FE7C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37B8F1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62E32DC" w14:textId="77777777" w:rsidR="00296E35" w:rsidRPr="001C0FC4" w:rsidRDefault="00296E35" w:rsidP="002E3FCC">
            <w:pPr>
              <w:pStyle w:val="TAH"/>
              <w:rPr>
                <w:bCs/>
              </w:rPr>
            </w:pPr>
            <w:r w:rsidRPr="001C0FC4">
              <w:rPr>
                <w:bCs/>
              </w:rPr>
              <w:t>Condition</w:t>
            </w:r>
          </w:p>
        </w:tc>
      </w:tr>
      <w:tr w:rsidR="00296E35" w:rsidRPr="001C0FC4" w14:paraId="36E862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CA3991"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0F5B0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224C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F483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1AA0" w14:textId="77777777" w:rsidR="00296E35" w:rsidRPr="001C0FC4" w:rsidRDefault="00296E35" w:rsidP="002E3FCC">
            <w:pPr>
              <w:pStyle w:val="TAL"/>
            </w:pPr>
          </w:p>
        </w:tc>
      </w:tr>
      <w:tr w:rsidR="00296E35" w:rsidRPr="001C0FC4" w14:paraId="08E288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23949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916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B92F7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5FB36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2BDA6" w14:textId="77777777" w:rsidR="00296E35" w:rsidRPr="001C0FC4" w:rsidRDefault="00296E35" w:rsidP="002E3FCC">
            <w:pPr>
              <w:pStyle w:val="TAL"/>
            </w:pPr>
          </w:p>
        </w:tc>
      </w:tr>
      <w:tr w:rsidR="00296E35" w:rsidRPr="001C0FC4" w14:paraId="65E07A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A8333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C184AB" w14:textId="77777777" w:rsidR="00296E35" w:rsidRPr="001C0FC4" w:rsidRDefault="00296E35" w:rsidP="002E3FCC">
            <w:pPr>
              <w:pStyle w:val="TAL"/>
            </w:pPr>
            <w:r w:rsidRPr="001C0FC4">
              <w:t>MCData Protected Payload Message containing FD NOTIFICATION as described in Table 6.2.14.3.3-12</w:t>
            </w:r>
          </w:p>
        </w:tc>
        <w:tc>
          <w:tcPr>
            <w:tcW w:w="2126" w:type="dxa"/>
            <w:tcBorders>
              <w:top w:val="single" w:sz="4" w:space="0" w:color="auto"/>
              <w:left w:val="single" w:sz="4" w:space="0" w:color="auto"/>
              <w:bottom w:val="single" w:sz="4" w:space="0" w:color="auto"/>
              <w:right w:val="single" w:sz="4" w:space="0" w:color="auto"/>
            </w:tcBorders>
          </w:tcPr>
          <w:p w14:paraId="2B0B7D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D0A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A2E2B8" w14:textId="77777777" w:rsidR="00296E35" w:rsidRPr="001C0FC4" w:rsidRDefault="00296E35" w:rsidP="002E3FCC">
            <w:pPr>
              <w:pStyle w:val="TAL"/>
            </w:pPr>
          </w:p>
        </w:tc>
      </w:tr>
    </w:tbl>
    <w:p w14:paraId="6FD58DAD" w14:textId="77777777" w:rsidR="00296E35" w:rsidRPr="001C0FC4" w:rsidRDefault="00296E35" w:rsidP="00296E35"/>
    <w:p w14:paraId="6EA9248D" w14:textId="77777777" w:rsidR="00296E35" w:rsidRPr="001C0FC4" w:rsidRDefault="00296E35" w:rsidP="00296E35">
      <w:pPr>
        <w:pStyle w:val="TH"/>
      </w:pPr>
      <w:r w:rsidRPr="001C0FC4">
        <w:t>Table 6.2.14.3.3-12: FD NOTIFICATION (Table 6.2.14.3.3-11)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F0A03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9EC150E" w14:textId="7EF1EE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4A3F278F" w14:textId="77777777" w:rsidR="00296E35" w:rsidRPr="001C0FC4" w:rsidRDefault="00296E35" w:rsidP="00296E35"/>
    <w:p w14:paraId="73DD8106" w14:textId="77777777" w:rsidR="00296E35" w:rsidRPr="001C0FC4" w:rsidRDefault="00296E35" w:rsidP="00296E35">
      <w:pPr>
        <w:pStyle w:val="Heading3"/>
      </w:pPr>
      <w:bookmarkStart w:id="1242" w:name="_Toc178186371"/>
      <w:bookmarkStart w:id="1243" w:name="_Toc210385185"/>
      <w:r w:rsidRPr="001C0FC4">
        <w:t>6.2.15</w:t>
      </w:r>
      <w:r w:rsidRPr="001C0FC4">
        <w:tab/>
        <w:t>On-network / File Distribution (FD) / FD Using Media Plane / One-to-one Standalone FD / Active Functional Alias / Client Originated (CO)</w:t>
      </w:r>
      <w:bookmarkEnd w:id="1242"/>
      <w:bookmarkEnd w:id="1243"/>
    </w:p>
    <w:p w14:paraId="13ABA87C" w14:textId="77777777" w:rsidR="00296E35" w:rsidRPr="001C0FC4" w:rsidRDefault="00296E35" w:rsidP="00296E35">
      <w:pPr>
        <w:pStyle w:val="H6"/>
      </w:pPr>
      <w:r w:rsidRPr="001C0FC4">
        <w:t>6.2.15.1</w:t>
      </w:r>
      <w:r w:rsidRPr="001C0FC4">
        <w:tab/>
        <w:t>Test Purpose (TP)</w:t>
      </w:r>
    </w:p>
    <w:p w14:paraId="3B6B66B4" w14:textId="77777777" w:rsidR="00296E35" w:rsidRPr="001C0FC4" w:rsidRDefault="00296E35" w:rsidP="00296E35">
      <w:pPr>
        <w:pStyle w:val="H6"/>
      </w:pPr>
      <w:r w:rsidRPr="001C0FC4">
        <w:t>(1)</w:t>
      </w:r>
    </w:p>
    <w:p w14:paraId="224FD0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AEE23B8" w14:textId="77777777" w:rsidR="00296E35" w:rsidRPr="001C0FC4" w:rsidRDefault="00296E35" w:rsidP="00296E35">
      <w:pPr>
        <w:pStyle w:val="PL"/>
      </w:pPr>
      <w:r w:rsidRPr="001C0FC4">
        <w:rPr>
          <w:b/>
        </w:rPr>
        <w:t>ensure that</w:t>
      </w:r>
      <w:r w:rsidRPr="001C0FC4">
        <w:t xml:space="preserve"> {</w:t>
      </w:r>
    </w:p>
    <w:p w14:paraId="4CDD3A3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5E0FFB51"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using the active functional alias </w:t>
      </w:r>
      <w:r w:rsidRPr="001C0FC4">
        <w:rPr>
          <w:b/>
        </w:rPr>
        <w:t>and</w:t>
      </w:r>
      <w:r w:rsidRPr="001C0FC4">
        <w:t xml:space="preserve"> then responds to the SIP 200 (OK) message with a SIP ACK message }</w:t>
      </w:r>
    </w:p>
    <w:p w14:paraId="2629455E" w14:textId="77777777" w:rsidR="00296E35" w:rsidRPr="001C0FC4" w:rsidRDefault="00296E35" w:rsidP="00296E35">
      <w:pPr>
        <w:pStyle w:val="PL"/>
      </w:pPr>
      <w:r w:rsidRPr="001C0FC4">
        <w:t xml:space="preserve">            }</w:t>
      </w:r>
    </w:p>
    <w:p w14:paraId="1856F30E" w14:textId="77777777" w:rsidR="00296E35" w:rsidRPr="001C0FC4" w:rsidRDefault="00296E35" w:rsidP="00296E35">
      <w:pPr>
        <w:pStyle w:val="PL"/>
      </w:pPr>
    </w:p>
    <w:p w14:paraId="5AB713A3" w14:textId="77777777" w:rsidR="00296E35" w:rsidRPr="001C0FC4" w:rsidRDefault="00296E35" w:rsidP="00296E35">
      <w:pPr>
        <w:pStyle w:val="H6"/>
      </w:pPr>
      <w:r w:rsidRPr="001C0FC4">
        <w:t>(2)</w:t>
      </w:r>
    </w:p>
    <w:p w14:paraId="3C792CDB"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FBAA2D5" w14:textId="77777777" w:rsidR="00296E35" w:rsidRPr="001C0FC4" w:rsidRDefault="00296E35" w:rsidP="00296E35">
      <w:pPr>
        <w:pStyle w:val="PL"/>
      </w:pPr>
      <w:r w:rsidRPr="001C0FC4">
        <w:rPr>
          <w:b/>
        </w:rPr>
        <w:t>ensure that</w:t>
      </w:r>
      <w:r w:rsidRPr="001C0FC4">
        <w:t xml:space="preserve"> {</w:t>
      </w:r>
    </w:p>
    <w:p w14:paraId="06056D9F"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194B0EA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6F7D1439" w14:textId="77777777" w:rsidR="00296E35" w:rsidRPr="001C0FC4" w:rsidRDefault="00296E35" w:rsidP="00296E35">
      <w:pPr>
        <w:pStyle w:val="PL"/>
      </w:pPr>
      <w:r w:rsidRPr="001C0FC4">
        <w:t xml:space="preserve">            }</w:t>
      </w:r>
    </w:p>
    <w:p w14:paraId="2C7DB177" w14:textId="77777777" w:rsidR="00296E35" w:rsidRPr="001C0FC4" w:rsidRDefault="00296E35" w:rsidP="00296E35">
      <w:pPr>
        <w:pStyle w:val="PL"/>
      </w:pPr>
    </w:p>
    <w:p w14:paraId="6D0DE54A" w14:textId="77777777" w:rsidR="00296E35" w:rsidRPr="001C0FC4" w:rsidRDefault="00296E35" w:rsidP="00296E35">
      <w:pPr>
        <w:pStyle w:val="H6"/>
      </w:pPr>
      <w:r w:rsidRPr="001C0FC4">
        <w:t>(3)</w:t>
      </w:r>
    </w:p>
    <w:p w14:paraId="49223787"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40B90265" w14:textId="77777777" w:rsidR="00296E35" w:rsidRPr="001C0FC4" w:rsidRDefault="00296E35" w:rsidP="00296E35">
      <w:pPr>
        <w:pStyle w:val="PL"/>
      </w:pPr>
      <w:r w:rsidRPr="001C0FC4">
        <w:rPr>
          <w:b/>
        </w:rPr>
        <w:t>ensure that</w:t>
      </w:r>
      <w:r w:rsidRPr="001C0FC4">
        <w:t xml:space="preserve"> {</w:t>
      </w:r>
    </w:p>
    <w:p w14:paraId="149DBA0E"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01F76B01"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BD0B685" w14:textId="77777777" w:rsidR="00296E35" w:rsidRPr="001C0FC4" w:rsidRDefault="00296E35" w:rsidP="00296E35">
      <w:pPr>
        <w:pStyle w:val="PL"/>
      </w:pPr>
      <w:r w:rsidRPr="001C0FC4">
        <w:t xml:space="preserve">            }</w:t>
      </w:r>
    </w:p>
    <w:p w14:paraId="60F6C5C9" w14:textId="77777777" w:rsidR="00296E35" w:rsidRPr="001C0FC4" w:rsidRDefault="00296E35" w:rsidP="00296E35">
      <w:pPr>
        <w:pStyle w:val="PL"/>
      </w:pPr>
    </w:p>
    <w:p w14:paraId="760EAD10" w14:textId="77777777" w:rsidR="00296E35" w:rsidRPr="001C0FC4" w:rsidRDefault="00296E35" w:rsidP="00296E35">
      <w:pPr>
        <w:pStyle w:val="H6"/>
      </w:pPr>
      <w:r w:rsidRPr="001C0FC4">
        <w:t>(4)</w:t>
      </w:r>
    </w:p>
    <w:p w14:paraId="2C1235CD"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51A6BE08" w14:textId="77777777" w:rsidR="00296E35" w:rsidRPr="001C0FC4" w:rsidRDefault="00296E35" w:rsidP="00296E35">
      <w:pPr>
        <w:pStyle w:val="PL"/>
      </w:pPr>
      <w:r w:rsidRPr="001C0FC4">
        <w:rPr>
          <w:b/>
        </w:rPr>
        <w:t>ensure that</w:t>
      </w:r>
      <w:r w:rsidRPr="001C0FC4">
        <w:t xml:space="preserve"> {</w:t>
      </w:r>
    </w:p>
    <w:p w14:paraId="04D51A78"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7E650DB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5CCE295" w14:textId="77777777" w:rsidR="00296E35" w:rsidRPr="001C0FC4" w:rsidRDefault="00296E35" w:rsidP="00296E35">
      <w:pPr>
        <w:pStyle w:val="PL"/>
      </w:pPr>
      <w:r w:rsidRPr="001C0FC4">
        <w:t xml:space="preserve">            }</w:t>
      </w:r>
    </w:p>
    <w:p w14:paraId="201D1638" w14:textId="77777777" w:rsidR="00296E35" w:rsidRPr="001C0FC4" w:rsidRDefault="00296E35" w:rsidP="00296E35">
      <w:pPr>
        <w:pStyle w:val="PL"/>
      </w:pPr>
    </w:p>
    <w:p w14:paraId="16EA1CA4" w14:textId="77777777" w:rsidR="00296E35" w:rsidRPr="001C0FC4" w:rsidRDefault="00296E35" w:rsidP="00296E35">
      <w:pPr>
        <w:pStyle w:val="H6"/>
      </w:pPr>
      <w:r w:rsidRPr="001C0FC4">
        <w:t>6.2.15.2</w:t>
      </w:r>
      <w:r w:rsidRPr="001C0FC4">
        <w:tab/>
        <w:t>Conformance requirements</w:t>
      </w:r>
    </w:p>
    <w:p w14:paraId="2E597F32"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A715CCF" w14:textId="77777777" w:rsidR="00296E35" w:rsidRPr="001C0FC4" w:rsidRDefault="00296E35" w:rsidP="00296E35">
      <w:r w:rsidRPr="001C0FC4">
        <w:t>[TS 24.282, clause 10.2.5.2.3]</w:t>
      </w:r>
    </w:p>
    <w:p w14:paraId="2A023B28" w14:textId="77777777" w:rsidR="00296E35" w:rsidRPr="001C0FC4" w:rsidRDefault="00296E35" w:rsidP="00296E35">
      <w:r w:rsidRPr="001C0FC4">
        <w:t>The MCData client shall generate a SIP INVITE request in accordance with 3GPP TS 24.229 [5] with the clarifications given below.</w:t>
      </w:r>
    </w:p>
    <w:p w14:paraId="32A42BB9" w14:textId="77777777" w:rsidR="00296E35" w:rsidRPr="001C0FC4" w:rsidRDefault="00296E35" w:rsidP="00296E35">
      <w:r w:rsidRPr="001C0FC4">
        <w:t>The MCData client:</w:t>
      </w:r>
    </w:p>
    <w:p w14:paraId="5F2E28E7"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08E417D0"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31723DA3"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06B35D1A"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A075B7B" w14:textId="77777777" w:rsidR="00296E35" w:rsidRPr="001C0FC4" w:rsidRDefault="00296E35" w:rsidP="00296E35">
      <w:pPr>
        <w:pStyle w:val="B1"/>
      </w:pPr>
      <w:r w:rsidRPr="001C0FC4">
        <w:t>5)</w:t>
      </w:r>
      <w:r w:rsidRPr="001C0FC4">
        <w:tab/>
        <w:t>should include the "timer" option tag in the Supported header field;</w:t>
      </w:r>
    </w:p>
    <w:p w14:paraId="774D378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8581892"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16B393D9" w14:textId="77777777" w:rsidR="00296E35" w:rsidRPr="001C0FC4" w:rsidRDefault="00296E35" w:rsidP="00296E35">
      <w:pPr>
        <w:pStyle w:val="B1"/>
      </w:pPr>
      <w:r w:rsidRPr="001C0FC4">
        <w:t>8)</w:t>
      </w:r>
      <w:r w:rsidRPr="001C0FC4">
        <w:tab/>
        <w:t>if a one-to-one file distribution is requested:</w:t>
      </w:r>
    </w:p>
    <w:p w14:paraId="023BBA8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86EDC6D"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600B1B36" w14:textId="77777777" w:rsidR="00296E35" w:rsidRPr="001C0FC4" w:rsidRDefault="00296E35" w:rsidP="00296E35">
      <w:pPr>
        <w:pStyle w:val="B3"/>
      </w:pPr>
      <w:r w:rsidRPr="001C0FC4">
        <w:t>i)</w:t>
      </w:r>
      <w:r w:rsidRPr="001C0FC4">
        <w:tab/>
        <w:t>the &lt;request-type&gt; element set to a value of "one-to-one-fd"; and</w:t>
      </w:r>
    </w:p>
    <w:p w14:paraId="251FE0C1"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w:t>
      </w:r>
    </w:p>
    <w:p w14:paraId="52FE026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75B0509C"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08116D48" w14:textId="77777777" w:rsidR="00296E35" w:rsidRPr="001C0FC4" w:rsidRDefault="00296E35" w:rsidP="00296E35">
      <w:pPr>
        <w:pStyle w:val="B3"/>
      </w:pPr>
      <w:r w:rsidRPr="001C0FC4">
        <w:t>ii)</w:t>
      </w:r>
      <w:r w:rsidRPr="001C0FC4">
        <w:tab/>
        <w:t>shall use the keying material to generate a PCK as described in 3GPP TS 33.180 [26];</w:t>
      </w:r>
    </w:p>
    <w:p w14:paraId="1F9A1955"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5CA91D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774AD021"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C1F8424"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301D2030"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868935F" w14:textId="77777777" w:rsidR="00296E35" w:rsidRPr="001C0FC4" w:rsidRDefault="00296E35" w:rsidP="00296E35">
      <w:pPr>
        <w:pStyle w:val="B1"/>
      </w:pPr>
      <w:r w:rsidRPr="001C0FC4">
        <w:t>9)</w:t>
      </w:r>
      <w:r w:rsidRPr="001C0FC4">
        <w:tab/>
        <w:t xml:space="preserve">if a group file distribution is requested: </w:t>
      </w:r>
    </w:p>
    <w:p w14:paraId="0EEA9DB9"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9B17F7F"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9751B4F" w14:textId="77777777" w:rsidR="00296E35" w:rsidRPr="001C0FC4" w:rsidRDefault="00296E35" w:rsidP="00296E35">
      <w:pPr>
        <w:pStyle w:val="B3"/>
      </w:pPr>
      <w:r w:rsidRPr="001C0FC4">
        <w:t>i)</w:t>
      </w:r>
      <w:r w:rsidRPr="001C0FC4">
        <w:tab/>
        <w:t>the &lt;request-type&gt; element set to a value of "group-fd";</w:t>
      </w:r>
    </w:p>
    <w:p w14:paraId="6CA555F3" w14:textId="77777777" w:rsidR="00296E35" w:rsidRPr="001C0FC4" w:rsidRDefault="00296E35" w:rsidP="00296E35">
      <w:pPr>
        <w:pStyle w:val="B3"/>
      </w:pPr>
      <w:r w:rsidRPr="001C0FC4">
        <w:t>ii)</w:t>
      </w:r>
      <w:r w:rsidRPr="001C0FC4">
        <w:tab/>
        <w:t>the &lt;mcdata-request-uri&gt; element set to the MCData group identity;</w:t>
      </w:r>
    </w:p>
    <w:p w14:paraId="1DDF4A95"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1A3D00FC"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15B88A2"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INVITE request, the &lt;functional-alias-URI&gt; element set to the URI of the used functional alias;</w:t>
      </w:r>
    </w:p>
    <w:p w14:paraId="1F957476"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43A1A2E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2AF2DE5E"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4249984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1C64F89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68A0EC20" w14:textId="77777777" w:rsidR="00296E35" w:rsidRPr="001C0FC4" w:rsidRDefault="00296E35" w:rsidP="00296E35">
      <w:r w:rsidRPr="001C0FC4">
        <w:t>On receipt of a SIP 2xx response to the SIP INVITE request, the MCData client:</w:t>
      </w:r>
    </w:p>
    <w:p w14:paraId="008F87D5" w14:textId="77777777" w:rsidR="00296E35" w:rsidRPr="001C0FC4" w:rsidRDefault="00296E35" w:rsidP="00296E35">
      <w:pPr>
        <w:pStyle w:val="B1"/>
      </w:pPr>
      <w:r w:rsidRPr="001C0FC4">
        <w:t>1)</w:t>
      </w:r>
      <w:r w:rsidRPr="001C0FC4">
        <w:tab/>
        <w:t xml:space="preserve">shall send a SIP ACK request as specified in 3GPP TS 24.229 [5]; </w:t>
      </w:r>
    </w:p>
    <w:p w14:paraId="1D5AA1B1"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38F9B654" w14:textId="77777777" w:rsidR="00296E35" w:rsidRPr="001C0FC4" w:rsidRDefault="00296E35" w:rsidP="00296E35">
      <w:pPr>
        <w:pStyle w:val="B1"/>
      </w:pPr>
      <w:r w:rsidRPr="001C0FC4">
        <w:t>3)</w:t>
      </w:r>
      <w:r w:rsidRPr="001C0FC4">
        <w:tab/>
        <w:t>shall interact with the media plane as specified in 3GPP TS 24.582 [15] subclause 10.2.5.1.1..</w:t>
      </w:r>
    </w:p>
    <w:p w14:paraId="5ED48E3E" w14:textId="77777777" w:rsidR="00296E35" w:rsidRPr="001C0FC4" w:rsidRDefault="00296E35" w:rsidP="00296E35">
      <w:r w:rsidRPr="001C0FC4">
        <w:t>On receipt of a SIP 4xx response, a SIP 5xx response or a SIP 6xx response to the SIP INVITE request:</w:t>
      </w:r>
    </w:p>
    <w:p w14:paraId="1B61BAE4" w14:textId="77777777" w:rsidR="00296E35" w:rsidRPr="001C0FC4" w:rsidRDefault="00296E35" w:rsidP="00296E35">
      <w:pPr>
        <w:pStyle w:val="B1"/>
      </w:pPr>
      <w:r w:rsidRPr="001C0FC4">
        <w:t>1)</w:t>
      </w:r>
      <w:r w:rsidRPr="001C0FC4">
        <w:tab/>
        <w:t>shall indicate to the MCData user that the file could not be sent; and</w:t>
      </w:r>
    </w:p>
    <w:p w14:paraId="0F4B728E" w14:textId="77777777" w:rsidR="00296E35" w:rsidRPr="001C0FC4" w:rsidRDefault="00296E35" w:rsidP="00296E35">
      <w:pPr>
        <w:pStyle w:val="B1"/>
      </w:pPr>
      <w:r w:rsidRPr="001C0FC4">
        <w:t>2)</w:t>
      </w:r>
      <w:r w:rsidRPr="001C0FC4">
        <w:tab/>
        <w:t>shall send a SIP ACK request as specified in 3GPP TS 24.229 [5].</w:t>
      </w:r>
    </w:p>
    <w:p w14:paraId="5C766E20" w14:textId="77777777" w:rsidR="00296E35" w:rsidRPr="001C0FC4" w:rsidRDefault="00296E35" w:rsidP="00296E35">
      <w:r w:rsidRPr="001C0FC4">
        <w:t>On receipt of an indication from the media plane indicating that the file was not sent successfully, the MCData client shall:</w:t>
      </w:r>
    </w:p>
    <w:p w14:paraId="466BB8D6" w14:textId="77777777" w:rsidR="00296E35" w:rsidRPr="001C0FC4" w:rsidRDefault="00296E35" w:rsidP="00296E35">
      <w:pPr>
        <w:pStyle w:val="B1"/>
      </w:pPr>
      <w:r w:rsidRPr="001C0FC4">
        <w:t>1)</w:t>
      </w:r>
      <w:r w:rsidRPr="001C0FC4">
        <w:tab/>
        <w:t>shall generate a SIP BYE request according to 3GPP TS 24.229 [5] with:</w:t>
      </w:r>
    </w:p>
    <w:p w14:paraId="2D9EC335" w14:textId="77777777" w:rsidR="00296E35" w:rsidRPr="001C0FC4" w:rsidRDefault="00296E35" w:rsidP="00296E35">
      <w:pPr>
        <w:pStyle w:val="B2"/>
      </w:pPr>
      <w:r w:rsidRPr="001C0FC4">
        <w:t>a)</w:t>
      </w:r>
      <w:r w:rsidRPr="001C0FC4">
        <w:tab/>
        <w:t>Reason code set to "SIP";</w:t>
      </w:r>
    </w:p>
    <w:p w14:paraId="3EB39D73" w14:textId="77777777" w:rsidR="00296E35" w:rsidRPr="001C0FC4" w:rsidRDefault="00296E35" w:rsidP="00296E35">
      <w:pPr>
        <w:pStyle w:val="B2"/>
      </w:pPr>
      <w:r w:rsidRPr="001C0FC4">
        <w:t>b)</w:t>
      </w:r>
      <w:r w:rsidRPr="001C0FC4">
        <w:tab/>
        <w:t>cause set to "480"; and</w:t>
      </w:r>
    </w:p>
    <w:p w14:paraId="0BAC0C6A" w14:textId="77777777" w:rsidR="00296E35" w:rsidRPr="001C0FC4" w:rsidRDefault="00296E35" w:rsidP="00296E35">
      <w:pPr>
        <w:pStyle w:val="B2"/>
      </w:pPr>
      <w:r w:rsidRPr="001C0FC4">
        <w:t>c)</w:t>
      </w:r>
      <w:r w:rsidRPr="001C0FC4">
        <w:tab/>
        <w:t>text set to "transmission failed";</w:t>
      </w:r>
    </w:p>
    <w:p w14:paraId="6264E47F" w14:textId="77777777" w:rsidR="00296E35" w:rsidRPr="001C0FC4" w:rsidRDefault="00296E35" w:rsidP="00296E35">
      <w:pPr>
        <w:pStyle w:val="B1"/>
      </w:pPr>
      <w:r w:rsidRPr="001C0FC4">
        <w:t>2)</w:t>
      </w:r>
      <w:r w:rsidRPr="001C0FC4">
        <w:tab/>
        <w:t>shall set the Request-URI to the MCData session identity to release; and</w:t>
      </w:r>
    </w:p>
    <w:p w14:paraId="539EB97F" w14:textId="77777777" w:rsidR="00296E35" w:rsidRPr="001C0FC4" w:rsidRDefault="00296E35" w:rsidP="00296E35">
      <w:pPr>
        <w:pStyle w:val="B1"/>
      </w:pPr>
      <w:r w:rsidRPr="001C0FC4">
        <w:t>3)</w:t>
      </w:r>
      <w:r w:rsidRPr="001C0FC4">
        <w:tab/>
        <w:t>shall send a SIP BYE request towards MCData server according to 3GPP TS 24.229 [5].</w:t>
      </w:r>
    </w:p>
    <w:p w14:paraId="0B3F236B" w14:textId="77777777" w:rsidR="00296E35" w:rsidRPr="001C0FC4" w:rsidRDefault="00296E35" w:rsidP="00296E35">
      <w:r w:rsidRPr="001C0FC4">
        <w:t>[TS 24.282, clause 6.2.2.3]</w:t>
      </w:r>
    </w:p>
    <w:p w14:paraId="103E7107" w14:textId="77777777" w:rsidR="00296E35" w:rsidRPr="001C0FC4" w:rsidRDefault="00296E35" w:rsidP="00296E35">
      <w:r w:rsidRPr="001C0FC4">
        <w:t>In order to generate an FD message, the MCData client:</w:t>
      </w:r>
    </w:p>
    <w:p w14:paraId="4682D303" w14:textId="77777777" w:rsidR="00296E35" w:rsidRPr="001C0FC4" w:rsidRDefault="00296E35" w:rsidP="00296E35">
      <w:pPr>
        <w:pStyle w:val="B1"/>
      </w:pPr>
      <w:r w:rsidRPr="001C0FC4">
        <w:t>1)</w:t>
      </w:r>
      <w:r w:rsidRPr="001C0FC4">
        <w:tab/>
        <w:t>shall generate an FD SIGNALLING PAYLOAD message as specified in subclause 15.1.3; and</w:t>
      </w:r>
    </w:p>
    <w:p w14:paraId="23E6002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49A04E0D" w14:textId="77777777" w:rsidR="00296E35" w:rsidRPr="001C0FC4" w:rsidRDefault="00296E35" w:rsidP="00296E35">
      <w:r w:rsidRPr="001C0FC4">
        <w:t>When generating an FD SIGNALLING PAYLOAD message as specified in subclause 15.1.3, the MCData client:</w:t>
      </w:r>
    </w:p>
    <w:p w14:paraId="25DF34EC" w14:textId="77777777" w:rsidR="00296E35" w:rsidRPr="001C0FC4" w:rsidRDefault="00296E35" w:rsidP="00296E35">
      <w:pPr>
        <w:pStyle w:val="B1"/>
      </w:pPr>
      <w:r w:rsidRPr="001C0FC4">
        <w:t>1)</w:t>
      </w:r>
      <w:r w:rsidRPr="001C0FC4">
        <w:tab/>
        <w:t>shall set the Date and time IE to the current time as specified in subclause 15.2.8;</w:t>
      </w:r>
    </w:p>
    <w:p w14:paraId="7EFE004C"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15E5725" w14:textId="77777777" w:rsidR="00296E35" w:rsidRPr="001C0FC4" w:rsidRDefault="00296E35" w:rsidP="00296E35">
      <w:pPr>
        <w:pStyle w:val="B1"/>
      </w:pPr>
      <w:r w:rsidRPr="001C0FC4">
        <w:t>3)</w:t>
      </w:r>
      <w:r w:rsidRPr="001C0FC4">
        <w:tab/>
        <w:t>if the filecontinues an existing conversation, shall set the Conversation ID IE to the Conversation ID value of the existing conversation as specified in subclause 15.2.9;</w:t>
      </w:r>
    </w:p>
    <w:p w14:paraId="4B422A3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445B537B" w14:textId="77777777" w:rsidR="00296E35" w:rsidRPr="001C0FC4" w:rsidRDefault="00296E35" w:rsidP="00296E35">
      <w:pPr>
        <w:pStyle w:val="B1"/>
      </w:pPr>
      <w:r w:rsidRPr="001C0FC4">
        <w:t>5)</w:t>
      </w:r>
      <w:r w:rsidRPr="001C0FC4">
        <w:tab/>
        <w:t>if the fileis in reply to a previously received SDS message or file, shall include the InReplyTo message ID IE with the Message ID value in the previously received SDS message or file;</w:t>
      </w:r>
    </w:p>
    <w:p w14:paraId="7E9E700B" w14:textId="77777777" w:rsidR="00296E35" w:rsidRPr="001C0FC4" w:rsidRDefault="00296E35" w:rsidP="00296E35">
      <w:pPr>
        <w:pStyle w:val="B1"/>
      </w:pPr>
      <w:r w:rsidRPr="001C0FC4">
        <w:t>6)</w:t>
      </w:r>
      <w:r w:rsidRPr="001C0FC4">
        <w:tab/>
        <w:t>if the file is for user consumption, shall not include an Application ID IE as specified in subclause 15.2.7 and shall not include an Extended application ID IE as specified in subclause 15.2.24;</w:t>
      </w:r>
    </w:p>
    <w:p w14:paraId="1F3D5873" w14:textId="77777777" w:rsidR="00296E35" w:rsidRPr="001C0FC4" w:rsidRDefault="00296E35" w:rsidP="00296E35">
      <w:pPr>
        <w:pStyle w:val="B1"/>
      </w:pPr>
      <w:r w:rsidRPr="001C0FC4">
        <w:t>7)</w:t>
      </w:r>
      <w:r w:rsidRPr="001C0FC4">
        <w:tab/>
        <w:t>if the file is intended for an application on the terminating MCData client, shall include:</w:t>
      </w:r>
    </w:p>
    <w:p w14:paraId="0F76F066"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60F12A81" w14:textId="77777777" w:rsidR="00296E35" w:rsidRPr="001C0FC4" w:rsidRDefault="00296E35" w:rsidP="00296E35">
      <w:pPr>
        <w:pStyle w:val="B2"/>
      </w:pPr>
      <w:r w:rsidRPr="001C0FC4">
        <w:t>b)</w:t>
      </w:r>
      <w:r w:rsidRPr="001C0FC4">
        <w:tab/>
        <w:t>an Extended application ID IE with an Extended application ID value representing the intended application as specified in subclause 15.2.24;</w:t>
      </w:r>
    </w:p>
    <w:p w14:paraId="1EF89292" w14:textId="77777777" w:rsidR="00296E35" w:rsidRPr="001C0FC4" w:rsidRDefault="00296E35" w:rsidP="00296E35">
      <w:pPr>
        <w:pStyle w:val="NO"/>
      </w:pPr>
      <w:r w:rsidRPr="001C0FC4">
        <w:t>NOTE:</w:t>
      </w:r>
      <w:r w:rsidRPr="001C0FC4">
        <w:tab/>
        <w:t>The value and field chosen for coding the identity of the application are coordinated by the mission critical organisation.</w:t>
      </w:r>
    </w:p>
    <w:p w14:paraId="411BC09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60B8E4C8"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302DAAC4" w14:textId="77777777" w:rsidR="00296E35" w:rsidRPr="001C0FC4" w:rsidRDefault="00296E35" w:rsidP="00296E35">
      <w:r w:rsidRPr="001C0FC4">
        <w:t>[TS 24.282, clause 12.2.1.2]</w:t>
      </w:r>
    </w:p>
    <w:p w14:paraId="62FD006F" w14:textId="77777777" w:rsidR="00296E35" w:rsidRPr="001C0FC4" w:rsidRDefault="00296E35" w:rsidP="00296E35">
      <w:pPr>
        <w:rPr>
          <w:rFonts w:eastAsia="SimSun"/>
        </w:rPr>
      </w:pPr>
      <w:r w:rsidRPr="001C0FC4">
        <w:rPr>
          <w:rFonts w:eastAsia="SimSun"/>
        </w:rPr>
        <w:t>Upon receipt of a:</w:t>
      </w:r>
    </w:p>
    <w:p w14:paraId="1F069D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BCF8FA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4C6496A" w14:textId="77777777" w:rsidR="00296E35" w:rsidRPr="001C0FC4" w:rsidRDefault="00296E35" w:rsidP="00296E35">
      <w:pPr>
        <w:rPr>
          <w:rFonts w:eastAsia="SimSun"/>
        </w:rPr>
      </w:pPr>
      <w:r w:rsidRPr="001C0FC4">
        <w:rPr>
          <w:rFonts w:eastAsia="SimSun"/>
        </w:rPr>
        <w:t>the MCData client:</w:t>
      </w:r>
    </w:p>
    <w:p w14:paraId="05FB42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329437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10D8771" w14:textId="77777777" w:rsidR="00296E35" w:rsidRPr="001C0FC4" w:rsidRDefault="00296E35" w:rsidP="00296E35">
      <w:r w:rsidRPr="001C0FC4">
        <w:t>[TS 24.582, clause 7.1.2.1]</w:t>
      </w:r>
    </w:p>
    <w:p w14:paraId="6F11CCC5" w14:textId="77777777" w:rsidR="00296E35" w:rsidRPr="001C0FC4" w:rsidRDefault="00296E35" w:rsidP="00296E35">
      <w:r w:rsidRPr="001C0FC4">
        <w:t>Upon receiving an indication to establish MSRP connection for file distribution as the originating client, the MCData client:</w:t>
      </w:r>
    </w:p>
    <w:p w14:paraId="18E98FCA" w14:textId="77777777" w:rsidR="00296E35" w:rsidRPr="001C0FC4" w:rsidRDefault="00296E35" w:rsidP="00296E35">
      <w:pPr>
        <w:pStyle w:val="B1"/>
      </w:pPr>
      <w:r w:rsidRPr="001C0FC4">
        <w:t>1.</w:t>
      </w:r>
      <w:r w:rsidRPr="001C0FC4">
        <w:tab/>
        <w:t>shall act as an MSRP client according to IETF RFC 6135 [12];</w:t>
      </w:r>
    </w:p>
    <w:p w14:paraId="533DF35A" w14:textId="77777777" w:rsidR="00296E35" w:rsidRPr="001C0FC4" w:rsidRDefault="00296E35" w:rsidP="00296E35">
      <w:pPr>
        <w:pStyle w:val="B1"/>
      </w:pPr>
      <w:r w:rsidRPr="001C0FC4">
        <w:t>2.</w:t>
      </w:r>
      <w:r w:rsidRPr="001C0FC4">
        <w:tab/>
        <w:t>shall act according to IETF RFC 6135 [12], as:</w:t>
      </w:r>
    </w:p>
    <w:p w14:paraId="0AAD9BAA" w14:textId="77777777" w:rsidR="00296E35" w:rsidRPr="001C0FC4" w:rsidRDefault="00296E35" w:rsidP="00296E35">
      <w:pPr>
        <w:pStyle w:val="B2"/>
      </w:pPr>
      <w:r w:rsidRPr="001C0FC4">
        <w:t>a.</w:t>
      </w:r>
      <w:r w:rsidRPr="001C0FC4">
        <w:tab/>
        <w:t>an "active" endpoint, if a=setup attribute in the received SDP answer is set to "passive"; and</w:t>
      </w:r>
    </w:p>
    <w:p w14:paraId="413985AD" w14:textId="77777777" w:rsidR="00296E35" w:rsidRPr="001C0FC4" w:rsidRDefault="00296E35" w:rsidP="00296E35">
      <w:pPr>
        <w:pStyle w:val="B2"/>
      </w:pPr>
      <w:r w:rsidRPr="001C0FC4">
        <w:t>b.</w:t>
      </w:r>
      <w:r w:rsidRPr="001C0FC4">
        <w:tab/>
        <w:t>an "passive" endpoint, if a=setup attribute in the received SDP answer is set to "active";</w:t>
      </w:r>
    </w:p>
    <w:p w14:paraId="56CA0B2C"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01B8236"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A5F025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9E8E02E"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45ECF6C3" w14:textId="77777777" w:rsidR="00296E35" w:rsidRPr="001C0FC4" w:rsidRDefault="00296E35" w:rsidP="00296E35">
      <w:pPr>
        <w:pStyle w:val="B2"/>
      </w:pPr>
      <w:r w:rsidRPr="001C0FC4">
        <w:t>a.</w:t>
      </w:r>
      <w:r w:rsidRPr="001C0FC4">
        <w:tab/>
        <w:t>shall set To-Path header according to the MSRP URI(s) received in the answer SDP;</w:t>
      </w:r>
    </w:p>
    <w:p w14:paraId="2EC37D91" w14:textId="77777777" w:rsidR="00296E35" w:rsidRPr="001C0FC4" w:rsidRDefault="00296E35" w:rsidP="00296E35">
      <w:pPr>
        <w:pStyle w:val="B2"/>
      </w:pPr>
      <w:r w:rsidRPr="001C0FC4">
        <w:t>b.</w:t>
      </w:r>
      <w:r w:rsidRPr="001C0FC4">
        <w:tab/>
      </w:r>
      <w:r w:rsidRPr="001C0FC4">
        <w:rPr>
          <w:rFonts w:eastAsia="Calibri"/>
        </w:rPr>
        <w:t>shall set the Content-Type header field = to "</w:t>
      </w:r>
      <w:r w:rsidRPr="001C0FC4">
        <w:t>application/vnd.3gpp.mcdata-file</w:t>
      </w:r>
      <w:r w:rsidRPr="001C0FC4">
        <w:rPr>
          <w:rFonts w:eastAsia="Calibri"/>
        </w:rPr>
        <w:t>"</w:t>
      </w:r>
      <w:r w:rsidRPr="001C0FC4">
        <w:t>; and</w:t>
      </w:r>
    </w:p>
    <w:p w14:paraId="1CB4FEA4"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include in the body of the MSRP SEND request the MSRP payload. The MSRP payload is set to the file or part of the file</w:t>
      </w:r>
      <w:r w:rsidRPr="001C0FC4">
        <w:t>.</w:t>
      </w:r>
    </w:p>
    <w:p w14:paraId="6699A0AF" w14:textId="77777777" w:rsidR="00296E35" w:rsidRPr="001C0FC4" w:rsidRDefault="00296E35" w:rsidP="00296E35">
      <w:pPr>
        <w:pStyle w:val="B1"/>
      </w:pPr>
      <w:r w:rsidRPr="001C0FC4">
        <w:t>2.</w:t>
      </w:r>
      <w:r w:rsidRPr="001C0FC4">
        <w:tab/>
        <w:t>shall send the MSRP SEND request(s) on the established MSRP connection.</w:t>
      </w:r>
    </w:p>
    <w:p w14:paraId="2EB641E0" w14:textId="77777777" w:rsidR="00296E35" w:rsidRPr="001C0FC4" w:rsidRDefault="00296E35" w:rsidP="00296E35">
      <w:r w:rsidRPr="001C0FC4">
        <w:t>If MSRP chunking is used, the MCData client:</w:t>
      </w:r>
    </w:p>
    <w:p w14:paraId="210A0239" w14:textId="77777777" w:rsidR="00296E35" w:rsidRPr="001C0FC4" w:rsidRDefault="00296E35" w:rsidP="00296E35">
      <w:pPr>
        <w:pStyle w:val="B1"/>
      </w:pPr>
      <w:r w:rsidRPr="001C0FC4">
        <w:t>1.</w:t>
      </w:r>
      <w:r w:rsidRPr="001C0FC4">
        <w:tab/>
        <w:t>shall send further MSRP SEND requests containing the file as necessary;</w:t>
      </w:r>
    </w:p>
    <w:p w14:paraId="18040200" w14:textId="77777777" w:rsidR="00296E35" w:rsidRPr="001C0FC4" w:rsidRDefault="00296E35" w:rsidP="00296E35">
      <w:pPr>
        <w:pStyle w:val="B1"/>
      </w:pPr>
      <w:r w:rsidRPr="001C0FC4">
        <w:t>2.</w:t>
      </w:r>
      <w:r w:rsidRPr="001C0FC4">
        <w:tab/>
        <w:t>shall wait for a 200 (OK) response to each MSRP SEND request sent; and</w:t>
      </w:r>
    </w:p>
    <w:p w14:paraId="6CCD83C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23464C7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AEFD71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E1B0B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2E9179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DE5C912" w14:textId="77777777" w:rsidR="00296E35" w:rsidRPr="001C0FC4" w:rsidRDefault="00296E35" w:rsidP="00296E35">
      <w:pPr>
        <w:pStyle w:val="H6"/>
      </w:pPr>
      <w:r w:rsidRPr="001C0FC4">
        <w:t>6.2.15.3</w:t>
      </w:r>
      <w:r w:rsidRPr="001C0FC4">
        <w:tab/>
        <w:t>Test description</w:t>
      </w:r>
    </w:p>
    <w:p w14:paraId="135F8731" w14:textId="77777777" w:rsidR="00296E35" w:rsidRPr="001C0FC4" w:rsidRDefault="00296E35" w:rsidP="00296E35">
      <w:pPr>
        <w:pStyle w:val="H6"/>
      </w:pPr>
      <w:r w:rsidRPr="001C0FC4">
        <w:t>6.2.15.3.1</w:t>
      </w:r>
      <w:r w:rsidRPr="001C0FC4">
        <w:tab/>
        <w:t>Pre-test conditions</w:t>
      </w:r>
    </w:p>
    <w:p w14:paraId="52D2197F" w14:textId="77777777" w:rsidR="00296E35" w:rsidRDefault="00296E35" w:rsidP="00296E35">
      <w:pPr>
        <w:pStyle w:val="H6"/>
      </w:pPr>
      <w:r w:rsidRPr="00102CE5">
        <w:t>Test configuration</w:t>
      </w:r>
      <w:r>
        <w:t>:</w:t>
      </w:r>
    </w:p>
    <w:p w14:paraId="61290DE7" w14:textId="78ABBBD3" w:rsidR="00296E35" w:rsidRDefault="00296E35" w:rsidP="00296E35">
      <w:pPr>
        <w:pStyle w:val="B1"/>
      </w:pPr>
      <w:r>
        <w:t>-</w:t>
      </w:r>
      <w:r>
        <w:tab/>
        <w:t>Single cell configuration according to TS 37.579-1 [2] clause 5.2.2.2.1.</w:t>
      </w:r>
    </w:p>
    <w:p w14:paraId="7F073EEA" w14:textId="77777777" w:rsidR="00296E35" w:rsidRPr="001C0FC4" w:rsidRDefault="00296E35" w:rsidP="00296E35">
      <w:pPr>
        <w:pStyle w:val="B1"/>
      </w:pPr>
      <w:r w:rsidRPr="001C0FC4">
        <w:t>-</w:t>
      </w:r>
      <w:r w:rsidRPr="001C0FC4">
        <w:tab/>
        <w:t>Test File 1 for CO FD as specified in annex A.2.1 is available at the UE for upload.</w:t>
      </w:r>
    </w:p>
    <w:p w14:paraId="54059BB4" w14:textId="77777777" w:rsidR="00296E35" w:rsidRDefault="00296E35" w:rsidP="00296E35">
      <w:pPr>
        <w:pStyle w:val="H6"/>
      </w:pPr>
      <w:r>
        <w:t>Preamble:</w:t>
      </w:r>
    </w:p>
    <w:p w14:paraId="76333C9A" w14:textId="2371A246" w:rsidR="00296E35" w:rsidRDefault="00296E35" w:rsidP="00296E35">
      <w:pPr>
        <w:pStyle w:val="B1"/>
      </w:pPr>
      <w:r>
        <w:t>-</w:t>
      </w:r>
      <w:r>
        <w:tab/>
        <w:t>The UE has performed procedure 'Initial registration' as described in TS 37.579-1 [2] clause 5.4.2.</w:t>
      </w:r>
    </w:p>
    <w:p w14:paraId="26A8D596" w14:textId="7F51011E"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361695DD" w14:textId="0966882F"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1B8005DF" w14:textId="77777777" w:rsidR="00296E35" w:rsidRDefault="00296E35" w:rsidP="00296E35">
      <w:pPr>
        <w:pStyle w:val="B1"/>
      </w:pPr>
      <w:r>
        <w:t>-</w:t>
      </w:r>
      <w:r>
        <w:tab/>
      </w:r>
      <w:r w:rsidRPr="000573F5">
        <w:t>UE States at the end of the preamble</w:t>
      </w:r>
      <w:r>
        <w:t>:</w:t>
      </w:r>
    </w:p>
    <w:p w14:paraId="196DF389" w14:textId="77777777" w:rsidR="00296E35" w:rsidRDefault="00296E35" w:rsidP="00296E35">
      <w:pPr>
        <w:pStyle w:val="B1"/>
        <w:ind w:left="852"/>
      </w:pPr>
      <w:r>
        <w:t>-</w:t>
      </w:r>
      <w:r>
        <w:tab/>
        <w:t>The UE is in RRC_IDLE state.</w:t>
      </w:r>
    </w:p>
    <w:p w14:paraId="2A24991A" w14:textId="77777777" w:rsidR="00296E35" w:rsidRDefault="00296E35" w:rsidP="00296E35">
      <w:pPr>
        <w:pStyle w:val="B1"/>
        <w:ind w:left="852"/>
      </w:pPr>
      <w:r>
        <w:t>-</w:t>
      </w:r>
      <w:r>
        <w:tab/>
        <w:t>The client is registered for MCData.</w:t>
      </w:r>
    </w:p>
    <w:p w14:paraId="5912351D"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2A8C7BFE" w14:textId="77777777" w:rsidR="00296E35" w:rsidRPr="001C0FC4" w:rsidRDefault="00296E35" w:rsidP="00296E35">
      <w:pPr>
        <w:pStyle w:val="H6"/>
      </w:pPr>
      <w:r w:rsidRPr="001C0FC4">
        <w:t>6.2.15.3.2</w:t>
      </w:r>
      <w:r w:rsidRPr="001C0FC4">
        <w:tab/>
        <w:t>Test procedure sequence</w:t>
      </w:r>
    </w:p>
    <w:p w14:paraId="6A7D8CAC" w14:textId="77777777" w:rsidR="00296E35" w:rsidRPr="001C0FC4" w:rsidRDefault="00296E35" w:rsidP="00296E35">
      <w:pPr>
        <w:pStyle w:val="TH"/>
      </w:pPr>
      <w:r w:rsidRPr="001C0FC4">
        <w:t>Table 6.2.15.3.2-1: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8B08C66" w14:textId="77777777" w:rsidTr="002E3FCC">
        <w:tc>
          <w:tcPr>
            <w:tcW w:w="649" w:type="dxa"/>
            <w:tcBorders>
              <w:top w:val="single" w:sz="4" w:space="0" w:color="auto"/>
              <w:left w:val="single" w:sz="4" w:space="0" w:color="auto"/>
              <w:bottom w:val="nil"/>
              <w:right w:val="single" w:sz="4" w:space="0" w:color="auto"/>
            </w:tcBorders>
            <w:hideMark/>
          </w:tcPr>
          <w:p w14:paraId="6D8A94A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87683C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AADF9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5033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C3E839" w14:textId="77777777" w:rsidR="00296E35" w:rsidRPr="001C0FC4" w:rsidRDefault="00296E35" w:rsidP="002E3FCC">
            <w:pPr>
              <w:pStyle w:val="TAH"/>
            </w:pPr>
            <w:r w:rsidRPr="001C0FC4">
              <w:t>Verdict</w:t>
            </w:r>
          </w:p>
        </w:tc>
      </w:tr>
      <w:tr w:rsidR="00296E35" w:rsidRPr="001C0FC4" w14:paraId="5E68C0E1" w14:textId="77777777" w:rsidTr="002E3FCC">
        <w:tc>
          <w:tcPr>
            <w:tcW w:w="649" w:type="dxa"/>
            <w:tcBorders>
              <w:top w:val="nil"/>
              <w:left w:val="single" w:sz="4" w:space="0" w:color="auto"/>
              <w:bottom w:val="single" w:sz="4" w:space="0" w:color="auto"/>
              <w:right w:val="single" w:sz="4" w:space="0" w:color="auto"/>
            </w:tcBorders>
          </w:tcPr>
          <w:p w14:paraId="5807200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463EFB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EF935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9F497B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76C63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43B9FA7" w14:textId="77777777" w:rsidR="00296E35" w:rsidRPr="001C0FC4" w:rsidRDefault="00296E35" w:rsidP="002E3FCC">
            <w:pPr>
              <w:pStyle w:val="TAH"/>
            </w:pPr>
          </w:p>
        </w:tc>
      </w:tr>
      <w:tr w:rsidR="00296E35" w:rsidRPr="001C0FC4" w14:paraId="44A76CE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3BC513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A840D16" w14:textId="045B4C40"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 using the active functional alias.</w:t>
            </w:r>
          </w:p>
          <w:p w14:paraId="56F6CCB3"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517C25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B87A9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812CB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C9C564B" w14:textId="77777777" w:rsidR="00296E35" w:rsidRPr="001C0FC4" w:rsidRDefault="00296E35" w:rsidP="002E3FCC">
            <w:pPr>
              <w:pStyle w:val="TAC"/>
            </w:pPr>
            <w:r w:rsidRPr="001C0FC4">
              <w:t>-</w:t>
            </w:r>
          </w:p>
        </w:tc>
      </w:tr>
      <w:tr w:rsidR="00296E35" w:rsidRPr="001C0FC4" w14:paraId="687C5FC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60A159D"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2BEC0240" w14:textId="2CACE95A"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181F1F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04773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5DD5FE"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DE72B7E" w14:textId="77777777" w:rsidR="00296E35" w:rsidRPr="001C0FC4" w:rsidRDefault="00296E35" w:rsidP="002E3FCC">
            <w:pPr>
              <w:pStyle w:val="TAC"/>
            </w:pPr>
            <w:r w:rsidRPr="001C0FC4">
              <w:t>P</w:t>
            </w:r>
          </w:p>
        </w:tc>
      </w:tr>
      <w:tr w:rsidR="00296E35" w:rsidRPr="001C0FC4" w14:paraId="7AD3AAF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7361C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37B259A" w14:textId="6F80A577"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65E46A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9C980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4D2C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5C03C3C" w14:textId="77777777" w:rsidR="00296E35" w:rsidRPr="001C0FC4" w:rsidRDefault="00296E35" w:rsidP="002E3FCC">
            <w:pPr>
              <w:pStyle w:val="TAC"/>
            </w:pPr>
            <w:r w:rsidRPr="001C0FC4">
              <w:t>P</w:t>
            </w:r>
          </w:p>
        </w:tc>
      </w:tr>
      <w:tr w:rsidR="00296E35" w:rsidRPr="001C0FC4" w14:paraId="23BD15A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5532937"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260E825"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5AB679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65ED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65DA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8857A99" w14:textId="77777777" w:rsidR="00296E35" w:rsidRPr="001C0FC4" w:rsidRDefault="00296E35" w:rsidP="002E3FCC">
            <w:pPr>
              <w:pStyle w:val="TAC"/>
            </w:pPr>
            <w:r w:rsidRPr="001C0FC4">
              <w:t>P</w:t>
            </w:r>
          </w:p>
        </w:tc>
      </w:tr>
      <w:tr w:rsidR="00296E35" w:rsidRPr="001C0FC4" w14:paraId="1DD1FF7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7F55C60" w14:textId="77777777" w:rsidR="00296E35" w:rsidRPr="001C0FC4" w:rsidRDefault="00296E35" w:rsidP="002E3FCC">
            <w:pPr>
              <w:pStyle w:val="TAC"/>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hideMark/>
          </w:tcPr>
          <w:p w14:paraId="0AE59024" w14:textId="26FB6D7B"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3D77093"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B06736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86BC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00BC1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C3BD11B" w14:textId="77777777" w:rsidR="00296E35" w:rsidRPr="001C0FC4" w:rsidRDefault="00296E35" w:rsidP="002E3FCC">
            <w:pPr>
              <w:pStyle w:val="TAC"/>
            </w:pPr>
            <w:r w:rsidRPr="001C0FC4">
              <w:t>P</w:t>
            </w:r>
          </w:p>
        </w:tc>
      </w:tr>
      <w:tr w:rsidR="00296E35" w:rsidRPr="001C0FC4" w14:paraId="46DA5F3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C41EEB8"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86FB9B3" w14:textId="252724D9"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6133CBFC"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B257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A3021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39499BB" w14:textId="77777777" w:rsidR="00296E35" w:rsidRPr="001C0FC4" w:rsidRDefault="00296E35" w:rsidP="002E3FCC">
            <w:pPr>
              <w:pStyle w:val="TAC"/>
            </w:pPr>
            <w:r w:rsidRPr="001C0FC4">
              <w:t>P</w:t>
            </w:r>
          </w:p>
        </w:tc>
      </w:tr>
      <w:tr w:rsidR="00296E35" w:rsidRPr="001C0FC4" w14:paraId="56D592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82C6D9"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E1349D3" w14:textId="77777777" w:rsidR="00296E35" w:rsidRPr="001C0FC4" w:rsidRDefault="00296E35" w:rsidP="002E3FCC">
            <w:pPr>
              <w:pStyle w:val="TAL"/>
            </w:pPr>
            <w:r w:rsidRPr="001C0FC4">
              <w:t>Check: Does the UE (MCData client) provide the disposition notification to the user?</w:t>
            </w:r>
          </w:p>
          <w:p w14:paraId="3503F91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477041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E433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8F234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B481189" w14:textId="77777777" w:rsidR="00296E35" w:rsidRPr="001C0FC4" w:rsidRDefault="00296E35" w:rsidP="002E3FCC">
            <w:pPr>
              <w:pStyle w:val="TAC"/>
            </w:pPr>
            <w:r w:rsidRPr="001C0FC4">
              <w:t>P</w:t>
            </w:r>
          </w:p>
        </w:tc>
      </w:tr>
      <w:tr w:rsidR="00296E35" w:rsidRPr="001C0FC4" w14:paraId="32FF4B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A7380D7" w14:textId="77777777" w:rsidR="00296E35" w:rsidRPr="001C0FC4" w:rsidRDefault="00296E35" w:rsidP="002E3FCC">
            <w:pPr>
              <w:pStyle w:val="TAN"/>
            </w:pPr>
            <w:r w:rsidRPr="001C0FC4">
              <w:t>NOTE 1:</w:t>
            </w:r>
            <w:r w:rsidRPr="001C0FC4">
              <w:tab/>
              <w:t>This is expected to be done via a suitable implementation dependent MMI.</w:t>
            </w:r>
          </w:p>
          <w:p w14:paraId="1C22AF05" w14:textId="77777777" w:rsidR="00296E35" w:rsidRDefault="00296E35" w:rsidP="002E3FCC">
            <w:pPr>
              <w:pStyle w:val="TAN"/>
            </w:pPr>
            <w:r w:rsidRPr="001C0FC4">
              <w:t>NOTE 2:</w:t>
            </w:r>
            <w:r w:rsidRPr="001C0FC4">
              <w:tab/>
              <w:t>Test file 1 for CO FD as specified in annex A.2.1.</w:t>
            </w:r>
          </w:p>
          <w:p w14:paraId="79A11067" w14:textId="77777777" w:rsidR="00296E35" w:rsidRPr="001C0FC4" w:rsidRDefault="00296E35" w:rsidP="002E3FCC">
            <w:pPr>
              <w:pStyle w:val="TAN"/>
            </w:pPr>
            <w:r>
              <w:t>NOTE 3:</w:t>
            </w:r>
            <w:r>
              <w:tab/>
              <w:t>The procedure does not release the RRC connection.</w:t>
            </w:r>
          </w:p>
        </w:tc>
      </w:tr>
    </w:tbl>
    <w:p w14:paraId="06FEB414" w14:textId="77777777" w:rsidR="00296E35" w:rsidRPr="001C0FC4" w:rsidRDefault="00296E35" w:rsidP="00296E35"/>
    <w:p w14:paraId="744F1E4E" w14:textId="77777777" w:rsidR="00296E35" w:rsidRPr="001C0FC4" w:rsidRDefault="00296E35" w:rsidP="00296E35">
      <w:pPr>
        <w:pStyle w:val="H6"/>
      </w:pPr>
      <w:r w:rsidRPr="001C0FC4">
        <w:t>6.2.15.3.3</w:t>
      </w:r>
      <w:r w:rsidRPr="001C0FC4">
        <w:tab/>
        <w:t>Specific message contents</w:t>
      </w:r>
    </w:p>
    <w:p w14:paraId="1A4A9BA3" w14:textId="22CE2EB4" w:rsidR="00296E35" w:rsidRPr="001C0FC4" w:rsidRDefault="00296E35" w:rsidP="00296E35">
      <w:pPr>
        <w:pStyle w:val="TH"/>
      </w:pPr>
      <w:r w:rsidRPr="001C0FC4">
        <w:t>Table 6.2.15.3.3-1: SIP INVITE from the UE (step 2, Table 6.2.15.3.2-1;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35A1A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B417516" w14:textId="3C50754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35AE98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87B3F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1040A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88D47C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07292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0C1CBA7" w14:textId="77777777" w:rsidR="00296E35" w:rsidRPr="001C0FC4" w:rsidRDefault="00296E35" w:rsidP="002E3FCC">
            <w:pPr>
              <w:pStyle w:val="TAH"/>
              <w:rPr>
                <w:bCs/>
              </w:rPr>
            </w:pPr>
            <w:r w:rsidRPr="001C0FC4">
              <w:rPr>
                <w:bCs/>
              </w:rPr>
              <w:t>Condition</w:t>
            </w:r>
          </w:p>
        </w:tc>
      </w:tr>
      <w:tr w:rsidR="00296E35" w:rsidRPr="001C0FC4" w14:paraId="6CF28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1BDC0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D5E23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5476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14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FE46E5" w14:textId="77777777" w:rsidR="00296E35" w:rsidRPr="001C0FC4" w:rsidRDefault="00296E35" w:rsidP="002E3FCC">
            <w:pPr>
              <w:pStyle w:val="TAL"/>
            </w:pPr>
          </w:p>
        </w:tc>
      </w:tr>
      <w:tr w:rsidR="00296E35" w:rsidRPr="001C0FC4" w14:paraId="693BC8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5382B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4CA12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744D846"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729EE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BE6529" w14:textId="77777777" w:rsidR="00296E35" w:rsidRPr="001C0FC4" w:rsidRDefault="00296E35" w:rsidP="002E3FCC">
            <w:pPr>
              <w:pStyle w:val="TAL"/>
            </w:pPr>
          </w:p>
        </w:tc>
      </w:tr>
      <w:tr w:rsidR="00296E35" w:rsidRPr="001C0FC4" w14:paraId="61BE68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659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C212E9F" w14:textId="77777777" w:rsidR="00296E35" w:rsidRPr="001C0FC4" w:rsidRDefault="00296E35" w:rsidP="002E3FCC">
            <w:pPr>
              <w:pStyle w:val="TAL"/>
              <w:rPr>
                <w:iCs/>
              </w:rPr>
            </w:pPr>
            <w:r w:rsidRPr="001C0FC4">
              <w:t>SDP message as described in Table 6.2.15.3.3-2</w:t>
            </w:r>
          </w:p>
        </w:tc>
        <w:tc>
          <w:tcPr>
            <w:tcW w:w="2126" w:type="dxa"/>
            <w:tcBorders>
              <w:top w:val="single" w:sz="4" w:space="0" w:color="auto"/>
              <w:left w:val="single" w:sz="4" w:space="0" w:color="auto"/>
              <w:bottom w:val="single" w:sz="4" w:space="0" w:color="auto"/>
              <w:right w:val="single" w:sz="4" w:space="0" w:color="auto"/>
            </w:tcBorders>
          </w:tcPr>
          <w:p w14:paraId="700638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A675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4C5DFC" w14:textId="77777777" w:rsidR="00296E35" w:rsidRPr="001C0FC4" w:rsidRDefault="00296E35" w:rsidP="002E3FCC">
            <w:pPr>
              <w:pStyle w:val="TAL"/>
            </w:pPr>
          </w:p>
        </w:tc>
      </w:tr>
      <w:tr w:rsidR="00296E35" w:rsidRPr="001C0FC4" w14:paraId="7B3ABC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B8522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3432A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88090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CE717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8122" w14:textId="77777777" w:rsidR="00296E35" w:rsidRPr="001C0FC4" w:rsidRDefault="00296E35" w:rsidP="002E3FCC">
            <w:pPr>
              <w:pStyle w:val="TAL"/>
            </w:pPr>
          </w:p>
        </w:tc>
      </w:tr>
      <w:tr w:rsidR="00296E35" w:rsidRPr="001C0FC4" w14:paraId="06F50DD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4E68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1D297D" w14:textId="77777777" w:rsidR="00296E35" w:rsidRPr="001C0FC4" w:rsidRDefault="00296E35" w:rsidP="002E3FCC">
            <w:pPr>
              <w:pStyle w:val="TAL"/>
              <w:rPr>
                <w:iCs/>
              </w:rPr>
            </w:pPr>
            <w:r w:rsidRPr="001C0FC4">
              <w:t>MCData-Info as described in Table 6.2.15.3.3-3</w:t>
            </w:r>
          </w:p>
        </w:tc>
        <w:tc>
          <w:tcPr>
            <w:tcW w:w="2126" w:type="dxa"/>
            <w:tcBorders>
              <w:top w:val="single" w:sz="4" w:space="0" w:color="auto"/>
              <w:left w:val="single" w:sz="4" w:space="0" w:color="auto"/>
              <w:bottom w:val="single" w:sz="4" w:space="0" w:color="auto"/>
              <w:right w:val="single" w:sz="4" w:space="0" w:color="auto"/>
            </w:tcBorders>
          </w:tcPr>
          <w:p w14:paraId="17CD7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C95B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CAB7AD" w14:textId="77777777" w:rsidR="00296E35" w:rsidRPr="001C0FC4" w:rsidRDefault="00296E35" w:rsidP="002E3FCC">
            <w:pPr>
              <w:pStyle w:val="TAL"/>
            </w:pPr>
          </w:p>
        </w:tc>
      </w:tr>
      <w:tr w:rsidR="00296E35" w:rsidRPr="001C0FC4" w14:paraId="09EF03F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20A8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DDD3B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1037B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36AB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4CA1FC" w14:textId="77777777" w:rsidR="00296E35" w:rsidRPr="001C0FC4" w:rsidRDefault="00296E35" w:rsidP="002E3FCC">
            <w:pPr>
              <w:pStyle w:val="TAL"/>
            </w:pPr>
          </w:p>
        </w:tc>
      </w:tr>
      <w:tr w:rsidR="00296E35" w:rsidRPr="001C0FC4" w14:paraId="30160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78A04E"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BAAAE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D6A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2B23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F4D181" w14:textId="77777777" w:rsidR="00296E35" w:rsidRPr="001C0FC4" w:rsidRDefault="00296E35" w:rsidP="002E3FCC">
            <w:pPr>
              <w:pStyle w:val="TAL"/>
            </w:pPr>
          </w:p>
        </w:tc>
      </w:tr>
      <w:tr w:rsidR="00296E35" w:rsidRPr="001C0FC4" w14:paraId="4F48D36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2F3CB8"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7395682"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DB86F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7A4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75BFB8" w14:textId="77777777" w:rsidR="00296E35" w:rsidRPr="001C0FC4" w:rsidRDefault="00296E35" w:rsidP="002E3FCC">
            <w:pPr>
              <w:pStyle w:val="TAL"/>
            </w:pPr>
          </w:p>
        </w:tc>
      </w:tr>
      <w:tr w:rsidR="00296E35" w:rsidRPr="001C0FC4" w14:paraId="76A608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3F7C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57ECF" w14:textId="77777777" w:rsidR="00296E35" w:rsidRPr="001C0FC4" w:rsidRDefault="00296E35" w:rsidP="002E3FCC">
            <w:pPr>
              <w:pStyle w:val="TAL"/>
            </w:pPr>
            <w:r w:rsidRPr="001C0FC4">
              <w:t>MCData Protected Payload Message containing FD SIGNALLING PAYLOAD as described in Table 6.2.15.3.3-4</w:t>
            </w:r>
          </w:p>
        </w:tc>
        <w:tc>
          <w:tcPr>
            <w:tcW w:w="2126" w:type="dxa"/>
            <w:tcBorders>
              <w:top w:val="single" w:sz="4" w:space="0" w:color="auto"/>
              <w:left w:val="single" w:sz="4" w:space="0" w:color="auto"/>
              <w:bottom w:val="single" w:sz="4" w:space="0" w:color="auto"/>
              <w:right w:val="single" w:sz="4" w:space="0" w:color="auto"/>
            </w:tcBorders>
          </w:tcPr>
          <w:p w14:paraId="4AFEAC2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1F56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33CF56" w14:textId="77777777" w:rsidR="00296E35" w:rsidRPr="001C0FC4" w:rsidRDefault="00296E35" w:rsidP="002E3FCC">
            <w:pPr>
              <w:pStyle w:val="TAL"/>
            </w:pPr>
          </w:p>
        </w:tc>
      </w:tr>
    </w:tbl>
    <w:p w14:paraId="5A8FFDFD" w14:textId="77777777" w:rsidR="00296E35" w:rsidRPr="001C0FC4" w:rsidRDefault="00296E35" w:rsidP="00296E35"/>
    <w:p w14:paraId="610FCB51" w14:textId="77777777" w:rsidR="00296E35" w:rsidRPr="001C0FC4" w:rsidRDefault="00296E35" w:rsidP="00296E35">
      <w:pPr>
        <w:pStyle w:val="TH"/>
      </w:pPr>
      <w:r w:rsidRPr="001C0FC4">
        <w:t>Table 6.2.15.3.3-2: SDP for SIP INVITE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25B30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F7DEA8" w14:textId="101E145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1E516E15" w14:textId="77777777" w:rsidR="00296E35" w:rsidRPr="001C0FC4" w:rsidRDefault="00296E35" w:rsidP="00296E35"/>
    <w:p w14:paraId="34F8D600" w14:textId="77777777" w:rsidR="00296E35" w:rsidRPr="001C0FC4" w:rsidRDefault="00296E35" w:rsidP="00296E35">
      <w:pPr>
        <w:pStyle w:val="TH"/>
      </w:pPr>
      <w:r w:rsidRPr="001C0FC4">
        <w:t>Table 6.2.15.3.3-3: MCData-Info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42622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369015" w14:textId="6DF003D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FUNCTIONAL_ALIAS</w:t>
            </w:r>
          </w:p>
        </w:tc>
      </w:tr>
      <w:tr w:rsidR="00296E35" w:rsidRPr="001C0FC4" w14:paraId="1A2592D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BCB00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BA2D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79E87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D8865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A64804" w14:textId="77777777" w:rsidR="00296E35" w:rsidRPr="001C0FC4" w:rsidRDefault="00296E35" w:rsidP="002E3FCC">
            <w:pPr>
              <w:pStyle w:val="TAH"/>
              <w:rPr>
                <w:bCs/>
              </w:rPr>
            </w:pPr>
            <w:r w:rsidRPr="001C0FC4">
              <w:rPr>
                <w:bCs/>
              </w:rPr>
              <w:t>Condition</w:t>
            </w:r>
          </w:p>
        </w:tc>
      </w:tr>
      <w:tr w:rsidR="00296E35" w:rsidRPr="001C0FC4" w14:paraId="657A51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7E8C8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7E21C1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85D752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643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0E4502" w14:textId="77777777" w:rsidR="00296E35" w:rsidRPr="001C0FC4" w:rsidRDefault="00296E35" w:rsidP="002E3FCC">
            <w:pPr>
              <w:pStyle w:val="TAL"/>
            </w:pPr>
          </w:p>
        </w:tc>
      </w:tr>
      <w:tr w:rsidR="00296E35" w:rsidRPr="001C0FC4" w14:paraId="2D27A3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86BB4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CA47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236E9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55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17E136" w14:textId="77777777" w:rsidR="00296E35" w:rsidRPr="001C0FC4" w:rsidRDefault="00296E35" w:rsidP="002E3FCC">
            <w:pPr>
              <w:pStyle w:val="TAL"/>
            </w:pPr>
          </w:p>
        </w:tc>
      </w:tr>
      <w:tr w:rsidR="00296E35" w:rsidRPr="001C0FC4" w14:paraId="61E20C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CA2248"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91FF0C"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0F22F8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15078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CFCC6A" w14:textId="77777777" w:rsidR="00296E35" w:rsidRPr="001C0FC4" w:rsidRDefault="00296E35" w:rsidP="002E3FCC">
            <w:pPr>
              <w:pStyle w:val="TAL"/>
            </w:pPr>
          </w:p>
        </w:tc>
      </w:tr>
    </w:tbl>
    <w:p w14:paraId="37F506D8" w14:textId="77777777" w:rsidR="00296E35" w:rsidRPr="001C0FC4" w:rsidRDefault="00296E35" w:rsidP="00296E35"/>
    <w:p w14:paraId="4E14682E" w14:textId="77777777" w:rsidR="00296E35" w:rsidRPr="001C0FC4" w:rsidRDefault="00296E35" w:rsidP="00296E35">
      <w:pPr>
        <w:pStyle w:val="TH"/>
      </w:pPr>
      <w:r w:rsidRPr="001C0FC4">
        <w:t>Table 6.2.15.3.3-4: FD SIGNALLING PAYLOAD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328B2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FED9322" w14:textId="731D48D2" w:rsidR="00296E35" w:rsidRPr="001C0FC4" w:rsidRDefault="00296E35" w:rsidP="002E3FCC">
            <w:pPr>
              <w:pStyle w:val="TAL"/>
            </w:pPr>
            <w:r w:rsidRPr="001C0FC4">
              <w:t xml:space="preserve">Derivation Path: TS </w:t>
            </w:r>
            <w:r>
              <w:t>37.579</w:t>
            </w:r>
            <w:r w:rsidRPr="001C0FC4">
              <w:t>-1 [2], Table 5.5.3.8.5-1, condition FD_MSRP</w:t>
            </w:r>
          </w:p>
        </w:tc>
      </w:tr>
    </w:tbl>
    <w:p w14:paraId="2611C85D" w14:textId="77777777" w:rsidR="00296E35" w:rsidRPr="001C0FC4" w:rsidRDefault="00296E35" w:rsidP="00296E35"/>
    <w:p w14:paraId="1340662A" w14:textId="4A850762" w:rsidR="00296E35" w:rsidRPr="001C0FC4" w:rsidRDefault="00296E35" w:rsidP="00296E35">
      <w:pPr>
        <w:pStyle w:val="TH"/>
      </w:pPr>
      <w:r w:rsidRPr="001C0FC4">
        <w:t>Table 6.2.15.3.3-5: SIP 200 (OK) from the SS (step 2, Table 6.2.15.3.2-1;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9B9A3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C0C96" w14:textId="7AD8B2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3A8BE2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7884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87BAD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18A9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29493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EB864B" w14:textId="77777777" w:rsidR="00296E35" w:rsidRPr="001C0FC4" w:rsidRDefault="00296E35" w:rsidP="002E3FCC">
            <w:pPr>
              <w:pStyle w:val="TAH"/>
              <w:rPr>
                <w:bCs/>
              </w:rPr>
            </w:pPr>
            <w:r w:rsidRPr="001C0FC4">
              <w:rPr>
                <w:bCs/>
              </w:rPr>
              <w:t>Condition</w:t>
            </w:r>
          </w:p>
        </w:tc>
      </w:tr>
      <w:tr w:rsidR="00296E35" w:rsidRPr="001C0FC4" w14:paraId="3560A50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38F9B1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73C93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445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2BBB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D3DA0B" w14:textId="77777777" w:rsidR="00296E35" w:rsidRPr="001C0FC4" w:rsidRDefault="00296E35" w:rsidP="002E3FCC">
            <w:pPr>
              <w:pStyle w:val="TAL"/>
            </w:pPr>
          </w:p>
        </w:tc>
      </w:tr>
      <w:tr w:rsidR="00296E35" w:rsidRPr="001C0FC4" w14:paraId="2813EB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A7A68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5AC7098" w14:textId="77777777" w:rsidR="00296E35" w:rsidRPr="001C0FC4" w:rsidRDefault="00296E35" w:rsidP="002E3FCC">
            <w:pPr>
              <w:pStyle w:val="TAL"/>
            </w:pPr>
            <w:r w:rsidRPr="001C0FC4">
              <w:t>As described in Table 6.2.15.3.3-6</w:t>
            </w:r>
          </w:p>
        </w:tc>
        <w:tc>
          <w:tcPr>
            <w:tcW w:w="2127" w:type="dxa"/>
            <w:tcBorders>
              <w:top w:val="single" w:sz="4" w:space="0" w:color="auto"/>
              <w:left w:val="single" w:sz="4" w:space="0" w:color="auto"/>
              <w:bottom w:val="single" w:sz="4" w:space="0" w:color="auto"/>
              <w:right w:val="single" w:sz="4" w:space="0" w:color="auto"/>
            </w:tcBorders>
          </w:tcPr>
          <w:p w14:paraId="53685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22BC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9F0F1F" w14:textId="77777777" w:rsidR="00296E35" w:rsidRPr="001C0FC4" w:rsidRDefault="00296E35" w:rsidP="002E3FCC">
            <w:pPr>
              <w:pStyle w:val="TAL"/>
            </w:pPr>
          </w:p>
        </w:tc>
      </w:tr>
    </w:tbl>
    <w:p w14:paraId="1F474C1D" w14:textId="77777777" w:rsidR="00296E35" w:rsidRPr="001C0FC4" w:rsidRDefault="00296E35" w:rsidP="00296E35"/>
    <w:p w14:paraId="0D3FAC96" w14:textId="77777777" w:rsidR="00296E35" w:rsidRPr="001C0FC4" w:rsidRDefault="00296E35" w:rsidP="00296E35">
      <w:pPr>
        <w:pStyle w:val="TH"/>
      </w:pPr>
      <w:r w:rsidRPr="001C0FC4">
        <w:t>Table 6.2.15.3.3-6: SDP for SIP 200 (OK) (Table 6.2.15.3.3-5)</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DDE98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CCA4DF" w14:textId="4A2AA3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B55F807" w14:textId="77777777" w:rsidR="00296E35" w:rsidRPr="001C0FC4" w:rsidRDefault="00296E35" w:rsidP="00296E35"/>
    <w:p w14:paraId="6C18FFBA" w14:textId="684D1AE8" w:rsidR="00296E35" w:rsidRPr="001C0FC4" w:rsidRDefault="00296E35" w:rsidP="00296E35">
      <w:pPr>
        <w:pStyle w:val="TH"/>
      </w:pPr>
      <w:r w:rsidRPr="001C0FC4">
        <w:t>Table 6.2.15.3.3-7: MSRP SEND from the UE (step 3, Table 6.2.15.3.2-1;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5413D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61784F3" w14:textId="4808335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084BE8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8A672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A48F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1C22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155E27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DDBF5" w14:textId="77777777" w:rsidR="00296E35" w:rsidRPr="001C0FC4" w:rsidRDefault="00296E35" w:rsidP="002E3FCC">
            <w:pPr>
              <w:pStyle w:val="TAH"/>
              <w:rPr>
                <w:bCs/>
              </w:rPr>
            </w:pPr>
            <w:r w:rsidRPr="001C0FC4">
              <w:rPr>
                <w:bCs/>
              </w:rPr>
              <w:t>Condition</w:t>
            </w:r>
          </w:p>
        </w:tc>
      </w:tr>
      <w:tr w:rsidR="00296E35" w:rsidRPr="001C0FC4" w14:paraId="24B132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2AD253"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D395F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2C05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DF0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7B4D5" w14:textId="77777777" w:rsidR="00296E35" w:rsidRPr="001C0FC4" w:rsidRDefault="00296E35" w:rsidP="002E3FCC">
            <w:pPr>
              <w:pStyle w:val="TAL"/>
            </w:pPr>
          </w:p>
        </w:tc>
      </w:tr>
      <w:tr w:rsidR="00296E35" w:rsidRPr="001C0FC4" w14:paraId="50EC2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F14AB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FCC6012"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2E8E433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B67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092C0F" w14:textId="77777777" w:rsidR="00296E35" w:rsidRPr="001C0FC4" w:rsidRDefault="00296E35" w:rsidP="002E3FCC">
            <w:pPr>
              <w:pStyle w:val="TAL"/>
            </w:pPr>
          </w:p>
        </w:tc>
      </w:tr>
      <w:tr w:rsidR="00296E35" w:rsidRPr="001C0FC4" w14:paraId="1D90570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E7F35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66E0B2C" w14:textId="77777777" w:rsidR="00296E35" w:rsidRPr="001C0FC4" w:rsidRDefault="00296E35" w:rsidP="002E3FCC">
            <w:pPr>
              <w:pStyle w:val="TAL"/>
            </w:pPr>
            <w:r w:rsidRPr="001C0FC4">
              <w:rPr>
                <w:iCs/>
              </w:rPr>
              <w:t>As specified in table 6.2.15.3.3-8</w:t>
            </w:r>
          </w:p>
        </w:tc>
        <w:tc>
          <w:tcPr>
            <w:tcW w:w="2127" w:type="dxa"/>
            <w:tcBorders>
              <w:top w:val="single" w:sz="4" w:space="0" w:color="auto"/>
              <w:left w:val="single" w:sz="4" w:space="0" w:color="auto"/>
              <w:bottom w:val="single" w:sz="4" w:space="0" w:color="auto"/>
              <w:right w:val="single" w:sz="4" w:space="0" w:color="auto"/>
            </w:tcBorders>
          </w:tcPr>
          <w:p w14:paraId="16AF58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2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8EF66C" w14:textId="77777777" w:rsidR="00296E35" w:rsidRPr="001C0FC4" w:rsidRDefault="00296E35" w:rsidP="002E3FCC">
            <w:pPr>
              <w:pStyle w:val="TAL"/>
            </w:pPr>
          </w:p>
        </w:tc>
      </w:tr>
    </w:tbl>
    <w:p w14:paraId="4567F140" w14:textId="77777777" w:rsidR="00296E35" w:rsidRPr="001C0FC4" w:rsidRDefault="00296E35" w:rsidP="00296E35"/>
    <w:p w14:paraId="3F9EFD31" w14:textId="77777777" w:rsidR="00296E35" w:rsidRPr="001C0FC4" w:rsidRDefault="00296E35" w:rsidP="00296E35">
      <w:pPr>
        <w:pStyle w:val="TH"/>
      </w:pPr>
      <w:r w:rsidRPr="001C0FC4">
        <w:t>Table 6.2.15.3.3-8: MCData Protected Payload Message (Table 6.2.15.3.3-7)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1D1140"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51640B94" w14:textId="698CA4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242B679E" w14:textId="77777777" w:rsidR="00296E35" w:rsidRPr="001C0FC4" w:rsidRDefault="00296E35" w:rsidP="00296E35"/>
    <w:p w14:paraId="3032E80C" w14:textId="09F83D95" w:rsidR="00296E35" w:rsidRPr="001C0FC4" w:rsidRDefault="00296E35" w:rsidP="00296E35">
      <w:pPr>
        <w:pStyle w:val="TH"/>
      </w:pPr>
      <w:r w:rsidRPr="001C0FC4">
        <w:t>Table 6.2.15.3.3-9: SIP BYE from the UE (step 5, Table 6.2.15.3.2-1;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C686A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FCF16C" w14:textId="4365D82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35380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2803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10335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D78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492B3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A0B01DF" w14:textId="77777777" w:rsidR="00296E35" w:rsidRPr="001C0FC4" w:rsidRDefault="00296E35" w:rsidP="002E3FCC">
            <w:pPr>
              <w:pStyle w:val="TAH"/>
              <w:rPr>
                <w:bCs/>
              </w:rPr>
            </w:pPr>
            <w:r w:rsidRPr="001C0FC4">
              <w:rPr>
                <w:bCs/>
              </w:rPr>
              <w:t>Condition</w:t>
            </w:r>
          </w:p>
        </w:tc>
      </w:tr>
      <w:tr w:rsidR="00296E35" w:rsidRPr="001C0FC4" w14:paraId="3C73913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6D33C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6944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635A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81425D"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5DBCDD0" w14:textId="77777777" w:rsidR="00296E35" w:rsidRPr="001C0FC4" w:rsidRDefault="00296E35" w:rsidP="002E3FCC">
            <w:pPr>
              <w:pStyle w:val="TAL"/>
            </w:pPr>
          </w:p>
        </w:tc>
      </w:tr>
      <w:tr w:rsidR="00296E35" w:rsidRPr="001C0FC4" w14:paraId="5A1ECF3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9686A1"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B7A94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E6CE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8D1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614EF5" w14:textId="77777777" w:rsidR="00296E35" w:rsidRPr="001C0FC4" w:rsidRDefault="00296E35" w:rsidP="002E3FCC">
            <w:pPr>
              <w:pStyle w:val="TAL"/>
            </w:pPr>
          </w:p>
        </w:tc>
      </w:tr>
      <w:tr w:rsidR="00296E35" w:rsidRPr="001C0FC4" w14:paraId="36AF431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B0146E0"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08F8E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241CE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8C6B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06CB3B" w14:textId="77777777" w:rsidR="00296E35" w:rsidRPr="001C0FC4" w:rsidRDefault="00296E35" w:rsidP="002E3FCC">
            <w:pPr>
              <w:pStyle w:val="TAL"/>
            </w:pPr>
          </w:p>
        </w:tc>
      </w:tr>
      <w:tr w:rsidR="00296E35" w:rsidRPr="001C0FC4" w14:paraId="3DB6D5B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CADB895"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8F1AF3"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009A8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705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C83C1D" w14:textId="77777777" w:rsidR="00296E35" w:rsidRPr="001C0FC4" w:rsidRDefault="00296E35" w:rsidP="002E3FCC">
            <w:pPr>
              <w:pStyle w:val="TAL"/>
            </w:pPr>
          </w:p>
        </w:tc>
      </w:tr>
    </w:tbl>
    <w:p w14:paraId="2A30A0C6" w14:textId="77777777" w:rsidR="00296E35" w:rsidRPr="001C0FC4" w:rsidRDefault="00296E35" w:rsidP="00296E35"/>
    <w:p w14:paraId="26948B9F" w14:textId="19C6FA6D" w:rsidR="00296E35" w:rsidRPr="001C0FC4" w:rsidRDefault="00296E35" w:rsidP="00296E35">
      <w:pPr>
        <w:pStyle w:val="TH"/>
      </w:pPr>
      <w:r w:rsidRPr="001C0FC4">
        <w:t>Table 6.2.15.3.3-10: SIP MESSAGE from the SS (step 6, Table 6.2.15.3.2-1;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E9C9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BBD1560" w14:textId="7172CEE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1835F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EC09A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3C4BB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32E209"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71652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E6DB345" w14:textId="77777777" w:rsidR="00296E35" w:rsidRPr="001C0FC4" w:rsidRDefault="00296E35" w:rsidP="002E3FCC">
            <w:pPr>
              <w:pStyle w:val="TAH"/>
              <w:rPr>
                <w:bCs/>
              </w:rPr>
            </w:pPr>
            <w:r w:rsidRPr="001C0FC4">
              <w:rPr>
                <w:bCs/>
              </w:rPr>
              <w:t>Condition</w:t>
            </w:r>
          </w:p>
        </w:tc>
      </w:tr>
      <w:tr w:rsidR="00296E35" w:rsidRPr="001C0FC4" w14:paraId="3A1D930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FDCC3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E90A7B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E7FA8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7F2B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B8F862" w14:textId="77777777" w:rsidR="00296E35" w:rsidRPr="001C0FC4" w:rsidRDefault="00296E35" w:rsidP="002E3FCC">
            <w:pPr>
              <w:pStyle w:val="TAL"/>
            </w:pPr>
          </w:p>
        </w:tc>
      </w:tr>
      <w:tr w:rsidR="00296E35" w:rsidRPr="001C0FC4" w14:paraId="080895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9F568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AC850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C883E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478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753896" w14:textId="77777777" w:rsidR="00296E35" w:rsidRPr="001C0FC4" w:rsidRDefault="00296E35" w:rsidP="002E3FCC">
            <w:pPr>
              <w:pStyle w:val="TAL"/>
            </w:pPr>
          </w:p>
        </w:tc>
      </w:tr>
      <w:tr w:rsidR="00296E35" w:rsidRPr="001C0FC4" w14:paraId="56AB47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60B5C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5297A81" w14:textId="77777777" w:rsidR="00296E35" w:rsidRPr="001C0FC4" w:rsidRDefault="00296E35" w:rsidP="002E3FCC">
            <w:pPr>
              <w:pStyle w:val="TAL"/>
            </w:pPr>
            <w:r w:rsidRPr="001C0FC4">
              <w:t>MCData Protected Payload Message containing FD NOTIFICATION as described in Table 6.2.15.3.3-11</w:t>
            </w:r>
          </w:p>
        </w:tc>
        <w:tc>
          <w:tcPr>
            <w:tcW w:w="2126" w:type="dxa"/>
            <w:tcBorders>
              <w:top w:val="single" w:sz="4" w:space="0" w:color="auto"/>
              <w:left w:val="single" w:sz="4" w:space="0" w:color="auto"/>
              <w:bottom w:val="single" w:sz="4" w:space="0" w:color="auto"/>
              <w:right w:val="single" w:sz="4" w:space="0" w:color="auto"/>
            </w:tcBorders>
          </w:tcPr>
          <w:p w14:paraId="134D89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AB1B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478AF8" w14:textId="77777777" w:rsidR="00296E35" w:rsidRPr="001C0FC4" w:rsidRDefault="00296E35" w:rsidP="002E3FCC">
            <w:pPr>
              <w:pStyle w:val="TAL"/>
            </w:pPr>
          </w:p>
        </w:tc>
      </w:tr>
    </w:tbl>
    <w:p w14:paraId="03E8994E" w14:textId="77777777" w:rsidR="00296E35" w:rsidRPr="001C0FC4" w:rsidRDefault="00296E35" w:rsidP="00296E35"/>
    <w:p w14:paraId="0D4DEB54" w14:textId="77777777" w:rsidR="00296E35" w:rsidRPr="001C0FC4" w:rsidRDefault="00296E35" w:rsidP="00296E35">
      <w:pPr>
        <w:pStyle w:val="TH"/>
      </w:pPr>
      <w:r w:rsidRPr="001C0FC4">
        <w:t>Table 6.2.15.3.3-11: FD NOTIFICATION (Table 6.2.15.3.3-10)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C03D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49AC84" w14:textId="05E5C9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DD332B" w14:textId="77777777" w:rsidR="00296E35" w:rsidRPr="001C0FC4" w:rsidRDefault="00296E35" w:rsidP="00296E35"/>
    <w:p w14:paraId="0ACF9572" w14:textId="77777777" w:rsidR="003242D9" w:rsidRPr="001C0FC4" w:rsidRDefault="003242D9" w:rsidP="003242D9">
      <w:pPr>
        <w:pStyle w:val="Heading3"/>
      </w:pPr>
      <w:bookmarkStart w:id="1244" w:name="_Toc178186372"/>
      <w:bookmarkStart w:id="1245" w:name="_Toc210385186"/>
      <w:r>
        <w:t>6.2.16</w:t>
      </w:r>
      <w:r w:rsidRPr="001C0FC4">
        <w:tab/>
      </w:r>
      <w:r w:rsidRPr="00FB1FE9">
        <w:t>On-network / File Distribution (FD) / FD Using HTTP / Group Standalone FD / Preconfigured Group Use Only</w:t>
      </w:r>
      <w:bookmarkEnd w:id="1245"/>
    </w:p>
    <w:p w14:paraId="58A4DDC0" w14:textId="77777777" w:rsidR="003242D9" w:rsidRPr="00CF3112" w:rsidRDefault="003242D9" w:rsidP="003242D9">
      <w:pPr>
        <w:pStyle w:val="H6"/>
      </w:pPr>
      <w:r w:rsidRPr="00CF3112">
        <w:t>6.2.16.1</w:t>
      </w:r>
      <w:r w:rsidRPr="00CF3112">
        <w:tab/>
        <w:t>Test Purpose (TP)</w:t>
      </w:r>
    </w:p>
    <w:p w14:paraId="47DBF673" w14:textId="77777777" w:rsidR="003242D9" w:rsidRPr="00CF3112" w:rsidRDefault="003242D9" w:rsidP="003242D9">
      <w:pPr>
        <w:pStyle w:val="H6"/>
      </w:pPr>
      <w:r w:rsidRPr="00CF3112">
        <w:t>(1)</w:t>
      </w:r>
    </w:p>
    <w:p w14:paraId="5C8A829A" w14:textId="77777777" w:rsidR="003242D9" w:rsidRPr="00CF3112" w:rsidRDefault="003242D9" w:rsidP="003242D9">
      <w:pPr>
        <w:pStyle w:val="PL"/>
      </w:pPr>
      <w:r w:rsidRPr="00CF3112">
        <w:rPr>
          <w:b/>
        </w:rPr>
        <w:t>with</w:t>
      </w:r>
      <w:r w:rsidRPr="00CF3112">
        <w:t xml:space="preserve"> { UE (MCDATA Client) registered and authorised for MCDATA Service }</w:t>
      </w:r>
    </w:p>
    <w:p w14:paraId="48C12C34" w14:textId="77777777" w:rsidR="003242D9" w:rsidRPr="00CF3112" w:rsidRDefault="003242D9" w:rsidP="003242D9">
      <w:pPr>
        <w:pStyle w:val="PL"/>
      </w:pPr>
      <w:r w:rsidRPr="00CF3112">
        <w:t>ensure that {</w:t>
      </w:r>
    </w:p>
    <w:p w14:paraId="35C9B410" w14:textId="77777777" w:rsidR="003242D9" w:rsidRPr="00CF3112" w:rsidRDefault="003242D9" w:rsidP="003242D9">
      <w:pPr>
        <w:pStyle w:val="PL"/>
      </w:pPr>
      <w:r w:rsidRPr="00CF3112">
        <w:t xml:space="preserve">  </w:t>
      </w:r>
      <w:r w:rsidRPr="00CF3112">
        <w:rPr>
          <w:b/>
        </w:rPr>
        <w:t>when</w:t>
      </w:r>
      <w:r w:rsidRPr="00CF3112">
        <w:t xml:space="preserve"> { the MCDATA User requests to send a Group Standalone FD message to a group configured for preconfigured group use only }</w:t>
      </w:r>
    </w:p>
    <w:p w14:paraId="160D963E" w14:textId="77777777" w:rsidR="003242D9" w:rsidRPr="00CF3112" w:rsidRDefault="003242D9" w:rsidP="003242D9">
      <w:pPr>
        <w:pStyle w:val="PL"/>
      </w:pPr>
      <w:r w:rsidRPr="00CF3112">
        <w:t xml:space="preserve">    </w:t>
      </w:r>
      <w:r w:rsidRPr="00CF3112">
        <w:rPr>
          <w:b/>
        </w:rPr>
        <w:t>then</w:t>
      </w:r>
      <w:r w:rsidRPr="00CF3112">
        <w:t xml:space="preserve"> { UE (MCDATA Client) indicate to the MCDATA user that group standalone FD is not allowed on the indicated group and does not send a HTTP POST request }</w:t>
      </w:r>
    </w:p>
    <w:p w14:paraId="2249867E" w14:textId="77777777" w:rsidR="003242D9" w:rsidRDefault="003242D9" w:rsidP="003242D9">
      <w:pPr>
        <w:pStyle w:val="PL"/>
      </w:pPr>
      <w:r w:rsidRPr="00CF3112">
        <w:t xml:space="preserve">            }</w:t>
      </w:r>
    </w:p>
    <w:p w14:paraId="0475A30E" w14:textId="77777777" w:rsidR="00BB7C8E" w:rsidRPr="006E384F" w:rsidRDefault="00BB7C8E" w:rsidP="003242D9">
      <w:pPr>
        <w:pStyle w:val="PL"/>
      </w:pPr>
    </w:p>
    <w:p w14:paraId="79B94B90" w14:textId="77777777" w:rsidR="003242D9" w:rsidRPr="001C0FC4" w:rsidRDefault="003242D9" w:rsidP="003242D9">
      <w:pPr>
        <w:pStyle w:val="H6"/>
      </w:pPr>
      <w:r>
        <w:t>6.2.16</w:t>
      </w:r>
      <w:r w:rsidRPr="001C0FC4">
        <w:t>.2</w:t>
      </w:r>
      <w:r w:rsidRPr="001C0FC4">
        <w:tab/>
        <w:t>Conformance requirements</w:t>
      </w:r>
    </w:p>
    <w:p w14:paraId="5494D191" w14:textId="77777777" w:rsidR="003242D9" w:rsidRPr="001C0FC4" w:rsidRDefault="003242D9" w:rsidP="003242D9">
      <w:r w:rsidRPr="001C0FC4">
        <w:t xml:space="preserve">References: The conformance requirements covered in the current TC are specified in: TS 24.282, clause </w:t>
      </w:r>
      <w:r w:rsidRPr="00B02A0B">
        <w:rPr>
          <w:rFonts w:eastAsia="Malgun Gothic"/>
        </w:rPr>
        <w:t>10.2.4.2.1</w:t>
      </w:r>
      <w:r>
        <w:rPr>
          <w:rFonts w:eastAsia="Malgun Gothic"/>
        </w:rPr>
        <w:t>.</w:t>
      </w:r>
      <w:r w:rsidRPr="001C0FC4">
        <w:t xml:space="preserve">  Unless otherwise stated, these are Rel-1</w:t>
      </w:r>
      <w:r>
        <w:t>7</w:t>
      </w:r>
      <w:r w:rsidRPr="001C0FC4">
        <w:t xml:space="preserve"> requirements.</w:t>
      </w:r>
    </w:p>
    <w:p w14:paraId="6C38840F" w14:textId="77777777" w:rsidR="003242D9" w:rsidRPr="001C0FC4" w:rsidRDefault="003242D9" w:rsidP="003242D9">
      <w:r w:rsidRPr="001C0FC4">
        <w:t>[TS 24.282, clause 10.2.</w:t>
      </w:r>
      <w:r>
        <w:t>4.2.1</w:t>
      </w:r>
      <w:r w:rsidRPr="001C0FC4">
        <w:t>]</w:t>
      </w:r>
    </w:p>
    <w:p w14:paraId="4F2F323A" w14:textId="77777777" w:rsidR="003242D9" w:rsidRPr="00B02A0B" w:rsidRDefault="003242D9" w:rsidP="003242D9">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60A6C1CC" w14:textId="77777777" w:rsidR="003242D9" w:rsidRPr="00B02A0B" w:rsidRDefault="003242D9" w:rsidP="003242D9">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78658A12" w14:textId="77777777" w:rsidR="003242D9" w:rsidRPr="00B02A0B" w:rsidRDefault="003242D9" w:rsidP="003242D9">
      <w:pPr>
        <w:pStyle w:val="B1"/>
      </w:pPr>
      <w:r w:rsidRPr="00B02A0B">
        <w:t>2)</w:t>
      </w:r>
      <w:r w:rsidRPr="00B02A0B">
        <w:tab/>
        <w:t>shall skip the remainder of this procedure.</w:t>
      </w:r>
    </w:p>
    <w:p w14:paraId="6A6EC202" w14:textId="77777777" w:rsidR="003242D9" w:rsidRPr="00B02A0B" w:rsidRDefault="003242D9" w:rsidP="003242D9">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3615AF1A" w14:textId="77777777" w:rsidR="003242D9" w:rsidRPr="00B02A0B" w:rsidRDefault="003242D9" w:rsidP="003242D9">
      <w:pPr>
        <w:rPr>
          <w:noProof/>
          <w:lang w:val="en-US"/>
        </w:rPr>
      </w:pPr>
      <w:r w:rsidRPr="00B02A0B">
        <w:rPr>
          <w:noProof/>
          <w:lang w:val="en-US"/>
        </w:rPr>
        <w:t>The MCData client:</w:t>
      </w:r>
    </w:p>
    <w:p w14:paraId="78EB5341" w14:textId="77777777" w:rsidR="003242D9" w:rsidRPr="00B02A0B" w:rsidRDefault="003242D9" w:rsidP="003242D9">
      <w:pPr>
        <w:pStyle w:val="B1"/>
      </w:pPr>
      <w:r w:rsidRPr="00B02A0B">
        <w:rPr>
          <w:lang w:val="en-US" w:eastAsia="ko-KR"/>
        </w:rPr>
        <w:t>1</w:t>
      </w:r>
      <w:r w:rsidRPr="00B02A0B">
        <w:rPr>
          <w:lang w:eastAsia="ko-KR"/>
        </w:rPr>
        <w:t>)</w:t>
      </w:r>
      <w:r w:rsidRPr="00B02A0B">
        <w:rPr>
          <w:lang w:eastAsia="ko-KR"/>
        </w:rPr>
        <w:tab/>
        <w:t>shall build the SIP MESSAGE request as specified in clause</w:t>
      </w:r>
      <w:r>
        <w:rPr>
          <w:lang w:eastAsia="ko-KR"/>
        </w:rPr>
        <w:t> </w:t>
      </w:r>
      <w:r w:rsidRPr="00B02A0B">
        <w:rPr>
          <w:lang w:eastAsia="ko-KR"/>
        </w:rPr>
        <w:t>6.2.4.1;</w:t>
      </w:r>
    </w:p>
    <w:p w14:paraId="76E5EA82" w14:textId="77777777" w:rsidR="003242D9" w:rsidRPr="00B02A0B" w:rsidRDefault="003242D9" w:rsidP="003242D9">
      <w:pPr>
        <w:pStyle w:val="B1"/>
        <w:rPr>
          <w:noProof/>
        </w:rPr>
      </w:pPr>
      <w:r w:rsidRPr="00B02A0B">
        <w:t>2)</w:t>
      </w:r>
      <w:r w:rsidRPr="00B02A0B">
        <w:tab/>
        <w:t xml:space="preserve">if a </w:t>
      </w:r>
      <w:r w:rsidRPr="00B02A0B">
        <w:rPr>
          <w:noProof/>
        </w:rPr>
        <w:t>one-to-one standalone FD message is to be sent shall insert in the SIP MESSAGE request:</w:t>
      </w:r>
    </w:p>
    <w:p w14:paraId="6D626DD7" w14:textId="77777777" w:rsidR="003242D9" w:rsidRPr="00B02A0B" w:rsidRDefault="003242D9" w:rsidP="003242D9">
      <w:pPr>
        <w:pStyle w:val="B2"/>
        <w:rPr>
          <w:noProof/>
        </w:rPr>
      </w:pPr>
      <w:r w:rsidRPr="00B02A0B">
        <w:rPr>
          <w:noProof/>
        </w:rPr>
        <w:t>a)</w:t>
      </w:r>
      <w:r w:rsidRPr="00B02A0B">
        <w:rPr>
          <w:noProof/>
        </w:rPr>
        <w:tab/>
        <w:t>an application/resource-lists+xml MIME body with the MCData ID of the target MCData user</w:t>
      </w:r>
      <w:r w:rsidRPr="00AD6532">
        <w:rPr>
          <w:noProof/>
        </w:rPr>
        <w:t xml:space="preserve"> or the functional alias to be called</w:t>
      </w:r>
      <w:r w:rsidRPr="00B02A0B">
        <w:rPr>
          <w:noProof/>
        </w:rPr>
        <w:t>, according to rules and procedures of IETF RFC 4826 [9]; and</w:t>
      </w:r>
    </w:p>
    <w:p w14:paraId="741CD19B" w14:textId="77777777" w:rsidR="003242D9" w:rsidRPr="00B02A0B" w:rsidRDefault="003242D9" w:rsidP="003242D9">
      <w:pPr>
        <w:pStyle w:val="B2"/>
        <w:rPr>
          <w:lang w:eastAsia="ko-KR"/>
        </w:rPr>
      </w:pPr>
      <w:r w:rsidRPr="00B02A0B">
        <w:rPr>
          <w:noProof/>
        </w:rPr>
        <w:t>b)</w:t>
      </w:r>
      <w:r w:rsidRPr="00B02A0B">
        <w:rPr>
          <w:lang w:eastAsia="ko-KR"/>
        </w:rPr>
        <w:tab/>
        <w:t>an application/vnd.3gpp.mcdata-info+xml MIME body with:</w:t>
      </w:r>
    </w:p>
    <w:p w14:paraId="10A214EF" w14:textId="77777777" w:rsidR="003242D9" w:rsidRPr="00B02A0B" w:rsidRDefault="003242D9" w:rsidP="003242D9">
      <w:pPr>
        <w:pStyle w:val="B3"/>
        <w:rPr>
          <w:lang w:eastAsia="ko-KR"/>
        </w:rPr>
      </w:pPr>
      <w:r w:rsidRPr="00B02A0B">
        <w:rPr>
          <w:lang w:eastAsia="ko-KR"/>
        </w:rPr>
        <w:t>i)</w:t>
      </w:r>
      <w:r w:rsidRPr="00B02A0B">
        <w:rPr>
          <w:lang w:eastAsia="ko-KR"/>
        </w:rPr>
        <w:tab/>
        <w:t>a &lt;request-type&gt; element set to a value of "one-to-one-fd";</w:t>
      </w:r>
    </w:p>
    <w:p w14:paraId="3509BE69" w14:textId="77777777" w:rsidR="003242D9" w:rsidRDefault="003242D9" w:rsidP="003242D9">
      <w:pPr>
        <w:pStyle w:val="B3"/>
      </w:pPr>
      <w:r w:rsidRPr="00C91445">
        <w:t>ii)</w:t>
      </w:r>
      <w:r w:rsidRPr="00C91445">
        <w:tab/>
      </w:r>
      <w:r>
        <w:rPr>
          <w:lang w:eastAsia="ko-KR"/>
        </w:rPr>
        <w:t>a</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Pr>
          <w:lang w:eastAsia="ko-KR"/>
        </w:rPr>
        <w:t xml:space="preserve">used in the step a) </w:t>
      </w:r>
      <w:r w:rsidRPr="003C20F6">
        <w:t>above</w:t>
      </w:r>
      <w:r>
        <w:t xml:space="preserve">; </w:t>
      </w:r>
    </w:p>
    <w:p w14:paraId="51DA94B7" w14:textId="77777777" w:rsidR="003242D9" w:rsidRDefault="003242D9" w:rsidP="003242D9">
      <w:pPr>
        <w:pStyle w:val="B3"/>
      </w:pPr>
      <w:r>
        <w:rPr>
          <w:noProof/>
        </w:rPr>
        <w:t>i</w:t>
      </w:r>
      <w:r w:rsidRPr="00B02A0B">
        <w:rPr>
          <w:noProof/>
        </w:rPr>
        <w:t>ii)</w:t>
      </w:r>
      <w:r w:rsidRPr="00B02A0B">
        <w:rPr>
          <w:noProof/>
        </w:rPr>
        <w:tab/>
      </w:r>
      <w:r w:rsidRPr="00B02A0B">
        <w:t>if the MCData client is aware of active functional aliases and if an active functional alias is to be included in the SIP MESSAGE request, the &lt;functional-alias-URI&gt; element set to the URI of the used functional alias</w:t>
      </w:r>
      <w:r w:rsidRPr="00B02A0B">
        <w:rPr>
          <w:noProof/>
        </w:rPr>
        <w:t>;</w:t>
      </w:r>
      <w:r w:rsidRPr="00B02A0B">
        <w:t xml:space="preserve"> </w:t>
      </w:r>
      <w:r>
        <w:t>and</w:t>
      </w:r>
    </w:p>
    <w:p w14:paraId="498810C3" w14:textId="77777777" w:rsidR="003242D9" w:rsidRPr="00B02A0B" w:rsidRDefault="003242D9" w:rsidP="003242D9">
      <w:pPr>
        <w:pStyle w:val="B3"/>
        <w:rPr>
          <w:noProof/>
        </w:rPr>
      </w:pPr>
      <w:r>
        <w:t>iv</w:t>
      </w:r>
      <w:r w:rsidRPr="00B87095">
        <w:t>)</w:t>
      </w:r>
      <w:r w:rsidRPr="00B87095">
        <w:tab/>
        <w:t>if the MC</w:t>
      </w:r>
      <w:r w:rsidRPr="00B02A0B">
        <w:t>Data</w:t>
      </w:r>
      <w:r w:rsidRPr="00B87095">
        <w:t xml:space="preserve"> user has requested an application priority,</w:t>
      </w:r>
      <w:r w:rsidRPr="00B62D1C">
        <w:t xml:space="preserve"> </w:t>
      </w:r>
      <w:r>
        <w:t>the &lt;anyExt&gt; element with the &lt;user-requested-priority&gt; element</w:t>
      </w:r>
      <w:r w:rsidRPr="00B87095">
        <w:t xml:space="preserve"> set to the user provided value</w:t>
      </w:r>
      <w:r>
        <w:t>;</w:t>
      </w:r>
    </w:p>
    <w:p w14:paraId="03F7F258" w14:textId="77777777" w:rsidR="003242D9" w:rsidRPr="00B02A0B" w:rsidRDefault="003242D9" w:rsidP="003242D9">
      <w:pPr>
        <w:pStyle w:val="B1"/>
        <w:rPr>
          <w:noProof/>
        </w:rPr>
      </w:pPr>
      <w:r w:rsidRPr="00B02A0B">
        <w:rPr>
          <w:noProof/>
        </w:rPr>
        <w:t>3)</w:t>
      </w:r>
      <w:r w:rsidRPr="00B02A0B">
        <w:rPr>
          <w:noProof/>
        </w:rPr>
        <w:tab/>
        <w:t>if a group standalone FD message is to be sent:</w:t>
      </w:r>
    </w:p>
    <w:p w14:paraId="5A18C3DA" w14:textId="77777777" w:rsidR="003242D9" w:rsidRPr="00B02A0B" w:rsidRDefault="003242D9" w:rsidP="003242D9">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configured on the group management client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031E70A5" w14:textId="77777777" w:rsidR="003242D9" w:rsidRPr="00B02A0B" w:rsidRDefault="003242D9" w:rsidP="003242D9">
      <w:pPr>
        <w:pStyle w:val="B2"/>
        <w:rPr>
          <w:noProof/>
        </w:rPr>
      </w:pPr>
      <w:r w:rsidRPr="00B02A0B">
        <w:rPr>
          <w:noProof/>
        </w:rPr>
        <w:t>b)</w:t>
      </w:r>
      <w:r w:rsidRPr="00B02A0B">
        <w:rPr>
          <w:noProof/>
        </w:rPr>
        <w:tab/>
        <w:t>shall insert in the SIP MESSAGE request an application/vnd.3gpp.mcdata-info+xml MIME body with:</w:t>
      </w:r>
    </w:p>
    <w:p w14:paraId="41D41361" w14:textId="77777777" w:rsidR="003242D9" w:rsidRPr="00B02A0B" w:rsidRDefault="003242D9" w:rsidP="003242D9">
      <w:pPr>
        <w:pStyle w:val="B3"/>
        <w:rPr>
          <w:noProof/>
        </w:rPr>
      </w:pPr>
      <w:r w:rsidRPr="00B02A0B">
        <w:rPr>
          <w:noProof/>
        </w:rPr>
        <w:t>i)</w:t>
      </w:r>
      <w:r w:rsidRPr="00B02A0B">
        <w:rPr>
          <w:noProof/>
        </w:rPr>
        <w:tab/>
        <w:t>the &lt;request-type&gt; element set to a value of "group-fd";</w:t>
      </w:r>
    </w:p>
    <w:p w14:paraId="7FF834DF" w14:textId="77777777" w:rsidR="003242D9" w:rsidRPr="00B02A0B" w:rsidRDefault="003242D9" w:rsidP="003242D9">
      <w:pPr>
        <w:pStyle w:val="B3"/>
        <w:rPr>
          <w:noProof/>
        </w:rPr>
      </w:pPr>
      <w:r w:rsidRPr="00B02A0B">
        <w:rPr>
          <w:noProof/>
        </w:rPr>
        <w:t>ii)</w:t>
      </w:r>
      <w:r w:rsidRPr="00B02A0B">
        <w:rPr>
          <w:noProof/>
        </w:rPr>
        <w:tab/>
        <w:t>the &lt;mcdata-request-uri&gt; element set to the MCData group identity;</w:t>
      </w:r>
    </w:p>
    <w:p w14:paraId="70114E89" w14:textId="77777777" w:rsidR="003242D9" w:rsidRPr="00B02A0B" w:rsidRDefault="003242D9" w:rsidP="003242D9">
      <w:pPr>
        <w:pStyle w:val="B3"/>
        <w:rPr>
          <w:noProof/>
        </w:rPr>
      </w:pPr>
      <w:r w:rsidRPr="00B02A0B">
        <w:rPr>
          <w:noProof/>
        </w:rPr>
        <w:t>iii)</w:t>
      </w:r>
      <w:r w:rsidRPr="00B02A0B">
        <w:rPr>
          <w:noProof/>
        </w:rPr>
        <w:tab/>
        <w:t>the &lt;mcdata-client-id&gt; element set to the MCData client ID of the originating MCData client; and</w:t>
      </w:r>
    </w:p>
    <w:p w14:paraId="62FEE3F7" w14:textId="77777777" w:rsidR="003242D9" w:rsidRDefault="003242D9" w:rsidP="003242D9">
      <w:pPr>
        <w:pStyle w:val="B3"/>
      </w:pPr>
      <w:r w:rsidRPr="00B02A0B">
        <w:rPr>
          <w:noProof/>
        </w:rPr>
        <w:t>iv)</w:t>
      </w:r>
      <w:r w:rsidRPr="00B02A0B">
        <w:rPr>
          <w:noProof/>
        </w:rPr>
        <w:tab/>
      </w:r>
      <w:r w:rsidRPr="00B02A0B">
        <w:t>if the MCData client is aware of active functional aliases and if an active functional alias is to be included in the SIP MESSAGE request, the &lt;functional-alias-URI&gt; element set to the URI of the used functional alias</w:t>
      </w:r>
      <w:r w:rsidRPr="00B02A0B">
        <w:rPr>
          <w:noProof/>
        </w:rPr>
        <w:t>;</w:t>
      </w:r>
      <w:r w:rsidRPr="00B02A0B">
        <w:t xml:space="preserve"> </w:t>
      </w:r>
      <w:r>
        <w:t>and</w:t>
      </w:r>
    </w:p>
    <w:p w14:paraId="677C60DB" w14:textId="77777777" w:rsidR="003242D9" w:rsidRPr="00B02A0B" w:rsidRDefault="003242D9" w:rsidP="003242D9">
      <w:pPr>
        <w:pStyle w:val="B3"/>
        <w:rPr>
          <w:noProof/>
        </w:rPr>
      </w:pPr>
      <w:r>
        <w:t>v</w:t>
      </w:r>
      <w:r w:rsidRPr="00B87095">
        <w:t>)</w:t>
      </w:r>
      <w:r w:rsidRPr="00B87095">
        <w:tab/>
        <w:t>if the MC</w:t>
      </w:r>
      <w:r w:rsidRPr="00B02A0B">
        <w:t>Data</w:t>
      </w:r>
      <w:r w:rsidRPr="00B87095">
        <w:t xml:space="preserve"> user has requested an application priority,</w:t>
      </w:r>
      <w:r w:rsidRPr="00B62D1C">
        <w:t xml:space="preserve"> </w:t>
      </w:r>
      <w:r>
        <w:t>the &lt;anyExt&gt; element with the &lt;user-requested-priority&gt; element</w:t>
      </w:r>
      <w:r w:rsidRPr="00B87095">
        <w:t xml:space="preserve"> set to the user provided value</w:t>
      </w:r>
      <w:r>
        <w:t>;</w:t>
      </w:r>
    </w:p>
    <w:p w14:paraId="299CA181" w14:textId="77777777" w:rsidR="003242D9" w:rsidRPr="00B02A0B" w:rsidRDefault="003242D9" w:rsidP="003242D9">
      <w:pPr>
        <w:pStyle w:val="B1"/>
      </w:pPr>
      <w:r w:rsidRPr="00B02A0B">
        <w:t>4)</w:t>
      </w:r>
      <w:r w:rsidRPr="00B02A0B">
        <w:tab/>
        <w:t>shall generate a standalone FD message as specified in clause 6.2.2.2; and</w:t>
      </w:r>
    </w:p>
    <w:p w14:paraId="78EC9392" w14:textId="77777777" w:rsidR="003242D9" w:rsidRDefault="003242D9" w:rsidP="003242D9">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6E653B5" w14:textId="77777777" w:rsidR="003242D9" w:rsidRPr="00D81E31" w:rsidRDefault="003242D9" w:rsidP="003242D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6D261068" w14:textId="77777777" w:rsidR="003242D9" w:rsidRDefault="003242D9" w:rsidP="003242D9">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 MIME resource-lists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t>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685054D3" w14:textId="77777777" w:rsidR="003242D9" w:rsidRDefault="003242D9" w:rsidP="003242D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into 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CD303FB" w14:textId="77777777" w:rsidR="003242D9" w:rsidRPr="00A12DA8" w:rsidRDefault="003242D9" w:rsidP="003242D9">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764CB282" w14:textId="77777777" w:rsidR="003242D9" w:rsidRPr="001C0FC4" w:rsidRDefault="003242D9" w:rsidP="003242D9">
      <w:pPr>
        <w:pStyle w:val="H6"/>
      </w:pPr>
      <w:r>
        <w:t>6.2.16</w:t>
      </w:r>
      <w:r w:rsidRPr="001C0FC4">
        <w:t>.3</w:t>
      </w:r>
      <w:r w:rsidRPr="001C0FC4">
        <w:tab/>
        <w:t>Test description</w:t>
      </w:r>
    </w:p>
    <w:p w14:paraId="77692F04" w14:textId="77777777" w:rsidR="003242D9" w:rsidRPr="001C0FC4" w:rsidRDefault="003242D9" w:rsidP="003242D9">
      <w:pPr>
        <w:pStyle w:val="H6"/>
      </w:pPr>
      <w:r>
        <w:t>6.2.16</w:t>
      </w:r>
      <w:r w:rsidRPr="001C0FC4">
        <w:t>.3.1</w:t>
      </w:r>
      <w:r w:rsidRPr="001C0FC4">
        <w:tab/>
        <w:t>Pre-test conditions</w:t>
      </w:r>
    </w:p>
    <w:p w14:paraId="193DAE28" w14:textId="77777777" w:rsidR="003242D9" w:rsidRDefault="003242D9" w:rsidP="003242D9">
      <w:pPr>
        <w:pStyle w:val="H6"/>
      </w:pPr>
      <w:r w:rsidRPr="00102CE5">
        <w:t>Test configuration</w:t>
      </w:r>
      <w:r>
        <w:t>:</w:t>
      </w:r>
    </w:p>
    <w:p w14:paraId="6E4EF830" w14:textId="77777777" w:rsidR="003242D9" w:rsidRDefault="003242D9" w:rsidP="003242D9">
      <w:pPr>
        <w:pStyle w:val="B1"/>
      </w:pPr>
      <w:r>
        <w:t>-</w:t>
      </w:r>
      <w:r>
        <w:tab/>
        <w:t>Single cell configuration according to TS 37.579-1 [2] clause 5.2.2.2.1.</w:t>
      </w:r>
    </w:p>
    <w:p w14:paraId="66944A76" w14:textId="77777777" w:rsidR="003242D9" w:rsidRPr="001C0FC4" w:rsidRDefault="003242D9" w:rsidP="003242D9">
      <w:pPr>
        <w:pStyle w:val="B1"/>
      </w:pPr>
      <w:r w:rsidRPr="001C0FC4">
        <w:t>-</w:t>
      </w:r>
      <w:r w:rsidRPr="001C0FC4">
        <w:tab/>
        <w:t xml:space="preserve">Test File 1 for CO FD as specified in annex A.2.1 as specified in Annex A.2.2 </w:t>
      </w:r>
      <w:r>
        <w:t>is</w:t>
      </w:r>
      <w:r w:rsidRPr="001C0FC4">
        <w:t xml:space="preserve"> available at the UE for upload.</w:t>
      </w:r>
    </w:p>
    <w:p w14:paraId="61F988FA" w14:textId="77777777" w:rsidR="003242D9" w:rsidRDefault="003242D9" w:rsidP="003242D9">
      <w:pPr>
        <w:pStyle w:val="H6"/>
      </w:pPr>
      <w:r>
        <w:t>Preamble:</w:t>
      </w:r>
    </w:p>
    <w:p w14:paraId="3D08BF2E" w14:textId="77777777" w:rsidR="003242D9" w:rsidRDefault="003242D9" w:rsidP="003242D9">
      <w:pPr>
        <w:pStyle w:val="B1"/>
      </w:pPr>
      <w:r>
        <w:t>-</w:t>
      </w:r>
      <w:r>
        <w:tab/>
        <w:t>The UE has performed procedure 'Initial registration' as described in TS 37.579-1 [2] clause 5.4.2.</w:t>
      </w:r>
    </w:p>
    <w:p w14:paraId="139B11D1" w14:textId="77777777" w:rsidR="003242D9" w:rsidRDefault="003242D9" w:rsidP="003242D9">
      <w:pPr>
        <w:pStyle w:val="B1"/>
      </w:pPr>
      <w:r>
        <w:t>-</w:t>
      </w:r>
      <w:r>
        <w:tab/>
      </w:r>
      <w:r w:rsidRPr="000573F5">
        <w:t>UE States at the end of the preamble</w:t>
      </w:r>
      <w:r>
        <w:t>:</w:t>
      </w:r>
    </w:p>
    <w:p w14:paraId="3F074B0E" w14:textId="77777777" w:rsidR="003242D9" w:rsidRDefault="003242D9" w:rsidP="003242D9">
      <w:pPr>
        <w:pStyle w:val="B1"/>
        <w:ind w:left="852"/>
      </w:pPr>
      <w:r>
        <w:t>-</w:t>
      </w:r>
      <w:r>
        <w:tab/>
        <w:t>The UE is in RRC_IDLE state.</w:t>
      </w:r>
    </w:p>
    <w:p w14:paraId="15D7208B" w14:textId="77777777" w:rsidR="003242D9" w:rsidRDefault="003242D9" w:rsidP="003242D9">
      <w:pPr>
        <w:pStyle w:val="B1"/>
        <w:ind w:left="852"/>
      </w:pPr>
      <w:r>
        <w:t>-</w:t>
      </w:r>
      <w:r>
        <w:tab/>
        <w:t>The client is registered for MCData.</w:t>
      </w:r>
    </w:p>
    <w:p w14:paraId="790840C5" w14:textId="77777777" w:rsidR="003242D9" w:rsidRPr="001C0FC4" w:rsidRDefault="003242D9" w:rsidP="003242D9">
      <w:pPr>
        <w:pStyle w:val="H6"/>
      </w:pPr>
      <w:r>
        <w:t>6.2.16</w:t>
      </w:r>
      <w:r w:rsidRPr="001C0FC4">
        <w:t>.3.2</w:t>
      </w:r>
      <w:r w:rsidRPr="001C0FC4">
        <w:tab/>
        <w:t>Test procedure sequence</w:t>
      </w:r>
    </w:p>
    <w:p w14:paraId="4CA9C252" w14:textId="77777777" w:rsidR="003242D9" w:rsidRPr="001C0FC4" w:rsidRDefault="003242D9" w:rsidP="003242D9">
      <w:pPr>
        <w:pStyle w:val="TH"/>
      </w:pPr>
      <w:r w:rsidRPr="001C0FC4">
        <w:t xml:space="preserve">Table </w:t>
      </w:r>
      <w:r>
        <w:t>6.2.16</w:t>
      </w:r>
      <w:r w:rsidRPr="001C0FC4">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242D9" w:rsidRPr="001C0FC4" w14:paraId="6D628E53" w14:textId="77777777" w:rsidTr="00EE26EF">
        <w:tc>
          <w:tcPr>
            <w:tcW w:w="649" w:type="dxa"/>
            <w:tcBorders>
              <w:top w:val="single" w:sz="4" w:space="0" w:color="auto"/>
              <w:left w:val="single" w:sz="4" w:space="0" w:color="auto"/>
              <w:bottom w:val="nil"/>
              <w:right w:val="single" w:sz="4" w:space="0" w:color="auto"/>
            </w:tcBorders>
            <w:hideMark/>
          </w:tcPr>
          <w:p w14:paraId="2790AE44" w14:textId="77777777" w:rsidR="003242D9" w:rsidRPr="001C0FC4" w:rsidRDefault="003242D9" w:rsidP="00EE26EF">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47A1E72" w14:textId="77777777" w:rsidR="003242D9" w:rsidRPr="001C0FC4" w:rsidRDefault="003242D9" w:rsidP="00EE26EF">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EF0104" w14:textId="77777777" w:rsidR="003242D9" w:rsidRPr="001C0FC4" w:rsidRDefault="003242D9" w:rsidP="00EE26EF">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B06A4D5" w14:textId="77777777" w:rsidR="003242D9" w:rsidRPr="001C0FC4" w:rsidRDefault="003242D9" w:rsidP="00EE26EF">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8EE69EC" w14:textId="77777777" w:rsidR="003242D9" w:rsidRPr="001C0FC4" w:rsidRDefault="003242D9" w:rsidP="00EE26EF">
            <w:pPr>
              <w:pStyle w:val="TAH"/>
            </w:pPr>
            <w:r w:rsidRPr="001C0FC4">
              <w:t>Verdict</w:t>
            </w:r>
          </w:p>
        </w:tc>
      </w:tr>
      <w:tr w:rsidR="003242D9" w:rsidRPr="001C0FC4" w14:paraId="5964559D" w14:textId="77777777" w:rsidTr="00EE26EF">
        <w:tc>
          <w:tcPr>
            <w:tcW w:w="649" w:type="dxa"/>
            <w:tcBorders>
              <w:top w:val="nil"/>
              <w:left w:val="single" w:sz="4" w:space="0" w:color="auto"/>
              <w:bottom w:val="single" w:sz="4" w:space="0" w:color="auto"/>
              <w:right w:val="single" w:sz="4" w:space="0" w:color="auto"/>
            </w:tcBorders>
          </w:tcPr>
          <w:p w14:paraId="78FAEF46" w14:textId="77777777" w:rsidR="003242D9" w:rsidRPr="001C0FC4" w:rsidRDefault="003242D9" w:rsidP="00EE26EF">
            <w:pPr>
              <w:pStyle w:val="TAH"/>
            </w:pPr>
          </w:p>
        </w:tc>
        <w:tc>
          <w:tcPr>
            <w:tcW w:w="3970" w:type="dxa"/>
            <w:tcBorders>
              <w:top w:val="nil"/>
              <w:left w:val="single" w:sz="4" w:space="0" w:color="auto"/>
              <w:bottom w:val="single" w:sz="4" w:space="0" w:color="auto"/>
              <w:right w:val="single" w:sz="4" w:space="0" w:color="auto"/>
            </w:tcBorders>
          </w:tcPr>
          <w:p w14:paraId="4DBA4AA3" w14:textId="77777777" w:rsidR="003242D9" w:rsidRPr="001C0FC4" w:rsidRDefault="003242D9" w:rsidP="00EE26E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ECE32F1" w14:textId="77777777" w:rsidR="003242D9" w:rsidRPr="001C0FC4" w:rsidRDefault="003242D9" w:rsidP="00EE26EF">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7853EB0" w14:textId="77777777" w:rsidR="003242D9" w:rsidRPr="001C0FC4" w:rsidRDefault="003242D9" w:rsidP="00EE26EF">
            <w:pPr>
              <w:pStyle w:val="TAH"/>
            </w:pPr>
            <w:r w:rsidRPr="001C0FC4">
              <w:t>Message</w:t>
            </w:r>
          </w:p>
        </w:tc>
        <w:tc>
          <w:tcPr>
            <w:tcW w:w="567" w:type="dxa"/>
            <w:tcBorders>
              <w:top w:val="nil"/>
              <w:left w:val="single" w:sz="4" w:space="0" w:color="auto"/>
              <w:bottom w:val="single" w:sz="4" w:space="0" w:color="auto"/>
              <w:right w:val="single" w:sz="4" w:space="0" w:color="auto"/>
            </w:tcBorders>
          </w:tcPr>
          <w:p w14:paraId="5DC2B895" w14:textId="77777777" w:rsidR="003242D9" w:rsidRPr="001C0FC4" w:rsidRDefault="003242D9" w:rsidP="00EE26EF">
            <w:pPr>
              <w:pStyle w:val="TAH"/>
            </w:pPr>
          </w:p>
        </w:tc>
        <w:tc>
          <w:tcPr>
            <w:tcW w:w="892" w:type="dxa"/>
            <w:tcBorders>
              <w:top w:val="nil"/>
              <w:left w:val="single" w:sz="4" w:space="0" w:color="auto"/>
              <w:bottom w:val="single" w:sz="4" w:space="0" w:color="auto"/>
              <w:right w:val="single" w:sz="4" w:space="0" w:color="auto"/>
            </w:tcBorders>
          </w:tcPr>
          <w:p w14:paraId="12301362" w14:textId="77777777" w:rsidR="003242D9" w:rsidRPr="001C0FC4" w:rsidRDefault="003242D9" w:rsidP="00EE26EF">
            <w:pPr>
              <w:pStyle w:val="TAH"/>
            </w:pPr>
          </w:p>
        </w:tc>
      </w:tr>
      <w:tr w:rsidR="003242D9" w:rsidRPr="001C0FC4" w14:paraId="61DABAC6" w14:textId="77777777" w:rsidTr="00EE26EF">
        <w:tc>
          <w:tcPr>
            <w:tcW w:w="649" w:type="dxa"/>
            <w:tcBorders>
              <w:top w:val="single" w:sz="4" w:space="0" w:color="auto"/>
              <w:left w:val="single" w:sz="4" w:space="0" w:color="auto"/>
              <w:bottom w:val="single" w:sz="4" w:space="0" w:color="auto"/>
              <w:right w:val="single" w:sz="4" w:space="0" w:color="auto"/>
            </w:tcBorders>
            <w:hideMark/>
          </w:tcPr>
          <w:p w14:paraId="79355F05" w14:textId="77777777" w:rsidR="003242D9" w:rsidRPr="001C0FC4" w:rsidRDefault="003242D9" w:rsidP="00EE26EF">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F8B2DBE" w14:textId="77777777" w:rsidR="003242D9" w:rsidRPr="001C0FC4" w:rsidRDefault="003242D9" w:rsidP="00EE26EF">
            <w:pPr>
              <w:pStyle w:val="TAL"/>
            </w:pPr>
            <w:r w:rsidRPr="001C0FC4">
              <w:t>Make the UE (MCData client) send test file 1 (</w:t>
            </w:r>
            <w:r>
              <w:t>Annex</w:t>
            </w:r>
            <w:r w:rsidRPr="001C0FC4">
              <w:t xml:space="preserve"> A.2.1) for CO group FD over HTTP</w:t>
            </w:r>
            <w:r>
              <w:t>.</w:t>
            </w:r>
          </w:p>
          <w:p w14:paraId="69668D4A" w14:textId="77777777" w:rsidR="003242D9" w:rsidRPr="001C0FC4" w:rsidRDefault="003242D9" w:rsidP="00EE26EF">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1E4743B9" w14:textId="77777777" w:rsidR="003242D9" w:rsidRPr="001C0FC4" w:rsidRDefault="003242D9" w:rsidP="00EE26EF">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FDE301" w14:textId="77777777" w:rsidR="003242D9" w:rsidRPr="001C0FC4" w:rsidRDefault="003242D9" w:rsidP="00EE26EF">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FA6C30" w14:textId="77777777" w:rsidR="003242D9" w:rsidRPr="001C0FC4" w:rsidRDefault="003242D9" w:rsidP="00EE26EF">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154A94" w14:textId="77777777" w:rsidR="003242D9" w:rsidRPr="001C0FC4" w:rsidRDefault="003242D9" w:rsidP="00EE26EF">
            <w:pPr>
              <w:pStyle w:val="TAC"/>
            </w:pPr>
            <w:r w:rsidRPr="001C0FC4">
              <w:t>-</w:t>
            </w:r>
          </w:p>
        </w:tc>
      </w:tr>
      <w:tr w:rsidR="003242D9" w:rsidRPr="00115AC1" w14:paraId="1D2ED928" w14:textId="77777777" w:rsidTr="00EE26EF">
        <w:tc>
          <w:tcPr>
            <w:tcW w:w="649" w:type="dxa"/>
            <w:tcBorders>
              <w:top w:val="single" w:sz="4" w:space="0" w:color="auto"/>
              <w:left w:val="single" w:sz="4" w:space="0" w:color="auto"/>
              <w:bottom w:val="single" w:sz="4" w:space="0" w:color="auto"/>
              <w:right w:val="single" w:sz="4" w:space="0" w:color="auto"/>
            </w:tcBorders>
          </w:tcPr>
          <w:p w14:paraId="60E9E0E8" w14:textId="56F43DA5" w:rsidR="003242D9" w:rsidRPr="001C0FC4" w:rsidRDefault="003242D9" w:rsidP="00EE26EF">
            <w:pPr>
              <w:pStyle w:val="TAC"/>
            </w:pPr>
            <w:r>
              <w:t>2</w:t>
            </w:r>
          </w:p>
        </w:tc>
        <w:tc>
          <w:tcPr>
            <w:tcW w:w="3970" w:type="dxa"/>
            <w:tcBorders>
              <w:top w:val="single" w:sz="4" w:space="0" w:color="auto"/>
              <w:left w:val="single" w:sz="4" w:space="0" w:color="auto"/>
              <w:bottom w:val="single" w:sz="4" w:space="0" w:color="auto"/>
              <w:right w:val="single" w:sz="4" w:space="0" w:color="auto"/>
            </w:tcBorders>
          </w:tcPr>
          <w:p w14:paraId="076614E7" w14:textId="77777777" w:rsidR="003242D9" w:rsidRPr="00115AC1" w:rsidRDefault="003242D9" w:rsidP="00EE26EF">
            <w:pPr>
              <w:pStyle w:val="TAL"/>
            </w:pPr>
            <w:r w:rsidRPr="00115AC1">
              <w:t xml:space="preserve">Check: Does the UE (MCData client) send an HTTP POST request </w:t>
            </w:r>
            <w:r w:rsidRPr="00115AC1">
              <w:rPr>
                <w:lang w:eastAsia="x-none"/>
              </w:rPr>
              <w:t>t</w:t>
            </w:r>
            <w:r w:rsidRPr="00115AC1">
              <w:rPr>
                <w:rFonts w:eastAsia="Malgun Gothic"/>
              </w:rPr>
              <w:t>o upload a file to the media storage function within the next 5s?</w:t>
            </w:r>
          </w:p>
        </w:tc>
        <w:tc>
          <w:tcPr>
            <w:tcW w:w="709" w:type="dxa"/>
            <w:tcBorders>
              <w:top w:val="single" w:sz="4" w:space="0" w:color="auto"/>
              <w:left w:val="single" w:sz="4" w:space="0" w:color="auto"/>
              <w:bottom w:val="single" w:sz="4" w:space="0" w:color="auto"/>
              <w:right w:val="single" w:sz="4" w:space="0" w:color="auto"/>
            </w:tcBorders>
          </w:tcPr>
          <w:p w14:paraId="723C959E" w14:textId="77777777" w:rsidR="003242D9" w:rsidRPr="00115AC1" w:rsidRDefault="003242D9" w:rsidP="00EE26EF">
            <w:pPr>
              <w:pStyle w:val="TAC"/>
            </w:pPr>
            <w:r w:rsidRPr="00115AC1">
              <w:rPr>
                <w:szCs w:val="18"/>
              </w:rPr>
              <w:t>--&gt;</w:t>
            </w:r>
          </w:p>
        </w:tc>
        <w:tc>
          <w:tcPr>
            <w:tcW w:w="2978" w:type="dxa"/>
            <w:tcBorders>
              <w:top w:val="single" w:sz="4" w:space="0" w:color="auto"/>
              <w:left w:val="single" w:sz="4" w:space="0" w:color="auto"/>
              <w:bottom w:val="single" w:sz="4" w:space="0" w:color="auto"/>
              <w:right w:val="single" w:sz="4" w:space="0" w:color="auto"/>
            </w:tcBorders>
          </w:tcPr>
          <w:p w14:paraId="1944B4FA" w14:textId="77777777" w:rsidR="003242D9" w:rsidRPr="00115AC1" w:rsidRDefault="003242D9" w:rsidP="00EE26EF">
            <w:pPr>
              <w:pStyle w:val="TAL"/>
            </w:pPr>
            <w:r w:rsidRPr="00115AC1">
              <w:t>HTTP POST</w:t>
            </w:r>
          </w:p>
        </w:tc>
        <w:tc>
          <w:tcPr>
            <w:tcW w:w="567" w:type="dxa"/>
            <w:tcBorders>
              <w:top w:val="single" w:sz="4" w:space="0" w:color="auto"/>
              <w:left w:val="single" w:sz="4" w:space="0" w:color="auto"/>
              <w:bottom w:val="single" w:sz="4" w:space="0" w:color="auto"/>
              <w:right w:val="single" w:sz="4" w:space="0" w:color="auto"/>
            </w:tcBorders>
          </w:tcPr>
          <w:p w14:paraId="7BDFA7EB" w14:textId="77777777" w:rsidR="003242D9" w:rsidRPr="00115AC1" w:rsidRDefault="003242D9" w:rsidP="00EE26EF">
            <w:pPr>
              <w:pStyle w:val="TAC"/>
            </w:pPr>
            <w:r w:rsidRPr="00115AC1">
              <w:t>1</w:t>
            </w:r>
          </w:p>
        </w:tc>
        <w:tc>
          <w:tcPr>
            <w:tcW w:w="892" w:type="dxa"/>
            <w:tcBorders>
              <w:top w:val="single" w:sz="4" w:space="0" w:color="auto"/>
              <w:left w:val="single" w:sz="4" w:space="0" w:color="auto"/>
              <w:bottom w:val="single" w:sz="4" w:space="0" w:color="auto"/>
              <w:right w:val="single" w:sz="4" w:space="0" w:color="auto"/>
            </w:tcBorders>
          </w:tcPr>
          <w:p w14:paraId="4E39DF0D" w14:textId="77777777" w:rsidR="003242D9" w:rsidRPr="00115AC1" w:rsidRDefault="003242D9" w:rsidP="00EE26EF">
            <w:pPr>
              <w:pStyle w:val="TAC"/>
            </w:pPr>
            <w:r w:rsidRPr="00115AC1">
              <w:t>F</w:t>
            </w:r>
          </w:p>
        </w:tc>
      </w:tr>
      <w:tr w:rsidR="003242D9" w:rsidRPr="00115AC1" w14:paraId="7EF18443" w14:textId="77777777" w:rsidTr="00EE26EF">
        <w:tc>
          <w:tcPr>
            <w:tcW w:w="649" w:type="dxa"/>
            <w:tcBorders>
              <w:top w:val="single" w:sz="4" w:space="0" w:color="auto"/>
              <w:left w:val="single" w:sz="4" w:space="0" w:color="auto"/>
              <w:bottom w:val="single" w:sz="4" w:space="0" w:color="auto"/>
              <w:right w:val="single" w:sz="4" w:space="0" w:color="auto"/>
            </w:tcBorders>
          </w:tcPr>
          <w:p w14:paraId="294D886F" w14:textId="77777777" w:rsidR="003242D9" w:rsidRPr="001C0FC4" w:rsidRDefault="003242D9" w:rsidP="00EE26EF">
            <w:pPr>
              <w:pStyle w:val="TAC"/>
            </w:pPr>
            <w:r>
              <w:t>-</w:t>
            </w:r>
          </w:p>
        </w:tc>
        <w:tc>
          <w:tcPr>
            <w:tcW w:w="3970" w:type="dxa"/>
            <w:tcBorders>
              <w:top w:val="single" w:sz="4" w:space="0" w:color="auto"/>
              <w:left w:val="single" w:sz="4" w:space="0" w:color="auto"/>
              <w:bottom w:val="single" w:sz="4" w:space="0" w:color="auto"/>
              <w:right w:val="single" w:sz="4" w:space="0" w:color="auto"/>
            </w:tcBorders>
          </w:tcPr>
          <w:p w14:paraId="1E77C6F2" w14:textId="77777777" w:rsidR="003242D9" w:rsidRPr="00115AC1" w:rsidRDefault="003242D9" w:rsidP="00EE26EF">
            <w:pPr>
              <w:pStyle w:val="TAL"/>
            </w:pPr>
            <w:r w:rsidRPr="00115AC1">
              <w:rPr>
                <w:rFonts w:eastAsia="Calibri"/>
              </w:rPr>
              <w:t xml:space="preserve">EXCEPTION: Step 3a1 describes behaviour that depends on the UE implementation; the "lower case letter" identifies a step sequence that take place if the UE displays an indication </w:t>
            </w:r>
            <w:r w:rsidRPr="00115AC1">
              <w:t xml:space="preserve">to the MCData user that </w:t>
            </w:r>
            <w:r w:rsidRPr="00115AC1">
              <w:rPr>
                <w:noProof/>
              </w:rPr>
              <w:t>group standalone FD is</w:t>
            </w:r>
            <w:r w:rsidRPr="00115AC1">
              <w:t xml:space="preserve"> not allowed on the indicated group</w:t>
            </w:r>
            <w:r w:rsidRPr="00115AC1">
              <w:rPr>
                <w:rFonts w:eastAsia="Calibri"/>
              </w:rPr>
              <w:t>1.</w:t>
            </w:r>
          </w:p>
        </w:tc>
        <w:tc>
          <w:tcPr>
            <w:tcW w:w="709" w:type="dxa"/>
            <w:tcBorders>
              <w:top w:val="single" w:sz="4" w:space="0" w:color="auto"/>
              <w:left w:val="single" w:sz="4" w:space="0" w:color="auto"/>
              <w:bottom w:val="single" w:sz="4" w:space="0" w:color="auto"/>
              <w:right w:val="single" w:sz="4" w:space="0" w:color="auto"/>
            </w:tcBorders>
          </w:tcPr>
          <w:p w14:paraId="7417E35D" w14:textId="77777777" w:rsidR="003242D9" w:rsidRPr="00115AC1" w:rsidRDefault="003242D9" w:rsidP="00EE26EF">
            <w:pPr>
              <w:pStyle w:val="TAC"/>
            </w:pPr>
            <w:r w:rsidRPr="00115AC1">
              <w:t>-</w:t>
            </w:r>
          </w:p>
        </w:tc>
        <w:tc>
          <w:tcPr>
            <w:tcW w:w="2978" w:type="dxa"/>
            <w:tcBorders>
              <w:top w:val="single" w:sz="4" w:space="0" w:color="auto"/>
              <w:left w:val="single" w:sz="4" w:space="0" w:color="auto"/>
              <w:bottom w:val="single" w:sz="4" w:space="0" w:color="auto"/>
              <w:right w:val="single" w:sz="4" w:space="0" w:color="auto"/>
            </w:tcBorders>
          </w:tcPr>
          <w:p w14:paraId="537A627E" w14:textId="77777777" w:rsidR="003242D9" w:rsidRPr="00115AC1" w:rsidRDefault="003242D9" w:rsidP="00EE26EF">
            <w:pPr>
              <w:pStyle w:val="TAL"/>
            </w:pPr>
            <w:r w:rsidRPr="00115AC1">
              <w:t>-</w:t>
            </w:r>
          </w:p>
        </w:tc>
        <w:tc>
          <w:tcPr>
            <w:tcW w:w="567" w:type="dxa"/>
            <w:tcBorders>
              <w:top w:val="single" w:sz="4" w:space="0" w:color="auto"/>
              <w:left w:val="single" w:sz="4" w:space="0" w:color="auto"/>
              <w:bottom w:val="single" w:sz="4" w:space="0" w:color="auto"/>
              <w:right w:val="single" w:sz="4" w:space="0" w:color="auto"/>
            </w:tcBorders>
          </w:tcPr>
          <w:p w14:paraId="1921516B" w14:textId="77777777" w:rsidR="003242D9" w:rsidRPr="00115AC1" w:rsidRDefault="003242D9" w:rsidP="00EE26EF">
            <w:pPr>
              <w:pStyle w:val="TAC"/>
            </w:pPr>
            <w:r w:rsidRPr="00115AC1">
              <w:t>-</w:t>
            </w:r>
          </w:p>
        </w:tc>
        <w:tc>
          <w:tcPr>
            <w:tcW w:w="892" w:type="dxa"/>
            <w:tcBorders>
              <w:top w:val="single" w:sz="4" w:space="0" w:color="auto"/>
              <w:left w:val="single" w:sz="4" w:space="0" w:color="auto"/>
              <w:bottom w:val="single" w:sz="4" w:space="0" w:color="auto"/>
              <w:right w:val="single" w:sz="4" w:space="0" w:color="auto"/>
            </w:tcBorders>
          </w:tcPr>
          <w:p w14:paraId="2E3D40F3" w14:textId="77777777" w:rsidR="003242D9" w:rsidRPr="00115AC1" w:rsidRDefault="003242D9" w:rsidP="00EE26EF">
            <w:pPr>
              <w:pStyle w:val="TAC"/>
            </w:pPr>
            <w:r w:rsidRPr="00115AC1">
              <w:t>-</w:t>
            </w:r>
          </w:p>
        </w:tc>
      </w:tr>
      <w:tr w:rsidR="003242D9" w:rsidRPr="00115AC1" w14:paraId="49FF4046" w14:textId="77777777" w:rsidTr="00EE26EF">
        <w:tc>
          <w:tcPr>
            <w:tcW w:w="649" w:type="dxa"/>
            <w:tcBorders>
              <w:top w:val="single" w:sz="4" w:space="0" w:color="auto"/>
              <w:left w:val="single" w:sz="4" w:space="0" w:color="auto"/>
              <w:bottom w:val="single" w:sz="4" w:space="0" w:color="auto"/>
              <w:right w:val="single" w:sz="4" w:space="0" w:color="auto"/>
            </w:tcBorders>
          </w:tcPr>
          <w:p w14:paraId="126C0451" w14:textId="77777777" w:rsidR="003242D9" w:rsidRPr="001C0FC4" w:rsidRDefault="003242D9" w:rsidP="00EE26EF">
            <w:pPr>
              <w:pStyle w:val="TAC"/>
            </w:pPr>
            <w:r w:rsidRPr="00B11F8C">
              <w:t>3a1</w:t>
            </w:r>
          </w:p>
        </w:tc>
        <w:tc>
          <w:tcPr>
            <w:tcW w:w="3970" w:type="dxa"/>
            <w:tcBorders>
              <w:top w:val="single" w:sz="4" w:space="0" w:color="auto"/>
              <w:left w:val="single" w:sz="4" w:space="0" w:color="auto"/>
              <w:bottom w:val="single" w:sz="4" w:space="0" w:color="auto"/>
              <w:right w:val="single" w:sz="4" w:space="0" w:color="auto"/>
            </w:tcBorders>
          </w:tcPr>
          <w:p w14:paraId="54EE4235" w14:textId="77777777" w:rsidR="003242D9" w:rsidRPr="00115AC1" w:rsidRDefault="003242D9" w:rsidP="00EE26EF">
            <w:pPr>
              <w:pStyle w:val="TAL"/>
            </w:pPr>
            <w:r w:rsidRPr="00115AC1">
              <w:t>IF pc_MCX_DisplayInfoFDNotAllowedOnGroup THEN</w:t>
            </w:r>
          </w:p>
          <w:p w14:paraId="536EE097" w14:textId="77777777" w:rsidR="003242D9" w:rsidRPr="00115AC1" w:rsidRDefault="003242D9" w:rsidP="00EE26EF">
            <w:pPr>
              <w:pStyle w:val="TAL"/>
            </w:pPr>
            <w:r w:rsidRPr="00115AC1">
              <w:t xml:space="preserve">Check: Does the UE (MCData client) indicate to the MCData user that </w:t>
            </w:r>
            <w:r w:rsidRPr="00115AC1">
              <w:rPr>
                <w:noProof/>
              </w:rPr>
              <w:t>group standalone FD is</w:t>
            </w:r>
            <w:r w:rsidRPr="00115AC1">
              <w:t xml:space="preserve"> not allowed on the indicated group?</w:t>
            </w:r>
          </w:p>
          <w:p w14:paraId="5FAAEBED" w14:textId="77777777" w:rsidR="003242D9" w:rsidRPr="00115AC1" w:rsidRDefault="003242D9" w:rsidP="00EE26EF">
            <w:pPr>
              <w:pStyle w:val="TAL"/>
            </w:pPr>
            <w:r w:rsidRPr="00115AC1">
              <w:t>(NOTE 1)</w:t>
            </w:r>
          </w:p>
        </w:tc>
        <w:tc>
          <w:tcPr>
            <w:tcW w:w="709" w:type="dxa"/>
            <w:tcBorders>
              <w:top w:val="single" w:sz="4" w:space="0" w:color="auto"/>
              <w:left w:val="single" w:sz="4" w:space="0" w:color="auto"/>
              <w:bottom w:val="single" w:sz="4" w:space="0" w:color="auto"/>
              <w:right w:val="single" w:sz="4" w:space="0" w:color="auto"/>
            </w:tcBorders>
          </w:tcPr>
          <w:p w14:paraId="3B29D297" w14:textId="77777777" w:rsidR="003242D9" w:rsidRPr="00115AC1" w:rsidRDefault="003242D9" w:rsidP="00EE26EF">
            <w:pPr>
              <w:pStyle w:val="TAC"/>
            </w:pPr>
            <w:r w:rsidRPr="00115AC1">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4E80CF7C" w14:textId="77777777" w:rsidR="003242D9" w:rsidRPr="00115AC1" w:rsidRDefault="003242D9" w:rsidP="00EE26EF">
            <w:pPr>
              <w:pStyle w:val="TAL"/>
            </w:pPr>
            <w:r w:rsidRPr="00115AC1">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3EA49FB7" w14:textId="77777777" w:rsidR="003242D9" w:rsidRPr="00115AC1" w:rsidRDefault="003242D9" w:rsidP="00EE26EF">
            <w:pPr>
              <w:pStyle w:val="TAC"/>
            </w:pPr>
            <w:r w:rsidRPr="00115AC1">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4C8FF6E3" w14:textId="77777777" w:rsidR="003242D9" w:rsidRPr="00115AC1" w:rsidRDefault="003242D9" w:rsidP="00EE26EF">
            <w:pPr>
              <w:pStyle w:val="TAC"/>
            </w:pPr>
            <w:r w:rsidRPr="00115AC1">
              <w:rPr>
                <w:rFonts w:eastAsia="Calibri"/>
              </w:rPr>
              <w:t>P</w:t>
            </w:r>
          </w:p>
        </w:tc>
      </w:tr>
      <w:tr w:rsidR="003242D9" w:rsidRPr="001C0FC4" w14:paraId="3A5CF3DF" w14:textId="77777777" w:rsidTr="00EE26EF">
        <w:tc>
          <w:tcPr>
            <w:tcW w:w="9765" w:type="dxa"/>
            <w:gridSpan w:val="6"/>
            <w:tcBorders>
              <w:top w:val="single" w:sz="4" w:space="0" w:color="auto"/>
              <w:left w:val="single" w:sz="4" w:space="0" w:color="auto"/>
              <w:bottom w:val="single" w:sz="4" w:space="0" w:color="auto"/>
              <w:right w:val="single" w:sz="4" w:space="0" w:color="auto"/>
            </w:tcBorders>
            <w:hideMark/>
          </w:tcPr>
          <w:p w14:paraId="6051A727" w14:textId="77777777" w:rsidR="003242D9" w:rsidRPr="001C0FC4" w:rsidRDefault="003242D9" w:rsidP="00EE26EF">
            <w:pPr>
              <w:pStyle w:val="TAN"/>
            </w:pPr>
            <w:r w:rsidRPr="001C0FC4">
              <w:t>NOTE 1:</w:t>
            </w:r>
            <w:r w:rsidRPr="001C0FC4">
              <w:tab/>
              <w:t>This is expected to be done via a suitable implementation dependent MMI.</w:t>
            </w:r>
          </w:p>
          <w:p w14:paraId="37866852" w14:textId="77777777" w:rsidR="003242D9" w:rsidRPr="001C0FC4" w:rsidRDefault="003242D9" w:rsidP="00EE26EF">
            <w:pPr>
              <w:pStyle w:val="TAN"/>
            </w:pPr>
            <w:r w:rsidRPr="001C0FC4">
              <w:t>NOTE 2:</w:t>
            </w:r>
            <w:r w:rsidRPr="001C0FC4">
              <w:tab/>
              <w:t>Test file 1 for CO FD as specified in annex A.2.1.</w:t>
            </w:r>
          </w:p>
        </w:tc>
      </w:tr>
    </w:tbl>
    <w:p w14:paraId="1B0482F0" w14:textId="77777777" w:rsidR="003242D9" w:rsidRPr="001C0FC4" w:rsidRDefault="003242D9" w:rsidP="003242D9"/>
    <w:p w14:paraId="171FEB42" w14:textId="77777777" w:rsidR="003242D9" w:rsidRPr="001C0FC4" w:rsidRDefault="003242D9" w:rsidP="003242D9">
      <w:pPr>
        <w:pStyle w:val="H6"/>
      </w:pPr>
      <w:r>
        <w:t>6.2.16</w:t>
      </w:r>
      <w:r w:rsidRPr="001C0FC4">
        <w:t>.3.3</w:t>
      </w:r>
      <w:r w:rsidRPr="001C0FC4">
        <w:tab/>
        <w:t>Specific message contents</w:t>
      </w:r>
    </w:p>
    <w:p w14:paraId="3E91140D" w14:textId="77777777" w:rsidR="003242D9" w:rsidRPr="006E384F" w:rsidRDefault="003242D9" w:rsidP="003242D9">
      <w:pPr>
        <w:pStyle w:val="TH"/>
      </w:pPr>
      <w:r w:rsidRPr="006E384F">
        <w:t xml:space="preserve">Table </w:t>
      </w:r>
      <w:r>
        <w:t>6.2.16</w:t>
      </w:r>
      <w:r w:rsidRPr="001C0FC4">
        <w:t>.3.3</w:t>
      </w:r>
      <w:r w:rsidRPr="006E384F">
        <w:t xml:space="preserve">-1: </w:t>
      </w:r>
      <w:r w:rsidRPr="00EC1B4E">
        <w:rPr>
          <w:rFonts w:eastAsia="SimSun"/>
        </w:rPr>
        <w:t>Group Configuration document</w:t>
      </w:r>
      <w:r w:rsidRPr="006E384F">
        <w:t xml:space="preserve"> (</w:t>
      </w:r>
      <w:r>
        <w:t>Preamble</w:t>
      </w:r>
      <w:r w:rsidRPr="006E384F">
        <w:t>)</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242D9" w:rsidRPr="006E384F" w14:paraId="46CB14C4"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5EBAFEBA" w14:textId="77777777" w:rsidR="003242D9" w:rsidRPr="006E384F" w:rsidRDefault="003242D9" w:rsidP="00EE26EF">
            <w:pPr>
              <w:pStyle w:val="TAL"/>
            </w:pPr>
            <w:r w:rsidRPr="006E384F">
              <w:t xml:space="preserve">Derivation Path: TS 37.579-1 [2], </w:t>
            </w:r>
            <w:r w:rsidRPr="00EC1B4E">
              <w:rPr>
                <w:rFonts w:eastAsia="SimSun"/>
              </w:rPr>
              <w:t>Table 5.5.7.4-2</w:t>
            </w:r>
          </w:p>
        </w:tc>
      </w:tr>
      <w:tr w:rsidR="003242D9" w:rsidRPr="006E384F" w14:paraId="6F7095BD"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77E86BF5" w14:textId="77777777" w:rsidR="003242D9" w:rsidRPr="006E384F" w:rsidRDefault="003242D9" w:rsidP="00EE26EF">
            <w:pPr>
              <w:pStyle w:val="TAH"/>
            </w:pPr>
            <w:r w:rsidRPr="006E384F">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2A827E28" w14:textId="77777777" w:rsidR="003242D9" w:rsidRPr="006E384F" w:rsidRDefault="003242D9" w:rsidP="00EE26EF">
            <w:pPr>
              <w:pStyle w:val="TAH"/>
            </w:pPr>
            <w:r w:rsidRPr="006E384F">
              <w:t>Value/remark</w:t>
            </w:r>
          </w:p>
        </w:tc>
        <w:tc>
          <w:tcPr>
            <w:tcW w:w="1985" w:type="dxa"/>
            <w:tcBorders>
              <w:top w:val="single" w:sz="4" w:space="0" w:color="auto"/>
              <w:left w:val="single" w:sz="4" w:space="0" w:color="auto"/>
              <w:bottom w:val="single" w:sz="4" w:space="0" w:color="auto"/>
              <w:right w:val="single" w:sz="4" w:space="0" w:color="auto"/>
            </w:tcBorders>
            <w:hideMark/>
          </w:tcPr>
          <w:p w14:paraId="6B2E8A96" w14:textId="77777777" w:rsidR="003242D9" w:rsidRPr="006E384F" w:rsidRDefault="003242D9" w:rsidP="00EE26EF">
            <w:pPr>
              <w:pStyle w:val="TAH"/>
            </w:pPr>
            <w:r w:rsidRPr="006E384F">
              <w:t>Comment</w:t>
            </w:r>
          </w:p>
        </w:tc>
        <w:tc>
          <w:tcPr>
            <w:tcW w:w="1277" w:type="dxa"/>
            <w:tcBorders>
              <w:top w:val="single" w:sz="4" w:space="0" w:color="auto"/>
              <w:left w:val="single" w:sz="4" w:space="0" w:color="auto"/>
              <w:bottom w:val="single" w:sz="4" w:space="0" w:color="auto"/>
              <w:right w:val="single" w:sz="4" w:space="0" w:color="auto"/>
            </w:tcBorders>
            <w:hideMark/>
          </w:tcPr>
          <w:p w14:paraId="73879653" w14:textId="77777777" w:rsidR="003242D9" w:rsidRPr="006E384F" w:rsidRDefault="003242D9" w:rsidP="00EE26EF">
            <w:pPr>
              <w:pStyle w:val="TAH"/>
            </w:pPr>
            <w:r w:rsidRPr="006E384F">
              <w:t>Reference</w:t>
            </w:r>
          </w:p>
        </w:tc>
        <w:tc>
          <w:tcPr>
            <w:tcW w:w="1135" w:type="dxa"/>
            <w:tcBorders>
              <w:top w:val="single" w:sz="4" w:space="0" w:color="auto"/>
              <w:left w:val="single" w:sz="4" w:space="0" w:color="auto"/>
              <w:bottom w:val="single" w:sz="4" w:space="0" w:color="auto"/>
              <w:right w:val="single" w:sz="4" w:space="0" w:color="auto"/>
            </w:tcBorders>
            <w:hideMark/>
          </w:tcPr>
          <w:p w14:paraId="339ED57B" w14:textId="77777777" w:rsidR="003242D9" w:rsidRPr="006E384F" w:rsidRDefault="003242D9" w:rsidP="00EE26EF">
            <w:pPr>
              <w:pStyle w:val="TAH"/>
            </w:pPr>
            <w:r w:rsidRPr="006E384F">
              <w:t>Condition</w:t>
            </w:r>
          </w:p>
        </w:tc>
      </w:tr>
      <w:tr w:rsidR="003242D9" w:rsidRPr="006E384F" w14:paraId="1209FC4C"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4D2D6D7E" w14:textId="77777777" w:rsidR="003242D9" w:rsidRPr="009407EB" w:rsidRDefault="003242D9" w:rsidP="00EE26EF">
            <w:pPr>
              <w:pStyle w:val="TAL"/>
              <w:rPr>
                <w:b/>
                <w:bCs/>
              </w:rPr>
            </w:pPr>
            <w:r w:rsidRPr="009407EB">
              <w:rPr>
                <w:b/>
                <w:bCs/>
              </w:rPr>
              <w:t>list-service[1]</w:t>
            </w:r>
          </w:p>
        </w:tc>
        <w:tc>
          <w:tcPr>
            <w:tcW w:w="2411" w:type="dxa"/>
            <w:tcBorders>
              <w:top w:val="single" w:sz="4" w:space="0" w:color="auto"/>
              <w:left w:val="single" w:sz="4" w:space="0" w:color="auto"/>
              <w:bottom w:val="single" w:sz="4" w:space="0" w:color="auto"/>
              <w:right w:val="single" w:sz="4" w:space="0" w:color="auto"/>
            </w:tcBorders>
          </w:tcPr>
          <w:p w14:paraId="62CE6219" w14:textId="77777777" w:rsidR="003242D9" w:rsidRPr="006E384F" w:rsidRDefault="003242D9" w:rsidP="00EE26EF">
            <w:pPr>
              <w:pStyle w:val="TAL"/>
            </w:pPr>
          </w:p>
        </w:tc>
        <w:tc>
          <w:tcPr>
            <w:tcW w:w="1985" w:type="dxa"/>
            <w:tcBorders>
              <w:top w:val="single" w:sz="4" w:space="0" w:color="auto"/>
              <w:left w:val="single" w:sz="4" w:space="0" w:color="auto"/>
              <w:bottom w:val="single" w:sz="4" w:space="0" w:color="auto"/>
              <w:right w:val="single" w:sz="4" w:space="0" w:color="auto"/>
            </w:tcBorders>
          </w:tcPr>
          <w:p w14:paraId="2296456E" w14:textId="77777777" w:rsidR="003242D9" w:rsidRPr="006E384F" w:rsidRDefault="003242D9" w:rsidP="00EE26EF">
            <w:pPr>
              <w:pStyle w:val="TAL"/>
            </w:pPr>
          </w:p>
        </w:tc>
        <w:tc>
          <w:tcPr>
            <w:tcW w:w="1277" w:type="dxa"/>
            <w:tcBorders>
              <w:top w:val="single" w:sz="4" w:space="0" w:color="auto"/>
              <w:left w:val="single" w:sz="4" w:space="0" w:color="auto"/>
              <w:bottom w:val="single" w:sz="4" w:space="0" w:color="auto"/>
              <w:right w:val="single" w:sz="4" w:space="0" w:color="auto"/>
            </w:tcBorders>
          </w:tcPr>
          <w:p w14:paraId="79F25976" w14:textId="77777777" w:rsidR="003242D9" w:rsidRPr="006E384F" w:rsidRDefault="003242D9"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615EEF2A" w14:textId="77777777" w:rsidR="003242D9" w:rsidRPr="006E384F" w:rsidRDefault="003242D9" w:rsidP="00EE26EF">
            <w:pPr>
              <w:pStyle w:val="TAL"/>
            </w:pPr>
          </w:p>
        </w:tc>
      </w:tr>
      <w:tr w:rsidR="003242D9" w:rsidRPr="006E384F" w14:paraId="45E79B56"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2420A183" w14:textId="77777777" w:rsidR="003242D9" w:rsidRPr="009407EB" w:rsidRDefault="003242D9" w:rsidP="00EE26EF">
            <w:pPr>
              <w:pStyle w:val="TAL"/>
              <w:rPr>
                <w:b/>
                <w:bCs/>
              </w:rPr>
            </w:pPr>
            <w:r w:rsidRPr="009407EB">
              <w:rPr>
                <w:b/>
                <w:bCs/>
              </w:rPr>
              <w:t xml:space="preserve">  mcpttgi:</w:t>
            </w:r>
            <w:r w:rsidRPr="00536031">
              <w:rPr>
                <w:b/>
                <w:bCs/>
              </w:rPr>
              <w:t>preconfigured-group-use-onl</w:t>
            </w:r>
            <w:r>
              <w:rPr>
                <w:b/>
                <w:bCs/>
              </w:rPr>
              <w:t>y</w:t>
            </w:r>
          </w:p>
        </w:tc>
        <w:tc>
          <w:tcPr>
            <w:tcW w:w="2411" w:type="dxa"/>
            <w:tcBorders>
              <w:top w:val="single" w:sz="4" w:space="0" w:color="auto"/>
              <w:left w:val="single" w:sz="4" w:space="0" w:color="auto"/>
              <w:bottom w:val="single" w:sz="4" w:space="0" w:color="auto"/>
              <w:right w:val="single" w:sz="4" w:space="0" w:color="auto"/>
            </w:tcBorders>
          </w:tcPr>
          <w:p w14:paraId="12E0F762" w14:textId="77777777" w:rsidR="003242D9" w:rsidRPr="006E384F" w:rsidRDefault="003242D9" w:rsidP="00EE26EF">
            <w:pPr>
              <w:pStyle w:val="TAL"/>
            </w:pPr>
            <w:r>
              <w:t>true</w:t>
            </w:r>
          </w:p>
        </w:tc>
        <w:tc>
          <w:tcPr>
            <w:tcW w:w="1985" w:type="dxa"/>
            <w:tcBorders>
              <w:top w:val="single" w:sz="4" w:space="0" w:color="auto"/>
              <w:left w:val="single" w:sz="4" w:space="0" w:color="auto"/>
              <w:bottom w:val="single" w:sz="4" w:space="0" w:color="auto"/>
              <w:right w:val="single" w:sz="4" w:space="0" w:color="auto"/>
            </w:tcBorders>
            <w:hideMark/>
          </w:tcPr>
          <w:p w14:paraId="5B7F2771" w14:textId="77777777" w:rsidR="003242D9" w:rsidRPr="006E384F" w:rsidRDefault="003242D9" w:rsidP="00EE26EF">
            <w:pPr>
              <w:pStyle w:val="TAL"/>
              <w:rPr>
                <w:b/>
              </w:rPr>
            </w:pPr>
          </w:p>
        </w:tc>
        <w:tc>
          <w:tcPr>
            <w:tcW w:w="1277" w:type="dxa"/>
            <w:tcBorders>
              <w:top w:val="single" w:sz="4" w:space="0" w:color="auto"/>
              <w:left w:val="single" w:sz="4" w:space="0" w:color="auto"/>
              <w:bottom w:val="single" w:sz="4" w:space="0" w:color="auto"/>
              <w:right w:val="single" w:sz="4" w:space="0" w:color="auto"/>
            </w:tcBorders>
          </w:tcPr>
          <w:p w14:paraId="381906C6" w14:textId="77777777" w:rsidR="003242D9" w:rsidRPr="000D06F9" w:rsidRDefault="003242D9" w:rsidP="00EE26EF">
            <w:pPr>
              <w:pStyle w:val="TAL"/>
            </w:pPr>
            <w:r w:rsidRPr="000D06F9">
              <w:t>TS 24.481 [31] clause 7.2.4.2</w:t>
            </w:r>
          </w:p>
        </w:tc>
        <w:tc>
          <w:tcPr>
            <w:tcW w:w="1135" w:type="dxa"/>
            <w:tcBorders>
              <w:top w:val="single" w:sz="4" w:space="0" w:color="auto"/>
              <w:left w:val="single" w:sz="4" w:space="0" w:color="auto"/>
              <w:bottom w:val="single" w:sz="4" w:space="0" w:color="auto"/>
              <w:right w:val="single" w:sz="4" w:space="0" w:color="auto"/>
            </w:tcBorders>
          </w:tcPr>
          <w:p w14:paraId="3325A2E9" w14:textId="77777777" w:rsidR="003242D9" w:rsidRPr="009407EB" w:rsidRDefault="003242D9" w:rsidP="00EE26EF">
            <w:pPr>
              <w:pStyle w:val="TAL"/>
              <w:rPr>
                <w:highlight w:val="green"/>
              </w:rPr>
            </w:pPr>
          </w:p>
        </w:tc>
      </w:tr>
    </w:tbl>
    <w:p w14:paraId="613F1226" w14:textId="77777777" w:rsidR="003242D9" w:rsidRDefault="003242D9" w:rsidP="003242D9"/>
    <w:p w14:paraId="00842B68" w14:textId="77777777" w:rsidR="0060718E" w:rsidRPr="001C0FC4" w:rsidRDefault="0060718E" w:rsidP="0060718E">
      <w:pPr>
        <w:pStyle w:val="Heading3"/>
      </w:pPr>
      <w:bookmarkStart w:id="1246" w:name="_Toc210385187"/>
      <w:r>
        <w:t>6.2.17</w:t>
      </w:r>
      <w:r w:rsidRPr="001C0FC4">
        <w:tab/>
      </w:r>
      <w:r w:rsidRPr="00F661C7">
        <w:t>On-network / File Distribution (FD) / FD Using Media Plane / Group Standalone FD / Preconfigured Group Use Only</w:t>
      </w:r>
      <w:bookmarkEnd w:id="1246"/>
    </w:p>
    <w:p w14:paraId="6981E110" w14:textId="77777777" w:rsidR="0060718E" w:rsidRPr="00CF3112" w:rsidRDefault="0060718E" w:rsidP="0060718E">
      <w:pPr>
        <w:pStyle w:val="H6"/>
      </w:pPr>
      <w:r>
        <w:t>6.2.17</w:t>
      </w:r>
      <w:r w:rsidRPr="00CF3112">
        <w:t>.1</w:t>
      </w:r>
      <w:r w:rsidRPr="00CF3112">
        <w:tab/>
        <w:t>Test Purpose (TP)</w:t>
      </w:r>
    </w:p>
    <w:p w14:paraId="36A40A11" w14:textId="77777777" w:rsidR="0060718E" w:rsidRPr="00CF3112" w:rsidRDefault="0060718E" w:rsidP="0060718E">
      <w:pPr>
        <w:pStyle w:val="H6"/>
      </w:pPr>
      <w:r w:rsidRPr="00CF3112">
        <w:t>(1)</w:t>
      </w:r>
    </w:p>
    <w:p w14:paraId="4E22F8A7" w14:textId="77777777" w:rsidR="0060718E" w:rsidRPr="00CF3112" w:rsidRDefault="0060718E" w:rsidP="0060718E">
      <w:pPr>
        <w:pStyle w:val="PL"/>
      </w:pPr>
      <w:r w:rsidRPr="00CF3112">
        <w:rPr>
          <w:b/>
        </w:rPr>
        <w:t>with</w:t>
      </w:r>
      <w:r w:rsidRPr="00CF3112">
        <w:t xml:space="preserve"> { UE (MCDATA Client) registered and authorised for MCDATA Service }</w:t>
      </w:r>
    </w:p>
    <w:p w14:paraId="2EAA0DA3" w14:textId="77777777" w:rsidR="0060718E" w:rsidRPr="00CF3112" w:rsidRDefault="0060718E" w:rsidP="0060718E">
      <w:pPr>
        <w:pStyle w:val="PL"/>
      </w:pPr>
      <w:r w:rsidRPr="00CF3112">
        <w:t>ensure that {</w:t>
      </w:r>
    </w:p>
    <w:p w14:paraId="4CDA006E" w14:textId="77777777" w:rsidR="0060718E" w:rsidRPr="00CF3112" w:rsidRDefault="0060718E" w:rsidP="0060718E">
      <w:pPr>
        <w:pStyle w:val="PL"/>
      </w:pPr>
      <w:r w:rsidRPr="00CF3112">
        <w:t xml:space="preserve">  </w:t>
      </w:r>
      <w:r w:rsidRPr="00CF3112">
        <w:rPr>
          <w:b/>
        </w:rPr>
        <w:t>when</w:t>
      </w:r>
      <w:r w:rsidRPr="00CF3112">
        <w:t xml:space="preserve"> { the MCDATA User requests to send a Group Standalone FD message </w:t>
      </w:r>
      <w:r w:rsidRPr="001C0FC4">
        <w:t>using the media plane</w:t>
      </w:r>
      <w:r>
        <w:t xml:space="preserve"> </w:t>
      </w:r>
      <w:r w:rsidRPr="00CF3112">
        <w:t>to a group configured for preconfigured group use only }</w:t>
      </w:r>
    </w:p>
    <w:p w14:paraId="624F4A1C" w14:textId="77777777" w:rsidR="0060718E" w:rsidRPr="00CF3112" w:rsidRDefault="0060718E" w:rsidP="0060718E">
      <w:pPr>
        <w:pStyle w:val="PL"/>
      </w:pPr>
      <w:r w:rsidRPr="00CF3112">
        <w:t xml:space="preserve">    </w:t>
      </w:r>
      <w:r w:rsidRPr="00CF3112">
        <w:rPr>
          <w:b/>
        </w:rPr>
        <w:t>then</w:t>
      </w:r>
      <w:r w:rsidRPr="00CF3112">
        <w:t xml:space="preserve"> { UE (MCDATA Client) indicate to the MCDATA user that group standalone FD is not allowed on the indicated group and does not send a </w:t>
      </w:r>
      <w:r>
        <w:t>SIP INVITE</w:t>
      </w:r>
      <w:r w:rsidRPr="00CF3112">
        <w:t xml:space="preserve"> request }</w:t>
      </w:r>
    </w:p>
    <w:p w14:paraId="16DAFF52" w14:textId="77777777" w:rsidR="0060718E" w:rsidRDefault="0060718E" w:rsidP="0060718E">
      <w:pPr>
        <w:pStyle w:val="PL"/>
      </w:pPr>
      <w:r w:rsidRPr="00CF3112">
        <w:t xml:space="preserve">            }</w:t>
      </w:r>
    </w:p>
    <w:p w14:paraId="1412D85D" w14:textId="77777777" w:rsidR="0060718E" w:rsidRPr="006E384F" w:rsidRDefault="0060718E" w:rsidP="0060718E">
      <w:pPr>
        <w:pStyle w:val="PL"/>
      </w:pPr>
    </w:p>
    <w:p w14:paraId="6A81BCE3" w14:textId="77777777" w:rsidR="0060718E" w:rsidRPr="001C0FC4" w:rsidRDefault="0060718E" w:rsidP="0060718E">
      <w:pPr>
        <w:pStyle w:val="H6"/>
      </w:pPr>
      <w:r>
        <w:t>6.2.17</w:t>
      </w:r>
      <w:r w:rsidRPr="001C0FC4">
        <w:t>.2</w:t>
      </w:r>
      <w:r w:rsidRPr="001C0FC4">
        <w:tab/>
        <w:t>Conformance requirements</w:t>
      </w:r>
    </w:p>
    <w:p w14:paraId="0E3830FA" w14:textId="77777777" w:rsidR="0060718E" w:rsidRPr="001C0FC4" w:rsidRDefault="0060718E" w:rsidP="0060718E">
      <w:r w:rsidRPr="001C0FC4">
        <w:t xml:space="preserve">References: The conformance requirements covered in the current TC are specified in: TS 24.282, clause </w:t>
      </w:r>
      <w:r w:rsidRPr="00B02A0B">
        <w:rPr>
          <w:rFonts w:eastAsia="Malgun Gothic"/>
        </w:rPr>
        <w:t>10.2.</w:t>
      </w:r>
      <w:r>
        <w:rPr>
          <w:rFonts w:eastAsia="Malgun Gothic"/>
        </w:rPr>
        <w:t>5.2.3.</w:t>
      </w:r>
      <w:r w:rsidRPr="001C0FC4">
        <w:t xml:space="preserve">  Unless otherwise stated, these are Rel-1</w:t>
      </w:r>
      <w:r>
        <w:t>7</w:t>
      </w:r>
      <w:r w:rsidRPr="001C0FC4">
        <w:t xml:space="preserve"> requirements.</w:t>
      </w:r>
    </w:p>
    <w:p w14:paraId="1CBB9880" w14:textId="77777777" w:rsidR="0060718E" w:rsidRPr="001C0FC4" w:rsidRDefault="0060718E" w:rsidP="0060718E">
      <w:r w:rsidRPr="001C0FC4">
        <w:t>[TS 24.282, clause 10.2.</w:t>
      </w:r>
      <w:r>
        <w:t>5.2.3</w:t>
      </w:r>
      <w:r w:rsidRPr="001C0FC4">
        <w:t>]</w:t>
      </w:r>
    </w:p>
    <w:p w14:paraId="63D62A62" w14:textId="77777777" w:rsidR="0060718E" w:rsidRPr="00B02A0B" w:rsidRDefault="0060718E" w:rsidP="0060718E">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2A24E12C" w14:textId="77777777" w:rsidR="0060718E" w:rsidRPr="00B02A0B" w:rsidRDefault="0060718E" w:rsidP="0060718E">
      <w:pPr>
        <w:rPr>
          <w:noProof/>
          <w:lang w:val="en-US"/>
        </w:rPr>
      </w:pPr>
      <w:r w:rsidRPr="00B02A0B">
        <w:rPr>
          <w:noProof/>
          <w:lang w:val="en-US"/>
        </w:rPr>
        <w:t>The MCData client:</w:t>
      </w:r>
    </w:p>
    <w:p w14:paraId="63DF1A37" w14:textId="77777777" w:rsidR="0060718E" w:rsidRPr="00B02A0B" w:rsidRDefault="0060718E" w:rsidP="0060718E">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00FDA9E5" w14:textId="77777777" w:rsidR="0060718E" w:rsidRPr="00B02A0B" w:rsidRDefault="0060718E" w:rsidP="0060718E">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1E6B579D" w14:textId="77777777" w:rsidR="0060718E" w:rsidRPr="00B02A0B" w:rsidRDefault="0060718E" w:rsidP="0060718E">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170CD5F7" w14:textId="77777777" w:rsidR="0060718E" w:rsidRPr="00B02A0B" w:rsidRDefault="0060718E" w:rsidP="0060718E">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791EFC" w14:textId="77777777" w:rsidR="0060718E" w:rsidRPr="00B02A0B" w:rsidRDefault="0060718E" w:rsidP="0060718E">
      <w:pPr>
        <w:pStyle w:val="B1"/>
      </w:pPr>
      <w:r w:rsidRPr="00B02A0B">
        <w:t>5)</w:t>
      </w:r>
      <w:r w:rsidRPr="00B02A0B">
        <w:tab/>
        <w:t>should include the "timer" option tag in the Supported header field;</w:t>
      </w:r>
    </w:p>
    <w:p w14:paraId="5BA69F38" w14:textId="77777777" w:rsidR="0060718E" w:rsidRPr="00B02A0B" w:rsidRDefault="0060718E" w:rsidP="0060718E">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22371EA2" w14:textId="77777777" w:rsidR="0060718E" w:rsidRPr="00B02A0B" w:rsidRDefault="0060718E" w:rsidP="0060718E">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79EE6EC" w14:textId="77777777" w:rsidR="0060718E" w:rsidRPr="00B02A0B" w:rsidRDefault="0060718E" w:rsidP="0060718E">
      <w:pPr>
        <w:pStyle w:val="B1"/>
        <w:rPr>
          <w:noProof/>
        </w:rPr>
      </w:pPr>
      <w:r w:rsidRPr="00B02A0B">
        <w:t>8)</w:t>
      </w:r>
      <w:r w:rsidRPr="00B02A0B">
        <w:tab/>
        <w:t xml:space="preserve">if a </w:t>
      </w:r>
      <w:r w:rsidRPr="00B02A0B">
        <w:rPr>
          <w:noProof/>
        </w:rPr>
        <w:t>one-to-one file distribution is requested:</w:t>
      </w:r>
    </w:p>
    <w:p w14:paraId="660DBCCE" w14:textId="77777777" w:rsidR="0060718E" w:rsidRPr="00B02A0B" w:rsidRDefault="0060718E" w:rsidP="0060718E">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38111935" w14:textId="77777777" w:rsidR="0060718E" w:rsidRPr="00B02A0B" w:rsidRDefault="0060718E" w:rsidP="0060718E">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300CF17" w14:textId="77777777" w:rsidR="0060718E" w:rsidRPr="00B02A0B" w:rsidRDefault="0060718E" w:rsidP="0060718E">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511547BF" w14:textId="77777777" w:rsidR="0060718E" w:rsidRPr="00B02A0B" w:rsidRDefault="0060718E" w:rsidP="0060718E">
      <w:pPr>
        <w:pStyle w:val="B2"/>
        <w:rPr>
          <w:lang w:eastAsia="ko-KR"/>
        </w:rPr>
      </w:pPr>
      <w:r w:rsidRPr="00B02A0B">
        <w:rPr>
          <w:lang w:eastAsia="ko-KR"/>
        </w:rPr>
        <w:t>a)</w:t>
      </w:r>
      <w:r w:rsidRPr="00B02A0B">
        <w:rPr>
          <w:lang w:eastAsia="ko-KR"/>
        </w:rPr>
        <w:tab/>
        <w:t>shall insert in the SIP INVITE request a MIME resource-lists body with the MCData ID of the invited MCData user</w:t>
      </w:r>
      <w:r w:rsidRPr="003D5A8E">
        <w:rPr>
          <w:lang w:eastAsia="ko-KR"/>
        </w:rPr>
        <w:t xml:space="preserve"> or the functional alias to be called</w:t>
      </w:r>
      <w:r w:rsidRPr="00B02A0B">
        <w:rPr>
          <w:lang w:eastAsia="ko-KR"/>
        </w:rPr>
        <w:t>, according to rules and procedures of IETF RFC 5366 [18];</w:t>
      </w:r>
    </w:p>
    <w:p w14:paraId="386E528A" w14:textId="77777777" w:rsidR="0060718E" w:rsidRDefault="0060718E" w:rsidP="0060718E">
      <w:pPr>
        <w:pStyle w:val="B2"/>
      </w:pPr>
      <w:r w:rsidRPr="003D5A8E">
        <w:t>NOTE</w:t>
      </w:r>
      <w:r w:rsidRPr="00C91445">
        <w:t> </w:t>
      </w:r>
      <w:r>
        <w:t>0</w:t>
      </w:r>
      <w:r w:rsidRPr="003D5A8E">
        <w:t>:</w:t>
      </w:r>
      <w:r w:rsidRPr="003D5A8E">
        <w:tab/>
        <w:t>The MCData client indicates whether an MCData ID or a functional alias is to be called as specified in step 8) b) below.</w:t>
      </w:r>
    </w:p>
    <w:p w14:paraId="7B61550A" w14:textId="77777777" w:rsidR="0060718E" w:rsidRPr="00B02A0B" w:rsidRDefault="0060718E" w:rsidP="0060718E">
      <w:pPr>
        <w:pStyle w:val="B2"/>
      </w:pPr>
      <w:r w:rsidRPr="00B02A0B">
        <w:t>b)</w:t>
      </w:r>
      <w:r w:rsidRPr="00B02A0B">
        <w:tab/>
        <w:t>shall contain an application/vnd.3gpp.mcdata-info+xml MIME body with the &lt;mcdatainfo&gt; element containing the &lt;mcdata-Params&gt; element with:</w:t>
      </w:r>
    </w:p>
    <w:p w14:paraId="600869D3" w14:textId="77777777" w:rsidR="0060718E" w:rsidRPr="00B02A0B" w:rsidRDefault="0060718E" w:rsidP="0060718E">
      <w:pPr>
        <w:pStyle w:val="B3"/>
      </w:pPr>
      <w:r w:rsidRPr="00B02A0B">
        <w:t>i)</w:t>
      </w:r>
      <w:r w:rsidRPr="00B02A0B">
        <w:tab/>
        <w:t>the &lt;request-type&gt; element set to a value of "one-to-one-fd";</w:t>
      </w:r>
    </w:p>
    <w:p w14:paraId="3DD0B3F8" w14:textId="77777777" w:rsidR="0060718E" w:rsidRDefault="0060718E" w:rsidP="0060718E">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B44BE1">
        <w:rPr>
          <w:lang w:eastAsia="ko-KR"/>
        </w:rPr>
        <w:t>used as a target of the call request</w:t>
      </w:r>
      <w:r>
        <w:t xml:space="preserve">; </w:t>
      </w:r>
    </w:p>
    <w:p w14:paraId="0A9515A7" w14:textId="77777777" w:rsidR="0060718E" w:rsidRDefault="0060718E" w:rsidP="0060718E">
      <w:pPr>
        <w:pStyle w:val="B3"/>
      </w:pPr>
      <w:r>
        <w:t>i</w:t>
      </w:r>
      <w:r w:rsidRPr="00B02A0B">
        <w:t>ii)</w:t>
      </w:r>
      <w:r w:rsidRPr="00B02A0B">
        <w:tab/>
        <w:t xml:space="preserve">if the MCData client is aware of active functional aliases and if an active functional alias is to be included in the SIP INVITE request, the &lt;functional-alias-URI&gt; element set to the URI of the used functional alias; </w:t>
      </w:r>
      <w:r>
        <w:t>and</w:t>
      </w:r>
    </w:p>
    <w:p w14:paraId="146C5201" w14:textId="77777777" w:rsidR="0060718E" w:rsidRPr="00B02A0B" w:rsidRDefault="0060718E" w:rsidP="0060718E">
      <w:pPr>
        <w:pStyle w:val="B3"/>
      </w:pPr>
      <w:r>
        <w:t>iv</w:t>
      </w:r>
      <w:r w:rsidRPr="00B87095">
        <w:t>)</w:t>
      </w:r>
      <w:r w:rsidRPr="00B87095">
        <w:tab/>
        <w:t>if the MC</w:t>
      </w:r>
      <w:r w:rsidRPr="00B02A0B">
        <w:t>Data</w:t>
      </w:r>
      <w:r w:rsidRPr="00B87095">
        <w:t xml:space="preserve"> user has requested an application priority,</w:t>
      </w:r>
      <w:r w:rsidRPr="00B62D1C">
        <w:t xml:space="preserve"> </w:t>
      </w:r>
      <w:r>
        <w:t>the &lt;anyExt&gt; element with the &lt;user-requested-priority&gt; element</w:t>
      </w:r>
      <w:r w:rsidRPr="00B87095">
        <w:t xml:space="preserve"> set to the user provided value</w:t>
      </w:r>
      <w:r>
        <w:t>;</w:t>
      </w:r>
    </w:p>
    <w:p w14:paraId="1A92BBE5" w14:textId="77777777" w:rsidR="0060718E" w:rsidRPr="00B02A0B" w:rsidRDefault="0060718E" w:rsidP="0060718E">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A3EF744" w14:textId="77777777" w:rsidR="0060718E" w:rsidRPr="00B02A0B" w:rsidRDefault="0060718E" w:rsidP="0060718E">
      <w:pPr>
        <w:pStyle w:val="B3"/>
      </w:pPr>
      <w:r w:rsidRPr="00B02A0B">
        <w:t>i)</w:t>
      </w:r>
      <w:r w:rsidRPr="00B02A0B">
        <w:tab/>
        <w:t>if necessary, shall instruct the key management client to request keying material from the key management server as described in 3GPP TS 33.180 [26];</w:t>
      </w:r>
    </w:p>
    <w:p w14:paraId="2CA0B296" w14:textId="77777777" w:rsidR="0060718E" w:rsidRPr="00B02A0B" w:rsidRDefault="0060718E" w:rsidP="0060718E">
      <w:pPr>
        <w:pStyle w:val="B3"/>
      </w:pPr>
      <w:r w:rsidRPr="00B02A0B">
        <w:t>ii)</w:t>
      </w:r>
      <w:r w:rsidRPr="00B02A0B">
        <w:tab/>
        <w:t>shall use the keying material to generate a PCK as described in 3GPP TS 33.180 [26];</w:t>
      </w:r>
    </w:p>
    <w:p w14:paraId="2BEFF7E4" w14:textId="77777777" w:rsidR="0060718E" w:rsidRPr="00B02A0B" w:rsidRDefault="0060718E" w:rsidP="0060718E">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0059FAD" w14:textId="77777777" w:rsidR="0060718E" w:rsidRPr="00B02A0B" w:rsidRDefault="0060718E" w:rsidP="0060718E">
      <w:pPr>
        <w:pStyle w:val="B3"/>
      </w:pPr>
      <w:r w:rsidRPr="00B02A0B">
        <w:t>iv)</w:t>
      </w:r>
      <w:r w:rsidRPr="00B02A0B">
        <w:tab/>
        <w:t>shall encrypt the PCK to a UID associated to the MCData client using the MCData ID of the invited user and a time related parameter as described in 3GPP TS 33.180 [26];</w:t>
      </w:r>
    </w:p>
    <w:p w14:paraId="62CB6C03" w14:textId="77777777" w:rsidR="0060718E" w:rsidRPr="00B02A0B" w:rsidRDefault="0060718E" w:rsidP="0060718E">
      <w:pPr>
        <w:pStyle w:val="B3"/>
      </w:pPr>
      <w:r w:rsidRPr="00B02A0B">
        <w:t>v)</w:t>
      </w:r>
      <w:r w:rsidRPr="00B02A0B">
        <w:tab/>
        <w:t>shall generate a MIKEY-SAKKE I_MESSAGE using the encapsulated PCK and PCK-ID as specified in 3GPP TS 33.180 [26]; and</w:t>
      </w:r>
    </w:p>
    <w:p w14:paraId="30FBA9D3" w14:textId="77777777" w:rsidR="0060718E" w:rsidRPr="00B02A0B" w:rsidRDefault="0060718E" w:rsidP="0060718E">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41AECB5C" w14:textId="77777777" w:rsidR="0060718E" w:rsidRPr="00B02A0B" w:rsidRDefault="0060718E" w:rsidP="0060718E">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69BC5BBD" w14:textId="77777777" w:rsidR="0060718E" w:rsidRPr="00B02A0B" w:rsidRDefault="0060718E" w:rsidP="0060718E">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7A186143" w14:textId="77777777" w:rsidR="0060718E" w:rsidRPr="00B02A0B" w:rsidRDefault="0060718E" w:rsidP="0060718E">
      <w:pPr>
        <w:pStyle w:val="B1"/>
      </w:pPr>
      <w:r w:rsidRPr="00B02A0B">
        <w:rPr>
          <w:noProof/>
        </w:rPr>
        <w:t>9)</w:t>
      </w:r>
      <w:r w:rsidRPr="00B02A0B">
        <w:rPr>
          <w:noProof/>
        </w:rPr>
        <w:tab/>
        <w:t>if a group file distribution is requested:</w:t>
      </w:r>
    </w:p>
    <w:p w14:paraId="14582DFF" w14:textId="77777777" w:rsidR="0060718E" w:rsidRPr="00B02A0B" w:rsidRDefault="0060718E" w:rsidP="0060718E">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configured on the group management client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15E93D6C" w14:textId="77777777" w:rsidR="0060718E" w:rsidRPr="00B02A0B" w:rsidRDefault="0060718E" w:rsidP="0060718E">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2FE60B09" w14:textId="77777777" w:rsidR="0060718E" w:rsidRPr="00B02A0B" w:rsidRDefault="0060718E" w:rsidP="0060718E">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274237F4" w14:textId="77777777" w:rsidR="0060718E" w:rsidRPr="00B02A0B" w:rsidRDefault="0060718E" w:rsidP="0060718E">
      <w:pPr>
        <w:pStyle w:val="B3"/>
      </w:pPr>
      <w:r w:rsidRPr="00B02A0B">
        <w:t>ii)</w:t>
      </w:r>
      <w:r w:rsidRPr="00B02A0B">
        <w:tab/>
        <w:t>shall skip the remainder of this procedure; and</w:t>
      </w:r>
    </w:p>
    <w:p w14:paraId="326963C2" w14:textId="77777777" w:rsidR="0060718E" w:rsidRPr="00B02A0B" w:rsidRDefault="0060718E" w:rsidP="0060718E">
      <w:pPr>
        <w:pStyle w:val="B2"/>
      </w:pPr>
      <w:r w:rsidRPr="00B02A0B">
        <w:t>b)</w:t>
      </w:r>
      <w:r w:rsidRPr="00B02A0B">
        <w:tab/>
        <w:t>shall contain in an application/vnd.3gpp.mcdata-info+xml MIME body with the &lt;mcdatainfo&gt; element containing the &lt;mcdata-Params&gt; element with:</w:t>
      </w:r>
    </w:p>
    <w:p w14:paraId="1024D455" w14:textId="77777777" w:rsidR="0060718E" w:rsidRPr="00B02A0B" w:rsidRDefault="0060718E" w:rsidP="0060718E">
      <w:pPr>
        <w:pStyle w:val="B3"/>
      </w:pPr>
      <w:r w:rsidRPr="00B02A0B">
        <w:t>i)</w:t>
      </w:r>
      <w:r w:rsidRPr="00B02A0B">
        <w:tab/>
        <w:t>the &lt;request-type&gt; element set to a value of "group-fd";</w:t>
      </w:r>
    </w:p>
    <w:p w14:paraId="6FF285F6" w14:textId="77777777" w:rsidR="0060718E" w:rsidRPr="00B02A0B" w:rsidRDefault="0060718E" w:rsidP="0060718E">
      <w:pPr>
        <w:pStyle w:val="B3"/>
      </w:pPr>
      <w:r w:rsidRPr="00B02A0B">
        <w:t>ii)</w:t>
      </w:r>
      <w:r w:rsidRPr="00B02A0B">
        <w:tab/>
        <w:t>the &lt;mcdata-request-uri&gt; element set to the MCData group identity;</w:t>
      </w:r>
    </w:p>
    <w:p w14:paraId="460A1A57" w14:textId="77777777" w:rsidR="0060718E" w:rsidRPr="00B02A0B" w:rsidRDefault="0060718E" w:rsidP="0060718E">
      <w:pPr>
        <w:pStyle w:val="B3"/>
      </w:pPr>
      <w:r w:rsidRPr="00B02A0B">
        <w:t>iii)</w:t>
      </w:r>
      <w:r w:rsidRPr="00B02A0B">
        <w:tab/>
        <w:t>the &lt;mcdata-client-id&gt; element set to the MCData client ID of the originating MCData client;</w:t>
      </w:r>
    </w:p>
    <w:p w14:paraId="0CA14BB5" w14:textId="77777777" w:rsidR="0060718E" w:rsidRPr="00B02A0B" w:rsidRDefault="0060718E" w:rsidP="0060718E">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22E218E6" w14:textId="77777777" w:rsidR="0060718E" w:rsidRDefault="0060718E" w:rsidP="0060718E">
      <w:pPr>
        <w:pStyle w:val="B3"/>
      </w:pPr>
      <w:r w:rsidRPr="00B02A0B">
        <w:t>iv)</w:t>
      </w:r>
      <w:r w:rsidRPr="00B02A0B">
        <w:tab/>
        <w:t xml:space="preserve">if the MCData client is aware of active functional aliases and if an active functional alias is to be included in the SIP INVITE request, the &lt;functional-alias-URI&gt; element set to the URI of the used functional alias; </w:t>
      </w:r>
      <w:r>
        <w:t>and</w:t>
      </w:r>
    </w:p>
    <w:p w14:paraId="56E20798" w14:textId="77777777" w:rsidR="0060718E" w:rsidRPr="00B02A0B" w:rsidRDefault="0060718E" w:rsidP="0060718E">
      <w:pPr>
        <w:pStyle w:val="B3"/>
      </w:pPr>
      <w:r>
        <w:t>v</w:t>
      </w:r>
      <w:r w:rsidRPr="00B87095">
        <w:t>)</w:t>
      </w:r>
      <w:r w:rsidRPr="00B87095">
        <w:tab/>
        <w:t>if the MC</w:t>
      </w:r>
      <w:r w:rsidRPr="00B02A0B">
        <w:t>Data</w:t>
      </w:r>
      <w:r w:rsidRPr="00B87095">
        <w:t xml:space="preserve"> user has requested an application priority,</w:t>
      </w:r>
      <w:r w:rsidRPr="00B62D1C">
        <w:t xml:space="preserve"> </w:t>
      </w:r>
      <w:r>
        <w:t>the &lt;anyExt&gt; element with the &lt;user-requested-priority&gt; element</w:t>
      </w:r>
      <w:r w:rsidRPr="00B87095">
        <w:t xml:space="preserve"> set to the user provided value</w:t>
      </w:r>
      <w:r>
        <w:t>;</w:t>
      </w:r>
    </w:p>
    <w:p w14:paraId="384A3C78" w14:textId="77777777" w:rsidR="0060718E" w:rsidRPr="00B02A0B" w:rsidRDefault="0060718E" w:rsidP="0060718E">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12FE90CD" w14:textId="77777777" w:rsidR="0060718E" w:rsidRPr="00B02A0B" w:rsidRDefault="0060718E" w:rsidP="0060718E">
      <w:pPr>
        <w:pStyle w:val="B2"/>
      </w:pPr>
      <w:r w:rsidRPr="00B02A0B">
        <w:t>d)</w:t>
      </w:r>
      <w:r w:rsidRPr="00B02A0B">
        <w:tab/>
        <w:t>if the MCData user has requested the origination of an MCData imminent peril group communication, the MCData client shall execute the procedures in clause 6.2.8.1.9;</w:t>
      </w:r>
    </w:p>
    <w:p w14:paraId="4B05CDB5" w14:textId="77777777" w:rsidR="0060718E" w:rsidRPr="00B02A0B" w:rsidRDefault="0060718E" w:rsidP="0060718E">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38B16C4D" w14:textId="77777777" w:rsidR="0060718E" w:rsidRPr="00B02A0B" w:rsidRDefault="0060718E" w:rsidP="0060718E">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09948DC2" w14:textId="77777777" w:rsidR="0060718E" w:rsidRPr="00B02A0B" w:rsidRDefault="0060718E" w:rsidP="0060718E">
      <w:pPr>
        <w:pStyle w:val="B1"/>
      </w:pPr>
      <w:r w:rsidRPr="00B02A0B">
        <w:t>10)</w:t>
      </w:r>
      <w:r w:rsidRPr="00B02A0B">
        <w:tab/>
        <w:t>shall set the Request-URI of the SIP INVITE request to the public service identity identifying the participating MCData function serving the MCData user;</w:t>
      </w:r>
    </w:p>
    <w:p w14:paraId="230EFF67" w14:textId="77777777" w:rsidR="0060718E" w:rsidRPr="00B02A0B" w:rsidRDefault="0060718E" w:rsidP="0060718E">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1168E78A" w14:textId="77777777" w:rsidR="0060718E" w:rsidRPr="00B02A0B" w:rsidRDefault="0060718E" w:rsidP="0060718E">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08759CD" w14:textId="77777777" w:rsidR="0060718E" w:rsidRPr="00B02A0B" w:rsidRDefault="0060718E" w:rsidP="0060718E">
      <w:pPr>
        <w:pStyle w:val="B1"/>
      </w:pPr>
      <w:r w:rsidRPr="00B02A0B">
        <w:t>12)</w:t>
      </w:r>
      <w:r w:rsidRPr="00B02A0B">
        <w:tab/>
        <w:t>shall include an SDP offer according to 3GPP TS 24.229 [5] with the clarifications given in clause 10.2.5.2.1; and</w:t>
      </w:r>
    </w:p>
    <w:p w14:paraId="638CB795" w14:textId="77777777" w:rsidR="0060718E" w:rsidRPr="00B02A0B" w:rsidRDefault="0060718E" w:rsidP="0060718E">
      <w:pPr>
        <w:pStyle w:val="B1"/>
      </w:pPr>
      <w:r w:rsidRPr="00B02A0B">
        <w:t>13)</w:t>
      </w:r>
      <w:r w:rsidRPr="00B02A0B">
        <w:tab/>
        <w:t>shall send the SIP INVITE request towards the MCData server according to 3GPP TS 24.229 [5].</w:t>
      </w:r>
    </w:p>
    <w:p w14:paraId="286BAC1E" w14:textId="77777777" w:rsidR="0060718E" w:rsidRPr="00D81E31" w:rsidRDefault="0060718E" w:rsidP="006071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5B6C9CC" w14:textId="77777777" w:rsidR="0060718E" w:rsidRDefault="0060718E" w:rsidP="0060718E">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 xml:space="preserve">SIP INVITE request a MIME resource-lists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Pr="00B44BE1">
        <w:rPr>
          <w:lang w:eastAsia="ko-KR"/>
        </w:rPr>
        <w:t xml:space="preserve">in the &lt;mcdata-request-uri&gt; element of the application/vnd.3gpp.mcdata-info MIME body </w:t>
      </w:r>
      <w:r>
        <w:rPr>
          <w:lang w:eastAsia="ko-KR"/>
        </w:rPr>
        <w:t xml:space="preserve"> in the </w:t>
      </w:r>
      <w:r>
        <w:t>received SIP 300 (</w:t>
      </w:r>
      <w:r w:rsidRPr="00271550">
        <w:t>Multiple Choices</w:t>
      </w:r>
      <w:r>
        <w:t xml:space="preserve">) </w:t>
      </w:r>
      <w:r w:rsidRPr="0073469F">
        <w:rPr>
          <w:lang w:eastAsia="ko-KR"/>
        </w:rPr>
        <w:t>response;</w:t>
      </w:r>
    </w:p>
    <w:p w14:paraId="10687B38" w14:textId="77777777" w:rsidR="0060718E" w:rsidRDefault="0060718E" w:rsidP="006071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into 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34BBA3C" w14:textId="77777777" w:rsidR="0060718E" w:rsidRDefault="0060718E" w:rsidP="006071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B344DB0" w14:textId="77777777" w:rsidR="0060718E" w:rsidRPr="00B02A0B" w:rsidRDefault="0060718E" w:rsidP="0060718E">
      <w:r w:rsidRPr="00B02A0B">
        <w:t>On receipt of a SIP 2xx response to the SIP INVITE request, the MCData client:</w:t>
      </w:r>
    </w:p>
    <w:p w14:paraId="00953421" w14:textId="77777777" w:rsidR="0060718E" w:rsidRPr="00B02A0B" w:rsidRDefault="0060718E" w:rsidP="0060718E">
      <w:pPr>
        <w:pStyle w:val="B1"/>
      </w:pPr>
      <w:r w:rsidRPr="00B02A0B">
        <w:t>0)</w:t>
      </w:r>
      <w:r w:rsidRPr="00B02A0B">
        <w:tab/>
        <w:t>if the response is to a SIP INVITE request for an MCData emergency group an MCData imminent peril group communication, shall perform the actions specified in clause 6.2.8.1.4;</w:t>
      </w:r>
    </w:p>
    <w:p w14:paraId="76FD8BA2" w14:textId="77777777" w:rsidR="0060718E" w:rsidRPr="00B02A0B" w:rsidRDefault="0060718E" w:rsidP="0060718E">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77E2C826" w14:textId="77777777" w:rsidR="0060718E" w:rsidRPr="00B02A0B" w:rsidRDefault="0060718E" w:rsidP="0060718E">
      <w:pPr>
        <w:pStyle w:val="B1"/>
      </w:pPr>
      <w:r w:rsidRPr="00B02A0B">
        <w:t>2)</w:t>
      </w:r>
      <w:r w:rsidRPr="00B02A0B">
        <w:tab/>
        <w:t>shall send a SIP ACK request as specified in 3GPP TS 24.229 [5];</w:t>
      </w:r>
    </w:p>
    <w:p w14:paraId="522560C0" w14:textId="77777777" w:rsidR="0060718E" w:rsidRPr="00B02A0B" w:rsidRDefault="0060718E" w:rsidP="0060718E">
      <w:pPr>
        <w:pStyle w:val="B1"/>
      </w:pPr>
      <w:r w:rsidRPr="00B02A0B">
        <w:t>3)</w:t>
      </w:r>
      <w:r w:rsidRPr="00B02A0B">
        <w:tab/>
        <w:t>shall start the SIP Session timer according to rules and procedures of IETF RFC 4028 [38]; and</w:t>
      </w:r>
    </w:p>
    <w:p w14:paraId="7EFD84D5" w14:textId="77777777" w:rsidR="0060718E" w:rsidRPr="00B02A0B" w:rsidRDefault="0060718E" w:rsidP="0060718E">
      <w:pPr>
        <w:pStyle w:val="B1"/>
      </w:pPr>
      <w:r w:rsidRPr="00B02A0B">
        <w:t>4)</w:t>
      </w:r>
      <w:r w:rsidRPr="00B02A0B">
        <w:tab/>
        <w:t>shall interact with the media plane as specified in 3GPP TS 24.582 [15] clause 7.1.2.</w:t>
      </w:r>
    </w:p>
    <w:p w14:paraId="5EDDCC79" w14:textId="77777777" w:rsidR="0060718E" w:rsidRPr="00B02A0B" w:rsidRDefault="0060718E" w:rsidP="0060718E">
      <w:r w:rsidRPr="00B02A0B">
        <w:t>On receipt of a SIP 4xx response, a SIP 5xx response or a SIP 6xx response to the SIP INVITE request, the MCData client:</w:t>
      </w:r>
    </w:p>
    <w:p w14:paraId="7DFA29C6" w14:textId="77777777" w:rsidR="0060718E" w:rsidRPr="00B02A0B" w:rsidRDefault="0060718E" w:rsidP="0060718E">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01219FBF" w14:textId="77777777" w:rsidR="0060718E" w:rsidRPr="00B02A0B" w:rsidRDefault="0060718E" w:rsidP="0060718E">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01FA1DF5" w14:textId="77777777" w:rsidR="0060718E" w:rsidRPr="00B02A0B" w:rsidRDefault="0060718E" w:rsidP="0060718E">
      <w:pPr>
        <w:pStyle w:val="B1"/>
      </w:pPr>
      <w:r w:rsidRPr="00B02A0B">
        <w:t>2)</w:t>
      </w:r>
      <w:r w:rsidRPr="00B02A0B">
        <w:tab/>
        <w:t>shall indicate to the MCData user that the file could not be sent; and</w:t>
      </w:r>
    </w:p>
    <w:p w14:paraId="735C02FD" w14:textId="77777777" w:rsidR="0060718E" w:rsidRPr="00B02A0B" w:rsidRDefault="0060718E" w:rsidP="0060718E">
      <w:pPr>
        <w:pStyle w:val="B1"/>
      </w:pPr>
      <w:r w:rsidRPr="00B02A0B">
        <w:t>3)</w:t>
      </w:r>
      <w:r w:rsidRPr="00B02A0B">
        <w:tab/>
        <w:t>shall send a SIP ACK request as specified in 3GPP TS 24.229 [5].</w:t>
      </w:r>
    </w:p>
    <w:p w14:paraId="2BEB9816" w14:textId="77777777" w:rsidR="0060718E" w:rsidRPr="00B02A0B" w:rsidRDefault="0060718E" w:rsidP="0060718E">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08364C01" w14:textId="77777777" w:rsidR="0060718E" w:rsidRPr="00B02A0B" w:rsidRDefault="0060718E" w:rsidP="0060718E">
      <w:r w:rsidRPr="00B02A0B">
        <w:t>On receipt of a SIP INFO request where the Request-URI contains an MCData session ID identifying an ongoing one to-one session, the MCData client shall follow the actions specified in clause 6.2.8.3.7.</w:t>
      </w:r>
    </w:p>
    <w:p w14:paraId="260E64D5" w14:textId="77777777" w:rsidR="0060718E" w:rsidRPr="00B02A0B" w:rsidRDefault="0060718E" w:rsidP="0060718E">
      <w:r w:rsidRPr="00B02A0B">
        <w:t>On receipt of an indication from the media plane indicating that the file was not sent successfully, the MCData client shall:</w:t>
      </w:r>
    </w:p>
    <w:p w14:paraId="113F0823" w14:textId="77777777" w:rsidR="0060718E" w:rsidRPr="00B02A0B" w:rsidRDefault="0060718E" w:rsidP="0060718E">
      <w:pPr>
        <w:pStyle w:val="B1"/>
      </w:pPr>
      <w:r w:rsidRPr="00B02A0B">
        <w:t>1)</w:t>
      </w:r>
      <w:r w:rsidRPr="00B02A0B">
        <w:tab/>
        <w:t>shall generate a SIP BYE request according to 3GPP TS 24.229 [5] with:</w:t>
      </w:r>
    </w:p>
    <w:p w14:paraId="3A27E881" w14:textId="77777777" w:rsidR="0060718E" w:rsidRPr="00B02A0B" w:rsidRDefault="0060718E" w:rsidP="0060718E">
      <w:pPr>
        <w:pStyle w:val="B2"/>
      </w:pPr>
      <w:r w:rsidRPr="00B02A0B">
        <w:t>a)</w:t>
      </w:r>
      <w:r w:rsidRPr="00B02A0B">
        <w:tab/>
        <w:t>Reason code set to "SIP";</w:t>
      </w:r>
    </w:p>
    <w:p w14:paraId="280F62C6" w14:textId="77777777" w:rsidR="0060718E" w:rsidRPr="00B02A0B" w:rsidRDefault="0060718E" w:rsidP="0060718E">
      <w:pPr>
        <w:pStyle w:val="B2"/>
      </w:pPr>
      <w:r w:rsidRPr="00B02A0B">
        <w:t>b)</w:t>
      </w:r>
      <w:r w:rsidRPr="00B02A0B">
        <w:tab/>
        <w:t>cause set to "480"; and</w:t>
      </w:r>
    </w:p>
    <w:p w14:paraId="714D0B76" w14:textId="77777777" w:rsidR="0060718E" w:rsidRPr="00B02A0B" w:rsidRDefault="0060718E" w:rsidP="0060718E">
      <w:pPr>
        <w:pStyle w:val="B2"/>
      </w:pPr>
      <w:r w:rsidRPr="00B02A0B">
        <w:t>c)</w:t>
      </w:r>
      <w:r w:rsidRPr="00B02A0B">
        <w:tab/>
        <w:t>text set to "transmission failed";</w:t>
      </w:r>
    </w:p>
    <w:p w14:paraId="33BD9D49" w14:textId="77777777" w:rsidR="0060718E" w:rsidRPr="00B02A0B" w:rsidRDefault="0060718E" w:rsidP="0060718E">
      <w:pPr>
        <w:pStyle w:val="B1"/>
      </w:pPr>
      <w:r w:rsidRPr="00B02A0B">
        <w:t>2)</w:t>
      </w:r>
      <w:r w:rsidRPr="00B02A0B">
        <w:tab/>
        <w:t>shall set the Request-URI to the MCData session identity to release; and</w:t>
      </w:r>
    </w:p>
    <w:p w14:paraId="0C47D742" w14:textId="77777777" w:rsidR="0060718E" w:rsidRPr="00B02A0B" w:rsidRDefault="0060718E" w:rsidP="0060718E">
      <w:pPr>
        <w:pStyle w:val="B1"/>
      </w:pPr>
      <w:r w:rsidRPr="00B02A0B">
        <w:t>3)</w:t>
      </w:r>
      <w:r w:rsidRPr="00B02A0B">
        <w:tab/>
        <w:t>shall send a SIP BYE request towards MCData server according to 3GPP TS 24.229 [5].</w:t>
      </w:r>
    </w:p>
    <w:p w14:paraId="3B19BB5F" w14:textId="77777777" w:rsidR="0060718E" w:rsidRPr="001C0FC4" w:rsidRDefault="0060718E" w:rsidP="0060718E">
      <w:pPr>
        <w:pStyle w:val="H6"/>
      </w:pPr>
      <w:r>
        <w:t>6.2.17</w:t>
      </w:r>
      <w:r w:rsidRPr="001C0FC4">
        <w:t>.3</w:t>
      </w:r>
      <w:r w:rsidRPr="001C0FC4">
        <w:tab/>
        <w:t>Test description</w:t>
      </w:r>
    </w:p>
    <w:p w14:paraId="6535EE6C" w14:textId="77777777" w:rsidR="0060718E" w:rsidRPr="001C0FC4" w:rsidRDefault="0060718E" w:rsidP="0060718E">
      <w:pPr>
        <w:pStyle w:val="H6"/>
      </w:pPr>
      <w:r>
        <w:t>6.2.17</w:t>
      </w:r>
      <w:r w:rsidRPr="001C0FC4">
        <w:t>.3.1</w:t>
      </w:r>
      <w:r w:rsidRPr="001C0FC4">
        <w:tab/>
        <w:t>Pre-test conditions</w:t>
      </w:r>
    </w:p>
    <w:p w14:paraId="610886F0" w14:textId="77777777" w:rsidR="0060718E" w:rsidRDefault="0060718E" w:rsidP="0060718E">
      <w:pPr>
        <w:pStyle w:val="H6"/>
      </w:pPr>
      <w:r w:rsidRPr="00102CE5">
        <w:t>Test configuration</w:t>
      </w:r>
      <w:r>
        <w:t>:</w:t>
      </w:r>
    </w:p>
    <w:p w14:paraId="1F2D9FFF" w14:textId="77777777" w:rsidR="0060718E" w:rsidRDefault="0060718E" w:rsidP="0060718E">
      <w:pPr>
        <w:pStyle w:val="B1"/>
      </w:pPr>
      <w:r>
        <w:t>-</w:t>
      </w:r>
      <w:r>
        <w:tab/>
        <w:t>Single cell configuration according to TS 37.579-1 [2] clause 5.2.2.2.1.</w:t>
      </w:r>
    </w:p>
    <w:p w14:paraId="345FC850" w14:textId="77777777" w:rsidR="0060718E" w:rsidRPr="001C0FC4" w:rsidRDefault="0060718E" w:rsidP="0060718E">
      <w:pPr>
        <w:pStyle w:val="B1"/>
      </w:pPr>
      <w:r w:rsidRPr="001C0FC4">
        <w:t>-</w:t>
      </w:r>
      <w:r w:rsidRPr="001C0FC4">
        <w:tab/>
        <w:t xml:space="preserve">Test File 1 for CO FD as specified in annex A.2.1 as specified in Annex A.2.2 </w:t>
      </w:r>
      <w:r>
        <w:t>is</w:t>
      </w:r>
      <w:r w:rsidRPr="001C0FC4">
        <w:t xml:space="preserve"> available at the UE for upload.</w:t>
      </w:r>
    </w:p>
    <w:p w14:paraId="59947443" w14:textId="77777777" w:rsidR="0060718E" w:rsidRDefault="0060718E" w:rsidP="0060718E">
      <w:pPr>
        <w:pStyle w:val="H6"/>
      </w:pPr>
      <w:r>
        <w:t>Preamble:</w:t>
      </w:r>
    </w:p>
    <w:p w14:paraId="2F3D07F5" w14:textId="77777777" w:rsidR="0060718E" w:rsidRDefault="0060718E" w:rsidP="0060718E">
      <w:pPr>
        <w:pStyle w:val="B1"/>
      </w:pPr>
      <w:r>
        <w:t>-</w:t>
      </w:r>
      <w:r>
        <w:tab/>
        <w:t>The UE has performed procedure 'Initial registration' as described in TS 37.579-1 [2] clause 5.4.2.</w:t>
      </w:r>
    </w:p>
    <w:p w14:paraId="5366FEC5" w14:textId="77777777" w:rsidR="0060718E" w:rsidRDefault="0060718E" w:rsidP="0060718E">
      <w:pPr>
        <w:pStyle w:val="B1"/>
      </w:pPr>
      <w:r>
        <w:t>-</w:t>
      </w:r>
      <w:r>
        <w:tab/>
      </w:r>
      <w:r w:rsidRPr="000573F5">
        <w:t>UE States at the end of the preamble</w:t>
      </w:r>
      <w:r>
        <w:t>:</w:t>
      </w:r>
    </w:p>
    <w:p w14:paraId="3148B152" w14:textId="77777777" w:rsidR="0060718E" w:rsidRDefault="0060718E" w:rsidP="0060718E">
      <w:pPr>
        <w:pStyle w:val="B2"/>
      </w:pPr>
      <w:r>
        <w:t>-</w:t>
      </w:r>
      <w:r>
        <w:tab/>
        <w:t>The UE is in RRC_IDLE state.</w:t>
      </w:r>
    </w:p>
    <w:p w14:paraId="4CC763E4" w14:textId="77777777" w:rsidR="0060718E" w:rsidRDefault="0060718E" w:rsidP="0060718E">
      <w:pPr>
        <w:pStyle w:val="B2"/>
      </w:pPr>
      <w:r>
        <w:t>-</w:t>
      </w:r>
      <w:r>
        <w:tab/>
        <w:t>The client is registered for MCData.</w:t>
      </w:r>
    </w:p>
    <w:p w14:paraId="184FF826" w14:textId="77777777" w:rsidR="0060718E" w:rsidRPr="001C0FC4" w:rsidRDefault="0060718E" w:rsidP="0060718E">
      <w:pPr>
        <w:pStyle w:val="H6"/>
      </w:pPr>
      <w:r>
        <w:t>6.2.17</w:t>
      </w:r>
      <w:r w:rsidRPr="001C0FC4">
        <w:t>.3.2</w:t>
      </w:r>
      <w:r w:rsidRPr="001C0FC4">
        <w:tab/>
        <w:t>Test procedure sequence</w:t>
      </w:r>
    </w:p>
    <w:p w14:paraId="4EEF86DF" w14:textId="77777777" w:rsidR="0060718E" w:rsidRPr="001C0FC4" w:rsidRDefault="0060718E" w:rsidP="0060718E">
      <w:pPr>
        <w:pStyle w:val="TH"/>
      </w:pPr>
      <w:r w:rsidRPr="001C0FC4">
        <w:t xml:space="preserve">Table </w:t>
      </w:r>
      <w:r>
        <w:t>6.2.17</w:t>
      </w:r>
      <w:r w:rsidRPr="001C0FC4">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0718E" w:rsidRPr="001C0FC4" w14:paraId="77C8D80B" w14:textId="77777777" w:rsidTr="00EE26EF">
        <w:tc>
          <w:tcPr>
            <w:tcW w:w="649" w:type="dxa"/>
            <w:tcBorders>
              <w:top w:val="single" w:sz="4" w:space="0" w:color="auto"/>
              <w:left w:val="single" w:sz="4" w:space="0" w:color="auto"/>
              <w:bottom w:val="nil"/>
              <w:right w:val="single" w:sz="4" w:space="0" w:color="auto"/>
            </w:tcBorders>
            <w:hideMark/>
          </w:tcPr>
          <w:p w14:paraId="5615F446" w14:textId="77777777" w:rsidR="0060718E" w:rsidRPr="001C0FC4" w:rsidRDefault="0060718E" w:rsidP="00EE26EF">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3490469" w14:textId="77777777" w:rsidR="0060718E" w:rsidRPr="001C0FC4" w:rsidRDefault="0060718E" w:rsidP="00EE26EF">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33B07F6" w14:textId="77777777" w:rsidR="0060718E" w:rsidRPr="001C0FC4" w:rsidRDefault="0060718E" w:rsidP="00EE26EF">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AAD3DB6" w14:textId="77777777" w:rsidR="0060718E" w:rsidRPr="001C0FC4" w:rsidRDefault="0060718E" w:rsidP="00EE26EF">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32544AF" w14:textId="77777777" w:rsidR="0060718E" w:rsidRPr="001C0FC4" w:rsidRDefault="0060718E" w:rsidP="00EE26EF">
            <w:pPr>
              <w:pStyle w:val="TAH"/>
            </w:pPr>
            <w:r w:rsidRPr="001C0FC4">
              <w:t>Verdict</w:t>
            </w:r>
          </w:p>
        </w:tc>
      </w:tr>
      <w:tr w:rsidR="0060718E" w:rsidRPr="001C0FC4" w14:paraId="33A8EE55" w14:textId="77777777" w:rsidTr="00EE26EF">
        <w:tc>
          <w:tcPr>
            <w:tcW w:w="649" w:type="dxa"/>
            <w:tcBorders>
              <w:top w:val="nil"/>
              <w:left w:val="single" w:sz="4" w:space="0" w:color="auto"/>
              <w:bottom w:val="single" w:sz="4" w:space="0" w:color="auto"/>
              <w:right w:val="single" w:sz="4" w:space="0" w:color="auto"/>
            </w:tcBorders>
          </w:tcPr>
          <w:p w14:paraId="6F15228B" w14:textId="77777777" w:rsidR="0060718E" w:rsidRPr="001C0FC4" w:rsidRDefault="0060718E" w:rsidP="00EE26EF">
            <w:pPr>
              <w:pStyle w:val="TAH"/>
            </w:pPr>
          </w:p>
        </w:tc>
        <w:tc>
          <w:tcPr>
            <w:tcW w:w="3970" w:type="dxa"/>
            <w:tcBorders>
              <w:top w:val="nil"/>
              <w:left w:val="single" w:sz="4" w:space="0" w:color="auto"/>
              <w:bottom w:val="single" w:sz="4" w:space="0" w:color="auto"/>
              <w:right w:val="single" w:sz="4" w:space="0" w:color="auto"/>
            </w:tcBorders>
          </w:tcPr>
          <w:p w14:paraId="18DB14C7" w14:textId="77777777" w:rsidR="0060718E" w:rsidRPr="001C0FC4" w:rsidRDefault="0060718E" w:rsidP="00EE26E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B8C786" w14:textId="77777777" w:rsidR="0060718E" w:rsidRPr="001C0FC4" w:rsidRDefault="0060718E" w:rsidP="00EE26EF">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6CB201D" w14:textId="77777777" w:rsidR="0060718E" w:rsidRPr="001C0FC4" w:rsidRDefault="0060718E" w:rsidP="00EE26EF">
            <w:pPr>
              <w:pStyle w:val="TAH"/>
            </w:pPr>
            <w:r w:rsidRPr="001C0FC4">
              <w:t>Message</w:t>
            </w:r>
          </w:p>
        </w:tc>
        <w:tc>
          <w:tcPr>
            <w:tcW w:w="567" w:type="dxa"/>
            <w:tcBorders>
              <w:top w:val="nil"/>
              <w:left w:val="single" w:sz="4" w:space="0" w:color="auto"/>
              <w:bottom w:val="single" w:sz="4" w:space="0" w:color="auto"/>
              <w:right w:val="single" w:sz="4" w:space="0" w:color="auto"/>
            </w:tcBorders>
          </w:tcPr>
          <w:p w14:paraId="699C00D4" w14:textId="77777777" w:rsidR="0060718E" w:rsidRPr="001C0FC4" w:rsidRDefault="0060718E" w:rsidP="00EE26EF">
            <w:pPr>
              <w:pStyle w:val="TAH"/>
            </w:pPr>
          </w:p>
        </w:tc>
        <w:tc>
          <w:tcPr>
            <w:tcW w:w="892" w:type="dxa"/>
            <w:tcBorders>
              <w:top w:val="nil"/>
              <w:left w:val="single" w:sz="4" w:space="0" w:color="auto"/>
              <w:bottom w:val="single" w:sz="4" w:space="0" w:color="auto"/>
              <w:right w:val="single" w:sz="4" w:space="0" w:color="auto"/>
            </w:tcBorders>
          </w:tcPr>
          <w:p w14:paraId="20D8AE71" w14:textId="77777777" w:rsidR="0060718E" w:rsidRPr="001C0FC4" w:rsidRDefault="0060718E" w:rsidP="00EE26EF">
            <w:pPr>
              <w:pStyle w:val="TAH"/>
            </w:pPr>
          </w:p>
        </w:tc>
      </w:tr>
      <w:tr w:rsidR="0060718E" w:rsidRPr="009766AB" w14:paraId="3375107F" w14:textId="77777777" w:rsidTr="00EE26EF">
        <w:tc>
          <w:tcPr>
            <w:tcW w:w="649" w:type="dxa"/>
            <w:tcBorders>
              <w:top w:val="single" w:sz="4" w:space="0" w:color="auto"/>
              <w:left w:val="single" w:sz="4" w:space="0" w:color="auto"/>
              <w:bottom w:val="single" w:sz="4" w:space="0" w:color="auto"/>
              <w:right w:val="single" w:sz="4" w:space="0" w:color="auto"/>
            </w:tcBorders>
            <w:hideMark/>
          </w:tcPr>
          <w:p w14:paraId="72CBFF14" w14:textId="77777777" w:rsidR="0060718E" w:rsidRPr="009766AB" w:rsidRDefault="0060718E" w:rsidP="00EE26EF">
            <w:pPr>
              <w:pStyle w:val="TAC"/>
            </w:pPr>
            <w:r w:rsidRPr="009766AB">
              <w:t>1</w:t>
            </w:r>
          </w:p>
        </w:tc>
        <w:tc>
          <w:tcPr>
            <w:tcW w:w="3970" w:type="dxa"/>
            <w:tcBorders>
              <w:top w:val="single" w:sz="4" w:space="0" w:color="auto"/>
              <w:left w:val="single" w:sz="4" w:space="0" w:color="auto"/>
              <w:bottom w:val="single" w:sz="4" w:space="0" w:color="auto"/>
              <w:right w:val="single" w:sz="4" w:space="0" w:color="auto"/>
            </w:tcBorders>
            <w:hideMark/>
          </w:tcPr>
          <w:p w14:paraId="1705980E" w14:textId="77777777" w:rsidR="0060718E" w:rsidRPr="009766AB" w:rsidRDefault="0060718E" w:rsidP="00EE26EF">
            <w:pPr>
              <w:pStyle w:val="TAL"/>
            </w:pPr>
            <w:r w:rsidRPr="009766AB">
              <w:t>Make the UE (MCData client) send test file 1 (Annex A.2.1) for CO group FD over media plane.</w:t>
            </w:r>
          </w:p>
          <w:p w14:paraId="4CA7193E" w14:textId="77777777" w:rsidR="0060718E" w:rsidRPr="009766AB" w:rsidRDefault="0060718E" w:rsidP="00EE26EF">
            <w:pPr>
              <w:pStyle w:val="TAL"/>
            </w:pPr>
            <w:r w:rsidRPr="009766AB">
              <w:t>(NOTE 1, NOTE 2)</w:t>
            </w:r>
          </w:p>
        </w:tc>
        <w:tc>
          <w:tcPr>
            <w:tcW w:w="709" w:type="dxa"/>
            <w:tcBorders>
              <w:top w:val="single" w:sz="4" w:space="0" w:color="auto"/>
              <w:left w:val="single" w:sz="4" w:space="0" w:color="auto"/>
              <w:bottom w:val="single" w:sz="4" w:space="0" w:color="auto"/>
              <w:right w:val="single" w:sz="4" w:space="0" w:color="auto"/>
            </w:tcBorders>
            <w:hideMark/>
          </w:tcPr>
          <w:p w14:paraId="4180364A" w14:textId="77777777" w:rsidR="0060718E" w:rsidRPr="009766AB" w:rsidRDefault="0060718E" w:rsidP="00EE26EF">
            <w:pPr>
              <w:pStyle w:val="TAC"/>
            </w:pPr>
            <w:r w:rsidRPr="009766AB">
              <w:t>-</w:t>
            </w:r>
          </w:p>
        </w:tc>
        <w:tc>
          <w:tcPr>
            <w:tcW w:w="2978" w:type="dxa"/>
            <w:tcBorders>
              <w:top w:val="single" w:sz="4" w:space="0" w:color="auto"/>
              <w:left w:val="single" w:sz="4" w:space="0" w:color="auto"/>
              <w:bottom w:val="single" w:sz="4" w:space="0" w:color="auto"/>
              <w:right w:val="single" w:sz="4" w:space="0" w:color="auto"/>
            </w:tcBorders>
            <w:hideMark/>
          </w:tcPr>
          <w:p w14:paraId="6EAF9BC2" w14:textId="77777777" w:rsidR="0060718E" w:rsidRPr="009766AB" w:rsidRDefault="0060718E" w:rsidP="00EE26EF">
            <w:pPr>
              <w:pStyle w:val="TAL"/>
            </w:pPr>
            <w:r w:rsidRPr="009766AB">
              <w:t>-</w:t>
            </w:r>
          </w:p>
        </w:tc>
        <w:tc>
          <w:tcPr>
            <w:tcW w:w="567" w:type="dxa"/>
            <w:tcBorders>
              <w:top w:val="single" w:sz="4" w:space="0" w:color="auto"/>
              <w:left w:val="single" w:sz="4" w:space="0" w:color="auto"/>
              <w:bottom w:val="single" w:sz="4" w:space="0" w:color="auto"/>
              <w:right w:val="single" w:sz="4" w:space="0" w:color="auto"/>
            </w:tcBorders>
            <w:hideMark/>
          </w:tcPr>
          <w:p w14:paraId="61F74A60" w14:textId="77777777" w:rsidR="0060718E" w:rsidRPr="009766AB" w:rsidRDefault="0060718E" w:rsidP="00EE26EF">
            <w:pPr>
              <w:pStyle w:val="TAC"/>
            </w:pPr>
            <w:r w:rsidRPr="009766AB">
              <w:t>-</w:t>
            </w:r>
          </w:p>
        </w:tc>
        <w:tc>
          <w:tcPr>
            <w:tcW w:w="892" w:type="dxa"/>
            <w:tcBorders>
              <w:top w:val="single" w:sz="4" w:space="0" w:color="auto"/>
              <w:left w:val="single" w:sz="4" w:space="0" w:color="auto"/>
              <w:bottom w:val="single" w:sz="4" w:space="0" w:color="auto"/>
              <w:right w:val="single" w:sz="4" w:space="0" w:color="auto"/>
            </w:tcBorders>
            <w:hideMark/>
          </w:tcPr>
          <w:p w14:paraId="66ED2A1A" w14:textId="77777777" w:rsidR="0060718E" w:rsidRPr="009766AB" w:rsidRDefault="0060718E" w:rsidP="00EE26EF">
            <w:pPr>
              <w:pStyle w:val="TAC"/>
            </w:pPr>
            <w:r w:rsidRPr="009766AB">
              <w:t>-</w:t>
            </w:r>
          </w:p>
        </w:tc>
      </w:tr>
      <w:tr w:rsidR="0060718E" w:rsidRPr="009766AB" w14:paraId="0C293EFE" w14:textId="77777777" w:rsidTr="00EE26EF">
        <w:tc>
          <w:tcPr>
            <w:tcW w:w="649" w:type="dxa"/>
            <w:tcBorders>
              <w:top w:val="single" w:sz="4" w:space="0" w:color="auto"/>
              <w:left w:val="single" w:sz="4" w:space="0" w:color="auto"/>
              <w:bottom w:val="single" w:sz="4" w:space="0" w:color="auto"/>
              <w:right w:val="single" w:sz="4" w:space="0" w:color="auto"/>
            </w:tcBorders>
          </w:tcPr>
          <w:p w14:paraId="2D06A4F1" w14:textId="77777777" w:rsidR="0060718E" w:rsidRPr="009766AB" w:rsidRDefault="0060718E" w:rsidP="00EE26EF">
            <w:pPr>
              <w:pStyle w:val="TAC"/>
            </w:pPr>
            <w:r w:rsidRPr="009766AB">
              <w:t>2</w:t>
            </w:r>
          </w:p>
        </w:tc>
        <w:tc>
          <w:tcPr>
            <w:tcW w:w="3970" w:type="dxa"/>
            <w:tcBorders>
              <w:top w:val="single" w:sz="4" w:space="0" w:color="auto"/>
              <w:left w:val="single" w:sz="4" w:space="0" w:color="auto"/>
              <w:bottom w:val="single" w:sz="4" w:space="0" w:color="auto"/>
              <w:right w:val="single" w:sz="4" w:space="0" w:color="auto"/>
            </w:tcBorders>
          </w:tcPr>
          <w:p w14:paraId="72F26BFE" w14:textId="77777777" w:rsidR="0060718E" w:rsidRPr="009766AB" w:rsidRDefault="0060718E" w:rsidP="00EE26EF">
            <w:pPr>
              <w:pStyle w:val="TAL"/>
            </w:pPr>
            <w:r w:rsidRPr="009766AB">
              <w:t xml:space="preserve">Check: Does the UE (MCData client) send an SIP INVITE request </w:t>
            </w:r>
            <w:r w:rsidRPr="009766AB">
              <w:rPr>
                <w:lang w:eastAsia="x-none"/>
              </w:rPr>
              <w:t>t</w:t>
            </w:r>
            <w:r w:rsidRPr="009766AB">
              <w:rPr>
                <w:rFonts w:eastAsia="Malgun Gothic"/>
              </w:rPr>
              <w:t>o establish a MCData call within the next 5s?</w:t>
            </w:r>
          </w:p>
        </w:tc>
        <w:tc>
          <w:tcPr>
            <w:tcW w:w="709" w:type="dxa"/>
            <w:tcBorders>
              <w:top w:val="single" w:sz="4" w:space="0" w:color="auto"/>
              <w:left w:val="single" w:sz="4" w:space="0" w:color="auto"/>
              <w:bottom w:val="single" w:sz="4" w:space="0" w:color="auto"/>
              <w:right w:val="single" w:sz="4" w:space="0" w:color="auto"/>
            </w:tcBorders>
          </w:tcPr>
          <w:p w14:paraId="5925E330" w14:textId="77777777" w:rsidR="0060718E" w:rsidRPr="009766AB" w:rsidRDefault="0060718E" w:rsidP="00EE26EF">
            <w:pPr>
              <w:pStyle w:val="TAC"/>
            </w:pPr>
            <w:r w:rsidRPr="009766AB">
              <w:rPr>
                <w:szCs w:val="18"/>
              </w:rPr>
              <w:t>--&gt;</w:t>
            </w:r>
          </w:p>
        </w:tc>
        <w:tc>
          <w:tcPr>
            <w:tcW w:w="2978" w:type="dxa"/>
            <w:tcBorders>
              <w:top w:val="single" w:sz="4" w:space="0" w:color="auto"/>
              <w:left w:val="single" w:sz="4" w:space="0" w:color="auto"/>
              <w:bottom w:val="single" w:sz="4" w:space="0" w:color="auto"/>
              <w:right w:val="single" w:sz="4" w:space="0" w:color="auto"/>
            </w:tcBorders>
          </w:tcPr>
          <w:p w14:paraId="1D898247" w14:textId="77777777" w:rsidR="0060718E" w:rsidRPr="009766AB" w:rsidRDefault="0060718E" w:rsidP="00EE26EF">
            <w:pPr>
              <w:pStyle w:val="TAL"/>
            </w:pPr>
            <w:r w:rsidRPr="009766AB">
              <w:t>SIP INVITE</w:t>
            </w:r>
          </w:p>
        </w:tc>
        <w:tc>
          <w:tcPr>
            <w:tcW w:w="567" w:type="dxa"/>
            <w:tcBorders>
              <w:top w:val="single" w:sz="4" w:space="0" w:color="auto"/>
              <w:left w:val="single" w:sz="4" w:space="0" w:color="auto"/>
              <w:bottom w:val="single" w:sz="4" w:space="0" w:color="auto"/>
              <w:right w:val="single" w:sz="4" w:space="0" w:color="auto"/>
            </w:tcBorders>
          </w:tcPr>
          <w:p w14:paraId="3F57AF77" w14:textId="77777777" w:rsidR="0060718E" w:rsidRPr="009766AB" w:rsidRDefault="0060718E" w:rsidP="00EE26EF">
            <w:pPr>
              <w:pStyle w:val="TAC"/>
            </w:pPr>
            <w:r w:rsidRPr="009766AB">
              <w:t>1</w:t>
            </w:r>
          </w:p>
        </w:tc>
        <w:tc>
          <w:tcPr>
            <w:tcW w:w="892" w:type="dxa"/>
            <w:tcBorders>
              <w:top w:val="single" w:sz="4" w:space="0" w:color="auto"/>
              <w:left w:val="single" w:sz="4" w:space="0" w:color="auto"/>
              <w:bottom w:val="single" w:sz="4" w:space="0" w:color="auto"/>
              <w:right w:val="single" w:sz="4" w:space="0" w:color="auto"/>
            </w:tcBorders>
          </w:tcPr>
          <w:p w14:paraId="21F3419F" w14:textId="77777777" w:rsidR="0060718E" w:rsidRPr="009766AB" w:rsidRDefault="0060718E" w:rsidP="00EE26EF">
            <w:pPr>
              <w:pStyle w:val="TAC"/>
            </w:pPr>
            <w:r w:rsidRPr="009766AB">
              <w:t>F</w:t>
            </w:r>
          </w:p>
        </w:tc>
      </w:tr>
      <w:tr w:rsidR="0060718E" w:rsidRPr="009766AB" w14:paraId="1BDB1F1C" w14:textId="77777777" w:rsidTr="00EE26EF">
        <w:tc>
          <w:tcPr>
            <w:tcW w:w="649" w:type="dxa"/>
            <w:tcBorders>
              <w:top w:val="single" w:sz="4" w:space="0" w:color="auto"/>
              <w:left w:val="single" w:sz="4" w:space="0" w:color="auto"/>
              <w:bottom w:val="single" w:sz="4" w:space="0" w:color="auto"/>
              <w:right w:val="single" w:sz="4" w:space="0" w:color="auto"/>
            </w:tcBorders>
          </w:tcPr>
          <w:p w14:paraId="25623BAA" w14:textId="77777777" w:rsidR="0060718E" w:rsidRPr="009766AB" w:rsidRDefault="0060718E" w:rsidP="00EE26EF">
            <w:pPr>
              <w:pStyle w:val="TAC"/>
            </w:pPr>
            <w:r w:rsidRPr="009766AB">
              <w:t>-</w:t>
            </w:r>
          </w:p>
        </w:tc>
        <w:tc>
          <w:tcPr>
            <w:tcW w:w="3970" w:type="dxa"/>
            <w:tcBorders>
              <w:top w:val="single" w:sz="4" w:space="0" w:color="auto"/>
              <w:left w:val="single" w:sz="4" w:space="0" w:color="auto"/>
              <w:bottom w:val="single" w:sz="4" w:space="0" w:color="auto"/>
              <w:right w:val="single" w:sz="4" w:space="0" w:color="auto"/>
            </w:tcBorders>
          </w:tcPr>
          <w:p w14:paraId="4497B4BC" w14:textId="77777777" w:rsidR="0060718E" w:rsidRPr="009766AB" w:rsidRDefault="0060718E" w:rsidP="00EE26EF">
            <w:pPr>
              <w:pStyle w:val="TAL"/>
            </w:pPr>
            <w:r w:rsidRPr="009766AB">
              <w:rPr>
                <w:rFonts w:eastAsia="Calibri"/>
              </w:rPr>
              <w:t xml:space="preserve">EXCEPTION: Step 3a1 describes behaviour that depends on the UE implementation; the "lower case letter" identifies a step sequence that take place if the UE displays an indication </w:t>
            </w:r>
            <w:r w:rsidRPr="009766AB">
              <w:t xml:space="preserve">to the MCData user that </w:t>
            </w:r>
            <w:r w:rsidRPr="009766AB">
              <w:rPr>
                <w:noProof/>
              </w:rPr>
              <w:t>group standalone FD is</w:t>
            </w:r>
            <w:r w:rsidRPr="009766AB">
              <w:t xml:space="preserve"> not allowed on the indicated group</w:t>
            </w:r>
            <w:r w:rsidRPr="009766AB">
              <w:rPr>
                <w:rFonts w:eastAsia="Calibri"/>
              </w:rPr>
              <w:t>1.</w:t>
            </w:r>
          </w:p>
        </w:tc>
        <w:tc>
          <w:tcPr>
            <w:tcW w:w="709" w:type="dxa"/>
            <w:tcBorders>
              <w:top w:val="single" w:sz="4" w:space="0" w:color="auto"/>
              <w:left w:val="single" w:sz="4" w:space="0" w:color="auto"/>
              <w:bottom w:val="single" w:sz="4" w:space="0" w:color="auto"/>
              <w:right w:val="single" w:sz="4" w:space="0" w:color="auto"/>
            </w:tcBorders>
          </w:tcPr>
          <w:p w14:paraId="0AFD712F" w14:textId="77777777" w:rsidR="0060718E" w:rsidRPr="009766AB" w:rsidRDefault="0060718E" w:rsidP="00EE26EF">
            <w:pPr>
              <w:pStyle w:val="TAC"/>
            </w:pPr>
            <w:r w:rsidRPr="009766AB">
              <w:t>-</w:t>
            </w:r>
          </w:p>
        </w:tc>
        <w:tc>
          <w:tcPr>
            <w:tcW w:w="2978" w:type="dxa"/>
            <w:tcBorders>
              <w:top w:val="single" w:sz="4" w:space="0" w:color="auto"/>
              <w:left w:val="single" w:sz="4" w:space="0" w:color="auto"/>
              <w:bottom w:val="single" w:sz="4" w:space="0" w:color="auto"/>
              <w:right w:val="single" w:sz="4" w:space="0" w:color="auto"/>
            </w:tcBorders>
          </w:tcPr>
          <w:p w14:paraId="37EBC63B" w14:textId="77777777" w:rsidR="0060718E" w:rsidRPr="009766AB" w:rsidRDefault="0060718E" w:rsidP="00EE26EF">
            <w:pPr>
              <w:pStyle w:val="TAL"/>
            </w:pPr>
            <w:r w:rsidRPr="009766AB">
              <w:t>-</w:t>
            </w:r>
          </w:p>
        </w:tc>
        <w:tc>
          <w:tcPr>
            <w:tcW w:w="567" w:type="dxa"/>
            <w:tcBorders>
              <w:top w:val="single" w:sz="4" w:space="0" w:color="auto"/>
              <w:left w:val="single" w:sz="4" w:space="0" w:color="auto"/>
              <w:bottom w:val="single" w:sz="4" w:space="0" w:color="auto"/>
              <w:right w:val="single" w:sz="4" w:space="0" w:color="auto"/>
            </w:tcBorders>
          </w:tcPr>
          <w:p w14:paraId="6B209B13" w14:textId="77777777" w:rsidR="0060718E" w:rsidRPr="009766AB" w:rsidRDefault="0060718E" w:rsidP="00EE26EF">
            <w:pPr>
              <w:pStyle w:val="TAC"/>
            </w:pPr>
            <w:r w:rsidRPr="009766AB">
              <w:t>-</w:t>
            </w:r>
          </w:p>
        </w:tc>
        <w:tc>
          <w:tcPr>
            <w:tcW w:w="892" w:type="dxa"/>
            <w:tcBorders>
              <w:top w:val="single" w:sz="4" w:space="0" w:color="auto"/>
              <w:left w:val="single" w:sz="4" w:space="0" w:color="auto"/>
              <w:bottom w:val="single" w:sz="4" w:space="0" w:color="auto"/>
              <w:right w:val="single" w:sz="4" w:space="0" w:color="auto"/>
            </w:tcBorders>
          </w:tcPr>
          <w:p w14:paraId="5CEA1958" w14:textId="77777777" w:rsidR="0060718E" w:rsidRPr="009766AB" w:rsidRDefault="0060718E" w:rsidP="00EE26EF">
            <w:pPr>
              <w:pStyle w:val="TAC"/>
            </w:pPr>
            <w:r w:rsidRPr="009766AB">
              <w:t>-</w:t>
            </w:r>
          </w:p>
        </w:tc>
      </w:tr>
      <w:tr w:rsidR="0060718E" w:rsidRPr="009766AB" w14:paraId="76FB79B9" w14:textId="77777777" w:rsidTr="00EE26EF">
        <w:tc>
          <w:tcPr>
            <w:tcW w:w="649" w:type="dxa"/>
            <w:tcBorders>
              <w:top w:val="single" w:sz="4" w:space="0" w:color="auto"/>
              <w:left w:val="single" w:sz="4" w:space="0" w:color="auto"/>
              <w:bottom w:val="single" w:sz="4" w:space="0" w:color="auto"/>
              <w:right w:val="single" w:sz="4" w:space="0" w:color="auto"/>
            </w:tcBorders>
          </w:tcPr>
          <w:p w14:paraId="40453C5B" w14:textId="77777777" w:rsidR="0060718E" w:rsidRPr="009766AB" w:rsidRDefault="0060718E" w:rsidP="00EE26EF">
            <w:pPr>
              <w:pStyle w:val="TAC"/>
            </w:pPr>
            <w:r w:rsidRPr="009766AB">
              <w:t>3a1</w:t>
            </w:r>
          </w:p>
        </w:tc>
        <w:tc>
          <w:tcPr>
            <w:tcW w:w="3970" w:type="dxa"/>
            <w:tcBorders>
              <w:top w:val="single" w:sz="4" w:space="0" w:color="auto"/>
              <w:left w:val="single" w:sz="4" w:space="0" w:color="auto"/>
              <w:bottom w:val="single" w:sz="4" w:space="0" w:color="auto"/>
              <w:right w:val="single" w:sz="4" w:space="0" w:color="auto"/>
            </w:tcBorders>
          </w:tcPr>
          <w:p w14:paraId="3B2937F7" w14:textId="77777777" w:rsidR="0060718E" w:rsidRPr="009766AB" w:rsidRDefault="0060718E" w:rsidP="00EE26EF">
            <w:pPr>
              <w:pStyle w:val="TAL"/>
            </w:pPr>
            <w:r w:rsidRPr="009766AB">
              <w:t>IF pc_MCX_DisplayInfoFDNotAllowedOnGroup THEN</w:t>
            </w:r>
          </w:p>
          <w:p w14:paraId="3754CE74" w14:textId="77777777" w:rsidR="0060718E" w:rsidRPr="009766AB" w:rsidRDefault="0060718E" w:rsidP="00EE26EF">
            <w:pPr>
              <w:pStyle w:val="TAL"/>
            </w:pPr>
            <w:r w:rsidRPr="009766AB">
              <w:t xml:space="preserve">Check: Does the UE (MCData client) indicate to the MCData user that </w:t>
            </w:r>
            <w:r w:rsidRPr="009766AB">
              <w:rPr>
                <w:noProof/>
              </w:rPr>
              <w:t>group standalone FD is</w:t>
            </w:r>
            <w:r w:rsidRPr="009766AB">
              <w:t xml:space="preserve"> not allowed on the indicated group?</w:t>
            </w:r>
          </w:p>
          <w:p w14:paraId="4B811C2B" w14:textId="77777777" w:rsidR="0060718E" w:rsidRPr="009766AB" w:rsidRDefault="0060718E" w:rsidP="00EE26EF">
            <w:pPr>
              <w:pStyle w:val="TAL"/>
            </w:pPr>
            <w:r w:rsidRPr="009766AB">
              <w:t>(NOTE 1)</w:t>
            </w:r>
          </w:p>
        </w:tc>
        <w:tc>
          <w:tcPr>
            <w:tcW w:w="709" w:type="dxa"/>
            <w:tcBorders>
              <w:top w:val="single" w:sz="4" w:space="0" w:color="auto"/>
              <w:left w:val="single" w:sz="4" w:space="0" w:color="auto"/>
              <w:bottom w:val="single" w:sz="4" w:space="0" w:color="auto"/>
              <w:right w:val="single" w:sz="4" w:space="0" w:color="auto"/>
            </w:tcBorders>
          </w:tcPr>
          <w:p w14:paraId="33228A45" w14:textId="77777777" w:rsidR="0060718E" w:rsidRPr="009766AB" w:rsidRDefault="0060718E" w:rsidP="00EE26EF">
            <w:pPr>
              <w:pStyle w:val="TAC"/>
            </w:pPr>
            <w:r w:rsidRPr="009766AB">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4F1F3B14" w14:textId="77777777" w:rsidR="0060718E" w:rsidRPr="009766AB" w:rsidRDefault="0060718E" w:rsidP="00EE26EF">
            <w:pPr>
              <w:pStyle w:val="TAL"/>
            </w:pPr>
            <w:r w:rsidRPr="009766AB">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7C2A4913" w14:textId="77777777" w:rsidR="0060718E" w:rsidRPr="009766AB" w:rsidRDefault="0060718E" w:rsidP="00EE26EF">
            <w:pPr>
              <w:pStyle w:val="TAC"/>
            </w:pPr>
            <w:r w:rsidRPr="009766AB">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7D4263CC" w14:textId="77777777" w:rsidR="0060718E" w:rsidRPr="009766AB" w:rsidRDefault="0060718E" w:rsidP="00EE26EF">
            <w:pPr>
              <w:pStyle w:val="TAC"/>
            </w:pPr>
            <w:r w:rsidRPr="009766AB">
              <w:rPr>
                <w:rFonts w:eastAsia="Calibri"/>
              </w:rPr>
              <w:t>P</w:t>
            </w:r>
          </w:p>
        </w:tc>
      </w:tr>
      <w:tr w:rsidR="0060718E" w:rsidRPr="009766AB" w14:paraId="599589BF" w14:textId="77777777" w:rsidTr="00EE26EF">
        <w:tc>
          <w:tcPr>
            <w:tcW w:w="9765" w:type="dxa"/>
            <w:gridSpan w:val="6"/>
            <w:tcBorders>
              <w:top w:val="single" w:sz="4" w:space="0" w:color="auto"/>
              <w:left w:val="single" w:sz="4" w:space="0" w:color="auto"/>
              <w:bottom w:val="single" w:sz="4" w:space="0" w:color="auto"/>
              <w:right w:val="single" w:sz="4" w:space="0" w:color="auto"/>
            </w:tcBorders>
            <w:hideMark/>
          </w:tcPr>
          <w:p w14:paraId="2879AEB6" w14:textId="77777777" w:rsidR="0060718E" w:rsidRPr="009766AB" w:rsidRDefault="0060718E" w:rsidP="00EE26EF">
            <w:pPr>
              <w:pStyle w:val="TAN"/>
            </w:pPr>
            <w:r w:rsidRPr="009766AB">
              <w:t>NOTE 1:</w:t>
            </w:r>
            <w:r w:rsidRPr="009766AB">
              <w:tab/>
              <w:t>This is expected to be done via a suitable implementation dependent MMI.</w:t>
            </w:r>
          </w:p>
          <w:p w14:paraId="5F30435F" w14:textId="77777777" w:rsidR="0060718E" w:rsidRPr="009766AB" w:rsidRDefault="0060718E" w:rsidP="00EE26EF">
            <w:pPr>
              <w:pStyle w:val="TAN"/>
            </w:pPr>
            <w:r w:rsidRPr="009766AB">
              <w:t>NOTE 2:</w:t>
            </w:r>
            <w:r w:rsidRPr="009766AB">
              <w:tab/>
              <w:t>Test file 1 for CO FD as specified in annex A.2.1.</w:t>
            </w:r>
          </w:p>
        </w:tc>
      </w:tr>
    </w:tbl>
    <w:p w14:paraId="58D2565A" w14:textId="77777777" w:rsidR="0060718E" w:rsidRPr="009766AB" w:rsidRDefault="0060718E" w:rsidP="0060718E"/>
    <w:p w14:paraId="18479F1A" w14:textId="77777777" w:rsidR="0060718E" w:rsidRPr="009766AB" w:rsidRDefault="0060718E" w:rsidP="0060718E">
      <w:pPr>
        <w:pStyle w:val="H6"/>
      </w:pPr>
      <w:r w:rsidRPr="009766AB">
        <w:t>6.2.17.3.3</w:t>
      </w:r>
      <w:r w:rsidRPr="009766AB">
        <w:tab/>
        <w:t>Specific message contents</w:t>
      </w:r>
    </w:p>
    <w:p w14:paraId="0EAF6B36" w14:textId="77777777" w:rsidR="0060718E" w:rsidRPr="009766AB" w:rsidRDefault="0060718E" w:rsidP="0060718E">
      <w:pPr>
        <w:pStyle w:val="TH"/>
      </w:pPr>
      <w:r w:rsidRPr="009766AB">
        <w:t xml:space="preserve">Table 6.2.17.3.3-1: </w:t>
      </w:r>
      <w:r w:rsidRPr="009766AB">
        <w:rPr>
          <w:rFonts w:eastAsia="SimSun"/>
        </w:rPr>
        <w:t>Group Configuration document</w:t>
      </w:r>
      <w:r w:rsidRPr="009766AB">
        <w:t xml:space="preserve"> (Preamble)</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60718E" w:rsidRPr="009766AB" w14:paraId="659156DD"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7AB0A405" w14:textId="77777777" w:rsidR="0060718E" w:rsidRPr="009766AB" w:rsidRDefault="0060718E" w:rsidP="00EE26EF">
            <w:pPr>
              <w:pStyle w:val="TAL"/>
            </w:pPr>
            <w:r w:rsidRPr="009766AB">
              <w:t xml:space="preserve">Derivation Path: TS 37.579-1 [2], </w:t>
            </w:r>
            <w:r w:rsidRPr="009766AB">
              <w:rPr>
                <w:rFonts w:eastAsia="SimSun"/>
              </w:rPr>
              <w:t>Table 5.5.7.4-2</w:t>
            </w:r>
          </w:p>
        </w:tc>
      </w:tr>
      <w:tr w:rsidR="0060718E" w:rsidRPr="009766AB" w14:paraId="5B5C1595"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13BE50A7" w14:textId="77777777" w:rsidR="0060718E" w:rsidRPr="009766AB" w:rsidRDefault="0060718E" w:rsidP="00EE26EF">
            <w:pPr>
              <w:pStyle w:val="TAH"/>
            </w:pPr>
            <w:r w:rsidRPr="009766AB">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0728CD85" w14:textId="77777777" w:rsidR="0060718E" w:rsidRPr="009766AB" w:rsidRDefault="0060718E" w:rsidP="00EE26EF">
            <w:pPr>
              <w:pStyle w:val="TAH"/>
            </w:pPr>
            <w:r w:rsidRPr="009766AB">
              <w:t>Value/remark</w:t>
            </w:r>
          </w:p>
        </w:tc>
        <w:tc>
          <w:tcPr>
            <w:tcW w:w="1985" w:type="dxa"/>
            <w:tcBorders>
              <w:top w:val="single" w:sz="4" w:space="0" w:color="auto"/>
              <w:left w:val="single" w:sz="4" w:space="0" w:color="auto"/>
              <w:bottom w:val="single" w:sz="4" w:space="0" w:color="auto"/>
              <w:right w:val="single" w:sz="4" w:space="0" w:color="auto"/>
            </w:tcBorders>
            <w:hideMark/>
          </w:tcPr>
          <w:p w14:paraId="4361194B" w14:textId="77777777" w:rsidR="0060718E" w:rsidRPr="009766AB" w:rsidRDefault="0060718E" w:rsidP="00EE26EF">
            <w:pPr>
              <w:pStyle w:val="TAH"/>
            </w:pPr>
            <w:r w:rsidRPr="009766AB">
              <w:t>Comment</w:t>
            </w:r>
          </w:p>
        </w:tc>
        <w:tc>
          <w:tcPr>
            <w:tcW w:w="1277" w:type="dxa"/>
            <w:tcBorders>
              <w:top w:val="single" w:sz="4" w:space="0" w:color="auto"/>
              <w:left w:val="single" w:sz="4" w:space="0" w:color="auto"/>
              <w:bottom w:val="single" w:sz="4" w:space="0" w:color="auto"/>
              <w:right w:val="single" w:sz="4" w:space="0" w:color="auto"/>
            </w:tcBorders>
            <w:hideMark/>
          </w:tcPr>
          <w:p w14:paraId="7F143200" w14:textId="77777777" w:rsidR="0060718E" w:rsidRPr="009766AB" w:rsidRDefault="0060718E" w:rsidP="00EE26EF">
            <w:pPr>
              <w:pStyle w:val="TAH"/>
            </w:pPr>
            <w:r w:rsidRPr="009766AB">
              <w:t>Reference</w:t>
            </w:r>
          </w:p>
        </w:tc>
        <w:tc>
          <w:tcPr>
            <w:tcW w:w="1135" w:type="dxa"/>
            <w:tcBorders>
              <w:top w:val="single" w:sz="4" w:space="0" w:color="auto"/>
              <w:left w:val="single" w:sz="4" w:space="0" w:color="auto"/>
              <w:bottom w:val="single" w:sz="4" w:space="0" w:color="auto"/>
              <w:right w:val="single" w:sz="4" w:space="0" w:color="auto"/>
            </w:tcBorders>
            <w:hideMark/>
          </w:tcPr>
          <w:p w14:paraId="44CF2F73" w14:textId="77777777" w:rsidR="0060718E" w:rsidRPr="009766AB" w:rsidRDefault="0060718E" w:rsidP="00EE26EF">
            <w:pPr>
              <w:pStyle w:val="TAH"/>
            </w:pPr>
            <w:r w:rsidRPr="009766AB">
              <w:t>Condition</w:t>
            </w:r>
          </w:p>
        </w:tc>
      </w:tr>
      <w:tr w:rsidR="0060718E" w:rsidRPr="009766AB" w14:paraId="5F9F08A5"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76B4E7EB" w14:textId="77777777" w:rsidR="0060718E" w:rsidRPr="009766AB" w:rsidRDefault="0060718E" w:rsidP="00EE26EF">
            <w:pPr>
              <w:pStyle w:val="TAL"/>
              <w:rPr>
                <w:b/>
                <w:bCs/>
              </w:rPr>
            </w:pPr>
            <w:r w:rsidRPr="009766AB">
              <w:rPr>
                <w:b/>
                <w:bCs/>
              </w:rPr>
              <w:t>list-service[1]</w:t>
            </w:r>
          </w:p>
        </w:tc>
        <w:tc>
          <w:tcPr>
            <w:tcW w:w="2411" w:type="dxa"/>
            <w:tcBorders>
              <w:top w:val="single" w:sz="4" w:space="0" w:color="auto"/>
              <w:left w:val="single" w:sz="4" w:space="0" w:color="auto"/>
              <w:bottom w:val="single" w:sz="4" w:space="0" w:color="auto"/>
              <w:right w:val="single" w:sz="4" w:space="0" w:color="auto"/>
            </w:tcBorders>
          </w:tcPr>
          <w:p w14:paraId="153206B4" w14:textId="77777777" w:rsidR="0060718E" w:rsidRPr="009766AB" w:rsidRDefault="0060718E" w:rsidP="00EE26EF">
            <w:pPr>
              <w:pStyle w:val="TAL"/>
            </w:pPr>
          </w:p>
        </w:tc>
        <w:tc>
          <w:tcPr>
            <w:tcW w:w="1985" w:type="dxa"/>
            <w:tcBorders>
              <w:top w:val="single" w:sz="4" w:space="0" w:color="auto"/>
              <w:left w:val="single" w:sz="4" w:space="0" w:color="auto"/>
              <w:bottom w:val="single" w:sz="4" w:space="0" w:color="auto"/>
              <w:right w:val="single" w:sz="4" w:space="0" w:color="auto"/>
            </w:tcBorders>
          </w:tcPr>
          <w:p w14:paraId="3B37E342" w14:textId="77777777" w:rsidR="0060718E" w:rsidRPr="009766AB" w:rsidRDefault="0060718E" w:rsidP="00EE26EF">
            <w:pPr>
              <w:pStyle w:val="TAL"/>
            </w:pPr>
          </w:p>
        </w:tc>
        <w:tc>
          <w:tcPr>
            <w:tcW w:w="1277" w:type="dxa"/>
            <w:tcBorders>
              <w:top w:val="single" w:sz="4" w:space="0" w:color="auto"/>
              <w:left w:val="single" w:sz="4" w:space="0" w:color="auto"/>
              <w:bottom w:val="single" w:sz="4" w:space="0" w:color="auto"/>
              <w:right w:val="single" w:sz="4" w:space="0" w:color="auto"/>
            </w:tcBorders>
          </w:tcPr>
          <w:p w14:paraId="6A1639D5" w14:textId="77777777" w:rsidR="0060718E" w:rsidRPr="009766AB" w:rsidRDefault="0060718E"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71B59EEE" w14:textId="77777777" w:rsidR="0060718E" w:rsidRPr="009766AB" w:rsidRDefault="0060718E" w:rsidP="00EE26EF">
            <w:pPr>
              <w:pStyle w:val="TAL"/>
            </w:pPr>
          </w:p>
        </w:tc>
      </w:tr>
      <w:tr w:rsidR="0060718E" w:rsidRPr="006E384F" w14:paraId="78969105"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731B8944" w14:textId="77777777" w:rsidR="0060718E" w:rsidRPr="009766AB" w:rsidRDefault="0060718E" w:rsidP="00EE26EF">
            <w:pPr>
              <w:pStyle w:val="TAL"/>
              <w:rPr>
                <w:b/>
                <w:bCs/>
              </w:rPr>
            </w:pPr>
            <w:r w:rsidRPr="009766AB">
              <w:rPr>
                <w:b/>
                <w:bCs/>
              </w:rPr>
              <w:t xml:space="preserve">  mcpttgi:preconfigured-group-use-only</w:t>
            </w:r>
          </w:p>
        </w:tc>
        <w:tc>
          <w:tcPr>
            <w:tcW w:w="2411" w:type="dxa"/>
            <w:tcBorders>
              <w:top w:val="single" w:sz="4" w:space="0" w:color="auto"/>
              <w:left w:val="single" w:sz="4" w:space="0" w:color="auto"/>
              <w:bottom w:val="single" w:sz="4" w:space="0" w:color="auto"/>
              <w:right w:val="single" w:sz="4" w:space="0" w:color="auto"/>
            </w:tcBorders>
          </w:tcPr>
          <w:p w14:paraId="026DE20E" w14:textId="77777777" w:rsidR="0060718E" w:rsidRPr="009766AB" w:rsidRDefault="0060718E" w:rsidP="00EE26EF">
            <w:pPr>
              <w:pStyle w:val="TAL"/>
            </w:pPr>
            <w:r w:rsidRPr="009766AB">
              <w:t>true</w:t>
            </w:r>
          </w:p>
        </w:tc>
        <w:tc>
          <w:tcPr>
            <w:tcW w:w="1985" w:type="dxa"/>
            <w:tcBorders>
              <w:top w:val="single" w:sz="4" w:space="0" w:color="auto"/>
              <w:left w:val="single" w:sz="4" w:space="0" w:color="auto"/>
              <w:bottom w:val="single" w:sz="4" w:space="0" w:color="auto"/>
              <w:right w:val="single" w:sz="4" w:space="0" w:color="auto"/>
            </w:tcBorders>
            <w:hideMark/>
          </w:tcPr>
          <w:p w14:paraId="4C85D960" w14:textId="77777777" w:rsidR="0060718E" w:rsidRPr="009766AB" w:rsidRDefault="0060718E" w:rsidP="00EE26EF">
            <w:pPr>
              <w:pStyle w:val="TAL"/>
              <w:rPr>
                <w:b/>
              </w:rPr>
            </w:pPr>
          </w:p>
        </w:tc>
        <w:tc>
          <w:tcPr>
            <w:tcW w:w="1277" w:type="dxa"/>
            <w:tcBorders>
              <w:top w:val="single" w:sz="4" w:space="0" w:color="auto"/>
              <w:left w:val="single" w:sz="4" w:space="0" w:color="auto"/>
              <w:bottom w:val="single" w:sz="4" w:space="0" w:color="auto"/>
              <w:right w:val="single" w:sz="4" w:space="0" w:color="auto"/>
            </w:tcBorders>
          </w:tcPr>
          <w:p w14:paraId="45F10ABF" w14:textId="77777777" w:rsidR="0060718E" w:rsidRPr="009766AB" w:rsidRDefault="0060718E" w:rsidP="00EE26EF">
            <w:pPr>
              <w:pStyle w:val="TAL"/>
            </w:pPr>
            <w:r w:rsidRPr="009766AB">
              <w:t>TS 24.481 [31] clause 7.2.4.2</w:t>
            </w:r>
          </w:p>
        </w:tc>
        <w:tc>
          <w:tcPr>
            <w:tcW w:w="1135" w:type="dxa"/>
            <w:tcBorders>
              <w:top w:val="single" w:sz="4" w:space="0" w:color="auto"/>
              <w:left w:val="single" w:sz="4" w:space="0" w:color="auto"/>
              <w:bottom w:val="single" w:sz="4" w:space="0" w:color="auto"/>
              <w:right w:val="single" w:sz="4" w:space="0" w:color="auto"/>
            </w:tcBorders>
          </w:tcPr>
          <w:p w14:paraId="4B362E2F" w14:textId="77777777" w:rsidR="0060718E" w:rsidRPr="009766AB" w:rsidRDefault="0060718E" w:rsidP="00EE26EF">
            <w:pPr>
              <w:pStyle w:val="TAL"/>
            </w:pPr>
          </w:p>
        </w:tc>
      </w:tr>
    </w:tbl>
    <w:p w14:paraId="434665C0" w14:textId="77777777" w:rsidR="0060718E" w:rsidRDefault="0060718E" w:rsidP="0060718E"/>
    <w:p w14:paraId="3500BD97" w14:textId="77777777" w:rsidR="00296E35" w:rsidRPr="001C0FC4" w:rsidRDefault="00296E35" w:rsidP="00296E35">
      <w:pPr>
        <w:pStyle w:val="Heading2"/>
      </w:pPr>
      <w:bookmarkStart w:id="1247" w:name="_Toc210385188"/>
      <w:r w:rsidRPr="001C0FC4">
        <w:t>6.3</w:t>
      </w:r>
      <w:r w:rsidRPr="001C0FC4">
        <w:tab/>
        <w:t>Enhanced Status (ES)</w:t>
      </w:r>
      <w:bookmarkEnd w:id="1237"/>
      <w:bookmarkEnd w:id="1238"/>
      <w:bookmarkEnd w:id="1239"/>
      <w:bookmarkEnd w:id="1240"/>
      <w:bookmarkEnd w:id="1244"/>
      <w:bookmarkEnd w:id="1247"/>
    </w:p>
    <w:p w14:paraId="7876278F" w14:textId="77777777" w:rsidR="00296E35" w:rsidRPr="001C0FC4" w:rsidRDefault="00296E35" w:rsidP="00296E35">
      <w:pPr>
        <w:pStyle w:val="Heading3"/>
      </w:pPr>
      <w:bookmarkStart w:id="1248" w:name="_Toc90630604"/>
      <w:bookmarkStart w:id="1249" w:name="_Toc100778811"/>
      <w:bookmarkStart w:id="1250" w:name="_Toc101286142"/>
      <w:bookmarkStart w:id="1251" w:name="_Toc106817728"/>
      <w:bookmarkStart w:id="1252" w:name="_Toc106817853"/>
      <w:bookmarkStart w:id="1253" w:name="_Toc178186373"/>
      <w:bookmarkStart w:id="1254" w:name="_Toc210385189"/>
      <w:r w:rsidRPr="001C0FC4">
        <w:t>6.3.1</w:t>
      </w:r>
      <w:r w:rsidRPr="001C0FC4">
        <w:tab/>
        <w:t>On-network / Enhanced Status (ES) / Client Originated (CO)</w:t>
      </w:r>
      <w:bookmarkEnd w:id="1248"/>
      <w:bookmarkEnd w:id="1249"/>
      <w:bookmarkEnd w:id="1250"/>
      <w:bookmarkEnd w:id="1251"/>
      <w:bookmarkEnd w:id="1252"/>
      <w:bookmarkEnd w:id="1253"/>
      <w:bookmarkEnd w:id="1254"/>
    </w:p>
    <w:p w14:paraId="67D89AA6" w14:textId="77777777" w:rsidR="00296E35" w:rsidRPr="001C0FC4" w:rsidRDefault="00296E35" w:rsidP="00296E35">
      <w:pPr>
        <w:pStyle w:val="H6"/>
      </w:pPr>
      <w:r w:rsidRPr="001C0FC4">
        <w:t>6.3.1.1</w:t>
      </w:r>
      <w:r w:rsidRPr="001C0FC4">
        <w:tab/>
        <w:t>Test Purpose (TP)</w:t>
      </w:r>
    </w:p>
    <w:p w14:paraId="7BB1BC53" w14:textId="77777777" w:rsidR="00296E35" w:rsidRPr="001C0FC4" w:rsidRDefault="00296E35" w:rsidP="00296E35">
      <w:pPr>
        <w:pStyle w:val="H6"/>
      </w:pPr>
      <w:r w:rsidRPr="001C0FC4">
        <w:t>(1)</w:t>
      </w:r>
    </w:p>
    <w:p w14:paraId="6C92BD2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05F75" w14:textId="77777777" w:rsidR="00296E35" w:rsidRPr="001C0FC4" w:rsidRDefault="00296E35" w:rsidP="00296E35">
      <w:pPr>
        <w:pStyle w:val="PL"/>
      </w:pPr>
      <w:r w:rsidRPr="001C0FC4">
        <w:rPr>
          <w:b/>
        </w:rPr>
        <w:t>ensure that</w:t>
      </w:r>
      <w:r w:rsidRPr="001C0FC4">
        <w:t xml:space="preserve"> {</w:t>
      </w:r>
    </w:p>
    <w:p w14:paraId="760AEBEF"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1C0A2743"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s SIP MESSAGE message }</w:t>
      </w:r>
    </w:p>
    <w:p w14:paraId="4C90FD7F" w14:textId="77777777" w:rsidR="00296E35" w:rsidRPr="001C0FC4" w:rsidRDefault="00296E35" w:rsidP="00296E35">
      <w:pPr>
        <w:pStyle w:val="PL"/>
      </w:pPr>
      <w:r w:rsidRPr="001C0FC4">
        <w:t xml:space="preserve">            }</w:t>
      </w:r>
    </w:p>
    <w:p w14:paraId="7159C7E7" w14:textId="77777777" w:rsidR="00296E35" w:rsidRPr="001C0FC4" w:rsidRDefault="00296E35" w:rsidP="00296E35">
      <w:pPr>
        <w:pStyle w:val="PL"/>
      </w:pPr>
    </w:p>
    <w:p w14:paraId="1C56CFCC" w14:textId="77777777" w:rsidR="00296E35" w:rsidRPr="001C0FC4" w:rsidRDefault="00296E35" w:rsidP="00296E35">
      <w:pPr>
        <w:pStyle w:val="H6"/>
      </w:pPr>
      <w:r w:rsidRPr="001C0FC4">
        <w:t>(2)</w:t>
      </w:r>
    </w:p>
    <w:p w14:paraId="496E87B8" w14:textId="77777777" w:rsidR="00296E35" w:rsidRPr="001C0FC4" w:rsidRDefault="00296E35" w:rsidP="00296E35">
      <w:pPr>
        <w:pStyle w:val="PL"/>
      </w:pPr>
      <w:r w:rsidRPr="001C0FC4">
        <w:rPr>
          <w:b/>
        </w:rPr>
        <w:t>with</w:t>
      </w:r>
      <w:r w:rsidRPr="001C0FC4">
        <w:t xml:space="preserve"> { UE (MCDATA Client) having sent an Enhanced Status with a disposition request of DELIVERY }</w:t>
      </w:r>
    </w:p>
    <w:p w14:paraId="30598A0B" w14:textId="77777777" w:rsidR="00296E35" w:rsidRPr="001C0FC4" w:rsidRDefault="00296E35" w:rsidP="00296E35">
      <w:pPr>
        <w:pStyle w:val="PL"/>
      </w:pPr>
      <w:r w:rsidRPr="001C0FC4">
        <w:rPr>
          <w:b/>
        </w:rPr>
        <w:t>ensure that</w:t>
      </w:r>
      <w:r w:rsidRPr="001C0FC4">
        <w:t xml:space="preserve"> {</w:t>
      </w:r>
    </w:p>
    <w:p w14:paraId="7611868F"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19640F7E"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B30BD9" w14:textId="77777777" w:rsidR="00296E35" w:rsidRPr="001C0FC4" w:rsidRDefault="00296E35" w:rsidP="00296E35">
      <w:pPr>
        <w:pStyle w:val="PL"/>
      </w:pPr>
      <w:r w:rsidRPr="001C0FC4">
        <w:t xml:space="preserve">            }</w:t>
      </w:r>
    </w:p>
    <w:p w14:paraId="25DA4AB7" w14:textId="77777777" w:rsidR="00296E35" w:rsidRPr="001C0FC4" w:rsidRDefault="00296E35" w:rsidP="00296E35">
      <w:pPr>
        <w:pStyle w:val="PL"/>
      </w:pPr>
    </w:p>
    <w:p w14:paraId="427121E0" w14:textId="77777777" w:rsidR="00296E35" w:rsidRPr="001C0FC4" w:rsidRDefault="00296E35" w:rsidP="00296E35">
      <w:pPr>
        <w:pStyle w:val="H6"/>
      </w:pPr>
      <w:r w:rsidRPr="001C0FC4">
        <w:t>6.3.1.2</w:t>
      </w:r>
      <w:r w:rsidRPr="001C0FC4">
        <w:tab/>
        <w:t>Conformance requirements</w:t>
      </w:r>
    </w:p>
    <w:p w14:paraId="092D6E96" w14:textId="77777777" w:rsidR="00296E35" w:rsidRPr="001C0FC4" w:rsidRDefault="00296E35" w:rsidP="00296E35">
      <w:r w:rsidRPr="001C0FC4">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EF82CA9" w14:textId="77777777" w:rsidR="00296E35" w:rsidRPr="001C0FC4" w:rsidRDefault="00296E35" w:rsidP="00296E35">
      <w:r w:rsidRPr="001C0FC4">
        <w:t>[TS 24.282, clause 14.2.1.1]</w:t>
      </w:r>
    </w:p>
    <w:p w14:paraId="01D623C5" w14:textId="77777777" w:rsidR="00296E35" w:rsidRPr="001C0FC4" w:rsidRDefault="00296E35" w:rsidP="00296E35">
      <w:pPr>
        <w:rPr>
          <w:rFonts w:eastAsia="Malgun Gothic"/>
        </w:rPr>
      </w:pPr>
      <w:r w:rsidRPr="001C0FC4">
        <w:t xml:space="preserve">Upon receiving a request from the MCData user to send an enhanced status to an MCData group and the &lt;mcdata-allow-enhanced-status&gt; element under the &lt;list-service&gt; element as defined in 3GPP TS 24.481 [11] is set to </w:t>
      </w:r>
      <w:r w:rsidRPr="001C0FC4">
        <w:rPr>
          <w:lang w:eastAsia="ko-KR"/>
        </w:rPr>
        <w:t>"true"</w:t>
      </w:r>
      <w:r w:rsidRPr="001C0FC4">
        <w:t>, the MCData client:</w:t>
      </w:r>
    </w:p>
    <w:p w14:paraId="0F26DDEA" w14:textId="77777777" w:rsidR="00296E35" w:rsidRPr="001C0FC4" w:rsidRDefault="00296E35" w:rsidP="00296E35">
      <w:pPr>
        <w:pStyle w:val="B1"/>
        <w:rPr>
          <w:lang w:eastAsia="ko-KR"/>
        </w:rPr>
      </w:pPr>
      <w:r w:rsidRPr="001C0FC4">
        <w:t>1)</w:t>
      </w:r>
      <w:r w:rsidRPr="001C0FC4">
        <w:tab/>
      </w:r>
      <w:r w:rsidRPr="001C0FC4">
        <w:rPr>
          <w:lang w:eastAsia="ko-KR"/>
        </w:rPr>
        <w:t xml:space="preserve">shall use the "id" attribute of the MCData user selected operation value from &lt;mcdata-enhanced-status-operational-values&gt; element under &lt;list-service&gt; element as defined in </w:t>
      </w:r>
      <w:r w:rsidRPr="001C0FC4">
        <w:t xml:space="preserve">3GPP TS 24.481 [11], to generate a group standalone SDS message by following the procedure described in </w:t>
      </w:r>
      <w:r w:rsidRPr="001C0FC4">
        <w:rPr>
          <w:lang w:eastAsia="ko-KR"/>
        </w:rPr>
        <w:t>clause 9.2.2.2.1.</w:t>
      </w:r>
    </w:p>
    <w:p w14:paraId="611C06F7" w14:textId="77777777" w:rsidR="00296E35" w:rsidRPr="001C0FC4" w:rsidRDefault="00296E35" w:rsidP="00296E35">
      <w:r w:rsidRPr="001C0FC4">
        <w:t>[TS 24.282, clause 9.2.2.2.1]</w:t>
      </w:r>
    </w:p>
    <w:p w14:paraId="0B4421FA" w14:textId="77777777" w:rsidR="00296E35" w:rsidRPr="001C0FC4" w:rsidRDefault="00296E35" w:rsidP="00296E35">
      <w:r w:rsidRPr="001C0FC4">
        <w:t>The MCData client shall generate a SIP MESSAGE request in accordance with 3GPP TS 24.229 [5] and IETF RFC 3428 [6] with the clarifications given below.</w:t>
      </w:r>
    </w:p>
    <w:p w14:paraId="4FD82B0B" w14:textId="77777777" w:rsidR="00296E35" w:rsidRPr="001C0FC4" w:rsidRDefault="00296E35" w:rsidP="00296E35">
      <w:r w:rsidRPr="001C0FC4">
        <w:t>The MCData client:</w:t>
      </w:r>
    </w:p>
    <w:p w14:paraId="32F819D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3033213" w14:textId="77777777" w:rsidR="00296E35" w:rsidRPr="001C0FC4" w:rsidRDefault="00296E35" w:rsidP="00296E35">
      <w:pPr>
        <w:pStyle w:val="B3"/>
        <w:ind w:left="0" w:firstLine="0"/>
      </w:pPr>
      <w:r w:rsidRPr="001C0FC4">
        <w:t>...</w:t>
      </w:r>
    </w:p>
    <w:p w14:paraId="5CA50A39" w14:textId="77777777" w:rsidR="00296E35" w:rsidRPr="001C0FC4" w:rsidRDefault="00296E35" w:rsidP="00296E35">
      <w:pPr>
        <w:pStyle w:val="B1"/>
      </w:pPr>
      <w:r w:rsidRPr="001C0FC4">
        <w:t>3)</w:t>
      </w:r>
      <w:r w:rsidRPr="001C0FC4">
        <w:tab/>
        <w:t>if a group standalone SDS message is to be sent:</w:t>
      </w:r>
    </w:p>
    <w:p w14:paraId="42860858"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FAF76E"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78F2FA2B"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1C744134" w14:textId="77777777" w:rsidR="00296E35" w:rsidRPr="001C0FC4" w:rsidRDefault="00296E35" w:rsidP="00296E35">
      <w:pPr>
        <w:pStyle w:val="B3"/>
      </w:pPr>
      <w:r w:rsidRPr="001C0FC4">
        <w:t>ii)</w:t>
      </w:r>
      <w:r w:rsidRPr="001C0FC4">
        <w:tab/>
        <w:t>the &lt;mcdata-request-uri&gt; element set to the MCData group identity; and</w:t>
      </w:r>
    </w:p>
    <w:p w14:paraId="32F62BDA"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8FD1A5F" w14:textId="77777777" w:rsidR="00296E35" w:rsidRPr="001C0FC4" w:rsidRDefault="00296E35" w:rsidP="00296E35">
      <w:pPr>
        <w:pStyle w:val="B1"/>
      </w:pPr>
      <w:r w:rsidRPr="001C0FC4">
        <w:t>4)</w:t>
      </w:r>
      <w:r w:rsidRPr="001C0FC4">
        <w:tab/>
        <w:t>shall generate a standalone SDS message as specified in subclause 6.2.2.1; and</w:t>
      </w:r>
    </w:p>
    <w:p w14:paraId="10E96FA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666C210B" w14:textId="77777777" w:rsidR="00296E35" w:rsidRPr="001C0FC4" w:rsidRDefault="00296E35" w:rsidP="00296E35">
      <w:r w:rsidRPr="001C0FC4">
        <w:t>[TS 24.282, clause 6.2.2.1]</w:t>
      </w:r>
    </w:p>
    <w:p w14:paraId="5D3C8D9E" w14:textId="77777777" w:rsidR="00296E35" w:rsidRPr="001C0FC4" w:rsidRDefault="00296E35" w:rsidP="00296E35">
      <w:r w:rsidRPr="001C0FC4">
        <w:t>In order to generate an SDS message, the MCData client:</w:t>
      </w:r>
    </w:p>
    <w:p w14:paraId="7711D271" w14:textId="77777777" w:rsidR="00296E35" w:rsidRPr="001C0FC4" w:rsidRDefault="00296E35" w:rsidP="00296E35">
      <w:pPr>
        <w:pStyle w:val="B1"/>
      </w:pPr>
      <w:r w:rsidRPr="001C0FC4">
        <w:t>1)</w:t>
      </w:r>
      <w:r w:rsidRPr="001C0FC4">
        <w:tab/>
        <w:t>shall generate an SDS SIGNALLING PAYLOAD message as specified in clause 15.1.2;</w:t>
      </w:r>
    </w:p>
    <w:p w14:paraId="01C33669" w14:textId="77777777" w:rsidR="00296E35" w:rsidRPr="001C0FC4" w:rsidRDefault="00296E35" w:rsidP="00296E35">
      <w:pPr>
        <w:pStyle w:val="B1"/>
      </w:pPr>
      <w:r w:rsidRPr="001C0FC4">
        <w:t>2)</w:t>
      </w:r>
      <w:r w:rsidRPr="001C0FC4">
        <w:tab/>
        <w:t>shall generate a DATA PAYLOAD message as specified in clause 15.1.4;</w:t>
      </w:r>
    </w:p>
    <w:p w14:paraId="390B0946"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clause E.1; and</w:t>
      </w:r>
    </w:p>
    <w:p w14:paraId="776FA5E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clause E.2.</w:t>
      </w:r>
    </w:p>
    <w:p w14:paraId="113DBB10" w14:textId="77777777" w:rsidR="00296E35" w:rsidRPr="001C0FC4" w:rsidRDefault="00296E35" w:rsidP="00296E35">
      <w:r w:rsidRPr="001C0FC4">
        <w:t>When generating an SDS SIGNALLING PAYLOAD message as specified in clause 15.1.2, the MCData client:</w:t>
      </w:r>
    </w:p>
    <w:p w14:paraId="083E0465" w14:textId="77777777" w:rsidR="00296E35" w:rsidRPr="001C0FC4" w:rsidRDefault="00296E35" w:rsidP="00296E35">
      <w:pPr>
        <w:pStyle w:val="B1"/>
      </w:pPr>
      <w:r w:rsidRPr="001C0FC4">
        <w:t>1)</w:t>
      </w:r>
      <w:r w:rsidRPr="001C0FC4">
        <w:tab/>
        <w:t>shall set the Date and time IE to the current time as specified in clause 15.2.8;</w:t>
      </w:r>
    </w:p>
    <w:p w14:paraId="4E3B5747"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clause 15.2.9;</w:t>
      </w:r>
    </w:p>
    <w:p w14:paraId="55902EA9"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clause 15.2.9;</w:t>
      </w:r>
    </w:p>
    <w:p w14:paraId="175AEA81" w14:textId="77777777" w:rsidR="00296E35" w:rsidRPr="001C0FC4" w:rsidRDefault="00296E35" w:rsidP="00296E35">
      <w:pPr>
        <w:pStyle w:val="B1"/>
      </w:pPr>
      <w:r w:rsidRPr="001C0FC4">
        <w:t>4)</w:t>
      </w:r>
      <w:r w:rsidRPr="001C0FC4">
        <w:tab/>
        <w:t>shall set the Message ID IE to a newly generated Message ID value as specified in clause 15.2.10;</w:t>
      </w:r>
    </w:p>
    <w:p w14:paraId="15E319E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4666261" w14:textId="77777777" w:rsidR="00296E35" w:rsidRPr="001C0FC4" w:rsidRDefault="00296E35" w:rsidP="00296E35">
      <w:pPr>
        <w:pStyle w:val="B1"/>
      </w:pPr>
      <w:r w:rsidRPr="001C0FC4">
        <w:t>6)</w:t>
      </w:r>
      <w:r w:rsidRPr="001C0FC4">
        <w:tab/>
        <w:t>if the SDS message is for user consumption, shall not include an Application ID IE as specified in clause 15.2.7and shall not include an Extended application ID IE as specified in clause 15.2.24;</w:t>
      </w:r>
    </w:p>
    <w:p w14:paraId="26D8EF71"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6B669179" w14:textId="77777777" w:rsidR="00296E35" w:rsidRPr="001C0FC4" w:rsidRDefault="00296E35" w:rsidP="00296E35">
      <w:pPr>
        <w:pStyle w:val="B2"/>
      </w:pPr>
      <w:r w:rsidRPr="001C0FC4">
        <w:t>a)</w:t>
      </w:r>
      <w:r w:rsidRPr="001C0FC4">
        <w:tab/>
        <w:t>an Application ID IE with a Application ID value representing the intended application as specified in clause 15.2.7; or</w:t>
      </w:r>
    </w:p>
    <w:p w14:paraId="58E7BD7A"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clause 15.2.24; </w:t>
      </w:r>
    </w:p>
    <w:p w14:paraId="4D5CC82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7B77BABC"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clause 15.2.3;</w:t>
      </w:r>
    </w:p>
    <w:p w14:paraId="3B43C97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clause 15.2.3; and</w:t>
      </w:r>
    </w:p>
    <w:p w14:paraId="3293B35E"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clause 15.2.3.</w:t>
      </w:r>
    </w:p>
    <w:p w14:paraId="6754E347" w14:textId="77777777" w:rsidR="00296E35" w:rsidRPr="001C0FC4" w:rsidRDefault="00296E35" w:rsidP="00296E35">
      <w:r w:rsidRPr="001C0FC4">
        <w:t>When generating an DATA PAYLOAD message for SDS as specified in clause 15.1.4, the MCData client:</w:t>
      </w:r>
    </w:p>
    <w:p w14:paraId="3EA01B98" w14:textId="77777777" w:rsidR="00296E35" w:rsidRPr="001C0FC4" w:rsidRDefault="00296E35" w:rsidP="00296E35">
      <w:pPr>
        <w:pStyle w:val="B1"/>
      </w:pPr>
      <w:r w:rsidRPr="001C0FC4">
        <w:t>1)</w:t>
      </w:r>
      <w:r w:rsidRPr="001C0FC4">
        <w:tab/>
        <w:t>shall set the Number of payloads IE to the number of Payload IEs that needs to be encoded, as specified in clause 15.2.12;</w:t>
      </w:r>
    </w:p>
    <w:p w14:paraId="1F4F7947"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46EC5137" w14:textId="77777777" w:rsidR="00296E35" w:rsidRPr="001C0FC4" w:rsidRDefault="00296E35" w:rsidP="00296E35">
      <w:pPr>
        <w:pStyle w:val="B1"/>
      </w:pPr>
      <w:r w:rsidRPr="001C0FC4">
        <w:t>3)</w:t>
      </w:r>
      <w:r w:rsidRPr="001C0FC4">
        <w:tab/>
        <w:t>for each Payload IE included:</w:t>
      </w:r>
    </w:p>
    <w:p w14:paraId="72F47C33" w14:textId="77777777" w:rsidR="00296E35" w:rsidRPr="001C0FC4" w:rsidRDefault="00296E35" w:rsidP="00296E35">
      <w:pPr>
        <w:pStyle w:val="B2"/>
      </w:pPr>
      <w:r w:rsidRPr="001C0FC4">
        <w:t>a)</w:t>
      </w:r>
      <w:r w:rsidRPr="001C0FC4">
        <w:tab/>
        <w:t>if the payload is text, shall set the Payload content type as "TEXT" as specified in clause 15.2.13;</w:t>
      </w:r>
    </w:p>
    <w:p w14:paraId="284DACD6" w14:textId="77777777" w:rsidR="00296E35" w:rsidRPr="001C0FC4" w:rsidRDefault="00296E35" w:rsidP="00296E35">
      <w:pPr>
        <w:pStyle w:val="B2"/>
      </w:pPr>
      <w:r w:rsidRPr="001C0FC4">
        <w:t>b)</w:t>
      </w:r>
      <w:r w:rsidRPr="001C0FC4">
        <w:tab/>
        <w:t>if the payload is binary data, shall set the Payload content type as "BINARY" as specified in clause 15.2.13;</w:t>
      </w:r>
    </w:p>
    <w:p w14:paraId="46EC4E68" w14:textId="77777777" w:rsidR="00296E35" w:rsidRPr="001C0FC4" w:rsidRDefault="00296E35" w:rsidP="00296E35">
      <w:pPr>
        <w:pStyle w:val="B2"/>
      </w:pPr>
      <w:r w:rsidRPr="001C0FC4">
        <w:t>c)</w:t>
      </w:r>
      <w:r w:rsidRPr="001C0FC4">
        <w:tab/>
        <w:t>if the payload is hyperlinks, shall set the Payload content type as "HYPERLINKS" as specified in clause 15.2.13;</w:t>
      </w:r>
    </w:p>
    <w:p w14:paraId="7288BC40" w14:textId="77777777" w:rsidR="00296E35" w:rsidRPr="001C0FC4" w:rsidRDefault="00296E35" w:rsidP="00296E35">
      <w:pPr>
        <w:pStyle w:val="B2"/>
      </w:pPr>
      <w:r w:rsidRPr="001C0FC4">
        <w:t>d)</w:t>
      </w:r>
      <w:r w:rsidRPr="001C0FC4">
        <w:tab/>
        <w:t>if the payload is location, shall set the Payload content type as "LOCATION" as specified in clause 15.2.13;</w:t>
      </w:r>
    </w:p>
    <w:p w14:paraId="02AAE69A"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subclause 15.2.13; and</w:t>
      </w:r>
    </w:p>
    <w:p w14:paraId="715D6574" w14:textId="77777777" w:rsidR="00296E35" w:rsidRPr="001C0FC4" w:rsidRDefault="00296E35" w:rsidP="00296E35">
      <w:pPr>
        <w:pStyle w:val="B2"/>
      </w:pPr>
      <w:r w:rsidRPr="001C0FC4">
        <w:t>f)</w:t>
      </w:r>
      <w:r w:rsidRPr="001C0FC4">
        <w:tab/>
        <w:t>shall include the data to be sent in the Payload data.</w:t>
      </w:r>
    </w:p>
    <w:p w14:paraId="270A063C" w14:textId="77777777" w:rsidR="00296E35" w:rsidRPr="001C0FC4" w:rsidRDefault="00296E35" w:rsidP="00296E35">
      <w:r w:rsidRPr="001C0FC4">
        <w:t>[TS 24.282, clause 6.2.4.1]</w:t>
      </w:r>
    </w:p>
    <w:p w14:paraId="469DF65A" w14:textId="77777777" w:rsidR="00296E35" w:rsidRPr="001C0FC4" w:rsidRDefault="00296E35" w:rsidP="00296E35">
      <w:pPr>
        <w:rPr>
          <w:rFonts w:eastAsia="SimSun"/>
        </w:rPr>
      </w:pPr>
      <w:r w:rsidRPr="001C0FC4">
        <w:rPr>
          <w:rFonts w:eastAsia="SimSun"/>
        </w:rPr>
        <w:t>This subclause is referenced from other procedures.</w:t>
      </w:r>
    </w:p>
    <w:p w14:paraId="3500AA45" w14:textId="77777777" w:rsidR="00296E35" w:rsidRPr="001C0FC4" w:rsidRDefault="00296E35" w:rsidP="00296E35">
      <w:r w:rsidRPr="001C0FC4">
        <w:t>In a SIP MESSAGE request, the MCData client:</w:t>
      </w:r>
    </w:p>
    <w:p w14:paraId="7590EF28" w14:textId="77777777" w:rsidR="00296E35" w:rsidRPr="001C0FC4" w:rsidRDefault="00296E35" w:rsidP="00296E35">
      <w:pPr>
        <w:pStyle w:val="B1"/>
      </w:pPr>
      <w:r w:rsidRPr="001C0FC4">
        <w:t>1)</w:t>
      </w:r>
      <w:r w:rsidRPr="001C0FC4">
        <w:tab/>
        <w:t>when sending SDS messages or SDS disposition notifications:</w:t>
      </w:r>
    </w:p>
    <w:p w14:paraId="5433C66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14FDE7F"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0178FFE"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2FBE5A8" w14:textId="77777777" w:rsidR="00296E35" w:rsidRPr="001C0FC4" w:rsidRDefault="00296E35" w:rsidP="00296E35">
      <w:pPr>
        <w:pStyle w:val="B2"/>
        <w:rPr>
          <w:lang w:eastAsia="ko-KR"/>
        </w:rPr>
      </w:pPr>
      <w:r w:rsidRPr="001C0FC4">
        <w:rPr>
          <w:lang w:eastAsia="ko-KR"/>
        </w:rPr>
        <w:t>…</w:t>
      </w:r>
    </w:p>
    <w:p w14:paraId="04A62478"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4D1B92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CB9EC49" w14:textId="77777777" w:rsidR="00296E35" w:rsidRPr="001C0FC4" w:rsidRDefault="00296E35" w:rsidP="00296E35">
      <w:r w:rsidRPr="001C0FC4">
        <w:t>[TS 24.282, clause 12.2.1.2]</w:t>
      </w:r>
    </w:p>
    <w:p w14:paraId="73AA6696" w14:textId="77777777" w:rsidR="00296E35" w:rsidRPr="001C0FC4" w:rsidRDefault="00296E35" w:rsidP="00296E35">
      <w:pPr>
        <w:rPr>
          <w:rFonts w:eastAsia="SimSun"/>
        </w:rPr>
      </w:pPr>
      <w:r w:rsidRPr="001C0FC4">
        <w:rPr>
          <w:rFonts w:eastAsia="SimSun"/>
        </w:rPr>
        <w:t>Upon receipt of a:</w:t>
      </w:r>
    </w:p>
    <w:p w14:paraId="6B2E7FE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1EE95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EEA53D" w14:textId="77777777" w:rsidR="00296E35" w:rsidRPr="001C0FC4" w:rsidRDefault="00296E35" w:rsidP="00296E35">
      <w:pPr>
        <w:rPr>
          <w:rFonts w:eastAsia="SimSun"/>
        </w:rPr>
      </w:pPr>
      <w:r w:rsidRPr="001C0FC4">
        <w:rPr>
          <w:rFonts w:eastAsia="SimSun"/>
        </w:rPr>
        <w:t>the MCData client:</w:t>
      </w:r>
    </w:p>
    <w:p w14:paraId="2646031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F1020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6E70E92" w14:textId="77777777" w:rsidR="00296E35" w:rsidRPr="001C0FC4" w:rsidRDefault="00296E35" w:rsidP="00296E35">
      <w:pPr>
        <w:pStyle w:val="H6"/>
      </w:pPr>
      <w:r w:rsidRPr="001C0FC4">
        <w:t>6.3.1.3</w:t>
      </w:r>
      <w:r w:rsidRPr="001C0FC4">
        <w:tab/>
        <w:t>Test description</w:t>
      </w:r>
    </w:p>
    <w:p w14:paraId="2926DCF1" w14:textId="77777777" w:rsidR="00296E35" w:rsidRPr="001C0FC4" w:rsidRDefault="00296E35" w:rsidP="00296E35">
      <w:pPr>
        <w:pStyle w:val="H6"/>
      </w:pPr>
      <w:r w:rsidRPr="001C0FC4">
        <w:t>6.3.1.3.1</w:t>
      </w:r>
      <w:r w:rsidRPr="001C0FC4">
        <w:tab/>
        <w:t>Pre-test conditions</w:t>
      </w:r>
    </w:p>
    <w:p w14:paraId="52F6E496" w14:textId="77777777" w:rsidR="00296E35" w:rsidRDefault="00296E35" w:rsidP="00296E35">
      <w:pPr>
        <w:pStyle w:val="H6"/>
      </w:pPr>
      <w:r w:rsidRPr="00102CE5">
        <w:t>Test configuration</w:t>
      </w:r>
      <w:r>
        <w:t>:</w:t>
      </w:r>
    </w:p>
    <w:p w14:paraId="64AC42EE" w14:textId="71D415C5" w:rsidR="00296E35" w:rsidRDefault="00296E35" w:rsidP="00296E35">
      <w:pPr>
        <w:pStyle w:val="B1"/>
      </w:pPr>
      <w:r>
        <w:t>-</w:t>
      </w:r>
      <w:r>
        <w:tab/>
        <w:t>Single cell configuration according to TS 37.579-1 [2] clause 5.2.2.2.1.</w:t>
      </w:r>
    </w:p>
    <w:p w14:paraId="3F9088A4" w14:textId="77777777" w:rsidR="00296E35" w:rsidRDefault="00296E35" w:rsidP="00296E35">
      <w:pPr>
        <w:pStyle w:val="H6"/>
      </w:pPr>
      <w:r>
        <w:t>Preamble:</w:t>
      </w:r>
    </w:p>
    <w:p w14:paraId="26D6CFCD" w14:textId="664951EE"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9EEA53F"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73461715" w14:textId="77777777" w:rsidR="00296E35" w:rsidRDefault="00296E35" w:rsidP="00296E35">
      <w:pPr>
        <w:pStyle w:val="B1"/>
      </w:pPr>
      <w:r>
        <w:t>-</w:t>
      </w:r>
      <w:r>
        <w:tab/>
      </w:r>
      <w:r w:rsidRPr="000573F5">
        <w:t>UE States at the end of the preamble</w:t>
      </w:r>
      <w:r>
        <w:t>:</w:t>
      </w:r>
    </w:p>
    <w:p w14:paraId="62F07F7B" w14:textId="77777777" w:rsidR="00296E35" w:rsidRDefault="00296E35" w:rsidP="00296E35">
      <w:pPr>
        <w:pStyle w:val="B1"/>
        <w:ind w:left="852"/>
      </w:pPr>
      <w:r>
        <w:t>-</w:t>
      </w:r>
      <w:r>
        <w:tab/>
        <w:t>The UE is in RRC_IDLE state.</w:t>
      </w:r>
    </w:p>
    <w:p w14:paraId="3F577F74" w14:textId="77777777" w:rsidR="00296E35" w:rsidRDefault="00296E35" w:rsidP="00296E35">
      <w:pPr>
        <w:pStyle w:val="B1"/>
        <w:ind w:left="852"/>
      </w:pPr>
      <w:r>
        <w:t>-</w:t>
      </w:r>
      <w:r>
        <w:tab/>
        <w:t>The client is registered for MCData.</w:t>
      </w:r>
    </w:p>
    <w:p w14:paraId="1AC162F4" w14:textId="77777777" w:rsidR="00296E35" w:rsidRPr="001C0FC4" w:rsidRDefault="00296E35" w:rsidP="00296E35">
      <w:pPr>
        <w:pStyle w:val="H6"/>
      </w:pPr>
      <w:r w:rsidRPr="001C0FC4">
        <w:t>6.3.1.3.2</w:t>
      </w:r>
      <w:r w:rsidRPr="001C0FC4">
        <w:tab/>
        <w:t>Test procedure sequence</w:t>
      </w:r>
    </w:p>
    <w:p w14:paraId="07FDEE01" w14:textId="77777777" w:rsidR="00296E35" w:rsidRPr="001C0FC4" w:rsidRDefault="00296E35" w:rsidP="00296E35">
      <w:pPr>
        <w:pStyle w:val="TH"/>
      </w:pPr>
      <w:r w:rsidRPr="001C0FC4">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2DB3A11" w14:textId="77777777" w:rsidTr="002E3FCC">
        <w:tc>
          <w:tcPr>
            <w:tcW w:w="649" w:type="dxa"/>
            <w:tcBorders>
              <w:top w:val="single" w:sz="4" w:space="0" w:color="auto"/>
              <w:left w:val="single" w:sz="4" w:space="0" w:color="auto"/>
              <w:bottom w:val="nil"/>
              <w:right w:val="single" w:sz="4" w:space="0" w:color="auto"/>
            </w:tcBorders>
            <w:hideMark/>
          </w:tcPr>
          <w:p w14:paraId="33A05B27"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9D5C94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9966D2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AE7116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D9406F2" w14:textId="77777777" w:rsidR="00296E35" w:rsidRPr="001C0FC4" w:rsidRDefault="00296E35" w:rsidP="002E3FCC">
            <w:pPr>
              <w:pStyle w:val="TAH"/>
            </w:pPr>
            <w:r w:rsidRPr="001C0FC4">
              <w:t>Verdict</w:t>
            </w:r>
          </w:p>
        </w:tc>
      </w:tr>
      <w:tr w:rsidR="00296E35" w:rsidRPr="001C0FC4" w14:paraId="1A270F33" w14:textId="77777777" w:rsidTr="002E3FCC">
        <w:tc>
          <w:tcPr>
            <w:tcW w:w="649" w:type="dxa"/>
            <w:tcBorders>
              <w:top w:val="nil"/>
              <w:left w:val="single" w:sz="4" w:space="0" w:color="auto"/>
              <w:bottom w:val="single" w:sz="4" w:space="0" w:color="auto"/>
              <w:right w:val="single" w:sz="4" w:space="0" w:color="auto"/>
            </w:tcBorders>
          </w:tcPr>
          <w:p w14:paraId="5F4F9B4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05E65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634E4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1BE16F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483C52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E2FC861" w14:textId="77777777" w:rsidR="00296E35" w:rsidRPr="001C0FC4" w:rsidRDefault="00296E35" w:rsidP="002E3FCC">
            <w:pPr>
              <w:pStyle w:val="TAH"/>
            </w:pPr>
          </w:p>
        </w:tc>
      </w:tr>
      <w:tr w:rsidR="00296E35" w:rsidRPr="001C0FC4" w14:paraId="53DAFAE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77EE8D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B6C391" w14:textId="77777777" w:rsidR="00296E35" w:rsidRPr="001C0FC4" w:rsidRDefault="00296E35" w:rsidP="002E3FCC">
            <w:pPr>
              <w:pStyle w:val="TAL"/>
            </w:pPr>
            <w:r w:rsidRPr="001C0FC4">
              <w:t>Make the UE (MCData client) send an enhanced status to Group A using Enhanced Status Id "1" with disposition request "DELIVERY".</w:t>
            </w:r>
          </w:p>
          <w:p w14:paraId="20794E25" w14:textId="77777777" w:rsidR="00296E35" w:rsidRPr="001C0FC4" w:rsidRDefault="00296E35" w:rsidP="002E3FCC">
            <w:pPr>
              <w:pStyle w:val="TAL"/>
              <w:rPr>
                <w:szCs w:val="18"/>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B7A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3446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7CA5B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D68D1" w14:textId="77777777" w:rsidR="00296E35" w:rsidRPr="001C0FC4" w:rsidRDefault="00296E35" w:rsidP="002E3FCC">
            <w:pPr>
              <w:pStyle w:val="TAC"/>
            </w:pPr>
            <w:r w:rsidRPr="001C0FC4">
              <w:t>-</w:t>
            </w:r>
          </w:p>
        </w:tc>
      </w:tr>
      <w:tr w:rsidR="00296E35" w:rsidRPr="001C0FC4" w14:paraId="74A990D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D78B98" w14:textId="77777777" w:rsidR="00296E35" w:rsidRPr="001C0FC4" w:rsidRDefault="00296E35" w:rsidP="002E3FCC">
            <w:pPr>
              <w:pStyle w:val="TAC"/>
              <w:rPr>
                <w:rFonts w:cs="Arial"/>
              </w:rPr>
            </w:pPr>
            <w:r w:rsidRPr="001C0FC4">
              <w:t>2-2B</w:t>
            </w:r>
          </w:p>
        </w:tc>
        <w:tc>
          <w:tcPr>
            <w:tcW w:w="3970" w:type="dxa"/>
            <w:tcBorders>
              <w:top w:val="single" w:sz="4" w:space="0" w:color="auto"/>
              <w:left w:val="single" w:sz="4" w:space="0" w:color="auto"/>
              <w:bottom w:val="single" w:sz="4" w:space="0" w:color="auto"/>
              <w:right w:val="single" w:sz="4" w:space="0" w:color="auto"/>
            </w:tcBorders>
            <w:hideMark/>
          </w:tcPr>
          <w:p w14:paraId="7212F160" w14:textId="1320356F"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Enhanced Status with Enhanced Status Id "1" and disposition request "DELIVERY"</w:t>
            </w:r>
            <w:r w:rsidRPr="001C0FC4">
              <w:t>?</w:t>
            </w:r>
          </w:p>
          <w:p w14:paraId="5BC2E1B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E5919D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B4145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1CEF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3D2461" w14:textId="77777777" w:rsidR="00296E35" w:rsidRPr="001C0FC4" w:rsidRDefault="00296E35" w:rsidP="002E3FCC">
            <w:pPr>
              <w:pStyle w:val="TAC"/>
            </w:pPr>
            <w:r w:rsidRPr="001C0FC4">
              <w:t>P</w:t>
            </w:r>
          </w:p>
        </w:tc>
      </w:tr>
      <w:tr w:rsidR="00296E35" w:rsidRPr="001C0FC4" w14:paraId="0B0088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26DF87" w14:textId="77777777" w:rsidR="00296E35" w:rsidRPr="001C0FC4" w:rsidRDefault="00296E35" w:rsidP="002E3FCC">
            <w:pPr>
              <w:pStyle w:val="TAC"/>
              <w:rPr>
                <w:rFonts w:cs="Arial"/>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659F9E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4D53E8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3CBB3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B1B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FCEC43" w14:textId="77777777" w:rsidR="00296E35" w:rsidRPr="001C0FC4" w:rsidRDefault="00296E35" w:rsidP="002E3FCC">
            <w:pPr>
              <w:pStyle w:val="TAC"/>
            </w:pPr>
            <w:r w:rsidRPr="001C0FC4">
              <w:t>-</w:t>
            </w:r>
          </w:p>
        </w:tc>
      </w:tr>
      <w:tr w:rsidR="00296E35" w:rsidRPr="001C0FC4" w14:paraId="02701D0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E92BE7A"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EA20CE3" w14:textId="28712A6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39D52DA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44C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1029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CD5CDC" w14:textId="77777777" w:rsidR="00296E35" w:rsidRPr="001C0FC4" w:rsidRDefault="00296E35" w:rsidP="002E3FCC">
            <w:pPr>
              <w:pStyle w:val="TAC"/>
            </w:pPr>
            <w:r w:rsidRPr="001C0FC4">
              <w:t>P</w:t>
            </w:r>
          </w:p>
        </w:tc>
      </w:tr>
      <w:tr w:rsidR="00296E35" w:rsidRPr="001C0FC4" w14:paraId="0C1AEC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2160C07"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2D83FC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D12F6C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9303F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0B1CE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18AE8" w14:textId="77777777" w:rsidR="00296E35" w:rsidRPr="001C0FC4" w:rsidRDefault="00296E35" w:rsidP="002E3FCC">
            <w:pPr>
              <w:pStyle w:val="TAC"/>
            </w:pPr>
            <w:r w:rsidRPr="001C0FC4">
              <w:t>-</w:t>
            </w:r>
          </w:p>
        </w:tc>
      </w:tr>
      <w:tr w:rsidR="00296E35" w:rsidRPr="001C0FC4" w14:paraId="68412DA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FE36AF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528B5FCB" w14:textId="77777777" w:rsidR="00296E35" w:rsidRPr="001C0FC4" w:rsidRDefault="00296E35" w:rsidP="002E3FCC">
            <w:pPr>
              <w:pStyle w:val="TAL"/>
            </w:pPr>
            <w:r w:rsidRPr="001C0FC4">
              <w:t>Check: Does the UE (MCData client) provide the disposition notification to the user?</w:t>
            </w:r>
          </w:p>
          <w:p w14:paraId="47E6D579"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985DE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57E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4C397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45FE80" w14:textId="77777777" w:rsidR="00296E35" w:rsidRPr="001C0FC4" w:rsidRDefault="00296E35" w:rsidP="002E3FCC">
            <w:pPr>
              <w:pStyle w:val="TAC"/>
            </w:pPr>
            <w:r w:rsidRPr="001C0FC4">
              <w:t>P</w:t>
            </w:r>
          </w:p>
        </w:tc>
      </w:tr>
      <w:tr w:rsidR="00296E35" w:rsidRPr="001C0FC4" w14:paraId="6C6422E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781E9AA" w14:textId="77777777" w:rsidR="00296E35" w:rsidRPr="001C0FC4" w:rsidRDefault="00296E35" w:rsidP="002E3FCC">
            <w:pPr>
              <w:pStyle w:val="TAN"/>
            </w:pPr>
            <w:r w:rsidRPr="001C0FC4">
              <w:t>NOTE 1:</w:t>
            </w:r>
            <w:r w:rsidRPr="001C0FC4">
              <w:tab/>
              <w:t>This is expected to be done via a suitable implementation dependent MMI.</w:t>
            </w:r>
          </w:p>
          <w:p w14:paraId="3DEDF1DB" w14:textId="77777777" w:rsidR="00296E35" w:rsidRPr="001C0FC4" w:rsidRDefault="00296E35" w:rsidP="002E3FCC">
            <w:pPr>
              <w:pStyle w:val="TAN"/>
            </w:pPr>
            <w:r w:rsidRPr="001C0FC4">
              <w:t>NOTE 2:</w:t>
            </w:r>
            <w:r w:rsidRPr="001C0FC4">
              <w:tab/>
              <w:t>The RRC connection is not released at the end of the procedure.</w:t>
            </w:r>
          </w:p>
        </w:tc>
      </w:tr>
    </w:tbl>
    <w:p w14:paraId="589B77D8" w14:textId="77777777" w:rsidR="00296E35" w:rsidRPr="001C0FC4" w:rsidRDefault="00296E35" w:rsidP="00296E35"/>
    <w:p w14:paraId="5F516C6A" w14:textId="77777777" w:rsidR="00296E35" w:rsidRPr="001C0FC4" w:rsidRDefault="00296E35" w:rsidP="00296E35">
      <w:pPr>
        <w:pStyle w:val="H6"/>
      </w:pPr>
      <w:r w:rsidRPr="001C0FC4">
        <w:t>6.3.1.3.3</w:t>
      </w:r>
      <w:r w:rsidRPr="001C0FC4">
        <w:tab/>
        <w:t>Specific message contents</w:t>
      </w:r>
    </w:p>
    <w:p w14:paraId="51B8FB45" w14:textId="45ED643E" w:rsidR="00296E35" w:rsidRPr="001C0FC4" w:rsidRDefault="00296E35" w:rsidP="00296E35">
      <w:pPr>
        <w:pStyle w:val="TH"/>
      </w:pPr>
      <w:r w:rsidRPr="001C0FC4">
        <w:t>Table 6.3.1.3.3-1: SIP MESSAGE from the UE (step 2A, Table 6.3.1.3.2-1;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8A61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8C5AF6" w14:textId="7EF239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9020E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CAD53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63AD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0D6CC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11DEF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A35BB4" w14:textId="77777777" w:rsidR="00296E35" w:rsidRPr="001C0FC4" w:rsidRDefault="00296E35" w:rsidP="002E3FCC">
            <w:pPr>
              <w:pStyle w:val="TAH"/>
              <w:rPr>
                <w:bCs/>
              </w:rPr>
            </w:pPr>
            <w:r w:rsidRPr="001C0FC4">
              <w:rPr>
                <w:bCs/>
              </w:rPr>
              <w:t>Condition</w:t>
            </w:r>
          </w:p>
        </w:tc>
      </w:tr>
      <w:tr w:rsidR="00296E35" w:rsidRPr="001C0FC4" w14:paraId="0A9FA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F396D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1EDF15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4FB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AD91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DF512" w14:textId="77777777" w:rsidR="00296E35" w:rsidRPr="001C0FC4" w:rsidRDefault="00296E35" w:rsidP="002E3FCC">
            <w:pPr>
              <w:pStyle w:val="TAL"/>
            </w:pPr>
          </w:p>
        </w:tc>
      </w:tr>
      <w:tr w:rsidR="00296E35" w:rsidRPr="001C0FC4" w14:paraId="1EA90D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32A39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BBBE0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4755C3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55FB6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DC8A0D" w14:textId="77777777" w:rsidR="00296E35" w:rsidRPr="001C0FC4" w:rsidRDefault="00296E35" w:rsidP="002E3FCC">
            <w:pPr>
              <w:pStyle w:val="TAL"/>
            </w:pPr>
          </w:p>
        </w:tc>
      </w:tr>
      <w:tr w:rsidR="00296E35" w:rsidRPr="001C0FC4" w14:paraId="3C3313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6F66F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CDC31D" w14:textId="77777777" w:rsidR="00296E35" w:rsidRPr="001C0FC4" w:rsidRDefault="00296E35" w:rsidP="002E3FCC">
            <w:pPr>
              <w:pStyle w:val="TAL"/>
              <w:rPr>
                <w:iCs/>
              </w:rPr>
            </w:pPr>
            <w:r w:rsidRPr="001C0FC4">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12C2D7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D3EF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9B7F4" w14:textId="77777777" w:rsidR="00296E35" w:rsidRPr="001C0FC4" w:rsidRDefault="00296E35" w:rsidP="002E3FCC">
            <w:pPr>
              <w:pStyle w:val="TAL"/>
            </w:pPr>
          </w:p>
        </w:tc>
      </w:tr>
      <w:tr w:rsidR="00296E35" w:rsidRPr="001C0FC4" w14:paraId="167B03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8521C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46D35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CBC35C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B68B0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C919C" w14:textId="77777777" w:rsidR="00296E35" w:rsidRPr="001C0FC4" w:rsidRDefault="00296E35" w:rsidP="002E3FCC">
            <w:pPr>
              <w:pStyle w:val="TAL"/>
            </w:pPr>
          </w:p>
        </w:tc>
      </w:tr>
      <w:tr w:rsidR="00296E35" w:rsidRPr="001C0FC4" w14:paraId="440F8D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3ACE4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087F2A"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080354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9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57391" w14:textId="77777777" w:rsidR="00296E35" w:rsidRPr="001C0FC4" w:rsidRDefault="00296E35" w:rsidP="002E3FCC">
            <w:pPr>
              <w:pStyle w:val="TAL"/>
            </w:pPr>
          </w:p>
        </w:tc>
      </w:tr>
      <w:tr w:rsidR="00296E35" w:rsidRPr="001C0FC4" w14:paraId="497847E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E49B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4E44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5B8E259" w14:textId="77777777" w:rsidR="00296E35" w:rsidRPr="001C0FC4" w:rsidRDefault="00296E35" w:rsidP="002E3FCC">
            <w:pPr>
              <w:pStyle w:val="TAL"/>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20D014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AA6883" w14:textId="77777777" w:rsidR="00296E35" w:rsidRPr="001C0FC4" w:rsidRDefault="00296E35" w:rsidP="002E3FCC">
            <w:pPr>
              <w:pStyle w:val="TAL"/>
            </w:pPr>
          </w:p>
        </w:tc>
      </w:tr>
      <w:tr w:rsidR="00296E35" w:rsidRPr="001C0FC4" w14:paraId="185E074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C1C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9C85AF" w14:textId="77777777" w:rsidR="00296E35" w:rsidRPr="001C0FC4" w:rsidRDefault="00296E35" w:rsidP="002E3FCC">
            <w:pPr>
              <w:pStyle w:val="TAL"/>
              <w:rPr>
                <w:iCs/>
              </w:rPr>
            </w:pPr>
            <w:r w:rsidRPr="001C0FC4">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3BC148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1717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2D839" w14:textId="77777777" w:rsidR="00296E35" w:rsidRPr="001C0FC4" w:rsidRDefault="00296E35" w:rsidP="002E3FCC">
            <w:pPr>
              <w:pStyle w:val="TAL"/>
            </w:pPr>
          </w:p>
        </w:tc>
      </w:tr>
    </w:tbl>
    <w:p w14:paraId="6A493A6D" w14:textId="77777777" w:rsidR="00296E35" w:rsidRPr="001C0FC4" w:rsidRDefault="00296E35" w:rsidP="00296E35"/>
    <w:p w14:paraId="1653646E" w14:textId="77777777" w:rsidR="00296E35" w:rsidRPr="001C0FC4" w:rsidRDefault="00296E35" w:rsidP="00296E35">
      <w:pPr>
        <w:pStyle w:val="TH"/>
      </w:pPr>
      <w:r w:rsidRPr="001C0FC4">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85C8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8409AF8" w14:textId="6D612B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0473517C" w14:textId="77777777" w:rsidR="00296E35" w:rsidRPr="001C0FC4" w:rsidRDefault="00296E35" w:rsidP="00296E35"/>
    <w:p w14:paraId="5709AC75" w14:textId="77777777" w:rsidR="00296E35" w:rsidRPr="001C0FC4" w:rsidRDefault="00296E35" w:rsidP="00296E35">
      <w:pPr>
        <w:pStyle w:val="TH"/>
      </w:pPr>
      <w:r w:rsidRPr="001C0FC4">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E3027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929E280" w14:textId="0D36CE29" w:rsidR="00296E35" w:rsidRPr="001C0FC4" w:rsidRDefault="00296E35" w:rsidP="002E3FCC">
            <w:pPr>
              <w:pStyle w:val="TAL"/>
            </w:pPr>
            <w:r w:rsidRPr="001C0FC4">
              <w:t xml:space="preserve">Derivation Path: TS </w:t>
            </w:r>
            <w:r>
              <w:t>37.579</w:t>
            </w:r>
            <w:r w:rsidRPr="001C0FC4">
              <w:t>-1 [2], Table 5.5.3.8.1-1, condition DELIVERED</w:t>
            </w:r>
          </w:p>
        </w:tc>
      </w:tr>
    </w:tbl>
    <w:p w14:paraId="0DE38C3F" w14:textId="77777777" w:rsidR="00296E35" w:rsidRPr="001C0FC4" w:rsidRDefault="00296E35" w:rsidP="00296E35"/>
    <w:p w14:paraId="6D87F2A6" w14:textId="77777777" w:rsidR="00296E35" w:rsidRPr="001C0FC4" w:rsidRDefault="00296E35" w:rsidP="00296E35">
      <w:pPr>
        <w:pStyle w:val="TH"/>
      </w:pPr>
      <w:r w:rsidRPr="001C0FC4">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EECCF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74B920" w14:textId="4843401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r w:rsidR="00296E35" w:rsidRPr="001C0FC4" w14:paraId="1224A0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3A70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EE7B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F6D3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0FF0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7F2E6C" w14:textId="77777777" w:rsidR="00296E35" w:rsidRPr="001C0FC4" w:rsidRDefault="00296E35" w:rsidP="002E3FCC">
            <w:pPr>
              <w:pStyle w:val="TAH"/>
              <w:rPr>
                <w:bCs/>
              </w:rPr>
            </w:pPr>
            <w:r w:rsidRPr="001C0FC4">
              <w:rPr>
                <w:bCs/>
              </w:rPr>
              <w:t>Condition</w:t>
            </w:r>
          </w:p>
        </w:tc>
      </w:tr>
      <w:tr w:rsidR="00296E35" w:rsidRPr="001C0FC4" w14:paraId="78C8E2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39C1D3" w14:textId="77777777" w:rsidR="00296E35" w:rsidRPr="001C0FC4" w:rsidRDefault="00296E35" w:rsidP="002E3FCC">
            <w:pPr>
              <w:pStyle w:val="TAL"/>
              <w:tabs>
                <w:tab w:val="left" w:pos="754"/>
              </w:tabs>
              <w:rPr>
                <w:b/>
                <w:bCs/>
              </w:rPr>
            </w:pPr>
            <w:r w:rsidRPr="001C0FC4">
              <w:rPr>
                <w:b/>
                <w:bCs/>
              </w:rPr>
              <w:t>Payload</w:t>
            </w:r>
          </w:p>
        </w:tc>
        <w:tc>
          <w:tcPr>
            <w:tcW w:w="2127" w:type="dxa"/>
            <w:tcBorders>
              <w:top w:val="single" w:sz="4" w:space="0" w:color="auto"/>
              <w:left w:val="single" w:sz="4" w:space="0" w:color="auto"/>
              <w:bottom w:val="single" w:sz="4" w:space="0" w:color="auto"/>
              <w:right w:val="single" w:sz="4" w:space="0" w:color="auto"/>
            </w:tcBorders>
          </w:tcPr>
          <w:p w14:paraId="1CCD7DF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663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1112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3B3765" w14:textId="77777777" w:rsidR="00296E35" w:rsidRPr="001C0FC4" w:rsidRDefault="00296E35" w:rsidP="002E3FCC">
            <w:pPr>
              <w:pStyle w:val="TAL"/>
            </w:pPr>
          </w:p>
        </w:tc>
      </w:tr>
      <w:tr w:rsidR="00296E35" w:rsidRPr="001C0FC4" w14:paraId="71A90C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B391C6" w14:textId="77777777" w:rsidR="00296E35" w:rsidRPr="001C0FC4" w:rsidRDefault="00296E35" w:rsidP="002E3FCC">
            <w:pPr>
              <w:pStyle w:val="TAL"/>
              <w:rPr>
                <w:b/>
                <w:bCs/>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CEC24FA" w14:textId="77777777" w:rsidR="00296E35" w:rsidRPr="001C0FC4" w:rsidRDefault="00296E35" w:rsidP="002E3FCC">
            <w:pPr>
              <w:pStyle w:val="TAL"/>
              <w:rPr>
                <w:iCs/>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A53990A" w14:textId="77777777" w:rsidR="00296E35" w:rsidRPr="001C0FC4" w:rsidRDefault="00296E35" w:rsidP="002E3FCC">
            <w:pPr>
              <w:pStyle w:val="TAL"/>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4422BED1" w14:textId="77777777" w:rsidR="00296E35" w:rsidRPr="001C0FC4" w:rsidRDefault="00296E35" w:rsidP="002E3FCC">
            <w:pPr>
              <w:pStyle w:val="TAL"/>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03FF3BE2" w14:textId="77777777" w:rsidR="00296E35" w:rsidRPr="001C0FC4" w:rsidRDefault="00296E35" w:rsidP="002E3FCC">
            <w:pPr>
              <w:pStyle w:val="TAL"/>
            </w:pPr>
          </w:p>
        </w:tc>
      </w:tr>
      <w:tr w:rsidR="00296E35" w:rsidRPr="001C0FC4" w14:paraId="4CCB3F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E2B00" w14:textId="77777777" w:rsidR="00296E35" w:rsidRPr="001C0FC4" w:rsidRDefault="00296E35" w:rsidP="002E3FCC">
            <w:pPr>
              <w:pStyle w:val="TAL"/>
              <w:rPr>
                <w:b/>
                <w:bCs/>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3AD49FCD" w14:textId="77777777" w:rsidR="00296E35" w:rsidRPr="001C0FC4" w:rsidRDefault="00296E35" w:rsidP="002E3FCC">
            <w:pPr>
              <w:pStyle w:val="TAL"/>
              <w:rPr>
                <w:iCs/>
              </w:rPr>
            </w:pPr>
            <w:r w:rsidRPr="001C0FC4">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0A035E9B" w14:textId="77777777" w:rsidR="00296E35" w:rsidRPr="001C0FC4" w:rsidRDefault="00296E35" w:rsidP="002E3FCC">
            <w:pPr>
              <w:pStyle w:val="TAL"/>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E511FB3" w14:textId="0FAE4408" w:rsidR="00296E35" w:rsidRPr="001C0FC4" w:rsidRDefault="00296E35" w:rsidP="002E3FCC">
            <w:pPr>
              <w:pStyle w:val="TAL"/>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4939E321" w14:textId="77777777" w:rsidR="00296E35" w:rsidRPr="001C0FC4" w:rsidRDefault="00296E35" w:rsidP="002E3FCC">
            <w:pPr>
              <w:pStyle w:val="TAL"/>
            </w:pPr>
          </w:p>
        </w:tc>
      </w:tr>
    </w:tbl>
    <w:p w14:paraId="2C4876C4" w14:textId="77777777" w:rsidR="00296E35" w:rsidRPr="001C0FC4" w:rsidRDefault="00296E35" w:rsidP="00296E35"/>
    <w:p w14:paraId="73011877" w14:textId="337311DA" w:rsidR="00296E35" w:rsidRPr="001C0FC4" w:rsidRDefault="00296E35" w:rsidP="00296E35">
      <w:pPr>
        <w:pStyle w:val="TH"/>
      </w:pPr>
      <w:r w:rsidRPr="001C0FC4">
        <w:t>Table 6.3.1.3.3-4: SIP MESSAGE from the SS (step 4, Table 6.3.1.3.2-1;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219F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147037" w14:textId="431E41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EFB38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1A8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93F19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A7A59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8952A0"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338ED4" w14:textId="77777777" w:rsidR="00296E35" w:rsidRPr="001C0FC4" w:rsidRDefault="00296E35" w:rsidP="002E3FCC">
            <w:pPr>
              <w:pStyle w:val="TAH"/>
              <w:rPr>
                <w:bCs/>
              </w:rPr>
            </w:pPr>
            <w:r w:rsidRPr="001C0FC4">
              <w:rPr>
                <w:bCs/>
              </w:rPr>
              <w:t>Condition</w:t>
            </w:r>
          </w:p>
        </w:tc>
      </w:tr>
      <w:tr w:rsidR="00296E35" w:rsidRPr="001C0FC4" w14:paraId="060CE93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B460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0F600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7CB5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57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29862A" w14:textId="77777777" w:rsidR="00296E35" w:rsidRPr="001C0FC4" w:rsidRDefault="00296E35" w:rsidP="002E3FCC">
            <w:pPr>
              <w:pStyle w:val="TAL"/>
            </w:pPr>
          </w:p>
        </w:tc>
      </w:tr>
      <w:tr w:rsidR="00296E35" w:rsidRPr="001C0FC4" w14:paraId="1B842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5B319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8AC64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E44EE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4B3E2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16D8B3" w14:textId="77777777" w:rsidR="00296E35" w:rsidRPr="001C0FC4" w:rsidRDefault="00296E35" w:rsidP="002E3FCC">
            <w:pPr>
              <w:pStyle w:val="TAL"/>
            </w:pPr>
          </w:p>
        </w:tc>
      </w:tr>
      <w:tr w:rsidR="00296E35" w:rsidRPr="001C0FC4" w14:paraId="43FE3E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3F4D8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8F0DEA" w14:textId="77777777" w:rsidR="00296E35" w:rsidRPr="001C0FC4" w:rsidRDefault="00296E35" w:rsidP="002E3FCC">
            <w:pPr>
              <w:pStyle w:val="TAL"/>
            </w:pPr>
            <w:r w:rsidRPr="001C0FC4">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15158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6B1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AC95DE" w14:textId="77777777" w:rsidR="00296E35" w:rsidRPr="001C0FC4" w:rsidRDefault="00296E35" w:rsidP="002E3FCC">
            <w:pPr>
              <w:pStyle w:val="TAL"/>
            </w:pPr>
          </w:p>
        </w:tc>
      </w:tr>
      <w:tr w:rsidR="00296E35" w:rsidRPr="001C0FC4" w14:paraId="30451C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2B26A"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A33C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677D64"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424A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279327" w14:textId="77777777" w:rsidR="00296E35" w:rsidRPr="001C0FC4" w:rsidRDefault="00296E35" w:rsidP="002E3FCC">
            <w:pPr>
              <w:pStyle w:val="TAL"/>
            </w:pPr>
          </w:p>
        </w:tc>
      </w:tr>
      <w:tr w:rsidR="00296E35" w:rsidRPr="001C0FC4" w14:paraId="3AA8A0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616D73"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B0B06A" w14:textId="77777777" w:rsidR="00296E35" w:rsidRPr="001C0FC4" w:rsidRDefault="00296E35" w:rsidP="002E3FCC">
            <w:pPr>
              <w:pStyle w:val="TAL"/>
            </w:pPr>
            <w:r w:rsidRPr="001C0FC4">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0F6CB1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43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D998D" w14:textId="77777777" w:rsidR="00296E35" w:rsidRPr="001C0FC4" w:rsidRDefault="00296E35" w:rsidP="002E3FCC">
            <w:pPr>
              <w:pStyle w:val="TAL"/>
            </w:pPr>
          </w:p>
        </w:tc>
      </w:tr>
    </w:tbl>
    <w:p w14:paraId="7223EB08" w14:textId="77777777" w:rsidR="00296E35" w:rsidRPr="001C0FC4" w:rsidRDefault="00296E35" w:rsidP="00296E35"/>
    <w:p w14:paraId="66FC7961" w14:textId="77777777" w:rsidR="00296E35" w:rsidRPr="001C0FC4" w:rsidRDefault="00296E35" w:rsidP="00296E35">
      <w:pPr>
        <w:pStyle w:val="TH"/>
      </w:pPr>
      <w:r w:rsidRPr="001C0FC4">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22450D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C97898" w14:textId="26AFB9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135BBA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3CFD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78BF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261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669CE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9EA53D" w14:textId="77777777" w:rsidR="00296E35" w:rsidRPr="001C0FC4" w:rsidRDefault="00296E35" w:rsidP="002E3FCC">
            <w:pPr>
              <w:pStyle w:val="TAH"/>
              <w:rPr>
                <w:bCs/>
              </w:rPr>
            </w:pPr>
            <w:r w:rsidRPr="001C0FC4">
              <w:rPr>
                <w:bCs/>
              </w:rPr>
              <w:t>Condition</w:t>
            </w:r>
          </w:p>
        </w:tc>
      </w:tr>
      <w:tr w:rsidR="00296E35" w:rsidRPr="001C0FC4" w14:paraId="46E1ECE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D9D42"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936E8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7817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3A6F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9201E" w14:textId="77777777" w:rsidR="00296E35" w:rsidRPr="001C0FC4" w:rsidRDefault="00296E35" w:rsidP="002E3FCC">
            <w:pPr>
              <w:pStyle w:val="TAL"/>
            </w:pPr>
          </w:p>
        </w:tc>
      </w:tr>
      <w:tr w:rsidR="00296E35" w:rsidRPr="001C0FC4" w14:paraId="11604A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4A10C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87207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983F4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BF7F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2BCC2" w14:textId="77777777" w:rsidR="00296E35" w:rsidRPr="001C0FC4" w:rsidRDefault="00296E35" w:rsidP="002E3FCC">
            <w:pPr>
              <w:pStyle w:val="TAL"/>
            </w:pPr>
          </w:p>
        </w:tc>
      </w:tr>
      <w:tr w:rsidR="00296E35" w:rsidRPr="001C0FC4" w14:paraId="045AB6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F398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11EA373"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0F71171F" w14:textId="02D4637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090B7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D9107F" w14:textId="77777777" w:rsidR="00296E35" w:rsidRPr="001C0FC4" w:rsidRDefault="00296E35" w:rsidP="002E3FCC">
            <w:pPr>
              <w:pStyle w:val="TAL"/>
            </w:pPr>
          </w:p>
        </w:tc>
      </w:tr>
    </w:tbl>
    <w:p w14:paraId="270749F2" w14:textId="77777777" w:rsidR="00296E35" w:rsidRPr="001C0FC4" w:rsidRDefault="00296E35" w:rsidP="00296E35"/>
    <w:p w14:paraId="5DACA35A" w14:textId="77777777" w:rsidR="00296E35" w:rsidRPr="001C0FC4" w:rsidRDefault="00296E35" w:rsidP="00296E35">
      <w:pPr>
        <w:pStyle w:val="TH"/>
      </w:pPr>
      <w:r w:rsidRPr="001C0FC4">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BB228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30396C0" w14:textId="6D2BFF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5528B2FE" w14:textId="77777777" w:rsidR="00296E35" w:rsidRPr="001C0FC4" w:rsidRDefault="00296E35" w:rsidP="00296E35"/>
    <w:p w14:paraId="15679038" w14:textId="77777777" w:rsidR="00296E35" w:rsidRPr="001C0FC4" w:rsidRDefault="00296E35" w:rsidP="00296E35">
      <w:pPr>
        <w:pStyle w:val="TH"/>
      </w:pPr>
      <w:r w:rsidRPr="001C0FC4">
        <w:t>Table 6.3.1.3.3-7: Void</w:t>
      </w:r>
    </w:p>
    <w:p w14:paraId="411474EF" w14:textId="77777777" w:rsidR="00296E35" w:rsidRPr="001C0FC4" w:rsidRDefault="00296E35" w:rsidP="00296E35"/>
    <w:p w14:paraId="48D6BE54" w14:textId="77777777" w:rsidR="00296E35" w:rsidRPr="001C0FC4" w:rsidRDefault="00296E35" w:rsidP="00296E35">
      <w:pPr>
        <w:pStyle w:val="Heading3"/>
      </w:pPr>
      <w:bookmarkStart w:id="1255" w:name="_Toc90630605"/>
      <w:bookmarkStart w:id="1256" w:name="_Toc100778812"/>
      <w:bookmarkStart w:id="1257" w:name="_Toc101286143"/>
      <w:bookmarkStart w:id="1258" w:name="_Toc106817729"/>
      <w:bookmarkStart w:id="1259" w:name="_Toc106817854"/>
      <w:bookmarkStart w:id="1260" w:name="_Toc178186374"/>
      <w:bookmarkStart w:id="1261" w:name="_Toc210385190"/>
      <w:r w:rsidRPr="001C0FC4">
        <w:t>6.3.2</w:t>
      </w:r>
      <w:r w:rsidRPr="001C0FC4">
        <w:tab/>
        <w:t>On-network / Enhanced Status (ES) / Client Terminated (CT)</w:t>
      </w:r>
      <w:bookmarkEnd w:id="1255"/>
      <w:bookmarkEnd w:id="1256"/>
      <w:bookmarkEnd w:id="1257"/>
      <w:bookmarkEnd w:id="1258"/>
      <w:bookmarkEnd w:id="1259"/>
      <w:bookmarkEnd w:id="1260"/>
      <w:bookmarkEnd w:id="1261"/>
    </w:p>
    <w:p w14:paraId="71507D9F" w14:textId="77777777" w:rsidR="00296E35" w:rsidRPr="001C0FC4" w:rsidRDefault="00296E35" w:rsidP="00296E35">
      <w:pPr>
        <w:pStyle w:val="H6"/>
      </w:pPr>
      <w:r w:rsidRPr="001C0FC4">
        <w:t>6.3.2.1</w:t>
      </w:r>
      <w:r w:rsidRPr="001C0FC4">
        <w:tab/>
        <w:t>Test Purpose (TP)</w:t>
      </w:r>
    </w:p>
    <w:p w14:paraId="37F02630" w14:textId="77777777" w:rsidR="00296E35" w:rsidRPr="001C0FC4" w:rsidRDefault="00296E35" w:rsidP="00296E35">
      <w:pPr>
        <w:pStyle w:val="H6"/>
      </w:pPr>
      <w:r w:rsidRPr="001C0FC4">
        <w:t>(1)</w:t>
      </w:r>
    </w:p>
    <w:p w14:paraId="12F5C8C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A24E6EA" w14:textId="77777777" w:rsidR="00296E35" w:rsidRPr="001C0FC4" w:rsidRDefault="00296E35" w:rsidP="00296E35">
      <w:pPr>
        <w:pStyle w:val="PL"/>
      </w:pPr>
      <w:r w:rsidRPr="001C0FC4">
        <w:rPr>
          <w:b/>
        </w:rPr>
        <w:t>ensure that</w:t>
      </w:r>
      <w:r w:rsidRPr="001C0FC4">
        <w:t xml:space="preserve"> {</w:t>
      </w:r>
    </w:p>
    <w:p w14:paraId="74BB90AC" w14:textId="77777777" w:rsidR="00296E35" w:rsidRPr="001C0FC4" w:rsidRDefault="00296E35" w:rsidP="00296E35">
      <w:pPr>
        <w:pStyle w:val="PL"/>
      </w:pPr>
      <w:r w:rsidRPr="001C0FC4">
        <w:t xml:space="preserve">  </w:t>
      </w:r>
      <w:r w:rsidRPr="001C0FC4">
        <w:rPr>
          <w:b/>
        </w:rPr>
        <w:t>when</w:t>
      </w:r>
      <w:r w:rsidRPr="001C0FC4">
        <w:t xml:space="preserve"> { the MCDATA User receives an Enhanced Status with a disposition request of "DELIVERY" }</w:t>
      </w:r>
    </w:p>
    <w:p w14:paraId="5AAA0574"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p>
    <w:p w14:paraId="47A00D6E" w14:textId="77777777" w:rsidR="00296E35" w:rsidRPr="001C0FC4" w:rsidRDefault="00296E35" w:rsidP="00296E35">
      <w:pPr>
        <w:pStyle w:val="PL"/>
      </w:pPr>
      <w:r w:rsidRPr="001C0FC4">
        <w:t xml:space="preserve">            }</w:t>
      </w:r>
    </w:p>
    <w:p w14:paraId="62300A14" w14:textId="77777777" w:rsidR="00296E35" w:rsidRPr="001C0FC4" w:rsidRDefault="00296E35" w:rsidP="00296E35">
      <w:pPr>
        <w:pStyle w:val="PL"/>
      </w:pPr>
    </w:p>
    <w:p w14:paraId="67FF884A" w14:textId="77777777" w:rsidR="00296E35" w:rsidRPr="001C0FC4" w:rsidRDefault="00296E35" w:rsidP="00296E35">
      <w:pPr>
        <w:pStyle w:val="H6"/>
      </w:pPr>
      <w:r w:rsidRPr="001C0FC4">
        <w:t>6.3.2.2</w:t>
      </w:r>
      <w:r w:rsidRPr="001C0FC4">
        <w:tab/>
        <w:t>Conformance requirements</w:t>
      </w:r>
    </w:p>
    <w:p w14:paraId="511C75B8" w14:textId="77777777" w:rsidR="00296E35" w:rsidRPr="001C0FC4" w:rsidRDefault="00296E35" w:rsidP="00296E35">
      <w:r w:rsidRPr="001C0FC4">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DCF0D4" w14:textId="77777777" w:rsidR="00296E35" w:rsidRPr="001C0FC4" w:rsidRDefault="00296E35" w:rsidP="00296E35">
      <w:r w:rsidRPr="001C0FC4">
        <w:t>[TS 24.282, clause 14.2.1.2]</w:t>
      </w:r>
    </w:p>
    <w:p w14:paraId="760FDED0" w14:textId="77777777" w:rsidR="00296E35" w:rsidRPr="001C0FC4" w:rsidRDefault="00296E35" w:rsidP="00296E35">
      <w:r w:rsidRPr="001C0FC4">
        <w:t>Upon receiving a "SIP MESSAGE request for standalone SDS for terminating MCData client", the MCData client:</w:t>
      </w:r>
    </w:p>
    <w:p w14:paraId="59E3BDAF" w14:textId="77777777" w:rsidR="00296E35" w:rsidRPr="001C0FC4" w:rsidRDefault="00296E35" w:rsidP="00296E35">
      <w:pPr>
        <w:pStyle w:val="B1"/>
      </w:pPr>
      <w:r w:rsidRPr="001C0FC4">
        <w:t>1)</w:t>
      </w:r>
      <w:r w:rsidRPr="001C0FC4">
        <w:tab/>
        <w:t>shall follow the procedure defined in clause 9.2.2.2.2;</w:t>
      </w:r>
    </w:p>
    <w:p w14:paraId="10F0C09D" w14:textId="77777777" w:rsidR="00296E35" w:rsidRPr="001C0FC4" w:rsidRDefault="00296E35" w:rsidP="00296E35">
      <w:pPr>
        <w:pStyle w:val="B1"/>
      </w:pPr>
      <w:r w:rsidRPr="001C0FC4">
        <w:t>2)</w:t>
      </w:r>
      <w:r w:rsidRPr="001C0FC4">
        <w:tab/>
        <w:t>shall match the received value with an "id" attribute of the operational values from the &lt;mcdata-enhanced-status-operational-values&gt; element of the MCData group document as defined in 3GPP TS 24.481 [11]; and</w:t>
      </w:r>
    </w:p>
    <w:p w14:paraId="7F19F8EF" w14:textId="77777777" w:rsidR="00296E35" w:rsidRPr="001C0FC4" w:rsidRDefault="00296E35" w:rsidP="00296E35">
      <w:pPr>
        <w:pStyle w:val="B1"/>
      </w:pPr>
      <w:r w:rsidRPr="001C0FC4">
        <w:t>3)</w:t>
      </w:r>
      <w:r w:rsidRPr="001C0FC4">
        <w:tab/>
        <w:t>if a match is found, shall render the operational value as enhanced status to the MCData user. Otherwise shall discard the received message.</w:t>
      </w:r>
    </w:p>
    <w:p w14:paraId="226FE7FB" w14:textId="77777777" w:rsidR="00296E35" w:rsidRPr="001C0FC4" w:rsidRDefault="00296E35" w:rsidP="00296E35">
      <w:r w:rsidRPr="001C0FC4">
        <w:t>[TS 24.282, clause 9.2.2.2.2]</w:t>
      </w:r>
    </w:p>
    <w:p w14:paraId="3A23451A" w14:textId="77777777" w:rsidR="00296E35" w:rsidRPr="001C0FC4" w:rsidRDefault="00296E35" w:rsidP="00296E35">
      <w:r w:rsidRPr="001C0FC4">
        <w:t>Upon receipt of a "SIP MESSAGE request for standalone SDS for terminating MCData client", the MCData client:</w:t>
      </w:r>
    </w:p>
    <w:p w14:paraId="761EC3C5" w14:textId="77777777" w:rsidR="00296E35" w:rsidRPr="001C0FC4" w:rsidRDefault="00296E35" w:rsidP="00296E35">
      <w:pPr>
        <w:pStyle w:val="B1"/>
        <w:rPr>
          <w:lang w:eastAsia="ko-KR"/>
        </w:rPr>
      </w:pPr>
      <w:r w:rsidRPr="001C0FC4">
        <w:t>…</w:t>
      </w:r>
    </w:p>
    <w:p w14:paraId="154947CB"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3753E78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8E5E309" w14:textId="77777777" w:rsidR="00296E35" w:rsidRPr="001C0FC4" w:rsidRDefault="00296E35" w:rsidP="00296E35">
      <w:pPr>
        <w:pStyle w:val="B2"/>
      </w:pPr>
      <w:r w:rsidRPr="001C0FC4">
        <w:t>b)</w:t>
      </w:r>
      <w:r w:rsidRPr="001C0FC4">
        <w:tab/>
        <w:t>shall convert the MCData ID to a UID as described in 3GPP TS 33.180 [26];</w:t>
      </w:r>
    </w:p>
    <w:p w14:paraId="1643A49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C0D0F6A"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5C152CF3" w14:textId="77777777" w:rsidR="00296E35" w:rsidRPr="001C0FC4" w:rsidRDefault="00296E35" w:rsidP="00296E35">
      <w:pPr>
        <w:pStyle w:val="B2"/>
      </w:pPr>
      <w:r w:rsidRPr="001C0FC4">
        <w:t>e)</w:t>
      </w:r>
      <w:r w:rsidRPr="001C0FC4">
        <w:tab/>
        <w:t>if the signature of the MIKEY-SAKKE I_MESSAGE was successfully validated:</w:t>
      </w:r>
    </w:p>
    <w:p w14:paraId="336A3F2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E053241" w14:textId="77777777" w:rsidR="00296E35" w:rsidRPr="001C0FC4" w:rsidRDefault="00296E35" w:rsidP="00296E35">
      <w:pPr>
        <w:pStyle w:val="B3"/>
      </w:pPr>
      <w:r w:rsidRPr="001C0FC4">
        <w:t>ii)</w:t>
      </w:r>
      <w:r w:rsidRPr="001C0FC4">
        <w:tab/>
        <w:t>shall extract the PCK-ID, from the payload as specified in 3GPP TS 33.180 [26];</w:t>
      </w:r>
    </w:p>
    <w:p w14:paraId="7865A9D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6F31D98C"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6673C977"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0304D2F2"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B1D32ED" w14:textId="77777777" w:rsidR="00296E35" w:rsidRPr="001C0FC4" w:rsidRDefault="00296E35" w:rsidP="00296E35">
      <w:r w:rsidRPr="001C0FC4">
        <w:t>[TS 24.282, clause 9.2.1.2]</w:t>
      </w:r>
    </w:p>
    <w:p w14:paraId="5A37A3F6"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399FA7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652BA3B7"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56348B8E" w14:textId="77777777" w:rsidR="00296E35" w:rsidRPr="001C0FC4" w:rsidRDefault="00296E35" w:rsidP="00296E35">
      <w:pPr>
        <w:rPr>
          <w:rFonts w:eastAsia="Malgun Gothic"/>
        </w:rPr>
      </w:pPr>
      <w:r w:rsidRPr="001C0FC4">
        <w:rPr>
          <w:rFonts w:eastAsia="Malgun Gothic"/>
        </w:rPr>
        <w:t>the MCData Client:</w:t>
      </w:r>
    </w:p>
    <w:p w14:paraId="38DAAB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3801137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C5544BB" w14:textId="77777777" w:rsidR="00296E35" w:rsidRPr="001C0FC4" w:rsidRDefault="00296E35" w:rsidP="00296E35">
      <w:pPr>
        <w:pStyle w:val="B2"/>
        <w:rPr>
          <w:rFonts w:eastAsia="Malgun Gothic"/>
        </w:rPr>
      </w:pPr>
      <w:r w:rsidRPr="001C0FC4">
        <w:rPr>
          <w:rFonts w:eastAsia="Malgun Gothic"/>
        </w:rPr>
        <w:t>…</w:t>
      </w:r>
    </w:p>
    <w:p w14:paraId="0E3A74C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39DDA2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09C6829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1F8D1A9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34232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9661F0"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2D37E6D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49FAED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0D03DEDA"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8891C1F"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F08C3AD"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3E47ABB3" w14:textId="77777777" w:rsidR="00296E35" w:rsidRPr="001C0FC4" w:rsidRDefault="00296E35" w:rsidP="00296E35">
      <w:pPr>
        <w:pStyle w:val="NO"/>
      </w:pPr>
      <w:r w:rsidRPr="001C0FC4">
        <w:t>…</w:t>
      </w:r>
    </w:p>
    <w:p w14:paraId="5E92C293" w14:textId="77777777" w:rsidR="00296E35" w:rsidRPr="001C0FC4" w:rsidRDefault="00296E35" w:rsidP="00296E35">
      <w:pPr>
        <w:pStyle w:val="NO"/>
      </w:pPr>
      <w:r w:rsidRPr="001C0FC4">
        <w:t>NOTE 3:</w:t>
      </w:r>
      <w:r w:rsidRPr="001C0FC4">
        <w:tab/>
        <w:t>User consent is not required before accepting the data.</w:t>
      </w:r>
    </w:p>
    <w:p w14:paraId="3F3F655B"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7E2039B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553CDCB" w14:textId="77777777" w:rsidR="00296E35" w:rsidRPr="001C0FC4" w:rsidRDefault="00296E35" w:rsidP="00296E35">
      <w:r w:rsidRPr="001C0FC4">
        <w:t>[TS 24.282, clause 9.2.1.3]</w:t>
      </w:r>
    </w:p>
    <w:p w14:paraId="6B0ABF2F" w14:textId="77777777" w:rsidR="00296E35" w:rsidRPr="001C0FC4" w:rsidRDefault="00296E35" w:rsidP="00296E35">
      <w:pPr>
        <w:rPr>
          <w:rFonts w:eastAsia="Malgun Gothic"/>
        </w:rPr>
      </w:pPr>
      <w:r w:rsidRPr="001C0FC4">
        <w:rPr>
          <w:rFonts w:eastAsia="Malgun Gothic"/>
        </w:rPr>
        <w:t>To handle the disposition requests, the MCData client:</w:t>
      </w:r>
    </w:p>
    <w:p w14:paraId="1655512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2163DEC"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0A5265E6"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161BCFE5" w14:textId="77777777" w:rsidR="00296E35" w:rsidRPr="001C0FC4" w:rsidRDefault="00296E35" w:rsidP="00296E35">
      <w:pPr>
        <w:pStyle w:val="B2"/>
      </w:pPr>
      <w:r w:rsidRPr="001C0FC4">
        <w:t>c)</w:t>
      </w:r>
      <w:r w:rsidRPr="001C0FC4">
        <w:tab/>
        <w:t>"DELIVERY AND READ" then, shall start timer TDU1 (delivery and read).</w:t>
      </w:r>
    </w:p>
    <w:p w14:paraId="44034587" w14:textId="77777777" w:rsidR="00296E35" w:rsidRPr="001C0FC4" w:rsidRDefault="00296E35" w:rsidP="00296E35">
      <w:r w:rsidRPr="001C0FC4">
        <w:t>[TS 24.282, clause 12.2.1.1]</w:t>
      </w:r>
    </w:p>
    <w:p w14:paraId="4C8F34DE" w14:textId="77777777" w:rsidR="00296E35" w:rsidRPr="001C0FC4" w:rsidRDefault="00296E35" w:rsidP="00296E35">
      <w:r w:rsidRPr="001C0FC4">
        <w:t>The MCData client shall follow the procedures in this subclause to:</w:t>
      </w:r>
    </w:p>
    <w:p w14:paraId="2CEC06E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D1DF7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F763192" w14:textId="77777777" w:rsidR="00296E35" w:rsidRPr="001C0FC4" w:rsidRDefault="00296E35" w:rsidP="00296E35">
      <w:pPr>
        <w:pStyle w:val="B1"/>
      </w:pPr>
      <w:r w:rsidRPr="001C0FC4">
        <w:t>-</w:t>
      </w:r>
      <w:r w:rsidRPr="001C0FC4">
        <w:tab/>
        <w:t>indicate to an MCData client that a request for FD was accepted, deferred or rejected; or</w:t>
      </w:r>
    </w:p>
    <w:p w14:paraId="44586C01" w14:textId="77777777" w:rsidR="00296E35" w:rsidRPr="001C0FC4" w:rsidRDefault="00296E35" w:rsidP="00296E35">
      <w:pPr>
        <w:pStyle w:val="B1"/>
      </w:pPr>
      <w:r w:rsidRPr="001C0FC4">
        <w:t>-</w:t>
      </w:r>
      <w:r w:rsidRPr="001C0FC4">
        <w:tab/>
        <w:t>indicate to an MCData client that a file download has been completed;</w:t>
      </w:r>
    </w:p>
    <w:p w14:paraId="0F344486" w14:textId="77777777" w:rsidR="00296E35" w:rsidRPr="001C0FC4" w:rsidRDefault="00296E35" w:rsidP="00296E35">
      <w:r w:rsidRPr="001C0FC4">
        <w:t>Before sending a disposition notification the MCData client needs to determine:</w:t>
      </w:r>
    </w:p>
    <w:p w14:paraId="63357A35"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9E1F92"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E2DCF1F"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6FC31B" w14:textId="77777777" w:rsidR="00296E35" w:rsidRPr="001C0FC4" w:rsidRDefault="00296E35" w:rsidP="00296E35">
      <w:r w:rsidRPr="001C0FC4">
        <w:t>The MCData client shall generate a SIP MESSAGE request in accordance with 3GPP TS 24.229 [5] and IETF RFC 3428 [6] with the clarifications given below.</w:t>
      </w:r>
    </w:p>
    <w:p w14:paraId="509CE3E9" w14:textId="77777777" w:rsidR="00296E35" w:rsidRPr="001C0FC4" w:rsidRDefault="00296E35" w:rsidP="00296E35">
      <w:r w:rsidRPr="001C0FC4">
        <w:t>The MCData client:</w:t>
      </w:r>
    </w:p>
    <w:p w14:paraId="2DE03A49" w14:textId="77777777" w:rsidR="00296E35" w:rsidRPr="001C0FC4" w:rsidRDefault="00296E35" w:rsidP="00296E35">
      <w:pPr>
        <w:pStyle w:val="B1"/>
      </w:pPr>
      <w:r w:rsidRPr="001C0FC4">
        <w:t>1)</w:t>
      </w:r>
      <w:r w:rsidRPr="001C0FC4">
        <w:tab/>
        <w:t>shall build the SIP MESSAGE request as specified in subclause 6.2.4.1;</w:t>
      </w:r>
    </w:p>
    <w:p w14:paraId="0E28D7CB"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EB2EFB"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C7641C8"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2FC64D0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85E84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2D94E2" w14:textId="77777777" w:rsidR="00296E35" w:rsidRPr="001C0FC4" w:rsidRDefault="00296E35" w:rsidP="00296E35">
      <w:pPr>
        <w:pStyle w:val="B1"/>
      </w:pPr>
      <w:r w:rsidRPr="001C0FC4">
        <w:t>…</w:t>
      </w:r>
    </w:p>
    <w:p w14:paraId="38B583C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68E70A5" w14:textId="77777777" w:rsidR="00296E35" w:rsidRPr="001C0FC4" w:rsidRDefault="00296E35" w:rsidP="00296E35">
      <w:r w:rsidRPr="001C0FC4">
        <w:t>[TS 24.282, clause 6.2.3.1]</w:t>
      </w:r>
    </w:p>
    <w:p w14:paraId="4184389E" w14:textId="77777777" w:rsidR="00296E35" w:rsidRPr="001C0FC4" w:rsidRDefault="00296E35" w:rsidP="00296E35">
      <w:r w:rsidRPr="001C0FC4">
        <w:t>In order to generate an SDS notification, the MCData client:</w:t>
      </w:r>
    </w:p>
    <w:p w14:paraId="087CD49A" w14:textId="77777777" w:rsidR="00296E35" w:rsidRPr="001C0FC4" w:rsidRDefault="00296E35" w:rsidP="00296E35">
      <w:pPr>
        <w:pStyle w:val="B1"/>
      </w:pPr>
      <w:r w:rsidRPr="001C0FC4">
        <w:t>1)</w:t>
      </w:r>
      <w:r w:rsidRPr="001C0FC4">
        <w:tab/>
        <w:t>shall generate an SDS NOTIFICATION message as specified in subclause 15.1.5; and</w:t>
      </w:r>
    </w:p>
    <w:p w14:paraId="37F4CB32"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524204B" w14:textId="77777777" w:rsidR="00296E35" w:rsidRPr="001C0FC4" w:rsidRDefault="00296E35" w:rsidP="00296E35">
      <w:r w:rsidRPr="001C0FC4">
        <w:t>When generating an SDS NOTIFICATION message as specified in subclause 15.1.5, the MCData client:</w:t>
      </w:r>
    </w:p>
    <w:p w14:paraId="15F7C300"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D00A41A" w14:textId="77777777" w:rsidR="00296E35" w:rsidRPr="001C0FC4" w:rsidRDefault="00296E35" w:rsidP="00296E35">
      <w:pPr>
        <w:pStyle w:val="B1"/>
      </w:pPr>
      <w:r w:rsidRPr="001C0FC4">
        <w:t>…</w:t>
      </w:r>
    </w:p>
    <w:p w14:paraId="7CA44FC2" w14:textId="77777777" w:rsidR="00296E35" w:rsidRPr="001C0FC4" w:rsidRDefault="00296E35" w:rsidP="00296E35">
      <w:pPr>
        <w:pStyle w:val="B1"/>
      </w:pPr>
      <w:r w:rsidRPr="001C0FC4">
        <w:t>5)</w:t>
      </w:r>
      <w:r w:rsidRPr="001C0FC4">
        <w:tab/>
        <w:t>shall set the Date and time IE to the current time to as specified in subclause 15.2.8;</w:t>
      </w:r>
    </w:p>
    <w:p w14:paraId="4694CF45"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55E0656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C9F0A5E"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1C5D8BD9" w14:textId="77777777" w:rsidR="00296E35" w:rsidRPr="001C0FC4" w:rsidRDefault="00296E35" w:rsidP="00296E35">
      <w:pPr>
        <w:pStyle w:val="B1"/>
        <w:ind w:left="0" w:firstLine="0"/>
      </w:pPr>
      <w:r w:rsidRPr="001C0FC4">
        <w:t>[TS 24.282, clause 6.2.4.1]</w:t>
      </w:r>
    </w:p>
    <w:p w14:paraId="4BCAB330" w14:textId="77777777" w:rsidR="00296E35" w:rsidRPr="001C0FC4" w:rsidRDefault="00296E35" w:rsidP="00296E35">
      <w:pPr>
        <w:rPr>
          <w:rFonts w:eastAsia="SimSun"/>
        </w:rPr>
      </w:pPr>
      <w:r w:rsidRPr="001C0FC4">
        <w:rPr>
          <w:rFonts w:eastAsia="SimSun"/>
        </w:rPr>
        <w:t>This subclause is referenced from other procedures.</w:t>
      </w:r>
    </w:p>
    <w:p w14:paraId="3A490A7C" w14:textId="77777777" w:rsidR="00296E35" w:rsidRPr="001C0FC4" w:rsidRDefault="00296E35" w:rsidP="00296E35">
      <w:r w:rsidRPr="001C0FC4">
        <w:t>In a SIP MESSAGE request, the MCData client:</w:t>
      </w:r>
    </w:p>
    <w:p w14:paraId="1F240CEB" w14:textId="77777777" w:rsidR="00296E35" w:rsidRPr="001C0FC4" w:rsidRDefault="00296E35" w:rsidP="00296E35">
      <w:pPr>
        <w:pStyle w:val="B1"/>
      </w:pPr>
      <w:r w:rsidRPr="001C0FC4">
        <w:t>1)</w:t>
      </w:r>
      <w:r w:rsidRPr="001C0FC4">
        <w:tab/>
        <w:t>when sending SDS messages or SDS disposition notifications:</w:t>
      </w:r>
    </w:p>
    <w:p w14:paraId="45104CF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D6679E7"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F5F4D4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24D678" w14:textId="77777777" w:rsidR="00296E35" w:rsidRPr="001C0FC4" w:rsidRDefault="00296E35" w:rsidP="00296E35">
      <w:r w:rsidRPr="001C0FC4">
        <w:t>…</w:t>
      </w:r>
    </w:p>
    <w:p w14:paraId="4E4471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2BA15F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7E9A3E3" w14:textId="77777777" w:rsidR="00296E35" w:rsidRPr="001C0FC4" w:rsidRDefault="00296E35" w:rsidP="00296E35">
      <w:pPr>
        <w:pStyle w:val="H6"/>
      </w:pPr>
      <w:r w:rsidRPr="001C0FC4">
        <w:t>6.3.2.3</w:t>
      </w:r>
      <w:r w:rsidRPr="001C0FC4">
        <w:tab/>
        <w:t>Test description</w:t>
      </w:r>
    </w:p>
    <w:p w14:paraId="4940F84E" w14:textId="77777777" w:rsidR="00296E35" w:rsidRPr="001C0FC4" w:rsidRDefault="00296E35" w:rsidP="00296E35">
      <w:pPr>
        <w:pStyle w:val="H6"/>
      </w:pPr>
      <w:r w:rsidRPr="001C0FC4">
        <w:t>6.3.2.3.1</w:t>
      </w:r>
      <w:r w:rsidRPr="001C0FC4">
        <w:tab/>
        <w:t>Pre-test conditions</w:t>
      </w:r>
    </w:p>
    <w:p w14:paraId="5C82B50E" w14:textId="77777777" w:rsidR="00296E35" w:rsidRDefault="00296E35" w:rsidP="00296E35">
      <w:pPr>
        <w:pStyle w:val="H6"/>
      </w:pPr>
      <w:r w:rsidRPr="00102CE5">
        <w:t>Test configuration</w:t>
      </w:r>
      <w:r>
        <w:t>:</w:t>
      </w:r>
    </w:p>
    <w:p w14:paraId="1D68C96F" w14:textId="52A64335" w:rsidR="00296E35" w:rsidRDefault="00296E35" w:rsidP="00296E35">
      <w:pPr>
        <w:pStyle w:val="B1"/>
      </w:pPr>
      <w:r>
        <w:t>-</w:t>
      </w:r>
      <w:r>
        <w:tab/>
        <w:t>Single cell configuration according to TS 37.579-1 [2] clause 5.2.2.2.1.</w:t>
      </w:r>
    </w:p>
    <w:p w14:paraId="580457A7" w14:textId="77777777" w:rsidR="00296E35" w:rsidRDefault="00296E35" w:rsidP="00296E35">
      <w:pPr>
        <w:pStyle w:val="H6"/>
      </w:pPr>
      <w:r>
        <w:t>Preamble:</w:t>
      </w:r>
    </w:p>
    <w:p w14:paraId="39A38194" w14:textId="2A51526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0AED16C"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5DA50116" w14:textId="77777777" w:rsidR="00296E35" w:rsidRDefault="00296E35" w:rsidP="00296E35">
      <w:pPr>
        <w:pStyle w:val="B1"/>
      </w:pPr>
      <w:r>
        <w:t>-</w:t>
      </w:r>
      <w:r>
        <w:tab/>
      </w:r>
      <w:r w:rsidRPr="000573F5">
        <w:t>UE States at the end of the preamble</w:t>
      </w:r>
      <w:r>
        <w:t>:</w:t>
      </w:r>
    </w:p>
    <w:p w14:paraId="1E279591" w14:textId="77777777" w:rsidR="00296E35" w:rsidRDefault="00296E35" w:rsidP="00296E35">
      <w:pPr>
        <w:pStyle w:val="B1"/>
        <w:ind w:left="852"/>
      </w:pPr>
      <w:r>
        <w:t>-</w:t>
      </w:r>
      <w:r>
        <w:tab/>
        <w:t>The UE is in RRC_IDLE state.</w:t>
      </w:r>
    </w:p>
    <w:p w14:paraId="6FA196B7" w14:textId="77777777" w:rsidR="00296E35" w:rsidRDefault="00296E35" w:rsidP="00296E35">
      <w:pPr>
        <w:pStyle w:val="B1"/>
        <w:ind w:left="852"/>
      </w:pPr>
      <w:r>
        <w:t>-</w:t>
      </w:r>
      <w:r>
        <w:tab/>
        <w:t>The client is registered for MCData.</w:t>
      </w:r>
    </w:p>
    <w:p w14:paraId="251FEFC8" w14:textId="77777777" w:rsidR="00296E35" w:rsidRPr="001C0FC4" w:rsidRDefault="00296E35" w:rsidP="00296E35">
      <w:pPr>
        <w:pStyle w:val="H6"/>
      </w:pPr>
      <w:r w:rsidRPr="001C0FC4">
        <w:t>6.3.2.3.2</w:t>
      </w:r>
      <w:r w:rsidRPr="001C0FC4">
        <w:tab/>
        <w:t>Test procedure sequence</w:t>
      </w:r>
    </w:p>
    <w:p w14:paraId="553E8487" w14:textId="77777777" w:rsidR="00296E35" w:rsidRPr="001C0FC4" w:rsidRDefault="00296E35" w:rsidP="00296E35">
      <w:pPr>
        <w:pStyle w:val="TH"/>
        <w:rPr>
          <w:color w:val="000000"/>
        </w:rPr>
      </w:pPr>
      <w:r w:rsidRPr="001C0FC4">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8B91DB1" w14:textId="77777777" w:rsidTr="002E3FCC">
        <w:tc>
          <w:tcPr>
            <w:tcW w:w="649" w:type="dxa"/>
            <w:tcBorders>
              <w:top w:val="single" w:sz="4" w:space="0" w:color="auto"/>
              <w:left w:val="single" w:sz="4" w:space="0" w:color="auto"/>
              <w:bottom w:val="nil"/>
              <w:right w:val="single" w:sz="4" w:space="0" w:color="auto"/>
            </w:tcBorders>
            <w:hideMark/>
          </w:tcPr>
          <w:p w14:paraId="5A6F03B6" w14:textId="77777777" w:rsidR="00296E35" w:rsidRPr="001C0FC4" w:rsidRDefault="00296E35" w:rsidP="002E3FCC">
            <w:pPr>
              <w:pStyle w:val="TAH"/>
              <w:rPr>
                <w:color w:val="000000"/>
              </w:rPr>
            </w:pPr>
            <w:r w:rsidRPr="001C0FC4">
              <w:rPr>
                <w:color w:val="000000"/>
              </w:rPr>
              <w:t>St</w:t>
            </w:r>
          </w:p>
        </w:tc>
        <w:tc>
          <w:tcPr>
            <w:tcW w:w="3970" w:type="dxa"/>
            <w:tcBorders>
              <w:top w:val="single" w:sz="4" w:space="0" w:color="auto"/>
              <w:left w:val="single" w:sz="4" w:space="0" w:color="auto"/>
              <w:bottom w:val="nil"/>
              <w:right w:val="single" w:sz="4" w:space="0" w:color="auto"/>
            </w:tcBorders>
            <w:hideMark/>
          </w:tcPr>
          <w:p w14:paraId="6FEE40B2" w14:textId="77777777" w:rsidR="00296E35" w:rsidRPr="001C0FC4" w:rsidRDefault="00296E35" w:rsidP="002E3FCC">
            <w:pPr>
              <w:pStyle w:val="TAH"/>
              <w:rPr>
                <w:color w:val="000000"/>
              </w:rPr>
            </w:pPr>
            <w:r w:rsidRPr="001C0FC4">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234D5DE"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FD5A06"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157370BF" w14:textId="77777777" w:rsidR="00296E35" w:rsidRPr="001C0FC4" w:rsidRDefault="00296E35" w:rsidP="002E3FCC">
            <w:pPr>
              <w:pStyle w:val="TAH"/>
              <w:rPr>
                <w:color w:val="000000"/>
              </w:rPr>
            </w:pPr>
            <w:r w:rsidRPr="001C0FC4">
              <w:rPr>
                <w:color w:val="000000"/>
              </w:rPr>
              <w:t>Verdict</w:t>
            </w:r>
          </w:p>
        </w:tc>
      </w:tr>
      <w:tr w:rsidR="00296E35" w:rsidRPr="001C0FC4" w14:paraId="7B09CF26" w14:textId="77777777" w:rsidTr="002E3FCC">
        <w:tc>
          <w:tcPr>
            <w:tcW w:w="649" w:type="dxa"/>
            <w:tcBorders>
              <w:top w:val="nil"/>
              <w:left w:val="single" w:sz="4" w:space="0" w:color="auto"/>
              <w:bottom w:val="single" w:sz="4" w:space="0" w:color="auto"/>
              <w:right w:val="single" w:sz="4" w:space="0" w:color="auto"/>
            </w:tcBorders>
          </w:tcPr>
          <w:p w14:paraId="40B4BBA9" w14:textId="77777777" w:rsidR="00296E35" w:rsidRPr="001C0FC4" w:rsidRDefault="00296E35" w:rsidP="002E3FCC">
            <w:pPr>
              <w:pStyle w:val="TAH"/>
              <w:rPr>
                <w:color w:val="000000"/>
              </w:rPr>
            </w:pPr>
          </w:p>
        </w:tc>
        <w:tc>
          <w:tcPr>
            <w:tcW w:w="3970" w:type="dxa"/>
            <w:tcBorders>
              <w:top w:val="nil"/>
              <w:left w:val="single" w:sz="4" w:space="0" w:color="auto"/>
              <w:bottom w:val="single" w:sz="4" w:space="0" w:color="auto"/>
              <w:right w:val="single" w:sz="4" w:space="0" w:color="auto"/>
            </w:tcBorders>
          </w:tcPr>
          <w:p w14:paraId="70900A40"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60E61A81" w14:textId="77777777" w:rsidR="00296E35" w:rsidRPr="001C0FC4" w:rsidRDefault="00296E35" w:rsidP="002E3FCC">
            <w:pPr>
              <w:pStyle w:val="TAH"/>
              <w:rPr>
                <w:color w:val="000000"/>
              </w:rPr>
            </w:pPr>
            <w:r w:rsidRPr="001C0FC4">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7693BE5F"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1CFB37DA"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6C9A6B0D" w14:textId="77777777" w:rsidR="00296E35" w:rsidRPr="001C0FC4" w:rsidRDefault="00296E35" w:rsidP="002E3FCC">
            <w:pPr>
              <w:pStyle w:val="TAH"/>
              <w:rPr>
                <w:color w:val="000000"/>
              </w:rPr>
            </w:pPr>
          </w:p>
        </w:tc>
      </w:tr>
      <w:tr w:rsidR="00296E35" w:rsidRPr="001C0FC4" w14:paraId="40017F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5CE7B4" w14:textId="77777777" w:rsidR="00296E35" w:rsidRPr="001C0FC4" w:rsidRDefault="00296E35" w:rsidP="002E3FCC">
            <w:pPr>
              <w:pStyle w:val="TAC"/>
              <w:rPr>
                <w:rFonts w:cs="Arial"/>
                <w:color w:val="000000"/>
              </w:rPr>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0131CAD2" w14:textId="2A293241" w:rsidR="00296E35" w:rsidRPr="001C0FC4" w:rsidRDefault="00296E35" w:rsidP="002E3FCC">
            <w:pPr>
              <w:pStyle w:val="TAL"/>
            </w:pPr>
            <w:r w:rsidRPr="001C0FC4">
              <w:t>Check: Does the UE (MCData client) correctly perform steps 1a1-3 of procedure '</w:t>
            </w:r>
            <w:r w:rsidRPr="001C0FC4">
              <w:rPr>
                <w:b/>
              </w:rPr>
              <w:t>MCX SIP MESSAGE CT</w:t>
            </w:r>
            <w:r w:rsidRPr="001C0FC4">
              <w:t xml:space="preserve">' as described in TS </w:t>
            </w:r>
            <w:r>
              <w:t>37.579</w:t>
            </w:r>
            <w:r w:rsidRPr="001C0FC4">
              <w:t xml:space="preserve">-1 [2] Table 5.3.33.3-1 </w:t>
            </w:r>
            <w:r w:rsidRPr="001C0FC4">
              <w:rPr>
                <w:b/>
              </w:rPr>
              <w:t>to receive an Enhanced Status with disposition request "DELIVERY" and an enhanced status payload with id=0</w:t>
            </w:r>
            <w:r w:rsidRPr="001C0FC4">
              <w:t>?</w:t>
            </w:r>
          </w:p>
          <w:p w14:paraId="6E3E9960" w14:textId="77777777" w:rsidR="00296E35" w:rsidRPr="001C0FC4" w:rsidRDefault="00296E35" w:rsidP="002E3FCC">
            <w:pPr>
              <w:pStyle w:val="TAL"/>
              <w:rPr>
                <w:color w:val="000000"/>
              </w:rPr>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28EF5D4" w14:textId="77777777" w:rsidR="00296E35" w:rsidRPr="001C0FC4" w:rsidRDefault="00296E35" w:rsidP="002E3FCC">
            <w:pPr>
              <w:pStyle w:val="TAC"/>
              <w:rPr>
                <w:color w:val="000000"/>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79B86E"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53BE2"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EF74AE9" w14:textId="77777777" w:rsidR="00296E35" w:rsidRPr="001C0FC4" w:rsidRDefault="00296E35" w:rsidP="002E3FCC">
            <w:pPr>
              <w:pStyle w:val="TAC"/>
              <w:rPr>
                <w:color w:val="000000"/>
              </w:rPr>
            </w:pPr>
            <w:r w:rsidRPr="001C0FC4">
              <w:t>P</w:t>
            </w:r>
          </w:p>
        </w:tc>
      </w:tr>
      <w:tr w:rsidR="00296E35" w:rsidRPr="001C0FC4" w14:paraId="474D78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77989E" w14:textId="77777777" w:rsidR="00296E35" w:rsidRPr="001C0FC4" w:rsidRDefault="00296E35" w:rsidP="002E3FCC">
            <w:pPr>
              <w:pStyle w:val="TAC"/>
              <w:rPr>
                <w:color w:val="000000"/>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4B26A7A2" w14:textId="1E447939"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4F9E192" w14:textId="77777777" w:rsidR="00296E35" w:rsidRPr="001C0FC4" w:rsidRDefault="00296E35" w:rsidP="002E3FCC">
            <w:pPr>
              <w:pStyle w:val="TAC"/>
              <w:rPr>
                <w:color w:val="000000"/>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14F713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B6EFE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81EF944" w14:textId="77777777" w:rsidR="00296E35" w:rsidRPr="001C0FC4" w:rsidRDefault="00296E35" w:rsidP="002E3FCC">
            <w:pPr>
              <w:pStyle w:val="TAC"/>
              <w:rPr>
                <w:color w:val="000000"/>
              </w:rPr>
            </w:pPr>
            <w:r w:rsidRPr="001C0FC4">
              <w:t>P</w:t>
            </w:r>
          </w:p>
        </w:tc>
      </w:tr>
      <w:tr w:rsidR="00296E35" w:rsidRPr="001C0FC4" w14:paraId="46C4BB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5D48D" w14:textId="77777777" w:rsidR="00296E35" w:rsidRPr="001C0FC4" w:rsidRDefault="00296E35" w:rsidP="002E3FCC">
            <w:pPr>
              <w:pStyle w:val="TAC"/>
              <w:rPr>
                <w:color w:val="000000"/>
              </w:rPr>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057E9A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7AABF79" w14:textId="77777777" w:rsidR="00296E35" w:rsidRPr="001C0FC4" w:rsidRDefault="00296E35" w:rsidP="002E3FCC">
            <w:pPr>
              <w:pStyle w:val="TAC"/>
              <w:rPr>
                <w:color w:val="000000"/>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06AB3"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8A5E9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5BD9F2" w14:textId="77777777" w:rsidR="00296E35" w:rsidRPr="001C0FC4" w:rsidRDefault="00296E35" w:rsidP="002E3FCC">
            <w:pPr>
              <w:pStyle w:val="TAC"/>
              <w:rPr>
                <w:color w:val="000000"/>
              </w:rPr>
            </w:pPr>
            <w:r w:rsidRPr="001C0FC4">
              <w:t>-</w:t>
            </w:r>
          </w:p>
        </w:tc>
      </w:tr>
      <w:tr w:rsidR="00296E35" w:rsidRPr="001C0FC4" w14:paraId="3D61B6CE"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5B271A" w14:textId="77777777" w:rsidR="00296E35" w:rsidRPr="001C0FC4" w:rsidRDefault="00296E35" w:rsidP="002E3FCC">
            <w:pPr>
              <w:pStyle w:val="TAC"/>
              <w:rPr>
                <w:color w:val="000000"/>
              </w:rPr>
            </w:pPr>
            <w:r w:rsidRPr="001C0FC4">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37F7C9FE" w14:textId="77777777" w:rsidR="00296E35" w:rsidRPr="001C0FC4" w:rsidRDefault="00296E35" w:rsidP="002E3FCC">
            <w:pPr>
              <w:pStyle w:val="TAL"/>
              <w:rPr>
                <w:color w:val="000000"/>
              </w:rPr>
            </w:pPr>
            <w:r w:rsidRPr="001C0FC4">
              <w:rPr>
                <w:color w:val="000000"/>
              </w:rPr>
              <w:t>Check: Does the UE (MCData client) provide the operational value of the enhanced status with id=0 to the user ("going to the operation site")?</w:t>
            </w:r>
          </w:p>
          <w:p w14:paraId="380CDBEE" w14:textId="77777777" w:rsidR="00296E35" w:rsidRPr="001C0FC4" w:rsidRDefault="00296E35" w:rsidP="002E3FCC">
            <w:pPr>
              <w:pStyle w:val="TAL"/>
              <w:rPr>
                <w:color w:val="000000"/>
              </w:rPr>
            </w:pPr>
            <w:r w:rsidRPr="001C0FC4">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605E1E50" w14:textId="77777777" w:rsidR="00296E35" w:rsidRPr="001C0FC4" w:rsidRDefault="00296E35" w:rsidP="002E3FCC">
            <w:pPr>
              <w:pStyle w:val="TAC"/>
              <w:rPr>
                <w:color w:val="000000"/>
              </w:rPr>
            </w:pPr>
            <w:r w:rsidRPr="001C0FC4">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15BDCFA3"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2DD35B43"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2060D1EA" w14:textId="77777777" w:rsidR="00296E35" w:rsidRPr="001C0FC4" w:rsidRDefault="00296E35" w:rsidP="002E3FCC">
            <w:pPr>
              <w:pStyle w:val="TAC"/>
              <w:rPr>
                <w:color w:val="000000"/>
              </w:rPr>
            </w:pPr>
            <w:r w:rsidRPr="001C0FC4">
              <w:rPr>
                <w:color w:val="000000"/>
              </w:rPr>
              <w:t>P</w:t>
            </w:r>
          </w:p>
        </w:tc>
      </w:tr>
      <w:tr w:rsidR="00296E35" w:rsidRPr="001C0FC4" w14:paraId="5F1CD16B" w14:textId="77777777" w:rsidTr="002E3FCC">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68AECA89" w14:textId="77777777" w:rsidR="00296E35" w:rsidRPr="001C0FC4" w:rsidRDefault="00296E35" w:rsidP="002E3FCC">
            <w:pPr>
              <w:pStyle w:val="TAN"/>
            </w:pPr>
            <w:r w:rsidRPr="001C0FC4">
              <w:t>NOTE 1:</w:t>
            </w:r>
            <w:r w:rsidRPr="001C0FC4">
              <w:tab/>
              <w:t>This is expected to be done via a suitable implementation dependent MMI.</w:t>
            </w:r>
          </w:p>
          <w:p w14:paraId="149CD179" w14:textId="77777777" w:rsidR="00296E35" w:rsidRPr="001C0FC4" w:rsidRDefault="00296E35" w:rsidP="002E3FCC">
            <w:pPr>
              <w:pStyle w:val="TAN"/>
            </w:pPr>
            <w:r w:rsidRPr="001C0FC4">
              <w:t>NOTE 2:</w:t>
            </w:r>
            <w:r w:rsidRPr="001C0FC4">
              <w:tab/>
              <w:t>The RRC connection is not released at the end of the procedure.</w:t>
            </w:r>
          </w:p>
        </w:tc>
      </w:tr>
    </w:tbl>
    <w:p w14:paraId="6F9AD421" w14:textId="77777777" w:rsidR="00296E35" w:rsidRPr="001C0FC4" w:rsidRDefault="00296E35" w:rsidP="00296E35">
      <w:pPr>
        <w:rPr>
          <w:color w:val="000000"/>
        </w:rPr>
      </w:pPr>
    </w:p>
    <w:p w14:paraId="21C8E329" w14:textId="77777777" w:rsidR="00296E35" w:rsidRPr="001C0FC4" w:rsidRDefault="00296E35" w:rsidP="00296E35">
      <w:pPr>
        <w:pStyle w:val="H6"/>
      </w:pPr>
      <w:r w:rsidRPr="001C0FC4">
        <w:t>6.3.2.3.3</w:t>
      </w:r>
      <w:r w:rsidRPr="001C0FC4">
        <w:tab/>
        <w:t>Specific message contents</w:t>
      </w:r>
    </w:p>
    <w:p w14:paraId="32BF6866" w14:textId="30EC45B0" w:rsidR="00296E35" w:rsidRPr="001C0FC4" w:rsidRDefault="00296E35" w:rsidP="00296E35">
      <w:pPr>
        <w:pStyle w:val="TH"/>
        <w:rPr>
          <w:color w:val="000000"/>
        </w:rPr>
      </w:pPr>
      <w:r w:rsidRPr="001C0FC4">
        <w:rPr>
          <w:color w:val="000000"/>
        </w:rPr>
        <w:t>Table 6.3.2.3.3-1: SIP MESSAGE from the SS (step 1A, Table 6.3.2.3.2-1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E6228F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414D5FC" w14:textId="1C0640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 PRIVATE-CALL</w:t>
            </w:r>
          </w:p>
        </w:tc>
      </w:tr>
      <w:tr w:rsidR="00296E35" w:rsidRPr="001C0FC4" w14:paraId="748D8A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C9A440"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AF315F"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05E8BF"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9BEBC0F"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454148AA" w14:textId="77777777" w:rsidR="00296E35" w:rsidRPr="001C0FC4" w:rsidRDefault="00296E35" w:rsidP="002E3FCC">
            <w:pPr>
              <w:pStyle w:val="TAH"/>
              <w:rPr>
                <w:bCs/>
                <w:color w:val="000000"/>
              </w:rPr>
            </w:pPr>
            <w:r w:rsidRPr="001C0FC4">
              <w:rPr>
                <w:bCs/>
                <w:color w:val="000000"/>
              </w:rPr>
              <w:t>Condition</w:t>
            </w:r>
          </w:p>
        </w:tc>
      </w:tr>
      <w:tr w:rsidR="00296E35" w:rsidRPr="001C0FC4" w14:paraId="3E1871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18B3BD" w14:textId="77777777" w:rsidR="00296E35" w:rsidRPr="001C0FC4" w:rsidRDefault="00296E35" w:rsidP="002E3FCC">
            <w:pPr>
              <w:pStyle w:val="TAL"/>
              <w:rPr>
                <w:b/>
                <w:bCs/>
                <w:color w:val="000000"/>
              </w:rPr>
            </w:pPr>
            <w:r w:rsidRPr="001C0FC4">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4FB458AA"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54BA471A" w14:textId="77777777" w:rsidR="00296E35" w:rsidRPr="001C0FC4" w:rsidRDefault="00296E35" w:rsidP="002E3FCC">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09468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1900B8F" w14:textId="77777777" w:rsidR="00296E35" w:rsidRPr="001C0FC4" w:rsidRDefault="00296E35" w:rsidP="002E3FCC">
            <w:pPr>
              <w:pStyle w:val="TAL"/>
              <w:rPr>
                <w:color w:val="000000"/>
              </w:rPr>
            </w:pPr>
          </w:p>
        </w:tc>
      </w:tr>
      <w:tr w:rsidR="00296E35" w:rsidRPr="001C0FC4" w14:paraId="45C729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41B78"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5E9F43"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2910B0EC" w14:textId="77777777" w:rsidR="00296E35" w:rsidRPr="001C0FC4" w:rsidRDefault="00296E35" w:rsidP="002E3FCC">
            <w:pPr>
              <w:pStyle w:val="TAL"/>
              <w:rPr>
                <w:b/>
                <w:bCs/>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60109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688BC8" w14:textId="77777777" w:rsidR="00296E35" w:rsidRPr="001C0FC4" w:rsidRDefault="00296E35" w:rsidP="002E3FCC">
            <w:pPr>
              <w:pStyle w:val="TAL"/>
              <w:rPr>
                <w:color w:val="000000"/>
              </w:rPr>
            </w:pPr>
          </w:p>
        </w:tc>
      </w:tr>
      <w:tr w:rsidR="00296E35" w:rsidRPr="001C0FC4" w14:paraId="3A21FA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9DB99A"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E5EAE4" w14:textId="77777777" w:rsidR="00296E35" w:rsidRPr="001C0FC4" w:rsidRDefault="00296E35" w:rsidP="002E3FCC">
            <w:pPr>
              <w:pStyle w:val="TAL"/>
              <w:rPr>
                <w:iCs/>
                <w:color w:val="000000"/>
              </w:rPr>
            </w:pPr>
            <w:r w:rsidRPr="001C0FC4">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5C70EB2B"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72FAAF41"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223A44" w14:textId="77777777" w:rsidR="00296E35" w:rsidRPr="001C0FC4" w:rsidRDefault="00296E35" w:rsidP="002E3FCC">
            <w:pPr>
              <w:pStyle w:val="TAL"/>
              <w:rPr>
                <w:color w:val="000000"/>
              </w:rPr>
            </w:pPr>
          </w:p>
        </w:tc>
      </w:tr>
      <w:tr w:rsidR="00296E35" w:rsidRPr="001C0FC4" w14:paraId="57EC7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9A8CA0" w14:textId="77777777" w:rsidR="00296E35" w:rsidRPr="001C0FC4" w:rsidRDefault="00296E35" w:rsidP="002E3FCC">
            <w:pPr>
              <w:pStyle w:val="TAL"/>
              <w:rPr>
                <w:color w:val="000000"/>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119E6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56F7C6AA"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A8D466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D253FB" w14:textId="77777777" w:rsidR="00296E35" w:rsidRPr="001C0FC4" w:rsidRDefault="00296E35" w:rsidP="002E3FCC">
            <w:pPr>
              <w:pStyle w:val="TAL"/>
              <w:rPr>
                <w:color w:val="000000"/>
              </w:rPr>
            </w:pPr>
          </w:p>
        </w:tc>
      </w:tr>
      <w:tr w:rsidR="00296E35" w:rsidRPr="001C0FC4" w14:paraId="12CE11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3D84F" w14:textId="77777777" w:rsidR="00296E35" w:rsidRPr="001C0FC4" w:rsidRDefault="00296E35" w:rsidP="002E3FCC">
            <w:pPr>
              <w:pStyle w:val="TAL"/>
              <w:rPr>
                <w:color w:val="000000"/>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6E1701" w14:textId="77777777" w:rsidR="00296E35" w:rsidRPr="001C0FC4" w:rsidRDefault="00296E35" w:rsidP="002E3FCC">
            <w:pPr>
              <w:pStyle w:val="TAL"/>
              <w:rPr>
                <w:color w:val="000000"/>
              </w:rPr>
            </w:pPr>
            <w:r w:rsidRPr="001C0FC4">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1D756612"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BD978D0"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0FC86DA" w14:textId="77777777" w:rsidR="00296E35" w:rsidRPr="001C0FC4" w:rsidRDefault="00296E35" w:rsidP="002E3FCC">
            <w:pPr>
              <w:pStyle w:val="TAL"/>
              <w:rPr>
                <w:color w:val="000000"/>
              </w:rPr>
            </w:pPr>
          </w:p>
        </w:tc>
      </w:tr>
      <w:tr w:rsidR="00296E35" w:rsidRPr="001C0FC4" w14:paraId="74506D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6FACA9"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53F7995"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F2806B8" w14:textId="77777777" w:rsidR="00296E35" w:rsidRPr="001C0FC4" w:rsidRDefault="00296E35" w:rsidP="002E3FCC">
            <w:pPr>
              <w:pStyle w:val="TAL"/>
              <w:rPr>
                <w:color w:val="000000"/>
              </w:rPr>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6D96A685"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77F28E3" w14:textId="77777777" w:rsidR="00296E35" w:rsidRPr="001C0FC4" w:rsidRDefault="00296E35" w:rsidP="002E3FCC">
            <w:pPr>
              <w:pStyle w:val="TAL"/>
              <w:rPr>
                <w:color w:val="000000"/>
              </w:rPr>
            </w:pPr>
          </w:p>
        </w:tc>
      </w:tr>
      <w:tr w:rsidR="00296E35" w:rsidRPr="001C0FC4" w14:paraId="3396F59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C96C2D1"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BCA6F7" w14:textId="72A7CFCA" w:rsidR="00296E35" w:rsidRPr="001C0FC4" w:rsidRDefault="00296E35" w:rsidP="002E3FCC">
            <w:pPr>
              <w:pStyle w:val="TAL"/>
              <w:rPr>
                <w:color w:val="000000"/>
              </w:rPr>
            </w:pPr>
            <w:r w:rsidRPr="001C0FC4">
              <w:rPr>
                <w:color w:val="000000"/>
              </w:rPr>
              <w:t xml:space="preserve">MCData Protected Payload Message containing DATA PAYLOAD as described in TS </w:t>
            </w:r>
            <w:r>
              <w:rPr>
                <w:color w:val="000000"/>
              </w:rPr>
              <w:t>37.579</w:t>
            </w:r>
            <w:r w:rsidRPr="001C0FC4">
              <w:rPr>
                <w:color w:val="000000"/>
              </w:rPr>
              <w:t>-1 [2] Table 6.3.2.3.3-4</w:t>
            </w:r>
          </w:p>
        </w:tc>
        <w:tc>
          <w:tcPr>
            <w:tcW w:w="2127" w:type="dxa"/>
            <w:tcBorders>
              <w:top w:val="single" w:sz="4" w:space="0" w:color="auto"/>
              <w:left w:val="single" w:sz="4" w:space="0" w:color="auto"/>
              <w:bottom w:val="single" w:sz="4" w:space="0" w:color="auto"/>
              <w:right w:val="single" w:sz="4" w:space="0" w:color="auto"/>
            </w:tcBorders>
          </w:tcPr>
          <w:p w14:paraId="365E1FCF"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3F70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6AE9BAC" w14:textId="77777777" w:rsidR="00296E35" w:rsidRPr="001C0FC4" w:rsidRDefault="00296E35" w:rsidP="002E3FCC">
            <w:pPr>
              <w:pStyle w:val="TAL"/>
              <w:rPr>
                <w:color w:val="000000"/>
              </w:rPr>
            </w:pPr>
          </w:p>
        </w:tc>
      </w:tr>
    </w:tbl>
    <w:p w14:paraId="415989F6" w14:textId="77777777" w:rsidR="00296E35" w:rsidRPr="001C0FC4" w:rsidRDefault="00296E35" w:rsidP="00296E35">
      <w:pPr>
        <w:rPr>
          <w:color w:val="000000"/>
        </w:rPr>
      </w:pPr>
    </w:p>
    <w:p w14:paraId="230E7ADC" w14:textId="77777777" w:rsidR="00296E35" w:rsidRPr="001C0FC4" w:rsidRDefault="00296E35" w:rsidP="00296E35">
      <w:pPr>
        <w:pStyle w:val="TH"/>
        <w:rPr>
          <w:color w:val="000000"/>
        </w:rPr>
      </w:pPr>
      <w:r w:rsidRPr="001C0FC4">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7EC176"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D8C1140" w14:textId="3CE80FB1"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76D06D0F" w14:textId="77777777" w:rsidR="00296E35" w:rsidRPr="001C0FC4" w:rsidRDefault="00296E35" w:rsidP="00296E35">
      <w:pPr>
        <w:rPr>
          <w:color w:val="000000"/>
        </w:rPr>
      </w:pPr>
    </w:p>
    <w:p w14:paraId="34F4C433" w14:textId="77777777" w:rsidR="00296E35" w:rsidRPr="001C0FC4" w:rsidRDefault="00296E35" w:rsidP="00296E35">
      <w:pPr>
        <w:pStyle w:val="TH"/>
      </w:pPr>
      <w:r w:rsidRPr="001C0FC4">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2B2E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D179F30" w14:textId="286AEC4B" w:rsidR="00296E35" w:rsidRPr="001C0FC4" w:rsidRDefault="00296E35" w:rsidP="002E3FCC">
            <w:pPr>
              <w:pStyle w:val="TAL"/>
            </w:pPr>
            <w:r w:rsidRPr="001C0FC4">
              <w:t xml:space="preserve">Derivation Path: TS </w:t>
            </w:r>
            <w:r>
              <w:t>37.579</w:t>
            </w:r>
            <w:r w:rsidRPr="001C0FC4">
              <w:t>-1 [2], Table 5.5.3.8.2-1, condition DELIVERED</w:t>
            </w:r>
          </w:p>
        </w:tc>
      </w:tr>
    </w:tbl>
    <w:p w14:paraId="5FD71AAB" w14:textId="77777777" w:rsidR="00296E35" w:rsidRPr="001C0FC4" w:rsidRDefault="00296E35" w:rsidP="00296E35">
      <w:pPr>
        <w:rPr>
          <w:color w:val="000000"/>
        </w:rPr>
      </w:pPr>
    </w:p>
    <w:p w14:paraId="5A26F39A" w14:textId="77777777" w:rsidR="00296E35" w:rsidRPr="001C0FC4" w:rsidRDefault="00296E35" w:rsidP="00296E35">
      <w:pPr>
        <w:pStyle w:val="TH"/>
        <w:rPr>
          <w:color w:val="000000"/>
        </w:rPr>
      </w:pPr>
      <w:r w:rsidRPr="001C0FC4">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309FD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5C40DA" w14:textId="4375C6AD"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r w:rsidR="00296E35" w:rsidRPr="001C0FC4" w14:paraId="7F264983" w14:textId="77777777" w:rsidTr="002E3FCC">
        <w:tc>
          <w:tcPr>
            <w:tcW w:w="2837" w:type="dxa"/>
            <w:tcBorders>
              <w:top w:val="single" w:sz="4" w:space="0" w:color="auto"/>
              <w:left w:val="single" w:sz="4" w:space="0" w:color="auto"/>
              <w:bottom w:val="single" w:sz="4" w:space="0" w:color="auto"/>
              <w:right w:val="single" w:sz="4" w:space="0" w:color="auto"/>
            </w:tcBorders>
          </w:tcPr>
          <w:p w14:paraId="5571FC16"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10E0BC2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189FB83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426A830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B3158BF" w14:textId="77777777" w:rsidR="00296E35" w:rsidRPr="001C0FC4" w:rsidRDefault="00296E35" w:rsidP="002E3FCC">
            <w:pPr>
              <w:pStyle w:val="TAH"/>
            </w:pPr>
            <w:r w:rsidRPr="001C0FC4">
              <w:t>Condition</w:t>
            </w:r>
          </w:p>
        </w:tc>
      </w:tr>
      <w:tr w:rsidR="00296E35" w:rsidRPr="001C0FC4" w14:paraId="100BB5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F1448" w14:textId="77777777" w:rsidR="00296E35" w:rsidRPr="001C0FC4" w:rsidRDefault="00296E35" w:rsidP="002E3FCC">
            <w:pPr>
              <w:pStyle w:val="TAL"/>
              <w:rPr>
                <w:rFonts w:cs="Arial"/>
                <w:color w:val="000000"/>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5B1A0B5C"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132B658"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8A135A"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915452E" w14:textId="77777777" w:rsidR="00296E35" w:rsidRPr="001C0FC4" w:rsidRDefault="00296E35" w:rsidP="002E3FCC">
            <w:pPr>
              <w:pStyle w:val="TAL"/>
              <w:rPr>
                <w:color w:val="000000"/>
              </w:rPr>
            </w:pPr>
          </w:p>
        </w:tc>
      </w:tr>
      <w:tr w:rsidR="00296E35" w:rsidRPr="001C0FC4" w14:paraId="446A66C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35334A" w14:textId="77777777" w:rsidR="00296E35" w:rsidRPr="001C0FC4" w:rsidRDefault="00296E35" w:rsidP="002E3FCC">
            <w:pPr>
              <w:pStyle w:val="TAL"/>
              <w:rPr>
                <w:color w:val="000000"/>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0FFD6BF6" w14:textId="77777777" w:rsidR="00296E35" w:rsidRPr="001C0FC4" w:rsidRDefault="00296E35" w:rsidP="002E3FCC">
            <w:pPr>
              <w:pStyle w:val="TAL"/>
              <w:rPr>
                <w:color w:val="000000"/>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8237A30" w14:textId="77777777" w:rsidR="00296E35" w:rsidRPr="001C0FC4" w:rsidRDefault="00296E35" w:rsidP="002E3FCC">
            <w:pPr>
              <w:pStyle w:val="TAL"/>
              <w:rPr>
                <w:color w:val="000000"/>
              </w:rPr>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5413314B" w14:textId="77777777" w:rsidR="00296E35" w:rsidRPr="001C0FC4" w:rsidRDefault="00296E35" w:rsidP="002E3FCC">
            <w:pPr>
              <w:pStyle w:val="TAL"/>
              <w:rPr>
                <w:color w:val="000000"/>
              </w:rPr>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7F56EA60" w14:textId="77777777" w:rsidR="00296E35" w:rsidRPr="001C0FC4" w:rsidRDefault="00296E35" w:rsidP="002E3FCC">
            <w:pPr>
              <w:pStyle w:val="TAL"/>
              <w:rPr>
                <w:color w:val="000000"/>
              </w:rPr>
            </w:pPr>
          </w:p>
        </w:tc>
      </w:tr>
      <w:tr w:rsidR="00296E35" w:rsidRPr="001C0FC4" w14:paraId="5F64F0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0F69F1D" w14:textId="77777777" w:rsidR="00296E35" w:rsidRPr="001C0FC4" w:rsidRDefault="00296E35" w:rsidP="002E3FCC">
            <w:pPr>
              <w:pStyle w:val="TAL"/>
              <w:rPr>
                <w:color w:val="000000"/>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5042F0CE" w14:textId="77777777" w:rsidR="00296E35" w:rsidRPr="001C0FC4" w:rsidRDefault="00296E35" w:rsidP="002E3FCC">
            <w:pPr>
              <w:pStyle w:val="TAL"/>
              <w:rPr>
                <w:color w:val="000000"/>
              </w:rPr>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331CDD70" w14:textId="77777777" w:rsidR="00296E35" w:rsidRPr="001C0FC4" w:rsidRDefault="00296E35" w:rsidP="002E3FCC">
            <w:pPr>
              <w:pStyle w:val="TAL"/>
              <w:rPr>
                <w:color w:val="000000"/>
              </w:rPr>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7567D9EA" w14:textId="5FA925B3" w:rsidR="00296E35" w:rsidRPr="001C0FC4" w:rsidRDefault="00296E35" w:rsidP="002E3FCC">
            <w:pPr>
              <w:pStyle w:val="TAL"/>
              <w:rPr>
                <w:color w:val="000000"/>
              </w:rPr>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C1FEA1C" w14:textId="77777777" w:rsidR="00296E35" w:rsidRPr="001C0FC4" w:rsidRDefault="00296E35" w:rsidP="002E3FCC">
            <w:pPr>
              <w:pStyle w:val="TAL"/>
              <w:rPr>
                <w:color w:val="000000"/>
              </w:rPr>
            </w:pPr>
          </w:p>
        </w:tc>
      </w:tr>
    </w:tbl>
    <w:p w14:paraId="3E708D75" w14:textId="77777777" w:rsidR="00296E35" w:rsidRPr="001C0FC4" w:rsidRDefault="00296E35" w:rsidP="00296E35">
      <w:pPr>
        <w:rPr>
          <w:color w:val="000000"/>
        </w:rPr>
      </w:pPr>
    </w:p>
    <w:p w14:paraId="7EEF9F16" w14:textId="77777777" w:rsidR="00296E35" w:rsidRPr="001C0FC4" w:rsidRDefault="00296E35" w:rsidP="00296E35">
      <w:pPr>
        <w:pStyle w:val="TH"/>
        <w:rPr>
          <w:color w:val="000000"/>
        </w:rPr>
      </w:pPr>
      <w:r w:rsidRPr="001C0FC4">
        <w:rPr>
          <w:color w:val="000000"/>
        </w:rPr>
        <w:t>Table 6.3.2.3.3-5: Void</w:t>
      </w:r>
    </w:p>
    <w:p w14:paraId="49B70A2D" w14:textId="77B3CBFA" w:rsidR="00296E35" w:rsidRPr="001C0FC4" w:rsidRDefault="00296E35" w:rsidP="00296E35">
      <w:pPr>
        <w:pStyle w:val="TH"/>
        <w:rPr>
          <w:color w:val="000000"/>
        </w:rPr>
      </w:pPr>
      <w:r w:rsidRPr="001C0FC4">
        <w:rPr>
          <w:color w:val="000000"/>
        </w:rPr>
        <w:t>Table 6.3.2.3.3-6: SIP MESSAGE from the UE (step 3, Table 6.3.2.3.2-1</w:t>
      </w:r>
      <w:r w:rsidRPr="001C0FC4">
        <w:t>;</w:t>
      </w:r>
      <w:r w:rsidRPr="001C0FC4">
        <w:br/>
        <w:t xml:space="preserve">step 2, TS </w:t>
      </w:r>
      <w:r>
        <w:t>37.579</w:t>
      </w:r>
      <w:r w:rsidRPr="001C0FC4">
        <w:t>-1 [2] Table 5.3C.1.3-1</w:t>
      </w:r>
      <w:r w:rsidRPr="001C0FC4">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A7AE7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E0E2B81" w14:textId="2450816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350F5E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DC99FE"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0C76CB"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363B91"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2197D9C8"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598A98A9" w14:textId="77777777" w:rsidR="00296E35" w:rsidRPr="001C0FC4" w:rsidRDefault="00296E35" w:rsidP="002E3FCC">
            <w:pPr>
              <w:pStyle w:val="TAH"/>
              <w:rPr>
                <w:bCs/>
                <w:color w:val="000000"/>
              </w:rPr>
            </w:pPr>
            <w:r w:rsidRPr="001C0FC4">
              <w:rPr>
                <w:bCs/>
                <w:color w:val="000000"/>
              </w:rPr>
              <w:t>Condition</w:t>
            </w:r>
          </w:p>
        </w:tc>
      </w:tr>
      <w:tr w:rsidR="00296E35" w:rsidRPr="001C0FC4" w14:paraId="04605D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A5EC3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B0EE"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7AE49351"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DF48A1B"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962F511" w14:textId="77777777" w:rsidR="00296E35" w:rsidRPr="001C0FC4" w:rsidRDefault="00296E35" w:rsidP="002E3FCC">
            <w:pPr>
              <w:pStyle w:val="TAL"/>
              <w:rPr>
                <w:color w:val="000000"/>
              </w:rPr>
            </w:pPr>
          </w:p>
        </w:tc>
      </w:tr>
      <w:tr w:rsidR="00296E35" w:rsidRPr="001C0FC4" w14:paraId="303C831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DE8752"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FA5F8F"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E30B3B6" w14:textId="77777777" w:rsidR="00296E35" w:rsidRPr="001C0FC4" w:rsidRDefault="00296E35" w:rsidP="002E3FCC">
            <w:pPr>
              <w:pStyle w:val="TAL"/>
              <w:rPr>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4D6B20E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1D98127" w14:textId="77777777" w:rsidR="00296E35" w:rsidRPr="001C0FC4" w:rsidRDefault="00296E35" w:rsidP="002E3FCC">
            <w:pPr>
              <w:pStyle w:val="TAL"/>
              <w:rPr>
                <w:color w:val="000000"/>
              </w:rPr>
            </w:pPr>
          </w:p>
        </w:tc>
      </w:tr>
      <w:tr w:rsidR="00296E35" w:rsidRPr="001C0FC4" w14:paraId="081552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C7E05F7" w14:textId="77777777" w:rsidR="00296E35" w:rsidRPr="001C0FC4" w:rsidRDefault="00296E35" w:rsidP="002E3FCC">
            <w:pPr>
              <w:pStyle w:val="TAL"/>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29B78AD5" w14:textId="77777777" w:rsidR="00296E35" w:rsidRPr="001C0FC4" w:rsidRDefault="00296E35" w:rsidP="002E3FCC">
            <w:pPr>
              <w:pStyle w:val="TAL"/>
              <w:rPr>
                <w:iCs/>
                <w:color w:val="000000"/>
              </w:rPr>
            </w:pPr>
            <w:r w:rsidRPr="001C0FC4">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155C667"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2A919A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4A43BC" w14:textId="77777777" w:rsidR="00296E35" w:rsidRPr="001C0FC4" w:rsidRDefault="00296E35" w:rsidP="002E3FCC">
            <w:pPr>
              <w:pStyle w:val="TAL"/>
              <w:rPr>
                <w:color w:val="000000"/>
              </w:rPr>
            </w:pPr>
          </w:p>
        </w:tc>
      </w:tr>
      <w:tr w:rsidR="00296E35" w:rsidRPr="001C0FC4" w14:paraId="5D187A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4EC0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8DEF41A"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3C474816"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5482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CD3FE2" w14:textId="77777777" w:rsidR="00296E35" w:rsidRPr="001C0FC4" w:rsidRDefault="00296E35" w:rsidP="002E3FCC">
            <w:pPr>
              <w:pStyle w:val="TAL"/>
              <w:rPr>
                <w:color w:val="000000"/>
              </w:rPr>
            </w:pPr>
          </w:p>
        </w:tc>
      </w:tr>
      <w:tr w:rsidR="00296E35" w:rsidRPr="001C0FC4" w14:paraId="078C5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1D595B"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F9A803" w14:textId="77777777" w:rsidR="00296E35" w:rsidRPr="001C0FC4" w:rsidRDefault="00296E35" w:rsidP="002E3FCC">
            <w:pPr>
              <w:pStyle w:val="TAL"/>
              <w:rPr>
                <w:iCs/>
                <w:color w:val="000000"/>
              </w:rPr>
            </w:pPr>
            <w:r w:rsidRPr="001C0FC4">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4BAF5E85"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1C9EFA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AFBC39E" w14:textId="77777777" w:rsidR="00296E35" w:rsidRPr="001C0FC4" w:rsidRDefault="00296E35" w:rsidP="002E3FCC">
            <w:pPr>
              <w:pStyle w:val="TAL"/>
              <w:rPr>
                <w:color w:val="000000"/>
              </w:rPr>
            </w:pPr>
          </w:p>
        </w:tc>
      </w:tr>
    </w:tbl>
    <w:p w14:paraId="2E1C6670" w14:textId="77777777" w:rsidR="00296E35" w:rsidRPr="001C0FC4" w:rsidRDefault="00296E35" w:rsidP="00296E35">
      <w:pPr>
        <w:rPr>
          <w:color w:val="000000"/>
        </w:rPr>
      </w:pPr>
    </w:p>
    <w:p w14:paraId="1292A8BD" w14:textId="77777777" w:rsidR="00296E35" w:rsidRPr="001C0FC4" w:rsidRDefault="00296E35" w:rsidP="00296E35">
      <w:pPr>
        <w:pStyle w:val="TH"/>
        <w:rPr>
          <w:color w:val="000000"/>
        </w:rPr>
      </w:pPr>
      <w:r w:rsidRPr="001C0FC4">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72CD3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600A2B" w14:textId="37AB1F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336F56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89126"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253F8A"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0357B8"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548E55D"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894117B" w14:textId="77777777" w:rsidR="00296E35" w:rsidRPr="001C0FC4" w:rsidRDefault="00296E35" w:rsidP="002E3FCC">
            <w:pPr>
              <w:pStyle w:val="TAH"/>
              <w:rPr>
                <w:bCs/>
                <w:color w:val="000000"/>
              </w:rPr>
            </w:pPr>
            <w:r w:rsidRPr="001C0FC4">
              <w:rPr>
                <w:bCs/>
                <w:color w:val="000000"/>
              </w:rPr>
              <w:t>Condition</w:t>
            </w:r>
          </w:p>
        </w:tc>
      </w:tr>
      <w:tr w:rsidR="00296E35" w:rsidRPr="001C0FC4" w14:paraId="161822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509D26" w14:textId="77777777" w:rsidR="00296E35" w:rsidRPr="001C0FC4" w:rsidRDefault="00296E35" w:rsidP="002E3FCC">
            <w:pPr>
              <w:pStyle w:val="TAL"/>
              <w:rPr>
                <w:rFonts w:cs="Arial"/>
                <w:color w:val="000000"/>
                <w:szCs w:val="18"/>
              </w:rPr>
            </w:pPr>
            <w:r w:rsidRPr="001C0FC4">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CA9AE92"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49AE2DE"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4FE319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C170FC" w14:textId="77777777" w:rsidR="00296E35" w:rsidRPr="001C0FC4" w:rsidRDefault="00296E35" w:rsidP="002E3FCC">
            <w:pPr>
              <w:pStyle w:val="TAL"/>
              <w:rPr>
                <w:color w:val="000000"/>
              </w:rPr>
            </w:pPr>
          </w:p>
        </w:tc>
      </w:tr>
      <w:tr w:rsidR="00296E35" w:rsidRPr="001C0FC4" w14:paraId="46A82D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E02B63"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0ED51C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B680156"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0080E3F"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0173DBB" w14:textId="77777777" w:rsidR="00296E35" w:rsidRPr="001C0FC4" w:rsidRDefault="00296E35" w:rsidP="002E3FCC">
            <w:pPr>
              <w:pStyle w:val="TAL"/>
              <w:rPr>
                <w:color w:val="000000"/>
              </w:rPr>
            </w:pPr>
          </w:p>
        </w:tc>
      </w:tr>
      <w:tr w:rsidR="00296E35" w:rsidRPr="001C0FC4" w14:paraId="448252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EBA60C"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74E006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672A51E" w14:textId="4378675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7355C1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51AE9A6" w14:textId="77777777" w:rsidR="00296E35" w:rsidRPr="001C0FC4" w:rsidRDefault="00296E35" w:rsidP="002E3FCC">
            <w:pPr>
              <w:pStyle w:val="TAL"/>
              <w:rPr>
                <w:color w:val="000000"/>
              </w:rPr>
            </w:pPr>
          </w:p>
        </w:tc>
      </w:tr>
    </w:tbl>
    <w:p w14:paraId="56A315F8" w14:textId="77777777" w:rsidR="00296E35" w:rsidRPr="001C0FC4" w:rsidRDefault="00296E35" w:rsidP="00296E35">
      <w:pPr>
        <w:rPr>
          <w:color w:val="000000"/>
        </w:rPr>
      </w:pPr>
    </w:p>
    <w:p w14:paraId="498EAA67" w14:textId="77777777" w:rsidR="00296E35" w:rsidRPr="001C0FC4" w:rsidRDefault="00296E35" w:rsidP="00296E35">
      <w:pPr>
        <w:pStyle w:val="TH"/>
        <w:rPr>
          <w:color w:val="000000"/>
        </w:rPr>
      </w:pPr>
      <w:r w:rsidRPr="001C0FC4">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FDB18C"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12C0D0F" w14:textId="25AB3FE4"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5.5.3.8.3-1, condition DELIVERED</w:t>
            </w:r>
          </w:p>
        </w:tc>
      </w:tr>
    </w:tbl>
    <w:p w14:paraId="4C910B12" w14:textId="77777777" w:rsidR="00296E35" w:rsidRPr="001C0FC4" w:rsidRDefault="00296E35" w:rsidP="00296E35"/>
    <w:p w14:paraId="73629441" w14:textId="77777777" w:rsidR="00296E35" w:rsidRPr="001C0FC4" w:rsidRDefault="00296E35" w:rsidP="00296E35">
      <w:pPr>
        <w:pStyle w:val="Heading2"/>
      </w:pPr>
      <w:bookmarkStart w:id="1262" w:name="_Toc178186375"/>
      <w:bookmarkStart w:id="1263" w:name="_Toc210385191"/>
      <w:r w:rsidRPr="001C0FC4">
        <w:t>6.4</w:t>
      </w:r>
      <w:r w:rsidRPr="001C0FC4">
        <w:tab/>
        <w:t>Emergency Alert</w:t>
      </w:r>
      <w:bookmarkEnd w:id="1262"/>
      <w:bookmarkEnd w:id="1263"/>
    </w:p>
    <w:p w14:paraId="27DE7A8D" w14:textId="77777777" w:rsidR="00296E35" w:rsidRPr="001C0FC4" w:rsidRDefault="00296E35" w:rsidP="00296E35">
      <w:pPr>
        <w:pStyle w:val="Heading3"/>
      </w:pPr>
      <w:bookmarkStart w:id="1264" w:name="_Toc178186376"/>
      <w:bookmarkStart w:id="1265" w:name="_Toc210385192"/>
      <w:r w:rsidRPr="001C0FC4">
        <w:t>6.4.1</w:t>
      </w:r>
      <w:r w:rsidRPr="001C0FC4">
        <w:tab/>
        <w:t>On-network / Emergency Alert / Cancel Emergency Alert / Client Originated (CO)</w:t>
      </w:r>
      <w:bookmarkEnd w:id="1264"/>
      <w:bookmarkEnd w:id="1265"/>
    </w:p>
    <w:p w14:paraId="1D102D4B" w14:textId="77777777" w:rsidR="00296E35" w:rsidRPr="001C0FC4" w:rsidRDefault="00296E35" w:rsidP="00296E35">
      <w:pPr>
        <w:pStyle w:val="H6"/>
      </w:pPr>
      <w:r w:rsidRPr="001C0FC4">
        <w:t>6.4.1.1</w:t>
      </w:r>
      <w:r w:rsidRPr="001C0FC4">
        <w:tab/>
        <w:t>Test Purpose (TP)</w:t>
      </w:r>
    </w:p>
    <w:p w14:paraId="10A66752" w14:textId="77777777" w:rsidR="00296E35" w:rsidRPr="001C0FC4" w:rsidRDefault="00296E35" w:rsidP="00296E35">
      <w:pPr>
        <w:pStyle w:val="H6"/>
      </w:pPr>
      <w:r w:rsidRPr="001C0FC4">
        <w:t>(1)</w:t>
      </w:r>
    </w:p>
    <w:p w14:paraId="5AD67CC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to initiate an emergency alert }</w:t>
      </w:r>
    </w:p>
    <w:p w14:paraId="717E66F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User requests to send an emergency alert with the location of emergency }</w:t>
      </w:r>
    </w:p>
    <w:p w14:paraId="193FF44F"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initiating an emergency alert </w:t>
      </w:r>
      <w:r w:rsidRPr="001C0FC4">
        <w:rPr>
          <w:b/>
        </w:rPr>
        <w:t>and</w:t>
      </w:r>
      <w:r w:rsidRPr="001C0FC4">
        <w:t xml:space="preserve"> reporting location information </w:t>
      </w:r>
      <w:r w:rsidRPr="001C0FC4">
        <w:rPr>
          <w:b/>
          <w:bCs/>
        </w:rPr>
        <w:t>and</w:t>
      </w:r>
      <w:r w:rsidRPr="001C0FC4">
        <w:t xml:space="preserve"> gives the MCDATA User an indication of success upon the receipt of a SIP 200 (OK) message }</w:t>
      </w:r>
    </w:p>
    <w:p w14:paraId="458C3C90" w14:textId="77777777" w:rsidR="00296E35" w:rsidRPr="001C0FC4" w:rsidRDefault="00296E35" w:rsidP="00296E35">
      <w:pPr>
        <w:pStyle w:val="PL"/>
      </w:pPr>
      <w:r w:rsidRPr="001C0FC4">
        <w:t xml:space="preserve">            }</w:t>
      </w:r>
    </w:p>
    <w:p w14:paraId="2FFC2D31" w14:textId="77777777" w:rsidR="00296E35" w:rsidRPr="001C0FC4" w:rsidRDefault="00296E35" w:rsidP="00296E35">
      <w:pPr>
        <w:pStyle w:val="PL"/>
      </w:pPr>
    </w:p>
    <w:p w14:paraId="785E7236" w14:textId="77777777" w:rsidR="00296E35" w:rsidRPr="001C0FC4" w:rsidRDefault="00296E35" w:rsidP="00296E35">
      <w:pPr>
        <w:pStyle w:val="H6"/>
      </w:pPr>
      <w:r w:rsidRPr="001C0FC4">
        <w:t>(2)</w:t>
      </w:r>
    </w:p>
    <w:p w14:paraId="5A507169" w14:textId="77777777" w:rsidR="00296E35" w:rsidRPr="001C0FC4" w:rsidRDefault="00296E35" w:rsidP="00296E35">
      <w:pPr>
        <w:pStyle w:val="PL"/>
      </w:pPr>
      <w:r w:rsidRPr="001C0FC4">
        <w:rPr>
          <w:b/>
        </w:rPr>
        <w:t>with</w:t>
      </w:r>
      <w:r w:rsidRPr="001C0FC4">
        <w:t xml:space="preserve"> { UE (MCDATA Client) in the “MDEA3: emergency-alert-initiated” state}</w:t>
      </w:r>
    </w:p>
    <w:p w14:paraId="5B1BA348" w14:textId="77777777" w:rsidR="00296E35" w:rsidRPr="001C0FC4" w:rsidRDefault="00296E35" w:rsidP="00296E35">
      <w:pPr>
        <w:pStyle w:val="PL"/>
      </w:pPr>
      <w:r w:rsidRPr="001C0FC4">
        <w:t>ensure that {</w:t>
      </w:r>
    </w:p>
    <w:p w14:paraId="4E53EEB3" w14:textId="77777777" w:rsidR="00296E35" w:rsidRPr="001C0FC4" w:rsidRDefault="00296E35" w:rsidP="00296E35">
      <w:pPr>
        <w:pStyle w:val="PL"/>
      </w:pPr>
      <w:r w:rsidRPr="001C0FC4">
        <w:t xml:space="preserve">  </w:t>
      </w:r>
      <w:r w:rsidRPr="001C0FC4">
        <w:rPr>
          <w:b/>
        </w:rPr>
        <w:t>when</w:t>
      </w:r>
      <w:r w:rsidRPr="001C0FC4">
        <w:t xml:space="preserve"> { the MCDATA User requests to cancel the emergency alert}</w:t>
      </w:r>
    </w:p>
    <w:p w14:paraId="04F9384D"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requesting the cancelation of the emergency alert}</w:t>
      </w:r>
    </w:p>
    <w:p w14:paraId="67F18B55" w14:textId="77777777" w:rsidR="00296E35" w:rsidRPr="001C0FC4" w:rsidRDefault="00296E35" w:rsidP="00296E35">
      <w:pPr>
        <w:pStyle w:val="PL"/>
      </w:pPr>
      <w:r w:rsidRPr="001C0FC4">
        <w:t xml:space="preserve">            }</w:t>
      </w:r>
    </w:p>
    <w:p w14:paraId="387B1FE9" w14:textId="77777777" w:rsidR="00296E35" w:rsidRPr="001C0FC4" w:rsidRDefault="00296E35" w:rsidP="00296E35">
      <w:pPr>
        <w:pStyle w:val="PL"/>
      </w:pPr>
    </w:p>
    <w:p w14:paraId="6683F3ED" w14:textId="77777777" w:rsidR="00296E35" w:rsidRPr="001C0FC4" w:rsidRDefault="00296E35" w:rsidP="00296E35">
      <w:pPr>
        <w:pStyle w:val="H6"/>
      </w:pPr>
      <w:r w:rsidRPr="001C0FC4">
        <w:t>6.4.1.2</w:t>
      </w:r>
      <w:r w:rsidRPr="001C0FC4">
        <w:tab/>
        <w:t>Conformance requirements</w:t>
      </w:r>
    </w:p>
    <w:p w14:paraId="6F31B378" w14:textId="77777777" w:rsidR="00296E35" w:rsidRPr="001C0FC4" w:rsidRDefault="00296E35" w:rsidP="00296E35">
      <w:r w:rsidRPr="001C0FC4">
        <w:t>References: The conformance requirements covered in the current TC are specified in: TS 24.282, clauses 16.2.1.2, 16.2.1.2.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0BF03C5" w14:textId="77777777" w:rsidR="00296E35" w:rsidRPr="001C0FC4" w:rsidRDefault="00296E35" w:rsidP="00296E35">
      <w:r w:rsidRPr="001C0FC4">
        <w:t>[TS 24.282 clause 16.2.1.1]</w:t>
      </w:r>
    </w:p>
    <w:p w14:paraId="1B007C1A" w14:textId="77777777" w:rsidR="00296E35" w:rsidRPr="001C0FC4" w:rsidRDefault="00296E35" w:rsidP="00296E35">
      <w:r w:rsidRPr="001C0FC4">
        <w:t xml:space="preserve">Upon receiving a request from the MCData user to send an MCData emergency alert, the MCData client shall determine whether or not it is authorised to originate an emergency alert, as follows: </w:t>
      </w:r>
    </w:p>
    <w:p w14:paraId="7CA5BB9F" w14:textId="77777777" w:rsidR="00296E35" w:rsidRPr="001C0FC4" w:rsidRDefault="00296E35" w:rsidP="00296E35">
      <w:pPr>
        <w:pStyle w:val="B1"/>
      </w:pPr>
      <w:r w:rsidRPr="001C0FC4">
        <w:t>1)</w:t>
      </w:r>
      <w:r w:rsidRPr="001C0FC4">
        <w:tab/>
        <w:t>if the &lt;allow-activate-emergency-alert&gt;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w:t>
      </w:r>
      <w:r w:rsidRPr="001C0FC4">
        <w:rPr>
          <w:lang w:eastAsia="ko-KR"/>
        </w:rPr>
        <w:t>then the MCData emergency alert request shall be considered to be an authorised request for an MCData emergency alert. In all other cases, the MCData client shall indicate to the MCData user that the request for sending an MCData emergency alert is unauthorised and shall terminate this procedure.</w:t>
      </w:r>
    </w:p>
    <w:p w14:paraId="7D1BBC38" w14:textId="77777777" w:rsidR="00296E35" w:rsidRPr="001C0FC4" w:rsidRDefault="00296E35" w:rsidP="00296E35">
      <w:r w:rsidRPr="001C0FC4">
        <w:t xml:space="preserve">If the request was authorised, but the MCData user has not indicated the identity of the MCData group to receive the emergency alert, the MCData client shall use, in descending order of preference, one of the following: the value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1C0FC4">
        <w:rPr>
          <w:lang w:eastAsia="ko-KR"/>
        </w:rPr>
        <w:t>shall indicate the fact to the MCData user and shall terminate this procedure.</w:t>
      </w:r>
    </w:p>
    <w:p w14:paraId="2C109B1E" w14:textId="77777777" w:rsidR="00296E35" w:rsidRPr="001C0FC4" w:rsidRDefault="00296E35" w:rsidP="00296E35">
      <w:r w:rsidRPr="001C0FC4">
        <w:t xml:space="preserve">The MCData client shall </w:t>
      </w:r>
      <w:r w:rsidRPr="001C0FC4">
        <w:rPr>
          <w:rFonts w:eastAsia="SimSun"/>
        </w:rPr>
        <w:t xml:space="preserve">generate a SIP MESSAGE as an out-of-dialog request, in accordance with 3GPP TS 24.229 [5] and </w:t>
      </w:r>
      <w:r w:rsidRPr="001C0FC4">
        <w:rPr>
          <w:lang w:eastAsia="ko-KR"/>
        </w:rPr>
        <w:t xml:space="preserve">IETF RFC 3428 [6], </w:t>
      </w:r>
      <w:r w:rsidRPr="001C0FC4">
        <w:t>and:</w:t>
      </w:r>
    </w:p>
    <w:p w14:paraId="141BA199"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031319F1"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0ED6DE3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w:t>
      </w:r>
    </w:p>
    <w:p w14:paraId="641879AA" w14:textId="77777777" w:rsidR="00296E35" w:rsidRPr="001C0FC4" w:rsidRDefault="00296E35" w:rsidP="00296E35">
      <w:pPr>
        <w:pStyle w:val="B1"/>
      </w:pPr>
      <w:r w:rsidRPr="001C0FC4">
        <w:t>4)</w:t>
      </w:r>
      <w:r w:rsidRPr="001C0FC4">
        <w:tab/>
        <w:t>shall include an application/vnd.3gpp.mcdata-info+xml MIME body with the &lt;mcdatainfo&gt; element containing the &lt;mcdata-Params&gt; element (see clause D.1) with:</w:t>
      </w:r>
    </w:p>
    <w:p w14:paraId="1A0065BF" w14:textId="77777777" w:rsidR="00296E35" w:rsidRPr="001C0FC4" w:rsidRDefault="00296E35" w:rsidP="00296E35">
      <w:pPr>
        <w:pStyle w:val="B2"/>
      </w:pPr>
      <w:r w:rsidRPr="001C0FC4">
        <w:t>a)</w:t>
      </w:r>
      <w:r w:rsidRPr="001C0FC4">
        <w:tab/>
        <w:t>the &lt;mcdata-request-uri&gt; element set to the MCData group identity;</w:t>
      </w:r>
    </w:p>
    <w:p w14:paraId="1C4C14F3" w14:textId="77777777" w:rsidR="00296E35" w:rsidRPr="001C0FC4" w:rsidRDefault="00296E35" w:rsidP="00296E35">
      <w:pPr>
        <w:pStyle w:val="B2"/>
      </w:pPr>
      <w:r w:rsidRPr="001C0FC4">
        <w:t>b)</w:t>
      </w:r>
      <w:r w:rsidRPr="001C0FC4">
        <w:tab/>
        <w:t>the &lt;alert-ind&gt; element set to a value of "true";</w:t>
      </w:r>
    </w:p>
    <w:p w14:paraId="2DCC6979" w14:textId="77777777" w:rsidR="00296E35" w:rsidRPr="001C0FC4" w:rsidRDefault="00296E35" w:rsidP="00296E35">
      <w:pPr>
        <w:pStyle w:val="B2"/>
      </w:pPr>
      <w:r w:rsidRPr="001C0FC4">
        <w:t>c)</w:t>
      </w:r>
      <w:r w:rsidRPr="001C0FC4">
        <w:tab/>
        <w:t>the &lt;mcdata-client-id&gt; element set to the MCData client ID of the originating MCData client; and</w:t>
      </w:r>
    </w:p>
    <w:p w14:paraId="15F70D78"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41CC6526" w14:textId="77777777" w:rsidR="00296E35" w:rsidRPr="001C0FC4" w:rsidRDefault="00296E35" w:rsidP="00296E35">
      <w:pPr>
        <w:pStyle w:val="B1"/>
      </w:pPr>
      <w:r w:rsidRPr="001C0FC4">
        <w:t>5)</w:t>
      </w:r>
      <w:r w:rsidRPr="001C0FC4">
        <w:tab/>
        <w:t>shall include an application/vnd.3gpp.</w:t>
      </w:r>
      <w:r w:rsidRPr="001C0FC4">
        <w:rPr>
          <w:lang w:eastAsia="ko-KR"/>
        </w:rPr>
        <w:t>mcdata-</w:t>
      </w:r>
      <w:r w:rsidRPr="001C0FC4">
        <w:t>location-info+xml MIME body with a &lt;Report&gt; element included in the &lt;location-info&gt; root element (see clause D.x);</w:t>
      </w:r>
    </w:p>
    <w:p w14:paraId="59513141" w14:textId="77777777" w:rsidR="00296E35" w:rsidRPr="001C0FC4" w:rsidRDefault="00296E35" w:rsidP="00296E35">
      <w:pPr>
        <w:pStyle w:val="B1"/>
      </w:pPr>
      <w:r w:rsidRPr="001C0FC4">
        <w:t>6)</w:t>
      </w:r>
      <w:r w:rsidRPr="001C0FC4">
        <w:tab/>
        <w:t xml:space="preserve">shall include in the &lt;Report&gt; element the specific location information configured for the MCData emergency alert location trigger; </w:t>
      </w:r>
    </w:p>
    <w:p w14:paraId="1ADB6B46" w14:textId="77777777" w:rsidR="00296E35" w:rsidRPr="001C0FC4" w:rsidRDefault="00296E35" w:rsidP="00296E35">
      <w:pPr>
        <w:pStyle w:val="B1"/>
      </w:pPr>
      <w:r w:rsidRPr="001C0FC4">
        <w:rPr>
          <w:lang w:eastAsia="ko-KR"/>
        </w:rPr>
        <w:t>7)</w:t>
      </w:r>
      <w:r w:rsidRPr="001C0FC4">
        <w:rPr>
          <w:lang w:eastAsia="ko-KR"/>
        </w:rPr>
        <w:tab/>
        <w:t>shall set the MCData emergency state if not already set;</w:t>
      </w:r>
      <w:r w:rsidRPr="001C0FC4">
        <w:t xml:space="preserve"> </w:t>
      </w:r>
    </w:p>
    <w:p w14:paraId="6EAF1C0B" w14:textId="77777777" w:rsidR="00296E35" w:rsidRPr="001C0FC4" w:rsidRDefault="00296E35" w:rsidP="00296E35">
      <w:pPr>
        <w:pStyle w:val="B1"/>
        <w:rPr>
          <w:lang w:eastAsia="ko-KR"/>
        </w:rPr>
      </w:pPr>
      <w:r w:rsidRPr="001C0FC4">
        <w:rPr>
          <w:lang w:eastAsia="ko-KR"/>
        </w:rPr>
        <w:t>8)</w:t>
      </w:r>
      <w:r w:rsidRPr="001C0FC4">
        <w:rPr>
          <w:lang w:eastAsia="ko-KR"/>
        </w:rPr>
        <w:tab/>
        <w:t>shall set the MCData emergency alert state to "MDEA 2: emergency-alert-confirm-pending";</w:t>
      </w:r>
    </w:p>
    <w:p w14:paraId="4ED3B400" w14:textId="77777777" w:rsidR="00296E35" w:rsidRPr="001C0FC4" w:rsidRDefault="00296E35" w:rsidP="00296E35">
      <w:pPr>
        <w:pStyle w:val="B1"/>
        <w:rPr>
          <w:rFonts w:eastAsia="SimSun"/>
        </w:rPr>
      </w:pPr>
      <w:r w:rsidRPr="001C0FC4">
        <w:rPr>
          <w:lang w:eastAsia="ko-KR"/>
        </w:rPr>
        <w:t>9)</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and</w:t>
      </w:r>
    </w:p>
    <w:p w14:paraId="2AAD5452" w14:textId="77777777" w:rsidR="00296E35" w:rsidRPr="001C0FC4" w:rsidRDefault="00296E35" w:rsidP="00296E35">
      <w:pPr>
        <w:pStyle w:val="B1"/>
        <w:rPr>
          <w:lang w:eastAsia="ko-KR"/>
        </w:rPr>
      </w:pPr>
      <w:r w:rsidRPr="001C0FC4">
        <w:rPr>
          <w:lang w:eastAsia="ko-KR"/>
        </w:rPr>
        <w:t>10)</w:t>
      </w:r>
      <w:r w:rsidRPr="001C0FC4">
        <w:rPr>
          <w:lang w:eastAsia="ko-KR"/>
        </w:rPr>
        <w:tab/>
        <w:t xml:space="preserve">shall send the </w:t>
      </w:r>
      <w:r w:rsidRPr="001C0FC4">
        <w:rPr>
          <w:rFonts w:eastAsia="SimSun"/>
        </w:rPr>
        <w:t>SIP MESSAGE request according to rules and procedures of 3GPP </w:t>
      </w:r>
      <w:r w:rsidRPr="001C0FC4">
        <w:t>24.229 [5];</w:t>
      </w:r>
    </w:p>
    <w:p w14:paraId="56888BFA"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set the MCData emergency alert state to "MDEA 3: emergency-alert-initiated" and shall give the MCData user an indication of success.</w:t>
      </w:r>
    </w:p>
    <w:p w14:paraId="4F6EECE1" w14:textId="77777777" w:rsidR="00296E35" w:rsidRPr="001C0FC4" w:rsidRDefault="00296E35" w:rsidP="00296E35">
      <w:pPr>
        <w:rPr>
          <w:lang w:eastAsia="ko-KR"/>
        </w:rPr>
      </w:pPr>
      <w:r w:rsidRPr="001C0FC4">
        <w:t xml:space="preserve">On receiving a SIP 4xx response a SIP 5xx response or a SIP 6xx response to the SIP MESSAGE request, the MCData client </w:t>
      </w:r>
      <w:r w:rsidRPr="001C0FC4">
        <w:rPr>
          <w:lang w:eastAsia="ko-KR"/>
        </w:rPr>
        <w:t>shall set the MCData emergency alert state to "MDEA 1: no-alert" and shall indicate the failure to the MCData user.</w:t>
      </w:r>
    </w:p>
    <w:p w14:paraId="6D8265A0" w14:textId="77777777" w:rsidR="00296E35" w:rsidRPr="001C0FC4" w:rsidRDefault="00296E35" w:rsidP="00296E35">
      <w:pPr>
        <w:pStyle w:val="NO"/>
        <w:rPr>
          <w:lang w:eastAsia="ko-KR"/>
        </w:rPr>
      </w:pPr>
      <w:r w:rsidRPr="001C0FC4">
        <w:rPr>
          <w:lang w:eastAsia="ko-KR"/>
        </w:rPr>
        <w:t>NOTE:</w:t>
      </w:r>
      <w:r w:rsidRPr="001C0FC4">
        <w:rPr>
          <w:lang w:eastAsia="ko-KR"/>
        </w:rPr>
        <w:tab/>
        <w:t>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and can use manual clearing, as necessary.</w:t>
      </w:r>
    </w:p>
    <w:p w14:paraId="3E81AEED" w14:textId="77777777" w:rsidR="00296E35" w:rsidRPr="001C0FC4" w:rsidRDefault="00296E35" w:rsidP="00296E35">
      <w:r w:rsidRPr="001C0FC4">
        <w:t>[TS 24.282 clause 16.2.1.2]</w:t>
      </w:r>
    </w:p>
    <w:p w14:paraId="1020810F" w14:textId="77777777" w:rsidR="00296E35" w:rsidRPr="001C0FC4" w:rsidRDefault="00296E35" w:rsidP="00296E35">
      <w:r w:rsidRPr="001C0FC4">
        <w:t xml:space="preserve">Upon receiving a request from the MCData user to send an MCData emergency alert cancellation, the MCData client shall determine whether or not it is authorised to cancel an emergency alert, as follows: </w:t>
      </w:r>
    </w:p>
    <w:p w14:paraId="4A03D073" w14:textId="77777777" w:rsidR="00296E35" w:rsidRPr="001C0FC4" w:rsidRDefault="00296E35" w:rsidP="00296E35">
      <w:pPr>
        <w:pStyle w:val="B1"/>
      </w:pPr>
      <w:r w:rsidRPr="001C0FC4">
        <w:t>1)</w:t>
      </w:r>
      <w:r w:rsidRPr="001C0FC4">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and</w:t>
      </w:r>
    </w:p>
    <w:p w14:paraId="0F60A7DE" w14:textId="77777777" w:rsidR="00296E35" w:rsidRPr="001C0FC4" w:rsidRDefault="00296E35" w:rsidP="00296E35">
      <w:pPr>
        <w:pStyle w:val="B1"/>
      </w:pPr>
      <w:r w:rsidRPr="001C0FC4">
        <w:t>2)</w:t>
      </w:r>
      <w:r w:rsidRPr="001C0FC4">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w:t>
      </w:r>
    </w:p>
    <w:p w14:paraId="0A14AC32" w14:textId="77777777" w:rsidR="00296E35" w:rsidRPr="001C0FC4" w:rsidRDefault="00296E35" w:rsidP="00296E35">
      <w:pPr>
        <w:rPr>
          <w:lang w:eastAsia="ko-KR"/>
        </w:rPr>
      </w:pPr>
      <w:r w:rsidRPr="001C0FC4">
        <w:rPr>
          <w:lang w:eastAsia="ko-KR"/>
        </w:rPr>
        <w:t xml:space="preserve">If the </w:t>
      </w:r>
      <w:r w:rsidRPr="001C0FC4">
        <w:t xml:space="preserve">MCData emergency cancellation </w:t>
      </w:r>
      <w:r w:rsidRPr="001C0FC4">
        <w:rPr>
          <w:lang w:eastAsia="ko-KR"/>
        </w:rPr>
        <w:t>request is not considered authorised, the MCData client shall indicate this fact to the requesting MCData user and shall terminate this procedure.</w:t>
      </w:r>
    </w:p>
    <w:p w14:paraId="561EA4A6" w14:textId="77777777" w:rsidR="00296E35" w:rsidRPr="001C0FC4" w:rsidRDefault="00296E35" w:rsidP="00296E35">
      <w:r w:rsidRPr="001C0FC4">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709F4DC4" w14:textId="77777777" w:rsidR="00296E35" w:rsidRPr="001C0FC4" w:rsidRDefault="00296E35" w:rsidP="00296E35">
      <w:r w:rsidRPr="001C0FC4">
        <w:t xml:space="preserve">The MCData client shall </w:t>
      </w:r>
      <w:r w:rsidRPr="001C0FC4">
        <w:rPr>
          <w:rFonts w:eastAsia="SimSun"/>
        </w:rPr>
        <w:t xml:space="preserve">generate a SIP MESSAGE out-of dialog request in accordance with 3GPP TS 24.229 [5] and </w:t>
      </w:r>
      <w:r w:rsidRPr="001C0FC4">
        <w:rPr>
          <w:lang w:eastAsia="ko-KR"/>
        </w:rPr>
        <w:t xml:space="preserve">IETF RFC 3428 [6] </w:t>
      </w:r>
      <w:r w:rsidRPr="001C0FC4">
        <w:t>and:</w:t>
      </w:r>
    </w:p>
    <w:p w14:paraId="2A7753C3"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ED5278C"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125AF92F" w14:textId="77777777" w:rsidR="00296E35" w:rsidRPr="001C0FC4" w:rsidRDefault="00296E35" w:rsidP="00296E35">
      <w:pPr>
        <w:pStyle w:val="B1"/>
      </w:pPr>
      <w:r w:rsidRPr="001C0FC4">
        <w:t>3)</w:t>
      </w:r>
      <w:r w:rsidRPr="001C0FC4">
        <w:tab/>
        <w:t>may include a P-Preferred-Identity header field containing a public user identity as specified in 3GPP TS 24.229 [5];</w:t>
      </w:r>
    </w:p>
    <w:p w14:paraId="471632F3" w14:textId="77777777" w:rsidR="00296E35" w:rsidRPr="001C0FC4" w:rsidRDefault="00296E35" w:rsidP="00296E35">
      <w:pPr>
        <w:pStyle w:val="B1"/>
      </w:pPr>
      <w:r w:rsidRPr="001C0FC4">
        <w:t>4)</w:t>
      </w:r>
      <w:r w:rsidRPr="001C0FC4">
        <w:tab/>
        <w:t>if the MCData emergency alert was originated by this MCData user, shall include an application/vnd.3gpp.mcdata-info+xml MIME body with the &lt;mcdatainfo&gt; element containing the &lt;mcdata-Params&gt; element (see clause D.1) with:</w:t>
      </w:r>
    </w:p>
    <w:p w14:paraId="39AD7AEE" w14:textId="77777777" w:rsidR="00296E35" w:rsidRPr="001C0FC4" w:rsidRDefault="00296E35" w:rsidP="00296E35">
      <w:pPr>
        <w:pStyle w:val="B2"/>
      </w:pPr>
      <w:r w:rsidRPr="001C0FC4">
        <w:t>a)</w:t>
      </w:r>
      <w:r w:rsidRPr="001C0FC4">
        <w:tab/>
        <w:t>the &lt;mcdata-request-uri&gt; element set to the MCData group identity;</w:t>
      </w:r>
    </w:p>
    <w:p w14:paraId="4F51D074" w14:textId="77777777" w:rsidR="00296E35" w:rsidRPr="001C0FC4" w:rsidRDefault="00296E35" w:rsidP="00296E35">
      <w:pPr>
        <w:pStyle w:val="B2"/>
      </w:pPr>
      <w:r w:rsidRPr="001C0FC4">
        <w:t>b)</w:t>
      </w:r>
      <w:r w:rsidRPr="001C0FC4">
        <w:tab/>
        <w:t>the &lt;alert-ind&gt; element set to a value of "false";</w:t>
      </w:r>
    </w:p>
    <w:p w14:paraId="10B6E3BC" w14:textId="77777777" w:rsidR="00296E35" w:rsidRPr="001C0FC4" w:rsidRDefault="00296E35" w:rsidP="00296E35">
      <w:pPr>
        <w:pStyle w:val="B2"/>
      </w:pPr>
      <w:r w:rsidRPr="001C0FC4">
        <w:t>c)</w:t>
      </w:r>
      <w:r w:rsidRPr="001C0FC4">
        <w:tab/>
        <w:t>the &lt;mcdata-client-id&gt; element set to the MCData client ID of this MCData client; and</w:t>
      </w:r>
    </w:p>
    <w:p w14:paraId="534B64DC"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0E69234B" w14:textId="77777777" w:rsidR="00296E35" w:rsidRPr="001C0FC4" w:rsidRDefault="00296E35" w:rsidP="00296E35">
      <w:pPr>
        <w:pStyle w:val="B1"/>
      </w:pPr>
      <w:r w:rsidRPr="001C0FC4">
        <w:t>5)</w:t>
      </w:r>
      <w:r w:rsidRPr="001C0FC4">
        <w:tab/>
        <w:t>if the MCData emergency alert was originated by a different MCData user, shall include an application/vnd.3gpp.mcdata-info+xml MIME body with the &lt;mcdatainfo&gt; element containing the &lt;mcdata-Params&gt; element (see clause D.1) with:</w:t>
      </w:r>
    </w:p>
    <w:p w14:paraId="727B9FC7" w14:textId="77777777" w:rsidR="00296E35" w:rsidRPr="001C0FC4" w:rsidRDefault="00296E35" w:rsidP="00296E35">
      <w:pPr>
        <w:pStyle w:val="B2"/>
      </w:pPr>
      <w:r w:rsidRPr="001C0FC4">
        <w:t>a)</w:t>
      </w:r>
      <w:r w:rsidRPr="001C0FC4">
        <w:tab/>
        <w:t>the &lt;mcdata-request-uri&gt; element set to the MCData group identity;</w:t>
      </w:r>
    </w:p>
    <w:p w14:paraId="0BAD8397" w14:textId="77777777" w:rsidR="00296E35" w:rsidRPr="001C0FC4" w:rsidRDefault="00296E35" w:rsidP="00296E35">
      <w:pPr>
        <w:pStyle w:val="B2"/>
      </w:pPr>
      <w:r w:rsidRPr="001C0FC4">
        <w:t>b)</w:t>
      </w:r>
      <w:r w:rsidRPr="001C0FC4">
        <w:tab/>
        <w:t>the &lt;alert-ind&gt; element set to a value of "false";</w:t>
      </w:r>
    </w:p>
    <w:p w14:paraId="1A9DF9B8" w14:textId="77777777" w:rsidR="00296E35" w:rsidRPr="001C0FC4" w:rsidRDefault="00296E35" w:rsidP="00296E35">
      <w:pPr>
        <w:pStyle w:val="B2"/>
      </w:pPr>
      <w:r w:rsidRPr="001C0FC4">
        <w:t>c)</w:t>
      </w:r>
      <w:r w:rsidRPr="001C0FC4">
        <w:tab/>
        <w:t>the &lt;originated-by&gt; element set to the MCData ID of the MCData user who originated the MCData emergency alert; and</w:t>
      </w:r>
    </w:p>
    <w:p w14:paraId="3981D4B9" w14:textId="77777777" w:rsidR="00296E35" w:rsidRPr="001C0FC4" w:rsidRDefault="00296E35" w:rsidP="00296E35">
      <w:pPr>
        <w:pStyle w:val="B2"/>
      </w:pPr>
      <w:r w:rsidRPr="001C0FC4">
        <w:t>d)</w:t>
      </w:r>
      <w:r w:rsidRPr="001C0FC4">
        <w:tab/>
        <w:t>if the MCData client is aware of active functional aliases, and an active functional alias is to be included in the SIP MESSAGE request, the &lt;functional-alias-URI&gt; set to the URI of the used functional alias;</w:t>
      </w:r>
    </w:p>
    <w:p w14:paraId="44CA7E9F" w14:textId="77777777" w:rsidR="00296E35" w:rsidRPr="001C0FC4" w:rsidRDefault="00296E35" w:rsidP="00296E35">
      <w:pPr>
        <w:pStyle w:val="B1"/>
        <w:rPr>
          <w:rFonts w:eastAsia="SimSun"/>
        </w:rPr>
      </w:pPr>
      <w:r w:rsidRPr="001C0FC4">
        <w:rPr>
          <w:lang w:eastAsia="ko-KR"/>
        </w:rPr>
        <w:t>6)</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xml:space="preserve">; </w:t>
      </w:r>
    </w:p>
    <w:p w14:paraId="27686331" w14:textId="77777777" w:rsidR="00296E35" w:rsidRPr="001C0FC4" w:rsidRDefault="00296E35" w:rsidP="00296E35">
      <w:pPr>
        <w:pStyle w:val="B1"/>
        <w:rPr>
          <w:rFonts w:eastAsia="SimSun"/>
        </w:rPr>
      </w:pPr>
      <w:r w:rsidRPr="001C0FC4">
        <w:rPr>
          <w:rFonts w:eastAsia="SimSun"/>
        </w:rPr>
        <w:t>7)</w:t>
      </w:r>
      <w:r w:rsidRPr="001C0FC4">
        <w:rPr>
          <w:rFonts w:eastAsia="SimSun"/>
        </w:rPr>
        <w:tab/>
        <w:t xml:space="preserve">if </w:t>
      </w:r>
      <w:r w:rsidRPr="001C0FC4">
        <w:t>the generated SIP MESSAGE request does not contain an &lt;originated-by&gt; element in the application/vnd.3gpp.MCData-info+xml MIME body</w:t>
      </w:r>
      <w:r w:rsidRPr="001C0FC4">
        <w:rPr>
          <w:rFonts w:eastAsia="SimSun"/>
        </w:rPr>
        <w:t xml:space="preserve">, shall set the </w:t>
      </w:r>
      <w:r w:rsidRPr="001C0FC4">
        <w:t>MCData emergency alert state</w:t>
      </w:r>
      <w:r w:rsidRPr="001C0FC4">
        <w:rPr>
          <w:rFonts w:eastAsia="SimSun"/>
        </w:rPr>
        <w:t xml:space="preserve"> </w:t>
      </w:r>
      <w:r w:rsidRPr="001C0FC4">
        <w:t>to "MDEA 4: emergency-alert-cancel-pending"; and</w:t>
      </w:r>
    </w:p>
    <w:p w14:paraId="6AB228F0" w14:textId="77777777" w:rsidR="00296E35" w:rsidRPr="001C0FC4" w:rsidRDefault="00296E35" w:rsidP="00296E35">
      <w:pPr>
        <w:pStyle w:val="B1"/>
        <w:rPr>
          <w:rFonts w:eastAsia="SimSun"/>
        </w:rPr>
      </w:pPr>
      <w:r w:rsidRPr="001C0FC4">
        <w:rPr>
          <w:lang w:eastAsia="ko-KR"/>
        </w:rPr>
        <w:t>8)</w:t>
      </w:r>
      <w:r w:rsidRPr="001C0FC4">
        <w:rPr>
          <w:lang w:eastAsia="ko-KR"/>
        </w:rPr>
        <w:tab/>
        <w:t xml:space="preserve">shall send the </w:t>
      </w:r>
      <w:r w:rsidRPr="001C0FC4">
        <w:rPr>
          <w:rFonts w:eastAsia="SimSun"/>
        </w:rPr>
        <w:t>SIP MESSAGE request according to rules and procedures of 3GPP TS 24.229 [5].</w:t>
      </w:r>
    </w:p>
    <w:p w14:paraId="4FD96CBB" w14:textId="77777777" w:rsidR="00296E35" w:rsidRPr="001C0FC4" w:rsidRDefault="00296E35" w:rsidP="00296E35">
      <w:r w:rsidRPr="001C0FC4">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632D3133" w14:textId="77777777" w:rsidR="00296E35" w:rsidRPr="001C0FC4" w:rsidRDefault="00296E35" w:rsidP="00296E35">
      <w:pPr>
        <w:pStyle w:val="B1"/>
      </w:pPr>
      <w:r w:rsidRPr="001C0FC4">
        <w:t>1)</w:t>
      </w:r>
      <w:r w:rsidRPr="001C0FC4">
        <w:tab/>
        <w:t>if the &lt;alert-ind&gt; element in the application/vnd.3gpp.mcdata-info+xml MIME body of the received SIP MESSAGE request is set to a value of "false":</w:t>
      </w:r>
    </w:p>
    <w:p w14:paraId="57C5679D" w14:textId="77777777" w:rsidR="00296E35" w:rsidRPr="001C0FC4" w:rsidRDefault="00296E35" w:rsidP="00296E35">
      <w:pPr>
        <w:pStyle w:val="B2"/>
      </w:pPr>
      <w:r w:rsidRPr="001C0FC4">
        <w:t>a)</w:t>
      </w:r>
      <w:r w:rsidRPr="001C0FC4">
        <w:tab/>
        <w:t>set the MCData emergency alert state to "MDEA 1: no-alert"; and</w:t>
      </w:r>
    </w:p>
    <w:p w14:paraId="4B24D610" w14:textId="77777777" w:rsidR="00296E35" w:rsidRPr="001C0FC4" w:rsidRDefault="00296E35" w:rsidP="00296E35">
      <w:pPr>
        <w:pStyle w:val="B2"/>
        <w:rPr>
          <w:lang w:eastAsia="ko-KR"/>
        </w:rPr>
      </w:pPr>
      <w:r w:rsidRPr="001C0FC4">
        <w:t>b)</w:t>
      </w:r>
      <w:r w:rsidRPr="001C0FC4">
        <w:tab/>
      </w:r>
      <w:r w:rsidRPr="001C0FC4">
        <w:rPr>
          <w:lang w:eastAsia="ko-KR"/>
        </w:rPr>
        <w:t xml:space="preserve">clear the MCData emergency state if not </w:t>
      </w:r>
      <w:r w:rsidRPr="001C0FC4">
        <w:t>already</w:t>
      </w:r>
      <w:r w:rsidRPr="001C0FC4">
        <w:rPr>
          <w:lang w:eastAsia="ko-KR"/>
        </w:rPr>
        <w:t xml:space="preserve"> cleared; and </w:t>
      </w:r>
    </w:p>
    <w:p w14:paraId="5F351075" w14:textId="77777777" w:rsidR="00296E35" w:rsidRPr="001C0FC4" w:rsidRDefault="00296E35" w:rsidP="00296E35">
      <w:pPr>
        <w:pStyle w:val="B1"/>
      </w:pPr>
      <w:r w:rsidRPr="001C0FC4">
        <w:t>2)</w:t>
      </w:r>
      <w:r w:rsidRPr="001C0FC4">
        <w:tab/>
        <w:t>if the &lt;alert-ind&gt; element in the application/vnd.3gpp.mcdata-info+xml MIME body of the received SIP MESSAGE request is set to a value of "true" and if the MCData emergency alert state is set to "MDEA 4: emergency-alert-cancel-pending":</w:t>
      </w:r>
    </w:p>
    <w:p w14:paraId="11C540E2" w14:textId="77777777" w:rsidR="00296E35" w:rsidRPr="001C0FC4" w:rsidRDefault="00296E35" w:rsidP="00296E35">
      <w:pPr>
        <w:pStyle w:val="B2"/>
      </w:pPr>
      <w:r w:rsidRPr="001C0FC4">
        <w:t>a)</w:t>
      </w:r>
      <w:r w:rsidRPr="001C0FC4">
        <w:tab/>
        <w:t>set the MCData emergency alert state to "MDEA 1: no-alert".</w:t>
      </w:r>
    </w:p>
    <w:p w14:paraId="5756D28D" w14:textId="77777777" w:rsidR="00296E35" w:rsidRPr="001C0FC4" w:rsidRDefault="00296E35" w:rsidP="00296E35">
      <w:pPr>
        <w:pStyle w:val="NO"/>
      </w:pPr>
      <w:r w:rsidRPr="001C0FC4">
        <w:t>NOTE:</w:t>
      </w:r>
      <w:r w:rsidRPr="001C0FC4">
        <w:tab/>
        <w:t xml:space="preserve">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 </w:t>
      </w:r>
    </w:p>
    <w:p w14:paraId="38D84AC2" w14:textId="77777777" w:rsidR="00296E35" w:rsidRPr="001C0FC4" w:rsidRDefault="00296E35" w:rsidP="00296E35">
      <w:r w:rsidRPr="001C0FC4">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5CB8BEA7" w14:textId="77777777" w:rsidR="00296E35" w:rsidRPr="001C0FC4" w:rsidRDefault="00296E35" w:rsidP="00296E35">
      <w:pPr>
        <w:pStyle w:val="B1"/>
      </w:pPr>
      <w:r w:rsidRPr="001C0FC4">
        <w:t>1)</w:t>
      </w:r>
      <w:r w:rsidRPr="001C0FC4">
        <w:tab/>
        <w:t>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clause D.1), the MCData client shall set the MCData emergency alert state to "MDEA 3: emergency-alert-initiated".</w:t>
      </w:r>
    </w:p>
    <w:p w14:paraId="36770621" w14:textId="77777777" w:rsidR="00296E35" w:rsidRPr="001C0FC4" w:rsidRDefault="00296E35" w:rsidP="00296E35">
      <w:pPr>
        <w:pStyle w:val="H6"/>
      </w:pPr>
      <w:r w:rsidRPr="001C0FC4">
        <w:t>6.4.1.3</w:t>
      </w:r>
      <w:r w:rsidRPr="001C0FC4">
        <w:tab/>
        <w:t>Test description</w:t>
      </w:r>
    </w:p>
    <w:p w14:paraId="0F32E454" w14:textId="77777777" w:rsidR="00296E35" w:rsidRPr="001C0FC4" w:rsidRDefault="00296E35" w:rsidP="00296E35">
      <w:pPr>
        <w:pStyle w:val="H6"/>
      </w:pPr>
      <w:r w:rsidRPr="001C0FC4">
        <w:t>6.4.1.3.1</w:t>
      </w:r>
      <w:r w:rsidRPr="001C0FC4">
        <w:tab/>
        <w:t>Pre-test conditions</w:t>
      </w:r>
    </w:p>
    <w:p w14:paraId="2E6E10CE" w14:textId="77777777" w:rsidR="00296E35" w:rsidRDefault="00296E35" w:rsidP="00296E35">
      <w:pPr>
        <w:pStyle w:val="H6"/>
      </w:pPr>
      <w:r w:rsidRPr="00102CE5">
        <w:t>Test configuration</w:t>
      </w:r>
      <w:r>
        <w:t>:</w:t>
      </w:r>
    </w:p>
    <w:p w14:paraId="4F8781B5" w14:textId="7682AB88" w:rsidR="00296E35" w:rsidRDefault="00296E35" w:rsidP="00296E35">
      <w:pPr>
        <w:pStyle w:val="B1"/>
      </w:pPr>
      <w:r>
        <w:t>-</w:t>
      </w:r>
      <w:r>
        <w:tab/>
        <w:t>Single cell configuration according to TS 37.579-1 [2] clause 5.2.2.2.1.</w:t>
      </w:r>
    </w:p>
    <w:p w14:paraId="1C87D28D" w14:textId="77777777" w:rsidR="00296E35" w:rsidRDefault="00296E35" w:rsidP="00296E35">
      <w:pPr>
        <w:pStyle w:val="H6"/>
      </w:pPr>
      <w:r>
        <w:t>Preamble:</w:t>
      </w:r>
    </w:p>
    <w:p w14:paraId="21A51DE0" w14:textId="05DAA2E7" w:rsidR="00296E35" w:rsidRDefault="00296E35" w:rsidP="00296E35">
      <w:pPr>
        <w:pStyle w:val="B1"/>
      </w:pPr>
      <w:r>
        <w:t>-</w:t>
      </w:r>
      <w:r>
        <w:tab/>
        <w:t>The UE has performed procedure 'Initial registration' as described in TS 37.579-1 [2] clause 5.4.2.</w:t>
      </w:r>
    </w:p>
    <w:p w14:paraId="5677EC1F" w14:textId="77777777" w:rsidR="00296E35" w:rsidRDefault="00296E35" w:rsidP="00296E35">
      <w:pPr>
        <w:pStyle w:val="B1"/>
      </w:pPr>
      <w:r>
        <w:t>-</w:t>
      </w:r>
      <w:r>
        <w:tab/>
      </w:r>
      <w:r w:rsidRPr="000573F5">
        <w:t>UE States at the end of the preamble</w:t>
      </w:r>
      <w:r>
        <w:t>:</w:t>
      </w:r>
    </w:p>
    <w:p w14:paraId="51AA419E" w14:textId="77777777" w:rsidR="00296E35" w:rsidRDefault="00296E35" w:rsidP="00296E35">
      <w:pPr>
        <w:pStyle w:val="B1"/>
        <w:ind w:left="852"/>
      </w:pPr>
      <w:r>
        <w:t>-</w:t>
      </w:r>
      <w:r>
        <w:tab/>
        <w:t>The UE is in RRC_IDLE state.</w:t>
      </w:r>
    </w:p>
    <w:p w14:paraId="0BA43ADF" w14:textId="77777777" w:rsidR="00296E35" w:rsidRDefault="00296E35" w:rsidP="00296E35">
      <w:pPr>
        <w:pStyle w:val="B1"/>
        <w:ind w:left="852"/>
      </w:pPr>
      <w:r>
        <w:t>-</w:t>
      </w:r>
      <w:r>
        <w:tab/>
        <w:t>The client is registered for MCData.</w:t>
      </w:r>
    </w:p>
    <w:p w14:paraId="367322C7" w14:textId="77777777" w:rsidR="00296E35" w:rsidRPr="001C0FC4" w:rsidRDefault="00296E35" w:rsidP="00296E35">
      <w:pPr>
        <w:pStyle w:val="H6"/>
      </w:pPr>
      <w:r w:rsidRPr="001C0FC4">
        <w:t>6.4.1.3.2</w:t>
      </w:r>
      <w:r w:rsidRPr="001C0FC4">
        <w:tab/>
        <w:t>Test procedure sequence</w:t>
      </w:r>
    </w:p>
    <w:p w14:paraId="7A09F4BF" w14:textId="77777777" w:rsidR="00296E35" w:rsidRPr="001C0FC4" w:rsidRDefault="00296E35" w:rsidP="00296E35">
      <w:pPr>
        <w:pStyle w:val="TH"/>
      </w:pPr>
      <w:r w:rsidRPr="001C0FC4">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9331CAD" w14:textId="77777777" w:rsidTr="002E3FCC">
        <w:tc>
          <w:tcPr>
            <w:tcW w:w="649" w:type="dxa"/>
            <w:tcBorders>
              <w:top w:val="single" w:sz="4" w:space="0" w:color="auto"/>
              <w:left w:val="single" w:sz="4" w:space="0" w:color="auto"/>
              <w:bottom w:val="nil"/>
              <w:right w:val="single" w:sz="4" w:space="0" w:color="auto"/>
            </w:tcBorders>
            <w:hideMark/>
          </w:tcPr>
          <w:p w14:paraId="6AFF360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BC8811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60CFB0A"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7848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73027B" w14:textId="77777777" w:rsidR="00296E35" w:rsidRPr="001C0FC4" w:rsidRDefault="00296E35" w:rsidP="002E3FCC">
            <w:pPr>
              <w:pStyle w:val="TAH"/>
            </w:pPr>
            <w:r w:rsidRPr="001C0FC4">
              <w:t>Verdict</w:t>
            </w:r>
          </w:p>
        </w:tc>
      </w:tr>
      <w:tr w:rsidR="00296E35" w:rsidRPr="001C0FC4" w14:paraId="66457A8F" w14:textId="77777777" w:rsidTr="002E3FCC">
        <w:tc>
          <w:tcPr>
            <w:tcW w:w="649" w:type="dxa"/>
            <w:tcBorders>
              <w:top w:val="nil"/>
              <w:left w:val="single" w:sz="4" w:space="0" w:color="auto"/>
              <w:bottom w:val="single" w:sz="4" w:space="0" w:color="auto"/>
              <w:right w:val="single" w:sz="4" w:space="0" w:color="auto"/>
            </w:tcBorders>
          </w:tcPr>
          <w:p w14:paraId="08DFD33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DB6D1E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A04E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602E3E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ECE96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6C31D3C" w14:textId="77777777" w:rsidR="00296E35" w:rsidRPr="001C0FC4" w:rsidRDefault="00296E35" w:rsidP="002E3FCC">
            <w:pPr>
              <w:pStyle w:val="TAH"/>
            </w:pPr>
          </w:p>
        </w:tc>
      </w:tr>
      <w:tr w:rsidR="00296E35" w:rsidRPr="001C0FC4" w14:paraId="0C6FA9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7BB22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6DE206" w14:textId="77777777" w:rsidR="00296E35" w:rsidRPr="001C0FC4" w:rsidRDefault="00296E35" w:rsidP="002E3FCC">
            <w:pPr>
              <w:pStyle w:val="TAL"/>
            </w:pPr>
            <w:r w:rsidRPr="001C0FC4">
              <w:t>Make the UE (MCData Client) send an emergency alert.</w:t>
            </w:r>
          </w:p>
          <w:p w14:paraId="4884DCF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C1CDE7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8E8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D89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231F2D" w14:textId="77777777" w:rsidR="00296E35" w:rsidRPr="001C0FC4" w:rsidRDefault="00296E35" w:rsidP="002E3FCC">
            <w:pPr>
              <w:pStyle w:val="TAC"/>
            </w:pPr>
            <w:r w:rsidRPr="001C0FC4">
              <w:t>-</w:t>
            </w:r>
          </w:p>
        </w:tc>
      </w:tr>
      <w:tr w:rsidR="00296E35" w:rsidRPr="001C0FC4" w14:paraId="4EDF7F7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B8688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78DC699" w14:textId="6330A0DE"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4508BC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249665"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5AA8AF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AA108E8" w14:textId="77777777" w:rsidR="00296E35" w:rsidRPr="001C0FC4" w:rsidRDefault="00296E35" w:rsidP="002E3FCC">
            <w:pPr>
              <w:pStyle w:val="TAC"/>
            </w:pPr>
            <w:r w:rsidRPr="001C0FC4">
              <w:t>P</w:t>
            </w:r>
          </w:p>
        </w:tc>
      </w:tr>
      <w:tr w:rsidR="00296E35" w:rsidRPr="001C0FC4" w14:paraId="3AB6A0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295071" w14:textId="77777777" w:rsidR="00296E35" w:rsidRPr="001C0FC4" w:rsidRDefault="00296E35" w:rsidP="002E3FCC">
            <w:pPr>
              <w:pStyle w:val="TAC"/>
              <w:rPr>
                <w:szCs w:val="18"/>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EFFEDF2" w14:textId="77777777" w:rsidR="00296E35" w:rsidRPr="001C0FC4" w:rsidRDefault="00296E35" w:rsidP="002E3FCC">
            <w:pPr>
              <w:pStyle w:val="TAL"/>
            </w:pPr>
            <w:r w:rsidRPr="001C0FC4">
              <w:t>Check: Does the UE (MCData Client) give the MCData User an indication of success?</w:t>
            </w:r>
          </w:p>
        </w:tc>
        <w:tc>
          <w:tcPr>
            <w:tcW w:w="709" w:type="dxa"/>
            <w:tcBorders>
              <w:top w:val="single" w:sz="4" w:space="0" w:color="auto"/>
              <w:left w:val="single" w:sz="4" w:space="0" w:color="auto"/>
              <w:bottom w:val="single" w:sz="4" w:space="0" w:color="auto"/>
              <w:right w:val="single" w:sz="4" w:space="0" w:color="auto"/>
            </w:tcBorders>
            <w:hideMark/>
          </w:tcPr>
          <w:p w14:paraId="5B5830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C672A" w14:textId="77777777" w:rsidR="00296E35" w:rsidRPr="001C0FC4" w:rsidRDefault="00296E35" w:rsidP="002E3FCC">
            <w:pPr>
              <w:pStyle w:val="TAL"/>
              <w:rPr>
                <w:rFonts w:eastAsia="MS Gothic"/>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4EA107"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848387" w14:textId="77777777" w:rsidR="00296E35" w:rsidRPr="001C0FC4" w:rsidRDefault="00296E35" w:rsidP="002E3FCC">
            <w:pPr>
              <w:pStyle w:val="TAC"/>
            </w:pPr>
            <w:r w:rsidRPr="001C0FC4">
              <w:t>P</w:t>
            </w:r>
          </w:p>
        </w:tc>
      </w:tr>
      <w:tr w:rsidR="00296E35" w:rsidRPr="001C0FC4" w14:paraId="05D0B37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361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33102381" w14:textId="77777777" w:rsidR="00296E35" w:rsidRPr="001C0FC4" w:rsidRDefault="00296E35" w:rsidP="002E3FCC">
            <w:pPr>
              <w:pStyle w:val="TAL"/>
            </w:pPr>
            <w:r w:rsidRPr="001C0FC4">
              <w:t>Make the UE (MCData Client) cancel the emergency alert.</w:t>
            </w:r>
          </w:p>
          <w:p w14:paraId="0D2EC9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6E20D98"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305F14" w14:textId="77777777" w:rsidR="00296E35" w:rsidRPr="001C0FC4" w:rsidRDefault="00296E35" w:rsidP="002E3FCC">
            <w:pPr>
              <w:pStyle w:val="TAL"/>
              <w:rPr>
                <w:szCs w:val="18"/>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BC5A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E70C53" w14:textId="77777777" w:rsidR="00296E35" w:rsidRPr="001C0FC4" w:rsidRDefault="00296E35" w:rsidP="002E3FCC">
            <w:pPr>
              <w:pStyle w:val="TAC"/>
            </w:pPr>
            <w:r w:rsidRPr="001C0FC4">
              <w:t>-</w:t>
            </w:r>
          </w:p>
        </w:tc>
      </w:tr>
      <w:tr w:rsidR="00296E35" w:rsidRPr="001C0FC4" w14:paraId="19932D4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823BAB"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937DB9F" w14:textId="7E3CC991"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7EF14E0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4C737D"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1F734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3A199B8" w14:textId="77777777" w:rsidR="00296E35" w:rsidRPr="001C0FC4" w:rsidRDefault="00296E35" w:rsidP="002E3FCC">
            <w:pPr>
              <w:pStyle w:val="TAC"/>
            </w:pPr>
            <w:r w:rsidRPr="001C0FC4">
              <w:t>P</w:t>
            </w:r>
          </w:p>
        </w:tc>
      </w:tr>
      <w:tr w:rsidR="00296E35" w:rsidRPr="001C0FC4" w14:paraId="5327AE8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E3D5D0E"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345EBBEB" w14:textId="77777777" w:rsidR="00296E35" w:rsidRPr="001C0FC4" w:rsidRDefault="00296E35" w:rsidP="00296E35"/>
    <w:p w14:paraId="315C0887" w14:textId="77777777" w:rsidR="00296E35" w:rsidRPr="001C0FC4" w:rsidRDefault="00296E35" w:rsidP="00296E35">
      <w:pPr>
        <w:pStyle w:val="H6"/>
      </w:pPr>
      <w:r w:rsidRPr="001C0FC4">
        <w:t>6.4.1.3.3</w:t>
      </w:r>
      <w:r w:rsidRPr="001C0FC4">
        <w:tab/>
        <w:t>Specific message contents</w:t>
      </w:r>
    </w:p>
    <w:p w14:paraId="32BFFAEF" w14:textId="10AFAD48" w:rsidR="00296E35" w:rsidRPr="001C0FC4" w:rsidRDefault="00296E35" w:rsidP="00296E35">
      <w:pPr>
        <w:pStyle w:val="TH"/>
      </w:pPr>
      <w:r w:rsidRPr="001C0FC4">
        <w:t>Table 6.4.1.3.3-1: SIP MESSAGE from the UE (step 2, Table 6.4.1.3.2-1;</w:t>
      </w:r>
      <w:r w:rsidRPr="001C0FC4">
        <w:br/>
        <w:t xml:space="preserve">step 2, TS </w:t>
      </w:r>
      <w:r>
        <w:t>37.579</w:t>
      </w:r>
      <w:r w:rsidRPr="001C0FC4">
        <w:t>-1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4FBC332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0A7F24" w14:textId="51F13359" w:rsidR="00296E35" w:rsidRPr="001C0FC4" w:rsidRDefault="00296E35" w:rsidP="002E3FCC">
            <w:pPr>
              <w:pStyle w:val="TAL"/>
            </w:pPr>
            <w:r w:rsidRPr="001C0FC4">
              <w:t xml:space="preserve">Derivation Path: TS </w:t>
            </w:r>
            <w:r>
              <w:t>37.579</w:t>
            </w:r>
            <w:r w:rsidRPr="001C0FC4">
              <w:t>-1 [2], Table 5.5.2.7.1-1, condition LOCATION-INFO</w:t>
            </w:r>
          </w:p>
        </w:tc>
      </w:tr>
      <w:tr w:rsidR="00296E35" w:rsidRPr="001C0FC4" w14:paraId="63BB243F"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020396BF"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5EBAD19C"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40083EAB"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58ED4E"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4994923E" w14:textId="77777777" w:rsidR="00296E35" w:rsidRPr="001C0FC4" w:rsidRDefault="00296E35" w:rsidP="002E3FCC">
            <w:pPr>
              <w:pStyle w:val="TAH"/>
            </w:pPr>
            <w:r w:rsidRPr="001C0FC4">
              <w:t>Condition</w:t>
            </w:r>
          </w:p>
        </w:tc>
      </w:tr>
      <w:tr w:rsidR="00296E35" w:rsidRPr="001C0FC4" w14:paraId="4925CA7A"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1D6A68E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47C5A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5A7680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1B00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AE4BC" w14:textId="77777777" w:rsidR="00296E35" w:rsidRPr="001C0FC4" w:rsidRDefault="00296E35" w:rsidP="002E3FCC">
            <w:pPr>
              <w:pStyle w:val="TAL"/>
            </w:pPr>
          </w:p>
        </w:tc>
      </w:tr>
      <w:tr w:rsidR="00296E35" w:rsidRPr="001C0FC4" w14:paraId="4DFFE562"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49D57D6A"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1E393635"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13E15BE9"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78FA6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6CE5FBF5" w14:textId="77777777" w:rsidR="00296E35" w:rsidRPr="001C0FC4" w:rsidRDefault="00296E35" w:rsidP="002E3FCC">
            <w:pPr>
              <w:pStyle w:val="TAL"/>
            </w:pPr>
          </w:p>
        </w:tc>
      </w:tr>
      <w:tr w:rsidR="00296E35" w:rsidRPr="001C0FC4" w14:paraId="4718F221"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6D0FB259"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0E39E0B1" w14:textId="77777777" w:rsidR="00296E35" w:rsidRPr="001C0FC4" w:rsidRDefault="00296E35" w:rsidP="002E3FCC">
            <w:pPr>
              <w:pStyle w:val="TAL"/>
            </w:pPr>
            <w:r w:rsidRPr="001C0FC4">
              <w:t>MCData-Info as described in Table 6.4.1.3.3-2</w:t>
            </w:r>
          </w:p>
        </w:tc>
        <w:tc>
          <w:tcPr>
            <w:tcW w:w="1986" w:type="dxa"/>
            <w:tcBorders>
              <w:top w:val="single" w:sz="4" w:space="0" w:color="auto"/>
              <w:left w:val="single" w:sz="4" w:space="0" w:color="auto"/>
              <w:bottom w:val="single" w:sz="4" w:space="0" w:color="auto"/>
              <w:right w:val="single" w:sz="4" w:space="0" w:color="auto"/>
            </w:tcBorders>
          </w:tcPr>
          <w:p w14:paraId="5D6DB08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1B11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80F3E2" w14:textId="77777777" w:rsidR="00296E35" w:rsidRPr="001C0FC4" w:rsidRDefault="00296E35" w:rsidP="002E3FCC">
            <w:pPr>
              <w:pStyle w:val="TAL"/>
            </w:pPr>
          </w:p>
        </w:tc>
      </w:tr>
      <w:tr w:rsidR="00296E35" w:rsidRPr="001C0FC4" w14:paraId="34C0635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230DAB57"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5E72E9CB"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797FEBA2"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3B7F8C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38451E" w14:textId="77777777" w:rsidR="00296E35" w:rsidRPr="001C0FC4" w:rsidRDefault="00296E35" w:rsidP="002E3FCC">
            <w:pPr>
              <w:pStyle w:val="TAL"/>
            </w:pPr>
          </w:p>
        </w:tc>
      </w:tr>
      <w:tr w:rsidR="00296E35" w:rsidRPr="001C0FC4" w14:paraId="55D41E93"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3B0F45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4699F290" w14:textId="77777777" w:rsidR="00296E35" w:rsidRPr="001C0FC4" w:rsidRDefault="00296E35" w:rsidP="002E3FCC">
            <w:pPr>
              <w:pStyle w:val="TAL"/>
            </w:pPr>
            <w:r w:rsidRPr="001C0FC4">
              <w:t>Location-info as described in Table 6.4.1.3.3-3</w:t>
            </w:r>
          </w:p>
        </w:tc>
        <w:tc>
          <w:tcPr>
            <w:tcW w:w="1986" w:type="dxa"/>
            <w:tcBorders>
              <w:top w:val="single" w:sz="4" w:space="0" w:color="auto"/>
              <w:left w:val="single" w:sz="4" w:space="0" w:color="auto"/>
              <w:bottom w:val="single" w:sz="4" w:space="0" w:color="auto"/>
              <w:right w:val="single" w:sz="4" w:space="0" w:color="auto"/>
            </w:tcBorders>
          </w:tcPr>
          <w:p w14:paraId="1AFB530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AE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A66DEE" w14:textId="77777777" w:rsidR="00296E35" w:rsidRPr="001C0FC4" w:rsidRDefault="00296E35" w:rsidP="002E3FCC">
            <w:pPr>
              <w:pStyle w:val="TAL"/>
            </w:pPr>
          </w:p>
        </w:tc>
      </w:tr>
    </w:tbl>
    <w:p w14:paraId="45A5C272" w14:textId="77777777" w:rsidR="00296E35" w:rsidRPr="001C0FC4" w:rsidRDefault="00296E35" w:rsidP="00296E35"/>
    <w:p w14:paraId="03216F7A" w14:textId="77777777" w:rsidR="00296E35" w:rsidRPr="001C0FC4" w:rsidRDefault="00296E35" w:rsidP="00296E35">
      <w:pPr>
        <w:pStyle w:val="TH"/>
        <w:rPr>
          <w:rFonts w:eastAsia="SimSun"/>
        </w:rPr>
      </w:pPr>
      <w:r w:rsidRPr="001C0FC4">
        <w:rPr>
          <w:rFonts w:eastAsia="SimSun"/>
        </w:rPr>
        <w:t xml:space="preserve">Table </w:t>
      </w:r>
      <w:r w:rsidRPr="001C0FC4">
        <w:t>6.4.1.3.3-2</w:t>
      </w:r>
      <w:r w:rsidRPr="001C0FC4">
        <w:rPr>
          <w:rFonts w:eastAsia="SimSun"/>
        </w:rPr>
        <w:t xml:space="preserve">: </w:t>
      </w:r>
      <w:r w:rsidRPr="001C0FC4">
        <w:rPr>
          <w:rFonts w:eastAsia="SimSun"/>
          <w:lang w:eastAsia="ko-KR"/>
        </w:rPr>
        <w:t>MCData-Info in SIP MESSAGE</w:t>
      </w:r>
      <w:r w:rsidRPr="001C0FC4">
        <w:rPr>
          <w:rFonts w:eastAsia="SimSun"/>
        </w:rPr>
        <w:t xml:space="preserv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1882D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BE498D" w14:textId="4B6BB3EB"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3ABAB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6029B3"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2CAFB1"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5CE6D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1112F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C113211" w14:textId="77777777" w:rsidR="00296E35" w:rsidRPr="001C0FC4" w:rsidRDefault="00296E35" w:rsidP="002E3FCC">
            <w:pPr>
              <w:pStyle w:val="TAH"/>
              <w:rPr>
                <w:rFonts w:eastAsia="SimSun"/>
              </w:rPr>
            </w:pPr>
            <w:r w:rsidRPr="001C0FC4">
              <w:rPr>
                <w:rFonts w:eastAsia="SimSun"/>
              </w:rPr>
              <w:t>Condition</w:t>
            </w:r>
          </w:p>
        </w:tc>
      </w:tr>
      <w:tr w:rsidR="00296E35" w:rsidRPr="001C0FC4" w14:paraId="7B1672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833285"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35EA70"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FA786"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57A9B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BADF180" w14:textId="77777777" w:rsidR="00296E35" w:rsidRPr="001C0FC4" w:rsidRDefault="00296E35" w:rsidP="002E3FCC">
            <w:pPr>
              <w:pStyle w:val="TAL"/>
              <w:rPr>
                <w:rFonts w:eastAsia="SimSun"/>
              </w:rPr>
            </w:pPr>
          </w:p>
        </w:tc>
      </w:tr>
      <w:tr w:rsidR="00296E35" w:rsidRPr="001C0FC4" w14:paraId="74579C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D98AD"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B46DE5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8CBAF7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917C44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D25D71" w14:textId="77777777" w:rsidR="00296E35" w:rsidRPr="001C0FC4" w:rsidRDefault="00296E35" w:rsidP="002E3FCC">
            <w:pPr>
              <w:pStyle w:val="TAL"/>
              <w:rPr>
                <w:rFonts w:eastAsia="SimSun"/>
              </w:rPr>
            </w:pPr>
          </w:p>
        </w:tc>
      </w:tr>
      <w:tr w:rsidR="00296E35" w:rsidRPr="001C0FC4" w14:paraId="2163B8A6" w14:textId="77777777" w:rsidTr="002E3FCC">
        <w:tc>
          <w:tcPr>
            <w:tcW w:w="2837" w:type="dxa"/>
            <w:tcBorders>
              <w:top w:val="single" w:sz="4" w:space="0" w:color="auto"/>
              <w:left w:val="single" w:sz="4" w:space="0" w:color="auto"/>
              <w:bottom w:val="single" w:sz="4" w:space="0" w:color="auto"/>
              <w:right w:val="single" w:sz="4" w:space="0" w:color="auto"/>
            </w:tcBorders>
          </w:tcPr>
          <w:p w14:paraId="602E166F"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31F84A7"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B30DCD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C9462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954ACF" w14:textId="77777777" w:rsidR="00296E35" w:rsidRPr="001C0FC4" w:rsidRDefault="00296E35" w:rsidP="002E3FCC">
            <w:pPr>
              <w:pStyle w:val="TAL"/>
              <w:rPr>
                <w:rFonts w:eastAsia="SimSun"/>
              </w:rPr>
            </w:pPr>
          </w:p>
        </w:tc>
      </w:tr>
      <w:tr w:rsidR="00296E35" w:rsidRPr="001C0FC4" w14:paraId="6486F0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F7CCB"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C532BF9"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DCABA17" w14:textId="63D93788"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3551B48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7BDBE" w14:textId="77777777" w:rsidR="00296E35" w:rsidRPr="001C0FC4" w:rsidRDefault="00296E35" w:rsidP="002E3FCC">
            <w:pPr>
              <w:pStyle w:val="TAL"/>
              <w:rPr>
                <w:rFonts w:eastAsia="SimSun"/>
              </w:rPr>
            </w:pPr>
          </w:p>
        </w:tc>
      </w:tr>
    </w:tbl>
    <w:p w14:paraId="27D571D7" w14:textId="77777777" w:rsidR="00296E35" w:rsidRPr="001C0FC4" w:rsidRDefault="00296E35" w:rsidP="00296E35"/>
    <w:p w14:paraId="427D125B" w14:textId="77777777" w:rsidR="00296E35" w:rsidRPr="001C0FC4" w:rsidRDefault="00296E35" w:rsidP="00296E35">
      <w:pPr>
        <w:pStyle w:val="TH"/>
      </w:pPr>
      <w:r w:rsidRPr="001C0FC4">
        <w:t>Table 6.4.1.3.3-3: Location-Info in SIP MESSAGE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C43054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3361150" w14:textId="33C3C185" w:rsidR="00296E35" w:rsidRPr="001C0FC4" w:rsidRDefault="00296E35" w:rsidP="002E3FCC">
            <w:pPr>
              <w:pStyle w:val="TAL"/>
              <w:rPr>
                <w:szCs w:val="18"/>
              </w:rPr>
            </w:pPr>
            <w:r w:rsidRPr="001C0FC4">
              <w:t xml:space="preserve">Derivation Path: TS </w:t>
            </w:r>
            <w:r>
              <w:t>37.579</w:t>
            </w:r>
            <w:r w:rsidRPr="001C0FC4">
              <w:t>-1 [2], Table 5.5.3.4.1-3</w:t>
            </w:r>
          </w:p>
        </w:tc>
      </w:tr>
      <w:tr w:rsidR="00296E35" w:rsidRPr="001C0FC4" w14:paraId="408F70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2D4444"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A09A46"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54B6AC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94B941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37CA9EA" w14:textId="77777777" w:rsidR="00296E35" w:rsidRPr="001C0FC4" w:rsidRDefault="00296E35" w:rsidP="002E3FCC">
            <w:pPr>
              <w:pStyle w:val="TAH"/>
            </w:pPr>
            <w:r w:rsidRPr="001C0FC4">
              <w:t>Condition</w:t>
            </w:r>
          </w:p>
        </w:tc>
      </w:tr>
      <w:tr w:rsidR="00296E35" w:rsidRPr="001C0FC4" w14:paraId="71C66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DC511E" w14:textId="77777777" w:rsidR="00296E35" w:rsidRPr="001C0FC4" w:rsidRDefault="00296E35" w:rsidP="002E3FCC">
            <w:pPr>
              <w:pStyle w:val="TAL"/>
            </w:pPr>
            <w:r w:rsidRPr="001C0FC4">
              <w:t>location-info</w:t>
            </w:r>
          </w:p>
        </w:tc>
        <w:tc>
          <w:tcPr>
            <w:tcW w:w="2126" w:type="dxa"/>
            <w:tcBorders>
              <w:top w:val="single" w:sz="4" w:space="0" w:color="auto"/>
              <w:left w:val="single" w:sz="4" w:space="0" w:color="auto"/>
              <w:bottom w:val="single" w:sz="4" w:space="0" w:color="auto"/>
              <w:right w:val="single" w:sz="4" w:space="0" w:color="auto"/>
            </w:tcBorders>
          </w:tcPr>
          <w:p w14:paraId="7420CB9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2EEB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039A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54301C" w14:textId="77777777" w:rsidR="00296E35" w:rsidRPr="001C0FC4" w:rsidRDefault="00296E35" w:rsidP="002E3FCC">
            <w:pPr>
              <w:pStyle w:val="TAL"/>
            </w:pPr>
          </w:p>
        </w:tc>
      </w:tr>
      <w:tr w:rsidR="00296E35" w:rsidRPr="001C0FC4" w14:paraId="6B339E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8833AE" w14:textId="77777777" w:rsidR="00296E35" w:rsidRPr="001C0FC4" w:rsidRDefault="00296E35" w:rsidP="002E3FCC">
            <w:pPr>
              <w:pStyle w:val="TAL"/>
            </w:pPr>
            <w:r w:rsidRPr="001C0FC4">
              <w:t xml:space="preserve">  Report</w:t>
            </w:r>
          </w:p>
        </w:tc>
        <w:tc>
          <w:tcPr>
            <w:tcW w:w="2126" w:type="dxa"/>
            <w:tcBorders>
              <w:top w:val="single" w:sz="4" w:space="0" w:color="auto"/>
              <w:left w:val="single" w:sz="4" w:space="0" w:color="auto"/>
              <w:bottom w:val="single" w:sz="4" w:space="0" w:color="auto"/>
              <w:right w:val="single" w:sz="4" w:space="0" w:color="auto"/>
            </w:tcBorders>
          </w:tcPr>
          <w:p w14:paraId="7B3373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FEC68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819CA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6426DC" w14:textId="77777777" w:rsidR="00296E35" w:rsidRPr="001C0FC4" w:rsidRDefault="00296E35" w:rsidP="002E3FCC">
            <w:pPr>
              <w:pStyle w:val="TAL"/>
            </w:pPr>
          </w:p>
        </w:tc>
      </w:tr>
      <w:tr w:rsidR="00296E35" w:rsidRPr="001C0FC4" w14:paraId="543B27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53EFB6" w14:textId="77777777" w:rsidR="00296E35" w:rsidRPr="001C0FC4" w:rsidRDefault="00296E35" w:rsidP="002E3FCC">
            <w:pPr>
              <w:pStyle w:val="TAL"/>
            </w:pPr>
            <w:r w:rsidRPr="001C0FC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D1FEBE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AA3E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394E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5EF53" w14:textId="77777777" w:rsidR="00296E35" w:rsidRPr="001C0FC4" w:rsidRDefault="00296E35" w:rsidP="002E3FCC">
            <w:pPr>
              <w:pStyle w:val="TAL"/>
            </w:pPr>
          </w:p>
        </w:tc>
      </w:tr>
      <w:tr w:rsidR="00296E35" w:rsidRPr="001C0FC4" w14:paraId="438C8BD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53C9D" w14:textId="77777777" w:rsidR="00296E35" w:rsidRPr="001C0FC4" w:rsidRDefault="00296E35" w:rsidP="002E3FCC">
            <w:pPr>
              <w:pStyle w:val="TAL"/>
            </w:pPr>
            <w:r w:rsidRPr="001C0FC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D0343A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4737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34C7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D4A361" w14:textId="77777777" w:rsidR="00296E35" w:rsidRPr="001C0FC4" w:rsidRDefault="00296E35" w:rsidP="002E3FCC">
            <w:pPr>
              <w:pStyle w:val="TAL"/>
            </w:pPr>
          </w:p>
        </w:tc>
      </w:tr>
      <w:tr w:rsidR="00296E35" w:rsidRPr="001C0FC4" w14:paraId="632CB3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DD9B83" w14:textId="77777777" w:rsidR="00296E35" w:rsidRPr="001C0FC4" w:rsidRDefault="00296E35" w:rsidP="002E3FCC">
            <w:pPr>
              <w:pStyle w:val="TAL"/>
            </w:pPr>
            <w:r w:rsidRPr="001C0FC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DA3B35A" w14:textId="77777777" w:rsidR="00296E35" w:rsidRPr="001C0FC4" w:rsidRDefault="00296E35" w:rsidP="002E3FCC">
            <w:pPr>
              <w:pStyle w:val="TAL"/>
            </w:pPr>
            <w:r w:rsidRPr="001C0FC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245777" w14:textId="7E0BB37E"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193C63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21998" w14:textId="77777777" w:rsidR="00296E35" w:rsidRPr="001C0FC4" w:rsidRDefault="00296E35" w:rsidP="002E3FCC">
            <w:pPr>
              <w:pStyle w:val="TAL"/>
            </w:pPr>
          </w:p>
        </w:tc>
      </w:tr>
      <w:tr w:rsidR="00296E35" w:rsidRPr="001C0FC4" w14:paraId="6EEDF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6D3E8" w14:textId="77777777" w:rsidR="00296E35" w:rsidRPr="001C0FC4" w:rsidRDefault="00296E35" w:rsidP="002E3FCC">
            <w:pPr>
              <w:pStyle w:val="TAL"/>
            </w:pPr>
            <w:r w:rsidRPr="001C0FC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665C43B2" w14:textId="77777777" w:rsidR="00296E35" w:rsidRPr="001C0FC4" w:rsidRDefault="00296E35" w:rsidP="002E3FCC">
            <w:pPr>
              <w:pStyle w:val="TAL"/>
            </w:pPr>
            <w:r w:rsidRPr="001C0FC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9DEA63" w14:textId="56392AF3"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5135D94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DDD981" w14:textId="77777777" w:rsidR="00296E35" w:rsidRPr="001C0FC4" w:rsidRDefault="00296E35" w:rsidP="002E3FCC">
            <w:pPr>
              <w:pStyle w:val="TAL"/>
            </w:pPr>
          </w:p>
        </w:tc>
      </w:tr>
    </w:tbl>
    <w:p w14:paraId="3A929343" w14:textId="77777777" w:rsidR="00296E35" w:rsidRPr="001C0FC4" w:rsidRDefault="00296E35" w:rsidP="00296E35"/>
    <w:p w14:paraId="242855D2" w14:textId="096E9903" w:rsidR="00296E35" w:rsidRPr="001C0FC4" w:rsidRDefault="00296E35" w:rsidP="00296E35">
      <w:pPr>
        <w:pStyle w:val="TH"/>
        <w:rPr>
          <w:rFonts w:eastAsia="SimSun"/>
        </w:rPr>
      </w:pPr>
      <w:r w:rsidRPr="001C0FC4">
        <w:rPr>
          <w:rFonts w:eastAsia="SimSun"/>
        </w:rPr>
        <w:t xml:space="preserve">Table </w:t>
      </w:r>
      <w:r w:rsidRPr="001C0FC4">
        <w:t>6.4.1.3.3-4</w:t>
      </w:r>
      <w:r w:rsidRPr="001C0FC4">
        <w:rPr>
          <w:rFonts w:eastAsia="SimSun"/>
        </w:rPr>
        <w:t>: SIP MESSAGE from the SS (step 2,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59467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A712305" w14:textId="1A77C2E8"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66A2A3E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F1204A"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70A7A6"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DC7361"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6D43358A"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4669DF27" w14:textId="77777777" w:rsidR="00296E35" w:rsidRPr="001C0FC4" w:rsidRDefault="00296E35" w:rsidP="002E3FCC">
            <w:pPr>
              <w:pStyle w:val="TAH"/>
              <w:rPr>
                <w:rFonts w:eastAsia="SimSun"/>
              </w:rPr>
            </w:pPr>
            <w:r w:rsidRPr="001C0FC4">
              <w:rPr>
                <w:rFonts w:eastAsia="SimSun"/>
              </w:rPr>
              <w:t>Condition</w:t>
            </w:r>
          </w:p>
        </w:tc>
      </w:tr>
      <w:tr w:rsidR="00296E35" w:rsidRPr="001C0FC4" w14:paraId="6857323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777CE3"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6AFED65F"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4D72E668"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BFE133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33692F" w14:textId="77777777" w:rsidR="00296E35" w:rsidRPr="001C0FC4" w:rsidRDefault="00296E35" w:rsidP="002E3FCC">
            <w:pPr>
              <w:pStyle w:val="TAL"/>
              <w:rPr>
                <w:rFonts w:eastAsia="SimSun"/>
              </w:rPr>
            </w:pPr>
          </w:p>
        </w:tc>
      </w:tr>
      <w:tr w:rsidR="00296E35" w:rsidRPr="001C0FC4" w14:paraId="24F5361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EA22D"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1080A6"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60243426"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7F1797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5CD6DAC" w14:textId="77777777" w:rsidR="00296E35" w:rsidRPr="001C0FC4" w:rsidRDefault="00296E35" w:rsidP="002E3FCC">
            <w:pPr>
              <w:pStyle w:val="TAL"/>
              <w:rPr>
                <w:rFonts w:eastAsia="SimSun"/>
              </w:rPr>
            </w:pPr>
          </w:p>
        </w:tc>
      </w:tr>
      <w:tr w:rsidR="00296E35" w:rsidRPr="001C0FC4" w14:paraId="4C946B3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295C62"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CA0CBE" w14:textId="77777777" w:rsidR="00296E35" w:rsidRPr="001C0FC4" w:rsidRDefault="00296E35" w:rsidP="002E3FCC">
            <w:pPr>
              <w:pStyle w:val="TAL"/>
              <w:rPr>
                <w:rFonts w:eastAsia="SimSun"/>
                <w:color w:val="000000"/>
              </w:rPr>
            </w:pPr>
            <w:r w:rsidRPr="001C0FC4">
              <w:t>MCData-Info as described in Table 6.4.1.3.3-5</w:t>
            </w:r>
          </w:p>
        </w:tc>
        <w:tc>
          <w:tcPr>
            <w:tcW w:w="2126" w:type="dxa"/>
            <w:tcBorders>
              <w:top w:val="single" w:sz="4" w:space="0" w:color="auto"/>
              <w:left w:val="single" w:sz="4" w:space="0" w:color="auto"/>
              <w:bottom w:val="single" w:sz="4" w:space="0" w:color="auto"/>
              <w:right w:val="single" w:sz="4" w:space="0" w:color="auto"/>
            </w:tcBorders>
          </w:tcPr>
          <w:p w14:paraId="3957B9A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57A135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74491A6" w14:textId="77777777" w:rsidR="00296E35" w:rsidRPr="001C0FC4" w:rsidRDefault="00296E35" w:rsidP="002E3FCC">
            <w:pPr>
              <w:pStyle w:val="TAL"/>
              <w:rPr>
                <w:rFonts w:eastAsia="SimSun"/>
              </w:rPr>
            </w:pPr>
          </w:p>
        </w:tc>
      </w:tr>
    </w:tbl>
    <w:p w14:paraId="74E10120" w14:textId="77777777" w:rsidR="00296E35" w:rsidRPr="001C0FC4" w:rsidRDefault="00296E35" w:rsidP="00296E35"/>
    <w:p w14:paraId="76F53004" w14:textId="77777777" w:rsidR="00296E35" w:rsidRPr="001C0FC4" w:rsidRDefault="00296E35" w:rsidP="00296E35">
      <w:pPr>
        <w:pStyle w:val="TH"/>
        <w:rPr>
          <w:rFonts w:eastAsia="SimSun"/>
        </w:rPr>
      </w:pPr>
      <w:r w:rsidRPr="001C0FC4">
        <w:rPr>
          <w:rFonts w:eastAsia="SimSun"/>
        </w:rPr>
        <w:t xml:space="preserve">Table </w:t>
      </w:r>
      <w:r w:rsidRPr="001C0FC4">
        <w:t>6.4.1.3.3-5</w:t>
      </w:r>
      <w:r w:rsidRPr="001C0FC4">
        <w:rPr>
          <w:rFonts w:eastAsia="SimSun"/>
        </w:rPr>
        <w:t xml:space="preserve">: MCData-Info in SIP MESSAGE (Table </w:t>
      </w:r>
      <w:r w:rsidRPr="001C0FC4">
        <w:t>6.4.1.3.3-4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00CB4C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01259" w14:textId="7B47439F"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62A73B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8004F7"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B6D4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ACAFEF"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7E64DED"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948385D" w14:textId="77777777" w:rsidR="00296E35" w:rsidRPr="001C0FC4" w:rsidRDefault="00296E35" w:rsidP="002E3FCC">
            <w:pPr>
              <w:pStyle w:val="TAH"/>
              <w:rPr>
                <w:rFonts w:eastAsia="SimSun"/>
              </w:rPr>
            </w:pPr>
            <w:r w:rsidRPr="001C0FC4">
              <w:rPr>
                <w:rFonts w:eastAsia="SimSun"/>
              </w:rPr>
              <w:t>Condition</w:t>
            </w:r>
          </w:p>
        </w:tc>
      </w:tr>
      <w:tr w:rsidR="00296E35" w:rsidRPr="001C0FC4" w14:paraId="77844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A73C12"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EB85B4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1936D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EAAFC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F568" w14:textId="77777777" w:rsidR="00296E35" w:rsidRPr="001C0FC4" w:rsidRDefault="00296E35" w:rsidP="002E3FCC">
            <w:pPr>
              <w:pStyle w:val="TAL"/>
              <w:rPr>
                <w:rFonts w:eastAsia="SimSun"/>
              </w:rPr>
            </w:pPr>
          </w:p>
        </w:tc>
      </w:tr>
      <w:tr w:rsidR="00296E35" w:rsidRPr="001C0FC4" w14:paraId="03E49B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72140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87729C9"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E8AC44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99DEB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6011DE4" w14:textId="77777777" w:rsidR="00296E35" w:rsidRPr="001C0FC4" w:rsidRDefault="00296E35" w:rsidP="002E3FCC">
            <w:pPr>
              <w:pStyle w:val="TAL"/>
              <w:rPr>
                <w:rFonts w:eastAsia="SimSun"/>
              </w:rPr>
            </w:pPr>
          </w:p>
        </w:tc>
      </w:tr>
      <w:tr w:rsidR="00296E35" w:rsidRPr="001C0FC4" w14:paraId="04A03B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8127A"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629CA95"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2C4D7E2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3ECCD8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963C9E" w14:textId="77777777" w:rsidR="00296E35" w:rsidRPr="001C0FC4" w:rsidRDefault="00296E35" w:rsidP="002E3FCC">
            <w:pPr>
              <w:pStyle w:val="TAL"/>
              <w:rPr>
                <w:rFonts w:eastAsia="SimSun"/>
              </w:rPr>
            </w:pPr>
          </w:p>
        </w:tc>
      </w:tr>
      <w:tr w:rsidR="00296E35" w:rsidRPr="001C0FC4" w14:paraId="68C8DE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0B6659"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A6229DD" w14:textId="77777777" w:rsidR="00296E35" w:rsidRPr="001C0FC4" w:rsidRDefault="00296E35" w:rsidP="002E3FCC">
            <w:pPr>
              <w:pStyle w:val="TAL"/>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2ECF2B5" w14:textId="54578B94"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5727C10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25EB84" w14:textId="77777777" w:rsidR="00296E35" w:rsidRPr="001C0FC4" w:rsidRDefault="00296E35" w:rsidP="002E3FCC">
            <w:pPr>
              <w:pStyle w:val="TAL"/>
              <w:rPr>
                <w:rFonts w:eastAsia="SimSun"/>
              </w:rPr>
            </w:pPr>
          </w:p>
        </w:tc>
      </w:tr>
      <w:tr w:rsidR="00296E35" w:rsidRPr="001C0FC4" w14:paraId="2BE615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117863"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2446D1F"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361AFB2E" w14:textId="3AEC26D7"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4422E10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920017F" w14:textId="77777777" w:rsidR="00296E35" w:rsidRPr="001C0FC4" w:rsidRDefault="00296E35" w:rsidP="002E3FCC">
            <w:pPr>
              <w:pStyle w:val="TAL"/>
              <w:rPr>
                <w:rFonts w:eastAsia="SimSun"/>
              </w:rPr>
            </w:pPr>
          </w:p>
        </w:tc>
      </w:tr>
      <w:tr w:rsidR="00296E35" w:rsidRPr="001C0FC4" w14:paraId="04DC39D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4E0B57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2B9F7B3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45C72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F671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625ED1" w14:textId="77777777" w:rsidR="00296E35" w:rsidRPr="001C0FC4" w:rsidRDefault="00296E35" w:rsidP="002E3FCC">
            <w:pPr>
              <w:pStyle w:val="TAL"/>
              <w:rPr>
                <w:rFonts w:eastAsia="SimSun"/>
              </w:rPr>
            </w:pPr>
          </w:p>
        </w:tc>
      </w:tr>
      <w:tr w:rsidR="00296E35" w:rsidRPr="001C0FC4" w14:paraId="73BED3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A4A722"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AAC80A5"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06D003C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2C8D0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92A384E" w14:textId="77777777" w:rsidR="00296E35" w:rsidRPr="001C0FC4" w:rsidRDefault="00296E35" w:rsidP="002E3FCC">
            <w:pPr>
              <w:pStyle w:val="TAL"/>
              <w:rPr>
                <w:rFonts w:eastAsia="SimSun"/>
              </w:rPr>
            </w:pPr>
          </w:p>
        </w:tc>
      </w:tr>
    </w:tbl>
    <w:p w14:paraId="7AB8C3E2" w14:textId="77777777" w:rsidR="00296E35" w:rsidRPr="001C0FC4" w:rsidRDefault="00296E35" w:rsidP="00296E35"/>
    <w:p w14:paraId="1D3FA13A" w14:textId="211252A4" w:rsidR="00296E35" w:rsidRPr="001C0FC4" w:rsidRDefault="00296E35" w:rsidP="00296E35">
      <w:pPr>
        <w:pStyle w:val="TH"/>
      </w:pPr>
      <w:r w:rsidRPr="001C0FC4">
        <w:t xml:space="preserve">Table 6.4.1.3.3-6: SIP MESSAGE from the UE (step 5, Table 6.4.1.3.2-1; </w:t>
      </w:r>
      <w:r w:rsidRPr="001C0FC4">
        <w:br/>
        <w:t xml:space="preserve">step 2, TS </w:t>
      </w:r>
      <w:r>
        <w:t>37.579</w:t>
      </w:r>
      <w:r w:rsidRPr="001C0FC4">
        <w:t>-1 [2] Table 5.3.30.3-1)</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96E35" w:rsidRPr="001C0FC4" w14:paraId="2F32824A"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2D18E5BE" w14:textId="2C5514A8" w:rsidR="00296E35" w:rsidRPr="001C0FC4" w:rsidRDefault="00296E35" w:rsidP="002E3FCC">
            <w:pPr>
              <w:pStyle w:val="TAL"/>
            </w:pPr>
            <w:r w:rsidRPr="001C0FC4">
              <w:t xml:space="preserve">Derivation Path: TS </w:t>
            </w:r>
            <w:r>
              <w:t>37.579</w:t>
            </w:r>
            <w:r w:rsidRPr="001C0FC4">
              <w:t>-1 [2], Table 5.5.2.7.1-1</w:t>
            </w:r>
          </w:p>
        </w:tc>
      </w:tr>
      <w:tr w:rsidR="00296E35" w:rsidRPr="001C0FC4" w14:paraId="5808755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FBD29AC" w14:textId="77777777" w:rsidR="00296E35" w:rsidRPr="001C0FC4" w:rsidRDefault="00296E35" w:rsidP="002E3FCC">
            <w:pPr>
              <w:pStyle w:val="TAH"/>
            </w:pPr>
            <w:r w:rsidRPr="001C0FC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F48EB0" w14:textId="77777777" w:rsidR="00296E35" w:rsidRPr="001C0FC4" w:rsidRDefault="00296E35" w:rsidP="002E3FCC">
            <w:pPr>
              <w:pStyle w:val="TAH"/>
            </w:pPr>
            <w:r w:rsidRPr="001C0FC4">
              <w:t>Value/remark</w:t>
            </w:r>
          </w:p>
        </w:tc>
        <w:tc>
          <w:tcPr>
            <w:tcW w:w="1985" w:type="dxa"/>
            <w:tcBorders>
              <w:top w:val="single" w:sz="4" w:space="0" w:color="auto"/>
              <w:left w:val="single" w:sz="4" w:space="0" w:color="auto"/>
              <w:bottom w:val="single" w:sz="4" w:space="0" w:color="auto"/>
              <w:right w:val="single" w:sz="4" w:space="0" w:color="auto"/>
            </w:tcBorders>
            <w:hideMark/>
          </w:tcPr>
          <w:p w14:paraId="7F12E2A8" w14:textId="77777777" w:rsidR="00296E35" w:rsidRPr="001C0FC4" w:rsidRDefault="00296E35" w:rsidP="002E3FCC">
            <w:pPr>
              <w:pStyle w:val="TAH"/>
            </w:pPr>
            <w:r w:rsidRPr="001C0FC4">
              <w:t>Comment</w:t>
            </w:r>
          </w:p>
        </w:tc>
        <w:tc>
          <w:tcPr>
            <w:tcW w:w="1417" w:type="dxa"/>
            <w:tcBorders>
              <w:top w:val="single" w:sz="4" w:space="0" w:color="auto"/>
              <w:left w:val="single" w:sz="4" w:space="0" w:color="auto"/>
              <w:bottom w:val="single" w:sz="4" w:space="0" w:color="auto"/>
              <w:right w:val="single" w:sz="4" w:space="0" w:color="auto"/>
            </w:tcBorders>
            <w:hideMark/>
          </w:tcPr>
          <w:p w14:paraId="128E3661" w14:textId="77777777" w:rsidR="00296E35" w:rsidRPr="001C0FC4" w:rsidRDefault="00296E35" w:rsidP="002E3FCC">
            <w:pPr>
              <w:pStyle w:val="TAH"/>
            </w:pPr>
            <w:r w:rsidRPr="001C0FC4">
              <w:t>Reference</w:t>
            </w:r>
          </w:p>
        </w:tc>
        <w:tc>
          <w:tcPr>
            <w:tcW w:w="1276" w:type="dxa"/>
            <w:tcBorders>
              <w:top w:val="single" w:sz="4" w:space="0" w:color="auto"/>
              <w:left w:val="single" w:sz="4" w:space="0" w:color="auto"/>
              <w:bottom w:val="single" w:sz="4" w:space="0" w:color="auto"/>
              <w:right w:val="single" w:sz="4" w:space="0" w:color="auto"/>
            </w:tcBorders>
            <w:hideMark/>
          </w:tcPr>
          <w:p w14:paraId="74C8D7B7" w14:textId="77777777" w:rsidR="00296E35" w:rsidRPr="001C0FC4" w:rsidRDefault="00296E35" w:rsidP="002E3FCC">
            <w:pPr>
              <w:pStyle w:val="TAH"/>
            </w:pPr>
            <w:r w:rsidRPr="001C0FC4">
              <w:t>Condition</w:t>
            </w:r>
          </w:p>
        </w:tc>
      </w:tr>
      <w:tr w:rsidR="00296E35" w:rsidRPr="001C0FC4" w14:paraId="6AC2184E"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789D614" w14:textId="77777777" w:rsidR="00296E35" w:rsidRPr="001C0FC4" w:rsidRDefault="00296E35" w:rsidP="002E3FCC">
            <w:pPr>
              <w:pStyle w:val="TAL"/>
              <w:rPr>
                <w:b/>
              </w:rPr>
            </w:pPr>
            <w:r w:rsidRPr="001C0FC4">
              <w:rPr>
                <w:b/>
              </w:rPr>
              <w:t>Message-body</w:t>
            </w:r>
          </w:p>
        </w:tc>
        <w:tc>
          <w:tcPr>
            <w:tcW w:w="2268" w:type="dxa"/>
            <w:tcBorders>
              <w:top w:val="single" w:sz="4" w:space="0" w:color="auto"/>
              <w:left w:val="single" w:sz="4" w:space="0" w:color="auto"/>
              <w:bottom w:val="single" w:sz="4" w:space="0" w:color="auto"/>
              <w:right w:val="single" w:sz="4" w:space="0" w:color="auto"/>
            </w:tcBorders>
          </w:tcPr>
          <w:p w14:paraId="5DE6B0CE"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tcPr>
          <w:p w14:paraId="7619AC1E"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51ED0092"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0C3BBCAE" w14:textId="77777777" w:rsidR="00296E35" w:rsidRPr="001C0FC4" w:rsidRDefault="00296E35" w:rsidP="002E3FCC">
            <w:pPr>
              <w:pStyle w:val="TAL"/>
            </w:pPr>
          </w:p>
        </w:tc>
      </w:tr>
      <w:tr w:rsidR="00296E35" w:rsidRPr="001C0FC4" w14:paraId="4C7A2718"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32B51E9" w14:textId="77777777" w:rsidR="00296E35" w:rsidRPr="001C0FC4" w:rsidRDefault="00296E35" w:rsidP="002E3FCC">
            <w:pPr>
              <w:pStyle w:val="TAL"/>
              <w:rPr>
                <w:b/>
              </w:rPr>
            </w:pPr>
            <w:r w:rsidRPr="001C0FC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FF22EDD"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28FC983F" w14:textId="77777777" w:rsidR="00296E35" w:rsidRPr="001C0FC4" w:rsidRDefault="00296E35" w:rsidP="002E3FCC">
            <w:pPr>
              <w:pStyle w:val="TAL"/>
              <w:rPr>
                <w:b/>
              </w:rPr>
            </w:pPr>
            <w:r w:rsidRPr="001C0FC4">
              <w:rPr>
                <w:b/>
              </w:rPr>
              <w:t>MCData-Info</w:t>
            </w:r>
          </w:p>
        </w:tc>
        <w:tc>
          <w:tcPr>
            <w:tcW w:w="1417" w:type="dxa"/>
            <w:tcBorders>
              <w:top w:val="single" w:sz="4" w:space="0" w:color="auto"/>
              <w:left w:val="single" w:sz="4" w:space="0" w:color="auto"/>
              <w:bottom w:val="single" w:sz="4" w:space="0" w:color="auto"/>
              <w:right w:val="single" w:sz="4" w:space="0" w:color="auto"/>
            </w:tcBorders>
          </w:tcPr>
          <w:p w14:paraId="7D69790E"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vAlign w:val="bottom"/>
          </w:tcPr>
          <w:p w14:paraId="52561BED" w14:textId="77777777" w:rsidR="00296E35" w:rsidRPr="001C0FC4" w:rsidRDefault="00296E35" w:rsidP="002E3FCC">
            <w:pPr>
              <w:pStyle w:val="TAL"/>
            </w:pPr>
          </w:p>
        </w:tc>
      </w:tr>
      <w:tr w:rsidR="00296E35" w:rsidRPr="001C0FC4" w14:paraId="00A1DFA4"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53A8EF3" w14:textId="77777777" w:rsidR="00296E35" w:rsidRPr="001C0FC4" w:rsidRDefault="00296E35" w:rsidP="002E3FCC">
            <w:pPr>
              <w:pStyle w:val="TAL"/>
            </w:pPr>
            <w:r w:rsidRPr="001C0FC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8AC1D7" w14:textId="77777777" w:rsidR="00296E35" w:rsidRPr="001C0FC4" w:rsidRDefault="00296E35" w:rsidP="002E3FCC">
            <w:pPr>
              <w:pStyle w:val="TAL"/>
            </w:pPr>
            <w:r w:rsidRPr="001C0FC4">
              <w:t>MCData-Info as described in Table 6.4.1.3.3-7</w:t>
            </w:r>
          </w:p>
        </w:tc>
        <w:tc>
          <w:tcPr>
            <w:tcW w:w="1985" w:type="dxa"/>
            <w:tcBorders>
              <w:top w:val="single" w:sz="4" w:space="0" w:color="auto"/>
              <w:left w:val="single" w:sz="4" w:space="0" w:color="auto"/>
              <w:bottom w:val="single" w:sz="4" w:space="0" w:color="auto"/>
              <w:right w:val="single" w:sz="4" w:space="0" w:color="auto"/>
            </w:tcBorders>
          </w:tcPr>
          <w:p w14:paraId="103B2C7A"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925EFDA"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4F6F6C7D" w14:textId="77777777" w:rsidR="00296E35" w:rsidRPr="001C0FC4" w:rsidRDefault="00296E35" w:rsidP="002E3FCC">
            <w:pPr>
              <w:pStyle w:val="TAL"/>
            </w:pPr>
          </w:p>
        </w:tc>
      </w:tr>
    </w:tbl>
    <w:p w14:paraId="5D0D3D17" w14:textId="77777777" w:rsidR="00296E35" w:rsidRPr="001C0FC4" w:rsidRDefault="00296E35" w:rsidP="00296E35"/>
    <w:p w14:paraId="5FED8321" w14:textId="77777777" w:rsidR="00296E35" w:rsidRPr="001C0FC4" w:rsidRDefault="00296E35" w:rsidP="00296E35">
      <w:pPr>
        <w:pStyle w:val="TH"/>
        <w:rPr>
          <w:rFonts w:eastAsia="SimSun"/>
        </w:rPr>
      </w:pPr>
      <w:r w:rsidRPr="001C0FC4">
        <w:rPr>
          <w:rFonts w:eastAsia="SimSun"/>
        </w:rPr>
        <w:t xml:space="preserve">Table 6.4.1.3.3-7: </w:t>
      </w:r>
      <w:r w:rsidRPr="001C0FC4">
        <w:rPr>
          <w:rFonts w:eastAsia="SimSun"/>
          <w:lang w:eastAsia="ko-KR"/>
        </w:rPr>
        <w:t>MCData-Info in SIP MESSAGE</w:t>
      </w:r>
      <w:r w:rsidRPr="001C0FC4">
        <w:rPr>
          <w:rFonts w:eastAsia="SimSun"/>
        </w:rPr>
        <w:t xml:space="preserve"> (Table </w:t>
      </w:r>
      <w:r w:rsidRPr="001C0FC4">
        <w:t>6.4.1.3.3-6</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FA370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CC843F" w14:textId="240F05BE"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715376F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1D24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10842E"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AB976C"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9DD0BB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0171A29" w14:textId="77777777" w:rsidR="00296E35" w:rsidRPr="001C0FC4" w:rsidRDefault="00296E35" w:rsidP="002E3FCC">
            <w:pPr>
              <w:pStyle w:val="TAH"/>
              <w:rPr>
                <w:rFonts w:eastAsia="SimSun"/>
              </w:rPr>
            </w:pPr>
            <w:r w:rsidRPr="001C0FC4">
              <w:rPr>
                <w:rFonts w:eastAsia="SimSun"/>
              </w:rPr>
              <w:t>Condition</w:t>
            </w:r>
          </w:p>
        </w:tc>
      </w:tr>
      <w:tr w:rsidR="00296E35" w:rsidRPr="001C0FC4" w14:paraId="5898EEC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07433D"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3AB317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9962FF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1BB39B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6A1647D" w14:textId="77777777" w:rsidR="00296E35" w:rsidRPr="001C0FC4" w:rsidRDefault="00296E35" w:rsidP="002E3FCC">
            <w:pPr>
              <w:pStyle w:val="TAL"/>
              <w:rPr>
                <w:rFonts w:eastAsia="SimSun"/>
              </w:rPr>
            </w:pPr>
          </w:p>
        </w:tc>
      </w:tr>
      <w:tr w:rsidR="00296E35" w:rsidRPr="001C0FC4" w14:paraId="441815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DC459"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1328C0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32F8EE"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D849D3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8F8617" w14:textId="77777777" w:rsidR="00296E35" w:rsidRPr="001C0FC4" w:rsidRDefault="00296E35" w:rsidP="002E3FCC">
            <w:pPr>
              <w:pStyle w:val="TAL"/>
              <w:rPr>
                <w:rFonts w:eastAsia="SimSun"/>
              </w:rPr>
            </w:pPr>
          </w:p>
        </w:tc>
      </w:tr>
      <w:tr w:rsidR="00296E35" w:rsidRPr="001C0FC4" w14:paraId="43BE1EA0" w14:textId="77777777" w:rsidTr="002E3FCC">
        <w:tc>
          <w:tcPr>
            <w:tcW w:w="2837" w:type="dxa"/>
            <w:tcBorders>
              <w:top w:val="single" w:sz="4" w:space="0" w:color="auto"/>
              <w:left w:val="single" w:sz="4" w:space="0" w:color="auto"/>
              <w:bottom w:val="single" w:sz="4" w:space="0" w:color="auto"/>
              <w:right w:val="single" w:sz="4" w:space="0" w:color="auto"/>
            </w:tcBorders>
          </w:tcPr>
          <w:p w14:paraId="6AEB3389"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5C24FCFD"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20A573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1C1BD7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8F47B0" w14:textId="77777777" w:rsidR="00296E35" w:rsidRPr="001C0FC4" w:rsidRDefault="00296E35" w:rsidP="002E3FCC">
            <w:pPr>
              <w:pStyle w:val="TAL"/>
              <w:rPr>
                <w:rFonts w:eastAsia="SimSun"/>
              </w:rPr>
            </w:pPr>
          </w:p>
        </w:tc>
      </w:tr>
      <w:tr w:rsidR="00296E35" w:rsidRPr="001C0FC4" w14:paraId="2235C57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A9CB58"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EAEC66" w14:textId="77777777" w:rsidR="00296E35" w:rsidRPr="001C0FC4" w:rsidRDefault="00296E35" w:rsidP="002E3FCC">
            <w:pPr>
              <w:pStyle w:val="TAL"/>
              <w:rPr>
                <w:rFonts w:eastAsia="SimSun"/>
              </w:rPr>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27BE197" w14:textId="39914CB9"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758A443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46783BD" w14:textId="77777777" w:rsidR="00296E35" w:rsidRPr="001C0FC4" w:rsidRDefault="00296E35" w:rsidP="002E3FCC">
            <w:pPr>
              <w:pStyle w:val="TAL"/>
              <w:rPr>
                <w:rFonts w:eastAsia="SimSun"/>
              </w:rPr>
            </w:pPr>
          </w:p>
        </w:tc>
      </w:tr>
    </w:tbl>
    <w:p w14:paraId="03E493D0" w14:textId="77777777" w:rsidR="00296E35" w:rsidRPr="001C0FC4" w:rsidRDefault="00296E35" w:rsidP="00296E35">
      <w:pPr>
        <w:spacing w:line="254" w:lineRule="auto"/>
        <w:rPr>
          <w:rFonts w:eastAsia="SimSun"/>
        </w:rPr>
      </w:pPr>
    </w:p>
    <w:p w14:paraId="73074D87" w14:textId="271FDB74" w:rsidR="00296E35" w:rsidRPr="001C0FC4" w:rsidRDefault="00296E35" w:rsidP="00296E35">
      <w:pPr>
        <w:pStyle w:val="TH"/>
        <w:rPr>
          <w:rFonts w:eastAsia="SimSun"/>
        </w:rPr>
      </w:pPr>
      <w:r w:rsidRPr="001C0FC4">
        <w:rPr>
          <w:rFonts w:eastAsia="SimSun"/>
        </w:rPr>
        <w:t>Table 6.4.1.3.3-8: SIP MESSAGE from the SS (step 5,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3749F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A36325E" w14:textId="0F29C455"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3B09C7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C7DE4"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16576A"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45135"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04C0D9C"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10B2EBB9" w14:textId="77777777" w:rsidR="00296E35" w:rsidRPr="001C0FC4" w:rsidRDefault="00296E35" w:rsidP="002E3FCC">
            <w:pPr>
              <w:pStyle w:val="TAH"/>
              <w:rPr>
                <w:rFonts w:eastAsia="SimSun"/>
              </w:rPr>
            </w:pPr>
            <w:r w:rsidRPr="001C0FC4">
              <w:rPr>
                <w:rFonts w:eastAsia="SimSun"/>
              </w:rPr>
              <w:t>Condition</w:t>
            </w:r>
          </w:p>
        </w:tc>
      </w:tr>
      <w:tr w:rsidR="00296E35" w:rsidRPr="001C0FC4" w14:paraId="74877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3F711B"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79E2C011"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AEF534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A5A76A1"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1B85BBEF" w14:textId="77777777" w:rsidR="00296E35" w:rsidRPr="001C0FC4" w:rsidRDefault="00296E35" w:rsidP="002E3FCC">
            <w:pPr>
              <w:pStyle w:val="TAL"/>
              <w:rPr>
                <w:rFonts w:eastAsia="SimSun"/>
              </w:rPr>
            </w:pPr>
          </w:p>
        </w:tc>
      </w:tr>
      <w:tr w:rsidR="00296E35" w:rsidRPr="001C0FC4" w14:paraId="74B985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0EA645"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D588B"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370A9E2B"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D62B10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E2D8E51" w14:textId="77777777" w:rsidR="00296E35" w:rsidRPr="001C0FC4" w:rsidRDefault="00296E35" w:rsidP="002E3FCC">
            <w:pPr>
              <w:pStyle w:val="TAL"/>
              <w:rPr>
                <w:rFonts w:eastAsia="SimSun"/>
              </w:rPr>
            </w:pPr>
          </w:p>
        </w:tc>
      </w:tr>
      <w:tr w:rsidR="00296E35" w:rsidRPr="001C0FC4" w14:paraId="35F2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3701B1"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5489DF8" w14:textId="77777777" w:rsidR="00296E35" w:rsidRPr="001C0FC4" w:rsidRDefault="00296E35" w:rsidP="002E3FCC">
            <w:pPr>
              <w:pStyle w:val="TAL"/>
              <w:rPr>
                <w:rFonts w:eastAsia="SimSun"/>
                <w:color w:val="000000"/>
              </w:rPr>
            </w:pPr>
            <w:r w:rsidRPr="001C0FC4">
              <w:t xml:space="preserve">MCData-Info as described in Table </w:t>
            </w:r>
            <w:r w:rsidRPr="001C0FC4">
              <w:rPr>
                <w:rFonts w:eastAsia="SimSun"/>
              </w:rPr>
              <w:t>6.4.1.3.3-9</w:t>
            </w:r>
          </w:p>
        </w:tc>
        <w:tc>
          <w:tcPr>
            <w:tcW w:w="2126" w:type="dxa"/>
            <w:tcBorders>
              <w:top w:val="single" w:sz="4" w:space="0" w:color="auto"/>
              <w:left w:val="single" w:sz="4" w:space="0" w:color="auto"/>
              <w:bottom w:val="single" w:sz="4" w:space="0" w:color="auto"/>
              <w:right w:val="single" w:sz="4" w:space="0" w:color="auto"/>
            </w:tcBorders>
          </w:tcPr>
          <w:p w14:paraId="3DE1158D"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048F9F"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06B8F3" w14:textId="77777777" w:rsidR="00296E35" w:rsidRPr="001C0FC4" w:rsidRDefault="00296E35" w:rsidP="002E3FCC">
            <w:pPr>
              <w:pStyle w:val="TAL"/>
              <w:rPr>
                <w:rFonts w:eastAsia="SimSun"/>
              </w:rPr>
            </w:pPr>
          </w:p>
        </w:tc>
      </w:tr>
    </w:tbl>
    <w:p w14:paraId="28E4C654" w14:textId="77777777" w:rsidR="00296E35" w:rsidRPr="001C0FC4" w:rsidRDefault="00296E35" w:rsidP="00296E35"/>
    <w:p w14:paraId="6B996060" w14:textId="77777777" w:rsidR="00296E35" w:rsidRPr="001C0FC4" w:rsidRDefault="00296E35" w:rsidP="00296E35">
      <w:pPr>
        <w:pStyle w:val="TH"/>
        <w:rPr>
          <w:rFonts w:eastAsia="SimSun"/>
        </w:rPr>
      </w:pPr>
      <w:r w:rsidRPr="001C0FC4">
        <w:rPr>
          <w:rFonts w:eastAsia="SimSun"/>
        </w:rPr>
        <w:t>Table 6.4.1.3.3-9: MCData-Info in SIP MESSAGE (Table 6.4.1.3.3-8)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3AFC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613373C" w14:textId="31FB99CD"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290BE3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F380CD"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A0F4B7"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D8EBD1"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8DB9AE0"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BD15737" w14:textId="77777777" w:rsidR="00296E35" w:rsidRPr="001C0FC4" w:rsidRDefault="00296E35" w:rsidP="002E3FCC">
            <w:pPr>
              <w:pStyle w:val="TAH"/>
              <w:rPr>
                <w:rFonts w:eastAsia="SimSun"/>
              </w:rPr>
            </w:pPr>
            <w:r w:rsidRPr="001C0FC4">
              <w:rPr>
                <w:rFonts w:eastAsia="SimSun"/>
              </w:rPr>
              <w:t>Condition</w:t>
            </w:r>
          </w:p>
        </w:tc>
      </w:tr>
      <w:tr w:rsidR="00296E35" w:rsidRPr="001C0FC4" w14:paraId="244747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81040F4"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298B53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76C0F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7A95CCF"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5A7500" w14:textId="77777777" w:rsidR="00296E35" w:rsidRPr="001C0FC4" w:rsidRDefault="00296E35" w:rsidP="002E3FCC">
            <w:pPr>
              <w:pStyle w:val="TAL"/>
              <w:rPr>
                <w:rFonts w:eastAsia="SimSun"/>
              </w:rPr>
            </w:pPr>
          </w:p>
        </w:tc>
      </w:tr>
      <w:tr w:rsidR="00296E35" w:rsidRPr="001C0FC4" w14:paraId="0DE250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05C5E"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C045E3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EA006B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C2DF83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A9915B2" w14:textId="77777777" w:rsidR="00296E35" w:rsidRPr="001C0FC4" w:rsidRDefault="00296E35" w:rsidP="002E3FCC">
            <w:pPr>
              <w:pStyle w:val="TAL"/>
              <w:rPr>
                <w:rFonts w:eastAsia="SimSun"/>
              </w:rPr>
            </w:pPr>
          </w:p>
        </w:tc>
      </w:tr>
      <w:tr w:rsidR="00296E35" w:rsidRPr="001C0FC4" w14:paraId="2A0A47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2B2B50"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92968CB"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64A5E73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BA4476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532DA0" w14:textId="77777777" w:rsidR="00296E35" w:rsidRPr="001C0FC4" w:rsidRDefault="00296E35" w:rsidP="002E3FCC">
            <w:pPr>
              <w:pStyle w:val="TAL"/>
              <w:rPr>
                <w:rFonts w:eastAsia="SimSun"/>
              </w:rPr>
            </w:pPr>
          </w:p>
        </w:tc>
      </w:tr>
      <w:tr w:rsidR="00296E35" w:rsidRPr="001C0FC4" w14:paraId="630F8BC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6E033B"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27EE0C7"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881ECD0" w14:textId="18102E9D"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B66BC16"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4A5E45" w14:textId="77777777" w:rsidR="00296E35" w:rsidRPr="001C0FC4" w:rsidRDefault="00296E35" w:rsidP="002E3FCC">
            <w:pPr>
              <w:pStyle w:val="TAL"/>
              <w:rPr>
                <w:rFonts w:eastAsia="SimSun"/>
              </w:rPr>
            </w:pPr>
          </w:p>
        </w:tc>
      </w:tr>
      <w:tr w:rsidR="00296E35" w:rsidRPr="001C0FC4" w14:paraId="7B5D9E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7338B9"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D53F7B5"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4952C72D" w14:textId="04DF719B"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7AFDCE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BA04FA" w14:textId="77777777" w:rsidR="00296E35" w:rsidRPr="001C0FC4" w:rsidRDefault="00296E35" w:rsidP="002E3FCC">
            <w:pPr>
              <w:pStyle w:val="TAL"/>
              <w:rPr>
                <w:rFonts w:eastAsia="SimSun"/>
              </w:rPr>
            </w:pPr>
          </w:p>
        </w:tc>
      </w:tr>
      <w:tr w:rsidR="00296E35" w:rsidRPr="001C0FC4" w14:paraId="754F58EB" w14:textId="77777777" w:rsidTr="002E3FCC">
        <w:tc>
          <w:tcPr>
            <w:tcW w:w="2837" w:type="dxa"/>
            <w:tcBorders>
              <w:top w:val="single" w:sz="4" w:space="0" w:color="auto"/>
              <w:left w:val="single" w:sz="4" w:space="0" w:color="auto"/>
              <w:bottom w:val="single" w:sz="4" w:space="0" w:color="auto"/>
              <w:right w:val="single" w:sz="4" w:space="0" w:color="auto"/>
            </w:tcBorders>
          </w:tcPr>
          <w:p w14:paraId="519FDA81" w14:textId="77777777" w:rsidR="00296E35" w:rsidRPr="001C0FC4" w:rsidRDefault="00296E35" w:rsidP="002E3FCC">
            <w:pPr>
              <w:pStyle w:val="TAL"/>
              <w:rPr>
                <w:rFonts w:eastAsia="SimSun"/>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C8E796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D54064"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013DE2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53D2207" w14:textId="77777777" w:rsidR="00296E35" w:rsidRPr="001C0FC4" w:rsidRDefault="00296E35" w:rsidP="002E3FCC">
            <w:pPr>
              <w:pStyle w:val="TAL"/>
              <w:rPr>
                <w:rFonts w:eastAsia="SimSun"/>
              </w:rPr>
            </w:pPr>
          </w:p>
        </w:tc>
      </w:tr>
      <w:tr w:rsidR="00296E35" w:rsidRPr="001C0FC4" w14:paraId="6BA501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1326F6"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9CA5AF2"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630FDC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29907F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3D2737A" w14:textId="77777777" w:rsidR="00296E35" w:rsidRPr="001C0FC4" w:rsidRDefault="00296E35" w:rsidP="002E3FCC">
            <w:pPr>
              <w:pStyle w:val="TAL"/>
              <w:rPr>
                <w:rFonts w:eastAsia="SimSun"/>
              </w:rPr>
            </w:pPr>
          </w:p>
        </w:tc>
      </w:tr>
    </w:tbl>
    <w:p w14:paraId="34407139" w14:textId="77777777" w:rsidR="00296E35" w:rsidRPr="001C0FC4" w:rsidRDefault="00296E35" w:rsidP="00296E35"/>
    <w:p w14:paraId="27446F26" w14:textId="77777777" w:rsidR="00296E35" w:rsidRPr="001C0FC4" w:rsidRDefault="00296E35" w:rsidP="00296E35">
      <w:pPr>
        <w:pStyle w:val="Heading3"/>
      </w:pPr>
      <w:bookmarkStart w:id="1266" w:name="_Toc178186377"/>
      <w:bookmarkStart w:id="1267" w:name="_Toc210385193"/>
      <w:r w:rsidRPr="001C0FC4">
        <w:t>6.4.2</w:t>
      </w:r>
      <w:r w:rsidRPr="001C0FC4">
        <w:tab/>
        <w:t>On-network / Emergency Alert / Client Terminated (CT)</w:t>
      </w:r>
      <w:bookmarkEnd w:id="1266"/>
      <w:bookmarkEnd w:id="1267"/>
    </w:p>
    <w:p w14:paraId="0768DDAC" w14:textId="77777777" w:rsidR="00296E35" w:rsidRPr="001C0FC4" w:rsidRDefault="00296E35" w:rsidP="00296E35">
      <w:pPr>
        <w:pStyle w:val="H6"/>
      </w:pPr>
      <w:r w:rsidRPr="001C0FC4">
        <w:t>6.4.2.1</w:t>
      </w:r>
      <w:r w:rsidRPr="001C0FC4">
        <w:tab/>
        <w:t>Test Purpose (TP)</w:t>
      </w:r>
    </w:p>
    <w:p w14:paraId="5D0CD34B" w14:textId="77777777" w:rsidR="00296E35" w:rsidRPr="001C0FC4" w:rsidRDefault="00296E35" w:rsidP="00296E35">
      <w:pPr>
        <w:pStyle w:val="H6"/>
      </w:pPr>
      <w:r w:rsidRPr="001C0FC4">
        <w:t>(1)</w:t>
      </w:r>
    </w:p>
    <w:p w14:paraId="5012CCD8"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7C496A2F"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Server notifies the UE (MCDATA Client) with an emergency alert with the location of emergency by sending the UE (MCDATA Client) a SIP MESSAGE }</w:t>
      </w:r>
    </w:p>
    <w:p w14:paraId="277B869C" w14:textId="77777777" w:rsidR="00296E35" w:rsidRPr="001C0FC4" w:rsidRDefault="00296E35" w:rsidP="00296E35">
      <w:pPr>
        <w:pStyle w:val="PL"/>
      </w:pPr>
      <w:r w:rsidRPr="001C0FC4">
        <w:t xml:space="preserve">    </w:t>
      </w:r>
      <w:r w:rsidRPr="001C0FC4">
        <w:rPr>
          <w:b/>
        </w:rPr>
        <w:t>then</w:t>
      </w:r>
      <w:r w:rsidRPr="001C0FC4">
        <w:t xml:space="preserve"> { UE (MCDATA Client) acknowledges the emergency alert by sending a SIP 200 (OK) response </w:t>
      </w:r>
      <w:r w:rsidRPr="001C0FC4">
        <w:rPr>
          <w:b/>
        </w:rPr>
        <w:t>and</w:t>
      </w:r>
      <w:r w:rsidRPr="001C0FC4">
        <w:t xml:space="preserve"> notifies the user of the emergency alert }</w:t>
      </w:r>
    </w:p>
    <w:p w14:paraId="48E7DA20" w14:textId="77777777" w:rsidR="00296E35" w:rsidRPr="001C0FC4" w:rsidRDefault="00296E35" w:rsidP="00296E35">
      <w:pPr>
        <w:pStyle w:val="PL"/>
      </w:pPr>
      <w:r w:rsidRPr="001C0FC4">
        <w:t xml:space="preserve">            }</w:t>
      </w:r>
    </w:p>
    <w:p w14:paraId="01A7D419" w14:textId="77777777" w:rsidR="00296E35" w:rsidRPr="001C0FC4" w:rsidRDefault="00296E35" w:rsidP="00296E35">
      <w:pPr>
        <w:pStyle w:val="PL"/>
      </w:pPr>
    </w:p>
    <w:p w14:paraId="1E8067B9" w14:textId="77777777" w:rsidR="00296E35" w:rsidRPr="001C0FC4" w:rsidRDefault="00296E35" w:rsidP="00296E35">
      <w:pPr>
        <w:pStyle w:val="H6"/>
      </w:pPr>
      <w:r w:rsidRPr="001C0FC4">
        <w:t>(2)</w:t>
      </w:r>
    </w:p>
    <w:p w14:paraId="3F17F73B" w14:textId="77777777" w:rsidR="00296E35" w:rsidRPr="001C0FC4" w:rsidRDefault="00296E35" w:rsidP="00296E35">
      <w:pPr>
        <w:pStyle w:val="PL"/>
      </w:pPr>
      <w:r w:rsidRPr="001C0FC4">
        <w:rPr>
          <w:b/>
        </w:rPr>
        <w:t>with</w:t>
      </w:r>
      <w:r w:rsidRPr="001C0FC4">
        <w:t xml:space="preserve"> { UE (MCDATA Client) having been previously notified of an emergency alert}</w:t>
      </w:r>
    </w:p>
    <w:p w14:paraId="15745B4E" w14:textId="77777777" w:rsidR="00296E35" w:rsidRPr="001C0FC4" w:rsidRDefault="00296E35" w:rsidP="00296E35">
      <w:pPr>
        <w:pStyle w:val="PL"/>
      </w:pPr>
      <w:r w:rsidRPr="001C0FC4">
        <w:t>ensure that {</w:t>
      </w:r>
    </w:p>
    <w:p w14:paraId="2BDF786F" w14:textId="77777777" w:rsidR="00296E35" w:rsidRPr="001C0FC4" w:rsidRDefault="00296E35" w:rsidP="00296E35">
      <w:pPr>
        <w:pStyle w:val="PL"/>
      </w:pPr>
      <w:r w:rsidRPr="001C0FC4">
        <w:t xml:space="preserve">  </w:t>
      </w:r>
      <w:r w:rsidRPr="001C0FC4">
        <w:rPr>
          <w:b/>
        </w:rPr>
        <w:t>when</w:t>
      </w:r>
      <w:r w:rsidRPr="001C0FC4">
        <w:t xml:space="preserve"> { MCDATA Server sends an emergency alert cancellation to the UE (MCDATA Client) }</w:t>
      </w:r>
    </w:p>
    <w:p w14:paraId="371BFD89" w14:textId="77777777" w:rsidR="00296E35" w:rsidRPr="001C0FC4" w:rsidRDefault="00296E35" w:rsidP="00296E35">
      <w:pPr>
        <w:pStyle w:val="PL"/>
      </w:pPr>
      <w:r w:rsidRPr="001C0FC4">
        <w:t xml:space="preserve">    </w:t>
      </w:r>
      <w:r w:rsidRPr="001C0FC4">
        <w:rPr>
          <w:b/>
        </w:rPr>
        <w:t>then</w:t>
      </w:r>
      <w:r w:rsidRPr="001C0FC4">
        <w:t xml:space="preserve"> { UE (MCDATA Client) acknowledges the cancellation of the emergency state by sending a SIP 200 (OK) response </w:t>
      </w:r>
      <w:r w:rsidRPr="001C0FC4">
        <w:rPr>
          <w:b/>
        </w:rPr>
        <w:t>and</w:t>
      </w:r>
      <w:r w:rsidRPr="001C0FC4">
        <w:t xml:space="preserve"> notifies the user of the cancellation }</w:t>
      </w:r>
    </w:p>
    <w:p w14:paraId="47DA47FC" w14:textId="77777777" w:rsidR="00296E35" w:rsidRPr="001C0FC4" w:rsidRDefault="00296E35" w:rsidP="00296E35">
      <w:pPr>
        <w:pStyle w:val="PL"/>
      </w:pPr>
      <w:r w:rsidRPr="001C0FC4">
        <w:t xml:space="preserve">            }</w:t>
      </w:r>
    </w:p>
    <w:p w14:paraId="1C0878DF" w14:textId="77777777" w:rsidR="00296E35" w:rsidRPr="001C0FC4" w:rsidRDefault="00296E35" w:rsidP="00296E35">
      <w:pPr>
        <w:pStyle w:val="PL"/>
      </w:pPr>
    </w:p>
    <w:p w14:paraId="0C11D330" w14:textId="77777777" w:rsidR="00296E35" w:rsidRPr="001C0FC4" w:rsidRDefault="00296E35" w:rsidP="00296E35">
      <w:pPr>
        <w:pStyle w:val="H6"/>
      </w:pPr>
      <w:r w:rsidRPr="001C0FC4">
        <w:t>6.4.2.2</w:t>
      </w:r>
      <w:r w:rsidRPr="001C0FC4">
        <w:tab/>
        <w:t>Conformance requirements</w:t>
      </w:r>
    </w:p>
    <w:p w14:paraId="22DF998D" w14:textId="77777777" w:rsidR="00296E35" w:rsidRPr="001C0FC4" w:rsidRDefault="00296E35" w:rsidP="00296E35">
      <w:r w:rsidRPr="001C0FC4">
        <w:t>References: The conformance requirements covered in the current TC are specified in: TS 24.282, clauses 16.2.1.3.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7128A24" w14:textId="77777777" w:rsidR="00296E35" w:rsidRPr="001C0FC4" w:rsidRDefault="00296E35" w:rsidP="00296E35">
      <w:r w:rsidRPr="001C0FC4">
        <w:t>[TS 24.282 clause 16.2.1.3]</w:t>
      </w:r>
    </w:p>
    <w:p w14:paraId="1D4A71B4" w14:textId="77777777" w:rsidR="00296E35" w:rsidRPr="001C0FC4" w:rsidRDefault="00296E35" w:rsidP="00296E35">
      <w:pPr>
        <w:rPr>
          <w:rFonts w:eastAsia="Malgun Gothic"/>
        </w:rPr>
      </w:pPr>
      <w:r w:rsidRPr="001C0FC4">
        <w:rPr>
          <w:rFonts w:eastAsia="Malgun Gothic"/>
        </w:rPr>
        <w:t>Upon receipt of a "SIP MESSAGE request for emergency notification", the MCData client:</w:t>
      </w:r>
    </w:p>
    <w:p w14:paraId="4BF8CC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received SIP MESSAGE request contains an application/vnd.3gpp.mcdata-info+xml MIME body with the &lt;alert-ind&gt; element set to a value of "true", should display to the MCData user an indication of the MCData emergency alert and associated information, including:</w:t>
      </w:r>
    </w:p>
    <w:p w14:paraId="22BCABC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the MCData group identity contained in &lt;mcdata-calling-group-id&gt; element of the application/vnd.3gpp.mcdata-info+xml MIME body;</w:t>
      </w:r>
    </w:p>
    <w:p w14:paraId="3B164F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the originator of the MCData emergency alert contained in the &lt;mcdata-calling-user-id&gt; element of the application/vnd.3gpp.mcdata-info+xml MIME body; and </w:t>
      </w:r>
    </w:p>
    <w:p w14:paraId="61F4BE69"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the mission critical organization of the MCData emergency alert originator contained in the &lt;mc-org&gt; element of the application/vnd.3gpp.mcdata-info+xml MIME body;</w:t>
      </w:r>
    </w:p>
    <w:p w14:paraId="0539A4FB" w14:textId="77777777" w:rsidR="00296E35" w:rsidRPr="001C0FC4" w:rsidRDefault="00296E35" w:rsidP="00296E35">
      <w:pPr>
        <w:pStyle w:val="NO"/>
        <w:rPr>
          <w:rFonts w:eastAsia="Malgun Gothic"/>
        </w:rPr>
      </w:pPr>
      <w:r w:rsidRPr="001C0FC4">
        <w:rPr>
          <w:rFonts w:eastAsia="Malgun Gothic"/>
        </w:rPr>
        <w:t>NOTE 1:</w:t>
      </w:r>
      <w:r w:rsidRPr="001C0FC4">
        <w:rPr>
          <w:rFonts w:eastAsia="Malgun Gothic"/>
        </w:rPr>
        <w:tab/>
        <w:t>This is the case of the MCData client receiving the notification of another MCData user's emergency alert.</w:t>
      </w:r>
    </w:p>
    <w:p w14:paraId="0F7AD4B4"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received SIP MESSAGE request contains an application/vnd.3gpp.mcdata-info+xml MIME body with the &lt;alert-ind&gt; element set to a value of "false":</w:t>
      </w:r>
    </w:p>
    <w:p w14:paraId="763EB49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MCData emergency alert cancellation and associated information, including:</w:t>
      </w:r>
    </w:p>
    <w:p w14:paraId="5EA3BFD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4B03FFB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originator of the MCData emergency alert contained in:</w:t>
      </w:r>
    </w:p>
    <w:p w14:paraId="7375CA12" w14:textId="77777777" w:rsidR="00296E35" w:rsidRPr="001C0FC4" w:rsidRDefault="00296E35" w:rsidP="00296E35">
      <w:pPr>
        <w:pStyle w:val="B4"/>
        <w:rPr>
          <w:rFonts w:eastAsia="Malgun Gothic"/>
        </w:rPr>
      </w:pPr>
      <w:r w:rsidRPr="001C0FC4">
        <w:rPr>
          <w:rFonts w:eastAsia="Malgun Gothic"/>
        </w:rPr>
        <w:t>A)</w:t>
      </w:r>
      <w:r w:rsidRPr="001C0FC4">
        <w:rPr>
          <w:rFonts w:eastAsia="Malgun Gothic"/>
        </w:rPr>
        <w:tab/>
        <w:t>if present, the &lt;originated-by&gt; element of the application/vnd.3gpp.mcdata-info+xml MIME body; or</w:t>
      </w:r>
    </w:p>
    <w:p w14:paraId="08D61665" w14:textId="77777777" w:rsidR="00296E35" w:rsidRPr="001C0FC4" w:rsidRDefault="00296E35" w:rsidP="00296E35">
      <w:pPr>
        <w:pStyle w:val="B4"/>
        <w:rPr>
          <w:rFonts w:eastAsia="Malgun Gothic"/>
        </w:rPr>
      </w:pPr>
      <w:r w:rsidRPr="001C0FC4">
        <w:rPr>
          <w:rFonts w:eastAsia="Malgun Gothic"/>
        </w:rPr>
        <w:t>B)</w:t>
      </w:r>
      <w:r w:rsidRPr="001C0FC4">
        <w:rPr>
          <w:rFonts w:eastAsia="Malgun Gothic"/>
        </w:rPr>
        <w:tab/>
        <w:t>the &lt;mcdata-calling-user-id&gt; element of the application/vnd.3gpp.mcdata-info+xml MIME body;</w:t>
      </w:r>
    </w:p>
    <w:p w14:paraId="1825CBEE"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MCData ID contained in the &lt;originated-by&gt; element is the MCData ID of the receiving MCData user, shall set the MCData emergency alert state to "MDEA 1: no-alert"; and</w:t>
      </w:r>
    </w:p>
    <w:p w14:paraId="7D0D1584"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received SIP MESSAGE request contains an application/vnd.3gpp.mcdata-info+xml MIME body with the &lt;emergency-ind&gt; element is set to a value of "false":</w:t>
      </w:r>
    </w:p>
    <w:p w14:paraId="79FF61A9"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shall set the MCData emergency group state to "MDEG 1: no-emergency"; and</w:t>
      </w:r>
    </w:p>
    <w:p w14:paraId="5552823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shall set </w:t>
      </w:r>
      <w:r w:rsidRPr="001C0FC4">
        <w:t>the MCData emergency group communication state to "MDEGC 1: emergency-gc-capable";</w:t>
      </w:r>
    </w:p>
    <w:p w14:paraId="595A2828" w14:textId="77777777" w:rsidR="00296E35" w:rsidRPr="001C0FC4" w:rsidRDefault="00296E35" w:rsidP="00296E35">
      <w:pPr>
        <w:pStyle w:val="NO"/>
        <w:rPr>
          <w:rFonts w:eastAsia="Malgun Gothic"/>
        </w:rPr>
      </w:pPr>
      <w:r w:rsidRPr="001C0FC4">
        <w:rPr>
          <w:rFonts w:eastAsia="Malgun Gothic"/>
        </w:rPr>
        <w:t>NOTE 2:</w:t>
      </w:r>
      <w:r w:rsidRPr="001C0FC4">
        <w:rPr>
          <w:rFonts w:eastAsia="Malgun Gothic"/>
        </w:rPr>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72C37ED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received SIP MESSAGE request contains an application/vnd.3gpp.mcdata-info+xml MIME body with the &lt;emergency-ind&gt; element set to a value of "true":</w:t>
      </w:r>
    </w:p>
    <w:p w14:paraId="50E6D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additional emergency MCData user participating in the MCData emergency group communication including the following, if not already displayed as part of step 1):</w:t>
      </w:r>
    </w:p>
    <w:p w14:paraId="4334B40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application/vnd.3gpp.mcdata-info+xml MIME body; and</w:t>
      </w:r>
    </w:p>
    <w:p w14:paraId="57EBB7DA"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 and</w:t>
      </w:r>
    </w:p>
    <w:p w14:paraId="08F90655"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2: in-progress" if not already set to that value;</w:t>
      </w:r>
    </w:p>
    <w:p w14:paraId="5474A014" w14:textId="77777777" w:rsidR="00296E35" w:rsidRPr="001C0FC4" w:rsidRDefault="00296E35" w:rsidP="00296E35">
      <w:pPr>
        <w:pStyle w:val="NO"/>
        <w:rPr>
          <w:rFonts w:eastAsia="Malgun Gothic"/>
        </w:rPr>
      </w:pPr>
      <w:r w:rsidRPr="001C0FC4">
        <w:rPr>
          <w:rFonts w:eastAsia="Malgun Gothic"/>
        </w:rPr>
        <w:t>NOTE 3:</w:t>
      </w:r>
      <w:r w:rsidRPr="001C0FC4">
        <w:rPr>
          <w:rFonts w:eastAsia="Malgun Gothic"/>
        </w:rPr>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192DF7C2"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received SIP MESSAGE request contains an application/vnd.3gpp.mcdata-info+xml MIME body with the &lt;emergency-ind&gt; element set to a value of "false":</w:t>
      </w:r>
    </w:p>
    <w:p w14:paraId="138694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cancellation of the in-progress emergency state of the MCData group communication including the following if not already displayed as part of step 2):</w:t>
      </w:r>
    </w:p>
    <w:p w14:paraId="2D07A00B"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18938D7B"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w:t>
      </w:r>
    </w:p>
    <w:p w14:paraId="6FA7661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1: no-emergency"; and</w:t>
      </w:r>
    </w:p>
    <w:p w14:paraId="0404B2B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 xml:space="preserve">shall set </w:t>
      </w:r>
      <w:r w:rsidRPr="001C0FC4">
        <w:t>the MCData emergency group communication state to "MDEGC 1: emergency-gc-capable";</w:t>
      </w:r>
    </w:p>
    <w:p w14:paraId="4347C91A" w14:textId="77777777" w:rsidR="00296E35" w:rsidRPr="001C0FC4" w:rsidRDefault="00296E35" w:rsidP="00296E35">
      <w:pPr>
        <w:pStyle w:val="NO"/>
        <w:rPr>
          <w:rFonts w:eastAsia="Malgun Gothic"/>
        </w:rPr>
      </w:pPr>
      <w:r w:rsidRPr="001C0FC4">
        <w:rPr>
          <w:rFonts w:eastAsia="Malgun Gothic"/>
        </w:rPr>
        <w:t>NOTE 4:</w:t>
      </w:r>
      <w:r w:rsidRPr="001C0FC4">
        <w:rPr>
          <w:rFonts w:eastAsia="Malgun Gothic"/>
        </w:rPr>
        <w:tab/>
        <w:t xml:space="preserve">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 </w:t>
      </w:r>
    </w:p>
    <w:p w14:paraId="33FAC902" w14:textId="77777777" w:rsidR="00296E35" w:rsidRPr="001C0FC4" w:rsidRDefault="00296E35" w:rsidP="00296E35">
      <w:pPr>
        <w:pStyle w:val="B1"/>
      </w:pPr>
      <w:r w:rsidRPr="001C0FC4">
        <w:t>5</w:t>
      </w:r>
      <w:r w:rsidRPr="001C0FC4">
        <w:rPr>
          <w:lang w:eastAsia="ko-KR"/>
        </w:rPr>
        <w:t>)</w:t>
      </w:r>
      <w:r w:rsidRPr="001C0FC4">
        <w:tab/>
        <w:t>shall generate a SIP 200 (OK) response according to rules and procedures of TS 24.229 [5]; and</w:t>
      </w:r>
    </w:p>
    <w:p w14:paraId="36FE0E0B" w14:textId="77777777" w:rsidR="00296E35" w:rsidRPr="001C0FC4" w:rsidRDefault="00296E35" w:rsidP="00296E35">
      <w:pPr>
        <w:pStyle w:val="B1"/>
        <w:rPr>
          <w:lang w:eastAsia="ko-KR"/>
        </w:rPr>
      </w:pPr>
      <w:r w:rsidRPr="001C0FC4">
        <w:rPr>
          <w:lang w:eastAsia="ko-KR"/>
        </w:rPr>
        <w:t>6)</w:t>
      </w:r>
      <w:r w:rsidRPr="001C0FC4">
        <w:rPr>
          <w:lang w:eastAsia="ko-KR"/>
        </w:rPr>
        <w:tab/>
        <w:t>shall send the SIP 200 (OK) response towards the MCData server according to rules and procedures of TS 24.229 [5].</w:t>
      </w:r>
    </w:p>
    <w:p w14:paraId="4B6D9E4D" w14:textId="77777777" w:rsidR="00296E35" w:rsidRPr="001C0FC4" w:rsidRDefault="00296E35" w:rsidP="00296E35">
      <w:pPr>
        <w:pStyle w:val="H6"/>
      </w:pPr>
      <w:r w:rsidRPr="001C0FC4">
        <w:t>6.4.2.3</w:t>
      </w:r>
      <w:r w:rsidRPr="001C0FC4">
        <w:tab/>
        <w:t>Test description</w:t>
      </w:r>
    </w:p>
    <w:p w14:paraId="475ED5CD" w14:textId="77777777" w:rsidR="00296E35" w:rsidRPr="001C0FC4" w:rsidRDefault="00296E35" w:rsidP="00296E35">
      <w:pPr>
        <w:pStyle w:val="H6"/>
      </w:pPr>
      <w:r w:rsidRPr="001C0FC4">
        <w:t>6.4.2.3.1</w:t>
      </w:r>
      <w:r w:rsidRPr="001C0FC4">
        <w:tab/>
        <w:t>Pre-test conditions</w:t>
      </w:r>
    </w:p>
    <w:p w14:paraId="1C3CED8B" w14:textId="77777777" w:rsidR="00296E35" w:rsidRDefault="00296E35" w:rsidP="00296E35">
      <w:pPr>
        <w:pStyle w:val="H6"/>
      </w:pPr>
      <w:r w:rsidRPr="00102CE5">
        <w:t>Test configuration</w:t>
      </w:r>
      <w:r>
        <w:t>:</w:t>
      </w:r>
    </w:p>
    <w:p w14:paraId="6871BFB1" w14:textId="63C19405" w:rsidR="00296E35" w:rsidRDefault="00296E35" w:rsidP="00296E35">
      <w:pPr>
        <w:pStyle w:val="B1"/>
      </w:pPr>
      <w:r>
        <w:t>-</w:t>
      </w:r>
      <w:r>
        <w:tab/>
        <w:t>Single cell configuration according to TS 37.579-1 [2] clause 5.2.2.2.1.</w:t>
      </w:r>
    </w:p>
    <w:p w14:paraId="6ED3CD1A" w14:textId="77777777" w:rsidR="00296E35" w:rsidRDefault="00296E35" w:rsidP="00296E35">
      <w:pPr>
        <w:pStyle w:val="H6"/>
      </w:pPr>
      <w:r>
        <w:t>Preamble:</w:t>
      </w:r>
    </w:p>
    <w:p w14:paraId="4E705C8D" w14:textId="1F412E5C" w:rsidR="00296E35" w:rsidRDefault="00296E35" w:rsidP="00296E35">
      <w:pPr>
        <w:pStyle w:val="B1"/>
      </w:pPr>
      <w:r>
        <w:t>-</w:t>
      </w:r>
      <w:r>
        <w:tab/>
        <w:t>The UE has performed procedure 'Initial registration' as described in TS 37.579-1 [2] clause 5.4.2.</w:t>
      </w:r>
    </w:p>
    <w:p w14:paraId="479B5BAC" w14:textId="77777777" w:rsidR="00296E35" w:rsidRDefault="00296E35" w:rsidP="00296E35">
      <w:pPr>
        <w:pStyle w:val="B1"/>
      </w:pPr>
      <w:r>
        <w:t>-</w:t>
      </w:r>
      <w:r>
        <w:tab/>
      </w:r>
      <w:r w:rsidRPr="000573F5">
        <w:t>UE States at the end of the preamble</w:t>
      </w:r>
      <w:r>
        <w:t>:</w:t>
      </w:r>
    </w:p>
    <w:p w14:paraId="2E18B625" w14:textId="77777777" w:rsidR="00296E35" w:rsidRDefault="00296E35" w:rsidP="00296E35">
      <w:pPr>
        <w:pStyle w:val="B1"/>
        <w:ind w:left="852"/>
      </w:pPr>
      <w:r>
        <w:t>-</w:t>
      </w:r>
      <w:r>
        <w:tab/>
        <w:t>The UE is in RRC_IDLE state.</w:t>
      </w:r>
    </w:p>
    <w:p w14:paraId="0510690F" w14:textId="77777777" w:rsidR="00296E35" w:rsidRDefault="00296E35" w:rsidP="00296E35">
      <w:pPr>
        <w:pStyle w:val="B1"/>
        <w:ind w:left="852"/>
      </w:pPr>
      <w:r>
        <w:t>-</w:t>
      </w:r>
      <w:r>
        <w:tab/>
        <w:t>The client is registered for MCData.</w:t>
      </w:r>
    </w:p>
    <w:p w14:paraId="619B2017" w14:textId="77777777" w:rsidR="00296E35" w:rsidRPr="001C0FC4" w:rsidRDefault="00296E35" w:rsidP="00296E35">
      <w:pPr>
        <w:pStyle w:val="H6"/>
      </w:pPr>
      <w:r w:rsidRPr="001C0FC4">
        <w:t>6.4.2.3.2</w:t>
      </w:r>
      <w:r w:rsidRPr="001C0FC4">
        <w:tab/>
        <w:t>Test procedure sequence</w:t>
      </w:r>
    </w:p>
    <w:p w14:paraId="172B02AD" w14:textId="77777777" w:rsidR="00296E35" w:rsidRPr="001C0FC4" w:rsidRDefault="00296E35" w:rsidP="00296E35">
      <w:pPr>
        <w:pStyle w:val="TH"/>
      </w:pPr>
      <w:r w:rsidRPr="001C0FC4">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37E778" w14:textId="77777777" w:rsidTr="002E3FCC">
        <w:tc>
          <w:tcPr>
            <w:tcW w:w="649" w:type="dxa"/>
            <w:tcBorders>
              <w:top w:val="single" w:sz="4" w:space="0" w:color="auto"/>
              <w:left w:val="single" w:sz="4" w:space="0" w:color="auto"/>
              <w:bottom w:val="nil"/>
              <w:right w:val="single" w:sz="4" w:space="0" w:color="auto"/>
            </w:tcBorders>
            <w:hideMark/>
          </w:tcPr>
          <w:p w14:paraId="6812650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4BB015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52EE56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323A437"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FBF39" w14:textId="77777777" w:rsidR="00296E35" w:rsidRPr="001C0FC4" w:rsidRDefault="00296E35" w:rsidP="002E3FCC">
            <w:pPr>
              <w:pStyle w:val="TAH"/>
            </w:pPr>
            <w:r w:rsidRPr="001C0FC4">
              <w:t>Verdict</w:t>
            </w:r>
          </w:p>
        </w:tc>
      </w:tr>
      <w:tr w:rsidR="00296E35" w:rsidRPr="001C0FC4" w14:paraId="310C8B6E" w14:textId="77777777" w:rsidTr="002E3FCC">
        <w:tc>
          <w:tcPr>
            <w:tcW w:w="649" w:type="dxa"/>
            <w:tcBorders>
              <w:top w:val="nil"/>
              <w:left w:val="single" w:sz="4" w:space="0" w:color="auto"/>
              <w:bottom w:val="single" w:sz="4" w:space="0" w:color="auto"/>
              <w:right w:val="single" w:sz="4" w:space="0" w:color="auto"/>
            </w:tcBorders>
          </w:tcPr>
          <w:p w14:paraId="10B7A0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F92CB37"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8AF7B6"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74DEF5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3E39793"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D3ABA5E" w14:textId="77777777" w:rsidR="00296E35" w:rsidRPr="001C0FC4" w:rsidRDefault="00296E35" w:rsidP="002E3FCC">
            <w:pPr>
              <w:pStyle w:val="TAH"/>
            </w:pPr>
          </w:p>
        </w:tc>
      </w:tr>
      <w:tr w:rsidR="00296E35" w:rsidRPr="001C0FC4" w14:paraId="314B067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4DC849"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80983BE" w14:textId="5CF7B79F"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0FE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139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B1067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50DD6A" w14:textId="77777777" w:rsidR="00296E35" w:rsidRPr="001C0FC4" w:rsidRDefault="00296E35" w:rsidP="002E3FCC">
            <w:pPr>
              <w:pStyle w:val="TAC"/>
            </w:pPr>
            <w:r w:rsidRPr="001C0FC4">
              <w:t>-</w:t>
            </w:r>
          </w:p>
        </w:tc>
      </w:tr>
      <w:tr w:rsidR="00296E35" w:rsidRPr="001C0FC4" w14:paraId="5F2936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441711"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1D35A91D" w14:textId="77777777" w:rsidR="00296E35" w:rsidRPr="001C0FC4" w:rsidRDefault="00296E35" w:rsidP="002E3FCC">
            <w:pPr>
              <w:pStyle w:val="TAL"/>
            </w:pPr>
            <w:r w:rsidRPr="001C0FC4">
              <w:t>EXCEPTION: Step 2a1 describes behaviour that depends on the UE implementation; the "lower case letter" identifies a step sequence that take place if the UE displays an indication and associated information in 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2EA5916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C719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3930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F32041" w14:textId="77777777" w:rsidR="00296E35" w:rsidRPr="001C0FC4" w:rsidRDefault="00296E35" w:rsidP="002E3FCC">
            <w:pPr>
              <w:pStyle w:val="TAC"/>
            </w:pPr>
            <w:r w:rsidRPr="001C0FC4">
              <w:t>-</w:t>
            </w:r>
          </w:p>
        </w:tc>
      </w:tr>
      <w:tr w:rsidR="00296E35" w:rsidRPr="001C0FC4" w14:paraId="3CBC9E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B1EB05D" w14:textId="77777777" w:rsidR="00296E35" w:rsidRPr="001C0FC4" w:rsidRDefault="00296E35" w:rsidP="002E3FCC">
            <w:pPr>
              <w:pStyle w:val="TAC"/>
              <w:rPr>
                <w:szCs w:val="18"/>
              </w:rPr>
            </w:pPr>
            <w:r w:rsidRPr="001C0FC4">
              <w:t>2a1</w:t>
            </w:r>
          </w:p>
        </w:tc>
        <w:tc>
          <w:tcPr>
            <w:tcW w:w="3970" w:type="dxa"/>
            <w:tcBorders>
              <w:top w:val="single" w:sz="4" w:space="0" w:color="auto"/>
              <w:left w:val="single" w:sz="4" w:space="0" w:color="auto"/>
              <w:bottom w:val="single" w:sz="4" w:space="0" w:color="auto"/>
              <w:right w:val="single" w:sz="4" w:space="0" w:color="auto"/>
            </w:tcBorders>
            <w:hideMark/>
          </w:tcPr>
          <w:p w14:paraId="7360C443" w14:textId="77777777" w:rsidR="00296E35" w:rsidRPr="001C0FC4" w:rsidRDefault="00296E35" w:rsidP="002E3FCC">
            <w:pPr>
              <w:pStyle w:val="TAL"/>
            </w:pPr>
            <w:r w:rsidRPr="001C0FC4">
              <w:t>IF pc_MCX_DisplayInfoEmergencyAlert THEN Check: Does the UE (MCData client) notify the user of the emergency alert?</w:t>
            </w:r>
          </w:p>
          <w:p w14:paraId="62562E6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F4027F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4A5884"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6E32B0B8"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9B26AEC" w14:textId="77777777" w:rsidR="00296E35" w:rsidRPr="001C0FC4" w:rsidRDefault="00296E35" w:rsidP="002E3FCC">
            <w:pPr>
              <w:pStyle w:val="TAC"/>
            </w:pPr>
            <w:r w:rsidRPr="001C0FC4">
              <w:t>P</w:t>
            </w:r>
          </w:p>
        </w:tc>
      </w:tr>
      <w:tr w:rsidR="00296E35" w:rsidRPr="001C0FC4" w14:paraId="75DC91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22FC60"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838B36E" w14:textId="566D4332"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cancellation of the emergency alert?</w:t>
            </w:r>
          </w:p>
        </w:tc>
        <w:tc>
          <w:tcPr>
            <w:tcW w:w="709" w:type="dxa"/>
            <w:tcBorders>
              <w:top w:val="single" w:sz="4" w:space="0" w:color="auto"/>
              <w:left w:val="single" w:sz="4" w:space="0" w:color="auto"/>
              <w:bottom w:val="single" w:sz="4" w:space="0" w:color="auto"/>
              <w:right w:val="single" w:sz="4" w:space="0" w:color="auto"/>
            </w:tcBorders>
            <w:hideMark/>
          </w:tcPr>
          <w:p w14:paraId="32488AE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4C6C3" w14:textId="77777777" w:rsidR="00296E35" w:rsidRPr="001C0FC4" w:rsidRDefault="00296E35" w:rsidP="002E3FCC">
            <w:pPr>
              <w:pStyle w:val="TAL"/>
              <w:rPr>
                <w:szCs w:val="18"/>
              </w:rPr>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6649E5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BEFB416" w14:textId="77777777" w:rsidR="00296E35" w:rsidRPr="001C0FC4" w:rsidRDefault="00296E35" w:rsidP="002E3FCC">
            <w:pPr>
              <w:pStyle w:val="TAC"/>
            </w:pPr>
            <w:r w:rsidRPr="001C0FC4">
              <w:t>P</w:t>
            </w:r>
          </w:p>
        </w:tc>
      </w:tr>
      <w:tr w:rsidR="00296E35" w:rsidRPr="001C0FC4" w14:paraId="00A5B3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C2D4FE"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271CD25" w14:textId="77777777" w:rsidR="00296E35" w:rsidRPr="001C0FC4" w:rsidRDefault="00296E35" w:rsidP="002E3FCC">
            <w:pPr>
              <w:pStyle w:val="TAL"/>
            </w:pPr>
            <w:r w:rsidRPr="001C0FC4">
              <w:t>EXCEPTION: Step 4a1 describes behaviour that depends on the UE implementation; the "lower case letter" identifies a step sequence that take place if the UE displays an indication and associated information in case of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52D7D9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0EA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2AB0F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D33504" w14:textId="77777777" w:rsidR="00296E35" w:rsidRPr="001C0FC4" w:rsidRDefault="00296E35" w:rsidP="002E3FCC">
            <w:pPr>
              <w:pStyle w:val="TAC"/>
            </w:pPr>
            <w:r w:rsidRPr="001C0FC4">
              <w:t>-</w:t>
            </w:r>
          </w:p>
        </w:tc>
      </w:tr>
      <w:tr w:rsidR="00296E35" w:rsidRPr="001C0FC4" w14:paraId="58CC6C9F" w14:textId="77777777" w:rsidTr="002E3FCC">
        <w:tc>
          <w:tcPr>
            <w:tcW w:w="649" w:type="dxa"/>
            <w:tcBorders>
              <w:top w:val="single" w:sz="4" w:space="0" w:color="auto"/>
              <w:left w:val="single" w:sz="4" w:space="0" w:color="auto"/>
              <w:bottom w:val="single" w:sz="4" w:space="0" w:color="auto"/>
              <w:right w:val="single" w:sz="4" w:space="0" w:color="auto"/>
            </w:tcBorders>
          </w:tcPr>
          <w:p w14:paraId="6FD1951D" w14:textId="77777777" w:rsidR="00296E35" w:rsidRPr="001C0FC4" w:rsidRDefault="00296E35" w:rsidP="002E3FCC">
            <w:pPr>
              <w:pStyle w:val="TAC"/>
            </w:pPr>
            <w:r w:rsidRPr="001C0FC4">
              <w:t>4a1</w:t>
            </w:r>
          </w:p>
        </w:tc>
        <w:tc>
          <w:tcPr>
            <w:tcW w:w="3970" w:type="dxa"/>
            <w:tcBorders>
              <w:top w:val="single" w:sz="4" w:space="0" w:color="auto"/>
              <w:left w:val="single" w:sz="4" w:space="0" w:color="auto"/>
              <w:bottom w:val="single" w:sz="4" w:space="0" w:color="auto"/>
              <w:right w:val="single" w:sz="4" w:space="0" w:color="auto"/>
            </w:tcBorders>
          </w:tcPr>
          <w:p w14:paraId="5652729F" w14:textId="77777777" w:rsidR="00296E35" w:rsidRPr="001C0FC4" w:rsidRDefault="00296E35" w:rsidP="002E3FCC">
            <w:pPr>
              <w:pStyle w:val="TAL"/>
            </w:pPr>
            <w:r w:rsidRPr="001C0FC4">
              <w:t>Check: Does the UE (MCData Client) notify the user of the emergency alert cancellation?</w:t>
            </w:r>
          </w:p>
          <w:p w14:paraId="3404112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1B130B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4B63431"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1CFD102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Pr>
          <w:p w14:paraId="33622FB1" w14:textId="77777777" w:rsidR="00296E35" w:rsidRPr="001C0FC4" w:rsidRDefault="00296E35" w:rsidP="002E3FCC">
            <w:pPr>
              <w:pStyle w:val="TAC"/>
            </w:pPr>
            <w:r w:rsidRPr="001C0FC4">
              <w:t>P</w:t>
            </w:r>
          </w:p>
        </w:tc>
      </w:tr>
      <w:tr w:rsidR="00296E35" w:rsidRPr="001C0FC4" w14:paraId="214A8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56FE901"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43DC59AA" w14:textId="77777777" w:rsidR="00296E35" w:rsidRPr="001C0FC4" w:rsidRDefault="00296E35" w:rsidP="00296E35"/>
    <w:p w14:paraId="776899FC" w14:textId="77777777" w:rsidR="00296E35" w:rsidRPr="001C0FC4" w:rsidRDefault="00296E35" w:rsidP="00296E35">
      <w:pPr>
        <w:pStyle w:val="H6"/>
      </w:pPr>
      <w:r w:rsidRPr="001C0FC4">
        <w:t>6.4.2.3.3</w:t>
      </w:r>
      <w:r w:rsidRPr="001C0FC4">
        <w:tab/>
        <w:t>Specific message contents</w:t>
      </w:r>
    </w:p>
    <w:p w14:paraId="02E8407A" w14:textId="7E17191D" w:rsidR="00296E35" w:rsidRPr="001C0FC4" w:rsidRDefault="00296E35" w:rsidP="00296E35">
      <w:pPr>
        <w:pStyle w:val="TH"/>
      </w:pPr>
      <w:r w:rsidRPr="001C0FC4">
        <w:t>Table 6.4.2.3.3-1: SIP MESSAGE from the SS (step 1, Table 6.4.2.3.2-1;</w:t>
      </w:r>
      <w:r w:rsidRPr="001C0FC4">
        <w:br/>
        <w:t xml:space="preserve">step 2, TS </w:t>
      </w:r>
      <w:r>
        <w:t>37.579</w:t>
      </w:r>
      <w:r w:rsidRPr="001C0FC4">
        <w:t>-1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0DECD6E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2FE3967" w14:textId="35605CF7" w:rsidR="00296E35" w:rsidRPr="001C0FC4" w:rsidRDefault="00296E35" w:rsidP="002E3FCC">
            <w:pPr>
              <w:pStyle w:val="TAL"/>
            </w:pPr>
            <w:r w:rsidRPr="001C0FC4">
              <w:t xml:space="preserve">Derivation Path: TS </w:t>
            </w:r>
            <w:r>
              <w:t>37.579</w:t>
            </w:r>
            <w:r w:rsidRPr="001C0FC4">
              <w:t>-1 [2], Table 5.5.2.7.2-1, condition LOCATION-INFO, ACCEPT-CONTACT-WITH-MEDIA-FEATURE-TAG</w:t>
            </w:r>
          </w:p>
        </w:tc>
      </w:tr>
      <w:tr w:rsidR="00296E35" w:rsidRPr="001C0FC4" w14:paraId="2FEBA7E1"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51FDF68C"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16E83865"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5C844DE"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F06F21B"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5882E081" w14:textId="77777777" w:rsidR="00296E35" w:rsidRPr="001C0FC4" w:rsidRDefault="00296E35" w:rsidP="002E3FCC">
            <w:pPr>
              <w:pStyle w:val="TAH"/>
            </w:pPr>
            <w:r w:rsidRPr="001C0FC4">
              <w:t>Condition</w:t>
            </w:r>
          </w:p>
        </w:tc>
      </w:tr>
      <w:tr w:rsidR="00296E35" w:rsidRPr="001C0FC4" w14:paraId="5FD2BBEC"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E94359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D9777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2FC8E9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ABC7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17C19" w14:textId="77777777" w:rsidR="00296E35" w:rsidRPr="001C0FC4" w:rsidRDefault="00296E35" w:rsidP="002E3FCC">
            <w:pPr>
              <w:pStyle w:val="TAL"/>
            </w:pPr>
          </w:p>
        </w:tc>
      </w:tr>
      <w:tr w:rsidR="00296E35" w:rsidRPr="001C0FC4" w14:paraId="7429BC99"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32803BB4"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C7F429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392B0276"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20A2D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B890FA4" w14:textId="77777777" w:rsidR="00296E35" w:rsidRPr="001C0FC4" w:rsidRDefault="00296E35" w:rsidP="002E3FCC">
            <w:pPr>
              <w:pStyle w:val="TAL"/>
            </w:pPr>
          </w:p>
        </w:tc>
      </w:tr>
      <w:tr w:rsidR="00296E35" w:rsidRPr="001C0FC4" w14:paraId="2E57A15E"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0035385D"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14C00827" w14:textId="77777777" w:rsidR="00296E35" w:rsidRPr="001C0FC4" w:rsidRDefault="00296E35" w:rsidP="002E3FCC">
            <w:pPr>
              <w:pStyle w:val="TAL"/>
            </w:pPr>
            <w:r w:rsidRPr="001C0FC4">
              <w:t>MCData-Info as described in Table 6.4.2.3.3-2</w:t>
            </w:r>
          </w:p>
        </w:tc>
        <w:tc>
          <w:tcPr>
            <w:tcW w:w="1986" w:type="dxa"/>
            <w:tcBorders>
              <w:top w:val="single" w:sz="4" w:space="0" w:color="auto"/>
              <w:left w:val="single" w:sz="4" w:space="0" w:color="auto"/>
              <w:bottom w:val="single" w:sz="4" w:space="0" w:color="auto"/>
              <w:right w:val="single" w:sz="4" w:space="0" w:color="auto"/>
            </w:tcBorders>
          </w:tcPr>
          <w:p w14:paraId="260574C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5D7F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F8E02" w14:textId="77777777" w:rsidR="00296E35" w:rsidRPr="001C0FC4" w:rsidRDefault="00296E35" w:rsidP="002E3FCC">
            <w:pPr>
              <w:pStyle w:val="TAL"/>
            </w:pPr>
          </w:p>
        </w:tc>
      </w:tr>
      <w:tr w:rsidR="00296E35" w:rsidRPr="001C0FC4" w14:paraId="7F1B6ABD"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2D6674A"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2645816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538278FA"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4F67F4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29F7FC" w14:textId="77777777" w:rsidR="00296E35" w:rsidRPr="001C0FC4" w:rsidRDefault="00296E35" w:rsidP="002E3FCC">
            <w:pPr>
              <w:pStyle w:val="TAL"/>
            </w:pPr>
          </w:p>
        </w:tc>
      </w:tr>
      <w:tr w:rsidR="00296E35" w:rsidRPr="001C0FC4" w14:paraId="6E3AD71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9DADFF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3CCE60E4" w14:textId="77777777" w:rsidR="00296E35" w:rsidRPr="001C0FC4" w:rsidRDefault="00296E35" w:rsidP="002E3FCC">
            <w:pPr>
              <w:pStyle w:val="TAL"/>
            </w:pPr>
            <w:r w:rsidRPr="001C0FC4">
              <w:t>Location-info as described in Table 6.4.2.3.3-3</w:t>
            </w:r>
          </w:p>
        </w:tc>
        <w:tc>
          <w:tcPr>
            <w:tcW w:w="1986" w:type="dxa"/>
            <w:tcBorders>
              <w:top w:val="single" w:sz="4" w:space="0" w:color="auto"/>
              <w:left w:val="single" w:sz="4" w:space="0" w:color="auto"/>
              <w:bottom w:val="single" w:sz="4" w:space="0" w:color="auto"/>
              <w:right w:val="single" w:sz="4" w:space="0" w:color="auto"/>
            </w:tcBorders>
          </w:tcPr>
          <w:p w14:paraId="5467EF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4BD3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9D4F1" w14:textId="77777777" w:rsidR="00296E35" w:rsidRPr="001C0FC4" w:rsidRDefault="00296E35" w:rsidP="002E3FCC">
            <w:pPr>
              <w:pStyle w:val="TAL"/>
            </w:pPr>
          </w:p>
        </w:tc>
      </w:tr>
    </w:tbl>
    <w:p w14:paraId="625BBB98" w14:textId="77777777" w:rsidR="00296E35" w:rsidRPr="001C0FC4" w:rsidRDefault="00296E35" w:rsidP="00296E35"/>
    <w:p w14:paraId="74388F75" w14:textId="77777777" w:rsidR="00296E35" w:rsidRPr="001C0FC4" w:rsidRDefault="00296E35" w:rsidP="00296E35">
      <w:pPr>
        <w:pStyle w:val="TH"/>
        <w:rPr>
          <w:rFonts w:eastAsia="SimSun"/>
        </w:rPr>
      </w:pPr>
      <w:r w:rsidRPr="001C0FC4">
        <w:rPr>
          <w:rFonts w:eastAsia="SimSun"/>
        </w:rPr>
        <w:t xml:space="preserve">Table </w:t>
      </w:r>
      <w:r w:rsidRPr="001C0FC4">
        <w:t>6.4.2.3.3-2</w:t>
      </w:r>
      <w:r w:rsidRPr="001C0FC4">
        <w:rPr>
          <w:rFonts w:eastAsia="SimSun"/>
        </w:rPr>
        <w:t xml:space="preserve">: </w:t>
      </w:r>
      <w:r w:rsidRPr="001C0FC4">
        <w:rPr>
          <w:rFonts w:eastAsia="SimSun"/>
          <w:lang w:eastAsia="ko-KR"/>
        </w:rPr>
        <w:t>MCData-Info in SIP MESSAGE</w:t>
      </w:r>
      <w:r w:rsidRPr="001C0FC4">
        <w:rPr>
          <w:rFonts w:eastAsia="SimSun"/>
        </w:rPr>
        <w:t xml:space="preserv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C966CA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8E46228" w14:textId="101300B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58A637B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D40204"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0CC6"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CE00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CBF736"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7BE23" w14:textId="77777777" w:rsidR="00296E35" w:rsidRPr="001C0FC4" w:rsidRDefault="00296E35" w:rsidP="002E3FCC">
            <w:pPr>
              <w:pStyle w:val="TAH"/>
              <w:rPr>
                <w:rFonts w:eastAsia="SimSun"/>
              </w:rPr>
            </w:pPr>
            <w:r w:rsidRPr="001C0FC4">
              <w:rPr>
                <w:rFonts w:eastAsia="SimSun"/>
              </w:rPr>
              <w:t>Condition</w:t>
            </w:r>
          </w:p>
        </w:tc>
      </w:tr>
      <w:tr w:rsidR="00296E35" w:rsidRPr="001C0FC4" w14:paraId="2EE63B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B4D3E0"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3313B7F"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2C4728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6B1E8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9800255" w14:textId="77777777" w:rsidR="00296E35" w:rsidRPr="001C0FC4" w:rsidRDefault="00296E35" w:rsidP="002E3FCC">
            <w:pPr>
              <w:pStyle w:val="TAL"/>
              <w:rPr>
                <w:rFonts w:eastAsia="SimSun"/>
              </w:rPr>
            </w:pPr>
          </w:p>
        </w:tc>
      </w:tr>
      <w:tr w:rsidR="00296E35" w:rsidRPr="001C0FC4" w14:paraId="7A263D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7799C3"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52A4D4"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18A54C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2E3F2A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DE08A4C" w14:textId="77777777" w:rsidR="00296E35" w:rsidRPr="001C0FC4" w:rsidRDefault="00296E35" w:rsidP="002E3FCC">
            <w:pPr>
              <w:pStyle w:val="TAL"/>
              <w:rPr>
                <w:rFonts w:eastAsia="SimSun"/>
              </w:rPr>
            </w:pPr>
          </w:p>
        </w:tc>
      </w:tr>
      <w:tr w:rsidR="00296E35" w:rsidRPr="001C0FC4" w14:paraId="2767E4D8" w14:textId="77777777" w:rsidTr="002E3FCC">
        <w:tc>
          <w:tcPr>
            <w:tcW w:w="2837" w:type="dxa"/>
            <w:tcBorders>
              <w:top w:val="single" w:sz="4" w:space="0" w:color="auto"/>
              <w:left w:val="single" w:sz="4" w:space="0" w:color="auto"/>
              <w:bottom w:val="single" w:sz="4" w:space="0" w:color="auto"/>
              <w:right w:val="single" w:sz="4" w:space="0" w:color="auto"/>
            </w:tcBorders>
          </w:tcPr>
          <w:p w14:paraId="281B0AA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3074425F"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7722F599" w14:textId="0DC66B2E"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1334EC8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632AA5" w14:textId="77777777" w:rsidR="00296E35" w:rsidRPr="001C0FC4" w:rsidRDefault="00296E35" w:rsidP="002E3FCC">
            <w:pPr>
              <w:pStyle w:val="TAL"/>
              <w:rPr>
                <w:rFonts w:eastAsia="SimSun"/>
              </w:rPr>
            </w:pPr>
          </w:p>
        </w:tc>
      </w:tr>
      <w:tr w:rsidR="00296E35" w:rsidRPr="001C0FC4" w14:paraId="6522B1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C2F155"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6CB132ED"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4FBA143" w14:textId="7B016FD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46668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7B9273B" w14:textId="77777777" w:rsidR="00296E35" w:rsidRPr="001C0FC4" w:rsidRDefault="00296E35" w:rsidP="002E3FCC">
            <w:pPr>
              <w:pStyle w:val="TAL"/>
              <w:rPr>
                <w:rFonts w:eastAsia="SimSun"/>
              </w:rPr>
            </w:pPr>
          </w:p>
        </w:tc>
      </w:tr>
      <w:tr w:rsidR="00296E35" w:rsidRPr="001C0FC4" w14:paraId="04D3638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F08848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04D23BF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05245E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F4F542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15B40D7" w14:textId="77777777" w:rsidR="00296E35" w:rsidRPr="001C0FC4" w:rsidRDefault="00296E35" w:rsidP="002E3FCC">
            <w:pPr>
              <w:pStyle w:val="TAL"/>
              <w:rPr>
                <w:rFonts w:eastAsia="SimSun"/>
              </w:rPr>
            </w:pPr>
          </w:p>
        </w:tc>
      </w:tr>
      <w:tr w:rsidR="00296E35" w:rsidRPr="001C0FC4" w14:paraId="3DD6CCE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F0432" w14:textId="77777777" w:rsidR="00296E35" w:rsidRPr="001C0FC4" w:rsidRDefault="00296E35" w:rsidP="002E3FCC">
            <w:pPr>
              <w:pStyle w:val="TAL"/>
              <w:rPr>
                <w:rFonts w:eastAsia="SimSun"/>
              </w:rPr>
            </w:pPr>
            <w:r w:rsidRPr="001C0FC4">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tcPr>
          <w:p w14:paraId="3B70C230" w14:textId="77777777" w:rsidR="00296E35" w:rsidRPr="001C0FC4" w:rsidRDefault="00296E35" w:rsidP="002E3FCC">
            <w:pPr>
              <w:pStyle w:val="TAL"/>
              <w:rPr>
                <w:rFonts w:eastAsia="SimSun"/>
              </w:rPr>
            </w:pPr>
            <w:r w:rsidRPr="001C0FC4">
              <w:t>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6FD684F9" w14:textId="77777777" w:rsidR="00296E35" w:rsidRPr="001C0FC4" w:rsidRDefault="00296E35" w:rsidP="002E3FCC">
            <w:pPr>
              <w:pStyle w:val="TAL"/>
              <w:rPr>
                <w:rFonts w:eastAsia="SimSun"/>
              </w:rPr>
            </w:pPr>
            <w:r w:rsidRPr="001C0FC4">
              <w:t>Indicates the organization an MCData user belongs to</w:t>
            </w:r>
          </w:p>
        </w:tc>
        <w:tc>
          <w:tcPr>
            <w:tcW w:w="1419" w:type="dxa"/>
            <w:tcBorders>
              <w:top w:val="single" w:sz="4" w:space="0" w:color="auto"/>
              <w:left w:val="single" w:sz="4" w:space="0" w:color="auto"/>
              <w:bottom w:val="single" w:sz="4" w:space="0" w:color="auto"/>
              <w:right w:val="single" w:sz="4" w:space="0" w:color="auto"/>
            </w:tcBorders>
          </w:tcPr>
          <w:p w14:paraId="13B846F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87F536" w14:textId="77777777" w:rsidR="00296E35" w:rsidRPr="001C0FC4" w:rsidRDefault="00296E35" w:rsidP="002E3FCC">
            <w:pPr>
              <w:pStyle w:val="TAL"/>
              <w:rPr>
                <w:rFonts w:eastAsia="SimSun"/>
              </w:rPr>
            </w:pPr>
          </w:p>
        </w:tc>
      </w:tr>
    </w:tbl>
    <w:p w14:paraId="748024F7" w14:textId="77777777" w:rsidR="00296E35" w:rsidRPr="001C0FC4" w:rsidRDefault="00296E35" w:rsidP="00296E35"/>
    <w:p w14:paraId="73171083" w14:textId="77777777" w:rsidR="00296E35" w:rsidRPr="001C0FC4" w:rsidRDefault="00296E35" w:rsidP="00296E35">
      <w:pPr>
        <w:pStyle w:val="TH"/>
      </w:pPr>
      <w:r w:rsidRPr="001C0FC4">
        <w:t>Table 6.4.2.3.3-3: Location-Info in SIP MESSAGE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B7D76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E16A4C" w14:textId="0C3823C3" w:rsidR="00296E35" w:rsidRPr="001C0FC4" w:rsidRDefault="00296E35" w:rsidP="002E3FCC">
            <w:pPr>
              <w:pStyle w:val="TAL"/>
              <w:rPr>
                <w:szCs w:val="18"/>
              </w:rPr>
            </w:pPr>
            <w:r w:rsidRPr="001C0FC4">
              <w:t xml:space="preserve">Derivation Path: TS </w:t>
            </w:r>
            <w:r>
              <w:t>37.579</w:t>
            </w:r>
            <w:r w:rsidRPr="001C0FC4">
              <w:t>-1 [2], Table 5.5.3.4.4-3</w:t>
            </w:r>
          </w:p>
        </w:tc>
      </w:tr>
      <w:tr w:rsidR="00296E35" w:rsidRPr="001C0FC4" w14:paraId="1E015C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D0471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43222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68311B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4C16A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B0E4887" w14:textId="77777777" w:rsidR="00296E35" w:rsidRPr="001C0FC4" w:rsidRDefault="00296E35" w:rsidP="002E3FCC">
            <w:pPr>
              <w:pStyle w:val="TAH"/>
            </w:pPr>
            <w:r w:rsidRPr="001C0FC4">
              <w:t>Condition</w:t>
            </w:r>
          </w:p>
        </w:tc>
      </w:tr>
      <w:tr w:rsidR="00296E35" w:rsidRPr="001C0FC4" w14:paraId="1EF21D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35460D" w14:textId="77777777" w:rsidR="00296E35" w:rsidRPr="001C0FC4" w:rsidRDefault="00296E35" w:rsidP="002E3FCC">
            <w:pPr>
              <w:pStyle w:val="TAL"/>
            </w:pPr>
            <w:r w:rsidRPr="001C0FC4">
              <w:t>location-info</w:t>
            </w:r>
          </w:p>
        </w:tc>
        <w:tc>
          <w:tcPr>
            <w:tcW w:w="2127" w:type="dxa"/>
            <w:tcBorders>
              <w:top w:val="single" w:sz="4" w:space="0" w:color="auto"/>
              <w:left w:val="single" w:sz="4" w:space="0" w:color="auto"/>
              <w:bottom w:val="single" w:sz="4" w:space="0" w:color="auto"/>
              <w:right w:val="single" w:sz="4" w:space="0" w:color="auto"/>
            </w:tcBorders>
          </w:tcPr>
          <w:p w14:paraId="57CD26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52BA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C03A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0DAAD" w14:textId="77777777" w:rsidR="00296E35" w:rsidRPr="001C0FC4" w:rsidRDefault="00296E35" w:rsidP="002E3FCC">
            <w:pPr>
              <w:pStyle w:val="TAL"/>
            </w:pPr>
          </w:p>
        </w:tc>
      </w:tr>
      <w:tr w:rsidR="00296E35" w:rsidRPr="001C0FC4" w14:paraId="608C631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61AA43" w14:textId="77777777" w:rsidR="00296E35" w:rsidRPr="001C0FC4" w:rsidRDefault="00296E35" w:rsidP="002E3FCC">
            <w:pPr>
              <w:pStyle w:val="TAL"/>
            </w:pPr>
            <w:r w:rsidRPr="001C0FC4">
              <w:t xml:space="preserve">  Report</w:t>
            </w:r>
          </w:p>
        </w:tc>
        <w:tc>
          <w:tcPr>
            <w:tcW w:w="2127" w:type="dxa"/>
            <w:tcBorders>
              <w:top w:val="single" w:sz="4" w:space="0" w:color="auto"/>
              <w:left w:val="single" w:sz="4" w:space="0" w:color="auto"/>
              <w:bottom w:val="single" w:sz="4" w:space="0" w:color="auto"/>
              <w:right w:val="single" w:sz="4" w:space="0" w:color="auto"/>
            </w:tcBorders>
          </w:tcPr>
          <w:p w14:paraId="42CD97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42B3E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4D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0471BE" w14:textId="77777777" w:rsidR="00296E35" w:rsidRPr="001C0FC4" w:rsidRDefault="00296E35" w:rsidP="002E3FCC">
            <w:pPr>
              <w:pStyle w:val="TAL"/>
            </w:pPr>
          </w:p>
        </w:tc>
      </w:tr>
      <w:tr w:rsidR="00296E35" w:rsidRPr="001C0FC4" w14:paraId="3DB93B7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C20D66" w14:textId="77777777" w:rsidR="00296E35" w:rsidRPr="001C0FC4" w:rsidRDefault="00296E35" w:rsidP="002E3FCC">
            <w:pPr>
              <w:pStyle w:val="TAL"/>
            </w:pPr>
            <w:r w:rsidRPr="001C0FC4">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388C3B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C83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A4A9F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1A3D94" w14:textId="77777777" w:rsidR="00296E35" w:rsidRPr="001C0FC4" w:rsidRDefault="00296E35" w:rsidP="002E3FCC">
            <w:pPr>
              <w:pStyle w:val="TAL"/>
            </w:pPr>
          </w:p>
        </w:tc>
      </w:tr>
      <w:tr w:rsidR="00296E35" w:rsidRPr="001C0FC4" w14:paraId="25AE8D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2B493B" w14:textId="77777777" w:rsidR="00296E35" w:rsidRPr="001C0FC4" w:rsidRDefault="00296E35" w:rsidP="002E3FCC">
            <w:pPr>
              <w:pStyle w:val="TAL"/>
            </w:pPr>
            <w:r w:rsidRPr="001C0FC4">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45A51FB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BEB40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D56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C5ADEF" w14:textId="77777777" w:rsidR="00296E35" w:rsidRPr="001C0FC4" w:rsidRDefault="00296E35" w:rsidP="002E3FCC">
            <w:pPr>
              <w:pStyle w:val="TAL"/>
            </w:pPr>
          </w:p>
        </w:tc>
      </w:tr>
      <w:tr w:rsidR="00296E35" w:rsidRPr="001C0FC4" w14:paraId="5A61C2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81F0F9" w14:textId="77777777" w:rsidR="00296E35" w:rsidRPr="001C0FC4" w:rsidRDefault="00296E35" w:rsidP="002E3FCC">
            <w:pPr>
              <w:pStyle w:val="TAL"/>
            </w:pPr>
            <w:r w:rsidRPr="001C0FC4">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8064696" w14:textId="77777777" w:rsidR="00296E35" w:rsidRPr="001C0FC4" w:rsidRDefault="00296E35" w:rsidP="002E3FCC">
            <w:pPr>
              <w:pStyle w:val="TAL"/>
            </w:pPr>
            <w:r w:rsidRPr="001C0FC4">
              <w:t>px_MCX_CoordinateLongitude_Client_B (NOTE 1, 2)</w:t>
            </w:r>
          </w:p>
        </w:tc>
        <w:tc>
          <w:tcPr>
            <w:tcW w:w="2127" w:type="dxa"/>
            <w:tcBorders>
              <w:top w:val="single" w:sz="4" w:space="0" w:color="auto"/>
              <w:left w:val="single" w:sz="4" w:space="0" w:color="auto"/>
              <w:bottom w:val="single" w:sz="4" w:space="0" w:color="auto"/>
              <w:right w:val="single" w:sz="4" w:space="0" w:color="auto"/>
            </w:tcBorders>
          </w:tcPr>
          <w:p w14:paraId="23CEE9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D8C5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8D9A1" w14:textId="77777777" w:rsidR="00296E35" w:rsidRPr="001C0FC4" w:rsidRDefault="00296E35" w:rsidP="002E3FCC">
            <w:pPr>
              <w:pStyle w:val="TAL"/>
            </w:pPr>
          </w:p>
        </w:tc>
      </w:tr>
      <w:tr w:rsidR="00296E35" w:rsidRPr="001C0FC4" w14:paraId="65FD3D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72F12C" w14:textId="77777777" w:rsidR="00296E35" w:rsidRPr="001C0FC4" w:rsidRDefault="00296E35" w:rsidP="002E3FCC">
            <w:pPr>
              <w:pStyle w:val="TAL"/>
            </w:pPr>
            <w:r w:rsidRPr="001C0FC4">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B9B086B" w14:textId="77777777" w:rsidR="00296E35" w:rsidRPr="001C0FC4" w:rsidRDefault="00296E35" w:rsidP="002E3FCC">
            <w:pPr>
              <w:pStyle w:val="TAL"/>
            </w:pPr>
            <w:r w:rsidRPr="001C0FC4">
              <w:t>px_MCX_CoordinateLatitude_Client_B (NOTE 1, 3)</w:t>
            </w:r>
          </w:p>
        </w:tc>
        <w:tc>
          <w:tcPr>
            <w:tcW w:w="2127" w:type="dxa"/>
            <w:tcBorders>
              <w:top w:val="single" w:sz="4" w:space="0" w:color="auto"/>
              <w:left w:val="single" w:sz="4" w:space="0" w:color="auto"/>
              <w:bottom w:val="single" w:sz="4" w:space="0" w:color="auto"/>
              <w:right w:val="single" w:sz="4" w:space="0" w:color="auto"/>
            </w:tcBorders>
          </w:tcPr>
          <w:p w14:paraId="259EA5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4D39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A09190" w14:textId="77777777" w:rsidR="00296E35" w:rsidRPr="001C0FC4" w:rsidRDefault="00296E35" w:rsidP="002E3FCC">
            <w:pPr>
              <w:pStyle w:val="TAL"/>
            </w:pPr>
          </w:p>
        </w:tc>
      </w:tr>
      <w:tr w:rsidR="00296E35" w:rsidRPr="001C0FC4" w14:paraId="2F64A22C"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3F291DBD" w14:textId="5A79C9C3" w:rsidR="00296E35" w:rsidRPr="001C0FC4" w:rsidRDefault="00296E35" w:rsidP="002E3FCC">
            <w:pPr>
              <w:pStyle w:val="TAN"/>
            </w:pPr>
            <w:r w:rsidRPr="001C0FC4">
              <w:t>NOTE 1:</w:t>
            </w:r>
            <w:r w:rsidRPr="001C0FC4">
              <w:tab/>
              <w:t xml:space="preserve">Shall be encrypted as described in TS </w:t>
            </w:r>
            <w:r>
              <w:t>37.579</w:t>
            </w:r>
            <w:r w:rsidRPr="001C0FC4">
              <w:t>-1[2] Table 5.5.3.4.4-3A.</w:t>
            </w:r>
          </w:p>
          <w:p w14:paraId="2766B188" w14:textId="77777777" w:rsidR="00296E35" w:rsidRPr="001C0FC4" w:rsidRDefault="00296E35" w:rsidP="002E3FCC">
            <w:pPr>
              <w:pStyle w:val="TAN"/>
            </w:pPr>
            <w:r w:rsidRPr="001C0FC4">
              <w:t>NOTE 2:</w:t>
            </w:r>
            <w:r w:rsidRPr="001C0FC4">
              <w:tab/>
              <w:t>Longitude of px_MCX_CoordinateLongitude_Client_B degrees encoded according to TS 23.032 [39] clause 6.1.</w:t>
            </w:r>
          </w:p>
          <w:p w14:paraId="29B56807" w14:textId="77777777" w:rsidR="00296E35" w:rsidRPr="001C0FC4" w:rsidRDefault="00296E35" w:rsidP="002E3FCC">
            <w:pPr>
              <w:pStyle w:val="TAN"/>
            </w:pPr>
            <w:r w:rsidRPr="001C0FC4">
              <w:t>NOTE 3:</w:t>
            </w:r>
            <w:r w:rsidRPr="001C0FC4">
              <w:tab/>
              <w:t>Latitude of px_MCX_CoordinateLatitude_Client_B degrees encoded according to TS 23.032 [39] clause 6.1.</w:t>
            </w:r>
          </w:p>
        </w:tc>
      </w:tr>
    </w:tbl>
    <w:p w14:paraId="42AE2C5B" w14:textId="77777777" w:rsidR="00296E35" w:rsidRPr="001C0FC4" w:rsidRDefault="00296E35" w:rsidP="00296E35"/>
    <w:p w14:paraId="2EE865A4" w14:textId="216A2808" w:rsidR="00296E35" w:rsidRPr="001C0FC4" w:rsidRDefault="00296E35" w:rsidP="00296E35">
      <w:pPr>
        <w:pStyle w:val="TH"/>
        <w:rPr>
          <w:rFonts w:eastAsia="SimSun"/>
        </w:rPr>
      </w:pPr>
      <w:r w:rsidRPr="001C0FC4">
        <w:rPr>
          <w:rFonts w:eastAsia="SimSun"/>
        </w:rPr>
        <w:t xml:space="preserve">Table </w:t>
      </w:r>
      <w:r w:rsidRPr="001C0FC4">
        <w:t>6.4.2.3.3-4</w:t>
      </w:r>
      <w:r w:rsidRPr="001C0FC4">
        <w:rPr>
          <w:rFonts w:eastAsia="SimSun"/>
        </w:rPr>
        <w:t>: SIP MESSAGE from the SS (step 3, Table 6.4.2.3.2-1;</w:t>
      </w:r>
      <w:r w:rsidRPr="001C0FC4">
        <w:rPr>
          <w:rFonts w:eastAsia="SimSun"/>
        </w:rPr>
        <w:br/>
        <w:t xml:space="preserve">step 2, TS </w:t>
      </w:r>
      <w:r>
        <w:rPr>
          <w:rFonts w:eastAsia="SimSun"/>
        </w:rPr>
        <w:t>37.579</w:t>
      </w:r>
      <w:r w:rsidRPr="001C0FC4">
        <w:rPr>
          <w:rFonts w:eastAsia="SimSun"/>
        </w:rP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86F9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4902277" w14:textId="7785E539"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75D3355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20C3FA"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B56A3"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079F20"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A708ED4"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B242CB0" w14:textId="77777777" w:rsidR="00296E35" w:rsidRPr="001C0FC4" w:rsidRDefault="00296E35" w:rsidP="002E3FCC">
            <w:pPr>
              <w:pStyle w:val="TAH"/>
              <w:rPr>
                <w:rFonts w:eastAsia="SimSun"/>
              </w:rPr>
            </w:pPr>
            <w:r w:rsidRPr="001C0FC4">
              <w:rPr>
                <w:rFonts w:eastAsia="SimSun"/>
              </w:rPr>
              <w:t>Condition</w:t>
            </w:r>
          </w:p>
        </w:tc>
      </w:tr>
      <w:tr w:rsidR="00296E35" w:rsidRPr="001C0FC4" w14:paraId="6B0B77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B1A5BE" w14:textId="77777777" w:rsidR="00296E35" w:rsidRPr="001C0FC4" w:rsidRDefault="00296E35" w:rsidP="002E3FCC">
            <w:pPr>
              <w:pStyle w:val="TAL"/>
              <w:rPr>
                <w:rFonts w:eastAsia="SimSun"/>
                <w:b/>
              </w:rPr>
            </w:pPr>
            <w:r w:rsidRPr="001C0FC4">
              <w:rPr>
                <w:rFonts w:eastAsia="SimSun"/>
                <w:b/>
              </w:rPr>
              <w:t>Message-body</w:t>
            </w:r>
          </w:p>
        </w:tc>
        <w:tc>
          <w:tcPr>
            <w:tcW w:w="2127" w:type="dxa"/>
            <w:tcBorders>
              <w:top w:val="single" w:sz="4" w:space="0" w:color="auto"/>
              <w:left w:val="single" w:sz="4" w:space="0" w:color="auto"/>
              <w:bottom w:val="single" w:sz="4" w:space="0" w:color="auto"/>
              <w:right w:val="single" w:sz="4" w:space="0" w:color="auto"/>
            </w:tcBorders>
          </w:tcPr>
          <w:p w14:paraId="343035C7"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88BDF45"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9013AF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3F50CB" w14:textId="77777777" w:rsidR="00296E35" w:rsidRPr="001C0FC4" w:rsidRDefault="00296E35" w:rsidP="002E3FCC">
            <w:pPr>
              <w:pStyle w:val="TAL"/>
              <w:rPr>
                <w:rFonts w:eastAsia="SimSun"/>
              </w:rPr>
            </w:pPr>
          </w:p>
        </w:tc>
      </w:tr>
      <w:tr w:rsidR="00296E35" w:rsidRPr="001C0FC4" w14:paraId="3CF0786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FDF244" w14:textId="77777777" w:rsidR="00296E35" w:rsidRPr="001C0FC4" w:rsidRDefault="00296E35" w:rsidP="002E3FCC">
            <w:pPr>
              <w:pStyle w:val="TAL"/>
              <w:rPr>
                <w:rFonts w:eastAsia="SimSun"/>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43FBB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hideMark/>
          </w:tcPr>
          <w:p w14:paraId="291D3DC1" w14:textId="77777777" w:rsidR="00296E35" w:rsidRPr="001C0FC4" w:rsidRDefault="00296E35" w:rsidP="002E3FCC">
            <w:pPr>
              <w:pStyle w:val="TAL"/>
              <w:rPr>
                <w:rFonts w:eastAsia="SimSun"/>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61D6E2A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BC26D87" w14:textId="77777777" w:rsidR="00296E35" w:rsidRPr="001C0FC4" w:rsidRDefault="00296E35" w:rsidP="002E3FCC">
            <w:pPr>
              <w:pStyle w:val="TAL"/>
              <w:rPr>
                <w:rFonts w:eastAsia="SimSun"/>
              </w:rPr>
            </w:pPr>
          </w:p>
        </w:tc>
      </w:tr>
      <w:tr w:rsidR="00296E35" w:rsidRPr="001C0FC4" w14:paraId="44B86F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47251C" w14:textId="77777777" w:rsidR="00296E35" w:rsidRPr="001C0FC4" w:rsidRDefault="00296E35" w:rsidP="002E3FCC">
            <w:pPr>
              <w:pStyle w:val="TAL"/>
              <w:rPr>
                <w:rFonts w:eastAsia="SimSun"/>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679762" w14:textId="77777777" w:rsidR="00296E35" w:rsidRPr="001C0FC4" w:rsidRDefault="00296E35" w:rsidP="002E3FCC">
            <w:pPr>
              <w:pStyle w:val="TAL"/>
              <w:rPr>
                <w:rFonts w:eastAsia="SimSun"/>
                <w:color w:val="000000"/>
              </w:rPr>
            </w:pPr>
            <w:r w:rsidRPr="001C0FC4">
              <w:t>MCData-Info as described in Table 6.4.2.3.3-5</w:t>
            </w:r>
          </w:p>
        </w:tc>
        <w:tc>
          <w:tcPr>
            <w:tcW w:w="2127" w:type="dxa"/>
            <w:tcBorders>
              <w:top w:val="single" w:sz="4" w:space="0" w:color="auto"/>
              <w:left w:val="single" w:sz="4" w:space="0" w:color="auto"/>
              <w:bottom w:val="single" w:sz="4" w:space="0" w:color="auto"/>
              <w:right w:val="single" w:sz="4" w:space="0" w:color="auto"/>
            </w:tcBorders>
          </w:tcPr>
          <w:p w14:paraId="4527805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77264B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D95CC" w14:textId="77777777" w:rsidR="00296E35" w:rsidRPr="001C0FC4" w:rsidRDefault="00296E35" w:rsidP="002E3FCC">
            <w:pPr>
              <w:pStyle w:val="TAL"/>
              <w:rPr>
                <w:rFonts w:eastAsia="SimSun"/>
              </w:rPr>
            </w:pPr>
          </w:p>
        </w:tc>
      </w:tr>
    </w:tbl>
    <w:p w14:paraId="728C0B6B" w14:textId="77777777" w:rsidR="00296E35" w:rsidRPr="001C0FC4" w:rsidRDefault="00296E35" w:rsidP="00296E35"/>
    <w:p w14:paraId="019EFE30" w14:textId="77777777" w:rsidR="00296E35" w:rsidRPr="001C0FC4" w:rsidRDefault="00296E35" w:rsidP="00296E35">
      <w:pPr>
        <w:pStyle w:val="TH"/>
        <w:rPr>
          <w:rFonts w:eastAsia="SimSun"/>
        </w:rPr>
      </w:pPr>
      <w:r w:rsidRPr="001C0FC4">
        <w:rPr>
          <w:rFonts w:eastAsia="SimSun"/>
        </w:rPr>
        <w:t xml:space="preserve">Table </w:t>
      </w:r>
      <w:r w:rsidRPr="001C0FC4">
        <w:t>6.4.2.3.3-5</w:t>
      </w:r>
      <w:r w:rsidRPr="001C0FC4">
        <w:rPr>
          <w:rFonts w:eastAsia="SimSun"/>
        </w:rPr>
        <w:t xml:space="preserve">: MCData-Info in SIP MESSAGE (Table </w:t>
      </w:r>
      <w:r w:rsidRPr="001C0FC4">
        <w:t>6.4.2.3.3-4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8931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A23B8" w14:textId="2E553D8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3DC10C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2D56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9AE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6A0397"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B185FA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11A01B9" w14:textId="77777777" w:rsidR="00296E35" w:rsidRPr="001C0FC4" w:rsidRDefault="00296E35" w:rsidP="002E3FCC">
            <w:pPr>
              <w:pStyle w:val="TAH"/>
              <w:rPr>
                <w:rFonts w:eastAsia="SimSun"/>
              </w:rPr>
            </w:pPr>
            <w:r w:rsidRPr="001C0FC4">
              <w:rPr>
                <w:rFonts w:eastAsia="SimSun"/>
              </w:rPr>
              <w:t>Condition</w:t>
            </w:r>
          </w:p>
        </w:tc>
      </w:tr>
      <w:tr w:rsidR="00296E35" w:rsidRPr="001C0FC4" w14:paraId="65E6F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0FDCA1"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58FE48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C3EF94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6EE7B7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602D65F" w14:textId="77777777" w:rsidR="00296E35" w:rsidRPr="001C0FC4" w:rsidRDefault="00296E35" w:rsidP="002E3FCC">
            <w:pPr>
              <w:pStyle w:val="TAL"/>
              <w:rPr>
                <w:rFonts w:eastAsia="SimSun"/>
              </w:rPr>
            </w:pPr>
          </w:p>
        </w:tc>
      </w:tr>
      <w:tr w:rsidR="00296E35" w:rsidRPr="001C0FC4" w14:paraId="45C06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3B9B1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B9A29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9A0320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AC444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C557A6" w14:textId="77777777" w:rsidR="00296E35" w:rsidRPr="001C0FC4" w:rsidRDefault="00296E35" w:rsidP="002E3FCC">
            <w:pPr>
              <w:pStyle w:val="TAL"/>
              <w:rPr>
                <w:rFonts w:eastAsia="SimSun"/>
              </w:rPr>
            </w:pPr>
          </w:p>
        </w:tc>
      </w:tr>
      <w:tr w:rsidR="00296E35" w:rsidRPr="001C0FC4" w14:paraId="1E8BD373" w14:textId="77777777" w:rsidTr="002E3FCC">
        <w:tc>
          <w:tcPr>
            <w:tcW w:w="2837" w:type="dxa"/>
            <w:tcBorders>
              <w:top w:val="single" w:sz="4" w:space="0" w:color="auto"/>
              <w:left w:val="single" w:sz="4" w:space="0" w:color="auto"/>
              <w:bottom w:val="single" w:sz="4" w:space="0" w:color="auto"/>
              <w:right w:val="single" w:sz="4" w:space="0" w:color="auto"/>
            </w:tcBorders>
          </w:tcPr>
          <w:p w14:paraId="01B419FB" w14:textId="77777777" w:rsidR="00296E35" w:rsidRPr="001C0FC4" w:rsidRDefault="00296E35" w:rsidP="002E3FCC">
            <w:pPr>
              <w:pStyle w:val="TAL"/>
              <w:rPr>
                <w:rFonts w:eastAsia="SimSun"/>
              </w:rPr>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7555692E"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68B0EFFD" w14:textId="2BD6F5B0"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66F3AB6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D0471BB" w14:textId="77777777" w:rsidR="00296E35" w:rsidRPr="001C0FC4" w:rsidRDefault="00296E35" w:rsidP="002E3FCC">
            <w:pPr>
              <w:pStyle w:val="TAL"/>
              <w:rPr>
                <w:rFonts w:eastAsia="SimSun"/>
              </w:rPr>
            </w:pPr>
          </w:p>
        </w:tc>
      </w:tr>
      <w:tr w:rsidR="00296E35" w:rsidRPr="001C0FC4" w14:paraId="24A2A3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3BA550"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C41D34B"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53A702" w14:textId="3223718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83ACB8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29DA3D2" w14:textId="77777777" w:rsidR="00296E35" w:rsidRPr="001C0FC4" w:rsidRDefault="00296E35" w:rsidP="002E3FCC">
            <w:pPr>
              <w:pStyle w:val="TAL"/>
              <w:rPr>
                <w:rFonts w:eastAsia="SimSun"/>
              </w:rPr>
            </w:pPr>
          </w:p>
        </w:tc>
      </w:tr>
    </w:tbl>
    <w:p w14:paraId="0E6A3B03" w14:textId="77777777" w:rsidR="00296E35" w:rsidRDefault="00296E35" w:rsidP="00296E35"/>
    <w:p w14:paraId="1C669831" w14:textId="77777777" w:rsidR="00296E35" w:rsidRPr="00C87FE0" w:rsidRDefault="00296E35" w:rsidP="00296E35">
      <w:pPr>
        <w:pStyle w:val="Heading2"/>
      </w:pPr>
      <w:bookmarkStart w:id="1268" w:name="_Toc178186378"/>
      <w:bookmarkStart w:id="1269" w:name="_Toc210385194"/>
      <w:r w:rsidRPr="00C87FE0">
        <w:t>6.5</w:t>
      </w:r>
      <w:r w:rsidRPr="00C87FE0">
        <w:tab/>
        <w:t>Location</w:t>
      </w:r>
      <w:bookmarkEnd w:id="1268"/>
      <w:bookmarkEnd w:id="1269"/>
    </w:p>
    <w:p w14:paraId="26E948D3" w14:textId="77777777" w:rsidR="00296E35" w:rsidRPr="00C87FE0" w:rsidRDefault="00296E35" w:rsidP="00296E35">
      <w:pPr>
        <w:keepNext/>
        <w:keepLines/>
        <w:spacing w:before="120"/>
        <w:ind w:left="1134" w:hanging="1134"/>
        <w:outlineLvl w:val="2"/>
        <w:rPr>
          <w:rFonts w:ascii="Arial" w:hAnsi="Arial"/>
          <w:sz w:val="28"/>
        </w:rPr>
      </w:pPr>
      <w:r w:rsidRPr="00C87FE0">
        <w:rPr>
          <w:rFonts w:ascii="Arial" w:hAnsi="Arial"/>
          <w:sz w:val="28"/>
        </w:rPr>
        <w:t>6.5.1</w:t>
      </w:r>
      <w:r w:rsidRPr="00C87FE0">
        <w:rPr>
          <w:rFonts w:ascii="Arial" w:hAnsi="Arial"/>
          <w:sz w:val="28"/>
        </w:rPr>
        <w:tab/>
        <w:t>On-network / Location/ Location Information Request</w:t>
      </w:r>
    </w:p>
    <w:p w14:paraId="5E9B82E5" w14:textId="77777777" w:rsidR="00296E35" w:rsidRPr="00C87FE0" w:rsidRDefault="00296E35" w:rsidP="00296E35">
      <w:pPr>
        <w:pStyle w:val="H6"/>
      </w:pPr>
      <w:r w:rsidRPr="00C87FE0">
        <w:t>6.5.1.1</w:t>
      </w:r>
      <w:r w:rsidRPr="00C87FE0">
        <w:tab/>
        <w:t>Test Purpose (TP)</w:t>
      </w:r>
    </w:p>
    <w:p w14:paraId="0EF96688" w14:textId="77777777" w:rsidR="00296E35" w:rsidRPr="00C87FE0" w:rsidRDefault="00296E35" w:rsidP="00296E35">
      <w:pPr>
        <w:pStyle w:val="H6"/>
      </w:pPr>
      <w:r w:rsidRPr="00C87FE0">
        <w:t>(1)</w:t>
      </w:r>
    </w:p>
    <w:p w14:paraId="10DF32FF"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5DB40DF8" w14:textId="77777777" w:rsidR="00296E35" w:rsidRPr="00C87FE0" w:rsidRDefault="00296E35" w:rsidP="00296E35">
      <w:pPr>
        <w:pStyle w:val="PL"/>
      </w:pPr>
      <w:r w:rsidRPr="00C87FE0">
        <w:t>ensure that {</w:t>
      </w:r>
    </w:p>
    <w:p w14:paraId="5F88B8CF" w14:textId="77777777" w:rsidR="00296E35" w:rsidRPr="00C87FE0" w:rsidRDefault="00296E35" w:rsidP="00296E35">
      <w:pPr>
        <w:pStyle w:val="PL"/>
      </w:pPr>
      <w:r w:rsidRPr="00C87FE0">
        <w:t xml:space="preserve">  </w:t>
      </w:r>
      <w:r w:rsidRPr="00C87FE0">
        <w:rPr>
          <w:b/>
        </w:rPr>
        <w:t>when</w:t>
      </w:r>
      <w:r w:rsidRPr="00C87FE0">
        <w:t xml:space="preserve"> { UE (MCData Client) receives a location information request before the minimumReportInterval timer has expired </w:t>
      </w:r>
      <w:r w:rsidRPr="00C87FE0">
        <w:rPr>
          <w:b/>
        </w:rPr>
        <w:t xml:space="preserve"> </w:t>
      </w:r>
      <w:r w:rsidRPr="00C87FE0">
        <w:t>}</w:t>
      </w:r>
    </w:p>
    <w:p w14:paraId="1B26D59D" w14:textId="77777777" w:rsidR="00296E35" w:rsidRPr="00C87FE0" w:rsidRDefault="00296E35" w:rsidP="00296E35">
      <w:pPr>
        <w:pStyle w:val="PL"/>
      </w:pPr>
      <w:r w:rsidRPr="00C87FE0">
        <w:t xml:space="preserve">    </w:t>
      </w:r>
      <w:r w:rsidRPr="00C87FE0">
        <w:rPr>
          <w:b/>
        </w:rPr>
        <w:t>then</w:t>
      </w:r>
      <w:r w:rsidRPr="00C87FE0">
        <w:t xml:space="preserve"> { UE (MCData Client)does not wait for the </w:t>
      </w:r>
      <w:r w:rsidRPr="00C87FE0">
        <w:rPr>
          <w:i/>
          <w:iCs/>
        </w:rPr>
        <w:t>minimumReportInterval</w:t>
      </w:r>
      <w:r w:rsidRPr="00C87FE0">
        <w:t xml:space="preserve"> timer to expire, and  sends "immediately" a SIP MESSAGE containing location information report including information in accordance with the NonEmergencyLocationInformation configuration and the &lt;ReportID&gt; attribute set to the value of the &lt;RequestID&gt; attribute in the received Request,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3BDD978A" w14:textId="77777777" w:rsidR="00296E35" w:rsidRPr="00C87FE0" w:rsidRDefault="00296E35" w:rsidP="00296E35">
      <w:pPr>
        <w:pStyle w:val="PL"/>
      </w:pPr>
      <w:r w:rsidRPr="00C87FE0">
        <w:t xml:space="preserve">            }</w:t>
      </w:r>
    </w:p>
    <w:p w14:paraId="3F0B691E" w14:textId="77777777" w:rsidR="00296E35" w:rsidRPr="00C87FE0" w:rsidRDefault="00296E35" w:rsidP="00296E35">
      <w:pPr>
        <w:pStyle w:val="PL"/>
      </w:pPr>
    </w:p>
    <w:p w14:paraId="33CC7186" w14:textId="77777777" w:rsidR="00296E35" w:rsidRPr="00C87FE0" w:rsidRDefault="00296E35" w:rsidP="00296E35">
      <w:pPr>
        <w:pStyle w:val="H6"/>
      </w:pPr>
      <w:r w:rsidRPr="00C87FE0">
        <w:t>(2)</w:t>
      </w:r>
    </w:p>
    <w:p w14:paraId="452C026A"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44656317" w14:textId="77777777" w:rsidR="00296E35" w:rsidRPr="00C87FE0" w:rsidRDefault="00296E35" w:rsidP="00296E35">
      <w:pPr>
        <w:pStyle w:val="PL"/>
      </w:pPr>
      <w:r w:rsidRPr="00C87FE0">
        <w:t>ensure that {</w:t>
      </w:r>
    </w:p>
    <w:p w14:paraId="0097473F" w14:textId="77777777" w:rsidR="00296E35" w:rsidRPr="00C87FE0" w:rsidRDefault="00296E35" w:rsidP="00296E35">
      <w:pPr>
        <w:pStyle w:val="PL"/>
      </w:pPr>
      <w:r w:rsidRPr="00C87FE0">
        <w:t xml:space="preserve">  </w:t>
      </w:r>
      <w:r w:rsidRPr="00C87FE0">
        <w:rPr>
          <w:b/>
        </w:rPr>
        <w:t>when</w:t>
      </w:r>
      <w:r w:rsidRPr="00C87FE0">
        <w:t xml:space="preserve"> { UE (MCData Client) determines that the periodic location reporting trigger has fired </w:t>
      </w:r>
      <w:r w:rsidRPr="00C87FE0">
        <w:rPr>
          <w:b/>
          <w:bCs/>
        </w:rPr>
        <w:t>and</w:t>
      </w:r>
      <w:r w:rsidRPr="00C87FE0">
        <w:t xml:space="preserve"> the </w:t>
      </w:r>
      <w:r w:rsidRPr="00C87FE0">
        <w:rPr>
          <w:i/>
          <w:iCs/>
        </w:rPr>
        <w:t>minimumReportInterval</w:t>
      </w:r>
      <w:r w:rsidRPr="00C87FE0">
        <w:t xml:space="preserve"> timer has expired }</w:t>
      </w:r>
    </w:p>
    <w:p w14:paraId="4694DFDA" w14:textId="77777777" w:rsidR="00296E35" w:rsidRPr="00C87FE0" w:rsidRDefault="00296E35" w:rsidP="00296E35">
      <w:pPr>
        <w:pStyle w:val="PL"/>
      </w:pPr>
      <w:r w:rsidRPr="00C87FE0">
        <w:t xml:space="preserve">    </w:t>
      </w:r>
      <w:r w:rsidRPr="00C87FE0">
        <w:rPr>
          <w:b/>
        </w:rPr>
        <w:t>then</w:t>
      </w:r>
      <w:r w:rsidRPr="00C87FE0">
        <w:t xml:space="preserve"> { UE (MCData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585C8F3A" w14:textId="77777777" w:rsidR="00296E35" w:rsidRPr="00C87FE0" w:rsidRDefault="00296E35" w:rsidP="00296E35">
      <w:pPr>
        <w:pStyle w:val="PL"/>
      </w:pPr>
      <w:r w:rsidRPr="00C87FE0">
        <w:t xml:space="preserve">            }</w:t>
      </w:r>
    </w:p>
    <w:p w14:paraId="71EF91FD" w14:textId="77777777" w:rsidR="00296E35" w:rsidRPr="00C87FE0" w:rsidRDefault="00296E35" w:rsidP="00296E35">
      <w:pPr>
        <w:pStyle w:val="PL"/>
      </w:pPr>
    </w:p>
    <w:p w14:paraId="0EC082A9" w14:textId="77777777" w:rsidR="00296E35" w:rsidRPr="00C87FE0" w:rsidRDefault="00296E35" w:rsidP="00296E35">
      <w:pPr>
        <w:pStyle w:val="H6"/>
      </w:pPr>
      <w:r w:rsidRPr="00C87FE0">
        <w:t>(3)</w:t>
      </w:r>
    </w:p>
    <w:p w14:paraId="0A6148AB"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w:t>
      </w:r>
    </w:p>
    <w:p w14:paraId="512D6F3C" w14:textId="77777777" w:rsidR="00296E35" w:rsidRPr="00C87FE0" w:rsidRDefault="00296E35" w:rsidP="00296E35">
      <w:pPr>
        <w:pStyle w:val="PL"/>
      </w:pPr>
      <w:r w:rsidRPr="00C87FE0">
        <w:t>ensure that {</w:t>
      </w:r>
    </w:p>
    <w:p w14:paraId="57112397" w14:textId="77777777" w:rsidR="00296E35" w:rsidRPr="00C87FE0" w:rsidRDefault="00296E35" w:rsidP="00296E35">
      <w:pPr>
        <w:pStyle w:val="PL"/>
      </w:pPr>
      <w:r w:rsidRPr="00C87FE0">
        <w:t xml:space="preserve">  </w:t>
      </w:r>
      <w:r w:rsidRPr="00C87FE0">
        <w:rPr>
          <w:b/>
        </w:rPr>
        <w:t>when</w:t>
      </w:r>
      <w:r w:rsidRPr="00C87FE0">
        <w:t xml:space="preserve"> { UE (MCData Client) receives a new location information configuration message and ConfigScope set to 'Full' }</w:t>
      </w:r>
    </w:p>
    <w:p w14:paraId="478F4D0B" w14:textId="77777777" w:rsidR="00296E35" w:rsidRPr="00C87FE0" w:rsidRDefault="00296E35" w:rsidP="00296E35">
      <w:pPr>
        <w:pStyle w:val="PL"/>
      </w:pPr>
      <w:r w:rsidRPr="00C87FE0">
        <w:t xml:space="preserve">    </w:t>
      </w:r>
      <w:r w:rsidRPr="00C87FE0">
        <w:rPr>
          <w:b/>
        </w:rPr>
        <w:t>then</w:t>
      </w:r>
      <w:r w:rsidRPr="00C87FE0">
        <w:t xml:space="preserve"> { UE (MCData Client) replies with a SIP 200 (OK) message, </w:t>
      </w:r>
      <w:r w:rsidRPr="00C87FE0">
        <w:rPr>
          <w:b/>
          <w:bCs/>
        </w:rPr>
        <w:t xml:space="preserve">and </w:t>
      </w:r>
      <w:r w:rsidRPr="00C87FE0">
        <w:t>stores the contents of the &lt;Configuration&gt; elements thereby overriding the previous configuration }</w:t>
      </w:r>
    </w:p>
    <w:p w14:paraId="5F8B7C21" w14:textId="77777777" w:rsidR="00296E35" w:rsidRPr="00C87FE0" w:rsidRDefault="00296E35" w:rsidP="00296E35">
      <w:pPr>
        <w:pStyle w:val="PL"/>
      </w:pPr>
      <w:r w:rsidRPr="00C87FE0">
        <w:t xml:space="preserve">            }</w:t>
      </w:r>
    </w:p>
    <w:p w14:paraId="0525F5BA" w14:textId="77777777" w:rsidR="00296E35" w:rsidRPr="00C87FE0" w:rsidRDefault="00296E35" w:rsidP="00296E35">
      <w:pPr>
        <w:pStyle w:val="PL"/>
      </w:pPr>
    </w:p>
    <w:p w14:paraId="1C509E17" w14:textId="77777777" w:rsidR="00296E35" w:rsidRPr="00C87FE0" w:rsidRDefault="00296E35" w:rsidP="00296E35">
      <w:pPr>
        <w:pStyle w:val="H6"/>
      </w:pPr>
      <w:r w:rsidRPr="00C87FE0">
        <w:t>6.5.1.2</w:t>
      </w:r>
      <w:r w:rsidRPr="00C87FE0">
        <w:tab/>
        <w:t>Conformance requirements</w:t>
      </w:r>
    </w:p>
    <w:p w14:paraId="5BCD90B3" w14:textId="77777777" w:rsidR="00296E35" w:rsidRPr="00C87FE0" w:rsidRDefault="00296E35" w:rsidP="00296E35">
      <w:r w:rsidRPr="00C87FE0">
        <w:t xml:space="preserve">References: The conformance requirements covered in the current TC are specified in: TS 24.282, clauses </w:t>
      </w:r>
      <w:r w:rsidRPr="00C87FE0">
        <w:rPr>
          <w:rFonts w:eastAsia="Malgun Gothic"/>
        </w:rPr>
        <w:t xml:space="preserve">17.3.1, </w:t>
      </w:r>
      <w:r w:rsidRPr="00C87FE0">
        <w:t>17.3.2, 17.3.3, 17.3.4.1, 17.3.4.2. Unless otherwise stated, these are Rel-16 requirements.</w:t>
      </w:r>
    </w:p>
    <w:p w14:paraId="783513A4" w14:textId="77777777" w:rsidR="00296E35" w:rsidRPr="00C87FE0" w:rsidRDefault="00296E35" w:rsidP="00296E35">
      <w:r w:rsidRPr="00C87FE0">
        <w:t>[TS 24.282 clause 17.3.1]</w:t>
      </w:r>
    </w:p>
    <w:p w14:paraId="273F7B02" w14:textId="77777777" w:rsidR="00296E35" w:rsidRPr="00C87FE0" w:rsidRDefault="00296E35" w:rsidP="00296E35">
      <w:r w:rsidRPr="00C87FE0">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95EBC17" w14:textId="77777777" w:rsidR="00296E35" w:rsidRPr="00C87FE0" w:rsidRDefault="00296E35" w:rsidP="00296E35">
      <w:r w:rsidRPr="00C87FE0">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52629951" w14:textId="77777777" w:rsidR="00296E35" w:rsidRPr="00C87FE0" w:rsidRDefault="00296E35" w:rsidP="00296E35">
      <w:r w:rsidRPr="00C87FE0">
        <w:t>[TS 24.282 clause 17.3.2]</w:t>
      </w:r>
    </w:p>
    <w:p w14:paraId="2BA0A5E6" w14:textId="77777777" w:rsidR="00296E35" w:rsidRPr="00C87FE0" w:rsidRDefault="00296E35" w:rsidP="00296E35">
      <w:r w:rsidRPr="00C87FE0">
        <w:t>Upon receiving a SIP MESSAGE request containing:</w:t>
      </w:r>
    </w:p>
    <w:p w14:paraId="4D092A7E"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73AFF79E" w14:textId="77777777" w:rsidR="00296E35" w:rsidRPr="00C87FE0" w:rsidRDefault="00296E35" w:rsidP="00296E35">
      <w:pPr>
        <w:pStyle w:val="B1"/>
      </w:pPr>
      <w:r w:rsidRPr="00C87FE0">
        <w:t>2)</w:t>
      </w:r>
      <w:r w:rsidRPr="00C87FE0">
        <w:tab/>
        <w:t>a Content-Type header field set to "application/vnd.3gpp.mcdata-location-info+xml"; and</w:t>
      </w:r>
    </w:p>
    <w:p w14:paraId="40BB4C0E" w14:textId="77777777" w:rsidR="00296E35" w:rsidRPr="00C87FE0" w:rsidRDefault="00296E35" w:rsidP="00296E35">
      <w:pPr>
        <w:pStyle w:val="B1"/>
      </w:pPr>
      <w:r w:rsidRPr="00C87FE0">
        <w:t>3)</w:t>
      </w:r>
      <w:r w:rsidRPr="00C87FE0">
        <w:tab/>
        <w:t>an application/vnd.3gpp.mcdata-location-info+xml MIME body with a &lt;Configuration&gt; root element included in the &lt;location-info&gt; root element;</w:t>
      </w:r>
    </w:p>
    <w:p w14:paraId="6C617F0A" w14:textId="77777777" w:rsidR="00296E35" w:rsidRPr="00C87FE0" w:rsidRDefault="00296E35" w:rsidP="00296E35">
      <w:r w:rsidRPr="00C87FE0">
        <w:t>the MCData client:</w:t>
      </w:r>
    </w:p>
    <w:p w14:paraId="7353872F" w14:textId="77777777" w:rsidR="00296E35" w:rsidRPr="00C87FE0" w:rsidRDefault="00296E35" w:rsidP="00296E35">
      <w:pPr>
        <w:pStyle w:val="B1"/>
        <w:tabs>
          <w:tab w:val="left" w:pos="5954"/>
        </w:tabs>
      </w:pPr>
      <w:r w:rsidRPr="00C87FE0">
        <w:t>1)</w:t>
      </w:r>
      <w:r w:rsidRPr="00C87FE0">
        <w:tab/>
        <w:t>shall store the contents of the &lt;Configuration&gt; elements;</w:t>
      </w:r>
    </w:p>
    <w:p w14:paraId="66760D48" w14:textId="77777777" w:rsidR="00296E35" w:rsidRPr="00C87FE0" w:rsidRDefault="00296E35" w:rsidP="00296E35">
      <w:pPr>
        <w:pStyle w:val="B1"/>
      </w:pPr>
      <w:r w:rsidRPr="00C87FE0">
        <w:t>2)</w:t>
      </w:r>
      <w:r w:rsidRPr="00C87FE0">
        <w:tab/>
        <w:t>shall set the location reporting triggers accordingly; and</w:t>
      </w:r>
    </w:p>
    <w:p w14:paraId="59E8830F" w14:textId="77777777" w:rsidR="00296E35" w:rsidRPr="00C87FE0" w:rsidRDefault="00296E35" w:rsidP="00296E35">
      <w:pPr>
        <w:pStyle w:val="B1"/>
      </w:pPr>
      <w:r w:rsidRPr="00C87FE0">
        <w:t>3)</w:t>
      </w:r>
      <w:r w:rsidRPr="00C87FE0">
        <w:tab/>
        <w:t>shall start</w:t>
      </w:r>
      <w:r w:rsidRPr="00C87FE0">
        <w:rPr>
          <w:lang w:val="en-US"/>
        </w:rPr>
        <w:t xml:space="preserve"> </w:t>
      </w:r>
      <w:r w:rsidRPr="00C87FE0">
        <w:t>the minimumReportInterval</w:t>
      </w:r>
      <w:r w:rsidRPr="00C87FE0">
        <w:rPr>
          <w:lang w:val="en-US"/>
        </w:rPr>
        <w:t xml:space="preserve"> t</w:t>
      </w:r>
      <w:r w:rsidRPr="00C87FE0">
        <w:t>imer.</w:t>
      </w:r>
    </w:p>
    <w:p w14:paraId="47F8B29C" w14:textId="77777777" w:rsidR="00296E35" w:rsidRPr="00C87FE0" w:rsidRDefault="00296E35" w:rsidP="00296E35">
      <w:r w:rsidRPr="00C87FE0">
        <w:t>[TS 24.282 clause 17.3.3]</w:t>
      </w:r>
    </w:p>
    <w:p w14:paraId="2AE8F48C" w14:textId="77777777" w:rsidR="00296E35" w:rsidRPr="00C87FE0" w:rsidRDefault="00296E35" w:rsidP="00296E35">
      <w:r w:rsidRPr="00C87FE0">
        <w:t>Upon receiving a SIP MESSAGE request containing:</w:t>
      </w:r>
    </w:p>
    <w:p w14:paraId="45FA6B96"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32FE3355" w14:textId="77777777" w:rsidR="00296E35" w:rsidRPr="00C87FE0" w:rsidRDefault="00296E35" w:rsidP="00296E35">
      <w:pPr>
        <w:pStyle w:val="B1"/>
      </w:pPr>
      <w:r w:rsidRPr="00C87FE0">
        <w:t>2)</w:t>
      </w:r>
      <w:r w:rsidRPr="00C87FE0">
        <w:tab/>
        <w:t>a Content-Type header field set to "application/vnd.3gpp.mcdata-location-info+xml"; and</w:t>
      </w:r>
    </w:p>
    <w:p w14:paraId="5D04158D" w14:textId="77777777" w:rsidR="00296E35" w:rsidRPr="00C87FE0" w:rsidRDefault="00296E35" w:rsidP="00296E35">
      <w:pPr>
        <w:pStyle w:val="B1"/>
      </w:pPr>
      <w:r w:rsidRPr="00C87FE0">
        <w:t>3)</w:t>
      </w:r>
      <w:r w:rsidRPr="00C87FE0">
        <w:tab/>
        <w:t>an application/vnd.3gpp.mcdata-location-info+xml MIME body with a &lt;Request&gt; element included in the &lt;location-info&gt; root element;</w:t>
      </w:r>
    </w:p>
    <w:p w14:paraId="00BB9B9E" w14:textId="77777777" w:rsidR="00296E35" w:rsidRPr="00C87FE0" w:rsidRDefault="00296E35" w:rsidP="00296E35">
      <w:r w:rsidRPr="00C87FE0">
        <w:t>the MCData client:</w:t>
      </w:r>
    </w:p>
    <w:p w14:paraId="384DA443" w14:textId="77777777" w:rsidR="00296E35" w:rsidRPr="00C87FE0" w:rsidRDefault="00296E35" w:rsidP="00296E35">
      <w:pPr>
        <w:pStyle w:val="B1"/>
      </w:pPr>
      <w:r w:rsidRPr="00C87FE0">
        <w:t>1)</w:t>
      </w:r>
      <w:r w:rsidRPr="00C87FE0">
        <w:tab/>
        <w:t>shall send a location report as specified in subclause 17.3.4; and</w:t>
      </w:r>
    </w:p>
    <w:p w14:paraId="15A36A19" w14:textId="77777777" w:rsidR="00296E35" w:rsidRPr="00C87FE0" w:rsidRDefault="00296E35" w:rsidP="00296E35">
      <w:pPr>
        <w:pStyle w:val="B1"/>
      </w:pPr>
      <w:r w:rsidRPr="00C87FE0">
        <w:t>2)</w:t>
      </w:r>
      <w:r w:rsidRPr="00C87FE0">
        <w:tab/>
        <w:t>shall reset the minimumReportInterval timer.</w:t>
      </w:r>
    </w:p>
    <w:p w14:paraId="3929F229" w14:textId="77777777" w:rsidR="00296E35" w:rsidRPr="00C87FE0" w:rsidRDefault="00296E35" w:rsidP="00296E35">
      <w:r w:rsidRPr="00C87FE0">
        <w:t>[TS 24.282 clause 17.3.4.1]</w:t>
      </w:r>
    </w:p>
    <w:p w14:paraId="193BE7C3" w14:textId="77777777" w:rsidR="00296E35" w:rsidRPr="00C87FE0" w:rsidRDefault="00296E35" w:rsidP="00296E35">
      <w:r w:rsidRPr="00C87FE0">
        <w:t>If a location reporting trigger fires, the MCData client checks if the minimumReportInterval timer is running. If the timer is running the MCData client waits until the timer expires. When the minimumReportInterval timer expires, the MCData client:</w:t>
      </w:r>
    </w:p>
    <w:p w14:paraId="2A36E7A7" w14:textId="77777777" w:rsidR="00296E35" w:rsidRPr="00C87FE0" w:rsidRDefault="00296E35" w:rsidP="00296E35">
      <w:pPr>
        <w:pStyle w:val="B1"/>
      </w:pPr>
      <w:r w:rsidRPr="00C87FE0">
        <w:t>1)</w:t>
      </w:r>
      <w:r w:rsidRPr="00C87FE0">
        <w:tab/>
        <w:t>shall, if any of the reporting triggers are still true, send a location information report as specified in subclause 17.3.4.2.</w:t>
      </w:r>
    </w:p>
    <w:p w14:paraId="1761B3E8" w14:textId="77777777" w:rsidR="00296E35" w:rsidRPr="00C87FE0" w:rsidRDefault="00296E35" w:rsidP="00296E35">
      <w:r w:rsidRPr="00C87FE0">
        <w:t>If the MCData client receives a location information request as specified in subclause 17.3.3, the MCData client shall send a location report as specified in subclause 17.3.4.2.</w:t>
      </w:r>
    </w:p>
    <w:p w14:paraId="1A3F94A4" w14:textId="77777777" w:rsidR="00296E35" w:rsidRPr="00C87FE0" w:rsidRDefault="00296E35" w:rsidP="00296E35">
      <w:r w:rsidRPr="00C87FE0">
        <w:t>[TS 24.282 clause 17.3.4.2]</w:t>
      </w:r>
    </w:p>
    <w:p w14:paraId="14360463" w14:textId="77777777" w:rsidR="00296E35" w:rsidRPr="00C87FE0" w:rsidRDefault="00296E35" w:rsidP="00296E35">
      <w:r w:rsidRPr="00C87FE0">
        <w:t>If the MCData client needs to send a SIP request anyway (i.e. for reasons other than explicit location reporting request or the firing of a configured location trigger), the MCData client:</w:t>
      </w:r>
    </w:p>
    <w:p w14:paraId="77531544" w14:textId="77777777" w:rsidR="00296E35" w:rsidRPr="00C87FE0" w:rsidRDefault="00296E35" w:rsidP="00296E35">
      <w:pPr>
        <w:pStyle w:val="B1"/>
      </w:pPr>
      <w:r w:rsidRPr="00C87FE0">
        <w:t>1)</w:t>
      </w:r>
      <w:r w:rsidRPr="00C87FE0">
        <w:tab/>
        <w:t>shall include an application/vnd.3gpp.mcdata-location-info+xml MIME body and in the &lt;location-info&gt; root element the MCData client shall include:</w:t>
      </w:r>
    </w:p>
    <w:p w14:paraId="4963C099"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12E080D5"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49BB1749"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979364B" w14:textId="77777777" w:rsidR="00296E35" w:rsidRPr="00C87FE0" w:rsidRDefault="00296E35" w:rsidP="00296E35">
      <w:pPr>
        <w:pStyle w:val="B1"/>
      </w:pPr>
      <w:r w:rsidRPr="00C87FE0">
        <w:t>2)</w:t>
      </w:r>
      <w:r w:rsidRPr="00C87FE0">
        <w:tab/>
        <w:t>shall set the minimumReportInterval timer to the minimumReportInterval time and start the timer; and</w:t>
      </w:r>
    </w:p>
    <w:p w14:paraId="2A24AEDE" w14:textId="77777777" w:rsidR="00296E35" w:rsidRPr="00C87FE0" w:rsidRDefault="00296E35" w:rsidP="00296E35">
      <w:pPr>
        <w:pStyle w:val="B1"/>
      </w:pPr>
      <w:r w:rsidRPr="00C87FE0">
        <w:t>3)</w:t>
      </w:r>
      <w:r w:rsidRPr="00C87FE0">
        <w:tab/>
        <w:t>shall reset all triggers.</w:t>
      </w:r>
    </w:p>
    <w:p w14:paraId="5C554966" w14:textId="77777777" w:rsidR="00296E35" w:rsidRPr="00C87FE0" w:rsidRDefault="00296E35" w:rsidP="00296E35">
      <w:r w:rsidRPr="00C87FE0">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C87FE0">
        <w:rPr>
          <w:lang w:eastAsia="ko-KR"/>
        </w:rPr>
        <w:t>IETF RFC 3428 [6]. The MCData client</w:t>
      </w:r>
      <w:r w:rsidRPr="00C87FE0">
        <w:t>;</w:t>
      </w:r>
    </w:p>
    <w:p w14:paraId="4EEDA439" w14:textId="77777777" w:rsidR="00296E35" w:rsidRPr="00C87FE0" w:rsidRDefault="00296E35" w:rsidP="00296E35">
      <w:pPr>
        <w:pStyle w:val="B1"/>
      </w:pPr>
      <w:r w:rsidRPr="00C87FE0">
        <w:t>1)</w:t>
      </w:r>
      <w:r w:rsidRPr="00C87FE0">
        <w:tab/>
        <w:t>shall include in the Request-URI, the SIP URI received in the P-Asserted-Identity header field in the received SIP MESSAGE request for location report configuration;</w:t>
      </w:r>
    </w:p>
    <w:p w14:paraId="0DC1F434" w14:textId="77777777" w:rsidR="00296E35" w:rsidRPr="00C87FE0" w:rsidRDefault="00296E35" w:rsidP="00296E35">
      <w:pPr>
        <w:pStyle w:val="B1"/>
      </w:pPr>
      <w:r w:rsidRPr="00C87FE0">
        <w:t>2)</w:t>
      </w:r>
      <w:r w:rsidRPr="00C87FE0">
        <w:tab/>
        <w:t>shall include a Content-Type header field set to "application/vnd.3gpp.mcdata-location-info+xml";</w:t>
      </w:r>
    </w:p>
    <w:p w14:paraId="64C22C08" w14:textId="77777777" w:rsidR="00296E35" w:rsidRPr="00C87FE0" w:rsidRDefault="00296E35" w:rsidP="00296E35">
      <w:pPr>
        <w:pStyle w:val="B1"/>
      </w:pPr>
      <w:r w:rsidRPr="00C87FE0">
        <w:t>3)</w:t>
      </w:r>
      <w:r w:rsidRPr="00C87FE0">
        <w:tab/>
        <w:t>shall include an application/vnd.3gpp.mcdata-location-info+xml MIME body and in the &lt;location-info&gt; root element include:</w:t>
      </w:r>
    </w:p>
    <w:p w14:paraId="08201124"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513E4A93"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5DBFC197"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072B60B" w14:textId="77777777" w:rsidR="00296E35" w:rsidRPr="00C87FE0" w:rsidRDefault="00296E35" w:rsidP="00296E35">
      <w:pPr>
        <w:pStyle w:val="B1"/>
      </w:pPr>
      <w:r w:rsidRPr="00C87FE0">
        <w:t>4)</w:t>
      </w:r>
      <w:r w:rsidRPr="00C87FE0">
        <w:tab/>
        <w:t>shall include an Accept-Contact header field with the media feature tag g.3gpp.mcdata along with parameters "require" and "explicit" in accordance with IETF RFC 3841 [8];</w:t>
      </w:r>
    </w:p>
    <w:p w14:paraId="6BBE84F5" w14:textId="77777777" w:rsidR="00296E35" w:rsidRPr="00C87FE0" w:rsidRDefault="00296E35" w:rsidP="00296E35">
      <w:pPr>
        <w:pStyle w:val="B1"/>
      </w:pPr>
      <w:r w:rsidRPr="00C87FE0">
        <w:t>5)</w:t>
      </w:r>
      <w:r w:rsidRPr="00C87FE0">
        <w:tab/>
        <w:t>shall set the minimumReportInterval timer to the minimumReportInterval time and start the timer;</w:t>
      </w:r>
    </w:p>
    <w:p w14:paraId="06FF975B" w14:textId="77777777" w:rsidR="00296E35" w:rsidRPr="00C87FE0" w:rsidRDefault="00296E35" w:rsidP="00296E35">
      <w:pPr>
        <w:pStyle w:val="B1"/>
      </w:pPr>
      <w:r w:rsidRPr="00C87FE0">
        <w:t>6)</w:t>
      </w:r>
      <w:r w:rsidRPr="00C87FE0">
        <w:tab/>
        <w:t>shall reset all triggers; and</w:t>
      </w:r>
    </w:p>
    <w:p w14:paraId="165E245A" w14:textId="77777777" w:rsidR="00296E35" w:rsidRPr="00C87FE0" w:rsidRDefault="00296E35" w:rsidP="00296E35">
      <w:pPr>
        <w:pStyle w:val="B1"/>
        <w:rPr>
          <w:noProof/>
        </w:rPr>
      </w:pPr>
      <w:r w:rsidRPr="00C87FE0">
        <w:t>7)</w:t>
      </w:r>
      <w:r w:rsidRPr="00C87FE0">
        <w:tab/>
        <w:t>shall send the SIP MESSAGE request as specified in 3GPP TS 24.229 [5].</w:t>
      </w:r>
    </w:p>
    <w:p w14:paraId="34A53D34" w14:textId="77777777" w:rsidR="00296E35" w:rsidRPr="00C87FE0" w:rsidRDefault="00296E35" w:rsidP="00296E35">
      <w:pPr>
        <w:pStyle w:val="H6"/>
      </w:pPr>
      <w:r w:rsidRPr="00C87FE0">
        <w:t>6.5.1.3</w:t>
      </w:r>
      <w:r w:rsidRPr="00C87FE0">
        <w:tab/>
        <w:t>Test description</w:t>
      </w:r>
    </w:p>
    <w:p w14:paraId="4229C9AF" w14:textId="77777777" w:rsidR="00296E35" w:rsidRPr="00C87FE0" w:rsidRDefault="00296E35" w:rsidP="00296E35">
      <w:pPr>
        <w:pStyle w:val="H6"/>
      </w:pPr>
      <w:r w:rsidRPr="00C87FE0">
        <w:t>6.5.1.3.1</w:t>
      </w:r>
      <w:r w:rsidRPr="00C87FE0">
        <w:tab/>
        <w:t>Pre-test conditions</w:t>
      </w:r>
    </w:p>
    <w:p w14:paraId="582B1796" w14:textId="77777777" w:rsidR="00296E35" w:rsidRPr="00C87FE0" w:rsidRDefault="00296E35" w:rsidP="00296E35">
      <w:pPr>
        <w:pStyle w:val="H6"/>
      </w:pPr>
      <w:r w:rsidRPr="00C87FE0">
        <w:t>Test configuration:</w:t>
      </w:r>
    </w:p>
    <w:p w14:paraId="0834CD9B" w14:textId="1EAEFE2C" w:rsidR="00296E35" w:rsidRPr="00C87FE0" w:rsidRDefault="00296E35" w:rsidP="00296E35">
      <w:pPr>
        <w:pStyle w:val="B1"/>
      </w:pPr>
      <w:r w:rsidRPr="00C87FE0">
        <w:t>-</w:t>
      </w:r>
      <w:r w:rsidRPr="00C87FE0">
        <w:tab/>
        <w:t xml:space="preserve">Single cell configuration according to TS </w:t>
      </w:r>
      <w:r>
        <w:t>37.579</w:t>
      </w:r>
      <w:r w:rsidRPr="00C87FE0">
        <w:t>-1 [2] clause 5.2.2.2.1.</w:t>
      </w:r>
    </w:p>
    <w:p w14:paraId="6CC06D4D" w14:textId="77777777" w:rsidR="00296E35" w:rsidRPr="00C87FE0" w:rsidRDefault="00296E35" w:rsidP="00296E35">
      <w:pPr>
        <w:pStyle w:val="H6"/>
      </w:pPr>
      <w:r w:rsidRPr="00C87FE0">
        <w:t>Preamble:</w:t>
      </w:r>
    </w:p>
    <w:p w14:paraId="2D2E1371" w14:textId="19A1285E" w:rsidR="00296E35" w:rsidRPr="00C87FE0" w:rsidRDefault="00296E35" w:rsidP="00296E35">
      <w:pPr>
        <w:pStyle w:val="B1"/>
      </w:pPr>
      <w:r w:rsidRPr="00C87FE0">
        <w:t>-</w:t>
      </w:r>
      <w:r w:rsidRPr="00C87FE0">
        <w:tab/>
        <w:t xml:space="preserve">The UE has performed procedure 'Initial registration' as described in TS </w:t>
      </w:r>
      <w:r>
        <w:t>37.579</w:t>
      </w:r>
      <w:r w:rsidRPr="00C87FE0">
        <w:t>-1 [2] clause 5.4.2.</w:t>
      </w:r>
    </w:p>
    <w:p w14:paraId="5BACA240" w14:textId="77777777" w:rsidR="00296E35" w:rsidRPr="00C87FE0" w:rsidRDefault="00296E35" w:rsidP="00296E35">
      <w:pPr>
        <w:pStyle w:val="B1"/>
      </w:pPr>
      <w:r w:rsidRPr="00C87FE0">
        <w:t>-</w:t>
      </w:r>
      <w:r w:rsidRPr="00C87FE0">
        <w:tab/>
        <w:t>UE States at the end of the preamble:</w:t>
      </w:r>
    </w:p>
    <w:p w14:paraId="08D9670A" w14:textId="77777777" w:rsidR="00296E35" w:rsidRPr="00C87FE0" w:rsidRDefault="00296E35" w:rsidP="00296E35">
      <w:pPr>
        <w:pStyle w:val="B1"/>
        <w:ind w:left="852"/>
      </w:pPr>
      <w:r w:rsidRPr="00C87FE0">
        <w:t>-</w:t>
      </w:r>
      <w:r w:rsidRPr="00C87FE0">
        <w:tab/>
        <w:t>The UE is in RRC_IDLE state.</w:t>
      </w:r>
    </w:p>
    <w:p w14:paraId="1752B2CB" w14:textId="77777777" w:rsidR="00296E35" w:rsidRPr="00C87FE0" w:rsidRDefault="00296E35" w:rsidP="00296E35">
      <w:pPr>
        <w:pStyle w:val="B1"/>
        <w:ind w:left="852"/>
      </w:pPr>
      <w:r w:rsidRPr="00C87FE0">
        <w:t>-</w:t>
      </w:r>
      <w:r w:rsidRPr="00C87FE0">
        <w:tab/>
        <w:t>The client is registered for MCData.</w:t>
      </w:r>
    </w:p>
    <w:p w14:paraId="5AA1C626" w14:textId="77777777" w:rsidR="00296E35" w:rsidRPr="00C87FE0" w:rsidRDefault="00296E35" w:rsidP="00296E35">
      <w:pPr>
        <w:pStyle w:val="H6"/>
      </w:pPr>
      <w:r w:rsidRPr="00C87FE0">
        <w:t>6.5.1.3.2</w:t>
      </w:r>
      <w:r w:rsidRPr="00C87FE0">
        <w:tab/>
        <w:t>Test procedure sequence</w:t>
      </w:r>
    </w:p>
    <w:p w14:paraId="0B3B86AF" w14:textId="77777777" w:rsidR="00296E35" w:rsidRPr="00C87FE0" w:rsidRDefault="00296E35" w:rsidP="00296E35">
      <w:pPr>
        <w:pStyle w:val="TH"/>
      </w:pPr>
      <w:r w:rsidRPr="00C87FE0">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87FE0" w14:paraId="4AD86804" w14:textId="77777777" w:rsidTr="002E3FCC">
        <w:tc>
          <w:tcPr>
            <w:tcW w:w="649" w:type="dxa"/>
            <w:tcBorders>
              <w:top w:val="single" w:sz="4" w:space="0" w:color="auto"/>
              <w:left w:val="single" w:sz="4" w:space="0" w:color="auto"/>
              <w:bottom w:val="nil"/>
              <w:right w:val="single" w:sz="4" w:space="0" w:color="auto"/>
            </w:tcBorders>
            <w:hideMark/>
          </w:tcPr>
          <w:p w14:paraId="05AAAA1D" w14:textId="77777777" w:rsidR="00296E35" w:rsidRPr="00C87FE0" w:rsidRDefault="00296E35" w:rsidP="002E3FCC">
            <w:pPr>
              <w:pStyle w:val="TAH"/>
            </w:pPr>
            <w:r w:rsidRPr="00C87FE0">
              <w:t>St</w:t>
            </w:r>
          </w:p>
        </w:tc>
        <w:tc>
          <w:tcPr>
            <w:tcW w:w="3970" w:type="dxa"/>
            <w:tcBorders>
              <w:top w:val="single" w:sz="4" w:space="0" w:color="auto"/>
              <w:left w:val="single" w:sz="4" w:space="0" w:color="auto"/>
              <w:bottom w:val="nil"/>
              <w:right w:val="single" w:sz="4" w:space="0" w:color="auto"/>
            </w:tcBorders>
            <w:hideMark/>
          </w:tcPr>
          <w:p w14:paraId="7F4CD965" w14:textId="77777777" w:rsidR="00296E35" w:rsidRPr="00C87FE0" w:rsidRDefault="00296E35" w:rsidP="002E3FCC">
            <w:pPr>
              <w:pStyle w:val="TAH"/>
            </w:pPr>
            <w:r w:rsidRPr="00C87FE0">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3D071B" w14:textId="77777777" w:rsidR="00296E35" w:rsidRPr="00C87FE0" w:rsidRDefault="00296E35" w:rsidP="002E3FCC">
            <w:pPr>
              <w:pStyle w:val="TAH"/>
            </w:pPr>
            <w:r w:rsidRPr="00C87FE0">
              <w:t>Message Sequence</w:t>
            </w:r>
          </w:p>
        </w:tc>
        <w:tc>
          <w:tcPr>
            <w:tcW w:w="567" w:type="dxa"/>
            <w:tcBorders>
              <w:top w:val="single" w:sz="4" w:space="0" w:color="auto"/>
              <w:left w:val="single" w:sz="4" w:space="0" w:color="auto"/>
              <w:bottom w:val="nil"/>
              <w:right w:val="single" w:sz="4" w:space="0" w:color="auto"/>
            </w:tcBorders>
            <w:hideMark/>
          </w:tcPr>
          <w:p w14:paraId="3A4663C3" w14:textId="77777777" w:rsidR="00296E35" w:rsidRPr="00C87FE0" w:rsidRDefault="00296E35" w:rsidP="002E3FCC">
            <w:pPr>
              <w:pStyle w:val="TAH"/>
            </w:pPr>
            <w:r w:rsidRPr="00C87FE0">
              <w:t>TP</w:t>
            </w:r>
          </w:p>
        </w:tc>
        <w:tc>
          <w:tcPr>
            <w:tcW w:w="892" w:type="dxa"/>
            <w:tcBorders>
              <w:top w:val="single" w:sz="4" w:space="0" w:color="auto"/>
              <w:left w:val="single" w:sz="4" w:space="0" w:color="auto"/>
              <w:bottom w:val="nil"/>
              <w:right w:val="single" w:sz="4" w:space="0" w:color="auto"/>
            </w:tcBorders>
            <w:hideMark/>
          </w:tcPr>
          <w:p w14:paraId="396DF839" w14:textId="77777777" w:rsidR="00296E35" w:rsidRPr="00C87FE0" w:rsidRDefault="00296E35" w:rsidP="002E3FCC">
            <w:pPr>
              <w:pStyle w:val="TAH"/>
            </w:pPr>
            <w:r w:rsidRPr="00C87FE0">
              <w:t>Verdict</w:t>
            </w:r>
          </w:p>
        </w:tc>
      </w:tr>
      <w:tr w:rsidR="00296E35" w:rsidRPr="00C87FE0" w14:paraId="2DFB5B55" w14:textId="77777777" w:rsidTr="002E3FCC">
        <w:tc>
          <w:tcPr>
            <w:tcW w:w="649" w:type="dxa"/>
            <w:tcBorders>
              <w:top w:val="nil"/>
              <w:left w:val="single" w:sz="4" w:space="0" w:color="auto"/>
              <w:bottom w:val="single" w:sz="4" w:space="0" w:color="auto"/>
              <w:right w:val="single" w:sz="4" w:space="0" w:color="auto"/>
            </w:tcBorders>
          </w:tcPr>
          <w:p w14:paraId="6B1B3BF7" w14:textId="77777777" w:rsidR="00296E35" w:rsidRPr="00C87FE0"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ED85CC2" w14:textId="77777777" w:rsidR="00296E35" w:rsidRPr="00C87FE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6B32DB" w14:textId="77777777" w:rsidR="00296E35" w:rsidRPr="00C87FE0" w:rsidRDefault="00296E35" w:rsidP="002E3FCC">
            <w:pPr>
              <w:pStyle w:val="TAH"/>
            </w:pPr>
            <w:r w:rsidRPr="00C87FE0">
              <w:t>U - S</w:t>
            </w:r>
          </w:p>
        </w:tc>
        <w:tc>
          <w:tcPr>
            <w:tcW w:w="2978" w:type="dxa"/>
            <w:tcBorders>
              <w:top w:val="single" w:sz="4" w:space="0" w:color="auto"/>
              <w:left w:val="single" w:sz="4" w:space="0" w:color="auto"/>
              <w:bottom w:val="single" w:sz="4" w:space="0" w:color="auto"/>
              <w:right w:val="single" w:sz="4" w:space="0" w:color="auto"/>
            </w:tcBorders>
            <w:hideMark/>
          </w:tcPr>
          <w:p w14:paraId="348AADC3" w14:textId="77777777" w:rsidR="00296E35" w:rsidRPr="00C87FE0" w:rsidRDefault="00296E35" w:rsidP="002E3FCC">
            <w:pPr>
              <w:pStyle w:val="TAH"/>
            </w:pPr>
            <w:r w:rsidRPr="00C87FE0">
              <w:t>Message</w:t>
            </w:r>
          </w:p>
        </w:tc>
        <w:tc>
          <w:tcPr>
            <w:tcW w:w="567" w:type="dxa"/>
            <w:tcBorders>
              <w:top w:val="nil"/>
              <w:left w:val="single" w:sz="4" w:space="0" w:color="auto"/>
              <w:bottom w:val="single" w:sz="4" w:space="0" w:color="auto"/>
              <w:right w:val="single" w:sz="4" w:space="0" w:color="auto"/>
            </w:tcBorders>
          </w:tcPr>
          <w:p w14:paraId="4738E024" w14:textId="77777777" w:rsidR="00296E35" w:rsidRPr="00C87FE0"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BFB97CC" w14:textId="77777777" w:rsidR="00296E35" w:rsidRPr="00C87FE0" w:rsidRDefault="00296E35" w:rsidP="002E3FCC">
            <w:pPr>
              <w:pStyle w:val="TAH"/>
            </w:pPr>
          </w:p>
        </w:tc>
      </w:tr>
      <w:tr w:rsidR="00296E35" w:rsidRPr="00C87FE0" w14:paraId="4AB15773" w14:textId="77777777" w:rsidTr="002E3FCC">
        <w:tc>
          <w:tcPr>
            <w:tcW w:w="649" w:type="dxa"/>
            <w:tcBorders>
              <w:top w:val="nil"/>
              <w:left w:val="single" w:sz="4" w:space="0" w:color="auto"/>
              <w:bottom w:val="single" w:sz="4" w:space="0" w:color="auto"/>
              <w:right w:val="single" w:sz="4" w:space="0" w:color="auto"/>
            </w:tcBorders>
            <w:hideMark/>
          </w:tcPr>
          <w:p w14:paraId="1EEB86DA"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tcPr>
          <w:p w14:paraId="4CA10ACC" w14:textId="63BFCB03" w:rsidR="00296E35" w:rsidRPr="00C87FE0" w:rsidRDefault="00296E35" w:rsidP="002E3FCC">
            <w:pPr>
              <w:pStyle w:val="TAL"/>
              <w:rPr>
                <w:szCs w:val="18"/>
              </w:rPr>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w:t>
            </w:r>
            <w:r w:rsidRPr="00C87FE0">
              <w:rPr>
                <w:szCs w:val="18"/>
              </w:rPr>
              <w:t xml:space="preserve">are performed to configure location reporting with </w:t>
            </w:r>
            <w:r w:rsidRPr="00C87FE0">
              <w:rPr>
                <w:i/>
              </w:rPr>
              <w:t>minimumIntervalLength</w:t>
            </w:r>
            <w:r w:rsidRPr="00C87FE0">
              <w:t xml:space="preserve"> timer set to 20s </w:t>
            </w:r>
            <w:r w:rsidRPr="00C87FE0">
              <w:rPr>
                <w:szCs w:val="18"/>
              </w:rPr>
              <w:t xml:space="preserve">and </w:t>
            </w:r>
            <w:r w:rsidRPr="00C87FE0">
              <w:rPr>
                <w:i/>
              </w:rPr>
              <w:t>PeriodicReport</w:t>
            </w:r>
            <w:r w:rsidRPr="00C87FE0">
              <w:rPr>
                <w:szCs w:val="18"/>
              </w:rPr>
              <w:t xml:space="preserve"> reporting interval set to 15s.</w:t>
            </w:r>
          </w:p>
        </w:tc>
        <w:tc>
          <w:tcPr>
            <w:tcW w:w="709" w:type="dxa"/>
            <w:tcBorders>
              <w:top w:val="single" w:sz="4" w:space="0" w:color="auto"/>
              <w:left w:val="single" w:sz="4" w:space="0" w:color="auto"/>
              <w:bottom w:val="single" w:sz="4" w:space="0" w:color="auto"/>
              <w:right w:val="single" w:sz="4" w:space="0" w:color="auto"/>
            </w:tcBorders>
            <w:hideMark/>
          </w:tcPr>
          <w:p w14:paraId="5928176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721624A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568905E4"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61B3D2F8" w14:textId="77777777" w:rsidR="00296E35" w:rsidRPr="00C87FE0" w:rsidRDefault="00296E35" w:rsidP="002E3FCC">
            <w:pPr>
              <w:pStyle w:val="TAC"/>
            </w:pPr>
            <w:r w:rsidRPr="00C87FE0">
              <w:t>-</w:t>
            </w:r>
          </w:p>
        </w:tc>
      </w:tr>
      <w:tr w:rsidR="00296E35" w:rsidRPr="00C87FE0" w14:paraId="2CCF1C3F" w14:textId="77777777" w:rsidTr="002E3FCC">
        <w:tc>
          <w:tcPr>
            <w:tcW w:w="649" w:type="dxa"/>
            <w:tcBorders>
              <w:top w:val="nil"/>
              <w:left w:val="single" w:sz="4" w:space="0" w:color="auto"/>
              <w:bottom w:val="single" w:sz="4" w:space="0" w:color="auto"/>
              <w:right w:val="single" w:sz="4" w:space="0" w:color="auto"/>
            </w:tcBorders>
          </w:tcPr>
          <w:p w14:paraId="1074AB13" w14:textId="77777777" w:rsidR="00296E35" w:rsidRPr="00C87FE0" w:rsidRDefault="00296E35" w:rsidP="002E3FCC">
            <w:pPr>
              <w:pStyle w:val="TAC"/>
            </w:pPr>
            <w:r w:rsidRPr="00C87FE0">
              <w:t>4</w:t>
            </w:r>
          </w:p>
        </w:tc>
        <w:tc>
          <w:tcPr>
            <w:tcW w:w="3970" w:type="dxa"/>
            <w:tcBorders>
              <w:top w:val="nil"/>
              <w:left w:val="single" w:sz="4" w:space="0" w:color="auto"/>
              <w:bottom w:val="single" w:sz="4" w:space="0" w:color="auto"/>
              <w:right w:val="single" w:sz="4" w:space="0" w:color="auto"/>
            </w:tcBorders>
            <w:hideMark/>
          </w:tcPr>
          <w:p w14:paraId="66D3B8A3" w14:textId="77777777" w:rsidR="00296E35" w:rsidRPr="00C87FE0" w:rsidRDefault="00296E35" w:rsidP="002E3FCC">
            <w:pPr>
              <w:pStyle w:val="TAL"/>
            </w:pPr>
            <w:r w:rsidRPr="00C87FE0">
              <w:t>Start timer t_Wait=10s (NOTE 1)</w:t>
            </w:r>
          </w:p>
        </w:tc>
        <w:tc>
          <w:tcPr>
            <w:tcW w:w="709" w:type="dxa"/>
            <w:tcBorders>
              <w:top w:val="single" w:sz="4" w:space="0" w:color="auto"/>
              <w:left w:val="single" w:sz="4" w:space="0" w:color="auto"/>
              <w:bottom w:val="single" w:sz="4" w:space="0" w:color="auto"/>
              <w:right w:val="single" w:sz="4" w:space="0" w:color="auto"/>
            </w:tcBorders>
            <w:hideMark/>
          </w:tcPr>
          <w:p w14:paraId="635F43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89AEFAE"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4AE9D06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06EC2835" w14:textId="77777777" w:rsidR="00296E35" w:rsidRPr="00C87FE0" w:rsidRDefault="00296E35" w:rsidP="002E3FCC">
            <w:pPr>
              <w:pStyle w:val="TAC"/>
            </w:pPr>
            <w:r w:rsidRPr="00C87FE0">
              <w:t>-</w:t>
            </w:r>
          </w:p>
        </w:tc>
      </w:tr>
      <w:tr w:rsidR="00296E35" w:rsidRPr="00C87FE0" w14:paraId="44C3F2AA" w14:textId="77777777" w:rsidTr="002E3FCC">
        <w:tc>
          <w:tcPr>
            <w:tcW w:w="649" w:type="dxa"/>
            <w:tcBorders>
              <w:top w:val="nil"/>
              <w:left w:val="single" w:sz="4" w:space="0" w:color="auto"/>
              <w:bottom w:val="single" w:sz="4" w:space="0" w:color="auto"/>
              <w:right w:val="single" w:sz="4" w:space="0" w:color="auto"/>
            </w:tcBorders>
          </w:tcPr>
          <w:p w14:paraId="207B700F" w14:textId="77777777" w:rsidR="00296E35" w:rsidRPr="00C87FE0" w:rsidRDefault="00296E35" w:rsidP="002E3FCC">
            <w:pPr>
              <w:pStyle w:val="TAC"/>
            </w:pPr>
            <w:r w:rsidRPr="00C87FE0">
              <w:t>5</w:t>
            </w:r>
          </w:p>
        </w:tc>
        <w:tc>
          <w:tcPr>
            <w:tcW w:w="3970" w:type="dxa"/>
            <w:tcBorders>
              <w:top w:val="nil"/>
              <w:left w:val="single" w:sz="4" w:space="0" w:color="auto"/>
              <w:bottom w:val="single" w:sz="4" w:space="0" w:color="auto"/>
              <w:right w:val="single" w:sz="4" w:space="0" w:color="auto"/>
            </w:tcBorders>
            <w:hideMark/>
          </w:tcPr>
          <w:p w14:paraId="3A86BAC1" w14:textId="77777777" w:rsidR="00296E35" w:rsidRPr="00C87FE0" w:rsidRDefault="00296E35" w:rsidP="002E3FCC">
            <w:pPr>
              <w:pStyle w:val="TAL"/>
            </w:pPr>
            <w:r w:rsidRPr="00C87FE0">
              <w:t>Start timer t_PeriodicReport=15s (</w:t>
            </w:r>
            <w:r w:rsidRPr="00C87FE0">
              <w:rPr>
                <w:i/>
              </w:rPr>
              <w:t>PeriodicReport</w:t>
            </w:r>
            <w:r w:rsidRPr="00C87FE0">
              <w:t xml:space="preserve"> timer set in step 1).</w:t>
            </w:r>
          </w:p>
        </w:tc>
        <w:tc>
          <w:tcPr>
            <w:tcW w:w="709" w:type="dxa"/>
            <w:tcBorders>
              <w:top w:val="single" w:sz="4" w:space="0" w:color="auto"/>
              <w:left w:val="single" w:sz="4" w:space="0" w:color="auto"/>
              <w:bottom w:val="single" w:sz="4" w:space="0" w:color="auto"/>
              <w:right w:val="single" w:sz="4" w:space="0" w:color="auto"/>
            </w:tcBorders>
            <w:hideMark/>
          </w:tcPr>
          <w:p w14:paraId="5DB746A4"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B1DFB2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283A32B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5BB83486" w14:textId="77777777" w:rsidR="00296E35" w:rsidRPr="00C87FE0" w:rsidRDefault="00296E35" w:rsidP="002E3FCC">
            <w:pPr>
              <w:pStyle w:val="TAC"/>
            </w:pPr>
            <w:r w:rsidRPr="00C87FE0">
              <w:t>-</w:t>
            </w:r>
          </w:p>
        </w:tc>
      </w:tr>
      <w:tr w:rsidR="00296E35" w:rsidRPr="00C87FE0" w14:paraId="44BC4554" w14:textId="77777777" w:rsidTr="002E3FCC">
        <w:tc>
          <w:tcPr>
            <w:tcW w:w="649" w:type="dxa"/>
            <w:tcBorders>
              <w:top w:val="nil"/>
              <w:left w:val="single" w:sz="4" w:space="0" w:color="auto"/>
              <w:bottom w:val="single" w:sz="4" w:space="0" w:color="auto"/>
              <w:right w:val="single" w:sz="4" w:space="0" w:color="auto"/>
            </w:tcBorders>
            <w:hideMark/>
          </w:tcPr>
          <w:p w14:paraId="2C413282" w14:textId="77777777" w:rsidR="00296E35" w:rsidRPr="00C87FE0" w:rsidRDefault="00296E35" w:rsidP="002E3FCC">
            <w:pPr>
              <w:pStyle w:val="TAC"/>
              <w:rPr>
                <w:szCs w:val="18"/>
              </w:rPr>
            </w:pPr>
            <w:r w:rsidRPr="00C87FE0">
              <w:t>6</w:t>
            </w:r>
          </w:p>
        </w:tc>
        <w:tc>
          <w:tcPr>
            <w:tcW w:w="3970" w:type="dxa"/>
            <w:tcBorders>
              <w:top w:val="nil"/>
              <w:left w:val="single" w:sz="4" w:space="0" w:color="auto"/>
              <w:bottom w:val="single" w:sz="4" w:space="0" w:color="auto"/>
              <w:right w:val="single" w:sz="4" w:space="0" w:color="auto"/>
            </w:tcBorders>
            <w:hideMark/>
          </w:tcPr>
          <w:p w14:paraId="5C3B7B65" w14:textId="4D48BB81"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70F9A72F"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48F999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0403A50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1ADDA980" w14:textId="77777777" w:rsidR="00296E35" w:rsidRPr="00C87FE0" w:rsidRDefault="00296E35" w:rsidP="002E3FCC">
            <w:pPr>
              <w:pStyle w:val="TAC"/>
            </w:pPr>
            <w:r w:rsidRPr="00C87FE0">
              <w:t>-</w:t>
            </w:r>
          </w:p>
        </w:tc>
      </w:tr>
      <w:tr w:rsidR="00296E35" w:rsidRPr="00C87FE0" w14:paraId="2AF0499B" w14:textId="77777777" w:rsidTr="002E3FCC">
        <w:tc>
          <w:tcPr>
            <w:tcW w:w="649" w:type="dxa"/>
            <w:tcBorders>
              <w:top w:val="nil"/>
              <w:left w:val="single" w:sz="4" w:space="0" w:color="auto"/>
              <w:bottom w:val="single" w:sz="4" w:space="0" w:color="auto"/>
              <w:right w:val="single" w:sz="4" w:space="0" w:color="auto"/>
            </w:tcBorders>
            <w:hideMark/>
          </w:tcPr>
          <w:p w14:paraId="05BC7957" w14:textId="77777777" w:rsidR="00296E35" w:rsidRPr="00C87FE0" w:rsidRDefault="00296E35" w:rsidP="002E3FCC">
            <w:pPr>
              <w:pStyle w:val="TAC"/>
            </w:pPr>
            <w:r w:rsidRPr="00C87FE0">
              <w:t>7</w:t>
            </w:r>
          </w:p>
        </w:tc>
        <w:tc>
          <w:tcPr>
            <w:tcW w:w="3970" w:type="dxa"/>
            <w:tcBorders>
              <w:top w:val="nil"/>
              <w:left w:val="single" w:sz="4" w:space="0" w:color="auto"/>
              <w:bottom w:val="single" w:sz="4" w:space="0" w:color="auto"/>
              <w:right w:val="single" w:sz="4" w:space="0" w:color="auto"/>
            </w:tcBorders>
            <w:hideMark/>
          </w:tcPr>
          <w:p w14:paraId="2A87BF92" w14:textId="77777777" w:rsidR="00296E35" w:rsidRPr="00C87FE0" w:rsidRDefault="00296E35" w:rsidP="002E3FCC">
            <w:pPr>
              <w:pStyle w:val="TAL"/>
            </w:pPr>
            <w:r w:rsidRPr="00C87FE0">
              <w:t>t_Wait expires.</w:t>
            </w:r>
          </w:p>
        </w:tc>
        <w:tc>
          <w:tcPr>
            <w:tcW w:w="709" w:type="dxa"/>
            <w:tcBorders>
              <w:top w:val="single" w:sz="4" w:space="0" w:color="auto"/>
              <w:left w:val="single" w:sz="4" w:space="0" w:color="auto"/>
              <w:bottom w:val="single" w:sz="4" w:space="0" w:color="auto"/>
              <w:right w:val="single" w:sz="4" w:space="0" w:color="auto"/>
            </w:tcBorders>
            <w:hideMark/>
          </w:tcPr>
          <w:p w14:paraId="34CD0A0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90654A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42EB828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5FFA9343" w14:textId="77777777" w:rsidR="00296E35" w:rsidRPr="00C87FE0" w:rsidRDefault="00296E35" w:rsidP="002E3FCC">
            <w:pPr>
              <w:pStyle w:val="TAC"/>
            </w:pPr>
            <w:r w:rsidRPr="00C87FE0">
              <w:t>-</w:t>
            </w:r>
          </w:p>
        </w:tc>
      </w:tr>
      <w:tr w:rsidR="00296E35" w:rsidRPr="00C87FE0" w14:paraId="53905ACB" w14:textId="77777777" w:rsidTr="002E3FCC">
        <w:tc>
          <w:tcPr>
            <w:tcW w:w="649" w:type="dxa"/>
            <w:tcBorders>
              <w:top w:val="nil"/>
              <w:left w:val="single" w:sz="4" w:space="0" w:color="auto"/>
              <w:bottom w:val="single" w:sz="4" w:space="0" w:color="auto"/>
              <w:right w:val="single" w:sz="4" w:space="0" w:color="auto"/>
            </w:tcBorders>
            <w:hideMark/>
          </w:tcPr>
          <w:p w14:paraId="5F449819" w14:textId="77777777" w:rsidR="00296E35" w:rsidRPr="00C87FE0" w:rsidRDefault="00296E35" w:rsidP="002E3FCC">
            <w:pPr>
              <w:pStyle w:val="TAC"/>
            </w:pPr>
            <w:r w:rsidRPr="00C87FE0">
              <w:t>8-10</w:t>
            </w:r>
          </w:p>
        </w:tc>
        <w:tc>
          <w:tcPr>
            <w:tcW w:w="3970" w:type="dxa"/>
            <w:tcBorders>
              <w:top w:val="nil"/>
              <w:left w:val="single" w:sz="4" w:space="0" w:color="auto"/>
              <w:bottom w:val="single" w:sz="4" w:space="0" w:color="auto"/>
              <w:right w:val="single" w:sz="4" w:space="0" w:color="auto"/>
            </w:tcBorders>
            <w:hideMark/>
          </w:tcPr>
          <w:p w14:paraId="658BDA49" w14:textId="229F8B03" w:rsidR="00296E35" w:rsidRPr="00C87FE0" w:rsidRDefault="00296E35" w:rsidP="002E3FCC">
            <w:pPr>
              <w:pStyle w:val="TAL"/>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41420F3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1E4F868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6BE7D98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3891FC7F" w14:textId="77777777" w:rsidR="00296E35" w:rsidRPr="00C87FE0" w:rsidRDefault="00296E35" w:rsidP="002E3FCC">
            <w:pPr>
              <w:pStyle w:val="TAC"/>
            </w:pPr>
            <w:r w:rsidRPr="00C87FE0">
              <w:t>-</w:t>
            </w:r>
          </w:p>
        </w:tc>
      </w:tr>
      <w:tr w:rsidR="00296E35" w:rsidRPr="00C87FE0" w14:paraId="3E0C781A" w14:textId="77777777" w:rsidTr="002E3FCC">
        <w:tc>
          <w:tcPr>
            <w:tcW w:w="649" w:type="dxa"/>
            <w:tcBorders>
              <w:top w:val="nil"/>
              <w:left w:val="single" w:sz="4" w:space="0" w:color="auto"/>
              <w:bottom w:val="single" w:sz="4" w:space="0" w:color="auto"/>
              <w:right w:val="single" w:sz="4" w:space="0" w:color="auto"/>
            </w:tcBorders>
            <w:hideMark/>
          </w:tcPr>
          <w:p w14:paraId="63F80299" w14:textId="77777777" w:rsidR="00296E35" w:rsidRPr="00C87FE0" w:rsidRDefault="00296E35" w:rsidP="002E3FCC">
            <w:pPr>
              <w:pStyle w:val="TAC"/>
            </w:pPr>
            <w:r w:rsidRPr="00C87FE0">
              <w:t>11-12</w:t>
            </w:r>
          </w:p>
        </w:tc>
        <w:tc>
          <w:tcPr>
            <w:tcW w:w="3970" w:type="dxa"/>
            <w:tcBorders>
              <w:top w:val="nil"/>
              <w:left w:val="single" w:sz="4" w:space="0" w:color="auto"/>
              <w:bottom w:val="single" w:sz="4" w:space="0" w:color="auto"/>
              <w:right w:val="single" w:sz="4" w:space="0" w:color="auto"/>
            </w:tcBorders>
            <w:hideMark/>
          </w:tcPr>
          <w:p w14:paraId="3C889427" w14:textId="13225E50" w:rsidR="00296E35" w:rsidRPr="00C87FE0" w:rsidRDefault="00296E35" w:rsidP="002E3FCC">
            <w:pPr>
              <w:pStyle w:val="TAL"/>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w:t>
            </w:r>
            <w:r w:rsidRPr="00C87FE0">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hideMark/>
          </w:tcPr>
          <w:p w14:paraId="5EA87D9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00E64F5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1E7E7567"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hideMark/>
          </w:tcPr>
          <w:p w14:paraId="746ABE1E" w14:textId="77777777" w:rsidR="00296E35" w:rsidRPr="00C87FE0" w:rsidRDefault="00296E35" w:rsidP="002E3FCC">
            <w:pPr>
              <w:pStyle w:val="TAC"/>
            </w:pPr>
            <w:r w:rsidRPr="00C87FE0">
              <w:t>P</w:t>
            </w:r>
          </w:p>
        </w:tc>
      </w:tr>
      <w:tr w:rsidR="00296E35" w:rsidRPr="00C87FE0" w14:paraId="0D434EFB" w14:textId="77777777" w:rsidTr="002E3FCC">
        <w:tc>
          <w:tcPr>
            <w:tcW w:w="649" w:type="dxa"/>
            <w:tcBorders>
              <w:top w:val="nil"/>
              <w:left w:val="single" w:sz="4" w:space="0" w:color="auto"/>
              <w:bottom w:val="single" w:sz="4" w:space="0" w:color="auto"/>
              <w:right w:val="single" w:sz="4" w:space="0" w:color="auto"/>
            </w:tcBorders>
          </w:tcPr>
          <w:p w14:paraId="7F684E97"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hideMark/>
          </w:tcPr>
          <w:p w14:paraId="5F9BEC31" w14:textId="77777777" w:rsidR="00296E35" w:rsidRPr="00C87FE0" w:rsidRDefault="00296E35" w:rsidP="002E3FCC">
            <w:pPr>
              <w:pStyle w:val="TAL"/>
            </w:pPr>
            <w:r w:rsidRPr="00C87FE0">
              <w:t>Start timer t_MinimumReportInterval=20s</w:t>
            </w:r>
          </w:p>
        </w:tc>
        <w:tc>
          <w:tcPr>
            <w:tcW w:w="709" w:type="dxa"/>
            <w:tcBorders>
              <w:top w:val="single" w:sz="4" w:space="0" w:color="auto"/>
              <w:left w:val="single" w:sz="4" w:space="0" w:color="auto"/>
              <w:bottom w:val="single" w:sz="4" w:space="0" w:color="auto"/>
              <w:right w:val="single" w:sz="4" w:space="0" w:color="auto"/>
            </w:tcBorders>
            <w:hideMark/>
          </w:tcPr>
          <w:p w14:paraId="7BC0FF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604603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60ED2D6C"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05F46E97" w14:textId="77777777" w:rsidR="00296E35" w:rsidRPr="00C87FE0" w:rsidRDefault="00296E35" w:rsidP="002E3FCC">
            <w:pPr>
              <w:pStyle w:val="TAC"/>
            </w:pPr>
            <w:r w:rsidRPr="00C87FE0">
              <w:t>-</w:t>
            </w:r>
          </w:p>
        </w:tc>
      </w:tr>
      <w:tr w:rsidR="00296E35" w:rsidRPr="00C87FE0" w14:paraId="29B1629D" w14:textId="77777777" w:rsidTr="002E3FCC">
        <w:tc>
          <w:tcPr>
            <w:tcW w:w="649" w:type="dxa"/>
            <w:tcBorders>
              <w:top w:val="nil"/>
              <w:left w:val="single" w:sz="4" w:space="0" w:color="auto"/>
              <w:bottom w:val="single" w:sz="4" w:space="0" w:color="auto"/>
              <w:right w:val="single" w:sz="4" w:space="0" w:color="auto"/>
            </w:tcBorders>
          </w:tcPr>
          <w:p w14:paraId="6A39A888" w14:textId="77777777" w:rsidR="00296E35" w:rsidRPr="00C87FE0" w:rsidRDefault="00296E35" w:rsidP="002E3FCC">
            <w:pPr>
              <w:pStyle w:val="TAC"/>
            </w:pPr>
            <w:r w:rsidRPr="00C87FE0">
              <w:t>14</w:t>
            </w:r>
          </w:p>
        </w:tc>
        <w:tc>
          <w:tcPr>
            <w:tcW w:w="3970" w:type="dxa"/>
            <w:tcBorders>
              <w:top w:val="nil"/>
              <w:left w:val="single" w:sz="4" w:space="0" w:color="auto"/>
              <w:bottom w:val="single" w:sz="4" w:space="0" w:color="auto"/>
              <w:right w:val="single" w:sz="4" w:space="0" w:color="auto"/>
            </w:tcBorders>
            <w:hideMark/>
          </w:tcPr>
          <w:p w14:paraId="41034FD5" w14:textId="77777777" w:rsidR="00296E35" w:rsidRPr="00C87FE0" w:rsidRDefault="00296E35" w:rsidP="002E3FCC">
            <w:pPr>
              <w:pStyle w:val="TAL"/>
            </w:pPr>
            <w:r w:rsidRPr="00C87FE0">
              <w:t>Stop timer t_PeriodicReport</w:t>
            </w:r>
          </w:p>
        </w:tc>
        <w:tc>
          <w:tcPr>
            <w:tcW w:w="709" w:type="dxa"/>
            <w:tcBorders>
              <w:top w:val="single" w:sz="4" w:space="0" w:color="auto"/>
              <w:left w:val="single" w:sz="4" w:space="0" w:color="auto"/>
              <w:bottom w:val="single" w:sz="4" w:space="0" w:color="auto"/>
              <w:right w:val="single" w:sz="4" w:space="0" w:color="auto"/>
            </w:tcBorders>
            <w:hideMark/>
          </w:tcPr>
          <w:p w14:paraId="371A83D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0F4059F9"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32C865E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4CF9E41F" w14:textId="77777777" w:rsidR="00296E35" w:rsidRPr="00C87FE0" w:rsidRDefault="00296E35" w:rsidP="002E3FCC">
            <w:pPr>
              <w:pStyle w:val="TAC"/>
            </w:pPr>
            <w:r w:rsidRPr="00C87FE0">
              <w:t>-</w:t>
            </w:r>
          </w:p>
        </w:tc>
      </w:tr>
      <w:tr w:rsidR="00296E35" w:rsidRPr="00C87FE0" w14:paraId="66CDD79E" w14:textId="77777777" w:rsidTr="002E3FCC">
        <w:tc>
          <w:tcPr>
            <w:tcW w:w="649" w:type="dxa"/>
            <w:tcBorders>
              <w:top w:val="nil"/>
              <w:left w:val="single" w:sz="4" w:space="0" w:color="auto"/>
              <w:bottom w:val="single" w:sz="4" w:space="0" w:color="auto"/>
              <w:right w:val="single" w:sz="4" w:space="0" w:color="auto"/>
            </w:tcBorders>
            <w:hideMark/>
          </w:tcPr>
          <w:p w14:paraId="1520E35A" w14:textId="77777777" w:rsidR="00296E35" w:rsidRPr="00C87FE0" w:rsidRDefault="00296E35" w:rsidP="002E3FCC">
            <w:pPr>
              <w:pStyle w:val="TAC"/>
              <w:rPr>
                <w:szCs w:val="18"/>
              </w:rPr>
            </w:pPr>
            <w:r w:rsidRPr="00C87FE0">
              <w:t>15</w:t>
            </w:r>
          </w:p>
        </w:tc>
        <w:tc>
          <w:tcPr>
            <w:tcW w:w="3970" w:type="dxa"/>
            <w:tcBorders>
              <w:top w:val="nil"/>
              <w:left w:val="single" w:sz="4" w:space="0" w:color="auto"/>
              <w:bottom w:val="single" w:sz="4" w:space="0" w:color="auto"/>
              <w:right w:val="single" w:sz="4" w:space="0" w:color="auto"/>
            </w:tcBorders>
            <w:hideMark/>
          </w:tcPr>
          <w:p w14:paraId="29BE9DA8" w14:textId="25CBF019"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10B3051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ED6C24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4FE915B5"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3BF2A5C2" w14:textId="77777777" w:rsidR="00296E35" w:rsidRPr="00C87FE0" w:rsidRDefault="00296E35" w:rsidP="002E3FCC">
            <w:pPr>
              <w:pStyle w:val="TAC"/>
            </w:pPr>
            <w:r w:rsidRPr="00C87FE0">
              <w:t>-</w:t>
            </w:r>
          </w:p>
        </w:tc>
      </w:tr>
      <w:tr w:rsidR="00296E35" w:rsidRPr="00C87FE0" w14:paraId="3884EA02" w14:textId="77777777" w:rsidTr="002E3FCC">
        <w:tc>
          <w:tcPr>
            <w:tcW w:w="649" w:type="dxa"/>
            <w:tcBorders>
              <w:top w:val="nil"/>
              <w:left w:val="single" w:sz="4" w:space="0" w:color="auto"/>
              <w:bottom w:val="single" w:sz="4" w:space="0" w:color="auto"/>
              <w:right w:val="single" w:sz="4" w:space="0" w:color="auto"/>
            </w:tcBorders>
          </w:tcPr>
          <w:p w14:paraId="01D5C7EE" w14:textId="77777777" w:rsidR="00296E35" w:rsidRPr="00C87FE0" w:rsidRDefault="00296E35" w:rsidP="002E3FCC">
            <w:pPr>
              <w:pStyle w:val="TAC"/>
            </w:pPr>
            <w:r w:rsidRPr="00C87FE0">
              <w:t>16</w:t>
            </w:r>
          </w:p>
        </w:tc>
        <w:tc>
          <w:tcPr>
            <w:tcW w:w="3970" w:type="dxa"/>
            <w:tcBorders>
              <w:top w:val="nil"/>
              <w:left w:val="single" w:sz="4" w:space="0" w:color="auto"/>
              <w:bottom w:val="single" w:sz="4" w:space="0" w:color="auto"/>
              <w:right w:val="single" w:sz="4" w:space="0" w:color="auto"/>
            </w:tcBorders>
            <w:hideMark/>
          </w:tcPr>
          <w:p w14:paraId="0163AEC9" w14:textId="77777777" w:rsidR="00296E35" w:rsidRPr="00C87FE0" w:rsidRDefault="00296E35" w:rsidP="002E3FCC">
            <w:pPr>
              <w:pStyle w:val="TAL"/>
            </w:pPr>
            <w:r w:rsidRPr="00C87FE0">
              <w:t>t_MinimumReportInterval expires</w:t>
            </w:r>
          </w:p>
        </w:tc>
        <w:tc>
          <w:tcPr>
            <w:tcW w:w="709" w:type="dxa"/>
            <w:tcBorders>
              <w:top w:val="single" w:sz="4" w:space="0" w:color="auto"/>
              <w:left w:val="single" w:sz="4" w:space="0" w:color="auto"/>
              <w:bottom w:val="single" w:sz="4" w:space="0" w:color="auto"/>
              <w:right w:val="single" w:sz="4" w:space="0" w:color="auto"/>
            </w:tcBorders>
            <w:hideMark/>
          </w:tcPr>
          <w:p w14:paraId="683506C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551BBC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3B9DB6E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2C7FA90C" w14:textId="77777777" w:rsidR="00296E35" w:rsidRPr="00C87FE0" w:rsidRDefault="00296E35" w:rsidP="002E3FCC">
            <w:pPr>
              <w:pStyle w:val="TAC"/>
            </w:pPr>
            <w:r w:rsidRPr="00C87FE0">
              <w:t>-</w:t>
            </w:r>
          </w:p>
        </w:tc>
      </w:tr>
      <w:tr w:rsidR="00296E35" w:rsidRPr="00C87FE0" w14:paraId="6EFAE8DB" w14:textId="77777777" w:rsidTr="002E3FCC">
        <w:tc>
          <w:tcPr>
            <w:tcW w:w="649" w:type="dxa"/>
            <w:tcBorders>
              <w:top w:val="nil"/>
              <w:left w:val="single" w:sz="4" w:space="0" w:color="auto"/>
              <w:bottom w:val="single" w:sz="4" w:space="0" w:color="auto"/>
              <w:right w:val="single" w:sz="4" w:space="0" w:color="auto"/>
            </w:tcBorders>
          </w:tcPr>
          <w:p w14:paraId="5E120E7D" w14:textId="77777777" w:rsidR="00296E35" w:rsidRPr="00C87FE0" w:rsidRDefault="00296E35" w:rsidP="002E3FCC">
            <w:pPr>
              <w:pStyle w:val="TAC"/>
            </w:pPr>
            <w:r w:rsidRPr="00C87FE0">
              <w:t>17-19</w:t>
            </w:r>
          </w:p>
        </w:tc>
        <w:tc>
          <w:tcPr>
            <w:tcW w:w="3970" w:type="dxa"/>
            <w:tcBorders>
              <w:top w:val="nil"/>
              <w:left w:val="single" w:sz="4" w:space="0" w:color="auto"/>
              <w:bottom w:val="single" w:sz="4" w:space="0" w:color="auto"/>
              <w:right w:val="single" w:sz="4" w:space="0" w:color="auto"/>
            </w:tcBorders>
            <w:hideMark/>
          </w:tcPr>
          <w:p w14:paraId="75C2C15A" w14:textId="31CC71CA" w:rsidR="00296E35" w:rsidRPr="00C87FE0" w:rsidRDefault="00296E35" w:rsidP="002E3FCC">
            <w:pPr>
              <w:pStyle w:val="TAL"/>
              <w:rPr>
                <w:szCs w:val="18"/>
              </w:rPr>
            </w:pPr>
            <w:r w:rsidRPr="00C87FE0">
              <w:t xml:space="preserve">Check: Does the UE (MCData Client) correctly perform steps 1a1-3 of procedure 'MCX SIP MESSAGE CO' </w:t>
            </w:r>
            <w:r w:rsidRPr="00C87FE0">
              <w:rPr>
                <w:lang w:eastAsia="ko-KR"/>
              </w:rPr>
              <w:t xml:space="preserve">as described in TS </w:t>
            </w:r>
            <w:r>
              <w:rPr>
                <w:lang w:eastAsia="ko-KR"/>
              </w:rPr>
              <w:t>37.579</w:t>
            </w:r>
            <w:r w:rsidRPr="00C87FE0">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4B8081C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1BFF47F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2B77DF8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hideMark/>
          </w:tcPr>
          <w:p w14:paraId="30C775B2" w14:textId="77777777" w:rsidR="00296E35" w:rsidRPr="00C87FE0" w:rsidRDefault="00296E35" w:rsidP="002E3FCC">
            <w:pPr>
              <w:pStyle w:val="TAC"/>
            </w:pPr>
            <w:r w:rsidRPr="00C87FE0">
              <w:t>P</w:t>
            </w:r>
          </w:p>
        </w:tc>
      </w:tr>
      <w:tr w:rsidR="00296E35" w:rsidRPr="00C87FE0" w14:paraId="31B39759" w14:textId="77777777" w:rsidTr="002E3FCC">
        <w:tc>
          <w:tcPr>
            <w:tcW w:w="649" w:type="dxa"/>
            <w:tcBorders>
              <w:top w:val="nil"/>
              <w:left w:val="single" w:sz="4" w:space="0" w:color="auto"/>
              <w:bottom w:val="single" w:sz="4" w:space="0" w:color="auto"/>
              <w:right w:val="single" w:sz="4" w:space="0" w:color="auto"/>
            </w:tcBorders>
          </w:tcPr>
          <w:p w14:paraId="2AC4066E" w14:textId="77777777" w:rsidR="00296E35" w:rsidRPr="00C87FE0" w:rsidRDefault="00296E35" w:rsidP="002E3FCC">
            <w:pPr>
              <w:pStyle w:val="TAC"/>
            </w:pPr>
            <w:r w:rsidRPr="00C87FE0">
              <w:t>20-21</w:t>
            </w:r>
          </w:p>
        </w:tc>
        <w:tc>
          <w:tcPr>
            <w:tcW w:w="3970" w:type="dxa"/>
            <w:tcBorders>
              <w:top w:val="nil"/>
              <w:left w:val="single" w:sz="4" w:space="0" w:color="auto"/>
              <w:bottom w:val="single" w:sz="4" w:space="0" w:color="auto"/>
              <w:right w:val="single" w:sz="4" w:space="0" w:color="auto"/>
            </w:tcBorders>
            <w:hideMark/>
          </w:tcPr>
          <w:p w14:paraId="3D3780F4" w14:textId="37BB9ED9" w:rsidR="00296E35" w:rsidRPr="00C87FE0" w:rsidRDefault="00296E35" w:rsidP="002E3FCC">
            <w:pPr>
              <w:pStyle w:val="TAL"/>
            </w:pPr>
            <w:r w:rsidRPr="00C87FE0">
              <w:rPr>
                <w:szCs w:val="18"/>
              </w:rPr>
              <w:t xml:space="preserve">Check: </w:t>
            </w:r>
            <w:r w:rsidRPr="00C87FE0">
              <w:t xml:space="preserve">Does the UE (MCData Client) correctly perform step </w:t>
            </w:r>
            <w:r w:rsidRPr="00C87FE0">
              <w:rPr>
                <w:szCs w:val="18"/>
              </w:rPr>
              <w:t xml:space="preserve">2-3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rPr>
                <w:szCs w:val="18"/>
              </w:rPr>
              <w:t xml:space="preserve"> </w:t>
            </w:r>
            <w:r w:rsidRPr="00C87FE0">
              <w:t>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hideMark/>
          </w:tcPr>
          <w:p w14:paraId="155AE610"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B38A9FC"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27DE0EE7" w14:textId="77777777" w:rsidR="00296E35" w:rsidRPr="00C87FE0" w:rsidRDefault="00296E35" w:rsidP="002E3FCC">
            <w:pPr>
              <w:pStyle w:val="TAC"/>
            </w:pPr>
            <w:r w:rsidRPr="00C87FE0">
              <w:t>3</w:t>
            </w:r>
          </w:p>
        </w:tc>
        <w:tc>
          <w:tcPr>
            <w:tcW w:w="892" w:type="dxa"/>
            <w:tcBorders>
              <w:top w:val="nil"/>
              <w:left w:val="single" w:sz="4" w:space="0" w:color="auto"/>
              <w:bottom w:val="single" w:sz="4" w:space="0" w:color="auto"/>
              <w:right w:val="single" w:sz="4" w:space="0" w:color="auto"/>
            </w:tcBorders>
            <w:hideMark/>
          </w:tcPr>
          <w:p w14:paraId="0CEE6C0B" w14:textId="77777777" w:rsidR="00296E35" w:rsidRPr="00C87FE0" w:rsidRDefault="00296E35" w:rsidP="002E3FCC">
            <w:pPr>
              <w:pStyle w:val="TAC"/>
            </w:pPr>
            <w:r w:rsidRPr="00C87FE0">
              <w:t>P</w:t>
            </w:r>
          </w:p>
        </w:tc>
      </w:tr>
      <w:tr w:rsidR="00296E35" w:rsidRPr="00C87FE0" w14:paraId="4AD3AA69" w14:textId="77777777" w:rsidTr="002E3FCC">
        <w:tc>
          <w:tcPr>
            <w:tcW w:w="649" w:type="dxa"/>
            <w:tcBorders>
              <w:top w:val="nil"/>
              <w:left w:val="single" w:sz="4" w:space="0" w:color="auto"/>
              <w:bottom w:val="single" w:sz="4" w:space="0" w:color="auto"/>
              <w:right w:val="single" w:sz="4" w:space="0" w:color="auto"/>
            </w:tcBorders>
          </w:tcPr>
          <w:p w14:paraId="51C1F165" w14:textId="77777777" w:rsidR="00296E35" w:rsidRPr="00C87FE0" w:rsidRDefault="00296E35" w:rsidP="002E3FCC">
            <w:pPr>
              <w:pStyle w:val="TAC"/>
            </w:pPr>
            <w:r w:rsidRPr="00C87FE0">
              <w:t>22-23</w:t>
            </w:r>
          </w:p>
        </w:tc>
        <w:tc>
          <w:tcPr>
            <w:tcW w:w="3970" w:type="dxa"/>
            <w:tcBorders>
              <w:top w:val="nil"/>
              <w:left w:val="single" w:sz="4" w:space="0" w:color="auto"/>
              <w:bottom w:val="single" w:sz="4" w:space="0" w:color="auto"/>
              <w:right w:val="single" w:sz="4" w:space="0" w:color="auto"/>
            </w:tcBorders>
            <w:hideMark/>
          </w:tcPr>
          <w:p w14:paraId="18569526" w14:textId="5ADBF693" w:rsidR="00296E35" w:rsidRPr="00C87FE0" w:rsidRDefault="00296E35" w:rsidP="002E3FCC">
            <w:pPr>
              <w:pStyle w:val="TAL"/>
            </w:pPr>
            <w:r w:rsidRPr="00C87FE0">
              <w:t xml:space="preserve">Steps 2-3 of 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4CA48408"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E6A0DB5"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259CBAB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08B2B4ED" w14:textId="77777777" w:rsidR="00296E35" w:rsidRPr="00C87FE0" w:rsidRDefault="00296E35" w:rsidP="002E3FCC">
            <w:pPr>
              <w:pStyle w:val="TAC"/>
            </w:pPr>
            <w:r w:rsidRPr="00C87FE0">
              <w:t>-</w:t>
            </w:r>
          </w:p>
        </w:tc>
      </w:tr>
      <w:tr w:rsidR="00296E35" w:rsidRPr="00C87FE0" w14:paraId="2CEE0C3E" w14:textId="77777777" w:rsidTr="002E3FCC">
        <w:tc>
          <w:tcPr>
            <w:tcW w:w="649" w:type="dxa"/>
            <w:tcBorders>
              <w:top w:val="nil"/>
              <w:left w:val="single" w:sz="4" w:space="0" w:color="auto"/>
              <w:bottom w:val="single" w:sz="4" w:space="0" w:color="auto"/>
              <w:right w:val="single" w:sz="4" w:space="0" w:color="auto"/>
            </w:tcBorders>
          </w:tcPr>
          <w:p w14:paraId="353D4E78" w14:textId="77777777" w:rsidR="00296E35" w:rsidRPr="00C87FE0" w:rsidRDefault="00296E35" w:rsidP="002E3FCC">
            <w:pPr>
              <w:pStyle w:val="TAC"/>
            </w:pPr>
            <w:r w:rsidRPr="00C87FE0">
              <w:t>24-25</w:t>
            </w:r>
          </w:p>
        </w:tc>
        <w:tc>
          <w:tcPr>
            <w:tcW w:w="3970" w:type="dxa"/>
            <w:tcBorders>
              <w:top w:val="nil"/>
              <w:left w:val="single" w:sz="4" w:space="0" w:color="auto"/>
              <w:bottom w:val="single" w:sz="4" w:space="0" w:color="auto"/>
              <w:right w:val="single" w:sz="4" w:space="0" w:color="auto"/>
            </w:tcBorders>
            <w:hideMark/>
          </w:tcPr>
          <w:p w14:paraId="0BF820A6" w14:textId="6AC1B073" w:rsidR="00296E35" w:rsidRPr="00C87FE0" w:rsidRDefault="00296E35" w:rsidP="002E3FCC">
            <w:pPr>
              <w:pStyle w:val="TAL"/>
              <w:rPr>
                <w:szCs w:val="18"/>
              </w:rPr>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hideMark/>
          </w:tcPr>
          <w:p w14:paraId="4909259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7EF509C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1984AF93"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hideMark/>
          </w:tcPr>
          <w:p w14:paraId="12504830" w14:textId="77777777" w:rsidR="00296E35" w:rsidRPr="00C87FE0" w:rsidRDefault="00296E35" w:rsidP="002E3FCC">
            <w:pPr>
              <w:pStyle w:val="TAC"/>
            </w:pPr>
            <w:r w:rsidRPr="00C87FE0">
              <w:t>P</w:t>
            </w:r>
          </w:p>
        </w:tc>
      </w:tr>
      <w:tr w:rsidR="00296E35" w:rsidRPr="00C87FE0" w14:paraId="4AE65E4B" w14:textId="77777777" w:rsidTr="002E3FCC">
        <w:tc>
          <w:tcPr>
            <w:tcW w:w="649" w:type="dxa"/>
            <w:tcBorders>
              <w:top w:val="nil"/>
              <w:left w:val="single" w:sz="4" w:space="0" w:color="auto"/>
              <w:bottom w:val="single" w:sz="4" w:space="0" w:color="auto"/>
              <w:right w:val="single" w:sz="4" w:space="0" w:color="auto"/>
            </w:tcBorders>
          </w:tcPr>
          <w:p w14:paraId="43585FD8" w14:textId="77777777" w:rsidR="00296E35" w:rsidRPr="00C87FE0" w:rsidRDefault="00296E35" w:rsidP="002E3FCC">
            <w:pPr>
              <w:pStyle w:val="TAC"/>
            </w:pPr>
            <w:r w:rsidRPr="00C87FE0">
              <w:t>26</w:t>
            </w:r>
          </w:p>
        </w:tc>
        <w:tc>
          <w:tcPr>
            <w:tcW w:w="3970" w:type="dxa"/>
            <w:tcBorders>
              <w:top w:val="nil"/>
              <w:left w:val="single" w:sz="4" w:space="0" w:color="auto"/>
              <w:bottom w:val="single" w:sz="4" w:space="0" w:color="auto"/>
              <w:right w:val="single" w:sz="4" w:space="0" w:color="auto"/>
            </w:tcBorders>
            <w:hideMark/>
          </w:tcPr>
          <w:p w14:paraId="3061B996" w14:textId="77777777" w:rsidR="00296E35" w:rsidRPr="00C87FE0" w:rsidRDefault="00296E35" w:rsidP="002E3FCC">
            <w:pPr>
              <w:pStyle w:val="TAL"/>
              <w:rPr>
                <w:szCs w:val="18"/>
              </w:rPr>
            </w:pPr>
            <w:r w:rsidRPr="00C87FE0">
              <w:t>Check: Does the UE (MCData Client) send any SIP MESSAGE in the next 25s?</w:t>
            </w:r>
          </w:p>
        </w:tc>
        <w:tc>
          <w:tcPr>
            <w:tcW w:w="709" w:type="dxa"/>
            <w:tcBorders>
              <w:top w:val="single" w:sz="4" w:space="0" w:color="auto"/>
              <w:left w:val="single" w:sz="4" w:space="0" w:color="auto"/>
              <w:bottom w:val="single" w:sz="4" w:space="0" w:color="auto"/>
              <w:right w:val="single" w:sz="4" w:space="0" w:color="auto"/>
            </w:tcBorders>
            <w:hideMark/>
          </w:tcPr>
          <w:p w14:paraId="30197A59" w14:textId="77777777" w:rsidR="00296E35" w:rsidRPr="00C87FE0" w:rsidRDefault="00296E35" w:rsidP="002E3FCC">
            <w:pPr>
              <w:pStyle w:val="TAC"/>
            </w:pPr>
            <w:r w:rsidRPr="00C87FE0">
              <w:t>--&gt;</w:t>
            </w:r>
          </w:p>
        </w:tc>
        <w:tc>
          <w:tcPr>
            <w:tcW w:w="2978" w:type="dxa"/>
            <w:tcBorders>
              <w:top w:val="single" w:sz="4" w:space="0" w:color="auto"/>
              <w:left w:val="single" w:sz="4" w:space="0" w:color="auto"/>
              <w:bottom w:val="single" w:sz="4" w:space="0" w:color="auto"/>
              <w:right w:val="single" w:sz="4" w:space="0" w:color="auto"/>
            </w:tcBorders>
            <w:hideMark/>
          </w:tcPr>
          <w:p w14:paraId="5C776D6A" w14:textId="77777777" w:rsidR="00296E35" w:rsidRPr="00C87FE0" w:rsidRDefault="00296E35" w:rsidP="002E3FCC">
            <w:pPr>
              <w:pStyle w:val="TAL"/>
            </w:pPr>
            <w:r w:rsidRPr="00C87FE0">
              <w:t>SIP MESSAGE</w:t>
            </w:r>
          </w:p>
        </w:tc>
        <w:tc>
          <w:tcPr>
            <w:tcW w:w="567" w:type="dxa"/>
            <w:tcBorders>
              <w:top w:val="nil"/>
              <w:left w:val="single" w:sz="4" w:space="0" w:color="auto"/>
              <w:bottom w:val="single" w:sz="4" w:space="0" w:color="auto"/>
              <w:right w:val="single" w:sz="4" w:space="0" w:color="auto"/>
            </w:tcBorders>
            <w:hideMark/>
          </w:tcPr>
          <w:p w14:paraId="6CAD677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hideMark/>
          </w:tcPr>
          <w:p w14:paraId="5367A9B5" w14:textId="77777777" w:rsidR="00296E35" w:rsidRPr="00C87FE0" w:rsidRDefault="00296E35" w:rsidP="002E3FCC">
            <w:pPr>
              <w:pStyle w:val="TAC"/>
            </w:pPr>
            <w:r w:rsidRPr="00C87FE0">
              <w:t>F</w:t>
            </w:r>
          </w:p>
        </w:tc>
      </w:tr>
      <w:tr w:rsidR="00296E35" w:rsidRPr="00C87FE0" w14:paraId="088860B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BC3F69" w14:textId="77777777" w:rsidR="00296E35" w:rsidRPr="00C87FE0" w:rsidRDefault="00296E35" w:rsidP="002E3FCC">
            <w:pPr>
              <w:pStyle w:val="TAC"/>
            </w:pPr>
            <w:r w:rsidRPr="00C87FE0">
              <w:t>27</w:t>
            </w:r>
          </w:p>
        </w:tc>
        <w:tc>
          <w:tcPr>
            <w:tcW w:w="3970" w:type="dxa"/>
            <w:tcBorders>
              <w:top w:val="single" w:sz="4" w:space="0" w:color="auto"/>
              <w:left w:val="single" w:sz="4" w:space="0" w:color="auto"/>
              <w:bottom w:val="single" w:sz="4" w:space="0" w:color="auto"/>
              <w:right w:val="single" w:sz="4" w:space="0" w:color="auto"/>
            </w:tcBorders>
            <w:hideMark/>
          </w:tcPr>
          <w:p w14:paraId="0AD962A9" w14:textId="11779EEE" w:rsidR="00296E35" w:rsidRPr="00C87FE0" w:rsidRDefault="00296E35" w:rsidP="002E3FCC">
            <w:pPr>
              <w:pStyle w:val="TAL"/>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50AA93C2"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AF36A4F" w14:textId="77777777" w:rsidR="00296E35" w:rsidRPr="00C87FE0" w:rsidRDefault="00296E35" w:rsidP="002E3FCC">
            <w:pPr>
              <w:pStyle w:val="TAL"/>
            </w:pPr>
            <w:r w:rsidRPr="00C87FE0">
              <w:t>-</w:t>
            </w:r>
          </w:p>
        </w:tc>
        <w:tc>
          <w:tcPr>
            <w:tcW w:w="567" w:type="dxa"/>
            <w:tcBorders>
              <w:top w:val="single" w:sz="4" w:space="0" w:color="auto"/>
              <w:left w:val="single" w:sz="4" w:space="0" w:color="auto"/>
              <w:bottom w:val="single" w:sz="4" w:space="0" w:color="auto"/>
              <w:right w:val="single" w:sz="4" w:space="0" w:color="auto"/>
            </w:tcBorders>
            <w:hideMark/>
          </w:tcPr>
          <w:p w14:paraId="27423862" w14:textId="77777777" w:rsidR="00296E35" w:rsidRPr="00C87FE0" w:rsidRDefault="00296E35" w:rsidP="002E3FCC">
            <w:pPr>
              <w:pStyle w:val="TAC"/>
            </w:pPr>
            <w:r w:rsidRPr="00C87FE0">
              <w:t>-</w:t>
            </w:r>
          </w:p>
        </w:tc>
        <w:tc>
          <w:tcPr>
            <w:tcW w:w="892" w:type="dxa"/>
            <w:tcBorders>
              <w:top w:val="single" w:sz="4" w:space="0" w:color="auto"/>
              <w:left w:val="single" w:sz="4" w:space="0" w:color="auto"/>
              <w:bottom w:val="single" w:sz="4" w:space="0" w:color="auto"/>
              <w:right w:val="single" w:sz="4" w:space="0" w:color="auto"/>
            </w:tcBorders>
            <w:hideMark/>
          </w:tcPr>
          <w:p w14:paraId="3279DFB8" w14:textId="77777777" w:rsidR="00296E35" w:rsidRPr="00C87FE0" w:rsidRDefault="00296E35" w:rsidP="002E3FCC">
            <w:pPr>
              <w:pStyle w:val="TAC"/>
            </w:pPr>
            <w:r w:rsidRPr="00C87FE0">
              <w:t>-</w:t>
            </w:r>
          </w:p>
        </w:tc>
      </w:tr>
      <w:tr w:rsidR="00296E35" w:rsidRPr="00C87FE0" w14:paraId="5AF6B62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2F2781C" w14:textId="77777777" w:rsidR="00296E35" w:rsidRPr="00C87FE0" w:rsidRDefault="00296E35" w:rsidP="002E3FCC">
            <w:pPr>
              <w:pStyle w:val="TAN"/>
            </w:pPr>
            <w:r w:rsidRPr="00C87FE0">
              <w:t>NOTE 1:</w:t>
            </w:r>
            <w:r w:rsidRPr="00C87FE0">
              <w:tab/>
              <w:t>The value of 10s is arbitrary chosen.</w:t>
            </w:r>
          </w:p>
        </w:tc>
      </w:tr>
    </w:tbl>
    <w:p w14:paraId="45B6798A" w14:textId="77777777" w:rsidR="00296E35" w:rsidRPr="00C87FE0" w:rsidRDefault="00296E35" w:rsidP="00296E35"/>
    <w:p w14:paraId="046183A5" w14:textId="77777777" w:rsidR="00296E35" w:rsidRPr="00C87FE0" w:rsidRDefault="00296E35" w:rsidP="00296E35">
      <w:pPr>
        <w:pStyle w:val="H6"/>
      </w:pPr>
      <w:r w:rsidRPr="00C87FE0">
        <w:t>6.5.1.3.3</w:t>
      </w:r>
      <w:r w:rsidRPr="00C87FE0">
        <w:tab/>
        <w:t>Specific message contents</w:t>
      </w:r>
    </w:p>
    <w:p w14:paraId="2C04029F" w14:textId="1318D4BE" w:rsidR="00296E35" w:rsidRPr="00C87FE0" w:rsidRDefault="00296E35" w:rsidP="00296E35">
      <w:pPr>
        <w:pStyle w:val="TH"/>
      </w:pPr>
      <w:r w:rsidRPr="00C87FE0">
        <w:t>Table 6.5.1.3.3-1: SIP MESSAGE from the SS (Step 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87A168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0E551A6" w14:textId="132F80BB"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35CC287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BE64D3"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2EC63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2765A4E"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417362F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02A9591C" w14:textId="77777777" w:rsidR="00296E35" w:rsidRPr="00C87FE0" w:rsidRDefault="00296E35" w:rsidP="002E3FCC">
            <w:pPr>
              <w:pStyle w:val="TAH"/>
            </w:pPr>
            <w:r w:rsidRPr="00C87FE0">
              <w:t>Condition</w:t>
            </w:r>
          </w:p>
        </w:tc>
      </w:tr>
      <w:tr w:rsidR="00296E35" w:rsidRPr="00C87FE0" w14:paraId="3E25D3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84367"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2D7EBAC8"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D067F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3067D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0D3E8F" w14:textId="77777777" w:rsidR="00296E35" w:rsidRPr="00C87FE0" w:rsidRDefault="00296E35" w:rsidP="002E3FCC">
            <w:pPr>
              <w:pStyle w:val="TAL"/>
            </w:pPr>
          </w:p>
        </w:tc>
      </w:tr>
      <w:tr w:rsidR="00296E35" w:rsidRPr="00C87FE0" w14:paraId="65BE8C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C2C265B"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484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898FC1"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125CAF4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D6B00" w14:textId="77777777" w:rsidR="00296E35" w:rsidRPr="00C87FE0" w:rsidRDefault="00296E35" w:rsidP="002E3FCC">
            <w:pPr>
              <w:pStyle w:val="TAL"/>
            </w:pPr>
          </w:p>
        </w:tc>
      </w:tr>
      <w:tr w:rsidR="00296E35" w:rsidRPr="00C87FE0" w14:paraId="486D29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A230E35"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E4F34E"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2356A7F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76842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B88258" w14:textId="77777777" w:rsidR="00296E35" w:rsidRPr="00C87FE0" w:rsidRDefault="00296E35" w:rsidP="002E3FCC">
            <w:pPr>
              <w:pStyle w:val="TAL"/>
            </w:pPr>
          </w:p>
        </w:tc>
      </w:tr>
      <w:tr w:rsidR="00296E35" w:rsidRPr="00C87FE0" w14:paraId="552AE2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EF7A7E"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43AE91F"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E30B0"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126EB565"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3C3194EB" w14:textId="77777777" w:rsidR="00296E35" w:rsidRPr="00C87FE0" w:rsidRDefault="00296E35" w:rsidP="002E3FCC">
            <w:pPr>
              <w:pStyle w:val="TAL"/>
            </w:pPr>
          </w:p>
        </w:tc>
      </w:tr>
      <w:tr w:rsidR="00296E35" w:rsidRPr="00C87FE0" w14:paraId="329ADF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393EA"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BE615B" w14:textId="77777777" w:rsidR="00296E35" w:rsidRPr="00C87FE0" w:rsidRDefault="00296E35" w:rsidP="002E3FCC">
            <w:pPr>
              <w:pStyle w:val="TAL"/>
            </w:pPr>
            <w:r w:rsidRPr="00C87FE0">
              <w:t>Location-info as described in Table 6.5.1.3.3-3</w:t>
            </w:r>
          </w:p>
        </w:tc>
        <w:tc>
          <w:tcPr>
            <w:tcW w:w="2126" w:type="dxa"/>
            <w:tcBorders>
              <w:top w:val="single" w:sz="4" w:space="0" w:color="auto"/>
              <w:left w:val="single" w:sz="4" w:space="0" w:color="auto"/>
              <w:bottom w:val="single" w:sz="4" w:space="0" w:color="auto"/>
              <w:right w:val="single" w:sz="4" w:space="0" w:color="auto"/>
            </w:tcBorders>
          </w:tcPr>
          <w:p w14:paraId="74A9C8B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86A4B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6916C2" w14:textId="77777777" w:rsidR="00296E35" w:rsidRPr="00C87FE0" w:rsidRDefault="00296E35" w:rsidP="002E3FCC">
            <w:pPr>
              <w:pStyle w:val="TAL"/>
            </w:pPr>
          </w:p>
        </w:tc>
      </w:tr>
    </w:tbl>
    <w:p w14:paraId="7A69EA9F" w14:textId="77777777" w:rsidR="00296E35" w:rsidRPr="00C87FE0" w:rsidRDefault="00296E35" w:rsidP="00296E35"/>
    <w:p w14:paraId="4C5ADDFB" w14:textId="77777777" w:rsidR="00296E35" w:rsidRPr="00C87FE0" w:rsidRDefault="00296E35" w:rsidP="00296E35">
      <w:pPr>
        <w:pStyle w:val="TH"/>
      </w:pPr>
      <w:r w:rsidRPr="00C87FE0">
        <w:t>Table 6.5.1.3.3-2: MCData-Info in SIP MESSAGE (Table 6.5.1.3.3-1, 6.5.1.3.3-4, 6.5.1.3.3-10,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6DAE8D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02C8B7" w14:textId="24A81426" w:rsidR="00296E35" w:rsidRPr="00C87FE0" w:rsidRDefault="00296E35" w:rsidP="002E3FCC">
            <w:pPr>
              <w:pStyle w:val="TAL"/>
              <w:rPr>
                <w:szCs w:val="18"/>
              </w:rPr>
            </w:pPr>
            <w:r w:rsidRPr="00C87FE0">
              <w:t xml:space="preserve">Derivation Path: TS </w:t>
            </w:r>
            <w:r>
              <w:t>37.579</w:t>
            </w:r>
            <w:r w:rsidRPr="00C87FE0">
              <w:t>-1 [2], Table 5.5.3.2.2-3</w:t>
            </w:r>
          </w:p>
        </w:tc>
      </w:tr>
      <w:tr w:rsidR="00296E35" w:rsidRPr="00C87FE0" w14:paraId="288623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23BAE6"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6033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777146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6E5673B4"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5A1BAC1" w14:textId="77777777" w:rsidR="00296E35" w:rsidRPr="00C87FE0" w:rsidRDefault="00296E35" w:rsidP="002E3FCC">
            <w:pPr>
              <w:pStyle w:val="TAH"/>
            </w:pPr>
            <w:r w:rsidRPr="00C87FE0">
              <w:t>Condition</w:t>
            </w:r>
          </w:p>
        </w:tc>
      </w:tr>
      <w:tr w:rsidR="00296E35" w:rsidRPr="00C87FE0" w14:paraId="7AF4D1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FB989E" w14:textId="77777777" w:rsidR="00296E35" w:rsidRPr="00C87FE0" w:rsidRDefault="00296E35" w:rsidP="002E3FCC">
            <w:pPr>
              <w:pStyle w:val="TAL"/>
            </w:pPr>
            <w:r w:rsidRPr="00C87FE0">
              <w:t>mcdatainfo</w:t>
            </w:r>
          </w:p>
        </w:tc>
        <w:tc>
          <w:tcPr>
            <w:tcW w:w="2127" w:type="dxa"/>
            <w:tcBorders>
              <w:top w:val="single" w:sz="4" w:space="0" w:color="auto"/>
              <w:left w:val="single" w:sz="4" w:space="0" w:color="auto"/>
              <w:bottom w:val="single" w:sz="4" w:space="0" w:color="auto"/>
              <w:right w:val="single" w:sz="4" w:space="0" w:color="auto"/>
            </w:tcBorders>
          </w:tcPr>
          <w:p w14:paraId="1B1AB8A5"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A6436"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53566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260E07" w14:textId="77777777" w:rsidR="00296E35" w:rsidRPr="00C87FE0" w:rsidRDefault="00296E35" w:rsidP="002E3FCC">
            <w:pPr>
              <w:pStyle w:val="TAL"/>
            </w:pPr>
          </w:p>
        </w:tc>
      </w:tr>
      <w:tr w:rsidR="00296E35" w:rsidRPr="00C87FE0" w14:paraId="5D676D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25369B" w14:textId="77777777" w:rsidR="00296E35" w:rsidRPr="00C87FE0" w:rsidRDefault="00296E35" w:rsidP="002E3FCC">
            <w:pPr>
              <w:pStyle w:val="TAL"/>
            </w:pPr>
            <w:r w:rsidRPr="00C87FE0">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7AC87E4"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F66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2B3060"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EBB40F" w14:textId="77777777" w:rsidR="00296E35" w:rsidRPr="00C87FE0" w:rsidRDefault="00296E35" w:rsidP="002E3FCC">
            <w:pPr>
              <w:pStyle w:val="TAL"/>
            </w:pPr>
          </w:p>
        </w:tc>
      </w:tr>
      <w:tr w:rsidR="00296E35" w:rsidRPr="00C87FE0" w14:paraId="7E1203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DFCCD7" w14:textId="77777777" w:rsidR="00296E35" w:rsidRPr="00C87FE0" w:rsidRDefault="00296E35" w:rsidP="002E3FCC">
            <w:pPr>
              <w:pStyle w:val="TAL"/>
            </w:pPr>
            <w:r w:rsidRPr="00C87FE0">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BC2470C"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072C634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E8DB4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302542" w14:textId="77777777" w:rsidR="00296E35" w:rsidRPr="00C87FE0" w:rsidRDefault="00296E35" w:rsidP="002E3FCC">
            <w:pPr>
              <w:pStyle w:val="TAL"/>
            </w:pPr>
          </w:p>
        </w:tc>
      </w:tr>
    </w:tbl>
    <w:p w14:paraId="142BC3B4" w14:textId="77777777" w:rsidR="00296E35" w:rsidRPr="00C87FE0" w:rsidRDefault="00296E35" w:rsidP="00296E35"/>
    <w:p w14:paraId="6DFF98B2" w14:textId="77777777" w:rsidR="00296E35" w:rsidRPr="00C87FE0" w:rsidRDefault="00296E35" w:rsidP="00296E35">
      <w:pPr>
        <w:pStyle w:val="TH"/>
      </w:pPr>
      <w:r w:rsidRPr="00C87FE0">
        <w:t>Table 6.5.1.3.3-3: Location-Info in SIP MESSAGE (Table 6.5.1.3.3-1)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809574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191C95F" w14:textId="78B3677A" w:rsidR="00296E35" w:rsidRPr="00C87FE0" w:rsidRDefault="00296E35" w:rsidP="002E3FCC">
            <w:pPr>
              <w:pStyle w:val="TAL"/>
            </w:pPr>
            <w:r w:rsidRPr="00C87FE0">
              <w:t xml:space="preserve">Derivation Path: TS </w:t>
            </w:r>
            <w:r>
              <w:t>37.579</w:t>
            </w:r>
            <w:r w:rsidRPr="00C87FE0">
              <w:t>-1 [2], Table 5.5.3.4.2-3</w:t>
            </w:r>
          </w:p>
          <w:p w14:paraId="50E6F9C8" w14:textId="77777777" w:rsidR="00296E35" w:rsidRPr="00C87FE0" w:rsidRDefault="00296E35" w:rsidP="002E3FCC">
            <w:pPr>
              <w:pStyle w:val="TAL"/>
              <w:rPr>
                <w:szCs w:val="18"/>
              </w:rPr>
            </w:pPr>
          </w:p>
        </w:tc>
      </w:tr>
      <w:tr w:rsidR="00296E35" w:rsidRPr="00C87FE0" w14:paraId="4F0870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734F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885BB"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FDF3D22"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32393844"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830465E" w14:textId="77777777" w:rsidR="00296E35" w:rsidRPr="00C87FE0" w:rsidRDefault="00296E35" w:rsidP="002E3FCC">
            <w:pPr>
              <w:pStyle w:val="TAH"/>
            </w:pPr>
            <w:r w:rsidRPr="00C87FE0">
              <w:t>Condition</w:t>
            </w:r>
          </w:p>
        </w:tc>
      </w:tr>
      <w:tr w:rsidR="00296E35" w:rsidRPr="00C87FE0" w14:paraId="4DD0EC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DC0420"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096F413"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E5C6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CCFED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5A5DE5" w14:textId="77777777" w:rsidR="00296E35" w:rsidRPr="00C87FE0" w:rsidRDefault="00296E35" w:rsidP="002E3FCC">
            <w:pPr>
              <w:pStyle w:val="TAL"/>
            </w:pPr>
          </w:p>
        </w:tc>
      </w:tr>
      <w:tr w:rsidR="00296E35" w:rsidRPr="00C87FE0" w14:paraId="1F8E4D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0F358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984B21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B0EB7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6A05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819DC4" w14:textId="77777777" w:rsidR="00296E35" w:rsidRPr="00C87FE0" w:rsidRDefault="00296E35" w:rsidP="002E3FCC">
            <w:pPr>
              <w:pStyle w:val="TAL"/>
            </w:pPr>
          </w:p>
        </w:tc>
      </w:tr>
      <w:tr w:rsidR="00296E35" w:rsidRPr="00C87FE0" w14:paraId="2B428F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431DD4"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76DC19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CCC6E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F885C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12418" w14:textId="77777777" w:rsidR="00296E35" w:rsidRPr="00C87FE0" w:rsidRDefault="00296E35" w:rsidP="002E3FCC">
            <w:pPr>
              <w:pStyle w:val="TAL"/>
            </w:pPr>
          </w:p>
        </w:tc>
      </w:tr>
      <w:tr w:rsidR="00296E35" w:rsidRPr="00C87FE0" w14:paraId="6CFE6F8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955D96"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434109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C6D6D8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004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7DF3CB" w14:textId="77777777" w:rsidR="00296E35" w:rsidRPr="00C87FE0" w:rsidRDefault="00296E35" w:rsidP="002E3FCC">
            <w:pPr>
              <w:pStyle w:val="TAL"/>
            </w:pPr>
          </w:p>
        </w:tc>
      </w:tr>
      <w:tr w:rsidR="00296E35" w:rsidRPr="00C87FE0" w14:paraId="39F165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08DA5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AD2F3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hideMark/>
          </w:tcPr>
          <w:p w14:paraId="3CF95BA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3EB7A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17E679" w14:textId="77777777" w:rsidR="00296E35" w:rsidRPr="00C87FE0" w:rsidRDefault="00296E35" w:rsidP="002E3FCC">
            <w:pPr>
              <w:pStyle w:val="TAL"/>
            </w:pPr>
          </w:p>
        </w:tc>
      </w:tr>
      <w:tr w:rsidR="00296E35" w:rsidRPr="00C87FE0" w14:paraId="762053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DF46BA"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A938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2E63B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89A83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07FA76" w14:textId="77777777" w:rsidR="00296E35" w:rsidRPr="00C87FE0" w:rsidRDefault="00296E35" w:rsidP="002E3FCC">
            <w:pPr>
              <w:pStyle w:val="TAL"/>
            </w:pPr>
          </w:p>
        </w:tc>
      </w:tr>
      <w:tr w:rsidR="00296E35" w:rsidRPr="00C87FE0" w14:paraId="291C45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366F9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638444"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4D5F6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E1AC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664972" w14:textId="77777777" w:rsidR="00296E35" w:rsidRPr="00C87FE0" w:rsidRDefault="00296E35" w:rsidP="002E3FCC">
            <w:pPr>
              <w:pStyle w:val="TAL"/>
            </w:pPr>
          </w:p>
        </w:tc>
      </w:tr>
      <w:tr w:rsidR="00296E35" w:rsidRPr="00C87FE0" w14:paraId="7EE3D8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9A6460"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098E7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2BAB5209" w14:textId="77777777" w:rsidR="00296E35" w:rsidRPr="00C87FE0" w:rsidRDefault="00296E35" w:rsidP="002E3FCC">
            <w:pPr>
              <w:pStyle w:val="TAL"/>
            </w:pPr>
            <w:r w:rsidRPr="00C87FE0">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6676DED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4FA117" w14:textId="77777777" w:rsidR="00296E35" w:rsidRPr="00C87FE0" w:rsidRDefault="00296E35" w:rsidP="002E3FCC">
            <w:pPr>
              <w:pStyle w:val="TAL"/>
            </w:pPr>
          </w:p>
        </w:tc>
      </w:tr>
      <w:tr w:rsidR="00296E35" w:rsidRPr="00C87FE0" w14:paraId="070A7F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E37B4F" w14:textId="77777777" w:rsidR="00296E35" w:rsidRPr="00C87FE0" w:rsidRDefault="00296E35" w:rsidP="002E3FCC">
            <w:pPr>
              <w:pStyle w:val="TAL"/>
            </w:pPr>
            <w:r w:rsidRPr="00C87FE0">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FE356F" w14:textId="77777777" w:rsidR="00296E35" w:rsidRPr="00C87FE0" w:rsidRDefault="00296E35" w:rsidP="002E3FCC">
            <w:pPr>
              <w:pStyle w:val="TAL"/>
            </w:pPr>
            <w:r w:rsidRPr="00C87FE0">
              <w:t>"20"</w:t>
            </w:r>
          </w:p>
        </w:tc>
        <w:tc>
          <w:tcPr>
            <w:tcW w:w="2126" w:type="dxa"/>
            <w:tcBorders>
              <w:top w:val="single" w:sz="4" w:space="0" w:color="auto"/>
              <w:left w:val="single" w:sz="4" w:space="0" w:color="auto"/>
              <w:bottom w:val="single" w:sz="4" w:space="0" w:color="auto"/>
              <w:right w:val="single" w:sz="4" w:space="0" w:color="auto"/>
            </w:tcBorders>
          </w:tcPr>
          <w:p w14:paraId="6D548B7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77FBA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8FEEE59" w14:textId="77777777" w:rsidR="00296E35" w:rsidRPr="00C87FE0" w:rsidRDefault="00296E35" w:rsidP="002E3FCC">
            <w:pPr>
              <w:pStyle w:val="TAL"/>
            </w:pPr>
          </w:p>
        </w:tc>
      </w:tr>
      <w:tr w:rsidR="00296E35" w:rsidRPr="00C87FE0" w14:paraId="4EF1DC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C1DAC7" w14:textId="77777777" w:rsidR="00296E35" w:rsidRPr="00C87FE0" w:rsidRDefault="00296E35" w:rsidP="002E3FCC">
            <w:pPr>
              <w:pStyle w:val="TAL"/>
            </w:pPr>
            <w:r w:rsidRPr="00C87FE0">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7FF2D42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C2413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4D0C3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D9572C" w14:textId="77777777" w:rsidR="00296E35" w:rsidRPr="00C87FE0" w:rsidRDefault="00296E35" w:rsidP="002E3FCC">
            <w:pPr>
              <w:pStyle w:val="TAL"/>
            </w:pPr>
          </w:p>
        </w:tc>
      </w:tr>
      <w:tr w:rsidR="00296E35" w:rsidRPr="00C87FE0" w14:paraId="4CFA5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9C2021" w14:textId="77777777" w:rsidR="00296E35" w:rsidRPr="00C87FE0" w:rsidRDefault="00296E35" w:rsidP="002E3FCC">
            <w:pPr>
              <w:pStyle w:val="TAL"/>
            </w:pPr>
            <w:r w:rsidRPr="00C87FE0">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13895C65"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7AA50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D884D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6D6CF9" w14:textId="77777777" w:rsidR="00296E35" w:rsidRPr="00C87FE0" w:rsidRDefault="00296E35" w:rsidP="002E3FCC">
            <w:pPr>
              <w:pStyle w:val="TAL"/>
            </w:pPr>
          </w:p>
        </w:tc>
      </w:tr>
      <w:tr w:rsidR="00296E35" w:rsidRPr="00C87FE0" w14:paraId="51851A2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986149" w14:textId="77777777" w:rsidR="00296E35" w:rsidRPr="00C87FE0" w:rsidRDefault="00296E35" w:rsidP="002E3FCC">
            <w:pPr>
              <w:pStyle w:val="TAL"/>
            </w:pPr>
            <w:r w:rsidRPr="00C87FE0">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02D903EA" w14:textId="77777777" w:rsidR="00296E35" w:rsidRPr="00C87FE0" w:rsidRDefault="00296E35" w:rsidP="002E3FCC">
            <w:pPr>
              <w:pStyle w:val="TAL"/>
            </w:pPr>
            <w:r w:rsidRPr="00C87FE0">
              <w:t>"15"</w:t>
            </w:r>
          </w:p>
        </w:tc>
        <w:tc>
          <w:tcPr>
            <w:tcW w:w="2126" w:type="dxa"/>
            <w:tcBorders>
              <w:top w:val="single" w:sz="4" w:space="0" w:color="auto"/>
              <w:left w:val="single" w:sz="4" w:space="0" w:color="auto"/>
              <w:bottom w:val="single" w:sz="4" w:space="0" w:color="auto"/>
              <w:right w:val="single" w:sz="4" w:space="0" w:color="auto"/>
            </w:tcBorders>
            <w:hideMark/>
          </w:tcPr>
          <w:p w14:paraId="5A77EC0B" w14:textId="77777777" w:rsidR="00296E35" w:rsidRPr="00C87FE0" w:rsidRDefault="00296E35" w:rsidP="002E3FCC">
            <w:pPr>
              <w:pStyle w:val="TAL"/>
            </w:pPr>
            <w:r w:rsidRPr="00C87FE0">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45A7392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47EE13" w14:textId="77777777" w:rsidR="00296E35" w:rsidRPr="00C87FE0" w:rsidRDefault="00296E35" w:rsidP="002E3FCC">
            <w:pPr>
              <w:pStyle w:val="TAL"/>
            </w:pPr>
          </w:p>
        </w:tc>
      </w:tr>
      <w:tr w:rsidR="00296E35" w:rsidRPr="00C87FE0" w14:paraId="2B7464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484BE9" w14:textId="77777777" w:rsidR="00296E35" w:rsidRPr="00C87FE0" w:rsidRDefault="00296E35" w:rsidP="002E3FCC">
            <w:pPr>
              <w:pStyle w:val="TAL"/>
            </w:pPr>
            <w:r w:rsidRPr="00C87FE0">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42952760" w14:textId="77777777" w:rsidR="00296E35" w:rsidRPr="00C87FE0" w:rsidRDefault="00296E35" w:rsidP="002E3FCC">
            <w:pPr>
              <w:pStyle w:val="TAL"/>
            </w:pPr>
            <w:r w:rsidRPr="00C87FE0">
              <w:t>"PERIODIC"</w:t>
            </w:r>
          </w:p>
        </w:tc>
        <w:tc>
          <w:tcPr>
            <w:tcW w:w="2126" w:type="dxa"/>
            <w:tcBorders>
              <w:top w:val="single" w:sz="4" w:space="0" w:color="auto"/>
              <w:left w:val="single" w:sz="4" w:space="0" w:color="auto"/>
              <w:bottom w:val="single" w:sz="4" w:space="0" w:color="auto"/>
              <w:right w:val="single" w:sz="4" w:space="0" w:color="auto"/>
            </w:tcBorders>
          </w:tcPr>
          <w:p w14:paraId="6F145FE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B0B6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5A1214" w14:textId="77777777" w:rsidR="00296E35" w:rsidRPr="00C87FE0" w:rsidRDefault="00296E35" w:rsidP="002E3FCC">
            <w:pPr>
              <w:pStyle w:val="TAL"/>
            </w:pPr>
          </w:p>
        </w:tc>
      </w:tr>
    </w:tbl>
    <w:p w14:paraId="2B4FD161" w14:textId="77777777" w:rsidR="00296E35" w:rsidRPr="00C87FE0" w:rsidRDefault="00296E35" w:rsidP="00296E35"/>
    <w:p w14:paraId="30203973" w14:textId="2AB331D3" w:rsidR="00296E35" w:rsidRPr="00C87FE0" w:rsidRDefault="00296E35" w:rsidP="00296E35">
      <w:pPr>
        <w:pStyle w:val="TH"/>
      </w:pPr>
      <w:r w:rsidRPr="00C87FE0">
        <w:t>Table 6.5.1.3.3-4: SIP MESSAGE from the SS (Step 9,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62D459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F48C7FE" w14:textId="73F03036"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B4AEA3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D3CEC2"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5AFA998"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F09D9C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7F46B8D"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76CEEC44" w14:textId="77777777" w:rsidR="00296E35" w:rsidRPr="00C87FE0" w:rsidRDefault="00296E35" w:rsidP="002E3FCC">
            <w:pPr>
              <w:pStyle w:val="TAH"/>
            </w:pPr>
            <w:r w:rsidRPr="00C87FE0">
              <w:t>Condition</w:t>
            </w:r>
          </w:p>
        </w:tc>
      </w:tr>
      <w:tr w:rsidR="00296E35" w:rsidRPr="00C87FE0" w14:paraId="0B44BF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07D6B0"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BC3D2E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7F1E97"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C580E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EF66BA" w14:textId="77777777" w:rsidR="00296E35" w:rsidRPr="00C87FE0" w:rsidRDefault="00296E35" w:rsidP="002E3FCC">
            <w:pPr>
              <w:pStyle w:val="TAL"/>
            </w:pPr>
          </w:p>
        </w:tc>
      </w:tr>
      <w:tr w:rsidR="00296E35" w:rsidRPr="00C87FE0" w14:paraId="6CAEC16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77E64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C99EA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D99390"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47FEDC0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4C7EF2" w14:textId="77777777" w:rsidR="00296E35" w:rsidRPr="00C87FE0" w:rsidRDefault="00296E35" w:rsidP="002E3FCC">
            <w:pPr>
              <w:pStyle w:val="TAL"/>
            </w:pPr>
          </w:p>
        </w:tc>
      </w:tr>
      <w:tr w:rsidR="00296E35" w:rsidRPr="00C87FE0" w14:paraId="4E1C2F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FB005"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1506A7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7511F98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9D974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C0D79B" w14:textId="77777777" w:rsidR="00296E35" w:rsidRPr="00C87FE0" w:rsidRDefault="00296E35" w:rsidP="002E3FCC">
            <w:pPr>
              <w:pStyle w:val="TAL"/>
            </w:pPr>
          </w:p>
        </w:tc>
      </w:tr>
      <w:tr w:rsidR="00296E35" w:rsidRPr="00C87FE0" w14:paraId="74B5431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4C765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5099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2E278C"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4AAFEE1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5A4DC617" w14:textId="77777777" w:rsidR="00296E35" w:rsidRPr="00C87FE0" w:rsidRDefault="00296E35" w:rsidP="002E3FCC">
            <w:pPr>
              <w:pStyle w:val="TAL"/>
            </w:pPr>
          </w:p>
        </w:tc>
      </w:tr>
      <w:tr w:rsidR="00296E35" w:rsidRPr="00C87FE0" w14:paraId="220E80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DC7272"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C1F6131" w14:textId="77777777" w:rsidR="00296E35" w:rsidRPr="00C87FE0" w:rsidRDefault="00296E35" w:rsidP="002E3FCC">
            <w:pPr>
              <w:pStyle w:val="TAL"/>
            </w:pPr>
            <w:r w:rsidRPr="00C87FE0">
              <w:t>Location-info as described in Table 6.5.1.3.3-5</w:t>
            </w:r>
          </w:p>
        </w:tc>
        <w:tc>
          <w:tcPr>
            <w:tcW w:w="2127" w:type="dxa"/>
            <w:tcBorders>
              <w:top w:val="single" w:sz="4" w:space="0" w:color="auto"/>
              <w:left w:val="single" w:sz="4" w:space="0" w:color="auto"/>
              <w:bottom w:val="single" w:sz="4" w:space="0" w:color="auto"/>
              <w:right w:val="single" w:sz="4" w:space="0" w:color="auto"/>
            </w:tcBorders>
          </w:tcPr>
          <w:p w14:paraId="0AE0969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D765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0F75C" w14:textId="77777777" w:rsidR="00296E35" w:rsidRPr="00C87FE0" w:rsidRDefault="00296E35" w:rsidP="002E3FCC">
            <w:pPr>
              <w:pStyle w:val="TAL"/>
            </w:pPr>
          </w:p>
        </w:tc>
      </w:tr>
    </w:tbl>
    <w:p w14:paraId="21730644" w14:textId="77777777" w:rsidR="00296E35" w:rsidRPr="00C87FE0" w:rsidRDefault="00296E35" w:rsidP="00296E35"/>
    <w:p w14:paraId="54C41FF7" w14:textId="77777777" w:rsidR="00296E35" w:rsidRPr="00C87FE0" w:rsidRDefault="00296E35" w:rsidP="00296E35">
      <w:pPr>
        <w:pStyle w:val="TH"/>
      </w:pPr>
      <w:r w:rsidRPr="00C87FE0">
        <w:t>Table 6.5.1.3.3-5: Location-Info in SIP MESSAGE (Table 6.5.1.3.3-4)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C87FE0" w14:paraId="5E20E4D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30B2897" w14:textId="3CE984C2" w:rsidR="00296E35" w:rsidRPr="00C87FE0" w:rsidRDefault="00296E35" w:rsidP="002E3FCC">
            <w:pPr>
              <w:pStyle w:val="TAL"/>
              <w:rPr>
                <w:szCs w:val="18"/>
              </w:rPr>
            </w:pPr>
            <w:r w:rsidRPr="00C87FE0">
              <w:t xml:space="preserve">Derivation Path: TS </w:t>
            </w:r>
            <w:r>
              <w:t>37.579</w:t>
            </w:r>
            <w:r w:rsidRPr="00C87FE0">
              <w:t>-1 [2], Table 5.5.3.4.3-3</w:t>
            </w:r>
          </w:p>
        </w:tc>
      </w:tr>
    </w:tbl>
    <w:p w14:paraId="2EF92BD0" w14:textId="77777777" w:rsidR="00296E35" w:rsidRPr="00C87FE0" w:rsidRDefault="00296E35" w:rsidP="00296E35"/>
    <w:p w14:paraId="28128B27" w14:textId="6A2ADDF2" w:rsidR="00296E35" w:rsidRPr="00C87FE0" w:rsidRDefault="00296E35" w:rsidP="00296E35">
      <w:pPr>
        <w:pStyle w:val="TH"/>
      </w:pPr>
      <w:r w:rsidRPr="00C87FE0">
        <w:t>Table 6.5.1.3.3-6: SIP MESSAGE from the UE (Step 11,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0FF479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7120AC" w14:textId="2E7DF97B"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AFF8F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6A5548"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567471"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DBDB8E4"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326AD24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710CFC5" w14:textId="77777777" w:rsidR="00296E35" w:rsidRPr="00C87FE0" w:rsidRDefault="00296E35" w:rsidP="002E3FCC">
            <w:pPr>
              <w:pStyle w:val="TAH"/>
            </w:pPr>
            <w:r w:rsidRPr="00C87FE0">
              <w:t>Condition</w:t>
            </w:r>
          </w:p>
        </w:tc>
      </w:tr>
      <w:tr w:rsidR="00296E35" w:rsidRPr="00C87FE0" w14:paraId="0612E597" w14:textId="77777777" w:rsidTr="002E3FCC">
        <w:tc>
          <w:tcPr>
            <w:tcW w:w="2837" w:type="dxa"/>
            <w:tcBorders>
              <w:top w:val="single" w:sz="4" w:space="0" w:color="auto"/>
              <w:left w:val="single" w:sz="4" w:space="0" w:color="auto"/>
              <w:bottom w:val="single" w:sz="4" w:space="0" w:color="auto"/>
              <w:right w:val="single" w:sz="4" w:space="0" w:color="auto"/>
            </w:tcBorders>
          </w:tcPr>
          <w:p w14:paraId="692A96C1"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1E65317"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C0E5F3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6E66995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167852" w14:textId="77777777" w:rsidR="00296E35" w:rsidRPr="00C87FE0" w:rsidRDefault="00296E35" w:rsidP="002E3FCC">
            <w:pPr>
              <w:pStyle w:val="TAL"/>
            </w:pPr>
          </w:p>
        </w:tc>
      </w:tr>
      <w:tr w:rsidR="00296E35" w:rsidRPr="00C87FE0" w14:paraId="4889C4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FE98D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4B393DE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09892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0B2F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F1809" w14:textId="77777777" w:rsidR="00296E35" w:rsidRPr="00C87FE0" w:rsidRDefault="00296E35" w:rsidP="002E3FCC">
            <w:pPr>
              <w:pStyle w:val="TAL"/>
            </w:pPr>
          </w:p>
        </w:tc>
      </w:tr>
      <w:tr w:rsidR="00296E35" w:rsidRPr="00C87FE0" w14:paraId="300D4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422593"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CA86247"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72CF0A84"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0BD36A2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C5247" w14:textId="77777777" w:rsidR="00296E35" w:rsidRPr="00C87FE0" w:rsidRDefault="00296E35" w:rsidP="002E3FCC">
            <w:pPr>
              <w:pStyle w:val="TAL"/>
            </w:pPr>
          </w:p>
        </w:tc>
      </w:tr>
      <w:tr w:rsidR="00296E35" w:rsidRPr="00C87FE0" w14:paraId="38D05E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7BF847"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F0618E"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B7367"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8E72922"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721DAB7" w14:textId="77777777" w:rsidR="00296E35" w:rsidRPr="00C87FE0" w:rsidRDefault="00296E35" w:rsidP="002E3FCC">
            <w:pPr>
              <w:pStyle w:val="TAL"/>
            </w:pPr>
          </w:p>
        </w:tc>
      </w:tr>
      <w:tr w:rsidR="00296E35" w:rsidRPr="00C87FE0" w14:paraId="1A7FB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C22036"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5A7117" w14:textId="77777777" w:rsidR="00296E35" w:rsidRPr="00C87FE0" w:rsidRDefault="00296E35" w:rsidP="002E3FCC">
            <w:pPr>
              <w:pStyle w:val="TAL"/>
            </w:pPr>
            <w:r w:rsidRPr="00C87FE0">
              <w:t>Location-info as described in Table 6.5.1.3.3-7</w:t>
            </w:r>
          </w:p>
        </w:tc>
        <w:tc>
          <w:tcPr>
            <w:tcW w:w="2127" w:type="dxa"/>
            <w:tcBorders>
              <w:top w:val="single" w:sz="4" w:space="0" w:color="auto"/>
              <w:left w:val="single" w:sz="4" w:space="0" w:color="auto"/>
              <w:bottom w:val="single" w:sz="4" w:space="0" w:color="auto"/>
              <w:right w:val="single" w:sz="4" w:space="0" w:color="auto"/>
            </w:tcBorders>
          </w:tcPr>
          <w:p w14:paraId="5EB13F0B"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CC71F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3D234A" w14:textId="77777777" w:rsidR="00296E35" w:rsidRPr="00C87FE0" w:rsidRDefault="00296E35" w:rsidP="002E3FCC">
            <w:pPr>
              <w:pStyle w:val="TAL"/>
            </w:pPr>
          </w:p>
        </w:tc>
      </w:tr>
    </w:tbl>
    <w:p w14:paraId="2FFBA2BD" w14:textId="77777777" w:rsidR="00296E35" w:rsidRPr="00C87FE0" w:rsidRDefault="00296E35" w:rsidP="00296E35"/>
    <w:p w14:paraId="639F09F2" w14:textId="77777777" w:rsidR="00296E35" w:rsidRPr="00C87FE0" w:rsidRDefault="00296E35" w:rsidP="00296E35">
      <w:pPr>
        <w:pStyle w:val="TH"/>
      </w:pPr>
      <w:r w:rsidRPr="00C87FE0">
        <w:t>Table 6.5.1.3.3-7: Location-Info in SIP MESSAGE (Table 6.5.1.3.3-6)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FA42E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4D6839" w14:textId="5E53E43F"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90775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92C56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ACD02C"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DBAFF46"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9E011B9"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4414B242" w14:textId="77777777" w:rsidR="00296E35" w:rsidRPr="00C87FE0" w:rsidRDefault="00296E35" w:rsidP="002E3FCC">
            <w:pPr>
              <w:pStyle w:val="TAH"/>
            </w:pPr>
            <w:r w:rsidRPr="00C87FE0">
              <w:t>Condition</w:t>
            </w:r>
          </w:p>
        </w:tc>
      </w:tr>
      <w:tr w:rsidR="00296E35" w:rsidRPr="00C87FE0" w14:paraId="55A918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40166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5BA8B68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6F209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2795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356D27" w14:textId="77777777" w:rsidR="00296E35" w:rsidRPr="00C87FE0" w:rsidRDefault="00296E35" w:rsidP="002E3FCC">
            <w:pPr>
              <w:pStyle w:val="TAL"/>
            </w:pPr>
          </w:p>
        </w:tc>
      </w:tr>
      <w:tr w:rsidR="00296E35" w:rsidRPr="00C87FE0" w14:paraId="16C01C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1554F4"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tcPr>
          <w:p w14:paraId="7468E37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B29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9ECC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1BCE25" w14:textId="77777777" w:rsidR="00296E35" w:rsidRPr="00C87FE0" w:rsidRDefault="00296E35" w:rsidP="002E3FCC">
            <w:pPr>
              <w:pStyle w:val="TAL"/>
            </w:pPr>
          </w:p>
        </w:tc>
      </w:tr>
      <w:tr w:rsidR="00296E35" w:rsidRPr="00C87FE0" w14:paraId="1D0A12D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175FB8" w14:textId="77777777" w:rsidR="00296E35" w:rsidRPr="00C87FE0" w:rsidRDefault="00296E35" w:rsidP="002E3FCC">
            <w:pPr>
              <w:pStyle w:val="TAL"/>
            </w:pPr>
            <w:r w:rsidRPr="00C87FE0">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12C01320" w14:textId="77777777" w:rsidR="00296E35" w:rsidRPr="00C87FE0" w:rsidRDefault="00296E35" w:rsidP="002E3FCC">
            <w:pPr>
              <w:pStyle w:val="TAL"/>
            </w:pPr>
            <w:r w:rsidRPr="00C87FE0">
              <w:t>"1"</w:t>
            </w:r>
          </w:p>
        </w:tc>
        <w:tc>
          <w:tcPr>
            <w:tcW w:w="2126" w:type="dxa"/>
            <w:tcBorders>
              <w:top w:val="single" w:sz="4" w:space="0" w:color="auto"/>
              <w:left w:val="single" w:sz="4" w:space="0" w:color="auto"/>
              <w:bottom w:val="single" w:sz="4" w:space="0" w:color="auto"/>
              <w:right w:val="single" w:sz="4" w:space="0" w:color="auto"/>
            </w:tcBorders>
            <w:hideMark/>
          </w:tcPr>
          <w:p w14:paraId="6DAA8113"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12696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6AD215" w14:textId="77777777" w:rsidR="00296E35" w:rsidRPr="00C87FE0" w:rsidRDefault="00296E35" w:rsidP="002E3FCC">
            <w:pPr>
              <w:pStyle w:val="TAL"/>
            </w:pPr>
          </w:p>
        </w:tc>
      </w:tr>
      <w:tr w:rsidR="00296E35" w:rsidRPr="00C87FE0" w14:paraId="5B5ADC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81D08C" w14:textId="77777777" w:rsidR="00296E35" w:rsidRPr="00C87FE0" w:rsidRDefault="00296E35" w:rsidP="002E3FCC">
            <w:pPr>
              <w:pStyle w:val="TAL"/>
            </w:pPr>
            <w:r w:rsidRPr="00C87FE0">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5D2A554D"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3C17434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7CC3E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475195D" w14:textId="77777777" w:rsidR="00296E35" w:rsidRPr="00C87FE0" w:rsidRDefault="00296E35" w:rsidP="002E3FCC">
            <w:pPr>
              <w:pStyle w:val="TAL"/>
            </w:pPr>
          </w:p>
        </w:tc>
      </w:tr>
      <w:tr w:rsidR="00296E35" w:rsidRPr="00C87FE0" w14:paraId="245B016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C8158C"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1EF79AB"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1B7ED8" w14:textId="77777777" w:rsidR="00296E35" w:rsidRPr="00C87FE0" w:rsidRDefault="00296E35" w:rsidP="002E3FCC">
            <w:pPr>
              <w:pStyle w:val="TAL"/>
            </w:pPr>
            <w:r w:rsidRPr="00C87FE0">
              <w:t>Information corresponding to the location reporting configuration of table 6.5.1.3.3-3</w:t>
            </w:r>
          </w:p>
        </w:tc>
        <w:tc>
          <w:tcPr>
            <w:tcW w:w="1418" w:type="dxa"/>
            <w:tcBorders>
              <w:top w:val="single" w:sz="4" w:space="0" w:color="auto"/>
              <w:left w:val="single" w:sz="4" w:space="0" w:color="auto"/>
              <w:bottom w:val="single" w:sz="4" w:space="0" w:color="auto"/>
              <w:right w:val="single" w:sz="4" w:space="0" w:color="auto"/>
            </w:tcBorders>
          </w:tcPr>
          <w:p w14:paraId="28DE09A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23FAD7" w14:textId="77777777" w:rsidR="00296E35" w:rsidRPr="00C87FE0" w:rsidRDefault="00296E35" w:rsidP="002E3FCC">
            <w:pPr>
              <w:pStyle w:val="TAL"/>
            </w:pPr>
          </w:p>
        </w:tc>
      </w:tr>
      <w:tr w:rsidR="00296E35" w:rsidRPr="00C87FE0" w14:paraId="497CE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5139C3"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1121BEE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6A5DF0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9654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5F6A46" w14:textId="77777777" w:rsidR="00296E35" w:rsidRPr="00C87FE0" w:rsidRDefault="00296E35" w:rsidP="002E3FCC">
            <w:pPr>
              <w:pStyle w:val="TAL"/>
            </w:pPr>
          </w:p>
        </w:tc>
      </w:tr>
      <w:tr w:rsidR="00296E35" w:rsidRPr="00C87FE0" w14:paraId="6927176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CD0509"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6F47162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152A38A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CD22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B490E2" w14:textId="77777777" w:rsidR="00296E35" w:rsidRPr="00C87FE0" w:rsidRDefault="00296E35" w:rsidP="002E3FCC">
            <w:pPr>
              <w:pStyle w:val="TAL"/>
            </w:pPr>
          </w:p>
        </w:tc>
      </w:tr>
      <w:tr w:rsidR="00296E35" w:rsidRPr="00C87FE0" w14:paraId="5DFE3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89F96"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4CEEB9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13035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710F7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6B21D8" w14:textId="77777777" w:rsidR="00296E35" w:rsidRPr="00C87FE0" w:rsidRDefault="00296E35" w:rsidP="002E3FCC">
            <w:pPr>
              <w:pStyle w:val="TAL"/>
            </w:pPr>
          </w:p>
        </w:tc>
      </w:tr>
      <w:tr w:rsidR="00296E35" w:rsidRPr="00C87FE0" w14:paraId="2C5AE7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B4595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AD4055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2DDD7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9BCED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5A256F" w14:textId="77777777" w:rsidR="00296E35" w:rsidRPr="00C87FE0" w:rsidRDefault="00296E35" w:rsidP="002E3FCC">
            <w:pPr>
              <w:pStyle w:val="TAL"/>
            </w:pPr>
          </w:p>
        </w:tc>
      </w:tr>
      <w:tr w:rsidR="00296E35" w:rsidRPr="00C87FE0" w14:paraId="6C7299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690005"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5328160"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D9A3D9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3A355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DB9EE" w14:textId="77777777" w:rsidR="00296E35" w:rsidRPr="00C87FE0" w:rsidRDefault="00296E35" w:rsidP="002E3FCC">
            <w:pPr>
              <w:pStyle w:val="TAL"/>
            </w:pPr>
          </w:p>
        </w:tc>
      </w:tr>
      <w:tr w:rsidR="00296E35" w:rsidRPr="00C87FE0" w14:paraId="5A7D7D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678843" w14:textId="77777777" w:rsidR="00296E35" w:rsidRPr="00C87FE0" w:rsidRDefault="00296E35" w:rsidP="002E3FCC">
            <w:pPr>
              <w:pStyle w:val="TAL"/>
            </w:pPr>
            <w:r w:rsidRPr="00C87FE0">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35E311E3" w14:textId="77777777" w:rsidR="00296E35" w:rsidRPr="00C87FE0" w:rsidRDefault="00296E35" w:rsidP="002E3FCC">
            <w:pPr>
              <w:pStyle w:val="TAL"/>
            </w:pPr>
            <w:r w:rsidRPr="00C87FE0">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31F6FF" w14:textId="5BFF7C49"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0EDD840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1FEABF" w14:textId="77777777" w:rsidR="00296E35" w:rsidRPr="00C87FE0" w:rsidRDefault="00296E35" w:rsidP="002E3FCC">
            <w:pPr>
              <w:pStyle w:val="TAL"/>
            </w:pPr>
          </w:p>
        </w:tc>
      </w:tr>
      <w:tr w:rsidR="00296E35" w:rsidRPr="00C87FE0" w14:paraId="3370B4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37EE62" w14:textId="77777777" w:rsidR="00296E35" w:rsidRPr="00C87FE0" w:rsidRDefault="00296E35" w:rsidP="002E3FCC">
            <w:pPr>
              <w:pStyle w:val="TAL"/>
            </w:pPr>
            <w:r w:rsidRPr="00C87FE0">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BC0E092" w14:textId="77777777" w:rsidR="00296E35" w:rsidRPr="00C87FE0" w:rsidRDefault="00296E35" w:rsidP="002E3FCC">
            <w:pPr>
              <w:pStyle w:val="TAL"/>
            </w:pPr>
            <w:r w:rsidRPr="00C87FE0">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1741901" w14:textId="59E4ED53"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1DF01E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D46D45" w14:textId="77777777" w:rsidR="00296E35" w:rsidRPr="00C87FE0" w:rsidRDefault="00296E35" w:rsidP="002E3FCC">
            <w:pPr>
              <w:pStyle w:val="TAL"/>
            </w:pPr>
          </w:p>
        </w:tc>
      </w:tr>
    </w:tbl>
    <w:p w14:paraId="05D9BF2B" w14:textId="77777777" w:rsidR="00296E35" w:rsidRPr="00C87FE0" w:rsidRDefault="00296E35" w:rsidP="00296E35"/>
    <w:p w14:paraId="0D878AA6" w14:textId="202BADB9" w:rsidR="00296E35" w:rsidRPr="00C87FE0" w:rsidRDefault="00296E35" w:rsidP="00296E35">
      <w:pPr>
        <w:pStyle w:val="TH"/>
      </w:pPr>
      <w:r w:rsidRPr="00C87FE0">
        <w:t>Table 6.5.1.3.3-8: SIP MESSAGE from the UE (Step 18,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1B9EDC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DEB45C" w14:textId="0DDF10DE"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5F23F9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E412FC"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B914A7"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635A32F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166227F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EA305D7" w14:textId="77777777" w:rsidR="00296E35" w:rsidRPr="00C87FE0" w:rsidRDefault="00296E35" w:rsidP="002E3FCC">
            <w:pPr>
              <w:pStyle w:val="TAH"/>
            </w:pPr>
            <w:r w:rsidRPr="00C87FE0">
              <w:t>Condition</w:t>
            </w:r>
          </w:p>
        </w:tc>
      </w:tr>
      <w:tr w:rsidR="00296E35" w:rsidRPr="00C87FE0" w14:paraId="5154C62D" w14:textId="77777777" w:rsidTr="002E3FCC">
        <w:tc>
          <w:tcPr>
            <w:tcW w:w="2837" w:type="dxa"/>
            <w:tcBorders>
              <w:top w:val="single" w:sz="4" w:space="0" w:color="auto"/>
              <w:left w:val="single" w:sz="4" w:space="0" w:color="auto"/>
              <w:bottom w:val="single" w:sz="4" w:space="0" w:color="auto"/>
              <w:right w:val="single" w:sz="4" w:space="0" w:color="auto"/>
            </w:tcBorders>
          </w:tcPr>
          <w:p w14:paraId="021EC90D"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13AA4C"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777916C0"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7B6ABF4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A0168" w14:textId="77777777" w:rsidR="00296E35" w:rsidRPr="00C87FE0" w:rsidRDefault="00296E35" w:rsidP="002E3FCC">
            <w:pPr>
              <w:pStyle w:val="TAL"/>
            </w:pPr>
          </w:p>
        </w:tc>
      </w:tr>
      <w:tr w:rsidR="00296E35" w:rsidRPr="00C87FE0" w14:paraId="2CFEA67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438C8E"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0674061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1B814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AFBC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9AE41" w14:textId="77777777" w:rsidR="00296E35" w:rsidRPr="00C87FE0" w:rsidRDefault="00296E35" w:rsidP="002E3FCC">
            <w:pPr>
              <w:pStyle w:val="TAL"/>
            </w:pPr>
          </w:p>
        </w:tc>
      </w:tr>
      <w:tr w:rsidR="00296E35" w:rsidRPr="00C87FE0" w14:paraId="42C108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45F010"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61769CE"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B42F56D"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2CE3E8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41720C" w14:textId="77777777" w:rsidR="00296E35" w:rsidRPr="00C87FE0" w:rsidRDefault="00296E35" w:rsidP="002E3FCC">
            <w:pPr>
              <w:pStyle w:val="TAL"/>
            </w:pPr>
          </w:p>
        </w:tc>
      </w:tr>
      <w:tr w:rsidR="00296E35" w:rsidRPr="00C87FE0" w14:paraId="642F79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6693E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445138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0A2F1B"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6BDF739"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70C22C6E" w14:textId="77777777" w:rsidR="00296E35" w:rsidRPr="00C87FE0" w:rsidRDefault="00296E35" w:rsidP="002E3FCC">
            <w:pPr>
              <w:pStyle w:val="TAL"/>
            </w:pPr>
          </w:p>
        </w:tc>
      </w:tr>
      <w:tr w:rsidR="00296E35" w:rsidRPr="00C87FE0" w14:paraId="659C29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FB2F0"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065F8" w14:textId="77777777" w:rsidR="00296E35" w:rsidRPr="00C87FE0" w:rsidRDefault="00296E35" w:rsidP="002E3FCC">
            <w:pPr>
              <w:pStyle w:val="TAL"/>
            </w:pPr>
            <w:r w:rsidRPr="00C87FE0">
              <w:t>Location-info as described in Table 6.5.1.3.3-9</w:t>
            </w:r>
          </w:p>
        </w:tc>
        <w:tc>
          <w:tcPr>
            <w:tcW w:w="2127" w:type="dxa"/>
            <w:tcBorders>
              <w:top w:val="single" w:sz="4" w:space="0" w:color="auto"/>
              <w:left w:val="single" w:sz="4" w:space="0" w:color="auto"/>
              <w:bottom w:val="single" w:sz="4" w:space="0" w:color="auto"/>
              <w:right w:val="single" w:sz="4" w:space="0" w:color="auto"/>
            </w:tcBorders>
          </w:tcPr>
          <w:p w14:paraId="06A4D18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81517"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E11C2" w14:textId="77777777" w:rsidR="00296E35" w:rsidRPr="00C87FE0" w:rsidRDefault="00296E35" w:rsidP="002E3FCC">
            <w:pPr>
              <w:pStyle w:val="TAL"/>
            </w:pPr>
          </w:p>
        </w:tc>
      </w:tr>
    </w:tbl>
    <w:p w14:paraId="32FC6DA6" w14:textId="77777777" w:rsidR="00296E35" w:rsidRPr="00C87FE0" w:rsidRDefault="00296E35" w:rsidP="00296E35"/>
    <w:p w14:paraId="19073A6C" w14:textId="77777777" w:rsidR="00296E35" w:rsidRPr="00C87FE0" w:rsidRDefault="00296E35" w:rsidP="00296E35">
      <w:pPr>
        <w:pStyle w:val="TH"/>
      </w:pPr>
      <w:r w:rsidRPr="00C87FE0">
        <w:t>Table 6.5.1.3.3-9: Location-Info in SIP MESSAGE (Table 6.5.1.3.3-8)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7FCDA60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558EECA" w14:textId="539BE1DC"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22E9C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66606A"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8D7349"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E8C9ADF"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31E57AB"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6E16224B" w14:textId="77777777" w:rsidR="00296E35" w:rsidRPr="00C87FE0" w:rsidRDefault="00296E35" w:rsidP="002E3FCC">
            <w:pPr>
              <w:pStyle w:val="TAH"/>
            </w:pPr>
            <w:r w:rsidRPr="00C87FE0">
              <w:t>Condition</w:t>
            </w:r>
          </w:p>
        </w:tc>
      </w:tr>
      <w:tr w:rsidR="00296E35" w:rsidRPr="00C87FE0" w14:paraId="07990E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272082" w14:textId="77777777" w:rsidR="00296E35" w:rsidRPr="00C87FE0" w:rsidRDefault="00296E35" w:rsidP="002E3FCC">
            <w:pPr>
              <w:pStyle w:val="TAL"/>
            </w:pPr>
            <w:r w:rsidRPr="00C87FE0">
              <w:t>location-info</w:t>
            </w:r>
          </w:p>
        </w:tc>
        <w:tc>
          <w:tcPr>
            <w:tcW w:w="2127" w:type="dxa"/>
            <w:tcBorders>
              <w:top w:val="single" w:sz="4" w:space="0" w:color="auto"/>
              <w:left w:val="single" w:sz="4" w:space="0" w:color="auto"/>
              <w:bottom w:val="single" w:sz="4" w:space="0" w:color="auto"/>
              <w:right w:val="single" w:sz="4" w:space="0" w:color="auto"/>
            </w:tcBorders>
          </w:tcPr>
          <w:p w14:paraId="4516E24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F2DF5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DB1A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45AA0A" w14:textId="77777777" w:rsidR="00296E35" w:rsidRPr="00C87FE0" w:rsidRDefault="00296E35" w:rsidP="002E3FCC">
            <w:pPr>
              <w:pStyle w:val="TAL"/>
            </w:pPr>
          </w:p>
        </w:tc>
      </w:tr>
      <w:tr w:rsidR="00296E35" w:rsidRPr="00C87FE0" w14:paraId="376CAD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5DFB83B" w14:textId="77777777" w:rsidR="00296E35" w:rsidRPr="00C87FE0" w:rsidRDefault="00296E35" w:rsidP="002E3FCC">
            <w:pPr>
              <w:pStyle w:val="TAL"/>
            </w:pPr>
            <w:r w:rsidRPr="00C87FE0">
              <w:t xml:space="preserve">  Report</w:t>
            </w:r>
          </w:p>
        </w:tc>
        <w:tc>
          <w:tcPr>
            <w:tcW w:w="2127" w:type="dxa"/>
            <w:tcBorders>
              <w:top w:val="single" w:sz="4" w:space="0" w:color="auto"/>
              <w:left w:val="single" w:sz="4" w:space="0" w:color="auto"/>
              <w:bottom w:val="single" w:sz="4" w:space="0" w:color="auto"/>
              <w:right w:val="single" w:sz="4" w:space="0" w:color="auto"/>
            </w:tcBorders>
          </w:tcPr>
          <w:p w14:paraId="42AB602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93FB1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14ECD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CF9AA7" w14:textId="77777777" w:rsidR="00296E35" w:rsidRPr="00C87FE0" w:rsidRDefault="00296E35" w:rsidP="002E3FCC">
            <w:pPr>
              <w:pStyle w:val="TAL"/>
            </w:pPr>
          </w:p>
        </w:tc>
      </w:tr>
      <w:tr w:rsidR="00296E35" w:rsidRPr="00C87FE0" w14:paraId="78DEE1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3FF72C" w14:textId="77777777" w:rsidR="00296E35" w:rsidRPr="00C87FE0" w:rsidRDefault="00296E35" w:rsidP="002E3FCC">
            <w:pPr>
              <w:pStyle w:val="TAL"/>
            </w:pPr>
            <w:r w:rsidRPr="00C87FE0">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33FA46C0" w14:textId="77777777" w:rsidR="00296E35" w:rsidRPr="00C87FE0" w:rsidRDefault="00296E35" w:rsidP="002E3FCC">
            <w:pPr>
              <w:pStyle w:val="TAL"/>
            </w:pPr>
            <w:r w:rsidRPr="00C87FE0">
              <w:t>"NonEmergency"</w:t>
            </w:r>
          </w:p>
        </w:tc>
        <w:tc>
          <w:tcPr>
            <w:tcW w:w="2127" w:type="dxa"/>
            <w:tcBorders>
              <w:top w:val="single" w:sz="4" w:space="0" w:color="auto"/>
              <w:left w:val="single" w:sz="4" w:space="0" w:color="auto"/>
              <w:bottom w:val="single" w:sz="4" w:space="0" w:color="auto"/>
              <w:right w:val="single" w:sz="4" w:space="0" w:color="auto"/>
            </w:tcBorders>
          </w:tcPr>
          <w:p w14:paraId="2378FF9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F1A3B5"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2259E2" w14:textId="77777777" w:rsidR="00296E35" w:rsidRPr="00C87FE0" w:rsidRDefault="00296E35" w:rsidP="002E3FCC">
            <w:pPr>
              <w:pStyle w:val="TAL"/>
            </w:pPr>
          </w:p>
        </w:tc>
      </w:tr>
      <w:tr w:rsidR="00296E35" w:rsidRPr="00C87FE0" w14:paraId="17E851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895B8" w14:textId="77777777" w:rsidR="00296E35" w:rsidRPr="00C87FE0" w:rsidRDefault="00296E35" w:rsidP="002E3FCC">
            <w:pPr>
              <w:pStyle w:val="TAL"/>
            </w:pPr>
            <w:r w:rsidRPr="00C87FE0">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7E4623A" w14:textId="77777777" w:rsidR="00296E35" w:rsidRPr="00C87FE0" w:rsidRDefault="00296E35" w:rsidP="002E3FCC">
            <w:pPr>
              <w:pStyle w:val="TAL"/>
            </w:pPr>
            <w:r w:rsidRPr="00C87FE0">
              <w:t>"PERIODIC"</w:t>
            </w:r>
          </w:p>
        </w:tc>
        <w:tc>
          <w:tcPr>
            <w:tcW w:w="2127" w:type="dxa"/>
            <w:tcBorders>
              <w:top w:val="single" w:sz="4" w:space="0" w:color="auto"/>
              <w:left w:val="single" w:sz="4" w:space="0" w:color="auto"/>
              <w:bottom w:val="single" w:sz="4" w:space="0" w:color="auto"/>
              <w:right w:val="single" w:sz="4" w:space="0" w:color="auto"/>
            </w:tcBorders>
          </w:tcPr>
          <w:p w14:paraId="7F990F4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EB15B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C027D" w14:textId="77777777" w:rsidR="00296E35" w:rsidRPr="00C87FE0" w:rsidRDefault="00296E35" w:rsidP="002E3FCC">
            <w:pPr>
              <w:pStyle w:val="TAL"/>
            </w:pPr>
          </w:p>
        </w:tc>
      </w:tr>
      <w:tr w:rsidR="00296E35" w:rsidRPr="00C87FE0" w14:paraId="4DC9D3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88782C" w14:textId="77777777" w:rsidR="00296E35" w:rsidRPr="00C87FE0" w:rsidRDefault="00296E35" w:rsidP="002E3FCC">
            <w:pPr>
              <w:pStyle w:val="TAL"/>
            </w:pPr>
            <w:r w:rsidRPr="00C87FE0">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C7704F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05DDBA" w14:textId="77777777" w:rsidR="00296E35" w:rsidRPr="00C87FE0" w:rsidRDefault="00296E35" w:rsidP="002E3FCC">
            <w:pPr>
              <w:pStyle w:val="TAL"/>
            </w:pPr>
            <w:r w:rsidRPr="00C87FE0">
              <w:t>Information corresponding to the location reporting configuration of table 6.5.1.3.3-3</w:t>
            </w:r>
          </w:p>
        </w:tc>
        <w:tc>
          <w:tcPr>
            <w:tcW w:w="1419" w:type="dxa"/>
            <w:tcBorders>
              <w:top w:val="single" w:sz="4" w:space="0" w:color="auto"/>
              <w:left w:val="single" w:sz="4" w:space="0" w:color="auto"/>
              <w:bottom w:val="single" w:sz="4" w:space="0" w:color="auto"/>
              <w:right w:val="single" w:sz="4" w:space="0" w:color="auto"/>
            </w:tcBorders>
          </w:tcPr>
          <w:p w14:paraId="651827B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8C77C" w14:textId="77777777" w:rsidR="00296E35" w:rsidRPr="00C87FE0" w:rsidRDefault="00296E35" w:rsidP="002E3FCC">
            <w:pPr>
              <w:pStyle w:val="TAL"/>
            </w:pPr>
          </w:p>
        </w:tc>
      </w:tr>
      <w:tr w:rsidR="00296E35" w:rsidRPr="00C87FE0" w14:paraId="017494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CCBE85" w14:textId="77777777" w:rsidR="00296E35" w:rsidRPr="00C87FE0" w:rsidRDefault="00296E35" w:rsidP="002E3FCC">
            <w:pPr>
              <w:pStyle w:val="TAL"/>
            </w:pPr>
            <w:r w:rsidRPr="00C87FE0">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13B5CB63"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40484AFD"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71A45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B9EAE2" w14:textId="77777777" w:rsidR="00296E35" w:rsidRPr="00C87FE0" w:rsidRDefault="00296E35" w:rsidP="002E3FCC">
            <w:pPr>
              <w:pStyle w:val="TAL"/>
            </w:pPr>
          </w:p>
        </w:tc>
      </w:tr>
      <w:tr w:rsidR="00296E35" w:rsidRPr="00C87FE0" w14:paraId="57DA6F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79847F" w14:textId="77777777" w:rsidR="00296E35" w:rsidRPr="00C87FE0" w:rsidRDefault="00296E35" w:rsidP="002E3FCC">
            <w:pPr>
              <w:pStyle w:val="TAL"/>
            </w:pPr>
            <w:r w:rsidRPr="00C87FE0">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0DCE47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35347C12"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88A12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9AEF48" w14:textId="77777777" w:rsidR="00296E35" w:rsidRPr="00C87FE0" w:rsidRDefault="00296E35" w:rsidP="002E3FCC">
            <w:pPr>
              <w:pStyle w:val="TAL"/>
            </w:pPr>
          </w:p>
        </w:tc>
      </w:tr>
      <w:tr w:rsidR="00296E35" w:rsidRPr="00C87FE0" w14:paraId="3828C74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F1935E" w14:textId="77777777" w:rsidR="00296E35" w:rsidRPr="00C87FE0" w:rsidRDefault="00296E35" w:rsidP="002E3FCC">
            <w:pPr>
              <w:pStyle w:val="TAL"/>
            </w:pPr>
            <w:r w:rsidRPr="00C87FE0">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5BAF772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757A221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7B159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F8FDAE" w14:textId="77777777" w:rsidR="00296E35" w:rsidRPr="00C87FE0" w:rsidRDefault="00296E35" w:rsidP="002E3FCC">
            <w:pPr>
              <w:pStyle w:val="TAL"/>
            </w:pPr>
          </w:p>
        </w:tc>
      </w:tr>
      <w:tr w:rsidR="00296E35" w:rsidRPr="00C87FE0" w14:paraId="2F83A1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723BE0" w14:textId="77777777" w:rsidR="00296E35" w:rsidRPr="00C87FE0" w:rsidRDefault="00296E35" w:rsidP="002E3FCC">
            <w:pPr>
              <w:pStyle w:val="TAL"/>
            </w:pPr>
            <w:r w:rsidRPr="00C87FE0">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2C6FB99F"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5530D9E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48E9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2E78" w14:textId="77777777" w:rsidR="00296E35" w:rsidRPr="00C87FE0" w:rsidRDefault="00296E35" w:rsidP="002E3FCC">
            <w:pPr>
              <w:pStyle w:val="TAL"/>
            </w:pPr>
          </w:p>
        </w:tc>
      </w:tr>
      <w:tr w:rsidR="00296E35" w:rsidRPr="00C87FE0" w14:paraId="76542C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C7AD9E" w14:textId="77777777" w:rsidR="00296E35" w:rsidRPr="00C87FE0" w:rsidRDefault="00296E35" w:rsidP="002E3FCC">
            <w:pPr>
              <w:pStyle w:val="TAL"/>
            </w:pPr>
            <w:r w:rsidRPr="00C87FE0">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5C846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1375E"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C5EF0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FF69A" w14:textId="77777777" w:rsidR="00296E35" w:rsidRPr="00C87FE0" w:rsidRDefault="00296E35" w:rsidP="002E3FCC">
            <w:pPr>
              <w:pStyle w:val="TAL"/>
            </w:pPr>
          </w:p>
        </w:tc>
      </w:tr>
      <w:tr w:rsidR="00296E35" w:rsidRPr="00C87FE0" w14:paraId="4E982D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40657E" w14:textId="77777777" w:rsidR="00296E35" w:rsidRPr="00C87FE0" w:rsidRDefault="00296E35" w:rsidP="002E3FCC">
            <w:pPr>
              <w:pStyle w:val="TAL"/>
            </w:pPr>
            <w:r w:rsidRPr="00C87FE0">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F826053" w14:textId="77777777" w:rsidR="00296E35" w:rsidRPr="00C87FE0" w:rsidRDefault="00296E35" w:rsidP="002E3FCC">
            <w:pPr>
              <w:pStyle w:val="TAL"/>
            </w:pPr>
            <w:r w:rsidRPr="00C87FE0">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07B629EC" w14:textId="6485FBC8"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7272E71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17A16A" w14:textId="77777777" w:rsidR="00296E35" w:rsidRPr="00C87FE0" w:rsidRDefault="00296E35" w:rsidP="002E3FCC">
            <w:pPr>
              <w:pStyle w:val="TAL"/>
            </w:pPr>
          </w:p>
        </w:tc>
      </w:tr>
      <w:tr w:rsidR="00296E35" w:rsidRPr="00C87FE0" w14:paraId="518DD9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10F1B2" w14:textId="77777777" w:rsidR="00296E35" w:rsidRPr="00C87FE0" w:rsidRDefault="00296E35" w:rsidP="002E3FCC">
            <w:pPr>
              <w:pStyle w:val="TAL"/>
            </w:pPr>
            <w:r w:rsidRPr="00C87FE0">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08151A40" w14:textId="77777777" w:rsidR="00296E35" w:rsidRPr="00C87FE0" w:rsidRDefault="00296E35" w:rsidP="002E3FCC">
            <w:pPr>
              <w:pStyle w:val="TAL"/>
            </w:pPr>
            <w:r w:rsidRPr="00C87FE0">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2C9CC1E6" w14:textId="741E56FE"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14C7545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FA975E" w14:textId="77777777" w:rsidR="00296E35" w:rsidRPr="00C87FE0" w:rsidRDefault="00296E35" w:rsidP="002E3FCC">
            <w:pPr>
              <w:pStyle w:val="TAL"/>
            </w:pPr>
          </w:p>
        </w:tc>
      </w:tr>
    </w:tbl>
    <w:p w14:paraId="49D34503" w14:textId="77777777" w:rsidR="00296E35" w:rsidRPr="00C87FE0" w:rsidRDefault="00296E35" w:rsidP="00296E35"/>
    <w:p w14:paraId="490B4DBE" w14:textId="49D7A3F7" w:rsidR="00296E35" w:rsidRPr="00C87FE0" w:rsidRDefault="00296E35" w:rsidP="00296E35">
      <w:pPr>
        <w:pStyle w:val="TH"/>
      </w:pPr>
      <w:r w:rsidRPr="00C87FE0">
        <w:t>Table 6.5.1.3.3-10: SIP MESSAGE from the SS (Step 20,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342AA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B26111" w14:textId="2CA2E300"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641A12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8E5573"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1084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05583EA1"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256752FF"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7E7D66F" w14:textId="77777777" w:rsidR="00296E35" w:rsidRPr="00C87FE0" w:rsidRDefault="00296E35" w:rsidP="002E3FCC">
            <w:pPr>
              <w:pStyle w:val="TAH"/>
            </w:pPr>
            <w:r w:rsidRPr="00C87FE0">
              <w:t>Condition</w:t>
            </w:r>
          </w:p>
        </w:tc>
      </w:tr>
      <w:tr w:rsidR="00296E35" w:rsidRPr="00C87FE0" w14:paraId="7E12459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56D29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8D8E50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D7545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CCB30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F5D2" w14:textId="77777777" w:rsidR="00296E35" w:rsidRPr="00C87FE0" w:rsidRDefault="00296E35" w:rsidP="002E3FCC">
            <w:pPr>
              <w:pStyle w:val="TAL"/>
            </w:pPr>
          </w:p>
        </w:tc>
      </w:tr>
      <w:tr w:rsidR="00296E35" w:rsidRPr="00C87FE0" w14:paraId="5C41F1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03A212"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C6D50A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8BBCE6A"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7EA97B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CC28B1" w14:textId="77777777" w:rsidR="00296E35" w:rsidRPr="00C87FE0" w:rsidRDefault="00296E35" w:rsidP="002E3FCC">
            <w:pPr>
              <w:pStyle w:val="TAL"/>
            </w:pPr>
          </w:p>
        </w:tc>
      </w:tr>
      <w:tr w:rsidR="00296E35" w:rsidRPr="00C87FE0" w14:paraId="061D87D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E92DEF"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942AE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533F9EA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B6AE0F"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0482B" w14:textId="77777777" w:rsidR="00296E35" w:rsidRPr="00C87FE0" w:rsidRDefault="00296E35" w:rsidP="002E3FCC">
            <w:pPr>
              <w:pStyle w:val="TAL"/>
            </w:pPr>
          </w:p>
        </w:tc>
      </w:tr>
      <w:tr w:rsidR="00296E35" w:rsidRPr="00C87FE0" w14:paraId="7CDD5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F1245D"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0CD4C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4BE40F"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C78E06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44597CD" w14:textId="77777777" w:rsidR="00296E35" w:rsidRPr="00C87FE0" w:rsidRDefault="00296E35" w:rsidP="002E3FCC">
            <w:pPr>
              <w:pStyle w:val="TAL"/>
            </w:pPr>
          </w:p>
        </w:tc>
      </w:tr>
      <w:tr w:rsidR="00296E35" w:rsidRPr="00C87FE0" w14:paraId="712ADE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A3CB2B"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0B61AA4" w14:textId="77777777" w:rsidR="00296E35" w:rsidRPr="00C87FE0" w:rsidRDefault="00296E35" w:rsidP="002E3FCC">
            <w:pPr>
              <w:pStyle w:val="TAL"/>
            </w:pPr>
            <w:r w:rsidRPr="00C87FE0">
              <w:t>Location-info as described in Table 6.5.1.3.3-11</w:t>
            </w:r>
          </w:p>
        </w:tc>
        <w:tc>
          <w:tcPr>
            <w:tcW w:w="2127" w:type="dxa"/>
            <w:tcBorders>
              <w:top w:val="single" w:sz="4" w:space="0" w:color="auto"/>
              <w:left w:val="single" w:sz="4" w:space="0" w:color="auto"/>
              <w:bottom w:val="single" w:sz="4" w:space="0" w:color="auto"/>
              <w:right w:val="single" w:sz="4" w:space="0" w:color="auto"/>
            </w:tcBorders>
          </w:tcPr>
          <w:p w14:paraId="1529069C"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EF3A0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930B72" w14:textId="77777777" w:rsidR="00296E35" w:rsidRPr="00C87FE0" w:rsidRDefault="00296E35" w:rsidP="002E3FCC">
            <w:pPr>
              <w:pStyle w:val="TAL"/>
            </w:pPr>
          </w:p>
        </w:tc>
      </w:tr>
    </w:tbl>
    <w:p w14:paraId="14A76072" w14:textId="77777777" w:rsidR="00296E35" w:rsidRPr="00C87FE0" w:rsidRDefault="00296E35" w:rsidP="00296E35"/>
    <w:p w14:paraId="742BBDDE" w14:textId="77777777" w:rsidR="00296E35" w:rsidRPr="00C87FE0" w:rsidRDefault="00296E35" w:rsidP="00296E35">
      <w:pPr>
        <w:pStyle w:val="TH"/>
      </w:pPr>
      <w:r w:rsidRPr="00C87FE0">
        <w:t>Table 6.5.1.3.3-11: Location-Info in SIP MESSAGE (Table 6.5.1.3.3-10)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AEC4D6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D1FE04A" w14:textId="7CE8CF0E" w:rsidR="00296E35" w:rsidRPr="00C87FE0" w:rsidRDefault="00296E35" w:rsidP="002E3FCC">
            <w:pPr>
              <w:pStyle w:val="TAL"/>
              <w:rPr>
                <w:szCs w:val="18"/>
              </w:rPr>
            </w:pPr>
            <w:r w:rsidRPr="00C87FE0">
              <w:t xml:space="preserve">Derivation Path: TS </w:t>
            </w:r>
            <w:r>
              <w:t>37.579</w:t>
            </w:r>
            <w:r w:rsidRPr="00C87FE0">
              <w:t>-1 [2], Table 5.5.3.4.2-3</w:t>
            </w:r>
          </w:p>
        </w:tc>
      </w:tr>
      <w:tr w:rsidR="00296E35" w:rsidRPr="00C87FE0" w14:paraId="430933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63209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E54FF1"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F388E4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7B7A08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A950C63" w14:textId="77777777" w:rsidR="00296E35" w:rsidRPr="00C87FE0" w:rsidRDefault="00296E35" w:rsidP="002E3FCC">
            <w:pPr>
              <w:pStyle w:val="TAH"/>
            </w:pPr>
            <w:r w:rsidRPr="00C87FE0">
              <w:t>Condition</w:t>
            </w:r>
          </w:p>
        </w:tc>
      </w:tr>
      <w:tr w:rsidR="00296E35" w:rsidRPr="00C87FE0" w14:paraId="74AEA4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0A2B0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82201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A1DBF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8105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C2867F" w14:textId="77777777" w:rsidR="00296E35" w:rsidRPr="00C87FE0" w:rsidRDefault="00296E35" w:rsidP="002E3FCC">
            <w:pPr>
              <w:pStyle w:val="TAL"/>
            </w:pPr>
          </w:p>
        </w:tc>
      </w:tr>
      <w:tr w:rsidR="00296E35" w:rsidRPr="00C87FE0" w14:paraId="2C319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DE589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6EF8D8A4"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9BF24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AB75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C2B1F4" w14:textId="77777777" w:rsidR="00296E35" w:rsidRPr="00C87FE0" w:rsidRDefault="00296E35" w:rsidP="002E3FCC">
            <w:pPr>
              <w:pStyle w:val="TAL"/>
            </w:pPr>
          </w:p>
        </w:tc>
      </w:tr>
      <w:tr w:rsidR="00296E35" w:rsidRPr="00C87FE0" w14:paraId="44E4FD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25ABBA"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E39B85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61BD2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A2F34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5B269B" w14:textId="77777777" w:rsidR="00296E35" w:rsidRPr="00C87FE0" w:rsidRDefault="00296E35" w:rsidP="002E3FCC">
            <w:pPr>
              <w:pStyle w:val="TAL"/>
            </w:pPr>
          </w:p>
        </w:tc>
      </w:tr>
      <w:tr w:rsidR="00296E35" w:rsidRPr="00C87FE0" w14:paraId="7767F8C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D52EBD"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506EC700"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4D529A2" w14:textId="77777777" w:rsidR="00296E35" w:rsidRPr="00C87FE0" w:rsidRDefault="00296E35" w:rsidP="002E3FCC">
            <w:pPr>
              <w:pStyle w:val="TAL"/>
            </w:pPr>
            <w:r w:rsidRPr="00C87FE0">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40AB158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64ADAE" w14:textId="77777777" w:rsidR="00296E35" w:rsidRPr="00C87FE0" w:rsidRDefault="00296E35" w:rsidP="002E3FCC">
            <w:pPr>
              <w:pStyle w:val="TAL"/>
            </w:pPr>
          </w:p>
        </w:tc>
      </w:tr>
      <w:tr w:rsidR="00296E35" w:rsidRPr="00C87FE0" w14:paraId="6B21EF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FBAD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586FAE22"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F783AF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C310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711AE8" w14:textId="77777777" w:rsidR="00296E35" w:rsidRPr="00C87FE0" w:rsidRDefault="00296E35" w:rsidP="002E3FCC">
            <w:pPr>
              <w:pStyle w:val="TAL"/>
            </w:pPr>
          </w:p>
        </w:tc>
      </w:tr>
      <w:tr w:rsidR="00296E35" w:rsidRPr="00C87FE0" w14:paraId="1D51EA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EBFF53"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BAECB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BBED7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6CD76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91B177" w14:textId="77777777" w:rsidR="00296E35" w:rsidRPr="00C87FE0" w:rsidRDefault="00296E35" w:rsidP="002E3FCC">
            <w:pPr>
              <w:pStyle w:val="TAL"/>
            </w:pPr>
          </w:p>
        </w:tc>
      </w:tr>
      <w:tr w:rsidR="00296E35" w:rsidRPr="00C87FE0" w14:paraId="73BEDDF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F6E79"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15DF698"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CC9E88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97B0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226D0F" w14:textId="77777777" w:rsidR="00296E35" w:rsidRPr="00C87FE0" w:rsidRDefault="00296E35" w:rsidP="002E3FCC">
            <w:pPr>
              <w:pStyle w:val="TAL"/>
            </w:pPr>
          </w:p>
        </w:tc>
      </w:tr>
      <w:tr w:rsidR="00296E35" w:rsidRPr="00C87FE0" w14:paraId="69BBD8E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6674E"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19C6110D"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E88E0F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C056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822CC" w14:textId="77777777" w:rsidR="00296E35" w:rsidRPr="00C87FE0" w:rsidRDefault="00296E35" w:rsidP="002E3FCC">
            <w:pPr>
              <w:pStyle w:val="TAL"/>
            </w:pPr>
          </w:p>
        </w:tc>
      </w:tr>
    </w:tbl>
    <w:p w14:paraId="667D0C3A" w14:textId="77777777" w:rsidR="00296E35" w:rsidRPr="00C87FE0" w:rsidRDefault="00296E35" w:rsidP="00296E35"/>
    <w:p w14:paraId="664B0601" w14:textId="13577414" w:rsidR="00296E35" w:rsidRPr="00C87FE0" w:rsidRDefault="00296E35" w:rsidP="00296E35">
      <w:pPr>
        <w:pStyle w:val="TH"/>
      </w:pPr>
      <w:r w:rsidRPr="00C87FE0">
        <w:t>Table 6.5.1.3.3-12: SIP MESSAGE from the SS (Step 22,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C1A877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3234A5" w14:textId="13010CE5"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92CBB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CACA4C"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BFB40E"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0B6B4D0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2E7724D8"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2BCD2C64" w14:textId="77777777" w:rsidR="00296E35" w:rsidRPr="00C87FE0" w:rsidRDefault="00296E35" w:rsidP="002E3FCC">
            <w:pPr>
              <w:pStyle w:val="TAH"/>
            </w:pPr>
            <w:r w:rsidRPr="00C87FE0">
              <w:t>Condition</w:t>
            </w:r>
          </w:p>
        </w:tc>
      </w:tr>
      <w:tr w:rsidR="00296E35" w:rsidRPr="00C87FE0" w14:paraId="395EE70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20947B"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30ECFAD7"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5FE0E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42B1E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AF3A5E" w14:textId="77777777" w:rsidR="00296E35" w:rsidRPr="00C87FE0" w:rsidRDefault="00296E35" w:rsidP="002E3FCC">
            <w:pPr>
              <w:pStyle w:val="TAL"/>
            </w:pPr>
          </w:p>
        </w:tc>
      </w:tr>
      <w:tr w:rsidR="00296E35" w:rsidRPr="00C87FE0" w14:paraId="06FA9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D14725"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A2FCE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ACC248D"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54A2DC6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EE81EA" w14:textId="77777777" w:rsidR="00296E35" w:rsidRPr="00C87FE0" w:rsidRDefault="00296E35" w:rsidP="002E3FCC">
            <w:pPr>
              <w:pStyle w:val="TAL"/>
            </w:pPr>
          </w:p>
        </w:tc>
      </w:tr>
      <w:tr w:rsidR="00296E35" w:rsidRPr="00C87FE0" w14:paraId="148DE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5CD3DD7"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DCA5552"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1637FA1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81186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91B9B2" w14:textId="77777777" w:rsidR="00296E35" w:rsidRPr="00C87FE0" w:rsidRDefault="00296E35" w:rsidP="002E3FCC">
            <w:pPr>
              <w:pStyle w:val="TAL"/>
            </w:pPr>
          </w:p>
        </w:tc>
      </w:tr>
      <w:tr w:rsidR="00296E35" w:rsidRPr="00C87FE0" w14:paraId="5739D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63E30"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BC801E"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8BE015"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3B204FA9"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619CCB8D" w14:textId="77777777" w:rsidR="00296E35" w:rsidRPr="00C87FE0" w:rsidRDefault="00296E35" w:rsidP="002E3FCC">
            <w:pPr>
              <w:pStyle w:val="TAL"/>
            </w:pPr>
          </w:p>
        </w:tc>
      </w:tr>
      <w:tr w:rsidR="00296E35" w:rsidRPr="00C87FE0" w14:paraId="121AA7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66BE29"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9A04CF" w14:textId="77777777" w:rsidR="00296E35" w:rsidRPr="00C87FE0" w:rsidRDefault="00296E35" w:rsidP="002E3FCC">
            <w:pPr>
              <w:pStyle w:val="TAL"/>
            </w:pPr>
            <w:r w:rsidRPr="00C87FE0">
              <w:t>Location-info as described in Table 6.5.1.3.3-13</w:t>
            </w:r>
          </w:p>
        </w:tc>
        <w:tc>
          <w:tcPr>
            <w:tcW w:w="2126" w:type="dxa"/>
            <w:tcBorders>
              <w:top w:val="single" w:sz="4" w:space="0" w:color="auto"/>
              <w:left w:val="single" w:sz="4" w:space="0" w:color="auto"/>
              <w:bottom w:val="single" w:sz="4" w:space="0" w:color="auto"/>
              <w:right w:val="single" w:sz="4" w:space="0" w:color="auto"/>
            </w:tcBorders>
          </w:tcPr>
          <w:p w14:paraId="0FB751D8"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B7A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22837A" w14:textId="77777777" w:rsidR="00296E35" w:rsidRPr="00C87FE0" w:rsidRDefault="00296E35" w:rsidP="002E3FCC">
            <w:pPr>
              <w:pStyle w:val="TAL"/>
            </w:pPr>
          </w:p>
        </w:tc>
      </w:tr>
    </w:tbl>
    <w:p w14:paraId="239AA9F6" w14:textId="77777777" w:rsidR="00296E35" w:rsidRPr="00C87FE0" w:rsidRDefault="00296E35" w:rsidP="00296E35"/>
    <w:p w14:paraId="7F76FEC1" w14:textId="77777777" w:rsidR="00296E35" w:rsidRPr="00C87FE0" w:rsidRDefault="00296E35" w:rsidP="00296E35">
      <w:pPr>
        <w:pStyle w:val="TH"/>
      </w:pPr>
      <w:r w:rsidRPr="00C87FE0">
        <w:t>Table 6.5.1.3.3-13: Location-Info in SIP MESSAGE (Table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249F448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31841C1" w14:textId="1AE338E9" w:rsidR="00296E35" w:rsidRPr="00C87FE0" w:rsidRDefault="00296E35" w:rsidP="002E3FCC">
            <w:pPr>
              <w:pStyle w:val="TAL"/>
              <w:rPr>
                <w:szCs w:val="18"/>
              </w:rPr>
            </w:pPr>
            <w:r w:rsidRPr="00C87FE0">
              <w:t xml:space="preserve">Derivation Path: TS </w:t>
            </w:r>
            <w:r>
              <w:t>37.579</w:t>
            </w:r>
            <w:r w:rsidRPr="00C87FE0">
              <w:t>-1 [2], Table 5.5.3.4.3-3</w:t>
            </w:r>
          </w:p>
        </w:tc>
      </w:tr>
      <w:tr w:rsidR="00296E35" w:rsidRPr="00C87FE0" w14:paraId="4232072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14F0D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772D7"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6AD980B"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5CAEB43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545649F" w14:textId="77777777" w:rsidR="00296E35" w:rsidRPr="00C87FE0" w:rsidRDefault="00296E35" w:rsidP="002E3FCC">
            <w:pPr>
              <w:pStyle w:val="TAH"/>
            </w:pPr>
            <w:r w:rsidRPr="00C87FE0">
              <w:t>Condition</w:t>
            </w:r>
          </w:p>
        </w:tc>
      </w:tr>
      <w:tr w:rsidR="00296E35" w:rsidRPr="00C87FE0" w14:paraId="6503DB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8F90D" w14:textId="77777777" w:rsidR="00296E35" w:rsidRPr="00C87FE0" w:rsidRDefault="00296E35" w:rsidP="002E3FCC">
            <w:pPr>
              <w:pStyle w:val="TAL"/>
              <w:rPr>
                <w:bCs/>
              </w:rPr>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E871CB2"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64C2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AD4BB"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0FDFA6" w14:textId="77777777" w:rsidR="00296E35" w:rsidRPr="00C87FE0" w:rsidRDefault="00296E35" w:rsidP="002E3FCC">
            <w:pPr>
              <w:pStyle w:val="TAL"/>
            </w:pPr>
          </w:p>
        </w:tc>
      </w:tr>
      <w:tr w:rsidR="00296E35" w:rsidRPr="00C87FE0" w14:paraId="46B79D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10D16C" w14:textId="77777777" w:rsidR="00296E35" w:rsidRPr="00C87FE0" w:rsidRDefault="00296E35" w:rsidP="002E3FCC">
            <w:pPr>
              <w:pStyle w:val="TAL"/>
              <w:rPr>
                <w:bCs/>
              </w:rPr>
            </w:pPr>
            <w:r w:rsidRPr="00C87FE0">
              <w:t xml:space="preserve">  Request</w:t>
            </w:r>
          </w:p>
        </w:tc>
        <w:tc>
          <w:tcPr>
            <w:tcW w:w="2126" w:type="dxa"/>
            <w:tcBorders>
              <w:top w:val="single" w:sz="4" w:space="0" w:color="auto"/>
              <w:left w:val="single" w:sz="4" w:space="0" w:color="auto"/>
              <w:bottom w:val="single" w:sz="4" w:space="0" w:color="auto"/>
              <w:right w:val="single" w:sz="4" w:space="0" w:color="auto"/>
            </w:tcBorders>
          </w:tcPr>
          <w:p w14:paraId="003F033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6A11F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3F2B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7AC3D4" w14:textId="77777777" w:rsidR="00296E35" w:rsidRPr="00C87FE0" w:rsidRDefault="00296E35" w:rsidP="002E3FCC">
            <w:pPr>
              <w:pStyle w:val="TAL"/>
            </w:pPr>
          </w:p>
        </w:tc>
      </w:tr>
      <w:tr w:rsidR="00296E35" w:rsidRPr="00C87FE0" w14:paraId="19B6FC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32FF32" w14:textId="77777777" w:rsidR="00296E35" w:rsidRPr="00C87FE0" w:rsidRDefault="00296E35" w:rsidP="002E3FCC">
            <w:pPr>
              <w:pStyle w:val="TAL"/>
              <w:rPr>
                <w:bCs/>
              </w:rPr>
            </w:pPr>
            <w:r w:rsidRPr="00C87FE0">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74D011" w14:textId="77777777" w:rsidR="00296E35" w:rsidRPr="00C87FE0" w:rsidRDefault="00296E35" w:rsidP="002E3FCC">
            <w:pPr>
              <w:pStyle w:val="TAL"/>
              <w:rPr>
                <w:bCs/>
              </w:rPr>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345F1124" w14:textId="77777777" w:rsidR="00296E35" w:rsidRPr="00C87FE0" w:rsidRDefault="00296E35" w:rsidP="002E3FCC">
            <w:pPr>
              <w:pStyle w:val="TAL"/>
            </w:pPr>
            <w:r w:rsidRPr="00C87FE0">
              <w:t>The RequestID that the MCData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3E215A6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95464F" w14:textId="77777777" w:rsidR="00296E35" w:rsidRPr="00C87FE0" w:rsidRDefault="00296E35" w:rsidP="002E3FCC">
            <w:pPr>
              <w:pStyle w:val="TAL"/>
            </w:pPr>
          </w:p>
        </w:tc>
      </w:tr>
    </w:tbl>
    <w:p w14:paraId="1C139FBF" w14:textId="77777777" w:rsidR="00296E35" w:rsidRPr="00C87FE0" w:rsidRDefault="00296E35" w:rsidP="00296E35"/>
    <w:p w14:paraId="37E41A36" w14:textId="30F87BCA" w:rsidR="00296E35" w:rsidRPr="00C87FE0" w:rsidRDefault="00296E35" w:rsidP="00296E35">
      <w:pPr>
        <w:pStyle w:val="TH"/>
      </w:pPr>
      <w:r w:rsidRPr="00C87FE0">
        <w:t>Table 6.5.1.3.3-14: SIP MESSAGE from the UE (Step 24,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8E4DE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CE4975" w14:textId="096CA776"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8D2EC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277CAD"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E6DE86"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BF3A72C"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4D6143C9"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27725927" w14:textId="77777777" w:rsidR="00296E35" w:rsidRPr="00C87FE0" w:rsidRDefault="00296E35" w:rsidP="002E3FCC">
            <w:pPr>
              <w:pStyle w:val="TAH"/>
            </w:pPr>
            <w:r w:rsidRPr="00C87FE0">
              <w:t>Condition</w:t>
            </w:r>
          </w:p>
        </w:tc>
      </w:tr>
      <w:tr w:rsidR="00296E35" w:rsidRPr="00C87FE0" w14:paraId="628D60EA" w14:textId="77777777" w:rsidTr="002E3FCC">
        <w:tc>
          <w:tcPr>
            <w:tcW w:w="2837" w:type="dxa"/>
            <w:tcBorders>
              <w:top w:val="single" w:sz="4" w:space="0" w:color="auto"/>
              <w:left w:val="single" w:sz="4" w:space="0" w:color="auto"/>
              <w:bottom w:val="single" w:sz="4" w:space="0" w:color="auto"/>
              <w:right w:val="single" w:sz="4" w:space="0" w:color="auto"/>
            </w:tcBorders>
          </w:tcPr>
          <w:p w14:paraId="7EC9F70C"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17840B"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231571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E5DC1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8A7E2" w14:textId="77777777" w:rsidR="00296E35" w:rsidRPr="00C87FE0" w:rsidRDefault="00296E35" w:rsidP="002E3FCC">
            <w:pPr>
              <w:pStyle w:val="TAL"/>
            </w:pPr>
          </w:p>
        </w:tc>
      </w:tr>
      <w:tr w:rsidR="00296E35" w:rsidRPr="00C87FE0" w14:paraId="1250A78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CBECB6"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7E44FE0C"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D2FCD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A559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15B84" w14:textId="77777777" w:rsidR="00296E35" w:rsidRPr="00C87FE0" w:rsidRDefault="00296E35" w:rsidP="002E3FCC">
            <w:pPr>
              <w:pStyle w:val="TAL"/>
            </w:pPr>
          </w:p>
        </w:tc>
      </w:tr>
      <w:tr w:rsidR="00296E35" w:rsidRPr="00C87FE0" w14:paraId="04C328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36BD7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E0EF0D2"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E396E6C"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5C4DFFA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564C8A" w14:textId="77777777" w:rsidR="00296E35" w:rsidRPr="00C87FE0" w:rsidRDefault="00296E35" w:rsidP="002E3FCC">
            <w:pPr>
              <w:pStyle w:val="TAL"/>
            </w:pPr>
          </w:p>
        </w:tc>
      </w:tr>
      <w:tr w:rsidR="00296E35" w:rsidRPr="00C87FE0" w14:paraId="07D265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059098"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688ED2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FF24D9"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035625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B0A5E59" w14:textId="77777777" w:rsidR="00296E35" w:rsidRPr="00C87FE0" w:rsidRDefault="00296E35" w:rsidP="002E3FCC">
            <w:pPr>
              <w:pStyle w:val="TAL"/>
            </w:pPr>
          </w:p>
        </w:tc>
      </w:tr>
      <w:tr w:rsidR="00296E35" w:rsidRPr="00C87FE0" w14:paraId="737FAC9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968CD5"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A59A8E" w14:textId="77777777" w:rsidR="00296E35" w:rsidRPr="00C87FE0" w:rsidRDefault="00296E35" w:rsidP="002E3FCC">
            <w:pPr>
              <w:pStyle w:val="TAL"/>
            </w:pPr>
            <w:r w:rsidRPr="00C87FE0">
              <w:t>Location-info as described in Table 6.5.1.3.3-15</w:t>
            </w:r>
          </w:p>
        </w:tc>
        <w:tc>
          <w:tcPr>
            <w:tcW w:w="2127" w:type="dxa"/>
            <w:tcBorders>
              <w:top w:val="single" w:sz="4" w:space="0" w:color="auto"/>
              <w:left w:val="single" w:sz="4" w:space="0" w:color="auto"/>
              <w:bottom w:val="single" w:sz="4" w:space="0" w:color="auto"/>
              <w:right w:val="single" w:sz="4" w:space="0" w:color="auto"/>
            </w:tcBorders>
          </w:tcPr>
          <w:p w14:paraId="0326DE8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33A99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FD3FA7" w14:textId="77777777" w:rsidR="00296E35" w:rsidRPr="00C87FE0" w:rsidRDefault="00296E35" w:rsidP="002E3FCC">
            <w:pPr>
              <w:pStyle w:val="TAL"/>
            </w:pPr>
          </w:p>
        </w:tc>
      </w:tr>
    </w:tbl>
    <w:p w14:paraId="040C2F80" w14:textId="77777777" w:rsidR="00296E35" w:rsidRPr="00C87FE0" w:rsidRDefault="00296E35" w:rsidP="00296E35"/>
    <w:p w14:paraId="62870442" w14:textId="77777777" w:rsidR="00296E35" w:rsidRPr="00C87FE0" w:rsidRDefault="00296E35" w:rsidP="00296E35">
      <w:pPr>
        <w:pStyle w:val="TH"/>
      </w:pPr>
      <w:r w:rsidRPr="00C87FE0">
        <w:t>Table 6.5.1.3.3-15: Location-Info in SIP MESSAGE (Table 6.5.1.3.3-14)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D49D8D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0BB521B" w14:textId="3126B9AA"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6F527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13DEB"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8163F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BE41341"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07C3846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2BA0F98" w14:textId="77777777" w:rsidR="00296E35" w:rsidRPr="00C87FE0" w:rsidRDefault="00296E35" w:rsidP="002E3FCC">
            <w:pPr>
              <w:pStyle w:val="TAH"/>
            </w:pPr>
            <w:r w:rsidRPr="00C87FE0">
              <w:t>Condition</w:t>
            </w:r>
          </w:p>
        </w:tc>
      </w:tr>
      <w:tr w:rsidR="00296E35" w:rsidRPr="00C87FE0" w14:paraId="49AE15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213E2"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hideMark/>
          </w:tcPr>
          <w:p w14:paraId="12F1AD8E"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5C9BDC0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53EDC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D5B5D9" w14:textId="77777777" w:rsidR="00296E35" w:rsidRPr="00C87FE0" w:rsidRDefault="00296E35" w:rsidP="002E3FCC">
            <w:pPr>
              <w:pStyle w:val="TAL"/>
            </w:pPr>
          </w:p>
        </w:tc>
      </w:tr>
      <w:tr w:rsidR="00296E35" w:rsidRPr="00C87FE0" w14:paraId="7DD10A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780CE0"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3692BBE7"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363F4E2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A71C9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FFC90E" w14:textId="77777777" w:rsidR="00296E35" w:rsidRPr="00C87FE0" w:rsidRDefault="00296E35" w:rsidP="002E3FCC">
            <w:pPr>
              <w:pStyle w:val="TAL"/>
            </w:pPr>
          </w:p>
        </w:tc>
      </w:tr>
      <w:tr w:rsidR="00296E35" w:rsidRPr="00C87FE0" w14:paraId="6F7C60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9B500D" w14:textId="77777777" w:rsidR="00296E35" w:rsidRPr="00C87FE0" w:rsidRDefault="00296E35" w:rsidP="002E3FCC">
            <w:pPr>
              <w:pStyle w:val="TAL"/>
            </w:pPr>
            <w:r w:rsidRPr="00C87FE0">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7C5AD55D" w14:textId="77777777" w:rsidR="00296E35" w:rsidRPr="00C87FE0" w:rsidRDefault="00296E35" w:rsidP="002E3FCC">
            <w:pPr>
              <w:pStyle w:val="TAL"/>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43B85E66"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130A54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5BB6B1" w14:textId="77777777" w:rsidR="00296E35" w:rsidRPr="00C87FE0" w:rsidRDefault="00296E35" w:rsidP="002E3FCC">
            <w:pPr>
              <w:pStyle w:val="TAL"/>
            </w:pPr>
          </w:p>
        </w:tc>
      </w:tr>
      <w:tr w:rsidR="00296E35" w:rsidRPr="00C87FE0" w14:paraId="003CDCE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936FB5" w14:textId="77777777" w:rsidR="00296E35" w:rsidRPr="00C87FE0" w:rsidRDefault="00296E35" w:rsidP="002E3FCC">
            <w:pPr>
              <w:pStyle w:val="TAL"/>
            </w:pPr>
            <w:r w:rsidRPr="00C87FE0">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0313237"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5A60626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AC4EB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543331" w14:textId="77777777" w:rsidR="00296E35" w:rsidRPr="00C87FE0" w:rsidRDefault="00296E35" w:rsidP="002E3FCC">
            <w:pPr>
              <w:pStyle w:val="TAL"/>
            </w:pPr>
          </w:p>
        </w:tc>
      </w:tr>
      <w:tr w:rsidR="00296E35" w:rsidRPr="00C87FE0" w14:paraId="19D804D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F37EBB"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4D51AC9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51571138" w14:textId="77777777" w:rsidR="00296E35" w:rsidRPr="00C87FE0" w:rsidRDefault="00296E35" w:rsidP="002E3FCC">
            <w:pPr>
              <w:pStyle w:val="TAL"/>
            </w:pPr>
            <w:r w:rsidRPr="00C87FE0">
              <w:t>Information corresponding to the location reporting configuration of table 6.5.1.3.3-8</w:t>
            </w:r>
          </w:p>
        </w:tc>
        <w:tc>
          <w:tcPr>
            <w:tcW w:w="1418" w:type="dxa"/>
            <w:tcBorders>
              <w:top w:val="single" w:sz="4" w:space="0" w:color="auto"/>
              <w:left w:val="single" w:sz="4" w:space="0" w:color="auto"/>
              <w:bottom w:val="single" w:sz="4" w:space="0" w:color="auto"/>
              <w:right w:val="single" w:sz="4" w:space="0" w:color="auto"/>
            </w:tcBorders>
          </w:tcPr>
          <w:p w14:paraId="143C6E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6A15ED" w14:textId="77777777" w:rsidR="00296E35" w:rsidRPr="00C87FE0" w:rsidRDefault="00296E35" w:rsidP="002E3FCC">
            <w:pPr>
              <w:pStyle w:val="TAL"/>
            </w:pPr>
          </w:p>
        </w:tc>
      </w:tr>
      <w:tr w:rsidR="00296E35" w:rsidRPr="00C87FE0" w14:paraId="6FF1BF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F24CC"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473546B" w14:textId="77777777" w:rsidR="00296E35" w:rsidRPr="00C87FE0" w:rsidRDefault="00296E35" w:rsidP="002E3FCC">
            <w:pPr>
              <w:pStyle w:val="TAL"/>
            </w:pPr>
            <w:r w:rsidRPr="00C87FE0">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77A4A16" w14:textId="5B0B2206" w:rsidR="00296E35" w:rsidRPr="00C87FE0" w:rsidRDefault="00296E35" w:rsidP="002E3FCC">
            <w:pPr>
              <w:pStyle w:val="TAL"/>
            </w:pPr>
            <w:r w:rsidRPr="00C87FE0">
              <w:t xml:space="preserve">Encryption according to NOTE 1 in TS </w:t>
            </w:r>
            <w:r>
              <w:t>37.579</w:t>
            </w:r>
            <w:r w:rsidRPr="00C87FE0">
              <w:t>-1 [2] Table 5.5.3.4.1-2</w:t>
            </w:r>
          </w:p>
        </w:tc>
        <w:tc>
          <w:tcPr>
            <w:tcW w:w="1418" w:type="dxa"/>
            <w:tcBorders>
              <w:top w:val="single" w:sz="4" w:space="0" w:color="auto"/>
              <w:left w:val="single" w:sz="4" w:space="0" w:color="auto"/>
              <w:bottom w:val="single" w:sz="4" w:space="0" w:color="auto"/>
              <w:right w:val="single" w:sz="4" w:space="0" w:color="auto"/>
            </w:tcBorders>
          </w:tcPr>
          <w:p w14:paraId="097917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7B8D8B" w14:textId="77777777" w:rsidR="00296E35" w:rsidRPr="00C87FE0" w:rsidRDefault="00296E35" w:rsidP="002E3FCC">
            <w:pPr>
              <w:pStyle w:val="TAL"/>
            </w:pPr>
          </w:p>
        </w:tc>
      </w:tr>
      <w:tr w:rsidR="00296E35" w:rsidRPr="00C87FE0" w14:paraId="0ED645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540454"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3A36DD50"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5D514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F259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A25652" w14:textId="77777777" w:rsidR="00296E35" w:rsidRPr="00C87FE0" w:rsidRDefault="00296E35" w:rsidP="002E3FCC">
            <w:pPr>
              <w:pStyle w:val="TAL"/>
            </w:pPr>
          </w:p>
        </w:tc>
      </w:tr>
      <w:tr w:rsidR="00296E35" w:rsidRPr="00C87FE0" w14:paraId="1616A6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2DA00B"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A61B69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1A77F1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C3C8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F5C86B" w14:textId="77777777" w:rsidR="00296E35" w:rsidRPr="00C87FE0" w:rsidRDefault="00296E35" w:rsidP="002E3FCC">
            <w:pPr>
              <w:pStyle w:val="TAL"/>
            </w:pPr>
          </w:p>
        </w:tc>
      </w:tr>
      <w:tr w:rsidR="00296E35" w:rsidRPr="00C87FE0" w14:paraId="1ABBFD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0189AD"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C0BB31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7E2ACA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069C6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ABAA94" w14:textId="77777777" w:rsidR="00296E35" w:rsidRPr="00C87FE0" w:rsidRDefault="00296E35" w:rsidP="002E3FCC">
            <w:pPr>
              <w:pStyle w:val="TAL"/>
            </w:pPr>
          </w:p>
        </w:tc>
      </w:tr>
      <w:tr w:rsidR="00296E35" w:rsidRPr="00C87FE0" w14:paraId="53A0D9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FFD740"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49F1805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0D4D4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E2951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7EC038" w14:textId="77777777" w:rsidR="00296E35" w:rsidRPr="00C87FE0" w:rsidRDefault="00296E35" w:rsidP="002E3FCC">
            <w:pPr>
              <w:pStyle w:val="TAL"/>
            </w:pPr>
          </w:p>
        </w:tc>
      </w:tr>
    </w:tbl>
    <w:p w14:paraId="5CC681FD" w14:textId="77777777" w:rsidR="00296E35" w:rsidRPr="00C87FE0" w:rsidRDefault="00296E35" w:rsidP="00296E35"/>
    <w:p w14:paraId="4675A53F" w14:textId="77777777" w:rsidR="00296E35" w:rsidRPr="004A3A78" w:rsidRDefault="00296E35" w:rsidP="00296E35">
      <w:pPr>
        <w:keepNext/>
        <w:keepLines/>
        <w:spacing w:before="120"/>
        <w:ind w:left="1134" w:hanging="1134"/>
        <w:outlineLvl w:val="2"/>
        <w:rPr>
          <w:rFonts w:ascii="Arial" w:hAnsi="Arial"/>
          <w:sz w:val="28"/>
        </w:rPr>
      </w:pPr>
      <w:r w:rsidRPr="004A3A78">
        <w:rPr>
          <w:rFonts w:ascii="Arial" w:hAnsi="Arial"/>
          <w:sz w:val="28"/>
        </w:rPr>
        <w:t>6.5.2</w:t>
      </w:r>
      <w:r w:rsidRPr="004A3A78">
        <w:rPr>
          <w:rFonts w:ascii="Arial" w:hAnsi="Arial"/>
          <w:sz w:val="28"/>
        </w:rPr>
        <w:tab/>
        <w:t>On-network / Location / Report triggering</w:t>
      </w:r>
    </w:p>
    <w:p w14:paraId="2A512FAA" w14:textId="77777777" w:rsidR="00296E35" w:rsidRPr="004A3A78" w:rsidRDefault="00296E35" w:rsidP="00296E35">
      <w:pPr>
        <w:pStyle w:val="H6"/>
      </w:pPr>
      <w:r w:rsidRPr="004A3A78">
        <w:t>6.5.2.1</w:t>
      </w:r>
      <w:r w:rsidRPr="004A3A78">
        <w:tab/>
        <w:t>Test Purpose (TP)</w:t>
      </w:r>
    </w:p>
    <w:p w14:paraId="079E5511" w14:textId="77777777" w:rsidR="00296E35" w:rsidRPr="004A3A78" w:rsidRDefault="00296E35" w:rsidP="00296E35">
      <w:pPr>
        <w:pStyle w:val="H6"/>
      </w:pPr>
      <w:r w:rsidRPr="004A3A78">
        <w:t>(1)</w:t>
      </w:r>
    </w:p>
    <w:p w14:paraId="60322B84"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set to “CellChange”, and a none zero </w:t>
      </w:r>
      <w:r w:rsidRPr="004A3A78">
        <w:rPr>
          <w:i/>
          <w:iCs/>
        </w:rPr>
        <w:t>minimumIntervalLength</w:t>
      </w:r>
      <w:r w:rsidRPr="004A3A78">
        <w:t xml:space="preserve"> timer }</w:t>
      </w:r>
    </w:p>
    <w:p w14:paraId="7FBC4596" w14:textId="77777777" w:rsidR="00296E35" w:rsidRPr="004A3A78" w:rsidRDefault="00296E35" w:rsidP="00296E35">
      <w:pPr>
        <w:pStyle w:val="PL"/>
      </w:pPr>
      <w:r w:rsidRPr="004A3A78">
        <w:rPr>
          <w:b/>
        </w:rPr>
        <w:t>ensure that</w:t>
      </w:r>
      <w:r w:rsidRPr="004A3A78">
        <w:t xml:space="preserve"> {</w:t>
      </w:r>
    </w:p>
    <w:p w14:paraId="74C67523" w14:textId="77777777" w:rsidR="00296E35" w:rsidRPr="004A3A78" w:rsidRDefault="00296E35" w:rsidP="00296E35">
      <w:pPr>
        <w:pStyle w:val="PL"/>
      </w:pPr>
      <w:r w:rsidRPr="004A3A78">
        <w:t xml:space="preserve">  </w:t>
      </w:r>
      <w:r w:rsidRPr="004A3A78">
        <w:rPr>
          <w:b/>
        </w:rPr>
        <w:t>when</w:t>
      </w:r>
      <w:r w:rsidRPr="004A3A78">
        <w:t xml:space="preserve"> { UE moves to a different cell }</w:t>
      </w:r>
    </w:p>
    <w:p w14:paraId="7C88C469"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including waiting for the expiry of </w:t>
      </w:r>
      <w:r w:rsidRPr="004A3A78">
        <w:rPr>
          <w:i/>
          <w:iCs/>
        </w:rPr>
        <w:t>minimumReportInterval</w:t>
      </w:r>
      <w:r w:rsidRPr="004A3A78">
        <w:t xml:space="preserve"> timer for before reporting }</w:t>
      </w:r>
    </w:p>
    <w:p w14:paraId="25E3E45C" w14:textId="77777777" w:rsidR="00296E35" w:rsidRPr="004A3A78" w:rsidRDefault="00296E35" w:rsidP="00296E35">
      <w:pPr>
        <w:pStyle w:val="PL"/>
      </w:pPr>
      <w:r w:rsidRPr="004A3A78">
        <w:t xml:space="preserve">            }</w:t>
      </w:r>
    </w:p>
    <w:p w14:paraId="32BC6CC6" w14:textId="77777777" w:rsidR="00296E35" w:rsidRPr="004A3A78" w:rsidRDefault="00296E35" w:rsidP="00296E35">
      <w:pPr>
        <w:pStyle w:val="PL"/>
      </w:pPr>
    </w:p>
    <w:p w14:paraId="01A5A91F" w14:textId="77777777" w:rsidR="00296E35" w:rsidRPr="004A3A78" w:rsidRDefault="00296E35" w:rsidP="00296E35">
      <w:pPr>
        <w:pStyle w:val="H6"/>
      </w:pPr>
      <w:r w:rsidRPr="004A3A78">
        <w:t>(2)</w:t>
      </w:r>
    </w:p>
    <w:p w14:paraId="4B55BEC9"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33850B86" w14:textId="77777777" w:rsidR="00296E35" w:rsidRPr="004A3A78" w:rsidRDefault="00296E35" w:rsidP="00296E35">
      <w:pPr>
        <w:pStyle w:val="PL"/>
      </w:pPr>
      <w:r w:rsidRPr="004A3A78">
        <w:rPr>
          <w:b/>
        </w:rPr>
        <w:t>ensure that</w:t>
      </w:r>
      <w:r w:rsidRPr="004A3A78">
        <w:t xml:space="preserve"> {</w:t>
      </w:r>
    </w:p>
    <w:p w14:paraId="1217E534" w14:textId="77777777" w:rsidR="00296E35" w:rsidRPr="004A3A78" w:rsidRDefault="00296E35" w:rsidP="00296E35">
      <w:pPr>
        <w:pStyle w:val="PL"/>
      </w:pPr>
      <w:r w:rsidRPr="004A3A78">
        <w:t xml:space="preserve">  </w:t>
      </w:r>
      <w:r w:rsidRPr="004A3A78">
        <w:rPr>
          <w:b/>
        </w:rPr>
        <w:t>when</w:t>
      </w:r>
      <w:r w:rsidRPr="004A3A78">
        <w:t xml:space="preserve"> { UE moves to a cell belonging to a different PLMN however allowed for communication }</w:t>
      </w:r>
    </w:p>
    <w:p w14:paraId="39C0C758"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 and</w:t>
      </w:r>
      <w:r w:rsidRPr="004A3A78">
        <w:t xml:space="preserve"> resets all triggers }</w:t>
      </w:r>
    </w:p>
    <w:p w14:paraId="33AC5170" w14:textId="77777777" w:rsidR="00296E35" w:rsidRPr="004A3A78" w:rsidRDefault="00296E35" w:rsidP="00296E35">
      <w:pPr>
        <w:pStyle w:val="PL"/>
      </w:pPr>
      <w:r w:rsidRPr="004A3A78">
        <w:t xml:space="preserve">            }</w:t>
      </w:r>
    </w:p>
    <w:p w14:paraId="74BD00B0" w14:textId="77777777" w:rsidR="00296E35" w:rsidRPr="004A3A78" w:rsidRDefault="00296E35" w:rsidP="00296E35">
      <w:pPr>
        <w:pStyle w:val="PL"/>
      </w:pPr>
    </w:p>
    <w:p w14:paraId="11D05953" w14:textId="77777777" w:rsidR="00296E35" w:rsidRPr="004A3A78" w:rsidRDefault="00296E35" w:rsidP="00296E35">
      <w:pPr>
        <w:pStyle w:val="H6"/>
      </w:pPr>
      <w:r w:rsidRPr="004A3A78">
        <w:t>(3)</w:t>
      </w:r>
    </w:p>
    <w:p w14:paraId="00FF8286"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653EF916" w14:textId="77777777" w:rsidR="00296E35" w:rsidRPr="004A3A78" w:rsidRDefault="00296E35" w:rsidP="00296E35">
      <w:pPr>
        <w:pStyle w:val="PL"/>
      </w:pPr>
      <w:r w:rsidRPr="004A3A78">
        <w:t>ensure that {</w:t>
      </w:r>
    </w:p>
    <w:p w14:paraId="3BE6B9DA" w14:textId="77777777" w:rsidR="00296E35" w:rsidRPr="004A3A78" w:rsidRDefault="00296E35" w:rsidP="00296E35">
      <w:pPr>
        <w:pStyle w:val="PL"/>
      </w:pPr>
      <w:r w:rsidRPr="004A3A78">
        <w:t xml:space="preserve">  </w:t>
      </w:r>
      <w:r w:rsidRPr="004A3A78">
        <w:rPr>
          <w:b/>
        </w:rPr>
        <w:t>when</w:t>
      </w:r>
      <w:r w:rsidRPr="004A3A78">
        <w:t xml:space="preserve"> { when the PeriodicReport trigger fires }</w:t>
      </w:r>
    </w:p>
    <w:p w14:paraId="1D74C4FA"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w:t>
      </w:r>
    </w:p>
    <w:p w14:paraId="23B56A10" w14:textId="77777777" w:rsidR="00296E35" w:rsidRPr="004A3A78" w:rsidRDefault="00296E35" w:rsidP="00296E35">
      <w:pPr>
        <w:pStyle w:val="PL"/>
      </w:pPr>
      <w:r w:rsidRPr="004A3A78">
        <w:t xml:space="preserve">            }</w:t>
      </w:r>
    </w:p>
    <w:p w14:paraId="01B2A6FB" w14:textId="77777777" w:rsidR="00296E35" w:rsidRPr="004A3A78" w:rsidRDefault="00296E35" w:rsidP="00296E35">
      <w:pPr>
        <w:pStyle w:val="PL"/>
      </w:pPr>
    </w:p>
    <w:p w14:paraId="3DBCA361" w14:textId="77777777" w:rsidR="00296E35" w:rsidRPr="004A3A78" w:rsidRDefault="00296E35" w:rsidP="00296E35">
      <w:pPr>
        <w:pStyle w:val="H6"/>
      </w:pPr>
      <w:r w:rsidRPr="004A3A78">
        <w:t>6.5.2.2</w:t>
      </w:r>
      <w:r w:rsidRPr="004A3A78">
        <w:tab/>
        <w:t>Conformance requirements</w:t>
      </w:r>
    </w:p>
    <w:p w14:paraId="08D4A2ED" w14:textId="77777777" w:rsidR="00296E35" w:rsidRPr="004A3A78" w:rsidRDefault="00296E35" w:rsidP="00296E35">
      <w:r w:rsidRPr="004A3A78">
        <w:t xml:space="preserve">References: The conformance requirements covered in the current TC are specified in: TS 24.282, clauses </w:t>
      </w:r>
      <w:r w:rsidRPr="004A3A78">
        <w:rPr>
          <w:rFonts w:eastAsia="Malgun Gothic"/>
        </w:rPr>
        <w:t xml:space="preserve">17.3.1, </w:t>
      </w:r>
      <w:r w:rsidRPr="004A3A78">
        <w:t>17.3.2, 17.3.3, 17.3.4.1, 17.3.4.2. Unless otherwise stated, these are Rel-16 requirements.</w:t>
      </w:r>
    </w:p>
    <w:p w14:paraId="607B0AAE" w14:textId="77777777" w:rsidR="00296E35" w:rsidRPr="004A3A78" w:rsidRDefault="00296E35" w:rsidP="00296E35">
      <w:r w:rsidRPr="004A3A78">
        <w:t>[TS 24.282 clause 17.3.1]</w:t>
      </w:r>
    </w:p>
    <w:p w14:paraId="6B5591F8" w14:textId="77777777" w:rsidR="00296E35" w:rsidRPr="004A3A78" w:rsidRDefault="00296E35" w:rsidP="00296E35">
      <w:r w:rsidRPr="004A3A78">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CCDD25A" w14:textId="77777777" w:rsidR="00296E35" w:rsidRPr="004A3A78" w:rsidRDefault="00296E35" w:rsidP="00296E35">
      <w:r w:rsidRPr="004A3A78">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0F0B98E5" w14:textId="77777777" w:rsidR="00296E35" w:rsidRPr="004A3A78" w:rsidRDefault="00296E35" w:rsidP="00296E35">
      <w:r w:rsidRPr="004A3A78">
        <w:t>[TS 24.282 clause 17.3.2]</w:t>
      </w:r>
    </w:p>
    <w:p w14:paraId="4AF546A2" w14:textId="77777777" w:rsidR="00296E35" w:rsidRPr="004A3A78" w:rsidRDefault="00296E35" w:rsidP="00296E35">
      <w:r w:rsidRPr="004A3A78">
        <w:t>Upon receiving a SIP MESSAGE request containing:</w:t>
      </w:r>
    </w:p>
    <w:p w14:paraId="3EA38C98"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23557199" w14:textId="77777777" w:rsidR="00296E35" w:rsidRPr="004A3A78" w:rsidRDefault="00296E35" w:rsidP="00296E35">
      <w:pPr>
        <w:pStyle w:val="B1"/>
      </w:pPr>
      <w:r w:rsidRPr="004A3A78">
        <w:t>2)</w:t>
      </w:r>
      <w:r w:rsidRPr="004A3A78">
        <w:tab/>
        <w:t>a Content-Type header field set to "application/vnd.3gpp.mcdata-location-info+xml"; and</w:t>
      </w:r>
    </w:p>
    <w:p w14:paraId="1FF3ADE9" w14:textId="77777777" w:rsidR="00296E35" w:rsidRPr="004A3A78" w:rsidRDefault="00296E35" w:rsidP="00296E35">
      <w:pPr>
        <w:pStyle w:val="B1"/>
      </w:pPr>
      <w:r w:rsidRPr="004A3A78">
        <w:t>3)</w:t>
      </w:r>
      <w:r w:rsidRPr="004A3A78">
        <w:tab/>
        <w:t>an application/vnd.3gpp.mcdata-location-info+xml MIME body with a &lt;Configuration&gt; root element included in the &lt;location-info&gt; root element;</w:t>
      </w:r>
    </w:p>
    <w:p w14:paraId="62638761" w14:textId="77777777" w:rsidR="00296E35" w:rsidRPr="004A3A78" w:rsidRDefault="00296E35" w:rsidP="00296E35">
      <w:r w:rsidRPr="004A3A78">
        <w:t>the MCData client:</w:t>
      </w:r>
    </w:p>
    <w:p w14:paraId="1F4D75DF" w14:textId="77777777" w:rsidR="00296E35" w:rsidRPr="004A3A78" w:rsidRDefault="00296E35" w:rsidP="00296E35">
      <w:pPr>
        <w:pStyle w:val="B1"/>
        <w:tabs>
          <w:tab w:val="left" w:pos="5954"/>
        </w:tabs>
      </w:pPr>
      <w:r w:rsidRPr="004A3A78">
        <w:t>1)</w:t>
      </w:r>
      <w:r w:rsidRPr="004A3A78">
        <w:tab/>
        <w:t>shall store the contents of the &lt;Configuration&gt; elements;</w:t>
      </w:r>
    </w:p>
    <w:p w14:paraId="79AFB97C" w14:textId="77777777" w:rsidR="00296E35" w:rsidRPr="004A3A78" w:rsidRDefault="00296E35" w:rsidP="00296E35">
      <w:pPr>
        <w:pStyle w:val="B1"/>
      </w:pPr>
      <w:r w:rsidRPr="004A3A78">
        <w:t>2)</w:t>
      </w:r>
      <w:r w:rsidRPr="004A3A78">
        <w:tab/>
        <w:t>shall set the location reporting triggers accordingly; and</w:t>
      </w:r>
    </w:p>
    <w:p w14:paraId="656BC334" w14:textId="77777777" w:rsidR="00296E35" w:rsidRPr="004A3A78" w:rsidRDefault="00296E35" w:rsidP="00296E35">
      <w:pPr>
        <w:pStyle w:val="B1"/>
      </w:pPr>
      <w:r w:rsidRPr="004A3A78">
        <w:t>3)</w:t>
      </w:r>
      <w:r w:rsidRPr="004A3A78">
        <w:tab/>
        <w:t>shall start</w:t>
      </w:r>
      <w:r w:rsidRPr="004A3A78">
        <w:rPr>
          <w:lang w:val="en-US"/>
        </w:rPr>
        <w:t xml:space="preserve"> </w:t>
      </w:r>
      <w:r w:rsidRPr="004A3A78">
        <w:t>the minimumReportInterval</w:t>
      </w:r>
      <w:r w:rsidRPr="004A3A78">
        <w:rPr>
          <w:lang w:val="en-US"/>
        </w:rPr>
        <w:t xml:space="preserve"> t</w:t>
      </w:r>
      <w:r w:rsidRPr="004A3A78">
        <w:t>imer.</w:t>
      </w:r>
    </w:p>
    <w:p w14:paraId="722C9727" w14:textId="77777777" w:rsidR="00296E35" w:rsidRPr="004A3A78" w:rsidRDefault="00296E35" w:rsidP="00296E35">
      <w:r w:rsidRPr="004A3A78">
        <w:t>[TS 24.282 clause 17.3.3]</w:t>
      </w:r>
    </w:p>
    <w:p w14:paraId="33AF9746" w14:textId="77777777" w:rsidR="00296E35" w:rsidRPr="004A3A78" w:rsidRDefault="00296E35" w:rsidP="00296E35">
      <w:r w:rsidRPr="004A3A78">
        <w:t>Upon receiving a SIP MESSAGE request containing:</w:t>
      </w:r>
    </w:p>
    <w:p w14:paraId="724B25AE"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47F16877" w14:textId="77777777" w:rsidR="00296E35" w:rsidRPr="004A3A78" w:rsidRDefault="00296E35" w:rsidP="00296E35">
      <w:pPr>
        <w:pStyle w:val="B1"/>
      </w:pPr>
      <w:r w:rsidRPr="004A3A78">
        <w:t>2)</w:t>
      </w:r>
      <w:r w:rsidRPr="004A3A78">
        <w:tab/>
        <w:t>a Content-Type header field set to "application/vnd.3gpp.mcdata-location-info+xml"; and</w:t>
      </w:r>
    </w:p>
    <w:p w14:paraId="13417892" w14:textId="77777777" w:rsidR="00296E35" w:rsidRPr="004A3A78" w:rsidRDefault="00296E35" w:rsidP="00296E35">
      <w:pPr>
        <w:pStyle w:val="B1"/>
      </w:pPr>
      <w:r w:rsidRPr="004A3A78">
        <w:t>3)</w:t>
      </w:r>
      <w:r w:rsidRPr="004A3A78">
        <w:tab/>
        <w:t>an application/vnd.3gpp.mcdata-location-info+xml MIME body with a &lt;Request&gt; element included in the &lt;location-info&gt; root element;</w:t>
      </w:r>
    </w:p>
    <w:p w14:paraId="51BB3CA0" w14:textId="77777777" w:rsidR="00296E35" w:rsidRPr="004A3A78" w:rsidRDefault="00296E35" w:rsidP="00296E35">
      <w:r w:rsidRPr="004A3A78">
        <w:t>the MCData client:</w:t>
      </w:r>
    </w:p>
    <w:p w14:paraId="171199D3" w14:textId="77777777" w:rsidR="00296E35" w:rsidRPr="004A3A78" w:rsidRDefault="00296E35" w:rsidP="00296E35">
      <w:pPr>
        <w:pStyle w:val="B1"/>
      </w:pPr>
      <w:r w:rsidRPr="004A3A78">
        <w:t>1)</w:t>
      </w:r>
      <w:r w:rsidRPr="004A3A78">
        <w:tab/>
        <w:t>shall send a location report as specified in subclause 17.3.4; and</w:t>
      </w:r>
    </w:p>
    <w:p w14:paraId="1946E302" w14:textId="77777777" w:rsidR="00296E35" w:rsidRPr="004A3A78" w:rsidRDefault="00296E35" w:rsidP="00296E35">
      <w:pPr>
        <w:pStyle w:val="B1"/>
      </w:pPr>
      <w:r w:rsidRPr="004A3A78">
        <w:t>2)</w:t>
      </w:r>
      <w:r w:rsidRPr="004A3A78">
        <w:tab/>
        <w:t>shall reset the minimumReportInterval timer.</w:t>
      </w:r>
    </w:p>
    <w:p w14:paraId="4F7F95C6" w14:textId="77777777" w:rsidR="00296E35" w:rsidRPr="004A3A78" w:rsidRDefault="00296E35" w:rsidP="00296E35">
      <w:r w:rsidRPr="004A3A78">
        <w:t>[TS 24.282 clause 17.3.4.1]</w:t>
      </w:r>
    </w:p>
    <w:p w14:paraId="6CA1A2CC" w14:textId="77777777" w:rsidR="00296E35" w:rsidRPr="004A3A78" w:rsidRDefault="00296E35" w:rsidP="00296E35">
      <w:r w:rsidRPr="004A3A78">
        <w:t>If a location reporting trigger fires, the MCData client checks if the minimumReportInterval timer is running. If the timer is running the MCData client waits until the timer expires. When the minimumReportInterval timer expires, the MCData client:</w:t>
      </w:r>
    </w:p>
    <w:p w14:paraId="0FEF4C19" w14:textId="77777777" w:rsidR="00296E35" w:rsidRPr="004A3A78" w:rsidRDefault="00296E35" w:rsidP="00296E35">
      <w:pPr>
        <w:pStyle w:val="B1"/>
      </w:pPr>
      <w:r w:rsidRPr="004A3A78">
        <w:t>1)</w:t>
      </w:r>
      <w:r w:rsidRPr="004A3A78">
        <w:tab/>
        <w:t>shall, if any of the reporting triggers are still true, send a location information report as specified in subclause 17.3.4.2.</w:t>
      </w:r>
    </w:p>
    <w:p w14:paraId="6A47026B" w14:textId="77777777" w:rsidR="00296E35" w:rsidRPr="004A3A78" w:rsidRDefault="00296E35" w:rsidP="00296E35">
      <w:r w:rsidRPr="004A3A78">
        <w:t>If the MCData client receives a location information request as specified in subclause 17.3.3, the MCData client shall send a location report as specified in subclause 17.3.4.2.</w:t>
      </w:r>
    </w:p>
    <w:p w14:paraId="4134AA92" w14:textId="77777777" w:rsidR="00296E35" w:rsidRPr="004A3A78" w:rsidRDefault="00296E35" w:rsidP="00296E35">
      <w:r w:rsidRPr="004A3A78">
        <w:t>[TS 24.282 clause 17.3.4.2]</w:t>
      </w:r>
    </w:p>
    <w:p w14:paraId="1C808BDE" w14:textId="77777777" w:rsidR="00296E35" w:rsidRPr="004A3A78" w:rsidRDefault="00296E35" w:rsidP="00296E35">
      <w:r w:rsidRPr="004A3A78">
        <w:t>If the MCData client needs to send a SIP request anyway (i.e. for reasons other than explicit location reporting request or the firing of a configured location trigger), the MCData client:</w:t>
      </w:r>
    </w:p>
    <w:p w14:paraId="0A827B8C" w14:textId="77777777" w:rsidR="00296E35" w:rsidRPr="004A3A78" w:rsidRDefault="00296E35" w:rsidP="00296E35">
      <w:pPr>
        <w:pStyle w:val="B1"/>
      </w:pPr>
      <w:r w:rsidRPr="004A3A78">
        <w:t>1)</w:t>
      </w:r>
      <w:r w:rsidRPr="004A3A78">
        <w:tab/>
        <w:t>shall include an application/vnd.3gpp.mcdata-location-info+xml MIME body and in the &lt;location-info&gt; root element the MCData client shall include:</w:t>
      </w:r>
    </w:p>
    <w:p w14:paraId="4ACA70AB"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53511C8C"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69C10B30"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2DD71298" w14:textId="77777777" w:rsidR="00296E35" w:rsidRPr="004A3A78" w:rsidRDefault="00296E35" w:rsidP="00296E35">
      <w:pPr>
        <w:pStyle w:val="B1"/>
      </w:pPr>
      <w:r w:rsidRPr="004A3A78">
        <w:t>2)</w:t>
      </w:r>
      <w:r w:rsidRPr="004A3A78">
        <w:tab/>
        <w:t>shall set the minimumReportInterval timer to the minimumReportInterval time and start the timer; and</w:t>
      </w:r>
    </w:p>
    <w:p w14:paraId="2EF1291C" w14:textId="77777777" w:rsidR="00296E35" w:rsidRPr="004A3A78" w:rsidRDefault="00296E35" w:rsidP="00296E35">
      <w:pPr>
        <w:pStyle w:val="B1"/>
      </w:pPr>
      <w:r w:rsidRPr="004A3A78">
        <w:t>3)</w:t>
      </w:r>
      <w:r w:rsidRPr="004A3A78">
        <w:tab/>
        <w:t>shall reset all triggers.</w:t>
      </w:r>
    </w:p>
    <w:p w14:paraId="74C2F37B" w14:textId="77777777" w:rsidR="00296E35" w:rsidRPr="004A3A78" w:rsidRDefault="00296E35" w:rsidP="00296E35">
      <w:r w:rsidRPr="004A3A78">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4A3A78">
        <w:rPr>
          <w:lang w:eastAsia="ko-KR"/>
        </w:rPr>
        <w:t>IETF RFC 3428 [6]. The MCData client</w:t>
      </w:r>
      <w:r w:rsidRPr="004A3A78">
        <w:t>;</w:t>
      </w:r>
    </w:p>
    <w:p w14:paraId="7603AD7E" w14:textId="77777777" w:rsidR="00296E35" w:rsidRPr="004A3A78" w:rsidRDefault="00296E35" w:rsidP="00296E35">
      <w:pPr>
        <w:pStyle w:val="B1"/>
      </w:pPr>
      <w:r w:rsidRPr="004A3A78">
        <w:t>1)</w:t>
      </w:r>
      <w:r w:rsidRPr="004A3A78">
        <w:tab/>
        <w:t>shall include in the Request-URI, the SIP URI received in the P-Asserted-Identity header field in the received SIP MESSAGE request for location report configuration;</w:t>
      </w:r>
    </w:p>
    <w:p w14:paraId="0623A5B3" w14:textId="77777777" w:rsidR="00296E35" w:rsidRPr="004A3A78" w:rsidRDefault="00296E35" w:rsidP="00296E35">
      <w:pPr>
        <w:pStyle w:val="B1"/>
      </w:pPr>
      <w:r w:rsidRPr="004A3A78">
        <w:t>2)</w:t>
      </w:r>
      <w:r w:rsidRPr="004A3A78">
        <w:tab/>
        <w:t>shall include a Content-Type header field set to "application/vnd.3gpp.mcdata-location-info+xml";</w:t>
      </w:r>
    </w:p>
    <w:p w14:paraId="20987F4C" w14:textId="77777777" w:rsidR="00296E35" w:rsidRPr="004A3A78" w:rsidRDefault="00296E35" w:rsidP="00296E35">
      <w:pPr>
        <w:pStyle w:val="B1"/>
      </w:pPr>
      <w:r w:rsidRPr="004A3A78">
        <w:t>3)</w:t>
      </w:r>
      <w:r w:rsidRPr="004A3A78">
        <w:tab/>
        <w:t>shall include an application/vnd.3gpp.mcdata-location-info+xml MIME body and in the &lt;location-info&gt; root element include:</w:t>
      </w:r>
    </w:p>
    <w:p w14:paraId="15585417"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789EA2C9"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78D7EE34"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0EDA4465" w14:textId="77777777" w:rsidR="00296E35" w:rsidRPr="004A3A78" w:rsidRDefault="00296E35" w:rsidP="00296E35">
      <w:pPr>
        <w:pStyle w:val="B1"/>
      </w:pPr>
      <w:r w:rsidRPr="004A3A78">
        <w:t>4)</w:t>
      </w:r>
      <w:r w:rsidRPr="004A3A78">
        <w:tab/>
        <w:t>shall include an Accept-Contact header field with the media feature tag g.3gpp.mcdata along with parameters "require" and "explicit" in accordance with IETF RFC 3841 [8];</w:t>
      </w:r>
    </w:p>
    <w:p w14:paraId="667E81C6" w14:textId="77777777" w:rsidR="00296E35" w:rsidRPr="004A3A78" w:rsidRDefault="00296E35" w:rsidP="00296E35">
      <w:pPr>
        <w:pStyle w:val="B1"/>
      </w:pPr>
      <w:r w:rsidRPr="004A3A78">
        <w:t>5)</w:t>
      </w:r>
      <w:r w:rsidRPr="004A3A78">
        <w:tab/>
        <w:t>shall set the minimumReportInterval timer to the minimumReportInterval time and start the timer;</w:t>
      </w:r>
    </w:p>
    <w:p w14:paraId="1E4573C8" w14:textId="77777777" w:rsidR="00296E35" w:rsidRPr="004A3A78" w:rsidRDefault="00296E35" w:rsidP="00296E35">
      <w:pPr>
        <w:pStyle w:val="B1"/>
      </w:pPr>
      <w:r w:rsidRPr="004A3A78">
        <w:t>6)</w:t>
      </w:r>
      <w:r w:rsidRPr="004A3A78">
        <w:tab/>
        <w:t>shall reset all triggers; and</w:t>
      </w:r>
    </w:p>
    <w:p w14:paraId="697773E1" w14:textId="77777777" w:rsidR="00296E35" w:rsidRPr="004A3A78" w:rsidRDefault="00296E35" w:rsidP="00296E35">
      <w:pPr>
        <w:pStyle w:val="B1"/>
        <w:rPr>
          <w:noProof/>
        </w:rPr>
      </w:pPr>
      <w:r w:rsidRPr="004A3A78">
        <w:t>7)</w:t>
      </w:r>
      <w:r w:rsidRPr="004A3A78">
        <w:tab/>
        <w:t>shall send the SIP MESSAGE request as specified in 3GPP TS 24.229 [5].</w:t>
      </w:r>
    </w:p>
    <w:p w14:paraId="26A56FBB" w14:textId="77777777" w:rsidR="00296E35" w:rsidRPr="004A3A78" w:rsidRDefault="00296E35" w:rsidP="00296E35">
      <w:pPr>
        <w:pStyle w:val="H6"/>
      </w:pPr>
      <w:r w:rsidRPr="004A3A78">
        <w:t>6.5.2.3</w:t>
      </w:r>
      <w:r w:rsidRPr="004A3A78">
        <w:tab/>
        <w:t>Test description</w:t>
      </w:r>
    </w:p>
    <w:p w14:paraId="33BC2F7A" w14:textId="77777777" w:rsidR="00296E35" w:rsidRPr="004A3A78" w:rsidRDefault="00296E35" w:rsidP="00296E35">
      <w:pPr>
        <w:pStyle w:val="H6"/>
      </w:pPr>
      <w:r w:rsidRPr="004A3A78">
        <w:t>6.5.2.3.1</w:t>
      </w:r>
      <w:r w:rsidRPr="004A3A78">
        <w:tab/>
        <w:t>Pre-test conditions</w:t>
      </w:r>
    </w:p>
    <w:p w14:paraId="55762D4A" w14:textId="77777777" w:rsidR="00296E35" w:rsidRPr="004A3A78" w:rsidRDefault="00296E35" w:rsidP="00296E35">
      <w:pPr>
        <w:pStyle w:val="H6"/>
      </w:pPr>
      <w:r w:rsidRPr="004A3A78">
        <w:t>Test configuration:</w:t>
      </w:r>
    </w:p>
    <w:p w14:paraId="31B46526" w14:textId="25A1AD05" w:rsidR="00296E35" w:rsidRPr="004A3A78" w:rsidRDefault="00296E35" w:rsidP="00296E35">
      <w:pPr>
        <w:pStyle w:val="B1"/>
      </w:pPr>
      <w:r w:rsidRPr="004A3A78">
        <w:t>-</w:t>
      </w:r>
      <w:r w:rsidRPr="004A3A78">
        <w:tab/>
        <w:t xml:space="preserve">Multi-cell configuration according to TS </w:t>
      </w:r>
      <w:r>
        <w:t>37.579</w:t>
      </w:r>
      <w:r w:rsidRPr="004A3A78">
        <w:t xml:space="preserve">-1 [2] clause 5.2.2.2.2 with 3 cells according to the initial conditions of procedure 'MCX communication in E-UTRA / Change of cells' as described in TS </w:t>
      </w:r>
      <w:r>
        <w:t>37.579</w:t>
      </w:r>
      <w:r w:rsidRPr="004A3A78">
        <w:t>-1 [2] clause 5.4.9.</w:t>
      </w:r>
    </w:p>
    <w:p w14:paraId="7099208B" w14:textId="77777777" w:rsidR="00296E35" w:rsidRPr="004A3A78" w:rsidRDefault="00296E35" w:rsidP="00296E35">
      <w:pPr>
        <w:pStyle w:val="B1"/>
      </w:pPr>
      <w:r w:rsidRPr="004A3A78">
        <w:t>-</w:t>
      </w:r>
      <w:r w:rsidRPr="004A3A78">
        <w:tab/>
        <w:t>GNSS simulator to simulate a location.</w:t>
      </w:r>
    </w:p>
    <w:p w14:paraId="3D82681C" w14:textId="77777777" w:rsidR="00296E35" w:rsidRPr="004A3A78" w:rsidRDefault="00296E35" w:rsidP="00296E35">
      <w:pPr>
        <w:pStyle w:val="H6"/>
      </w:pPr>
      <w:r w:rsidRPr="004A3A78">
        <w:t>Preamble:</w:t>
      </w:r>
    </w:p>
    <w:p w14:paraId="4EE0DE80" w14:textId="6A26C5DF" w:rsidR="00296E35" w:rsidRPr="004A3A78" w:rsidRDefault="00296E35" w:rsidP="00296E35">
      <w:pPr>
        <w:pStyle w:val="B1"/>
      </w:pPr>
      <w:r w:rsidRPr="004A3A78">
        <w:t>-</w:t>
      </w:r>
      <w:r w:rsidRPr="004A3A78">
        <w:tab/>
        <w:t xml:space="preserve">The UE has performed procedure 'Initial registration' as described in TS </w:t>
      </w:r>
      <w:r>
        <w:t>37.579</w:t>
      </w:r>
      <w:r w:rsidRPr="004A3A78">
        <w:t>-1 [2] clause 5.4.2.</w:t>
      </w:r>
    </w:p>
    <w:p w14:paraId="23C4B6A8" w14:textId="77777777" w:rsidR="00296E35" w:rsidRPr="004A3A78" w:rsidRDefault="00296E35" w:rsidP="00296E35">
      <w:pPr>
        <w:pStyle w:val="B1"/>
      </w:pPr>
      <w:r w:rsidRPr="004A3A78">
        <w:t>-</w:t>
      </w:r>
      <w:r w:rsidRPr="004A3A78">
        <w:tab/>
        <w:t xml:space="preserve">The GNSS simulator is configured to simulate a location in the centre of </w:t>
      </w:r>
      <w:r w:rsidRPr="004A3A78">
        <w:rPr>
          <w:color w:val="000000"/>
        </w:rPr>
        <w:t xml:space="preserve">Geographical </w:t>
      </w:r>
      <w:r w:rsidRPr="004A3A78">
        <w:t>area #1 to provide a location, as defined in TS 36.508 [24] Table 4.11.2-2, step 1 of scenario #4.</w:t>
      </w:r>
    </w:p>
    <w:p w14:paraId="4CA022EC" w14:textId="77777777" w:rsidR="00296E35" w:rsidRPr="004A3A78" w:rsidRDefault="00296E35" w:rsidP="00296E35">
      <w:pPr>
        <w:pStyle w:val="B1"/>
      </w:pPr>
      <w:r w:rsidRPr="004A3A78">
        <w:t>-</w:t>
      </w:r>
      <w:r w:rsidRPr="004A3A78">
        <w:tab/>
        <w:t>UE States at the end of the preamble:</w:t>
      </w:r>
    </w:p>
    <w:p w14:paraId="3668940C" w14:textId="77777777" w:rsidR="00296E35" w:rsidRPr="004A3A78" w:rsidRDefault="00296E35" w:rsidP="00296E35">
      <w:pPr>
        <w:pStyle w:val="B1"/>
        <w:ind w:left="852"/>
      </w:pPr>
      <w:r w:rsidRPr="004A3A78">
        <w:t>-</w:t>
      </w:r>
      <w:r w:rsidRPr="004A3A78">
        <w:tab/>
        <w:t>The UE is in RRC_IDLE state.</w:t>
      </w:r>
    </w:p>
    <w:p w14:paraId="650461CE" w14:textId="77777777" w:rsidR="00296E35" w:rsidRPr="004A3A78" w:rsidRDefault="00296E35" w:rsidP="00296E35">
      <w:pPr>
        <w:pStyle w:val="B1"/>
        <w:ind w:left="852"/>
      </w:pPr>
      <w:r w:rsidRPr="004A3A78">
        <w:t>-</w:t>
      </w:r>
      <w:r w:rsidRPr="004A3A78">
        <w:tab/>
        <w:t>The client is registered for MCData.</w:t>
      </w:r>
    </w:p>
    <w:p w14:paraId="742906AE" w14:textId="77777777" w:rsidR="00296E35" w:rsidRPr="004A3A78" w:rsidRDefault="00296E35" w:rsidP="00296E35">
      <w:pPr>
        <w:pStyle w:val="H6"/>
      </w:pPr>
      <w:r w:rsidRPr="004A3A78">
        <w:t>6.5.2.3.2</w:t>
      </w:r>
      <w:r w:rsidRPr="004A3A78">
        <w:tab/>
        <w:t>Test procedure sequence</w:t>
      </w:r>
    </w:p>
    <w:p w14:paraId="64F24229" w14:textId="77777777" w:rsidR="00296E35" w:rsidRPr="004A3A78" w:rsidRDefault="00296E35" w:rsidP="00296E35">
      <w:pPr>
        <w:pStyle w:val="TH"/>
      </w:pPr>
      <w:r w:rsidRPr="004A3A7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A3A78" w14:paraId="67E9500C" w14:textId="77777777" w:rsidTr="002E3FCC">
        <w:tc>
          <w:tcPr>
            <w:tcW w:w="649" w:type="dxa"/>
            <w:tcBorders>
              <w:top w:val="single" w:sz="4" w:space="0" w:color="auto"/>
              <w:left w:val="single" w:sz="4" w:space="0" w:color="auto"/>
              <w:bottom w:val="nil"/>
              <w:right w:val="single" w:sz="4" w:space="0" w:color="auto"/>
            </w:tcBorders>
            <w:hideMark/>
          </w:tcPr>
          <w:p w14:paraId="3CE10FF6" w14:textId="77777777" w:rsidR="00296E35" w:rsidRPr="004A3A78" w:rsidRDefault="00296E35" w:rsidP="002E3FCC">
            <w:pPr>
              <w:pStyle w:val="TAH"/>
            </w:pPr>
            <w:r w:rsidRPr="004A3A78">
              <w:t>St</w:t>
            </w:r>
          </w:p>
        </w:tc>
        <w:tc>
          <w:tcPr>
            <w:tcW w:w="3970" w:type="dxa"/>
            <w:tcBorders>
              <w:top w:val="single" w:sz="4" w:space="0" w:color="auto"/>
              <w:left w:val="single" w:sz="4" w:space="0" w:color="auto"/>
              <w:bottom w:val="nil"/>
              <w:right w:val="single" w:sz="4" w:space="0" w:color="auto"/>
            </w:tcBorders>
            <w:hideMark/>
          </w:tcPr>
          <w:p w14:paraId="212E2DE1" w14:textId="77777777" w:rsidR="00296E35" w:rsidRPr="004A3A78" w:rsidRDefault="00296E35" w:rsidP="002E3FCC">
            <w:pPr>
              <w:pStyle w:val="TAH"/>
            </w:pPr>
            <w:r w:rsidRPr="004A3A7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3A2DE98" w14:textId="77777777" w:rsidR="00296E35" w:rsidRPr="004A3A78" w:rsidRDefault="00296E35" w:rsidP="002E3FCC">
            <w:pPr>
              <w:pStyle w:val="TAH"/>
            </w:pPr>
            <w:r w:rsidRPr="004A3A78">
              <w:t>Message Sequence</w:t>
            </w:r>
          </w:p>
        </w:tc>
        <w:tc>
          <w:tcPr>
            <w:tcW w:w="567" w:type="dxa"/>
            <w:tcBorders>
              <w:top w:val="single" w:sz="4" w:space="0" w:color="auto"/>
              <w:left w:val="single" w:sz="4" w:space="0" w:color="auto"/>
              <w:bottom w:val="nil"/>
              <w:right w:val="single" w:sz="4" w:space="0" w:color="auto"/>
            </w:tcBorders>
            <w:hideMark/>
          </w:tcPr>
          <w:p w14:paraId="1A421622" w14:textId="77777777" w:rsidR="00296E35" w:rsidRPr="004A3A78" w:rsidRDefault="00296E35" w:rsidP="002E3FCC">
            <w:pPr>
              <w:pStyle w:val="TAH"/>
            </w:pPr>
            <w:r w:rsidRPr="004A3A78">
              <w:t>TP</w:t>
            </w:r>
          </w:p>
        </w:tc>
        <w:tc>
          <w:tcPr>
            <w:tcW w:w="892" w:type="dxa"/>
            <w:tcBorders>
              <w:top w:val="single" w:sz="4" w:space="0" w:color="auto"/>
              <w:left w:val="single" w:sz="4" w:space="0" w:color="auto"/>
              <w:bottom w:val="nil"/>
              <w:right w:val="single" w:sz="4" w:space="0" w:color="auto"/>
            </w:tcBorders>
            <w:hideMark/>
          </w:tcPr>
          <w:p w14:paraId="7457D091" w14:textId="77777777" w:rsidR="00296E35" w:rsidRPr="004A3A78" w:rsidRDefault="00296E35" w:rsidP="002E3FCC">
            <w:pPr>
              <w:pStyle w:val="TAH"/>
            </w:pPr>
            <w:r w:rsidRPr="004A3A78">
              <w:t>Verdict</w:t>
            </w:r>
          </w:p>
        </w:tc>
      </w:tr>
      <w:tr w:rsidR="00296E35" w:rsidRPr="004A3A78" w14:paraId="202A16C3" w14:textId="77777777" w:rsidTr="002E3FCC">
        <w:tc>
          <w:tcPr>
            <w:tcW w:w="649" w:type="dxa"/>
            <w:tcBorders>
              <w:top w:val="nil"/>
              <w:left w:val="single" w:sz="4" w:space="0" w:color="auto"/>
              <w:bottom w:val="single" w:sz="4" w:space="0" w:color="auto"/>
              <w:right w:val="single" w:sz="4" w:space="0" w:color="auto"/>
            </w:tcBorders>
          </w:tcPr>
          <w:p w14:paraId="7CB0C27C" w14:textId="77777777" w:rsidR="00296E35" w:rsidRPr="004A3A78"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421FEFE" w14:textId="77777777" w:rsidR="00296E35" w:rsidRPr="004A3A78"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7401823" w14:textId="77777777" w:rsidR="00296E35" w:rsidRPr="004A3A78" w:rsidRDefault="00296E35" w:rsidP="002E3FCC">
            <w:pPr>
              <w:pStyle w:val="TAH"/>
            </w:pPr>
            <w:r w:rsidRPr="004A3A78">
              <w:t>U - S</w:t>
            </w:r>
          </w:p>
        </w:tc>
        <w:tc>
          <w:tcPr>
            <w:tcW w:w="2978" w:type="dxa"/>
            <w:tcBorders>
              <w:top w:val="single" w:sz="4" w:space="0" w:color="auto"/>
              <w:left w:val="single" w:sz="4" w:space="0" w:color="auto"/>
              <w:bottom w:val="single" w:sz="4" w:space="0" w:color="auto"/>
              <w:right w:val="single" w:sz="4" w:space="0" w:color="auto"/>
            </w:tcBorders>
            <w:hideMark/>
          </w:tcPr>
          <w:p w14:paraId="00EAC398" w14:textId="77777777" w:rsidR="00296E35" w:rsidRPr="004A3A78" w:rsidRDefault="00296E35" w:rsidP="002E3FCC">
            <w:pPr>
              <w:pStyle w:val="TAH"/>
            </w:pPr>
            <w:r w:rsidRPr="004A3A78">
              <w:t>Message</w:t>
            </w:r>
          </w:p>
        </w:tc>
        <w:tc>
          <w:tcPr>
            <w:tcW w:w="567" w:type="dxa"/>
            <w:tcBorders>
              <w:top w:val="nil"/>
              <w:left w:val="single" w:sz="4" w:space="0" w:color="auto"/>
              <w:bottom w:val="single" w:sz="4" w:space="0" w:color="auto"/>
              <w:right w:val="single" w:sz="4" w:space="0" w:color="auto"/>
            </w:tcBorders>
          </w:tcPr>
          <w:p w14:paraId="495E5FA2" w14:textId="77777777" w:rsidR="00296E35" w:rsidRPr="004A3A78"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4879348" w14:textId="77777777" w:rsidR="00296E35" w:rsidRPr="004A3A78" w:rsidRDefault="00296E35" w:rsidP="002E3FCC">
            <w:pPr>
              <w:pStyle w:val="TAH"/>
            </w:pPr>
          </w:p>
        </w:tc>
      </w:tr>
      <w:tr w:rsidR="00296E35" w:rsidRPr="004A3A78" w14:paraId="1E94C4BC" w14:textId="77777777" w:rsidTr="002E3FCC">
        <w:tc>
          <w:tcPr>
            <w:tcW w:w="649" w:type="dxa"/>
            <w:tcBorders>
              <w:top w:val="nil"/>
              <w:left w:val="single" w:sz="4" w:space="0" w:color="auto"/>
              <w:bottom w:val="single" w:sz="4" w:space="0" w:color="auto"/>
              <w:right w:val="single" w:sz="4" w:space="0" w:color="auto"/>
            </w:tcBorders>
            <w:hideMark/>
          </w:tcPr>
          <w:p w14:paraId="09B7F602" w14:textId="77777777" w:rsidR="00296E35" w:rsidRPr="004A3A78" w:rsidRDefault="00296E35" w:rsidP="002E3FCC">
            <w:pPr>
              <w:pStyle w:val="TAC"/>
            </w:pPr>
            <w:r w:rsidRPr="004A3A78">
              <w:t>1</w:t>
            </w:r>
          </w:p>
        </w:tc>
        <w:tc>
          <w:tcPr>
            <w:tcW w:w="3970" w:type="dxa"/>
            <w:tcBorders>
              <w:top w:val="nil"/>
              <w:left w:val="single" w:sz="4" w:space="0" w:color="auto"/>
              <w:bottom w:val="single" w:sz="4" w:space="0" w:color="auto"/>
              <w:right w:val="single" w:sz="4" w:space="0" w:color="auto"/>
            </w:tcBorders>
          </w:tcPr>
          <w:p w14:paraId="716562EC" w14:textId="77777777" w:rsidR="00296E35" w:rsidRPr="004A3A78" w:rsidRDefault="00296E35" w:rsidP="002E3FCC">
            <w:pPr>
              <w:pStyle w:val="TAL"/>
            </w:pPr>
            <w:r w:rsidRPr="004A3A78">
              <w:t>Trigger the UE to reset UTC time and location.</w:t>
            </w:r>
          </w:p>
          <w:p w14:paraId="5990DA6A" w14:textId="77777777" w:rsidR="00296E35" w:rsidRPr="004A3A78" w:rsidRDefault="00296E35" w:rsidP="002E3FCC">
            <w:pPr>
              <w:pStyle w:val="TAL"/>
            </w:pPr>
          </w:p>
          <w:p w14:paraId="2517F6E4" w14:textId="77777777" w:rsidR="00296E35" w:rsidRPr="004A3A78" w:rsidRDefault="00296E35" w:rsidP="002E3FCC">
            <w:pPr>
              <w:pStyle w:val="TAL"/>
            </w:pPr>
            <w:r w:rsidRPr="004A3A7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3674F4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4D588D4A"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593122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D039C6C" w14:textId="77777777" w:rsidR="00296E35" w:rsidRPr="004A3A78" w:rsidRDefault="00296E35" w:rsidP="002E3FCC">
            <w:pPr>
              <w:pStyle w:val="TAC"/>
            </w:pPr>
            <w:r w:rsidRPr="004A3A78">
              <w:t>-</w:t>
            </w:r>
          </w:p>
        </w:tc>
      </w:tr>
      <w:tr w:rsidR="00296E35" w:rsidRPr="004A3A78" w14:paraId="7FC0F64F" w14:textId="77777777" w:rsidTr="002E3FCC">
        <w:tc>
          <w:tcPr>
            <w:tcW w:w="649" w:type="dxa"/>
            <w:tcBorders>
              <w:top w:val="nil"/>
              <w:left w:val="single" w:sz="4" w:space="0" w:color="auto"/>
              <w:bottom w:val="single" w:sz="4" w:space="0" w:color="auto"/>
              <w:right w:val="single" w:sz="4" w:space="0" w:color="auto"/>
            </w:tcBorders>
          </w:tcPr>
          <w:p w14:paraId="4C4C308B"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tcPr>
          <w:p w14:paraId="21EF32F1" w14:textId="508D88F9" w:rsidR="00296E35" w:rsidRPr="004A3A78" w:rsidRDefault="00296E35" w:rsidP="002E3FCC">
            <w:pPr>
              <w:pStyle w:val="TAL"/>
              <w:rPr>
                <w:szCs w:val="18"/>
              </w:rPr>
            </w:pPr>
            <w:r w:rsidRPr="004A3A78">
              <w:rPr>
                <w:szCs w:val="18"/>
              </w:rPr>
              <w:t xml:space="preserve">Steps 1a1-3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 xml:space="preserve">are performed to configure location reporting with the non-emergency </w:t>
            </w:r>
            <w:r w:rsidRPr="004A3A78">
              <w:rPr>
                <w:rFonts w:eastAsia="Malgun Gothic"/>
                <w:i/>
              </w:rPr>
              <w:t>minimumIntervalLength</w:t>
            </w:r>
            <w:r w:rsidRPr="004A3A78">
              <w:t xml:space="preserve"> timer set to 25s</w:t>
            </w:r>
            <w:r w:rsidRPr="004A3A78">
              <w:rPr>
                <w:szCs w:val="18"/>
              </w:rPr>
              <w:t>.</w:t>
            </w:r>
          </w:p>
          <w:p w14:paraId="70821759" w14:textId="77777777" w:rsidR="00296E35" w:rsidRPr="004A3A78" w:rsidRDefault="00296E35" w:rsidP="002E3FCC">
            <w:pPr>
              <w:pStyle w:val="TAL"/>
              <w:rPr>
                <w:szCs w:val="18"/>
              </w:rPr>
            </w:pPr>
          </w:p>
          <w:p w14:paraId="49C69C54" w14:textId="77777777" w:rsidR="00296E35" w:rsidRPr="004A3A78" w:rsidRDefault="00296E35" w:rsidP="002E3FCC">
            <w:pPr>
              <w:pStyle w:val="TAL"/>
              <w:rPr>
                <w:rFonts w:eastAsia="Malgun Gothic"/>
              </w:rPr>
            </w:pPr>
            <w:r w:rsidRPr="004A3A78">
              <w:rPr>
                <w:szCs w:val="18"/>
              </w:rPr>
              <w:t xml:space="preserve">NOTE: </w:t>
            </w:r>
            <w:r w:rsidRPr="004A3A7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tcPr>
          <w:p w14:paraId="63682B0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2E480762"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1C5011E5"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tcPr>
          <w:p w14:paraId="46CB491F" w14:textId="77777777" w:rsidR="00296E35" w:rsidRPr="004A3A78" w:rsidRDefault="00296E35" w:rsidP="002E3FCC">
            <w:pPr>
              <w:pStyle w:val="TAC"/>
            </w:pPr>
            <w:r w:rsidRPr="004A3A78">
              <w:t>-</w:t>
            </w:r>
          </w:p>
        </w:tc>
      </w:tr>
      <w:tr w:rsidR="00296E35" w:rsidRPr="004A3A78" w14:paraId="402A65E8" w14:textId="77777777" w:rsidTr="002E3FCC">
        <w:tc>
          <w:tcPr>
            <w:tcW w:w="649" w:type="dxa"/>
            <w:tcBorders>
              <w:top w:val="nil"/>
              <w:left w:val="single" w:sz="4" w:space="0" w:color="auto"/>
              <w:bottom w:val="single" w:sz="4" w:space="0" w:color="auto"/>
              <w:right w:val="single" w:sz="4" w:space="0" w:color="auto"/>
            </w:tcBorders>
            <w:hideMark/>
          </w:tcPr>
          <w:p w14:paraId="28B642EA" w14:textId="77777777" w:rsidR="00296E35" w:rsidRPr="004A3A78" w:rsidRDefault="00296E35" w:rsidP="002E3FCC">
            <w:pPr>
              <w:pStyle w:val="TAC"/>
            </w:pPr>
            <w:r w:rsidRPr="004A3A78">
              <w:t>5</w:t>
            </w:r>
          </w:p>
        </w:tc>
        <w:tc>
          <w:tcPr>
            <w:tcW w:w="3970" w:type="dxa"/>
            <w:tcBorders>
              <w:top w:val="nil"/>
              <w:left w:val="single" w:sz="4" w:space="0" w:color="auto"/>
              <w:bottom w:val="single" w:sz="4" w:space="0" w:color="auto"/>
              <w:right w:val="single" w:sz="4" w:space="0" w:color="auto"/>
            </w:tcBorders>
            <w:hideMark/>
          </w:tcPr>
          <w:p w14:paraId="7331DB8E" w14:textId="77777777" w:rsidR="00296E35" w:rsidRPr="004A3A78" w:rsidRDefault="00296E35" w:rsidP="002E3FCC">
            <w:pPr>
              <w:pStyle w:val="TAL"/>
            </w:pPr>
            <w:r w:rsidRPr="004A3A78">
              <w:t xml:space="preserve">SS starts timer=25 sec (the non-emergency </w:t>
            </w:r>
            <w:r w:rsidRPr="004A3A78">
              <w:rPr>
                <w:rFonts w:eastAsia="Malgun Gothic"/>
                <w:i/>
              </w:rPr>
              <w:t>minimumReportInterval</w:t>
            </w:r>
            <w:r w:rsidRPr="004A3A78">
              <w:t xml:space="preserve"> interval length defined in the SIP MESSAGE sent in step 3 as </w:t>
            </w:r>
            <w:r w:rsidRPr="004A3A78">
              <w:rPr>
                <w:i/>
              </w:rPr>
              <w:t>minimumIntervalLength</w:t>
            </w:r>
            <w:r w:rsidRPr="004A3A78">
              <w:t>).</w:t>
            </w:r>
          </w:p>
        </w:tc>
        <w:tc>
          <w:tcPr>
            <w:tcW w:w="709" w:type="dxa"/>
            <w:tcBorders>
              <w:top w:val="single" w:sz="4" w:space="0" w:color="auto"/>
              <w:left w:val="single" w:sz="4" w:space="0" w:color="auto"/>
              <w:bottom w:val="single" w:sz="4" w:space="0" w:color="auto"/>
              <w:right w:val="single" w:sz="4" w:space="0" w:color="auto"/>
            </w:tcBorders>
            <w:hideMark/>
          </w:tcPr>
          <w:p w14:paraId="5AC0BA8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2EC125F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42DA227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567F4E2" w14:textId="77777777" w:rsidR="00296E35" w:rsidRPr="004A3A78" w:rsidRDefault="00296E35" w:rsidP="002E3FCC">
            <w:pPr>
              <w:pStyle w:val="TAC"/>
            </w:pPr>
            <w:r w:rsidRPr="004A3A78">
              <w:t>-</w:t>
            </w:r>
          </w:p>
        </w:tc>
      </w:tr>
      <w:tr w:rsidR="00296E35" w:rsidRPr="004A3A78" w14:paraId="406DEDF3" w14:textId="77777777" w:rsidTr="002E3FCC">
        <w:tc>
          <w:tcPr>
            <w:tcW w:w="649" w:type="dxa"/>
            <w:tcBorders>
              <w:top w:val="nil"/>
              <w:left w:val="single" w:sz="4" w:space="0" w:color="auto"/>
              <w:bottom w:val="single" w:sz="4" w:space="0" w:color="auto"/>
              <w:right w:val="single" w:sz="4" w:space="0" w:color="auto"/>
            </w:tcBorders>
            <w:hideMark/>
          </w:tcPr>
          <w:p w14:paraId="35944D06" w14:textId="77777777" w:rsidR="00296E35" w:rsidRPr="004A3A78" w:rsidRDefault="00296E35" w:rsidP="002E3FCC">
            <w:pPr>
              <w:pStyle w:val="TAC"/>
              <w:rPr>
                <w:szCs w:val="18"/>
              </w:rPr>
            </w:pPr>
            <w:r w:rsidRPr="004A3A78">
              <w:t>6</w:t>
            </w:r>
          </w:p>
        </w:tc>
        <w:tc>
          <w:tcPr>
            <w:tcW w:w="3970" w:type="dxa"/>
            <w:tcBorders>
              <w:top w:val="nil"/>
              <w:left w:val="single" w:sz="4" w:space="0" w:color="auto"/>
              <w:bottom w:val="single" w:sz="4" w:space="0" w:color="auto"/>
              <w:right w:val="single" w:sz="4" w:space="0" w:color="auto"/>
            </w:tcBorders>
            <w:hideMark/>
          </w:tcPr>
          <w:p w14:paraId="155BAD8F" w14:textId="2365BBAA"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791DFA46"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0E173988"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2C06D1AD"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1CA6A753" w14:textId="77777777" w:rsidR="00296E35" w:rsidRPr="004A3A78" w:rsidRDefault="00296E35" w:rsidP="002E3FCC">
            <w:pPr>
              <w:pStyle w:val="TAC"/>
            </w:pPr>
            <w:r w:rsidRPr="004A3A78">
              <w:t>-</w:t>
            </w:r>
          </w:p>
        </w:tc>
      </w:tr>
      <w:tr w:rsidR="00296E35" w:rsidRPr="004A3A78" w14:paraId="2ECE2979" w14:textId="77777777" w:rsidTr="002E3FCC">
        <w:tc>
          <w:tcPr>
            <w:tcW w:w="649" w:type="dxa"/>
            <w:tcBorders>
              <w:top w:val="nil"/>
              <w:left w:val="single" w:sz="4" w:space="0" w:color="auto"/>
              <w:bottom w:val="single" w:sz="4" w:space="0" w:color="auto"/>
              <w:right w:val="single" w:sz="4" w:space="0" w:color="auto"/>
            </w:tcBorders>
          </w:tcPr>
          <w:p w14:paraId="544E521A" w14:textId="77777777" w:rsidR="00296E35" w:rsidRPr="004A3A78" w:rsidRDefault="00296E35" w:rsidP="002E3FCC">
            <w:pPr>
              <w:pStyle w:val="TAC"/>
            </w:pPr>
            <w:r w:rsidRPr="004A3A78">
              <w:t>7</w:t>
            </w:r>
          </w:p>
        </w:tc>
        <w:tc>
          <w:tcPr>
            <w:tcW w:w="3970" w:type="dxa"/>
            <w:tcBorders>
              <w:top w:val="nil"/>
              <w:left w:val="single" w:sz="4" w:space="0" w:color="auto"/>
              <w:bottom w:val="single" w:sz="4" w:space="0" w:color="auto"/>
              <w:right w:val="single" w:sz="4" w:space="0" w:color="auto"/>
            </w:tcBorders>
            <w:hideMark/>
          </w:tcPr>
          <w:p w14:paraId="5BB08C94" w14:textId="77777777" w:rsidR="00296E35" w:rsidRPr="004A3A78" w:rsidRDefault="00296E35" w:rsidP="002E3FCC">
            <w:pPr>
              <w:pStyle w:val="TAL"/>
            </w:pPr>
            <w:r w:rsidRPr="004A3A78">
              <w:t>Trigger the GNSS simulator</w:t>
            </w:r>
            <w:r w:rsidRPr="004A3A78">
              <w:rPr>
                <w:lang w:eastAsia="zh-CN"/>
              </w:rPr>
              <w:t xml:space="preserve"> to start step 2 of </w:t>
            </w:r>
            <w:r w:rsidRPr="004A3A78">
              <w:t xml:space="preserve">Scenario #4 to </w:t>
            </w:r>
            <w:r w:rsidRPr="004A3A78">
              <w:rPr>
                <w:lang w:eastAsia="zh-CN"/>
              </w:rPr>
              <w:t xml:space="preserve">simulate the UE moving to location #7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hideMark/>
          </w:tcPr>
          <w:p w14:paraId="1F0E018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775C6F6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3029BA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BF5C688" w14:textId="77777777" w:rsidR="00296E35" w:rsidRPr="004A3A78" w:rsidRDefault="00296E35" w:rsidP="002E3FCC">
            <w:pPr>
              <w:pStyle w:val="TAC"/>
            </w:pPr>
            <w:r w:rsidRPr="004A3A78">
              <w:t>-</w:t>
            </w:r>
          </w:p>
        </w:tc>
      </w:tr>
      <w:tr w:rsidR="00296E35" w:rsidRPr="004A3A78" w14:paraId="67430757" w14:textId="77777777" w:rsidTr="002E3FCC">
        <w:tc>
          <w:tcPr>
            <w:tcW w:w="649" w:type="dxa"/>
            <w:tcBorders>
              <w:top w:val="nil"/>
              <w:left w:val="single" w:sz="4" w:space="0" w:color="auto"/>
              <w:bottom w:val="single" w:sz="4" w:space="0" w:color="auto"/>
              <w:right w:val="single" w:sz="4" w:space="0" w:color="auto"/>
            </w:tcBorders>
          </w:tcPr>
          <w:p w14:paraId="3619C72C" w14:textId="77777777" w:rsidR="00296E35" w:rsidRPr="004A3A78" w:rsidRDefault="00296E35" w:rsidP="002E3FCC">
            <w:pPr>
              <w:pStyle w:val="TAC"/>
            </w:pPr>
            <w:r w:rsidRPr="004A3A78">
              <w:t>8</w:t>
            </w:r>
          </w:p>
        </w:tc>
        <w:tc>
          <w:tcPr>
            <w:tcW w:w="3970" w:type="dxa"/>
            <w:tcBorders>
              <w:top w:val="nil"/>
              <w:left w:val="single" w:sz="4" w:space="0" w:color="auto"/>
              <w:bottom w:val="single" w:sz="4" w:space="0" w:color="auto"/>
              <w:right w:val="single" w:sz="4" w:space="0" w:color="auto"/>
            </w:tcBorders>
            <w:hideMark/>
          </w:tcPr>
          <w:p w14:paraId="15FAB003" w14:textId="77777777" w:rsidR="00296E35" w:rsidRPr="004A3A78" w:rsidRDefault="00296E35" w:rsidP="002E3FCC">
            <w:pPr>
              <w:pStyle w:val="TAL"/>
            </w:pPr>
            <w:r w:rsidRPr="004A3A7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hideMark/>
          </w:tcPr>
          <w:p w14:paraId="4D3F3270"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0C7EDA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7987310C"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52717FDC" w14:textId="77777777" w:rsidR="00296E35" w:rsidRPr="004A3A78" w:rsidRDefault="00296E35" w:rsidP="002E3FCC">
            <w:pPr>
              <w:pStyle w:val="TAC"/>
            </w:pPr>
            <w:r w:rsidRPr="004A3A78">
              <w:t>-</w:t>
            </w:r>
          </w:p>
        </w:tc>
      </w:tr>
      <w:tr w:rsidR="00296E35" w:rsidRPr="004A3A78" w14:paraId="2C74D8ED" w14:textId="77777777" w:rsidTr="002E3FCC">
        <w:tc>
          <w:tcPr>
            <w:tcW w:w="649" w:type="dxa"/>
            <w:tcBorders>
              <w:top w:val="nil"/>
              <w:left w:val="single" w:sz="4" w:space="0" w:color="auto"/>
              <w:bottom w:val="single" w:sz="4" w:space="0" w:color="auto"/>
              <w:right w:val="single" w:sz="4" w:space="0" w:color="auto"/>
            </w:tcBorders>
          </w:tcPr>
          <w:p w14:paraId="117D8E71" w14:textId="77777777" w:rsidR="00296E35" w:rsidRPr="004A3A78" w:rsidRDefault="00296E35" w:rsidP="002E3FCC">
            <w:pPr>
              <w:pStyle w:val="TAC"/>
            </w:pPr>
            <w:r w:rsidRPr="004A3A78">
              <w:t>9</w:t>
            </w:r>
          </w:p>
        </w:tc>
        <w:tc>
          <w:tcPr>
            <w:tcW w:w="3970" w:type="dxa"/>
            <w:tcBorders>
              <w:top w:val="nil"/>
              <w:left w:val="single" w:sz="4" w:space="0" w:color="auto"/>
              <w:bottom w:val="single" w:sz="4" w:space="0" w:color="auto"/>
              <w:right w:val="single" w:sz="4" w:space="0" w:color="auto"/>
            </w:tcBorders>
            <w:hideMark/>
          </w:tcPr>
          <w:p w14:paraId="18CE45DE" w14:textId="0D743CC4" w:rsidR="00296E35" w:rsidRPr="004A3A78" w:rsidRDefault="00296E35" w:rsidP="002E3FCC">
            <w:pPr>
              <w:pStyle w:val="TAL"/>
            </w:pPr>
            <w:r w:rsidRPr="004A3A78">
              <w:t xml:space="preserve">Make the SS simulate cell change (same PLMN) as described in TS </w:t>
            </w:r>
            <w:r>
              <w:t>37.579</w:t>
            </w:r>
            <w:r w:rsidRPr="004A3A78">
              <w:t>-1 [2], clause 5.4.9 'MCX communication in E-UTRA / Change of cells' steps 1 and 2. The test sequence below shows only the MCData relevant messages exchanged.</w:t>
            </w:r>
          </w:p>
          <w:p w14:paraId="3C5B0DB2" w14:textId="77777777" w:rsidR="00296E35" w:rsidRPr="004A3A78" w:rsidRDefault="00296E35" w:rsidP="002E3FCC">
            <w:pPr>
              <w:pStyle w:val="TAL"/>
              <w:rPr>
                <w:szCs w:val="18"/>
              </w:rPr>
            </w:pPr>
            <w:r w:rsidRPr="004A3A78">
              <w:t>NOTE: Cell 2 and Cell 1 will be active.</w:t>
            </w:r>
          </w:p>
        </w:tc>
        <w:tc>
          <w:tcPr>
            <w:tcW w:w="709" w:type="dxa"/>
            <w:tcBorders>
              <w:top w:val="single" w:sz="4" w:space="0" w:color="auto"/>
              <w:left w:val="single" w:sz="4" w:space="0" w:color="auto"/>
              <w:bottom w:val="single" w:sz="4" w:space="0" w:color="auto"/>
              <w:right w:val="single" w:sz="4" w:space="0" w:color="auto"/>
            </w:tcBorders>
            <w:hideMark/>
          </w:tcPr>
          <w:p w14:paraId="0C293A6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24B29255"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71A48597"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FA5F355" w14:textId="77777777" w:rsidR="00296E35" w:rsidRPr="004A3A78" w:rsidRDefault="00296E35" w:rsidP="002E3FCC">
            <w:pPr>
              <w:pStyle w:val="TAC"/>
            </w:pPr>
            <w:r w:rsidRPr="004A3A78">
              <w:t>-</w:t>
            </w:r>
          </w:p>
        </w:tc>
      </w:tr>
      <w:tr w:rsidR="00296E35" w:rsidRPr="004A3A78" w14:paraId="2006EA6C" w14:textId="77777777" w:rsidTr="002E3FCC">
        <w:tc>
          <w:tcPr>
            <w:tcW w:w="649" w:type="dxa"/>
            <w:tcBorders>
              <w:top w:val="nil"/>
              <w:left w:val="single" w:sz="4" w:space="0" w:color="auto"/>
              <w:bottom w:val="single" w:sz="4" w:space="0" w:color="auto"/>
              <w:right w:val="single" w:sz="4" w:space="0" w:color="auto"/>
            </w:tcBorders>
          </w:tcPr>
          <w:p w14:paraId="19B2B5CC" w14:textId="77777777" w:rsidR="00296E35" w:rsidRPr="004A3A78" w:rsidRDefault="00296E35" w:rsidP="002E3FCC">
            <w:pPr>
              <w:pStyle w:val="TAC"/>
            </w:pPr>
            <w:r w:rsidRPr="004A3A78">
              <w:t>10</w:t>
            </w:r>
          </w:p>
        </w:tc>
        <w:tc>
          <w:tcPr>
            <w:tcW w:w="3970" w:type="dxa"/>
            <w:tcBorders>
              <w:top w:val="nil"/>
              <w:left w:val="single" w:sz="4" w:space="0" w:color="auto"/>
              <w:bottom w:val="single" w:sz="4" w:space="0" w:color="auto"/>
              <w:right w:val="single" w:sz="4" w:space="0" w:color="auto"/>
            </w:tcBorders>
            <w:hideMark/>
          </w:tcPr>
          <w:p w14:paraId="77F50156" w14:textId="77777777" w:rsidR="00296E35" w:rsidRPr="004A3A78" w:rsidRDefault="00296E35" w:rsidP="002E3FCC">
            <w:pPr>
              <w:pStyle w:val="TAL"/>
            </w:pPr>
            <w:r w:rsidRPr="004A3A78">
              <w:t>Timer=25 sec expires.</w:t>
            </w:r>
          </w:p>
        </w:tc>
        <w:tc>
          <w:tcPr>
            <w:tcW w:w="709" w:type="dxa"/>
            <w:tcBorders>
              <w:top w:val="single" w:sz="4" w:space="0" w:color="auto"/>
              <w:left w:val="single" w:sz="4" w:space="0" w:color="auto"/>
              <w:bottom w:val="single" w:sz="4" w:space="0" w:color="auto"/>
              <w:right w:val="single" w:sz="4" w:space="0" w:color="auto"/>
            </w:tcBorders>
            <w:hideMark/>
          </w:tcPr>
          <w:p w14:paraId="0D41433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1BBC82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29DF9E5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02CA2555" w14:textId="77777777" w:rsidR="00296E35" w:rsidRPr="004A3A78" w:rsidRDefault="00296E35" w:rsidP="002E3FCC">
            <w:pPr>
              <w:pStyle w:val="TAC"/>
            </w:pPr>
            <w:r w:rsidRPr="004A3A78">
              <w:t>-</w:t>
            </w:r>
          </w:p>
        </w:tc>
      </w:tr>
      <w:tr w:rsidR="00296E35" w:rsidRPr="004A3A78" w14:paraId="15DD20BD" w14:textId="77777777" w:rsidTr="002E3FCC">
        <w:tc>
          <w:tcPr>
            <w:tcW w:w="649" w:type="dxa"/>
            <w:tcBorders>
              <w:top w:val="nil"/>
              <w:left w:val="single" w:sz="4" w:space="0" w:color="auto"/>
              <w:bottom w:val="single" w:sz="4" w:space="0" w:color="auto"/>
              <w:right w:val="single" w:sz="4" w:space="0" w:color="auto"/>
            </w:tcBorders>
          </w:tcPr>
          <w:p w14:paraId="445C0216" w14:textId="77777777" w:rsidR="00296E35" w:rsidRPr="004A3A78" w:rsidRDefault="00296E35" w:rsidP="002E3FCC">
            <w:pPr>
              <w:pStyle w:val="TAC"/>
            </w:pPr>
            <w:r w:rsidRPr="004A3A78">
              <w:t>11-13</w:t>
            </w:r>
          </w:p>
        </w:tc>
        <w:tc>
          <w:tcPr>
            <w:tcW w:w="3970" w:type="dxa"/>
            <w:tcBorders>
              <w:top w:val="nil"/>
              <w:left w:val="single" w:sz="4" w:space="0" w:color="auto"/>
              <w:bottom w:val="single" w:sz="4" w:space="0" w:color="auto"/>
              <w:right w:val="single" w:sz="4" w:space="0" w:color="auto"/>
            </w:tcBorders>
          </w:tcPr>
          <w:p w14:paraId="18C8D019" w14:textId="5D0686BE"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tcPr>
          <w:p w14:paraId="6AE41B3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4BF4AF13"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04ED3842" w14:textId="77777777" w:rsidR="00296E35" w:rsidRPr="004A3A78" w:rsidRDefault="00296E35" w:rsidP="002E3FCC">
            <w:pPr>
              <w:pStyle w:val="TAC"/>
            </w:pPr>
            <w:r w:rsidRPr="004A3A78">
              <w:t>1</w:t>
            </w:r>
          </w:p>
        </w:tc>
        <w:tc>
          <w:tcPr>
            <w:tcW w:w="892" w:type="dxa"/>
            <w:tcBorders>
              <w:top w:val="nil"/>
              <w:left w:val="single" w:sz="4" w:space="0" w:color="auto"/>
              <w:bottom w:val="single" w:sz="4" w:space="0" w:color="auto"/>
              <w:right w:val="single" w:sz="4" w:space="0" w:color="auto"/>
            </w:tcBorders>
          </w:tcPr>
          <w:p w14:paraId="1B93F2FA" w14:textId="77777777" w:rsidR="00296E35" w:rsidRPr="004A3A78" w:rsidRDefault="00296E35" w:rsidP="002E3FCC">
            <w:pPr>
              <w:pStyle w:val="TAC"/>
            </w:pPr>
            <w:r w:rsidRPr="004A3A78">
              <w:t>P</w:t>
            </w:r>
          </w:p>
        </w:tc>
      </w:tr>
      <w:tr w:rsidR="00296E35" w:rsidRPr="004A3A78" w14:paraId="522F5E98" w14:textId="77777777" w:rsidTr="002E3FCC">
        <w:tc>
          <w:tcPr>
            <w:tcW w:w="649" w:type="dxa"/>
            <w:tcBorders>
              <w:top w:val="nil"/>
              <w:left w:val="single" w:sz="4" w:space="0" w:color="auto"/>
              <w:bottom w:val="single" w:sz="4" w:space="0" w:color="auto"/>
              <w:right w:val="single" w:sz="4" w:space="0" w:color="auto"/>
            </w:tcBorders>
          </w:tcPr>
          <w:p w14:paraId="5F3DA3D0" w14:textId="77777777" w:rsidR="00296E35" w:rsidRPr="004A3A78" w:rsidRDefault="00296E35" w:rsidP="002E3FCC">
            <w:pPr>
              <w:pStyle w:val="TAC"/>
            </w:pPr>
            <w:r w:rsidRPr="004A3A78">
              <w:t>14-15</w:t>
            </w:r>
          </w:p>
        </w:tc>
        <w:tc>
          <w:tcPr>
            <w:tcW w:w="3970" w:type="dxa"/>
            <w:tcBorders>
              <w:top w:val="nil"/>
              <w:left w:val="single" w:sz="4" w:space="0" w:color="auto"/>
              <w:bottom w:val="single" w:sz="4" w:space="0" w:color="auto"/>
              <w:right w:val="single" w:sz="4" w:space="0" w:color="auto"/>
            </w:tcBorders>
          </w:tcPr>
          <w:p w14:paraId="5AC24265" w14:textId="73948B7C" w:rsidR="00296E35" w:rsidRPr="004A3A78" w:rsidRDefault="00296E35" w:rsidP="002E3FCC">
            <w:pPr>
              <w:pStyle w:val="TAL"/>
              <w:rPr>
                <w:szCs w:val="18"/>
              </w:rPr>
            </w:pPr>
            <w:r w:rsidRPr="004A3A78">
              <w:rPr>
                <w:szCs w:val="18"/>
              </w:rPr>
              <w:t xml:space="preserve">Steps 2-3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are performed to configure location reporting.</w:t>
            </w:r>
          </w:p>
          <w:p w14:paraId="697A02BE" w14:textId="77777777" w:rsidR="00296E35" w:rsidRPr="004A3A78" w:rsidRDefault="00296E35" w:rsidP="002E3FCC">
            <w:pPr>
              <w:pStyle w:val="TAL"/>
              <w:rPr>
                <w:szCs w:val="18"/>
              </w:rPr>
            </w:pPr>
          </w:p>
          <w:p w14:paraId="08C81C00" w14:textId="77777777" w:rsidR="00296E35" w:rsidRPr="004A3A78" w:rsidRDefault="00296E35" w:rsidP="002E3FCC">
            <w:pPr>
              <w:pStyle w:val="TAL"/>
            </w:pPr>
            <w:r w:rsidRPr="004A3A78">
              <w:rPr>
                <w:szCs w:val="18"/>
              </w:rPr>
              <w:t xml:space="preserve">NOTE: </w:t>
            </w:r>
            <w:r w:rsidRPr="004A3A78">
              <w:t xml:space="preserve">The SS sends a location reporting configuration containing the PLMN change trigger criteria, and periodic trigger criteria with </w:t>
            </w:r>
            <w:r w:rsidRPr="004A3A78">
              <w:rPr>
                <w:i/>
              </w:rPr>
              <w:t>PeriodicReport</w:t>
            </w:r>
            <w:r w:rsidRPr="004A3A78">
              <w:t xml:space="preserve"> reporting interval set to 60 sec and the minimum report interval. Provision of cells ECGIs is requested in addition to the Location Information. </w:t>
            </w:r>
            <w:r w:rsidRPr="004A3A78">
              <w:rPr>
                <w:rFonts w:eastAsia="Malgun Gothic"/>
              </w:rPr>
              <w:t xml:space="preserve">The </w:t>
            </w:r>
            <w:r w:rsidRPr="004A3A78">
              <w:rPr>
                <w:i/>
                <w:iCs/>
              </w:rPr>
              <w:t>minimumIntervalLength</w:t>
            </w:r>
            <w:r w:rsidRPr="004A3A78">
              <w:rPr>
                <w:rFonts w:eastAsia="Malgun Gothic"/>
              </w:rPr>
              <w:t xml:space="preserve"> time is set to 10 sec.</w:t>
            </w:r>
          </w:p>
        </w:tc>
        <w:tc>
          <w:tcPr>
            <w:tcW w:w="709" w:type="dxa"/>
            <w:tcBorders>
              <w:top w:val="single" w:sz="4" w:space="0" w:color="auto"/>
              <w:left w:val="single" w:sz="4" w:space="0" w:color="auto"/>
              <w:bottom w:val="single" w:sz="4" w:space="0" w:color="auto"/>
              <w:right w:val="single" w:sz="4" w:space="0" w:color="auto"/>
            </w:tcBorders>
          </w:tcPr>
          <w:p w14:paraId="7FE6F1D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59D85D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5C806C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tcPr>
          <w:p w14:paraId="45E08A88" w14:textId="77777777" w:rsidR="00296E35" w:rsidRPr="004A3A78" w:rsidRDefault="00296E35" w:rsidP="002E3FCC">
            <w:pPr>
              <w:pStyle w:val="TAC"/>
            </w:pPr>
            <w:r w:rsidRPr="004A3A78">
              <w:t>-</w:t>
            </w:r>
          </w:p>
        </w:tc>
      </w:tr>
      <w:tr w:rsidR="00296E35" w:rsidRPr="004A3A78" w14:paraId="143606C3" w14:textId="77777777" w:rsidTr="002E3FCC">
        <w:tc>
          <w:tcPr>
            <w:tcW w:w="649" w:type="dxa"/>
            <w:tcBorders>
              <w:top w:val="nil"/>
              <w:left w:val="single" w:sz="4" w:space="0" w:color="auto"/>
              <w:bottom w:val="single" w:sz="4" w:space="0" w:color="auto"/>
              <w:right w:val="single" w:sz="4" w:space="0" w:color="auto"/>
            </w:tcBorders>
            <w:hideMark/>
          </w:tcPr>
          <w:p w14:paraId="7E4CC93A" w14:textId="77777777" w:rsidR="00296E35" w:rsidRPr="004A3A78" w:rsidRDefault="00296E35" w:rsidP="002E3FCC">
            <w:pPr>
              <w:pStyle w:val="TAC"/>
            </w:pPr>
            <w:r w:rsidRPr="004A3A78">
              <w:t>16</w:t>
            </w:r>
          </w:p>
        </w:tc>
        <w:tc>
          <w:tcPr>
            <w:tcW w:w="3970" w:type="dxa"/>
            <w:tcBorders>
              <w:top w:val="nil"/>
              <w:left w:val="single" w:sz="4" w:space="0" w:color="auto"/>
              <w:bottom w:val="single" w:sz="4" w:space="0" w:color="auto"/>
              <w:right w:val="single" w:sz="4" w:space="0" w:color="auto"/>
            </w:tcBorders>
            <w:hideMark/>
          </w:tcPr>
          <w:p w14:paraId="62D0B85E" w14:textId="77777777" w:rsidR="00296E35" w:rsidRPr="004A3A78" w:rsidRDefault="00296E35" w:rsidP="002E3FCC">
            <w:pPr>
              <w:pStyle w:val="TAL"/>
            </w:pPr>
            <w:r w:rsidRPr="004A3A78">
              <w:t xml:space="preserve">SS starts timer=60 sec (the </w:t>
            </w:r>
            <w:r w:rsidRPr="004A3A78">
              <w:rPr>
                <w:i/>
              </w:rPr>
              <w:t>PeriodicReport</w:t>
            </w:r>
            <w:r w:rsidRPr="004A3A78">
              <w:t xml:space="preserve"> </w:t>
            </w:r>
            <w:r w:rsidRPr="004A3A78">
              <w:rPr>
                <w:szCs w:val="18"/>
              </w:rPr>
              <w:t xml:space="preserve">interval </w:t>
            </w:r>
            <w:r w:rsidRPr="004A3A78">
              <w:t>defined in the SIP MESSAGE sent in step 14).</w:t>
            </w:r>
          </w:p>
          <w:p w14:paraId="7C3DE98D" w14:textId="77777777" w:rsidR="00296E35" w:rsidRPr="004A3A78" w:rsidRDefault="00296E35" w:rsidP="002E3FCC">
            <w:pPr>
              <w:pStyle w:val="TAL"/>
            </w:pPr>
            <w:r w:rsidRPr="004A3A78">
              <w:t>NOTE: The value of 60 sec has been chosen arbitrary however if the behaviour described in steps 18-23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hideMark/>
          </w:tcPr>
          <w:p w14:paraId="6E35CCA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20F8AAB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7EB8E632"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1663F837" w14:textId="77777777" w:rsidR="00296E35" w:rsidRPr="004A3A78" w:rsidRDefault="00296E35" w:rsidP="002E3FCC">
            <w:pPr>
              <w:pStyle w:val="TAC"/>
            </w:pPr>
            <w:r w:rsidRPr="004A3A78">
              <w:t>-</w:t>
            </w:r>
          </w:p>
        </w:tc>
      </w:tr>
      <w:tr w:rsidR="00296E35" w:rsidRPr="004A3A78" w14:paraId="2282E558" w14:textId="77777777" w:rsidTr="002E3FCC">
        <w:tc>
          <w:tcPr>
            <w:tcW w:w="649" w:type="dxa"/>
            <w:tcBorders>
              <w:top w:val="nil"/>
              <w:left w:val="single" w:sz="4" w:space="0" w:color="auto"/>
              <w:bottom w:val="single" w:sz="4" w:space="0" w:color="auto"/>
              <w:right w:val="single" w:sz="4" w:space="0" w:color="auto"/>
            </w:tcBorders>
            <w:hideMark/>
          </w:tcPr>
          <w:p w14:paraId="77AE23D4" w14:textId="77777777" w:rsidR="00296E35" w:rsidRPr="004A3A78" w:rsidRDefault="00296E35" w:rsidP="002E3FCC">
            <w:pPr>
              <w:pStyle w:val="TAC"/>
              <w:rPr>
                <w:szCs w:val="18"/>
              </w:rPr>
            </w:pPr>
            <w:r w:rsidRPr="004A3A78">
              <w:t>17</w:t>
            </w:r>
          </w:p>
        </w:tc>
        <w:tc>
          <w:tcPr>
            <w:tcW w:w="3970" w:type="dxa"/>
            <w:tcBorders>
              <w:top w:val="nil"/>
              <w:left w:val="single" w:sz="4" w:space="0" w:color="auto"/>
              <w:bottom w:val="single" w:sz="4" w:space="0" w:color="auto"/>
              <w:right w:val="single" w:sz="4" w:space="0" w:color="auto"/>
            </w:tcBorders>
            <w:hideMark/>
          </w:tcPr>
          <w:p w14:paraId="6EA176AC" w14:textId="432D412C"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43528BA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50C4B0E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24C283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5539B934" w14:textId="77777777" w:rsidR="00296E35" w:rsidRPr="004A3A78" w:rsidRDefault="00296E35" w:rsidP="002E3FCC">
            <w:pPr>
              <w:pStyle w:val="TAC"/>
            </w:pPr>
            <w:r w:rsidRPr="004A3A78">
              <w:t>-</w:t>
            </w:r>
          </w:p>
        </w:tc>
      </w:tr>
      <w:tr w:rsidR="00296E35" w:rsidRPr="004A3A78" w14:paraId="2F67459C" w14:textId="77777777" w:rsidTr="002E3FCC">
        <w:tc>
          <w:tcPr>
            <w:tcW w:w="649" w:type="dxa"/>
            <w:tcBorders>
              <w:top w:val="nil"/>
              <w:left w:val="single" w:sz="4" w:space="0" w:color="auto"/>
              <w:bottom w:val="single" w:sz="4" w:space="0" w:color="auto"/>
              <w:right w:val="single" w:sz="4" w:space="0" w:color="auto"/>
            </w:tcBorders>
          </w:tcPr>
          <w:p w14:paraId="12A53890" w14:textId="77777777" w:rsidR="00296E35" w:rsidRPr="004A3A78" w:rsidRDefault="00296E35" w:rsidP="002E3FCC">
            <w:pPr>
              <w:pStyle w:val="TAC"/>
            </w:pPr>
            <w:r w:rsidRPr="004A3A78">
              <w:t>18</w:t>
            </w:r>
          </w:p>
        </w:tc>
        <w:tc>
          <w:tcPr>
            <w:tcW w:w="3970" w:type="dxa"/>
            <w:tcBorders>
              <w:top w:val="nil"/>
              <w:left w:val="single" w:sz="4" w:space="0" w:color="auto"/>
              <w:bottom w:val="single" w:sz="4" w:space="0" w:color="auto"/>
              <w:right w:val="single" w:sz="4" w:space="0" w:color="auto"/>
            </w:tcBorders>
            <w:hideMark/>
          </w:tcPr>
          <w:p w14:paraId="6777ACC0" w14:textId="77777777" w:rsidR="00296E35" w:rsidRPr="004A3A78" w:rsidRDefault="00296E35" w:rsidP="002E3FCC">
            <w:pPr>
              <w:pStyle w:val="TAL"/>
            </w:pPr>
            <w:r w:rsidRPr="004A3A78">
              <w:t>Trigger the GNSS simulator</w:t>
            </w:r>
            <w:r w:rsidRPr="004A3A78">
              <w:rPr>
                <w:lang w:eastAsia="zh-CN"/>
              </w:rPr>
              <w:t xml:space="preserve"> to start step 4 of </w:t>
            </w:r>
            <w:r w:rsidRPr="004A3A78">
              <w:t xml:space="preserve">Scenario #4 to </w:t>
            </w:r>
            <w:r w:rsidRPr="004A3A78">
              <w:rPr>
                <w:lang w:eastAsia="zh-CN"/>
              </w:rPr>
              <w:t xml:space="preserve">simulate the UE moving to location #8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hideMark/>
          </w:tcPr>
          <w:p w14:paraId="752B23AE"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1304B39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36695DC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033F5332" w14:textId="77777777" w:rsidR="00296E35" w:rsidRPr="004A3A78" w:rsidRDefault="00296E35" w:rsidP="002E3FCC">
            <w:pPr>
              <w:pStyle w:val="TAC"/>
            </w:pPr>
            <w:r w:rsidRPr="004A3A78">
              <w:t>-</w:t>
            </w:r>
          </w:p>
        </w:tc>
      </w:tr>
      <w:tr w:rsidR="00296E35" w:rsidRPr="004A3A78" w14:paraId="10D9B8AC" w14:textId="77777777" w:rsidTr="002E3FCC">
        <w:tc>
          <w:tcPr>
            <w:tcW w:w="649" w:type="dxa"/>
            <w:tcBorders>
              <w:top w:val="nil"/>
              <w:left w:val="single" w:sz="4" w:space="0" w:color="auto"/>
              <w:bottom w:val="single" w:sz="4" w:space="0" w:color="auto"/>
              <w:right w:val="single" w:sz="4" w:space="0" w:color="auto"/>
            </w:tcBorders>
          </w:tcPr>
          <w:p w14:paraId="27E63E1A" w14:textId="77777777" w:rsidR="00296E35" w:rsidRPr="004A3A78" w:rsidRDefault="00296E35" w:rsidP="002E3FCC">
            <w:pPr>
              <w:pStyle w:val="TAC"/>
            </w:pPr>
            <w:r w:rsidRPr="004A3A78">
              <w:t>19</w:t>
            </w:r>
          </w:p>
        </w:tc>
        <w:tc>
          <w:tcPr>
            <w:tcW w:w="3970" w:type="dxa"/>
            <w:tcBorders>
              <w:top w:val="nil"/>
              <w:left w:val="single" w:sz="4" w:space="0" w:color="auto"/>
              <w:bottom w:val="single" w:sz="4" w:space="0" w:color="auto"/>
              <w:right w:val="single" w:sz="4" w:space="0" w:color="auto"/>
            </w:tcBorders>
            <w:hideMark/>
          </w:tcPr>
          <w:p w14:paraId="46E9406A" w14:textId="77777777" w:rsidR="00296E35" w:rsidRPr="004A3A78" w:rsidRDefault="00296E35" w:rsidP="002E3FCC">
            <w:pPr>
              <w:pStyle w:val="TAL"/>
            </w:pPr>
            <w:r w:rsidRPr="004A3A7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hideMark/>
          </w:tcPr>
          <w:p w14:paraId="7D58FB9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59B8F54C"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27A740D9"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566F8F4F" w14:textId="77777777" w:rsidR="00296E35" w:rsidRPr="004A3A78" w:rsidRDefault="00296E35" w:rsidP="002E3FCC">
            <w:pPr>
              <w:pStyle w:val="TAC"/>
            </w:pPr>
            <w:r w:rsidRPr="004A3A78">
              <w:t>-</w:t>
            </w:r>
          </w:p>
        </w:tc>
      </w:tr>
      <w:tr w:rsidR="00296E35" w:rsidRPr="004A3A78" w14:paraId="1D77DFF1" w14:textId="77777777" w:rsidTr="002E3FCC">
        <w:tc>
          <w:tcPr>
            <w:tcW w:w="649" w:type="dxa"/>
            <w:tcBorders>
              <w:top w:val="nil"/>
              <w:left w:val="single" w:sz="4" w:space="0" w:color="auto"/>
              <w:bottom w:val="single" w:sz="4" w:space="0" w:color="auto"/>
              <w:right w:val="single" w:sz="4" w:space="0" w:color="auto"/>
            </w:tcBorders>
          </w:tcPr>
          <w:p w14:paraId="0B8E5257" w14:textId="77777777" w:rsidR="00296E35" w:rsidRPr="004A3A78" w:rsidRDefault="00296E35" w:rsidP="002E3FCC">
            <w:pPr>
              <w:pStyle w:val="TAC"/>
            </w:pPr>
            <w:r w:rsidRPr="004A3A78">
              <w:t>20</w:t>
            </w:r>
          </w:p>
        </w:tc>
        <w:tc>
          <w:tcPr>
            <w:tcW w:w="3970" w:type="dxa"/>
            <w:tcBorders>
              <w:top w:val="nil"/>
              <w:left w:val="single" w:sz="4" w:space="0" w:color="auto"/>
              <w:bottom w:val="single" w:sz="4" w:space="0" w:color="auto"/>
              <w:right w:val="single" w:sz="4" w:space="0" w:color="auto"/>
            </w:tcBorders>
            <w:hideMark/>
          </w:tcPr>
          <w:p w14:paraId="6DF97B64" w14:textId="7A1D2B1B" w:rsidR="00296E35" w:rsidRPr="004A3A78" w:rsidRDefault="00296E35" w:rsidP="002E3FCC">
            <w:pPr>
              <w:pStyle w:val="TAL"/>
            </w:pPr>
            <w:r w:rsidRPr="004A3A78">
              <w:t xml:space="preserve">Make the SS simulate PLMN change as described in TS </w:t>
            </w:r>
            <w:r>
              <w:t>37.579</w:t>
            </w:r>
            <w:r w:rsidRPr="004A3A78">
              <w:t>-1 [2], clause 5.4.9 'MCX communication in E-UTRA / Change of cells' steps 3 and 4. The test sequence below shows only the MCData relevant messages exchanged.</w:t>
            </w:r>
          </w:p>
          <w:p w14:paraId="16FF967A" w14:textId="77777777" w:rsidR="00296E35" w:rsidRPr="004A3A78" w:rsidRDefault="00296E35" w:rsidP="002E3FCC">
            <w:pPr>
              <w:pStyle w:val="TAL"/>
              <w:rPr>
                <w:szCs w:val="18"/>
              </w:rPr>
            </w:pPr>
            <w:r w:rsidRPr="004A3A78">
              <w:t>NOTE: Cell 4 only will be active.</w:t>
            </w:r>
          </w:p>
        </w:tc>
        <w:tc>
          <w:tcPr>
            <w:tcW w:w="709" w:type="dxa"/>
            <w:tcBorders>
              <w:top w:val="single" w:sz="4" w:space="0" w:color="auto"/>
              <w:left w:val="single" w:sz="4" w:space="0" w:color="auto"/>
              <w:bottom w:val="single" w:sz="4" w:space="0" w:color="auto"/>
              <w:right w:val="single" w:sz="4" w:space="0" w:color="auto"/>
            </w:tcBorders>
            <w:hideMark/>
          </w:tcPr>
          <w:p w14:paraId="663C969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3D69271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060EA01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7A1F4A72" w14:textId="77777777" w:rsidR="00296E35" w:rsidRPr="004A3A78" w:rsidRDefault="00296E35" w:rsidP="002E3FCC">
            <w:pPr>
              <w:pStyle w:val="TAC"/>
            </w:pPr>
            <w:r w:rsidRPr="004A3A78">
              <w:t>-</w:t>
            </w:r>
          </w:p>
        </w:tc>
      </w:tr>
      <w:tr w:rsidR="00296E35" w:rsidRPr="004A3A78" w14:paraId="1FBCD3AE" w14:textId="77777777" w:rsidTr="002E3FCC">
        <w:tc>
          <w:tcPr>
            <w:tcW w:w="649" w:type="dxa"/>
            <w:tcBorders>
              <w:top w:val="nil"/>
              <w:left w:val="single" w:sz="4" w:space="0" w:color="auto"/>
              <w:bottom w:val="single" w:sz="4" w:space="0" w:color="auto"/>
              <w:right w:val="single" w:sz="4" w:space="0" w:color="auto"/>
            </w:tcBorders>
          </w:tcPr>
          <w:p w14:paraId="1AD6E304" w14:textId="77777777" w:rsidR="00296E35" w:rsidRPr="004A3A78" w:rsidRDefault="00296E35" w:rsidP="002E3FCC">
            <w:pPr>
              <w:pStyle w:val="TAC"/>
            </w:pPr>
            <w:r w:rsidRPr="004A3A78">
              <w:t>21-23</w:t>
            </w:r>
          </w:p>
        </w:tc>
        <w:tc>
          <w:tcPr>
            <w:tcW w:w="3970" w:type="dxa"/>
            <w:tcBorders>
              <w:top w:val="nil"/>
              <w:left w:val="single" w:sz="4" w:space="0" w:color="auto"/>
              <w:bottom w:val="single" w:sz="4" w:space="0" w:color="auto"/>
              <w:right w:val="single" w:sz="4" w:space="0" w:color="auto"/>
            </w:tcBorders>
          </w:tcPr>
          <w:p w14:paraId="40CFC85A" w14:textId="7675C637"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PLMN change trigger identification along with the location information report, the current location coordinates as specified in step 14, and the ECGI of cell 4 (the only cell being active at this moment of time)?</w:t>
            </w:r>
          </w:p>
          <w:p w14:paraId="7E45EB80"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latest at the end of step 18.</w:t>
            </w:r>
          </w:p>
        </w:tc>
        <w:tc>
          <w:tcPr>
            <w:tcW w:w="709" w:type="dxa"/>
            <w:tcBorders>
              <w:top w:val="single" w:sz="4" w:space="0" w:color="auto"/>
              <w:left w:val="single" w:sz="4" w:space="0" w:color="auto"/>
              <w:bottom w:val="single" w:sz="4" w:space="0" w:color="auto"/>
              <w:right w:val="single" w:sz="4" w:space="0" w:color="auto"/>
            </w:tcBorders>
          </w:tcPr>
          <w:p w14:paraId="5B68804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530E7B3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6D99A8C5" w14:textId="77777777" w:rsidR="00296E35" w:rsidRPr="004A3A78" w:rsidRDefault="00296E35" w:rsidP="002E3FCC">
            <w:pPr>
              <w:pStyle w:val="TAC"/>
            </w:pPr>
            <w:r w:rsidRPr="004A3A78">
              <w:t>2</w:t>
            </w:r>
          </w:p>
        </w:tc>
        <w:tc>
          <w:tcPr>
            <w:tcW w:w="892" w:type="dxa"/>
            <w:tcBorders>
              <w:top w:val="nil"/>
              <w:left w:val="single" w:sz="4" w:space="0" w:color="auto"/>
              <w:bottom w:val="single" w:sz="4" w:space="0" w:color="auto"/>
              <w:right w:val="single" w:sz="4" w:space="0" w:color="auto"/>
            </w:tcBorders>
          </w:tcPr>
          <w:p w14:paraId="3AEC8BD2" w14:textId="77777777" w:rsidR="00296E35" w:rsidRPr="004A3A78" w:rsidRDefault="00296E35" w:rsidP="002E3FCC">
            <w:pPr>
              <w:pStyle w:val="TAC"/>
            </w:pPr>
            <w:r w:rsidRPr="004A3A78">
              <w:t>P</w:t>
            </w:r>
          </w:p>
        </w:tc>
      </w:tr>
      <w:tr w:rsidR="00296E35" w:rsidRPr="004A3A78" w14:paraId="11241BE8" w14:textId="77777777" w:rsidTr="002E3FCC">
        <w:tc>
          <w:tcPr>
            <w:tcW w:w="649" w:type="dxa"/>
            <w:tcBorders>
              <w:top w:val="nil"/>
              <w:left w:val="single" w:sz="4" w:space="0" w:color="auto"/>
              <w:bottom w:val="single" w:sz="4" w:space="0" w:color="auto"/>
              <w:right w:val="single" w:sz="4" w:space="0" w:color="auto"/>
            </w:tcBorders>
          </w:tcPr>
          <w:p w14:paraId="2A116C44"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hideMark/>
          </w:tcPr>
          <w:p w14:paraId="79732D10" w14:textId="77777777" w:rsidR="00296E35" w:rsidRPr="004A3A78" w:rsidRDefault="00296E35" w:rsidP="002E3FCC">
            <w:pPr>
              <w:pStyle w:val="TAL"/>
            </w:pPr>
            <w:r w:rsidRPr="004A3A78">
              <w:t>SS cancels Timer=60 sec.</w:t>
            </w:r>
          </w:p>
        </w:tc>
        <w:tc>
          <w:tcPr>
            <w:tcW w:w="709" w:type="dxa"/>
            <w:tcBorders>
              <w:top w:val="single" w:sz="4" w:space="0" w:color="auto"/>
              <w:left w:val="single" w:sz="4" w:space="0" w:color="auto"/>
              <w:bottom w:val="single" w:sz="4" w:space="0" w:color="auto"/>
              <w:right w:val="single" w:sz="4" w:space="0" w:color="auto"/>
            </w:tcBorders>
            <w:hideMark/>
          </w:tcPr>
          <w:p w14:paraId="5294C02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2F9BEC5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0BC66F1F"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56A19D80" w14:textId="77777777" w:rsidR="00296E35" w:rsidRPr="004A3A78" w:rsidRDefault="00296E35" w:rsidP="002E3FCC">
            <w:pPr>
              <w:pStyle w:val="TAC"/>
            </w:pPr>
            <w:r w:rsidRPr="004A3A78">
              <w:t>-</w:t>
            </w:r>
          </w:p>
        </w:tc>
      </w:tr>
      <w:tr w:rsidR="00296E35" w:rsidRPr="004A3A78" w14:paraId="5561B0D9" w14:textId="77777777" w:rsidTr="002E3FCC">
        <w:tc>
          <w:tcPr>
            <w:tcW w:w="649" w:type="dxa"/>
            <w:tcBorders>
              <w:top w:val="nil"/>
              <w:left w:val="single" w:sz="4" w:space="0" w:color="auto"/>
              <w:bottom w:val="single" w:sz="4" w:space="0" w:color="auto"/>
              <w:right w:val="single" w:sz="4" w:space="0" w:color="auto"/>
            </w:tcBorders>
          </w:tcPr>
          <w:p w14:paraId="314F560B" w14:textId="77777777" w:rsidR="00296E35" w:rsidRPr="004A3A78" w:rsidRDefault="00296E35" w:rsidP="002E3FCC">
            <w:pPr>
              <w:pStyle w:val="TAC"/>
            </w:pPr>
            <w:r w:rsidRPr="004A3A78">
              <w:t>25</w:t>
            </w:r>
          </w:p>
        </w:tc>
        <w:tc>
          <w:tcPr>
            <w:tcW w:w="3970" w:type="dxa"/>
            <w:tcBorders>
              <w:top w:val="nil"/>
              <w:left w:val="single" w:sz="4" w:space="0" w:color="auto"/>
              <w:bottom w:val="single" w:sz="4" w:space="0" w:color="auto"/>
              <w:right w:val="single" w:sz="4" w:space="0" w:color="auto"/>
            </w:tcBorders>
            <w:hideMark/>
          </w:tcPr>
          <w:p w14:paraId="4BA4B7C4" w14:textId="77777777" w:rsidR="00296E35" w:rsidRPr="004A3A78" w:rsidRDefault="00296E35" w:rsidP="002E3FCC">
            <w:pPr>
              <w:pStyle w:val="TAL"/>
            </w:pPr>
            <w:r w:rsidRPr="004A3A78">
              <w:t>SS starts Timer=60 sec.</w:t>
            </w:r>
          </w:p>
        </w:tc>
        <w:tc>
          <w:tcPr>
            <w:tcW w:w="709" w:type="dxa"/>
            <w:tcBorders>
              <w:top w:val="single" w:sz="4" w:space="0" w:color="auto"/>
              <w:left w:val="single" w:sz="4" w:space="0" w:color="auto"/>
              <w:bottom w:val="single" w:sz="4" w:space="0" w:color="auto"/>
              <w:right w:val="single" w:sz="4" w:space="0" w:color="auto"/>
            </w:tcBorders>
            <w:hideMark/>
          </w:tcPr>
          <w:p w14:paraId="092AB6E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46B716C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78F0C05A"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7103F85" w14:textId="77777777" w:rsidR="00296E35" w:rsidRPr="004A3A78" w:rsidRDefault="00296E35" w:rsidP="002E3FCC">
            <w:pPr>
              <w:pStyle w:val="TAC"/>
            </w:pPr>
            <w:r w:rsidRPr="004A3A78">
              <w:t>-</w:t>
            </w:r>
          </w:p>
        </w:tc>
      </w:tr>
      <w:tr w:rsidR="00296E35" w:rsidRPr="004A3A78" w14:paraId="436BE5D8" w14:textId="77777777" w:rsidTr="002E3FCC">
        <w:tc>
          <w:tcPr>
            <w:tcW w:w="649" w:type="dxa"/>
            <w:tcBorders>
              <w:top w:val="nil"/>
              <w:left w:val="single" w:sz="4" w:space="0" w:color="auto"/>
              <w:bottom w:val="single" w:sz="4" w:space="0" w:color="auto"/>
              <w:right w:val="single" w:sz="4" w:space="0" w:color="auto"/>
            </w:tcBorders>
            <w:hideMark/>
          </w:tcPr>
          <w:p w14:paraId="1FCA6560" w14:textId="77777777" w:rsidR="00296E35" w:rsidRPr="004A3A78" w:rsidRDefault="00296E35" w:rsidP="002E3FCC">
            <w:pPr>
              <w:pStyle w:val="TAC"/>
              <w:rPr>
                <w:szCs w:val="18"/>
              </w:rPr>
            </w:pPr>
            <w:r w:rsidRPr="004A3A78">
              <w:t>26</w:t>
            </w:r>
          </w:p>
        </w:tc>
        <w:tc>
          <w:tcPr>
            <w:tcW w:w="3970" w:type="dxa"/>
            <w:tcBorders>
              <w:top w:val="nil"/>
              <w:left w:val="single" w:sz="4" w:space="0" w:color="auto"/>
              <w:bottom w:val="single" w:sz="4" w:space="0" w:color="auto"/>
              <w:right w:val="single" w:sz="4" w:space="0" w:color="auto"/>
            </w:tcBorders>
            <w:hideMark/>
          </w:tcPr>
          <w:p w14:paraId="329FE6F9" w14:textId="48D0F6F5"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3B6CA2C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51AE126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1E04A5EE"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335E4AE4" w14:textId="77777777" w:rsidR="00296E35" w:rsidRPr="004A3A78" w:rsidRDefault="00296E35" w:rsidP="002E3FCC">
            <w:pPr>
              <w:pStyle w:val="TAC"/>
            </w:pPr>
            <w:r w:rsidRPr="004A3A78">
              <w:t>-</w:t>
            </w:r>
          </w:p>
        </w:tc>
      </w:tr>
      <w:tr w:rsidR="00296E35" w:rsidRPr="004A3A78" w14:paraId="2CCF5027" w14:textId="77777777" w:rsidTr="002E3FCC">
        <w:tc>
          <w:tcPr>
            <w:tcW w:w="649" w:type="dxa"/>
            <w:tcBorders>
              <w:top w:val="nil"/>
              <w:left w:val="single" w:sz="4" w:space="0" w:color="auto"/>
              <w:bottom w:val="single" w:sz="4" w:space="0" w:color="auto"/>
              <w:right w:val="single" w:sz="4" w:space="0" w:color="auto"/>
            </w:tcBorders>
            <w:hideMark/>
          </w:tcPr>
          <w:p w14:paraId="1D5D6138" w14:textId="77777777" w:rsidR="00296E35" w:rsidRPr="004A3A78" w:rsidRDefault="00296E35" w:rsidP="002E3FCC">
            <w:pPr>
              <w:pStyle w:val="TAC"/>
            </w:pPr>
            <w:r w:rsidRPr="004A3A78">
              <w:t>27</w:t>
            </w:r>
          </w:p>
        </w:tc>
        <w:tc>
          <w:tcPr>
            <w:tcW w:w="3970" w:type="dxa"/>
            <w:tcBorders>
              <w:top w:val="nil"/>
              <w:left w:val="single" w:sz="4" w:space="0" w:color="auto"/>
              <w:bottom w:val="single" w:sz="4" w:space="0" w:color="auto"/>
              <w:right w:val="single" w:sz="4" w:space="0" w:color="auto"/>
            </w:tcBorders>
            <w:hideMark/>
          </w:tcPr>
          <w:p w14:paraId="22675B57" w14:textId="77777777" w:rsidR="00296E35" w:rsidRPr="004A3A78" w:rsidRDefault="00296E35" w:rsidP="002E3FCC">
            <w:pPr>
              <w:pStyle w:val="TAL"/>
            </w:pPr>
            <w:r w:rsidRPr="004A3A78">
              <w:t>Timer=60 sec expires</w:t>
            </w:r>
          </w:p>
        </w:tc>
        <w:tc>
          <w:tcPr>
            <w:tcW w:w="709" w:type="dxa"/>
            <w:tcBorders>
              <w:top w:val="single" w:sz="4" w:space="0" w:color="auto"/>
              <w:left w:val="single" w:sz="4" w:space="0" w:color="auto"/>
              <w:bottom w:val="single" w:sz="4" w:space="0" w:color="auto"/>
              <w:right w:val="single" w:sz="4" w:space="0" w:color="auto"/>
            </w:tcBorders>
            <w:hideMark/>
          </w:tcPr>
          <w:p w14:paraId="7227E2B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7F312C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1C7B3558"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3DBA3D52" w14:textId="77777777" w:rsidR="00296E35" w:rsidRPr="004A3A78" w:rsidRDefault="00296E35" w:rsidP="002E3FCC">
            <w:pPr>
              <w:pStyle w:val="TAC"/>
            </w:pPr>
            <w:r w:rsidRPr="004A3A78">
              <w:t>-</w:t>
            </w:r>
          </w:p>
        </w:tc>
      </w:tr>
      <w:tr w:rsidR="00296E35" w:rsidRPr="004A3A78" w14:paraId="27B19E95" w14:textId="77777777" w:rsidTr="002E3FCC">
        <w:tc>
          <w:tcPr>
            <w:tcW w:w="649" w:type="dxa"/>
            <w:tcBorders>
              <w:top w:val="nil"/>
              <w:left w:val="single" w:sz="4" w:space="0" w:color="auto"/>
              <w:bottom w:val="single" w:sz="4" w:space="0" w:color="auto"/>
              <w:right w:val="single" w:sz="4" w:space="0" w:color="auto"/>
            </w:tcBorders>
          </w:tcPr>
          <w:p w14:paraId="2842A815" w14:textId="77777777" w:rsidR="00296E35" w:rsidRPr="004A3A78" w:rsidRDefault="00296E35" w:rsidP="002E3FCC">
            <w:pPr>
              <w:pStyle w:val="TAC"/>
            </w:pPr>
            <w:r w:rsidRPr="004A3A78">
              <w:t>28</w:t>
            </w:r>
          </w:p>
        </w:tc>
        <w:tc>
          <w:tcPr>
            <w:tcW w:w="3970" w:type="dxa"/>
            <w:tcBorders>
              <w:top w:val="nil"/>
              <w:left w:val="single" w:sz="4" w:space="0" w:color="auto"/>
              <w:bottom w:val="single" w:sz="4" w:space="0" w:color="auto"/>
              <w:right w:val="single" w:sz="4" w:space="0" w:color="auto"/>
            </w:tcBorders>
          </w:tcPr>
          <w:p w14:paraId="20370526" w14:textId="51BF5757" w:rsidR="00296E35" w:rsidRPr="004A3A78" w:rsidRDefault="00296E35" w:rsidP="002E3FCC">
            <w:pPr>
              <w:pStyle w:val="TAL"/>
            </w:pPr>
            <w:r w:rsidRPr="004A3A78">
              <w:t xml:space="preserve">Check: Does the UE (MCData Client) correctly perform the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periodic trigger identification along with location information report after the non-emergency minimum interval length expired?</w:t>
            </w:r>
          </w:p>
          <w:p w14:paraId="79CD3C46"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before step 27.</w:t>
            </w:r>
          </w:p>
        </w:tc>
        <w:tc>
          <w:tcPr>
            <w:tcW w:w="709" w:type="dxa"/>
            <w:tcBorders>
              <w:top w:val="single" w:sz="4" w:space="0" w:color="auto"/>
              <w:left w:val="single" w:sz="4" w:space="0" w:color="auto"/>
              <w:bottom w:val="single" w:sz="4" w:space="0" w:color="auto"/>
              <w:right w:val="single" w:sz="4" w:space="0" w:color="auto"/>
            </w:tcBorders>
          </w:tcPr>
          <w:p w14:paraId="518E2F7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56C06AC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2ECE5AF8" w14:textId="77777777" w:rsidR="00296E35" w:rsidRPr="004A3A78" w:rsidRDefault="00296E35" w:rsidP="002E3FCC">
            <w:pPr>
              <w:pStyle w:val="TAC"/>
            </w:pPr>
            <w:r w:rsidRPr="004A3A78">
              <w:t>3</w:t>
            </w:r>
          </w:p>
        </w:tc>
        <w:tc>
          <w:tcPr>
            <w:tcW w:w="892" w:type="dxa"/>
            <w:tcBorders>
              <w:top w:val="nil"/>
              <w:left w:val="single" w:sz="4" w:space="0" w:color="auto"/>
              <w:bottom w:val="single" w:sz="4" w:space="0" w:color="auto"/>
              <w:right w:val="single" w:sz="4" w:space="0" w:color="auto"/>
            </w:tcBorders>
          </w:tcPr>
          <w:p w14:paraId="3D84B8C8" w14:textId="77777777" w:rsidR="00296E35" w:rsidRPr="004A3A78" w:rsidRDefault="00296E35" w:rsidP="002E3FCC">
            <w:pPr>
              <w:pStyle w:val="TAC"/>
            </w:pPr>
            <w:r w:rsidRPr="004A3A78">
              <w:t>P</w:t>
            </w:r>
          </w:p>
        </w:tc>
      </w:tr>
    </w:tbl>
    <w:p w14:paraId="641D905F" w14:textId="77777777" w:rsidR="00296E35" w:rsidRPr="004A3A78" w:rsidRDefault="00296E35" w:rsidP="00296E35"/>
    <w:p w14:paraId="5D3868F9" w14:textId="77777777" w:rsidR="00296E35" w:rsidRPr="004A3A78" w:rsidRDefault="00296E35" w:rsidP="00296E35">
      <w:pPr>
        <w:pStyle w:val="H6"/>
      </w:pPr>
      <w:r w:rsidRPr="004A3A78">
        <w:t>6.5.2.3.3</w:t>
      </w:r>
      <w:r w:rsidRPr="004A3A78">
        <w:tab/>
        <w:t>Specific message contents</w:t>
      </w:r>
    </w:p>
    <w:p w14:paraId="581FF7D7" w14:textId="2842FADA" w:rsidR="00296E35" w:rsidRPr="004A3A78" w:rsidRDefault="00296E35" w:rsidP="00296E35">
      <w:pPr>
        <w:pStyle w:val="TH"/>
      </w:pPr>
      <w:r w:rsidRPr="004A3A78">
        <w:t>Table 6.5.2.3.3-1: SIP MESSAGE from the SS (Step 3, Table 6.5.2.3.2-1;</w:t>
      </w:r>
      <w:r w:rsidRPr="004A3A78">
        <w:br/>
        <w:t xml:space="preserve">step 2, TS </w:t>
      </w:r>
      <w:r>
        <w:t>37.579</w:t>
      </w:r>
      <w:r w:rsidRPr="004A3A7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FDA8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D73D5B6" w14:textId="5094F06B"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49D8B34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CB8617"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E3F40C"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2166C7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14AFD1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4DC7DF2" w14:textId="77777777" w:rsidR="00296E35" w:rsidRPr="004A3A78" w:rsidRDefault="00296E35" w:rsidP="002E3FCC">
            <w:pPr>
              <w:pStyle w:val="TAH"/>
            </w:pPr>
            <w:r w:rsidRPr="004A3A78">
              <w:t>Condition</w:t>
            </w:r>
          </w:p>
        </w:tc>
      </w:tr>
      <w:tr w:rsidR="00296E35" w:rsidRPr="004A3A78" w14:paraId="7C461FB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61DF0B"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B66A55" w14:textId="77777777" w:rsidR="00296E35" w:rsidRPr="004A3A78" w:rsidRDefault="00296E35" w:rsidP="002E3FCC">
            <w:pPr>
              <w:pStyle w:val="TAL"/>
            </w:pPr>
            <w:r w:rsidRPr="004A3A7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231A27B5" w14:textId="77777777" w:rsidR="00296E35" w:rsidRPr="004A3A78" w:rsidRDefault="00296E35" w:rsidP="002E3FCC">
            <w:pPr>
              <w:pStyle w:val="TAL"/>
            </w:pPr>
            <w:r w:rsidRPr="004A3A7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3D7202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DC8779" w14:textId="77777777" w:rsidR="00296E35" w:rsidRPr="004A3A78" w:rsidRDefault="00296E35" w:rsidP="002E3FCC">
            <w:pPr>
              <w:pStyle w:val="TAL"/>
            </w:pPr>
          </w:p>
        </w:tc>
      </w:tr>
      <w:tr w:rsidR="00296E35" w:rsidRPr="004A3A78" w14:paraId="6CCD1CD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3CC6B8"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BA03CB7"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45F0F9"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2F3A7F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767FC" w14:textId="77777777" w:rsidR="00296E35" w:rsidRPr="004A3A78" w:rsidRDefault="00296E35" w:rsidP="002E3FCC">
            <w:pPr>
              <w:pStyle w:val="TAL"/>
            </w:pPr>
          </w:p>
        </w:tc>
      </w:tr>
      <w:tr w:rsidR="00296E35" w:rsidRPr="004A3A78" w14:paraId="4666DF6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84C55"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BF525D4"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36B924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C4124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ED60F" w14:textId="77777777" w:rsidR="00296E35" w:rsidRPr="004A3A78" w:rsidRDefault="00296E35" w:rsidP="002E3FCC">
            <w:pPr>
              <w:pStyle w:val="TAL"/>
            </w:pPr>
          </w:p>
        </w:tc>
      </w:tr>
      <w:tr w:rsidR="00296E35" w:rsidRPr="004A3A78" w14:paraId="5C498F5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947596"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6FE42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911605"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50693D6"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862404D" w14:textId="77777777" w:rsidR="00296E35" w:rsidRPr="004A3A78" w:rsidRDefault="00296E35" w:rsidP="002E3FCC">
            <w:pPr>
              <w:pStyle w:val="TAL"/>
            </w:pPr>
          </w:p>
        </w:tc>
      </w:tr>
      <w:tr w:rsidR="00296E35" w:rsidRPr="004A3A78" w14:paraId="1E11DD2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0D778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58AFCF09" w14:textId="77777777" w:rsidR="00296E35" w:rsidRPr="004A3A78" w:rsidRDefault="00296E35" w:rsidP="002E3FCC">
            <w:pPr>
              <w:pStyle w:val="TAL"/>
            </w:pPr>
            <w:r w:rsidRPr="004A3A78">
              <w:t>Location-info as described in Table 6.5.2.3.3-3</w:t>
            </w:r>
          </w:p>
        </w:tc>
        <w:tc>
          <w:tcPr>
            <w:tcW w:w="2127" w:type="dxa"/>
            <w:tcBorders>
              <w:top w:val="single" w:sz="4" w:space="0" w:color="auto"/>
              <w:left w:val="single" w:sz="4" w:space="0" w:color="auto"/>
              <w:bottom w:val="single" w:sz="4" w:space="0" w:color="auto"/>
              <w:right w:val="single" w:sz="4" w:space="0" w:color="auto"/>
            </w:tcBorders>
          </w:tcPr>
          <w:p w14:paraId="6BA6674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D60F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80342" w14:textId="77777777" w:rsidR="00296E35" w:rsidRPr="004A3A78" w:rsidRDefault="00296E35" w:rsidP="002E3FCC">
            <w:pPr>
              <w:pStyle w:val="TAL"/>
            </w:pPr>
          </w:p>
        </w:tc>
      </w:tr>
    </w:tbl>
    <w:p w14:paraId="2E5D393E" w14:textId="77777777" w:rsidR="00296E35" w:rsidRPr="004A3A78" w:rsidRDefault="00296E35" w:rsidP="00296E35"/>
    <w:p w14:paraId="4969DBD6" w14:textId="77777777" w:rsidR="00296E35" w:rsidRPr="004A3A78" w:rsidRDefault="00296E35" w:rsidP="00296E35">
      <w:pPr>
        <w:pStyle w:val="TH"/>
      </w:pPr>
      <w:r w:rsidRPr="004A3A78">
        <w:t>Table 6.5.2.3.3-2: MCData-Info in SIP MESSAGE (Table 6.5.2.3.3-1,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3E086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237230" w14:textId="0689965B" w:rsidR="00296E35" w:rsidRPr="004A3A78" w:rsidRDefault="00296E35" w:rsidP="002E3FCC">
            <w:pPr>
              <w:pStyle w:val="TAL"/>
              <w:rPr>
                <w:szCs w:val="18"/>
              </w:rPr>
            </w:pPr>
            <w:r w:rsidRPr="004A3A78">
              <w:t xml:space="preserve">Derivation Path: TS </w:t>
            </w:r>
            <w:r>
              <w:t>37.579</w:t>
            </w:r>
            <w:r w:rsidRPr="004A3A78">
              <w:t>-1 [2], Table 5.5.3.2.2-3</w:t>
            </w:r>
          </w:p>
        </w:tc>
      </w:tr>
      <w:tr w:rsidR="00296E35" w:rsidRPr="004A3A78" w14:paraId="721E150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8C794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14B18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BEBEFCC"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55B37D5"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779AE3C" w14:textId="77777777" w:rsidR="00296E35" w:rsidRPr="004A3A78" w:rsidRDefault="00296E35" w:rsidP="002E3FCC">
            <w:pPr>
              <w:pStyle w:val="TAH"/>
            </w:pPr>
            <w:r w:rsidRPr="004A3A78">
              <w:t>Condition</w:t>
            </w:r>
          </w:p>
        </w:tc>
      </w:tr>
      <w:tr w:rsidR="00296E35" w:rsidRPr="004A3A78" w14:paraId="552CF3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1A8B16" w14:textId="77777777" w:rsidR="00296E35" w:rsidRPr="004A3A78" w:rsidRDefault="00296E35" w:rsidP="002E3FCC">
            <w:pPr>
              <w:pStyle w:val="TAL"/>
            </w:pPr>
            <w:r w:rsidRPr="004A3A78">
              <w:t>mcdatainfo</w:t>
            </w:r>
          </w:p>
        </w:tc>
        <w:tc>
          <w:tcPr>
            <w:tcW w:w="2127" w:type="dxa"/>
            <w:tcBorders>
              <w:top w:val="single" w:sz="4" w:space="0" w:color="auto"/>
              <w:left w:val="single" w:sz="4" w:space="0" w:color="auto"/>
              <w:bottom w:val="single" w:sz="4" w:space="0" w:color="auto"/>
              <w:right w:val="single" w:sz="4" w:space="0" w:color="auto"/>
            </w:tcBorders>
          </w:tcPr>
          <w:p w14:paraId="20568C1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49BBB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B3B9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D478D9" w14:textId="77777777" w:rsidR="00296E35" w:rsidRPr="004A3A78" w:rsidRDefault="00296E35" w:rsidP="002E3FCC">
            <w:pPr>
              <w:pStyle w:val="TAL"/>
            </w:pPr>
          </w:p>
        </w:tc>
      </w:tr>
      <w:tr w:rsidR="00296E35" w:rsidRPr="004A3A78" w14:paraId="547743F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92BB12" w14:textId="77777777" w:rsidR="00296E35" w:rsidRPr="004A3A78" w:rsidRDefault="00296E35" w:rsidP="002E3FCC">
            <w:pPr>
              <w:pStyle w:val="TAL"/>
            </w:pPr>
            <w:r w:rsidRPr="004A3A78">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01F7E1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34854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8ED4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E2738A" w14:textId="77777777" w:rsidR="00296E35" w:rsidRPr="004A3A78" w:rsidRDefault="00296E35" w:rsidP="002E3FCC">
            <w:pPr>
              <w:pStyle w:val="TAL"/>
            </w:pPr>
          </w:p>
        </w:tc>
      </w:tr>
      <w:tr w:rsidR="00296E35" w:rsidRPr="004A3A78" w14:paraId="28AF58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76EB23" w14:textId="77777777" w:rsidR="00296E35" w:rsidRPr="004A3A78" w:rsidRDefault="00296E35" w:rsidP="002E3FCC">
            <w:pPr>
              <w:pStyle w:val="TAL"/>
            </w:pPr>
            <w:r w:rsidRPr="004A3A78">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327957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09D40C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CC0B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E1560F" w14:textId="77777777" w:rsidR="00296E35" w:rsidRPr="004A3A78" w:rsidRDefault="00296E35" w:rsidP="002E3FCC">
            <w:pPr>
              <w:pStyle w:val="TAL"/>
            </w:pPr>
          </w:p>
        </w:tc>
      </w:tr>
    </w:tbl>
    <w:p w14:paraId="69DCC1BE" w14:textId="77777777" w:rsidR="00296E35" w:rsidRPr="004A3A78" w:rsidRDefault="00296E35" w:rsidP="00296E35"/>
    <w:p w14:paraId="55018272" w14:textId="77777777" w:rsidR="00296E35" w:rsidRPr="004A3A78" w:rsidRDefault="00296E35" w:rsidP="00296E35">
      <w:pPr>
        <w:pStyle w:val="TH"/>
      </w:pPr>
      <w:r w:rsidRPr="004A3A78">
        <w:t>Table 6.5.2.3.3-3: Location-Info in SIP MESSAGE (Table 6.5.2.3.3-1)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EA51F4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F622E3" w14:textId="7CA2D8C8" w:rsidR="00296E35" w:rsidRPr="004A3A78" w:rsidRDefault="00296E35" w:rsidP="002E3FCC">
            <w:pPr>
              <w:pStyle w:val="TAL"/>
              <w:tabs>
                <w:tab w:val="center" w:pos="4714"/>
              </w:tabs>
              <w:rPr>
                <w:szCs w:val="18"/>
              </w:rPr>
            </w:pPr>
            <w:r w:rsidRPr="004A3A78">
              <w:t xml:space="preserve">Derivation Path: TS </w:t>
            </w:r>
            <w:r>
              <w:t>37.579</w:t>
            </w:r>
            <w:r w:rsidRPr="004A3A78">
              <w:t>-1 [2], Table 5.5.3.4.2-3</w:t>
            </w:r>
          </w:p>
        </w:tc>
      </w:tr>
      <w:tr w:rsidR="00296E35" w:rsidRPr="004A3A78" w14:paraId="5B2834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ADC533"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7330A3"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661DA166"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9C5AB23"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4F431277" w14:textId="77777777" w:rsidR="00296E35" w:rsidRPr="004A3A78" w:rsidRDefault="00296E35" w:rsidP="002E3FCC">
            <w:pPr>
              <w:pStyle w:val="TAH"/>
            </w:pPr>
            <w:r w:rsidRPr="004A3A78">
              <w:t>Condition</w:t>
            </w:r>
          </w:p>
        </w:tc>
      </w:tr>
      <w:tr w:rsidR="00296E35" w:rsidRPr="004A3A78" w14:paraId="7A4931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6A417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775F2D0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4E5BF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2B4C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2D48A9" w14:textId="77777777" w:rsidR="00296E35" w:rsidRPr="004A3A78" w:rsidRDefault="00296E35" w:rsidP="002E3FCC">
            <w:pPr>
              <w:pStyle w:val="TAL"/>
            </w:pPr>
          </w:p>
        </w:tc>
      </w:tr>
      <w:tr w:rsidR="00296E35" w:rsidRPr="004A3A78" w14:paraId="6D4F53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3EE8B"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D13399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96242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F70B7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0DA9B" w14:textId="77777777" w:rsidR="00296E35" w:rsidRPr="004A3A78" w:rsidRDefault="00296E35" w:rsidP="002E3FCC">
            <w:pPr>
              <w:pStyle w:val="TAL"/>
            </w:pPr>
          </w:p>
        </w:tc>
      </w:tr>
      <w:tr w:rsidR="00296E35" w:rsidRPr="004A3A78" w14:paraId="6C48313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429A76"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12C4F3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90E6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DB9D8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381345" w14:textId="77777777" w:rsidR="00296E35" w:rsidRPr="004A3A78" w:rsidRDefault="00296E35" w:rsidP="002E3FCC">
            <w:pPr>
              <w:pStyle w:val="TAL"/>
            </w:pPr>
          </w:p>
        </w:tc>
      </w:tr>
      <w:tr w:rsidR="00296E35" w:rsidRPr="004A3A78" w14:paraId="6E3EAC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958551"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B284906"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386216E"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BD3FE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49F4BC" w14:textId="77777777" w:rsidR="00296E35" w:rsidRPr="004A3A78" w:rsidRDefault="00296E35" w:rsidP="002E3FCC">
            <w:pPr>
              <w:pStyle w:val="TAL"/>
            </w:pPr>
          </w:p>
        </w:tc>
      </w:tr>
      <w:tr w:rsidR="00296E35" w:rsidRPr="004A3A78" w14:paraId="15831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DCE3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8E3602"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ABAAC97"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67BE9B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292B5" w14:textId="77777777" w:rsidR="00296E35" w:rsidRPr="004A3A78" w:rsidRDefault="00296E35" w:rsidP="002E3FCC">
            <w:pPr>
              <w:pStyle w:val="TAL"/>
            </w:pPr>
          </w:p>
        </w:tc>
      </w:tr>
      <w:tr w:rsidR="00296E35" w:rsidRPr="004A3A78" w14:paraId="1541CF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77E9FF"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58C92E" w14:textId="77777777" w:rsidR="00296E35" w:rsidRPr="004A3A78" w:rsidRDefault="00296E35" w:rsidP="002E3FCC">
            <w:pPr>
              <w:pStyle w:val="TAL"/>
            </w:pPr>
            <w:r w:rsidRPr="004A3A78">
              <w:t>"25"</w:t>
            </w:r>
          </w:p>
        </w:tc>
        <w:tc>
          <w:tcPr>
            <w:tcW w:w="2127" w:type="dxa"/>
            <w:tcBorders>
              <w:top w:val="single" w:sz="4" w:space="0" w:color="auto"/>
              <w:left w:val="single" w:sz="4" w:space="0" w:color="auto"/>
              <w:bottom w:val="single" w:sz="4" w:space="0" w:color="auto"/>
              <w:right w:val="single" w:sz="4" w:space="0" w:color="auto"/>
            </w:tcBorders>
            <w:hideMark/>
          </w:tcPr>
          <w:p w14:paraId="792AD8FA"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7BD2E4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47C4F" w14:textId="77777777" w:rsidR="00296E35" w:rsidRPr="004A3A78" w:rsidRDefault="00296E35" w:rsidP="002E3FCC">
            <w:pPr>
              <w:pStyle w:val="TAL"/>
            </w:pPr>
          </w:p>
        </w:tc>
      </w:tr>
      <w:tr w:rsidR="00296E35" w:rsidRPr="004A3A78" w14:paraId="3C8DB8A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BF2B38"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8E9B3A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9EAD6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EC25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22B52F" w14:textId="77777777" w:rsidR="00296E35" w:rsidRPr="004A3A78" w:rsidRDefault="00296E35" w:rsidP="002E3FCC">
            <w:pPr>
              <w:pStyle w:val="TAL"/>
            </w:pPr>
          </w:p>
        </w:tc>
      </w:tr>
      <w:tr w:rsidR="00296E35" w:rsidRPr="004A3A78" w14:paraId="0B053E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F1735A"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0E2FC45"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EF49BDD"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90C3A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3FC8C0" w14:textId="77777777" w:rsidR="00296E35" w:rsidRPr="004A3A78" w:rsidRDefault="00296E35" w:rsidP="002E3FCC">
            <w:pPr>
              <w:pStyle w:val="TAL"/>
            </w:pPr>
          </w:p>
        </w:tc>
      </w:tr>
      <w:tr w:rsidR="00296E35" w:rsidRPr="004A3A78" w14:paraId="303665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495CA1"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737D1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9934EE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345A79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3B18E3" w14:textId="77777777" w:rsidR="00296E35" w:rsidRPr="004A3A78" w:rsidRDefault="00296E35" w:rsidP="002E3FCC">
            <w:pPr>
              <w:pStyle w:val="TAL"/>
            </w:pPr>
          </w:p>
        </w:tc>
      </w:tr>
      <w:tr w:rsidR="00296E35" w:rsidRPr="004A3A78" w14:paraId="73D5F7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DED455"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848C68" w14:textId="77777777" w:rsidR="00296E35" w:rsidRPr="004A3A78" w:rsidRDefault="00296E35" w:rsidP="002E3FCC">
            <w:pPr>
              <w:pStyle w:val="TAL"/>
            </w:pPr>
            <w:r w:rsidRPr="004A3A78">
              <w:t>"30"</w:t>
            </w:r>
          </w:p>
        </w:tc>
        <w:tc>
          <w:tcPr>
            <w:tcW w:w="2127" w:type="dxa"/>
            <w:tcBorders>
              <w:top w:val="single" w:sz="4" w:space="0" w:color="auto"/>
              <w:left w:val="single" w:sz="4" w:space="0" w:color="auto"/>
              <w:bottom w:val="single" w:sz="4" w:space="0" w:color="auto"/>
              <w:right w:val="single" w:sz="4" w:space="0" w:color="auto"/>
            </w:tcBorders>
            <w:hideMark/>
          </w:tcPr>
          <w:p w14:paraId="140B4F38"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10EADE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5C2A78" w14:textId="77777777" w:rsidR="00296E35" w:rsidRPr="004A3A78" w:rsidRDefault="00296E35" w:rsidP="002E3FCC">
            <w:pPr>
              <w:pStyle w:val="TAL"/>
            </w:pPr>
          </w:p>
        </w:tc>
      </w:tr>
      <w:tr w:rsidR="00296E35" w:rsidRPr="004A3A78" w14:paraId="4DC127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826637"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0F9846C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082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D288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84BD0" w14:textId="77777777" w:rsidR="00296E35" w:rsidRPr="004A3A78" w:rsidRDefault="00296E35" w:rsidP="002E3FCC">
            <w:pPr>
              <w:pStyle w:val="TAL"/>
            </w:pPr>
          </w:p>
        </w:tc>
      </w:tr>
      <w:tr w:rsidR="00296E35" w:rsidRPr="004A3A78" w14:paraId="44BDEB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1D06A0" w14:textId="77777777" w:rsidR="00296E35" w:rsidRPr="004A3A78" w:rsidRDefault="00296E35" w:rsidP="002E3FCC">
            <w:pPr>
              <w:pStyle w:val="TAL"/>
            </w:pPr>
            <w:r w:rsidRPr="004A3A7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293E0A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1D0BF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60617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87D332" w14:textId="77777777" w:rsidR="00296E35" w:rsidRPr="004A3A78" w:rsidRDefault="00296E35" w:rsidP="002E3FCC">
            <w:pPr>
              <w:pStyle w:val="TAL"/>
            </w:pPr>
          </w:p>
        </w:tc>
      </w:tr>
      <w:tr w:rsidR="00296E35" w:rsidRPr="004A3A78" w14:paraId="20A196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F2DD4E" w14:textId="77777777" w:rsidR="00296E35" w:rsidRPr="004A3A78" w:rsidRDefault="00296E35" w:rsidP="002E3FCC">
            <w:pPr>
              <w:pStyle w:val="TAL"/>
            </w:pPr>
            <w:r w:rsidRPr="004A3A7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3420E4A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EFF8E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2BF4B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5882E0" w14:textId="77777777" w:rsidR="00296E35" w:rsidRPr="004A3A78" w:rsidRDefault="00296E35" w:rsidP="002E3FCC">
            <w:pPr>
              <w:pStyle w:val="TAL"/>
            </w:pPr>
          </w:p>
        </w:tc>
      </w:tr>
      <w:tr w:rsidR="00296E35" w:rsidRPr="004A3A78" w14:paraId="3826BB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0A3AA5"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D78BC0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6BD274E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387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6DC4E1" w14:textId="77777777" w:rsidR="00296E35" w:rsidRPr="004A3A78" w:rsidRDefault="00296E35" w:rsidP="002E3FCC">
            <w:pPr>
              <w:pStyle w:val="TAL"/>
            </w:pPr>
          </w:p>
        </w:tc>
      </w:tr>
    </w:tbl>
    <w:p w14:paraId="40ECC228" w14:textId="77777777" w:rsidR="00296E35" w:rsidRPr="004A3A78" w:rsidRDefault="00296E35" w:rsidP="00296E35"/>
    <w:p w14:paraId="55E1470E" w14:textId="189FB1A7" w:rsidR="00296E35" w:rsidRPr="004A3A78" w:rsidRDefault="00296E35" w:rsidP="00296E35">
      <w:pPr>
        <w:pStyle w:val="TH"/>
      </w:pPr>
      <w:r w:rsidRPr="004A3A78">
        <w:t>Table 6.5.2.3.3-4: SIP MESSAGE from the UE (Step 12,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61E6E6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6FCBB6" w14:textId="5E60265C"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7B2EB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7C0D6"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EDBE89"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EB38415"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7DEEC34"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E1840D0" w14:textId="77777777" w:rsidR="00296E35" w:rsidRPr="004A3A78" w:rsidRDefault="00296E35" w:rsidP="002E3FCC">
            <w:pPr>
              <w:pStyle w:val="TAH"/>
            </w:pPr>
            <w:r w:rsidRPr="004A3A78">
              <w:t>Condition</w:t>
            </w:r>
          </w:p>
        </w:tc>
      </w:tr>
      <w:tr w:rsidR="00296E35" w:rsidRPr="004A3A78" w14:paraId="703410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BB5947"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295CC0E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60212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57FF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BA8B5" w14:textId="77777777" w:rsidR="00296E35" w:rsidRPr="004A3A78" w:rsidRDefault="00296E35" w:rsidP="002E3FCC">
            <w:pPr>
              <w:pStyle w:val="TAL"/>
            </w:pPr>
          </w:p>
        </w:tc>
      </w:tr>
      <w:tr w:rsidR="00296E35" w:rsidRPr="004A3A78" w14:paraId="09ECE6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69FC2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B5589"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290D3BCB" w14:textId="77777777" w:rsidR="00296E35" w:rsidRPr="004A3A78" w:rsidRDefault="00296E35" w:rsidP="002E3FCC">
            <w:pPr>
              <w:pStyle w:val="TAL"/>
              <w:rPr>
                <w:b/>
              </w:rPr>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BBB98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C7614E" w14:textId="77777777" w:rsidR="00296E35" w:rsidRPr="004A3A78" w:rsidRDefault="00296E35" w:rsidP="002E3FCC">
            <w:pPr>
              <w:pStyle w:val="TAL"/>
            </w:pPr>
          </w:p>
        </w:tc>
      </w:tr>
      <w:tr w:rsidR="00296E35" w:rsidRPr="004A3A78" w14:paraId="5DE04C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4DA538" w14:textId="77777777" w:rsidR="00296E35" w:rsidRPr="004A3A78" w:rsidRDefault="00296E35" w:rsidP="002E3FCC">
            <w:pPr>
              <w:pStyle w:val="TAL"/>
              <w:rPr>
                <w:b/>
                <w:bCs/>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83AB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819BD5" w14:textId="77777777" w:rsidR="00296E35" w:rsidRPr="004A3A78" w:rsidRDefault="00296E35" w:rsidP="002E3FCC">
            <w:pPr>
              <w:pStyle w:val="TAL"/>
              <w:rPr>
                <w:b/>
                <w:bCs/>
              </w:rPr>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843FEEF"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3981EBE" w14:textId="77777777" w:rsidR="00296E35" w:rsidRPr="004A3A78" w:rsidRDefault="00296E35" w:rsidP="002E3FCC">
            <w:pPr>
              <w:pStyle w:val="TAL"/>
            </w:pPr>
          </w:p>
        </w:tc>
      </w:tr>
      <w:tr w:rsidR="00296E35" w:rsidRPr="004A3A78" w14:paraId="5FB73B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D226D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9293F68" w14:textId="77777777" w:rsidR="00296E35" w:rsidRPr="004A3A78" w:rsidRDefault="00296E35" w:rsidP="002E3FCC">
            <w:pPr>
              <w:pStyle w:val="TAL"/>
            </w:pPr>
            <w:r w:rsidRPr="004A3A78">
              <w:t>Location-info as described in Table 6.5.2.3.3-5</w:t>
            </w:r>
          </w:p>
        </w:tc>
        <w:tc>
          <w:tcPr>
            <w:tcW w:w="2127" w:type="dxa"/>
            <w:tcBorders>
              <w:top w:val="single" w:sz="4" w:space="0" w:color="auto"/>
              <w:left w:val="single" w:sz="4" w:space="0" w:color="auto"/>
              <w:bottom w:val="single" w:sz="4" w:space="0" w:color="auto"/>
              <w:right w:val="single" w:sz="4" w:space="0" w:color="auto"/>
            </w:tcBorders>
          </w:tcPr>
          <w:p w14:paraId="5E7233D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3B101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E509D7" w14:textId="77777777" w:rsidR="00296E35" w:rsidRPr="004A3A78" w:rsidRDefault="00296E35" w:rsidP="002E3FCC">
            <w:pPr>
              <w:pStyle w:val="TAL"/>
            </w:pPr>
          </w:p>
        </w:tc>
      </w:tr>
    </w:tbl>
    <w:p w14:paraId="137342EC" w14:textId="77777777" w:rsidR="00296E35" w:rsidRPr="004A3A78" w:rsidRDefault="00296E35" w:rsidP="00296E35"/>
    <w:p w14:paraId="47DB16E6" w14:textId="77777777" w:rsidR="00296E35" w:rsidRPr="004A3A78" w:rsidRDefault="00296E35" w:rsidP="00296E35">
      <w:pPr>
        <w:pStyle w:val="TH"/>
      </w:pPr>
      <w:r w:rsidRPr="004A3A78">
        <w:t>Table 6.5.2.3.3-5: Location-Info in SIP MESSAGE (Table 6.5.2.3.3-4)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1649BF3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B0A541D" w14:textId="573A0C3E" w:rsidR="00296E35" w:rsidRPr="004A3A78" w:rsidRDefault="00296E35" w:rsidP="002E3FCC">
            <w:pPr>
              <w:pStyle w:val="TAL"/>
            </w:pPr>
            <w:r w:rsidRPr="004A3A78">
              <w:t xml:space="preserve">Derivation Path: TS </w:t>
            </w:r>
            <w:r>
              <w:t>37.579</w:t>
            </w:r>
            <w:r w:rsidRPr="004A3A78">
              <w:t>-1 [2], Table 5.5.3.4.1-3</w:t>
            </w:r>
          </w:p>
        </w:tc>
      </w:tr>
      <w:tr w:rsidR="00296E35" w:rsidRPr="004A3A78" w14:paraId="38A469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39834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6E6D5A"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265C367"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506189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5EB22D7" w14:textId="77777777" w:rsidR="00296E35" w:rsidRPr="004A3A78" w:rsidRDefault="00296E35" w:rsidP="002E3FCC">
            <w:pPr>
              <w:pStyle w:val="TAH"/>
            </w:pPr>
            <w:r w:rsidRPr="004A3A78">
              <w:t>Condition</w:t>
            </w:r>
          </w:p>
        </w:tc>
      </w:tr>
      <w:tr w:rsidR="00296E35" w:rsidRPr="004A3A78" w14:paraId="420B2E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7D7836"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67962F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D5A1A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A73EE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64AA9" w14:textId="77777777" w:rsidR="00296E35" w:rsidRPr="004A3A78" w:rsidRDefault="00296E35" w:rsidP="002E3FCC">
            <w:pPr>
              <w:pStyle w:val="TAL"/>
            </w:pPr>
          </w:p>
        </w:tc>
      </w:tr>
      <w:tr w:rsidR="00296E35" w:rsidRPr="004A3A78" w14:paraId="0BE5C8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0B8C3A"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00F68E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3966D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2A89D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7BBA1" w14:textId="77777777" w:rsidR="00296E35" w:rsidRPr="004A3A78" w:rsidRDefault="00296E35" w:rsidP="002E3FCC">
            <w:pPr>
              <w:pStyle w:val="TAL"/>
            </w:pPr>
          </w:p>
        </w:tc>
      </w:tr>
      <w:tr w:rsidR="00296E35" w:rsidRPr="004A3A78" w14:paraId="1D660E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95865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1F2EA92C"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5C1CC27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C518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F7D48" w14:textId="77777777" w:rsidR="00296E35" w:rsidRPr="004A3A78" w:rsidRDefault="00296E35" w:rsidP="002E3FCC">
            <w:pPr>
              <w:pStyle w:val="TAL"/>
            </w:pPr>
          </w:p>
        </w:tc>
      </w:tr>
      <w:tr w:rsidR="00296E35" w:rsidRPr="004A3A78" w14:paraId="77674A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49C197"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B94B3C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12C248F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6EE7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A671C4" w14:textId="77777777" w:rsidR="00296E35" w:rsidRPr="004A3A78" w:rsidRDefault="00296E35" w:rsidP="002E3FCC">
            <w:pPr>
              <w:pStyle w:val="TAL"/>
            </w:pPr>
          </w:p>
        </w:tc>
      </w:tr>
      <w:tr w:rsidR="00296E35" w:rsidRPr="004A3A78" w14:paraId="3801D13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A91DA6"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E34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769E6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7139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62C64" w14:textId="77777777" w:rsidR="00296E35" w:rsidRPr="004A3A78" w:rsidRDefault="00296E35" w:rsidP="002E3FCC">
            <w:pPr>
              <w:pStyle w:val="TAL"/>
            </w:pPr>
          </w:p>
        </w:tc>
      </w:tr>
      <w:tr w:rsidR="00296E35" w:rsidRPr="004A3A78" w14:paraId="53127C2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C32EFA"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2EDEF0F" w14:textId="77777777" w:rsidR="00296E35" w:rsidRPr="004A3A78" w:rsidRDefault="00296E35" w:rsidP="002E3FCC">
            <w:pPr>
              <w:pStyle w:val="TAL"/>
            </w:pPr>
            <w:r w:rsidRPr="004A3A7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6CF8DBCD" w14:textId="0ACCF4D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215410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BB52E" w14:textId="77777777" w:rsidR="00296E35" w:rsidRPr="004A3A78" w:rsidRDefault="00296E35" w:rsidP="002E3FCC">
            <w:pPr>
              <w:pStyle w:val="TAL"/>
            </w:pPr>
          </w:p>
        </w:tc>
      </w:tr>
      <w:tr w:rsidR="00296E35" w:rsidRPr="004A3A78" w14:paraId="4DDF46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2BBB8"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582E80" w14:textId="77777777" w:rsidR="00296E35" w:rsidRPr="004A3A78" w:rsidRDefault="00296E35" w:rsidP="002E3FCC">
            <w:pPr>
              <w:pStyle w:val="TAL"/>
            </w:pPr>
            <w:r w:rsidRPr="004A3A7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11FCC83C" w14:textId="01BB7B60"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99A503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3D3C1" w14:textId="77777777" w:rsidR="00296E35" w:rsidRPr="004A3A78" w:rsidRDefault="00296E35" w:rsidP="002E3FCC">
            <w:pPr>
              <w:pStyle w:val="TAL"/>
            </w:pPr>
          </w:p>
        </w:tc>
      </w:tr>
      <w:tr w:rsidR="00296E35" w:rsidRPr="004A3A78" w14:paraId="4126A5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8FC170"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FC8F3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E6321"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0FDCD7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03E66" w14:textId="77777777" w:rsidR="00296E35" w:rsidRPr="004A3A78" w:rsidRDefault="00296E35" w:rsidP="002E3FCC">
            <w:pPr>
              <w:pStyle w:val="TAL"/>
            </w:pPr>
          </w:p>
        </w:tc>
      </w:tr>
      <w:tr w:rsidR="00296E35" w:rsidRPr="004A3A78" w14:paraId="3EC14C6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E906E"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DE7705F" w14:textId="77777777" w:rsidR="00296E35" w:rsidRPr="004A3A78" w:rsidRDefault="00296E35" w:rsidP="002E3FCC">
            <w:pPr>
              <w:pStyle w:val="TAL"/>
            </w:pPr>
            <w:r w:rsidRPr="004A3A7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32CEF75B" w14:textId="040421B4"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8F43EC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9B854" w14:textId="77777777" w:rsidR="00296E35" w:rsidRPr="004A3A78" w:rsidRDefault="00296E35" w:rsidP="002E3FCC">
            <w:pPr>
              <w:pStyle w:val="TAL"/>
            </w:pPr>
          </w:p>
        </w:tc>
      </w:tr>
      <w:tr w:rsidR="00296E35" w:rsidRPr="004A3A78" w14:paraId="69249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CD5C0"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3C0E16B" w14:textId="77777777" w:rsidR="00296E35" w:rsidRPr="004A3A78" w:rsidRDefault="00296E35" w:rsidP="002E3FCC">
            <w:pPr>
              <w:pStyle w:val="TAL"/>
            </w:pPr>
            <w:r w:rsidRPr="004A3A7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2994A854" w14:textId="2BFA3B02"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70A6BE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DAE232" w14:textId="77777777" w:rsidR="00296E35" w:rsidRPr="004A3A78" w:rsidRDefault="00296E35" w:rsidP="002E3FCC">
            <w:pPr>
              <w:pStyle w:val="TAL"/>
            </w:pPr>
          </w:p>
        </w:tc>
      </w:tr>
    </w:tbl>
    <w:p w14:paraId="3AEDABCB" w14:textId="77777777" w:rsidR="00296E35" w:rsidRPr="004A3A78" w:rsidRDefault="00296E35" w:rsidP="00296E35"/>
    <w:p w14:paraId="4AE4669C" w14:textId="77777777" w:rsidR="00296E35" w:rsidRPr="004A3A78" w:rsidRDefault="00296E35" w:rsidP="00296E35">
      <w:pPr>
        <w:pStyle w:val="TH"/>
      </w:pPr>
      <w:r w:rsidRPr="004A3A78">
        <w:t>Table 6.5.2.3.3-6: SIP MESSAGE from the SS (Step 14, Table 6.5.2.3.2-1)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CC16F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13CAC" w14:textId="28983B43"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707ED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E6D80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F97E1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3684A5A"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52F8FF10"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355DF4A3" w14:textId="77777777" w:rsidR="00296E35" w:rsidRPr="004A3A78" w:rsidRDefault="00296E35" w:rsidP="002E3FCC">
            <w:pPr>
              <w:pStyle w:val="TAH"/>
            </w:pPr>
            <w:r w:rsidRPr="004A3A78">
              <w:t>Condition</w:t>
            </w:r>
          </w:p>
        </w:tc>
      </w:tr>
      <w:tr w:rsidR="00296E35" w:rsidRPr="004A3A78" w14:paraId="2B6B22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7D12C1"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7545519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85277"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6091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A94FE6" w14:textId="77777777" w:rsidR="00296E35" w:rsidRPr="004A3A78" w:rsidRDefault="00296E35" w:rsidP="002E3FCC">
            <w:pPr>
              <w:pStyle w:val="TAL"/>
            </w:pPr>
          </w:p>
        </w:tc>
      </w:tr>
      <w:tr w:rsidR="00296E35" w:rsidRPr="004A3A78" w14:paraId="4A63C52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29339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FAD549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920C4D"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8EEC6B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9D457" w14:textId="77777777" w:rsidR="00296E35" w:rsidRPr="004A3A78" w:rsidRDefault="00296E35" w:rsidP="002E3FCC">
            <w:pPr>
              <w:pStyle w:val="TAL"/>
            </w:pPr>
          </w:p>
        </w:tc>
      </w:tr>
      <w:tr w:rsidR="00296E35" w:rsidRPr="004A3A78" w14:paraId="0207CBD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8E4D51"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E38FD76"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0B60540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4B1A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9FA849" w14:textId="77777777" w:rsidR="00296E35" w:rsidRPr="004A3A78" w:rsidRDefault="00296E35" w:rsidP="002E3FCC">
            <w:pPr>
              <w:pStyle w:val="TAL"/>
            </w:pPr>
          </w:p>
        </w:tc>
      </w:tr>
      <w:tr w:rsidR="00296E35" w:rsidRPr="004A3A78" w14:paraId="5B8713A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23D05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FCA69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10CC2"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AA32074"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F20E1E5" w14:textId="77777777" w:rsidR="00296E35" w:rsidRPr="004A3A78" w:rsidRDefault="00296E35" w:rsidP="002E3FCC">
            <w:pPr>
              <w:pStyle w:val="TAL"/>
            </w:pPr>
          </w:p>
        </w:tc>
      </w:tr>
      <w:tr w:rsidR="00296E35" w:rsidRPr="004A3A78" w14:paraId="3E414D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8094162"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61E3F64" w14:textId="77777777" w:rsidR="00296E35" w:rsidRPr="004A3A78" w:rsidRDefault="00296E35" w:rsidP="002E3FCC">
            <w:pPr>
              <w:pStyle w:val="TAL"/>
            </w:pPr>
            <w:r w:rsidRPr="004A3A78">
              <w:t>Location-info as described in Table 6.5.2.3.3-7</w:t>
            </w:r>
          </w:p>
        </w:tc>
        <w:tc>
          <w:tcPr>
            <w:tcW w:w="2127" w:type="dxa"/>
            <w:tcBorders>
              <w:top w:val="single" w:sz="4" w:space="0" w:color="auto"/>
              <w:left w:val="single" w:sz="4" w:space="0" w:color="auto"/>
              <w:bottom w:val="single" w:sz="4" w:space="0" w:color="auto"/>
              <w:right w:val="single" w:sz="4" w:space="0" w:color="auto"/>
            </w:tcBorders>
          </w:tcPr>
          <w:p w14:paraId="1172C3A9"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C8E62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339755" w14:textId="77777777" w:rsidR="00296E35" w:rsidRPr="004A3A78" w:rsidRDefault="00296E35" w:rsidP="002E3FCC">
            <w:pPr>
              <w:pStyle w:val="TAL"/>
            </w:pPr>
          </w:p>
        </w:tc>
      </w:tr>
    </w:tbl>
    <w:p w14:paraId="6A566F55" w14:textId="77777777" w:rsidR="00296E35" w:rsidRPr="004A3A78" w:rsidRDefault="00296E35" w:rsidP="00296E35"/>
    <w:p w14:paraId="10F9F69C" w14:textId="77777777" w:rsidR="00296E35" w:rsidRPr="004A3A78" w:rsidRDefault="00296E35" w:rsidP="00296E35">
      <w:pPr>
        <w:pStyle w:val="TH"/>
      </w:pPr>
      <w:r w:rsidRPr="004A3A78">
        <w:t>Table 6.5.2.3.3-7: Location-Info in SIP MESSAGE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B310B8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0767345" w14:textId="1B473774" w:rsidR="00296E35" w:rsidRPr="004A3A78" w:rsidRDefault="00296E35" w:rsidP="002E3FCC">
            <w:pPr>
              <w:pStyle w:val="TAL"/>
              <w:rPr>
                <w:szCs w:val="18"/>
              </w:rPr>
            </w:pPr>
            <w:r w:rsidRPr="004A3A78">
              <w:t xml:space="preserve">Derivation Path: TS </w:t>
            </w:r>
            <w:r>
              <w:t>37.579</w:t>
            </w:r>
            <w:r w:rsidRPr="004A3A78">
              <w:t>-1 [2], Table 5.5.3.4.2-3</w:t>
            </w:r>
          </w:p>
        </w:tc>
      </w:tr>
      <w:tr w:rsidR="00296E35" w:rsidRPr="004A3A78" w14:paraId="5FCC66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946F1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75D962"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421684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20A975C8"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0185047" w14:textId="77777777" w:rsidR="00296E35" w:rsidRPr="004A3A78" w:rsidRDefault="00296E35" w:rsidP="002E3FCC">
            <w:pPr>
              <w:pStyle w:val="TAH"/>
            </w:pPr>
            <w:r w:rsidRPr="004A3A78">
              <w:t>Condition</w:t>
            </w:r>
          </w:p>
        </w:tc>
      </w:tr>
      <w:tr w:rsidR="00296E35" w:rsidRPr="004A3A78" w14:paraId="78912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80154A"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FBD9C5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4658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57489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891901" w14:textId="77777777" w:rsidR="00296E35" w:rsidRPr="004A3A78" w:rsidRDefault="00296E35" w:rsidP="002E3FCC">
            <w:pPr>
              <w:pStyle w:val="TAL"/>
            </w:pPr>
          </w:p>
        </w:tc>
      </w:tr>
      <w:tr w:rsidR="00296E35" w:rsidRPr="004A3A78" w14:paraId="385D74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6D610"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425F093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2F06D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A5930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650FB" w14:textId="77777777" w:rsidR="00296E35" w:rsidRPr="004A3A78" w:rsidRDefault="00296E35" w:rsidP="002E3FCC">
            <w:pPr>
              <w:pStyle w:val="TAL"/>
            </w:pPr>
          </w:p>
        </w:tc>
      </w:tr>
      <w:tr w:rsidR="00296E35" w:rsidRPr="004A3A78" w14:paraId="61EDAB0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D6370"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21CC22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509BB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71D38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CDCAE6" w14:textId="77777777" w:rsidR="00296E35" w:rsidRPr="004A3A78" w:rsidRDefault="00296E35" w:rsidP="002E3FCC">
            <w:pPr>
              <w:pStyle w:val="TAL"/>
            </w:pPr>
          </w:p>
        </w:tc>
      </w:tr>
      <w:tr w:rsidR="00296E35" w:rsidRPr="004A3A78" w14:paraId="377CDC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C609D8"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974A46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AD48DF1"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7560DB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5859E0" w14:textId="77777777" w:rsidR="00296E35" w:rsidRPr="004A3A78" w:rsidRDefault="00296E35" w:rsidP="002E3FCC">
            <w:pPr>
              <w:pStyle w:val="TAL"/>
            </w:pPr>
          </w:p>
        </w:tc>
      </w:tr>
      <w:tr w:rsidR="00296E35" w:rsidRPr="004A3A78" w14:paraId="13A07C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113FD2"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CA483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074203B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941AE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D8F0F3" w14:textId="77777777" w:rsidR="00296E35" w:rsidRPr="004A3A78" w:rsidRDefault="00296E35" w:rsidP="002E3FCC">
            <w:pPr>
              <w:pStyle w:val="TAL"/>
            </w:pPr>
          </w:p>
        </w:tc>
      </w:tr>
      <w:tr w:rsidR="00296E35" w:rsidRPr="004A3A78" w14:paraId="79D200A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DE05DA"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6932F9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95CB4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48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C619A0" w14:textId="77777777" w:rsidR="00296E35" w:rsidRPr="004A3A78" w:rsidRDefault="00296E35" w:rsidP="002E3FCC">
            <w:pPr>
              <w:pStyle w:val="TAL"/>
            </w:pPr>
          </w:p>
        </w:tc>
      </w:tr>
      <w:tr w:rsidR="00296E35" w:rsidRPr="004A3A78" w14:paraId="3792C3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6F749D"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6D9673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4D590A42"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EB74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CFC3AE" w14:textId="77777777" w:rsidR="00296E35" w:rsidRPr="004A3A78" w:rsidRDefault="00296E35" w:rsidP="002E3FCC">
            <w:pPr>
              <w:pStyle w:val="TAL"/>
            </w:pPr>
          </w:p>
        </w:tc>
      </w:tr>
      <w:tr w:rsidR="00296E35" w:rsidRPr="004A3A78" w14:paraId="368DBC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0F96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4DC4F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D89B63C"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720DD5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8E9C9" w14:textId="77777777" w:rsidR="00296E35" w:rsidRPr="004A3A78" w:rsidRDefault="00296E35" w:rsidP="002E3FCC">
            <w:pPr>
              <w:pStyle w:val="TAL"/>
            </w:pPr>
          </w:p>
        </w:tc>
      </w:tr>
      <w:tr w:rsidR="00296E35" w:rsidRPr="004A3A78" w14:paraId="196B4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7CDE16"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60DA38" w14:textId="77777777" w:rsidR="00296E35" w:rsidRPr="004A3A78" w:rsidRDefault="00296E35" w:rsidP="002E3FCC">
            <w:pPr>
              <w:pStyle w:val="TAL"/>
            </w:pPr>
            <w:r w:rsidRPr="004A3A78">
              <w:t>"70"</w:t>
            </w:r>
          </w:p>
        </w:tc>
        <w:tc>
          <w:tcPr>
            <w:tcW w:w="2127" w:type="dxa"/>
            <w:tcBorders>
              <w:top w:val="single" w:sz="4" w:space="0" w:color="auto"/>
              <w:left w:val="single" w:sz="4" w:space="0" w:color="auto"/>
              <w:bottom w:val="single" w:sz="4" w:space="0" w:color="auto"/>
              <w:right w:val="single" w:sz="4" w:space="0" w:color="auto"/>
            </w:tcBorders>
            <w:hideMark/>
          </w:tcPr>
          <w:p w14:paraId="31A0634C" w14:textId="77777777" w:rsidR="00296E35" w:rsidRPr="004A3A78" w:rsidRDefault="00296E35" w:rsidP="002E3FCC">
            <w:pPr>
              <w:pStyle w:val="TAL"/>
            </w:pPr>
            <w:r w:rsidRPr="004A3A7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710E22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12F95" w14:textId="77777777" w:rsidR="00296E35" w:rsidRPr="004A3A78" w:rsidRDefault="00296E35" w:rsidP="002E3FCC">
            <w:pPr>
              <w:pStyle w:val="TAL"/>
            </w:pPr>
          </w:p>
        </w:tc>
      </w:tr>
      <w:tr w:rsidR="00296E35" w:rsidRPr="004A3A78" w14:paraId="7BC041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C4FA79"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19C9CA8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6A627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508AD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EBD7BD" w14:textId="77777777" w:rsidR="00296E35" w:rsidRPr="004A3A78" w:rsidRDefault="00296E35" w:rsidP="002E3FCC">
            <w:pPr>
              <w:pStyle w:val="TAL"/>
            </w:pPr>
          </w:p>
        </w:tc>
      </w:tr>
      <w:tr w:rsidR="00296E35" w:rsidRPr="004A3A78" w14:paraId="754E43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9AC34E0" w14:textId="77777777" w:rsidR="00296E35" w:rsidRPr="004A3A78" w:rsidRDefault="00296E35" w:rsidP="002E3FCC">
            <w:pPr>
              <w:pStyle w:val="TAL"/>
            </w:pPr>
            <w:r w:rsidRPr="004A3A7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7E752AA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F201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3A7F9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3C9C8B" w14:textId="77777777" w:rsidR="00296E35" w:rsidRPr="004A3A78" w:rsidRDefault="00296E35" w:rsidP="002E3FCC">
            <w:pPr>
              <w:pStyle w:val="TAL"/>
            </w:pPr>
          </w:p>
        </w:tc>
      </w:tr>
      <w:tr w:rsidR="00296E35" w:rsidRPr="004A3A78" w14:paraId="3722A2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742EE0" w14:textId="77777777" w:rsidR="00296E35" w:rsidRPr="004A3A78" w:rsidRDefault="00296E35" w:rsidP="002E3FCC">
            <w:pPr>
              <w:pStyle w:val="TAL"/>
            </w:pPr>
            <w:r w:rsidRPr="004A3A7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4237284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1040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871DC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8E4CBC" w14:textId="77777777" w:rsidR="00296E35" w:rsidRPr="004A3A78" w:rsidRDefault="00296E35" w:rsidP="002E3FCC">
            <w:pPr>
              <w:pStyle w:val="TAL"/>
            </w:pPr>
          </w:p>
        </w:tc>
      </w:tr>
      <w:tr w:rsidR="00296E35" w:rsidRPr="004A3A78" w14:paraId="4849CD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B8AA21"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38523"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5F75EB0"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871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44937" w14:textId="77777777" w:rsidR="00296E35" w:rsidRPr="004A3A78" w:rsidRDefault="00296E35" w:rsidP="002E3FCC">
            <w:pPr>
              <w:pStyle w:val="TAL"/>
            </w:pPr>
          </w:p>
        </w:tc>
      </w:tr>
      <w:tr w:rsidR="00296E35" w:rsidRPr="004A3A78" w14:paraId="091AA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FA132" w14:textId="77777777" w:rsidR="00296E35" w:rsidRPr="004A3A78" w:rsidRDefault="00296E35" w:rsidP="002E3FCC">
            <w:pPr>
              <w:pStyle w:val="TAL"/>
            </w:pPr>
            <w:r w:rsidRPr="004A3A7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1F87EFE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0B4A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3A066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14A56A" w14:textId="77777777" w:rsidR="00296E35" w:rsidRPr="004A3A78" w:rsidRDefault="00296E35" w:rsidP="002E3FCC">
            <w:pPr>
              <w:pStyle w:val="TAL"/>
            </w:pPr>
          </w:p>
        </w:tc>
      </w:tr>
      <w:tr w:rsidR="00296E35" w:rsidRPr="004A3A78" w14:paraId="5E382C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19636" w14:textId="77777777" w:rsidR="00296E35" w:rsidRPr="004A3A78" w:rsidRDefault="00296E35" w:rsidP="002E3FCC">
            <w:pPr>
              <w:pStyle w:val="TAL"/>
            </w:pPr>
            <w:r w:rsidRPr="004A3A7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1B0C86B0" w14:textId="77777777" w:rsidR="00296E35" w:rsidRPr="004A3A78" w:rsidRDefault="00296E35" w:rsidP="002E3FCC">
            <w:pPr>
              <w:pStyle w:val="TAL"/>
            </w:pPr>
            <w:r w:rsidRPr="004A3A78">
              <w:t>"60"</w:t>
            </w:r>
          </w:p>
        </w:tc>
        <w:tc>
          <w:tcPr>
            <w:tcW w:w="2127" w:type="dxa"/>
            <w:tcBorders>
              <w:top w:val="single" w:sz="4" w:space="0" w:color="auto"/>
              <w:left w:val="single" w:sz="4" w:space="0" w:color="auto"/>
              <w:bottom w:val="single" w:sz="4" w:space="0" w:color="auto"/>
              <w:right w:val="single" w:sz="4" w:space="0" w:color="auto"/>
            </w:tcBorders>
            <w:hideMark/>
          </w:tcPr>
          <w:p w14:paraId="4A97C516" w14:textId="77777777" w:rsidR="00296E35" w:rsidRPr="004A3A78" w:rsidRDefault="00296E35" w:rsidP="002E3FCC">
            <w:pPr>
              <w:pStyle w:val="TAL"/>
            </w:pPr>
            <w:r w:rsidRPr="004A3A7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3B70AAD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6EFBE" w14:textId="77777777" w:rsidR="00296E35" w:rsidRPr="004A3A78" w:rsidRDefault="00296E35" w:rsidP="002E3FCC">
            <w:pPr>
              <w:pStyle w:val="TAL"/>
            </w:pPr>
          </w:p>
        </w:tc>
      </w:tr>
      <w:tr w:rsidR="00296E35" w:rsidRPr="004A3A78" w14:paraId="53951BA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141565" w14:textId="77777777" w:rsidR="00296E35" w:rsidRPr="004A3A78" w:rsidRDefault="00296E35" w:rsidP="002E3FCC">
            <w:pPr>
              <w:pStyle w:val="TAL"/>
            </w:pPr>
            <w:r w:rsidRPr="004A3A7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19858A6D"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331C3D0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5F2A8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EFAB8E" w14:textId="77777777" w:rsidR="00296E35" w:rsidRPr="004A3A78" w:rsidRDefault="00296E35" w:rsidP="002E3FCC">
            <w:pPr>
              <w:pStyle w:val="TAL"/>
            </w:pPr>
          </w:p>
        </w:tc>
      </w:tr>
    </w:tbl>
    <w:p w14:paraId="1A5206C5" w14:textId="77777777" w:rsidR="00296E35" w:rsidRPr="004A3A78" w:rsidRDefault="00296E35" w:rsidP="00296E35"/>
    <w:p w14:paraId="57DA8324" w14:textId="74FD0053" w:rsidR="00296E35" w:rsidRPr="004A3A78" w:rsidRDefault="00296E35" w:rsidP="00296E35">
      <w:pPr>
        <w:pStyle w:val="TH"/>
      </w:pPr>
      <w:r w:rsidRPr="004A3A78">
        <w:t>Table 6.5.2.3.3-8: SIP MESSAGE from the UE (Step 22,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FBCB08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E5D22B" w14:textId="5C21B5E0"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DCD8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CC52D9"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93570D"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787F704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C0241FB"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DAA2868" w14:textId="77777777" w:rsidR="00296E35" w:rsidRPr="004A3A78" w:rsidRDefault="00296E35" w:rsidP="002E3FCC">
            <w:pPr>
              <w:pStyle w:val="TAH"/>
            </w:pPr>
            <w:r w:rsidRPr="004A3A78">
              <w:t>Condition</w:t>
            </w:r>
          </w:p>
        </w:tc>
      </w:tr>
      <w:tr w:rsidR="00296E35" w:rsidRPr="004A3A78" w14:paraId="2EB967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7135D8"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442B86D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E1E5F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3FF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DE06D8" w14:textId="77777777" w:rsidR="00296E35" w:rsidRPr="004A3A78" w:rsidRDefault="00296E35" w:rsidP="002E3FCC">
            <w:pPr>
              <w:pStyle w:val="TAL"/>
            </w:pPr>
          </w:p>
        </w:tc>
      </w:tr>
      <w:tr w:rsidR="00296E35" w:rsidRPr="004A3A78" w14:paraId="48E8B7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9B37515"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49F56D0"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FD2152C"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98307E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D24D35" w14:textId="77777777" w:rsidR="00296E35" w:rsidRPr="004A3A78" w:rsidRDefault="00296E35" w:rsidP="002E3FCC">
            <w:pPr>
              <w:pStyle w:val="TAL"/>
            </w:pPr>
          </w:p>
        </w:tc>
      </w:tr>
      <w:tr w:rsidR="00296E35" w:rsidRPr="004A3A78" w14:paraId="24BB94A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D4B41F"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0EBE16"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F2E01"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2B4B84D"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A0F36F1" w14:textId="77777777" w:rsidR="00296E35" w:rsidRPr="004A3A78" w:rsidRDefault="00296E35" w:rsidP="002E3FCC">
            <w:pPr>
              <w:pStyle w:val="TAL"/>
            </w:pPr>
          </w:p>
        </w:tc>
      </w:tr>
      <w:tr w:rsidR="00296E35" w:rsidRPr="004A3A78" w14:paraId="29AA5D7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42304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543897C" w14:textId="77777777" w:rsidR="00296E35" w:rsidRPr="004A3A78" w:rsidRDefault="00296E35" w:rsidP="002E3FCC">
            <w:pPr>
              <w:pStyle w:val="TAL"/>
            </w:pPr>
            <w:r w:rsidRPr="004A3A78">
              <w:t>Location-info as described in Table 6.5.2.3.3-9</w:t>
            </w:r>
          </w:p>
        </w:tc>
        <w:tc>
          <w:tcPr>
            <w:tcW w:w="2127" w:type="dxa"/>
            <w:tcBorders>
              <w:top w:val="single" w:sz="4" w:space="0" w:color="auto"/>
              <w:left w:val="single" w:sz="4" w:space="0" w:color="auto"/>
              <w:bottom w:val="single" w:sz="4" w:space="0" w:color="auto"/>
              <w:right w:val="single" w:sz="4" w:space="0" w:color="auto"/>
            </w:tcBorders>
          </w:tcPr>
          <w:p w14:paraId="4AFE248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C17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B41585" w14:textId="77777777" w:rsidR="00296E35" w:rsidRPr="004A3A78" w:rsidRDefault="00296E35" w:rsidP="002E3FCC">
            <w:pPr>
              <w:pStyle w:val="TAL"/>
            </w:pPr>
          </w:p>
        </w:tc>
      </w:tr>
    </w:tbl>
    <w:p w14:paraId="07D08962" w14:textId="77777777" w:rsidR="00296E35" w:rsidRPr="004A3A78" w:rsidRDefault="00296E35" w:rsidP="00296E35"/>
    <w:p w14:paraId="66331E56" w14:textId="77777777" w:rsidR="00296E35" w:rsidRPr="004A3A78" w:rsidRDefault="00296E35" w:rsidP="00296E35">
      <w:pPr>
        <w:pStyle w:val="TH"/>
      </w:pPr>
      <w:r w:rsidRPr="004A3A78">
        <w:t>Table 6.5.2.3.3-9: Location-Info in SIP MESSAGE (Table 6.5.2.3.3-8)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3C002C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1FA9C0" w14:textId="24EE9481"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59CF27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37E9A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0AB50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9D0C5B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93C9E1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58AD30C" w14:textId="77777777" w:rsidR="00296E35" w:rsidRPr="004A3A78" w:rsidRDefault="00296E35" w:rsidP="002E3FCC">
            <w:pPr>
              <w:pStyle w:val="TAH"/>
            </w:pPr>
            <w:r w:rsidRPr="004A3A78">
              <w:t>Condition</w:t>
            </w:r>
          </w:p>
        </w:tc>
      </w:tr>
      <w:tr w:rsidR="00296E35" w:rsidRPr="004A3A78" w14:paraId="51BC04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28B060"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303580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54AF7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CB8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49244" w14:textId="77777777" w:rsidR="00296E35" w:rsidRPr="004A3A78" w:rsidRDefault="00296E35" w:rsidP="002E3FCC">
            <w:pPr>
              <w:pStyle w:val="TAL"/>
            </w:pPr>
          </w:p>
        </w:tc>
      </w:tr>
      <w:tr w:rsidR="00296E35" w:rsidRPr="004A3A78" w14:paraId="7FD518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8A5B7"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27CA324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F87F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31CF9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F5629E" w14:textId="77777777" w:rsidR="00296E35" w:rsidRPr="004A3A78" w:rsidRDefault="00296E35" w:rsidP="002E3FCC">
            <w:pPr>
              <w:pStyle w:val="TAL"/>
            </w:pPr>
          </w:p>
        </w:tc>
      </w:tr>
      <w:tr w:rsidR="00296E35" w:rsidRPr="004A3A78" w14:paraId="5BF75D6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29E1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AB0C4FB"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2A81A32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5D04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FD410" w14:textId="77777777" w:rsidR="00296E35" w:rsidRPr="004A3A78" w:rsidRDefault="00296E35" w:rsidP="002E3FCC">
            <w:pPr>
              <w:pStyle w:val="TAL"/>
            </w:pPr>
          </w:p>
        </w:tc>
      </w:tr>
      <w:tr w:rsidR="00296E35" w:rsidRPr="004A3A78" w14:paraId="776E43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C802ED"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3252042"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253358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38722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8110CC" w14:textId="77777777" w:rsidR="00296E35" w:rsidRPr="004A3A78" w:rsidRDefault="00296E35" w:rsidP="002E3FCC">
            <w:pPr>
              <w:pStyle w:val="TAL"/>
            </w:pPr>
          </w:p>
        </w:tc>
      </w:tr>
      <w:tr w:rsidR="00296E35" w:rsidRPr="004A3A78" w14:paraId="2625C3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2F5D3D"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018DE1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0C74D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EB32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19D20" w14:textId="77777777" w:rsidR="00296E35" w:rsidRPr="004A3A78" w:rsidRDefault="00296E35" w:rsidP="002E3FCC">
            <w:pPr>
              <w:pStyle w:val="TAL"/>
            </w:pPr>
          </w:p>
        </w:tc>
      </w:tr>
      <w:tr w:rsidR="00296E35" w:rsidRPr="004A3A78" w14:paraId="23A04CA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C1F8F4"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97860E9"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7A2AB44A" w14:textId="49E124F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53537F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4C853D" w14:textId="77777777" w:rsidR="00296E35" w:rsidRPr="004A3A78" w:rsidRDefault="00296E35" w:rsidP="002E3FCC">
            <w:pPr>
              <w:pStyle w:val="TAL"/>
            </w:pPr>
          </w:p>
        </w:tc>
      </w:tr>
      <w:tr w:rsidR="00296E35" w:rsidRPr="004A3A78" w14:paraId="0A277A7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AA68AE"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3F7EC143"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CC91050" w14:textId="7F51F00B"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4883B94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66FDE9" w14:textId="77777777" w:rsidR="00296E35" w:rsidRPr="004A3A78" w:rsidRDefault="00296E35" w:rsidP="002E3FCC">
            <w:pPr>
              <w:pStyle w:val="TAL"/>
            </w:pPr>
          </w:p>
        </w:tc>
      </w:tr>
      <w:tr w:rsidR="00296E35" w:rsidRPr="004A3A78" w14:paraId="561786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91B7CB"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1C44AE1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D6B023"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42FE46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A0FA8" w14:textId="77777777" w:rsidR="00296E35" w:rsidRPr="004A3A78" w:rsidRDefault="00296E35" w:rsidP="002E3FCC">
            <w:pPr>
              <w:pStyle w:val="TAL"/>
            </w:pPr>
          </w:p>
        </w:tc>
      </w:tr>
      <w:tr w:rsidR="00296E35" w:rsidRPr="004A3A78" w14:paraId="4DAF7B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829C8C"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0BC95E8"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DCFA019" w14:textId="2082006F"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313DCF7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D407B" w14:textId="77777777" w:rsidR="00296E35" w:rsidRPr="004A3A78" w:rsidRDefault="00296E35" w:rsidP="002E3FCC">
            <w:pPr>
              <w:pStyle w:val="TAL"/>
            </w:pPr>
          </w:p>
        </w:tc>
      </w:tr>
      <w:tr w:rsidR="00296E35" w:rsidRPr="004A3A78" w14:paraId="7D2962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18853E"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7BC7570"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03F22255" w14:textId="510D39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B1BC5C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7F7E9E" w14:textId="77777777" w:rsidR="00296E35" w:rsidRPr="004A3A78" w:rsidRDefault="00296E35" w:rsidP="002E3FCC">
            <w:pPr>
              <w:pStyle w:val="TAL"/>
            </w:pPr>
          </w:p>
        </w:tc>
      </w:tr>
    </w:tbl>
    <w:p w14:paraId="37A40AF5" w14:textId="77777777" w:rsidR="00296E35" w:rsidRPr="004A3A78" w:rsidRDefault="00296E35" w:rsidP="00296E35"/>
    <w:p w14:paraId="2B451852" w14:textId="38B7FC62" w:rsidR="00296E35" w:rsidRPr="004A3A78" w:rsidRDefault="00296E35" w:rsidP="00296E35">
      <w:pPr>
        <w:pStyle w:val="TH"/>
      </w:pPr>
      <w:r w:rsidRPr="004A3A78">
        <w:t>Table 6.5.2.3.3-10: SIP MESSAGE from the UE (Step 28,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0F7C832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C2C7ED" w14:textId="6C48BDF8"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2C1839F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C1120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DDE86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72A2219"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66AC8A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9A0E258" w14:textId="77777777" w:rsidR="00296E35" w:rsidRPr="004A3A78" w:rsidRDefault="00296E35" w:rsidP="002E3FCC">
            <w:pPr>
              <w:pStyle w:val="TAH"/>
            </w:pPr>
            <w:r w:rsidRPr="004A3A78">
              <w:t>Condition</w:t>
            </w:r>
          </w:p>
        </w:tc>
      </w:tr>
      <w:tr w:rsidR="00296E35" w:rsidRPr="004A3A78" w14:paraId="3E3628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87567AB"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0B16CCE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BFCC8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17291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915352" w14:textId="77777777" w:rsidR="00296E35" w:rsidRPr="004A3A78" w:rsidRDefault="00296E35" w:rsidP="002E3FCC">
            <w:pPr>
              <w:pStyle w:val="TAL"/>
            </w:pPr>
          </w:p>
        </w:tc>
      </w:tr>
      <w:tr w:rsidR="00296E35" w:rsidRPr="004A3A78" w14:paraId="4C7C93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EACAFC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1E052B1"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5D10B46"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0FAA2E0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B4E331" w14:textId="77777777" w:rsidR="00296E35" w:rsidRPr="004A3A78" w:rsidRDefault="00296E35" w:rsidP="002E3FCC">
            <w:pPr>
              <w:pStyle w:val="TAL"/>
            </w:pPr>
          </w:p>
        </w:tc>
      </w:tr>
      <w:tr w:rsidR="00296E35" w:rsidRPr="004A3A78" w14:paraId="42E093C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22927E"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5AE92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AE6C68"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B81AE52"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9093FC8" w14:textId="77777777" w:rsidR="00296E35" w:rsidRPr="004A3A78" w:rsidRDefault="00296E35" w:rsidP="002E3FCC">
            <w:pPr>
              <w:pStyle w:val="TAL"/>
            </w:pPr>
          </w:p>
        </w:tc>
      </w:tr>
      <w:tr w:rsidR="00296E35" w:rsidRPr="004A3A78" w14:paraId="6BC00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21501"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B3CADCA" w14:textId="77777777" w:rsidR="00296E35" w:rsidRPr="004A3A78" w:rsidRDefault="00296E35" w:rsidP="002E3FCC">
            <w:pPr>
              <w:pStyle w:val="TAL"/>
            </w:pPr>
            <w:r w:rsidRPr="004A3A78">
              <w:t>Location-info as described in Table 6.5.2.3.3-11</w:t>
            </w:r>
          </w:p>
        </w:tc>
        <w:tc>
          <w:tcPr>
            <w:tcW w:w="2127" w:type="dxa"/>
            <w:tcBorders>
              <w:top w:val="single" w:sz="4" w:space="0" w:color="auto"/>
              <w:left w:val="single" w:sz="4" w:space="0" w:color="auto"/>
              <w:bottom w:val="single" w:sz="4" w:space="0" w:color="auto"/>
              <w:right w:val="single" w:sz="4" w:space="0" w:color="auto"/>
            </w:tcBorders>
          </w:tcPr>
          <w:p w14:paraId="71E403D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4005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3DA3C2" w14:textId="77777777" w:rsidR="00296E35" w:rsidRPr="004A3A78" w:rsidRDefault="00296E35" w:rsidP="002E3FCC">
            <w:pPr>
              <w:pStyle w:val="TAL"/>
            </w:pPr>
          </w:p>
        </w:tc>
      </w:tr>
    </w:tbl>
    <w:p w14:paraId="4199B451" w14:textId="77777777" w:rsidR="00296E35" w:rsidRPr="004A3A78" w:rsidRDefault="00296E35" w:rsidP="00296E35"/>
    <w:p w14:paraId="40A7708D" w14:textId="77777777" w:rsidR="00296E35" w:rsidRPr="004A3A78" w:rsidRDefault="00296E35" w:rsidP="00296E35">
      <w:pPr>
        <w:pStyle w:val="TH"/>
      </w:pPr>
      <w:r w:rsidRPr="004A3A78">
        <w:t>Table 6.5.2.3.3-11: Location-Info in SIP MESSAGE (Table 6.5.2.3.3-10)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71E780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295A4FD" w14:textId="297804D7"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1712893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4B2B5E"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B926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23BD8BA3"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39A2A17D"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F1A17DF" w14:textId="77777777" w:rsidR="00296E35" w:rsidRPr="004A3A78" w:rsidRDefault="00296E35" w:rsidP="002E3FCC">
            <w:pPr>
              <w:pStyle w:val="TAH"/>
            </w:pPr>
            <w:r w:rsidRPr="004A3A78">
              <w:t>Condition</w:t>
            </w:r>
          </w:p>
        </w:tc>
      </w:tr>
      <w:tr w:rsidR="00296E35" w:rsidRPr="004A3A78" w14:paraId="204FF5D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D2726E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20D160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140D9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5B743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871C27" w14:textId="77777777" w:rsidR="00296E35" w:rsidRPr="004A3A78" w:rsidRDefault="00296E35" w:rsidP="002E3FCC">
            <w:pPr>
              <w:pStyle w:val="TAL"/>
            </w:pPr>
          </w:p>
        </w:tc>
      </w:tr>
      <w:tr w:rsidR="00296E35" w:rsidRPr="004A3A78" w14:paraId="533E0A3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96DB59"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469BF8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E62C0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3333E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59E89F" w14:textId="77777777" w:rsidR="00296E35" w:rsidRPr="004A3A78" w:rsidRDefault="00296E35" w:rsidP="002E3FCC">
            <w:pPr>
              <w:pStyle w:val="TAL"/>
            </w:pPr>
          </w:p>
        </w:tc>
      </w:tr>
      <w:tr w:rsidR="00296E35" w:rsidRPr="004A3A78" w14:paraId="2CB98EC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A630E"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2556D4B9"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0F2B7F5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221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B4BD9" w14:textId="77777777" w:rsidR="00296E35" w:rsidRPr="004A3A78" w:rsidRDefault="00296E35" w:rsidP="002E3FCC">
            <w:pPr>
              <w:pStyle w:val="TAL"/>
            </w:pPr>
          </w:p>
        </w:tc>
      </w:tr>
      <w:tr w:rsidR="00296E35" w:rsidRPr="004A3A78" w14:paraId="2749CF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69AE4"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439104AE"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2D6D57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C6D1B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73ADC" w14:textId="77777777" w:rsidR="00296E35" w:rsidRPr="004A3A78" w:rsidRDefault="00296E35" w:rsidP="002E3FCC">
            <w:pPr>
              <w:pStyle w:val="TAL"/>
            </w:pPr>
          </w:p>
        </w:tc>
      </w:tr>
      <w:tr w:rsidR="00296E35" w:rsidRPr="004A3A78" w14:paraId="0246CC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2C4D1"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0656BD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E67F0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50A2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3AB13" w14:textId="77777777" w:rsidR="00296E35" w:rsidRPr="004A3A78" w:rsidRDefault="00296E35" w:rsidP="002E3FCC">
            <w:pPr>
              <w:pStyle w:val="TAL"/>
            </w:pPr>
          </w:p>
        </w:tc>
      </w:tr>
      <w:tr w:rsidR="00296E35" w:rsidRPr="004A3A78" w14:paraId="2F6286B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148143"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AAFE526"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08F6AC50" w14:textId="4D7132AF"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A3D33C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F94F43" w14:textId="77777777" w:rsidR="00296E35" w:rsidRPr="004A3A78" w:rsidRDefault="00296E35" w:rsidP="002E3FCC">
            <w:pPr>
              <w:pStyle w:val="TAL"/>
            </w:pPr>
          </w:p>
        </w:tc>
      </w:tr>
      <w:tr w:rsidR="00296E35" w:rsidRPr="004A3A78" w14:paraId="57A659F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D62DD5"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A9360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68B32F7" w14:textId="767CF40D"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152F07F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509D10" w14:textId="77777777" w:rsidR="00296E35" w:rsidRPr="004A3A78" w:rsidRDefault="00296E35" w:rsidP="002E3FCC">
            <w:pPr>
              <w:pStyle w:val="TAL"/>
            </w:pPr>
          </w:p>
        </w:tc>
      </w:tr>
      <w:tr w:rsidR="00296E35" w:rsidRPr="004A3A78" w14:paraId="3894343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D60278"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4296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B07DB4"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1D3264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703B00" w14:textId="77777777" w:rsidR="00296E35" w:rsidRPr="004A3A78" w:rsidRDefault="00296E35" w:rsidP="002E3FCC">
            <w:pPr>
              <w:pStyle w:val="TAL"/>
            </w:pPr>
          </w:p>
        </w:tc>
      </w:tr>
      <w:tr w:rsidR="00296E35" w:rsidRPr="004A3A78" w14:paraId="21E56A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A4B558"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51CDB8C0"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5C35780A" w14:textId="7ACCDF39"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0A4AECC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6968C6" w14:textId="77777777" w:rsidR="00296E35" w:rsidRPr="004A3A78" w:rsidRDefault="00296E35" w:rsidP="002E3FCC">
            <w:pPr>
              <w:pStyle w:val="TAL"/>
            </w:pPr>
          </w:p>
        </w:tc>
      </w:tr>
      <w:tr w:rsidR="00296E35" w:rsidRPr="004A3A78" w14:paraId="558452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3DBE56"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0BBE0FA"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2B2BAD9" w14:textId="2ED22E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DB703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D47B2" w14:textId="77777777" w:rsidR="00296E35" w:rsidRPr="004A3A78" w:rsidRDefault="00296E35" w:rsidP="002E3FCC">
            <w:pPr>
              <w:pStyle w:val="TAL"/>
            </w:pPr>
          </w:p>
        </w:tc>
      </w:tr>
    </w:tbl>
    <w:p w14:paraId="505CF1DA" w14:textId="77777777" w:rsidR="00296E35" w:rsidRDefault="00296E35" w:rsidP="00296E35"/>
    <w:p w14:paraId="18B728BE" w14:textId="77777777" w:rsidR="00296E35" w:rsidRPr="00407576" w:rsidRDefault="00296E35" w:rsidP="00296E35">
      <w:pPr>
        <w:pStyle w:val="Heading2"/>
      </w:pPr>
      <w:bookmarkStart w:id="1270" w:name="_Toc178186379"/>
      <w:bookmarkStart w:id="1271" w:name="_Toc210385195"/>
      <w:r w:rsidRPr="00407576">
        <w:t>6.6</w:t>
      </w:r>
      <w:r w:rsidRPr="00407576">
        <w:tab/>
        <w:t>MBMS</w:t>
      </w:r>
      <w:bookmarkEnd w:id="1270"/>
      <w:bookmarkEnd w:id="1271"/>
    </w:p>
    <w:p w14:paraId="45A2ADC1" w14:textId="77777777" w:rsidR="00296E35" w:rsidRPr="00407576" w:rsidRDefault="00296E35" w:rsidP="00296E35">
      <w:pPr>
        <w:pStyle w:val="Heading3"/>
      </w:pPr>
      <w:bookmarkStart w:id="1272" w:name="_Toc21006055"/>
      <w:bookmarkStart w:id="1273" w:name="_Toc36037728"/>
      <w:bookmarkStart w:id="1274" w:name="_Toc43837581"/>
      <w:bookmarkStart w:id="1275" w:name="_Toc60995693"/>
      <w:bookmarkStart w:id="1276" w:name="_Toc69159821"/>
      <w:bookmarkStart w:id="1277" w:name="_Toc76583184"/>
      <w:bookmarkStart w:id="1278" w:name="_Toc83808736"/>
      <w:bookmarkStart w:id="1279" w:name="_Toc91233565"/>
      <w:bookmarkStart w:id="1280" w:name="_Toc100349044"/>
      <w:bookmarkStart w:id="1281" w:name="_Toc106787200"/>
      <w:bookmarkStart w:id="1282" w:name="_Toc178186380"/>
      <w:bookmarkStart w:id="1283" w:name="_Toc210385196"/>
      <w:r w:rsidRPr="00407576">
        <w:t>6.6.1</w:t>
      </w:r>
      <w:r w:rsidRPr="00407576">
        <w:tab/>
      </w:r>
      <w:bookmarkEnd w:id="1272"/>
      <w:bookmarkEnd w:id="1273"/>
      <w:bookmarkEnd w:id="1274"/>
      <w:bookmarkEnd w:id="1275"/>
      <w:bookmarkEnd w:id="1276"/>
      <w:bookmarkEnd w:id="1277"/>
      <w:bookmarkEnd w:id="1278"/>
      <w:bookmarkEnd w:id="1279"/>
      <w:bookmarkEnd w:id="1280"/>
      <w:bookmarkEnd w:id="1281"/>
      <w:r w:rsidRPr="00407576">
        <w:t>On-network / MBMS / MBMS Bearer Announcement / MBMS Bearer Listening Status / Transition to MBMS from Unicast</w:t>
      </w:r>
      <w:bookmarkEnd w:id="1282"/>
      <w:bookmarkEnd w:id="1283"/>
    </w:p>
    <w:p w14:paraId="0CF0AFD1" w14:textId="77777777" w:rsidR="00296E35" w:rsidRPr="00407576" w:rsidRDefault="00296E35" w:rsidP="00296E35">
      <w:pPr>
        <w:pStyle w:val="H6"/>
      </w:pPr>
      <w:r w:rsidRPr="00407576">
        <w:t>6.6.1.1</w:t>
      </w:r>
      <w:r w:rsidRPr="00407576">
        <w:tab/>
        <w:t>Test Purpose (TP)</w:t>
      </w:r>
    </w:p>
    <w:p w14:paraId="08958B38" w14:textId="77777777" w:rsidR="00296E35" w:rsidRPr="00407576" w:rsidRDefault="00296E35" w:rsidP="00296E35">
      <w:pPr>
        <w:pStyle w:val="H6"/>
      </w:pPr>
      <w:r w:rsidRPr="00407576">
        <w:t>(1)</w:t>
      </w:r>
    </w:p>
    <w:p w14:paraId="6C0A8FD9" w14:textId="77777777" w:rsidR="00296E35" w:rsidRPr="00407576" w:rsidRDefault="00296E35" w:rsidP="00296E35">
      <w:pPr>
        <w:pStyle w:val="PL"/>
      </w:pPr>
      <w:r w:rsidRPr="00407576">
        <w:rPr>
          <w:b/>
        </w:rPr>
        <w:t>with</w:t>
      </w:r>
      <w:r w:rsidRPr="00407576">
        <w:t xml:space="preserve"> { UE (MCData Client) having established a group SDS session }</w:t>
      </w:r>
    </w:p>
    <w:p w14:paraId="6C3D73FC" w14:textId="77777777" w:rsidR="00296E35" w:rsidRPr="00407576" w:rsidRDefault="00296E35" w:rsidP="00296E35">
      <w:pPr>
        <w:pStyle w:val="PL"/>
      </w:pPr>
      <w:r w:rsidRPr="00407576">
        <w:t>ensure that {</w:t>
      </w:r>
    </w:p>
    <w:p w14:paraId="0C978A01" w14:textId="77777777" w:rsidR="00296E35" w:rsidRPr="00407576" w:rsidRDefault="00296E35" w:rsidP="00296E35">
      <w:pPr>
        <w:pStyle w:val="PL"/>
      </w:pPr>
      <w:r w:rsidRPr="00407576">
        <w:t xml:space="preserve">  </w:t>
      </w:r>
      <w:r w:rsidRPr="00407576">
        <w:rPr>
          <w:b/>
        </w:rPr>
        <w:t>when</w:t>
      </w:r>
      <w:r w:rsidRPr="00407576">
        <w:t xml:space="preserve"> { the UE (MCData Client) receives an MBMS bearer announcements via SIP MESSAGE messages }</w:t>
      </w:r>
    </w:p>
    <w:p w14:paraId="2C95FACB"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to the SIP MESSAGE message </w:t>
      </w:r>
      <w:r w:rsidRPr="00407576">
        <w:rPr>
          <w:b/>
        </w:rPr>
        <w:t>and</w:t>
      </w:r>
      <w:r w:rsidRPr="00407576">
        <w:t xml:space="preserve"> the UE (MCData Client) sends an MBMS listening status message via a SIP MESSAGE message }</w:t>
      </w:r>
    </w:p>
    <w:p w14:paraId="10C2FA97" w14:textId="77777777" w:rsidR="00296E35" w:rsidRPr="00407576" w:rsidRDefault="00296E35" w:rsidP="00296E35">
      <w:pPr>
        <w:pStyle w:val="PL"/>
      </w:pPr>
      <w:r w:rsidRPr="00407576">
        <w:t xml:space="preserve">            }</w:t>
      </w:r>
    </w:p>
    <w:p w14:paraId="23143937" w14:textId="77777777" w:rsidR="00296E35" w:rsidRPr="00407576" w:rsidRDefault="00296E35" w:rsidP="00296E35">
      <w:pPr>
        <w:pStyle w:val="PL"/>
      </w:pPr>
    </w:p>
    <w:p w14:paraId="59E3BBF6" w14:textId="77777777" w:rsidR="00296E35" w:rsidRPr="00407576" w:rsidRDefault="00296E35" w:rsidP="00296E35">
      <w:pPr>
        <w:pStyle w:val="H6"/>
      </w:pPr>
      <w:r w:rsidRPr="00407576">
        <w:t>(2)</w:t>
      </w:r>
    </w:p>
    <w:p w14:paraId="10AEA310" w14:textId="77777777" w:rsidR="00296E35" w:rsidRPr="00407576" w:rsidRDefault="00296E35" w:rsidP="00296E35">
      <w:pPr>
        <w:pStyle w:val="PL"/>
      </w:pPr>
      <w:r w:rsidRPr="00407576">
        <w:rPr>
          <w:b/>
        </w:rPr>
        <w:t>with</w:t>
      </w:r>
      <w:r w:rsidRPr="00407576">
        <w:t xml:space="preserve"> { UE (MCData Client) having established an MCPTT </w:t>
      </w:r>
      <w:r w:rsidRPr="00407576">
        <w:rPr>
          <w:lang w:eastAsia="ko-KR"/>
        </w:rPr>
        <w:t xml:space="preserve">On-demand Pre-arranged Group Call with </w:t>
      </w:r>
      <w:r w:rsidRPr="00407576">
        <w:t>Automatic Commencement Mode }</w:t>
      </w:r>
    </w:p>
    <w:p w14:paraId="16B2565C" w14:textId="77777777" w:rsidR="00296E35" w:rsidRPr="00407576" w:rsidRDefault="00296E35" w:rsidP="00296E35">
      <w:pPr>
        <w:pStyle w:val="PL"/>
      </w:pPr>
      <w:r w:rsidRPr="00407576">
        <w:t>ensure that {</w:t>
      </w:r>
    </w:p>
    <w:p w14:paraId="52A7CE14" w14:textId="77777777" w:rsidR="00296E35" w:rsidRPr="00407576" w:rsidRDefault="00296E35" w:rsidP="00296E35">
      <w:pPr>
        <w:pStyle w:val="PL"/>
      </w:pPr>
      <w:r w:rsidRPr="00407576">
        <w:t xml:space="preserve">  </w:t>
      </w:r>
      <w:r w:rsidRPr="00407576">
        <w:rPr>
          <w:b/>
        </w:rPr>
        <w:t>when</w:t>
      </w:r>
      <w:r w:rsidRPr="00407576">
        <w:t xml:space="preserve"> { the UE (MCData Client) receives MBMS subchannel control messages (Map Group TO Bearer, Unmap Group To Bearer) }</w:t>
      </w:r>
    </w:p>
    <w:p w14:paraId="0A99BA1F"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an MBMS listening status message via SIP MESSAGE message }</w:t>
      </w:r>
    </w:p>
    <w:p w14:paraId="4685FD78" w14:textId="77777777" w:rsidR="00296E35" w:rsidRPr="00407576" w:rsidRDefault="00296E35" w:rsidP="00296E35">
      <w:pPr>
        <w:pStyle w:val="PL"/>
      </w:pPr>
      <w:r w:rsidRPr="00407576">
        <w:t xml:space="preserve">            }</w:t>
      </w:r>
    </w:p>
    <w:p w14:paraId="1D59C601" w14:textId="77777777" w:rsidR="00296E35" w:rsidRPr="00407576" w:rsidRDefault="00296E35" w:rsidP="00296E35">
      <w:pPr>
        <w:pStyle w:val="PL"/>
      </w:pPr>
    </w:p>
    <w:p w14:paraId="180DCCF0" w14:textId="77777777" w:rsidR="00296E35" w:rsidRPr="00407576" w:rsidRDefault="00296E35" w:rsidP="00296E35">
      <w:pPr>
        <w:pStyle w:val="H6"/>
      </w:pPr>
      <w:r w:rsidRPr="00407576">
        <w:t>(3)</w:t>
      </w:r>
    </w:p>
    <w:p w14:paraId="647BCBFB" w14:textId="77777777" w:rsidR="00296E35" w:rsidRPr="00407576" w:rsidRDefault="00296E35" w:rsidP="00296E35">
      <w:pPr>
        <w:pStyle w:val="PL"/>
      </w:pPr>
      <w:r w:rsidRPr="00407576">
        <w:rPr>
          <w:b/>
        </w:rPr>
        <w:t>with</w:t>
      </w:r>
      <w:r w:rsidRPr="00407576">
        <w:t xml:space="preserve"> { UE (MCData Client) having established a group SDS session }</w:t>
      </w:r>
    </w:p>
    <w:p w14:paraId="7C4D503F" w14:textId="77777777" w:rsidR="00296E35" w:rsidRPr="00407576" w:rsidRDefault="00296E35" w:rsidP="00296E35">
      <w:pPr>
        <w:pStyle w:val="PL"/>
      </w:pPr>
      <w:r w:rsidRPr="00407576">
        <w:t>ensure that {</w:t>
      </w:r>
    </w:p>
    <w:p w14:paraId="3D0C6897" w14:textId="77777777" w:rsidR="00296E35" w:rsidRPr="00407576" w:rsidRDefault="00296E35" w:rsidP="00296E35">
      <w:pPr>
        <w:pStyle w:val="PL"/>
      </w:pPr>
      <w:r w:rsidRPr="00407576">
        <w:t xml:space="preserve">  </w:t>
      </w:r>
      <w:r w:rsidRPr="00407576">
        <w:rPr>
          <w:b/>
        </w:rPr>
        <w:t>when</w:t>
      </w:r>
      <w:r w:rsidRPr="00407576">
        <w:t xml:space="preserve"> { the UE (MCData Client) receives an explicit MuSiK download message }</w:t>
      </w:r>
    </w:p>
    <w:p w14:paraId="20152B52" w14:textId="77777777" w:rsidR="00296E35" w:rsidRPr="00407576" w:rsidRDefault="00296E35" w:rsidP="00296E35">
      <w:pPr>
        <w:pStyle w:val="PL"/>
      </w:pPr>
      <w:r w:rsidRPr="00407576">
        <w:t xml:space="preserve">    </w:t>
      </w:r>
      <w:r w:rsidRPr="00407576">
        <w:rPr>
          <w:b/>
        </w:rPr>
        <w:t>then</w:t>
      </w:r>
      <w:r w:rsidRPr="00407576">
        <w:t xml:space="preserve"> { UE (MCData Client) sends a 200 OK response to accept the key and associates the key with the group}</w:t>
      </w:r>
    </w:p>
    <w:p w14:paraId="672BA0AF" w14:textId="77777777" w:rsidR="00296E35" w:rsidRPr="00407576" w:rsidRDefault="00296E35" w:rsidP="00296E35">
      <w:pPr>
        <w:pStyle w:val="PL"/>
      </w:pPr>
      <w:r w:rsidRPr="00407576">
        <w:t xml:space="preserve">            }</w:t>
      </w:r>
    </w:p>
    <w:p w14:paraId="0FC046BF" w14:textId="77777777" w:rsidR="00296E35" w:rsidRPr="00407576" w:rsidRDefault="00296E35" w:rsidP="00296E35">
      <w:pPr>
        <w:pStyle w:val="PL"/>
      </w:pPr>
    </w:p>
    <w:p w14:paraId="5E66D9D0" w14:textId="77777777" w:rsidR="00296E35" w:rsidRPr="00407576" w:rsidRDefault="00296E35" w:rsidP="00296E35">
      <w:pPr>
        <w:pStyle w:val="H6"/>
      </w:pPr>
      <w:r w:rsidRPr="00407576">
        <w:t>(4)</w:t>
      </w:r>
    </w:p>
    <w:p w14:paraId="2ABEE4E5" w14:textId="77777777" w:rsidR="00296E35" w:rsidRPr="00407576" w:rsidRDefault="00296E35" w:rsidP="00296E35">
      <w:pPr>
        <w:pStyle w:val="PL"/>
      </w:pPr>
      <w:r w:rsidRPr="00407576">
        <w:rPr>
          <w:b/>
        </w:rPr>
        <w:t>with</w:t>
      </w:r>
      <w:r w:rsidRPr="00407576">
        <w:t xml:space="preserve"> { UE (MCDATA Client) being in a group SDS session initiated by the SS (MCDATA Server) }</w:t>
      </w:r>
    </w:p>
    <w:p w14:paraId="785FE0FB" w14:textId="77777777" w:rsidR="00296E35" w:rsidRPr="00407576" w:rsidRDefault="00296E35" w:rsidP="00296E35">
      <w:pPr>
        <w:pStyle w:val="PL"/>
      </w:pPr>
      <w:r w:rsidRPr="00407576">
        <w:rPr>
          <w:b/>
        </w:rPr>
        <w:t>ensure that</w:t>
      </w:r>
      <w:r w:rsidRPr="00407576">
        <w:t xml:space="preserve"> {</w:t>
      </w:r>
    </w:p>
    <w:p w14:paraId="1146FB71" w14:textId="77777777" w:rsidR="00296E35" w:rsidRPr="00407576" w:rsidRDefault="00296E35" w:rsidP="00296E35">
      <w:pPr>
        <w:pStyle w:val="PL"/>
      </w:pPr>
      <w:r w:rsidRPr="00407576">
        <w:t xml:space="preserve">  </w:t>
      </w:r>
      <w:r w:rsidRPr="00407576">
        <w:rPr>
          <w:b/>
        </w:rPr>
        <w:t>when</w:t>
      </w:r>
      <w:r w:rsidRPr="00407576">
        <w:t xml:space="preserve"> { UE (MCDATA Client) receives a SIP BYE message }</w:t>
      </w:r>
    </w:p>
    <w:p w14:paraId="6B28D412"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message }</w:t>
      </w:r>
    </w:p>
    <w:p w14:paraId="185CB552" w14:textId="77777777" w:rsidR="00296E35" w:rsidRPr="00407576" w:rsidRDefault="00296E35" w:rsidP="00296E35">
      <w:pPr>
        <w:pStyle w:val="PL"/>
      </w:pPr>
      <w:r w:rsidRPr="00407576">
        <w:t xml:space="preserve">            }</w:t>
      </w:r>
    </w:p>
    <w:p w14:paraId="37A4CB27" w14:textId="77777777" w:rsidR="00296E35" w:rsidRPr="00407576" w:rsidRDefault="00296E35" w:rsidP="00296E35">
      <w:pPr>
        <w:pStyle w:val="PL"/>
      </w:pPr>
    </w:p>
    <w:p w14:paraId="48127221" w14:textId="77777777" w:rsidR="00296E35" w:rsidRPr="00407576" w:rsidRDefault="00296E35" w:rsidP="00296E35">
      <w:pPr>
        <w:pStyle w:val="H6"/>
      </w:pPr>
      <w:r w:rsidRPr="00407576">
        <w:t>6.6.1.2</w:t>
      </w:r>
      <w:r w:rsidRPr="00407576">
        <w:tab/>
        <w:t>Conformance requirements</w:t>
      </w:r>
    </w:p>
    <w:p w14:paraId="06B14976" w14:textId="77777777" w:rsidR="00296E35" w:rsidRPr="00407576" w:rsidRDefault="00296E35" w:rsidP="00296E35">
      <w:r w:rsidRPr="00407576">
        <w:t>References: The conformance requirements covered in the current TC are specified in: TS 24.282, clauses 19.3.2, 19.3.3.1, 19.3.3.2, 19.3.4, TS 24.582, clauses 6.5.2.2, 6.5.2.3,. Unless otherwise stated, these are Rel-16 requirements.</w:t>
      </w:r>
    </w:p>
    <w:p w14:paraId="5A5BF5CE" w14:textId="77777777" w:rsidR="00296E35" w:rsidRPr="00407576" w:rsidRDefault="00296E35" w:rsidP="00296E35">
      <w:r w:rsidRPr="00407576">
        <w:t>[TS 24.282, clause 19.3.2]</w:t>
      </w:r>
    </w:p>
    <w:p w14:paraId="14F1B3AF" w14:textId="77777777" w:rsidR="00296E35" w:rsidRPr="00407576" w:rsidRDefault="00296E35" w:rsidP="00296E35">
      <w:pPr>
        <w:rPr>
          <w:lang w:eastAsia="ko-KR"/>
        </w:rPr>
      </w:pPr>
      <w:r w:rsidRPr="00407576">
        <w:t xml:space="preserve">The MCData client associates each received </w:t>
      </w:r>
      <w:r w:rsidRPr="00407576">
        <w:rPr>
          <w:lang w:eastAsia="ko-KR"/>
        </w:rPr>
        <w:t>application/sdp MIME body</w:t>
      </w:r>
      <w:r w:rsidRPr="00407576">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407576">
        <w:rPr>
          <w:lang w:eastAsia="ko-KR"/>
        </w:rPr>
        <w:t>application/sdp MIME body associated with the general purpose MBMS subchannel on which the Map Group To Bearer message was received.</w:t>
      </w:r>
    </w:p>
    <w:p w14:paraId="1786FDDE" w14:textId="77777777" w:rsidR="00296E35" w:rsidRPr="00407576" w:rsidRDefault="00296E35" w:rsidP="00296E35">
      <w:r w:rsidRPr="00407576">
        <w:t>When the MCData client receives a SIP MESSAGE request containing:</w:t>
      </w:r>
    </w:p>
    <w:p w14:paraId="30C5F774" w14:textId="77777777" w:rsidR="00296E35" w:rsidRPr="00407576" w:rsidRDefault="00296E35" w:rsidP="00296E35">
      <w:pPr>
        <w:pStyle w:val="B1"/>
        <w:rPr>
          <w:lang w:eastAsia="ko-KR"/>
        </w:rPr>
      </w:pPr>
      <w:r w:rsidRPr="00407576">
        <w:rPr>
          <w:lang w:eastAsia="ko-KR"/>
        </w:rPr>
        <w:t>1)</w:t>
      </w:r>
      <w:r w:rsidRPr="00407576">
        <w:rPr>
          <w:lang w:eastAsia="ko-KR"/>
        </w:rPr>
        <w:tab/>
        <w:t>a P-Asserted-Service header field containing the "urn:urn-7:3gpp-service.ims.icsi.mcdata"; and</w:t>
      </w:r>
    </w:p>
    <w:p w14:paraId="35B2F3C2" w14:textId="77777777" w:rsidR="00296E35" w:rsidRPr="00407576" w:rsidRDefault="00296E35" w:rsidP="00296E35">
      <w:pPr>
        <w:pStyle w:val="B1"/>
        <w:rPr>
          <w:lang w:eastAsia="ko-KR"/>
        </w:rPr>
      </w:pPr>
      <w:r w:rsidRPr="00407576">
        <w:rPr>
          <w:noProof/>
        </w:rPr>
        <w:t>2)</w:t>
      </w:r>
      <w:r w:rsidRPr="00407576">
        <w:rPr>
          <w:noProof/>
        </w:rPr>
        <w:tab/>
        <w:t xml:space="preserve">an </w:t>
      </w:r>
      <w:r w:rsidRPr="00407576">
        <w:rPr>
          <w:lang w:eastAsia="ko-KR"/>
        </w:rPr>
        <w:t>application/vnd.3gpp.mcdata-mbms-usage-info+xml</w:t>
      </w:r>
      <w:r w:rsidRPr="00407576">
        <w:t xml:space="preserve"> MIME body containing one or more an &lt;announcement&gt; element(s)</w:t>
      </w:r>
      <w:r w:rsidRPr="00407576">
        <w:rPr>
          <w:lang w:eastAsia="ko-KR"/>
        </w:rPr>
        <w:t>;</w:t>
      </w:r>
    </w:p>
    <w:p w14:paraId="2D3E326B" w14:textId="77777777" w:rsidR="00296E35" w:rsidRPr="00407576" w:rsidRDefault="00296E35" w:rsidP="00296E35">
      <w:r w:rsidRPr="00407576">
        <w:rPr>
          <w:lang w:eastAsia="ko-KR"/>
        </w:rPr>
        <w:t>then the MCData client for each &lt;announcement&gt; element in the application/vnd.3gpp.mcdata-mbms-usage-info+xml</w:t>
      </w:r>
      <w:r w:rsidRPr="00407576">
        <w:t xml:space="preserve"> MIME body</w:t>
      </w:r>
      <w:r w:rsidRPr="00407576">
        <w:rPr>
          <w:lang w:eastAsia="ko-KR"/>
        </w:rPr>
        <w:t>:</w:t>
      </w:r>
    </w:p>
    <w:p w14:paraId="4620FDA6" w14:textId="77777777" w:rsidR="00296E35" w:rsidRPr="00407576" w:rsidRDefault="00296E35" w:rsidP="00296E35">
      <w:pPr>
        <w:pStyle w:val="B1"/>
      </w:pPr>
      <w:r w:rsidRPr="00407576">
        <w:t>1)</w:t>
      </w:r>
      <w:r w:rsidRPr="00407576">
        <w:tab/>
        <w:t>if the &lt;mbms-service-areas&gt; element is present:</w:t>
      </w:r>
    </w:p>
    <w:p w14:paraId="7AAFADC8" w14:textId="77777777" w:rsidR="00296E35" w:rsidRPr="00407576" w:rsidRDefault="00296E35" w:rsidP="00296E35">
      <w:pPr>
        <w:pStyle w:val="B2"/>
      </w:pPr>
      <w:r w:rsidRPr="00407576">
        <w:t>a)</w:t>
      </w:r>
      <w:r w:rsidRPr="00407576">
        <w:tab/>
        <w:t>if an &lt;announcement&gt; element with the same value of the &lt;TMGI&gt; element is already stored:</w:t>
      </w:r>
    </w:p>
    <w:p w14:paraId="40AAC1C0" w14:textId="77777777" w:rsidR="00296E35" w:rsidRPr="00407576" w:rsidRDefault="00296E35" w:rsidP="00296E35">
      <w:pPr>
        <w:pStyle w:val="B3"/>
      </w:pPr>
      <w:r w:rsidRPr="00407576">
        <w:t>i)</w:t>
      </w:r>
      <w:r w:rsidRPr="00407576">
        <w:tab/>
        <w:t xml:space="preserve">shall replace the old &lt;announcement&gt; element with the &lt;announcement&gt; element received in the </w:t>
      </w:r>
      <w:r w:rsidRPr="00407576">
        <w:rPr>
          <w:lang w:eastAsia="ko-KR"/>
        </w:rPr>
        <w:t>application/vnd.3gpp.mcdata-mbms-usage-info+xml</w:t>
      </w:r>
      <w:r w:rsidRPr="00407576">
        <w:t xml:space="preserve"> MIME body;</w:t>
      </w:r>
    </w:p>
    <w:p w14:paraId="71D7B265" w14:textId="77777777" w:rsidR="00296E35" w:rsidRPr="00407576" w:rsidRDefault="00296E35" w:rsidP="00296E35">
      <w:pPr>
        <w:pStyle w:val="B2"/>
      </w:pPr>
      <w:r w:rsidRPr="00407576">
        <w:t>b)</w:t>
      </w:r>
      <w:r w:rsidRPr="00407576">
        <w:tab/>
        <w:t>if there is no &lt;announcement&gt; element with the same value of the &lt;TMGI&gt; element stored:</w:t>
      </w:r>
    </w:p>
    <w:p w14:paraId="7AE3D01D" w14:textId="77777777" w:rsidR="00296E35" w:rsidRPr="00407576" w:rsidRDefault="00296E35" w:rsidP="00296E35">
      <w:pPr>
        <w:pStyle w:val="B3"/>
      </w:pPr>
      <w:r w:rsidRPr="00407576">
        <w:t>i)</w:t>
      </w:r>
      <w:r w:rsidRPr="00407576">
        <w:tab/>
      </w:r>
      <w:r w:rsidRPr="00407576">
        <w:rPr>
          <w:lang w:eastAsia="ko-KR"/>
        </w:rPr>
        <w:t>shall</w:t>
      </w:r>
      <w:r w:rsidRPr="00407576">
        <w:t xml:space="preserve"> store the received &lt;announcement&gt; element;</w:t>
      </w:r>
    </w:p>
    <w:p w14:paraId="10B3D975" w14:textId="77777777" w:rsidR="00296E35" w:rsidRPr="00407576" w:rsidRDefault="00296E35" w:rsidP="00296E35">
      <w:pPr>
        <w:pStyle w:val="B2"/>
        <w:rPr>
          <w:lang w:eastAsia="ko-KR"/>
        </w:rPr>
      </w:pPr>
      <w:r w:rsidRPr="00407576">
        <w:rPr>
          <w:lang w:eastAsia="ko-KR"/>
        </w:rPr>
        <w:t>c)</w:t>
      </w:r>
      <w:r w:rsidRPr="00407576">
        <w:rPr>
          <w:lang w:eastAsia="ko-KR"/>
        </w:rPr>
        <w:tab/>
        <w:t>shall associate the received announcement with the received application/sdp MIME body;</w:t>
      </w:r>
    </w:p>
    <w:p w14:paraId="5EAA06CA" w14:textId="77777777" w:rsidR="00296E35" w:rsidRPr="00407576" w:rsidRDefault="00296E35" w:rsidP="00296E35">
      <w:pPr>
        <w:pStyle w:val="B2"/>
        <w:rPr>
          <w:lang w:eastAsia="ko-KR"/>
        </w:rPr>
      </w:pPr>
      <w:r w:rsidRPr="00407576">
        <w:rPr>
          <w:lang w:eastAsia="ko-KR"/>
        </w:rPr>
        <w:t>d)</w:t>
      </w:r>
      <w:r w:rsidRPr="00407576">
        <w:rPr>
          <w:lang w:eastAsia="ko-KR"/>
        </w:rPr>
        <w:tab/>
        <w:t>shall associate the received announcement with the received &lt;GPMS&gt; element;</w:t>
      </w:r>
    </w:p>
    <w:p w14:paraId="3BD35072" w14:textId="77777777" w:rsidR="00296E35" w:rsidRPr="00407576" w:rsidRDefault="00296E35" w:rsidP="00296E35">
      <w:pPr>
        <w:pStyle w:val="B2"/>
        <w:rPr>
          <w:lang w:eastAsia="ko-KR"/>
        </w:rPr>
      </w:pPr>
      <w:r w:rsidRPr="00407576">
        <w:rPr>
          <w:lang w:eastAsia="ko-KR"/>
        </w:rPr>
        <w:t>e)</w:t>
      </w:r>
      <w:r w:rsidRPr="00407576">
        <w:rPr>
          <w:lang w:eastAsia="ko-KR"/>
        </w:rPr>
        <w:tab/>
        <w:t>shall store the MBMS public service identity of the participating MCData function received in the P</w:t>
      </w:r>
      <w:r w:rsidRPr="00407576">
        <w:rPr>
          <w:lang w:eastAsia="ko-KR"/>
        </w:rPr>
        <w:noBreakHyphen/>
        <w:t>Asserted</w:t>
      </w:r>
      <w:r w:rsidRPr="00407576">
        <w:rPr>
          <w:lang w:eastAsia="ko-KR"/>
        </w:rPr>
        <w:noBreakHyphen/>
        <w:t>Identity header field and associate the MBMS public service identity with the new &lt;announcement&gt; element;</w:t>
      </w:r>
    </w:p>
    <w:p w14:paraId="34C1EFD2" w14:textId="77777777" w:rsidR="00296E35" w:rsidRPr="00407576" w:rsidRDefault="00296E35" w:rsidP="00296E35">
      <w:pPr>
        <w:pStyle w:val="B2"/>
        <w:rPr>
          <w:lang w:val="en-US"/>
        </w:rPr>
      </w:pPr>
      <w:r w:rsidRPr="00407576">
        <w:rPr>
          <w:lang w:val="en-US"/>
        </w:rPr>
        <w:t>f)</w:t>
      </w:r>
      <w:r w:rsidRPr="00407576">
        <w:rPr>
          <w:lang w:val="en-US"/>
        </w:rPr>
        <w:tab/>
        <w:t>if a "</w:t>
      </w:r>
      <w:r w:rsidRPr="00407576">
        <w:t xml:space="preserve">a=key-mgmt" </w:t>
      </w:r>
      <w:r w:rsidRPr="00407576">
        <w:rPr>
          <w:lang w:val="en-US"/>
        </w:rPr>
        <w:t xml:space="preserve">media-level </w:t>
      </w:r>
      <w:r w:rsidRPr="00407576">
        <w:t>attribute</w:t>
      </w:r>
      <w:r w:rsidRPr="00407576">
        <w:rPr>
          <w:lang w:val="en-US"/>
        </w:rPr>
        <w:t xml:space="preserve"> with </w:t>
      </w:r>
      <w:r w:rsidRPr="00407576">
        <w:rPr>
          <w:lang w:eastAsia="ko-KR"/>
        </w:rPr>
        <w:t xml:space="preserve">the </w:t>
      </w:r>
      <w:r w:rsidRPr="00407576">
        <w:t>"mikey" key management</w:t>
      </w:r>
      <w:r w:rsidRPr="00407576">
        <w:rPr>
          <w:lang w:val="en-US"/>
        </w:rPr>
        <w:t xml:space="preserve"> and </w:t>
      </w:r>
      <w:r w:rsidRPr="00407576">
        <w:t>protocol identifier</w:t>
      </w:r>
      <w:r w:rsidRPr="00407576">
        <w:rPr>
          <w:lang w:val="en-US"/>
        </w:rPr>
        <w:t xml:space="preserve"> and </w:t>
      </w:r>
      <w:r w:rsidRPr="00407576">
        <w:rPr>
          <w:lang w:eastAsia="ko-KR"/>
        </w:rPr>
        <w:t xml:space="preserve">a </w:t>
      </w:r>
      <w:r w:rsidRPr="00407576">
        <w:t>MIKEY-SAKKE I_MESSAGE</w:t>
      </w:r>
      <w:r w:rsidRPr="00407576">
        <w:rPr>
          <w:lang w:val="en-US"/>
        </w:rPr>
        <w:t xml:space="preserve"> is included for </w:t>
      </w:r>
      <w:r w:rsidRPr="00407576">
        <w:t>the general purpose MBMS subchannel defined in the "m=application" media line in the application/sdp MIME body in the received SIP MESSAGE request</w:t>
      </w:r>
      <w:r w:rsidRPr="00407576">
        <w:rPr>
          <w:lang w:val="en-US"/>
        </w:rPr>
        <w:t xml:space="preserve">, </w:t>
      </w:r>
    </w:p>
    <w:p w14:paraId="0F1A0CEE" w14:textId="77777777" w:rsidR="00296E35" w:rsidRPr="00407576" w:rsidRDefault="00296E35" w:rsidP="00296E35">
      <w:pPr>
        <w:pStyle w:val="B3"/>
        <w:rPr>
          <w:lang w:val="en-US"/>
        </w:rPr>
      </w:pPr>
      <w:r w:rsidRPr="00407576">
        <w:rPr>
          <w:lang w:val="en-US" w:eastAsia="ko-KR"/>
        </w:rPr>
        <w:t>i</w:t>
      </w:r>
      <w:r w:rsidRPr="00407576">
        <w:rPr>
          <w:lang w:eastAsia="ko-KR"/>
        </w:rPr>
        <w:t>)</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user,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w:t>
      </w:r>
    </w:p>
    <w:p w14:paraId="756EBE6E" w14:textId="77777777" w:rsidR="00296E35" w:rsidRPr="00407576" w:rsidRDefault="00296E35" w:rsidP="00296E35">
      <w:pPr>
        <w:pStyle w:val="B3"/>
      </w:pPr>
      <w:r w:rsidRPr="00407576">
        <w:rPr>
          <w:lang w:val="en-US"/>
        </w:rPr>
        <w:t>ii</w:t>
      </w:r>
      <w:r w:rsidRPr="00407576">
        <w:t>)</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348C761A" w14:textId="77777777" w:rsidR="00296E35" w:rsidRPr="00407576" w:rsidRDefault="00296E35" w:rsidP="00296E35">
      <w:pPr>
        <w:pStyle w:val="B3"/>
      </w:pPr>
      <w:r w:rsidRPr="00407576">
        <w:rPr>
          <w:lang w:val="en-US"/>
        </w:rPr>
        <w:t>iii</w:t>
      </w:r>
      <w:r w:rsidRPr="00407576">
        <w:t>)</w:t>
      </w:r>
      <w:r w:rsidRPr="00407576">
        <w:tab/>
        <w:t>shall use the UID to validate the signature of the MIKEY-SAKKE I_MESSAGE as described in 3GPP TS 33.180 [26];</w:t>
      </w:r>
    </w:p>
    <w:p w14:paraId="0B9B8BE8" w14:textId="77777777" w:rsidR="00296E35" w:rsidRPr="00407576" w:rsidRDefault="00296E35" w:rsidP="00296E35">
      <w:pPr>
        <w:pStyle w:val="B3"/>
      </w:pPr>
      <w:r w:rsidRPr="00407576">
        <w:rPr>
          <w:lang w:val="en-US" w:eastAsia="ko-KR"/>
        </w:rPr>
        <w:t>iv</w:t>
      </w:r>
      <w:r w:rsidRPr="00407576">
        <w:rPr>
          <w:lang w:eastAsia="ko-KR"/>
        </w:rPr>
        <w:t>)</w:t>
      </w:r>
      <w:r w:rsidRPr="00407576">
        <w:rPr>
          <w:lang w:eastAsia="ko-KR"/>
        </w:rPr>
        <w:tab/>
        <w:t xml:space="preserve">if authentication verification of the </w:t>
      </w:r>
      <w:r w:rsidRPr="00407576">
        <w:t xml:space="preserve">MIKEY-SAKKE I_MESSAGE fails,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952E931" w14:textId="77777777" w:rsidR="00296E35" w:rsidRPr="00407576" w:rsidRDefault="00296E35" w:rsidP="00296E35">
      <w:pPr>
        <w:pStyle w:val="B3"/>
      </w:pPr>
      <w:r w:rsidRPr="00407576">
        <w:rPr>
          <w:lang w:val="en-US"/>
        </w:rPr>
        <w:t>v)</w:t>
      </w:r>
      <w:r w:rsidRPr="00407576">
        <w:tab/>
        <w:t xml:space="preserve">shall extract and decrypt the encapsulated </w:t>
      </w:r>
      <w:r w:rsidRPr="00407576">
        <w:rPr>
          <w:lang w:val="en-US"/>
        </w:rPr>
        <w:t xml:space="preserve">MSCCK </w:t>
      </w:r>
      <w:r w:rsidRPr="00407576">
        <w:t>using the participating MCData function's (KMS provisioned) UID key as described in 3GPP TS 33.180 [26]; and</w:t>
      </w:r>
    </w:p>
    <w:p w14:paraId="2CC8F98F" w14:textId="77777777" w:rsidR="00296E35" w:rsidRPr="00407576" w:rsidRDefault="00296E35" w:rsidP="00296E35">
      <w:pPr>
        <w:pStyle w:val="B3"/>
      </w:pPr>
      <w:r w:rsidRPr="00407576">
        <w:rPr>
          <w:lang w:val="en-US"/>
        </w:rPr>
        <w:t>vi)</w:t>
      </w:r>
      <w:r w:rsidRPr="00407576">
        <w:tab/>
        <w:t xml:space="preserve">shall extract the </w:t>
      </w:r>
      <w:r w:rsidRPr="00407576">
        <w:rPr>
          <w:lang w:val="en-US"/>
        </w:rPr>
        <w:t>MSCCK</w:t>
      </w:r>
      <w:r w:rsidRPr="00407576">
        <w:t>-ID, from the payload as specified in 3GPP TS 33.180 [26];</w:t>
      </w:r>
    </w:p>
    <w:p w14:paraId="351AA6FC" w14:textId="77777777" w:rsidR="00296E35" w:rsidRPr="00407576" w:rsidRDefault="00296E35" w:rsidP="00296E35">
      <w:pPr>
        <w:pStyle w:val="NO"/>
      </w:pPr>
      <w:r w:rsidRPr="00407576">
        <w:t>NOTE:</w:t>
      </w:r>
      <w:r w:rsidRPr="00407576">
        <w:tab/>
        <w:t>With the MSCCK successfully shared between the participating MCData function and the served UEs, the participating MCData function is able to securely send MBMS subchannel control messages to the MCData clients.</w:t>
      </w:r>
    </w:p>
    <w:p w14:paraId="5A84E8B0" w14:textId="77777777" w:rsidR="00296E35" w:rsidRPr="00407576" w:rsidRDefault="00296E35" w:rsidP="00296E35">
      <w:pPr>
        <w:pStyle w:val="B2"/>
      </w:pPr>
      <w:r w:rsidRPr="00407576">
        <w:t>g)</w:t>
      </w:r>
      <w:r w:rsidRPr="00407576">
        <w:tab/>
        <w:t>shall listen to the general purpose MBMS subchannel defined in the "m=application" media line in the application/sdp MIME body in the received SIP MESSAGE request when entering an MBMS service area where the announced MBMS bearer is available; and</w:t>
      </w:r>
    </w:p>
    <w:p w14:paraId="37DF8B4B" w14:textId="77777777" w:rsidR="00296E35" w:rsidRPr="00407576" w:rsidRDefault="00296E35" w:rsidP="00296E35">
      <w:pPr>
        <w:pStyle w:val="B2"/>
      </w:pPr>
      <w:r w:rsidRPr="00407576">
        <w:t>h)</w:t>
      </w:r>
      <w:r w:rsidRPr="00407576">
        <w:tab/>
        <w:t>shall check the condition for sending a listening status report as specified in the subclause 19.3.3; and</w:t>
      </w:r>
    </w:p>
    <w:p w14:paraId="15EF908B" w14:textId="77777777" w:rsidR="00296E35" w:rsidRPr="00407576" w:rsidRDefault="00296E35" w:rsidP="00296E35">
      <w:pPr>
        <w:pStyle w:val="B1"/>
      </w:pPr>
      <w:r w:rsidRPr="00407576">
        <w:t>2)</w:t>
      </w:r>
      <w:r w:rsidRPr="00407576">
        <w:tab/>
        <w:t>if no &lt;mbms-service-areas&gt; element is present:</w:t>
      </w:r>
    </w:p>
    <w:p w14:paraId="2288E53C" w14:textId="77777777" w:rsidR="00296E35" w:rsidRPr="00407576" w:rsidRDefault="00296E35" w:rsidP="00296E35">
      <w:pPr>
        <w:pStyle w:val="B2"/>
      </w:pPr>
      <w:r w:rsidRPr="00407576">
        <w:t>a)</w:t>
      </w:r>
      <w:r w:rsidRPr="00407576">
        <w:tab/>
        <w:t>shall discard a previously stored &lt;announcement&gt; element identified by the value of the &lt;TMGI&gt;;</w:t>
      </w:r>
    </w:p>
    <w:p w14:paraId="78CF063C" w14:textId="77777777" w:rsidR="00296E35" w:rsidRPr="00407576" w:rsidRDefault="00296E35" w:rsidP="00296E35">
      <w:pPr>
        <w:pStyle w:val="B2"/>
      </w:pPr>
      <w:r w:rsidRPr="00407576">
        <w:t>b)</w:t>
      </w:r>
      <w:r w:rsidRPr="00407576">
        <w:tab/>
        <w:t>shall remove the association with the stored application/sdp MIME body and stop listening to the general purpose MBMS subchannel;</w:t>
      </w:r>
    </w:p>
    <w:p w14:paraId="392F2B07" w14:textId="77777777" w:rsidR="00296E35" w:rsidRPr="00407576" w:rsidRDefault="00296E35" w:rsidP="00296E35">
      <w:pPr>
        <w:pStyle w:val="B2"/>
      </w:pPr>
      <w:r w:rsidRPr="00407576">
        <w:t>c)</w:t>
      </w:r>
      <w:r w:rsidRPr="00407576">
        <w:tab/>
        <w:t>if no more &lt;announcement&gt; elements associated with the stored application/sdp MIME body are stored in the MCData client, shall remove the stored application/sdp MIME body; and</w:t>
      </w:r>
    </w:p>
    <w:p w14:paraId="61926F80" w14:textId="77777777" w:rsidR="00296E35" w:rsidRPr="00407576" w:rsidRDefault="00296E35" w:rsidP="00296E35">
      <w:pPr>
        <w:pStyle w:val="B2"/>
      </w:pPr>
      <w:r w:rsidRPr="00407576">
        <w:t>d)</w:t>
      </w:r>
      <w:r w:rsidRPr="00407576">
        <w:tab/>
        <w:t>check the condition for sending a listening status report as specified in the subclause 19.3.3.</w:t>
      </w:r>
    </w:p>
    <w:p w14:paraId="49CC7809" w14:textId="77777777" w:rsidR="00296E35" w:rsidRPr="00407576" w:rsidRDefault="00296E35" w:rsidP="00296E35">
      <w:r w:rsidRPr="00407576">
        <w:t>[TS 24.282, clause 19.3.3.1]</w:t>
      </w:r>
    </w:p>
    <w:p w14:paraId="4425D8BF" w14:textId="77777777" w:rsidR="00296E35" w:rsidRPr="00407576" w:rsidRDefault="00296E35" w:rsidP="00296E35">
      <w:r w:rsidRPr="00407576">
        <w:t>If one of the following conditions is fulfilled:</w:t>
      </w:r>
    </w:p>
    <w:p w14:paraId="7AF8EB4E" w14:textId="77777777" w:rsidR="00296E35" w:rsidRPr="00407576" w:rsidRDefault="00296E35" w:rsidP="00296E35">
      <w:pPr>
        <w:pStyle w:val="B1"/>
      </w:pPr>
      <w:r w:rsidRPr="00407576">
        <w:t>1)</w:t>
      </w:r>
      <w:r w:rsidRPr="00407576">
        <w:tab/>
        <w:t>if the MCData client:</w:t>
      </w:r>
    </w:p>
    <w:p w14:paraId="3A67F9F6" w14:textId="77777777" w:rsidR="00296E35" w:rsidRPr="00407576" w:rsidRDefault="00296E35" w:rsidP="00296E35">
      <w:pPr>
        <w:pStyle w:val="B2"/>
      </w:pPr>
      <w:r w:rsidRPr="00407576">
        <w:t>a)</w:t>
      </w:r>
      <w:r w:rsidRPr="00407576">
        <w:tab/>
        <w:t>receives a Map Group To Bearer message over the general purpose MBMS channel;</w:t>
      </w:r>
    </w:p>
    <w:p w14:paraId="41ED1820" w14:textId="77777777" w:rsidR="00296E35" w:rsidRPr="00407576" w:rsidRDefault="00296E35" w:rsidP="00296E35">
      <w:pPr>
        <w:pStyle w:val="B2"/>
      </w:pPr>
      <w:r w:rsidRPr="00407576">
        <w:t>b)</w:t>
      </w:r>
      <w:r w:rsidRPr="00407576">
        <w:tab/>
        <w:t>participates in a group session identified by the Map Group To Bearer message; and</w:t>
      </w:r>
    </w:p>
    <w:p w14:paraId="3FC36196" w14:textId="77777777" w:rsidR="00296E35" w:rsidRPr="00407576" w:rsidRDefault="00296E35" w:rsidP="00296E35">
      <w:pPr>
        <w:pStyle w:val="B2"/>
      </w:pPr>
      <w:r w:rsidRPr="00407576">
        <w:t>c)</w:t>
      </w:r>
      <w:r w:rsidRPr="00407576">
        <w:tab/>
        <w:t>the status "listening" is not already reported; or</w:t>
      </w:r>
    </w:p>
    <w:p w14:paraId="458388CA" w14:textId="77777777" w:rsidR="00296E35" w:rsidRPr="00407576" w:rsidRDefault="00296E35" w:rsidP="00296E35">
      <w:pPr>
        <w:pStyle w:val="B1"/>
      </w:pPr>
      <w:r w:rsidRPr="00407576">
        <w:t>2)</w:t>
      </w:r>
      <w:r w:rsidRPr="00407576">
        <w:tab/>
        <w:t>if the MCData client:</w:t>
      </w:r>
    </w:p>
    <w:p w14:paraId="62238A4B" w14:textId="77777777" w:rsidR="00296E35" w:rsidRPr="00407576" w:rsidRDefault="00296E35" w:rsidP="00296E35">
      <w:pPr>
        <w:pStyle w:val="B2"/>
      </w:pPr>
      <w:r w:rsidRPr="00407576">
        <w:t>a)</w:t>
      </w:r>
      <w:r w:rsidRPr="00407576">
        <w:tab/>
        <w:t>receives an announcement as described in subclause 19.3.2;</w:t>
      </w:r>
    </w:p>
    <w:p w14:paraId="087D4215" w14:textId="77777777" w:rsidR="00296E35" w:rsidRPr="00407576" w:rsidRDefault="00296E35" w:rsidP="00296E35">
      <w:pPr>
        <w:pStyle w:val="B2"/>
      </w:pPr>
      <w:r w:rsidRPr="00407576">
        <w:t>b)</w:t>
      </w:r>
      <w:r w:rsidRPr="00407576">
        <w:tab/>
        <w:t>enters an MBMS service area where a general purpose MBMS is available; and</w:t>
      </w:r>
    </w:p>
    <w:p w14:paraId="485CC325" w14:textId="77777777" w:rsidR="00296E35" w:rsidRPr="00407576" w:rsidRDefault="00296E35" w:rsidP="00296E35">
      <w:pPr>
        <w:pStyle w:val="B2"/>
      </w:pPr>
      <w:r w:rsidRPr="00407576">
        <w:t>c)</w:t>
      </w:r>
      <w:r w:rsidRPr="00407576">
        <w:tab/>
        <w:t>experiences good MBMS bearer radio condition;</w:t>
      </w:r>
    </w:p>
    <w:p w14:paraId="29B74007" w14:textId="77777777" w:rsidR="00296E35" w:rsidRPr="00407576" w:rsidRDefault="00296E35" w:rsidP="00296E35">
      <w:r w:rsidRPr="00407576">
        <w:t>then the MCData client shall report that the MCData client is listening to the MBMS bearer as specified in subclause 19.3.3.2.</w:t>
      </w:r>
    </w:p>
    <w:p w14:paraId="7620215C" w14:textId="77777777" w:rsidR="00296E35" w:rsidRPr="00407576" w:rsidRDefault="00296E35" w:rsidP="00296E35">
      <w:r w:rsidRPr="00407576">
        <w:t>If one of the following conditions is fulfilled:</w:t>
      </w:r>
    </w:p>
    <w:p w14:paraId="49ACB7F0" w14:textId="77777777" w:rsidR="00296E35" w:rsidRPr="00407576" w:rsidRDefault="00296E35" w:rsidP="00296E35">
      <w:pPr>
        <w:pStyle w:val="B1"/>
      </w:pPr>
      <w:r w:rsidRPr="00407576">
        <w:t>1)</w:t>
      </w:r>
      <w:r w:rsidRPr="00407576">
        <w:tab/>
        <w:t>if the MCData client:</w:t>
      </w:r>
    </w:p>
    <w:p w14:paraId="02195339" w14:textId="77777777" w:rsidR="00296E35" w:rsidRPr="00407576" w:rsidRDefault="00296E35" w:rsidP="00296E35">
      <w:pPr>
        <w:pStyle w:val="B2"/>
      </w:pPr>
      <w:r w:rsidRPr="00407576">
        <w:t>a)</w:t>
      </w:r>
      <w:r w:rsidRPr="00407576">
        <w:tab/>
        <w:t>receives an MBMS bearer announcement as described in the subclause 19.3.2;</w:t>
      </w:r>
    </w:p>
    <w:p w14:paraId="209A6DCD" w14:textId="77777777" w:rsidR="00296E35" w:rsidRPr="00407576" w:rsidRDefault="00296E35" w:rsidP="00296E35">
      <w:pPr>
        <w:pStyle w:val="B2"/>
      </w:pPr>
      <w:r w:rsidRPr="00407576">
        <w:t>b)</w:t>
      </w:r>
      <w:r w:rsidRPr="00407576">
        <w:tab/>
        <w:t>the MBMS bearer announcement contains a cancellation of an &lt;announcement&gt; element identified by the same TGMI value as received in a Map Group To Bearer message in an ongoing conversation; and</w:t>
      </w:r>
    </w:p>
    <w:p w14:paraId="5F731EE0" w14:textId="77777777" w:rsidR="00296E35" w:rsidRPr="00407576" w:rsidRDefault="00296E35" w:rsidP="00296E35">
      <w:pPr>
        <w:pStyle w:val="B2"/>
      </w:pPr>
      <w:r w:rsidRPr="00407576">
        <w:t>c)</w:t>
      </w:r>
      <w:r w:rsidRPr="00407576">
        <w:tab/>
        <w:t>the status "not-listening" is not already reported;</w:t>
      </w:r>
    </w:p>
    <w:p w14:paraId="5E745A34" w14:textId="77777777" w:rsidR="00296E35" w:rsidRPr="00407576" w:rsidRDefault="00296E35" w:rsidP="00296E35">
      <w:pPr>
        <w:pStyle w:val="B1"/>
      </w:pPr>
      <w:r w:rsidRPr="00407576">
        <w:t>2)</w:t>
      </w:r>
      <w:r w:rsidRPr="00407576">
        <w:tab/>
        <w:t>if the MCData client:</w:t>
      </w:r>
    </w:p>
    <w:p w14:paraId="30B56D22" w14:textId="77777777" w:rsidR="00296E35" w:rsidRPr="00407576" w:rsidRDefault="00296E35" w:rsidP="00296E35">
      <w:pPr>
        <w:pStyle w:val="B2"/>
      </w:pPr>
      <w:r w:rsidRPr="00407576">
        <w:t>a)</w:t>
      </w:r>
      <w:r w:rsidRPr="00407576">
        <w:tab/>
        <w:t>receives an MBMS bearer announcement as described in the subclause 19.3.2;</w:t>
      </w:r>
    </w:p>
    <w:p w14:paraId="3B288EF0" w14:textId="77777777" w:rsidR="00296E35" w:rsidRPr="00407576" w:rsidRDefault="00296E35" w:rsidP="00296E35">
      <w:pPr>
        <w:pStyle w:val="B2"/>
      </w:pPr>
      <w:r w:rsidRPr="00407576">
        <w:t>b)</w:t>
      </w:r>
      <w:r w:rsidRPr="00407576">
        <w:tab/>
        <w:t>the MBMS bearer announcement contains a cancellation of an &lt;announcement&gt; element;</w:t>
      </w:r>
    </w:p>
    <w:p w14:paraId="1E006202" w14:textId="77777777" w:rsidR="00296E35" w:rsidRPr="00407576" w:rsidRDefault="00296E35" w:rsidP="00296E35">
      <w:pPr>
        <w:pStyle w:val="B2"/>
      </w:pPr>
      <w:r w:rsidRPr="00407576">
        <w:t>c)</w:t>
      </w:r>
      <w:r w:rsidRPr="00407576">
        <w:tab/>
        <w:t>does not participate in an ongoing conversation;</w:t>
      </w:r>
    </w:p>
    <w:p w14:paraId="0FBCB1E2" w14:textId="77777777" w:rsidR="00296E35" w:rsidRPr="00407576" w:rsidRDefault="00296E35" w:rsidP="00296E35">
      <w:pPr>
        <w:pStyle w:val="B2"/>
      </w:pPr>
      <w:r w:rsidRPr="00407576">
        <w:t>d)</w:t>
      </w:r>
      <w:r w:rsidRPr="00407576">
        <w:tab/>
        <w:t>the MCData client has reported the "listening" status due to the availability of the general purpose MBMS subchannel in the &lt;announcement&gt; element; and</w:t>
      </w:r>
    </w:p>
    <w:p w14:paraId="5500E5B2" w14:textId="77777777" w:rsidR="00296E35" w:rsidRPr="00407576" w:rsidRDefault="00296E35" w:rsidP="00296E35">
      <w:pPr>
        <w:pStyle w:val="B2"/>
      </w:pPr>
      <w:r w:rsidRPr="00407576">
        <w:t>e)</w:t>
      </w:r>
      <w:r w:rsidRPr="00407576">
        <w:tab/>
        <w:t>the status "not-listening" is not already reported; or</w:t>
      </w:r>
    </w:p>
    <w:p w14:paraId="1E78B927" w14:textId="77777777" w:rsidR="00296E35" w:rsidRPr="00407576" w:rsidRDefault="00296E35" w:rsidP="00296E35">
      <w:pPr>
        <w:pStyle w:val="B1"/>
      </w:pPr>
      <w:r w:rsidRPr="00407576">
        <w:t>3.</w:t>
      </w:r>
      <w:r w:rsidRPr="00407576">
        <w:tab/>
        <w:t>if the MCData client:</w:t>
      </w:r>
    </w:p>
    <w:p w14:paraId="1863DEB1" w14:textId="77777777" w:rsidR="00296E35" w:rsidRPr="00407576" w:rsidRDefault="00296E35" w:rsidP="00296E35">
      <w:pPr>
        <w:pStyle w:val="B2"/>
      </w:pPr>
      <w:r w:rsidRPr="00407576">
        <w:t>a)</w:t>
      </w:r>
      <w:r w:rsidRPr="00407576">
        <w:tab/>
        <w:t>suffers from bad MBMS bearer radio condition,</w:t>
      </w:r>
    </w:p>
    <w:p w14:paraId="4A62F7C1" w14:textId="77777777" w:rsidR="00296E35" w:rsidRPr="00407576" w:rsidRDefault="00296E35" w:rsidP="00296E35">
      <w:r w:rsidRPr="00407576">
        <w:t>then the MCData client shall report that the MCData client is not listening to the MBMS subchannels as specified in subclause 19.3.3.2.</w:t>
      </w:r>
    </w:p>
    <w:p w14:paraId="51C77D94" w14:textId="77777777" w:rsidR="00296E35" w:rsidRPr="00407576" w:rsidRDefault="00296E35" w:rsidP="00296E35">
      <w:r w:rsidRPr="00407576">
        <w:t>If all the following conditions are fulfilled:</w:t>
      </w:r>
    </w:p>
    <w:p w14:paraId="6D298821"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58535F" w14:textId="77777777" w:rsidR="00296E35" w:rsidRPr="00407576" w:rsidRDefault="00296E35" w:rsidP="00296E35">
      <w:pPr>
        <w:pStyle w:val="B1"/>
      </w:pPr>
      <w:r w:rsidRPr="00407576">
        <w:t>2)</w:t>
      </w:r>
      <w:r w:rsidRPr="00407576">
        <w:tab/>
        <w:t>the MCData client is notified that the MBMS bearer is about to be suspended by the RAN; and</w:t>
      </w:r>
    </w:p>
    <w:p w14:paraId="7083473D" w14:textId="77777777" w:rsidR="00296E35" w:rsidRPr="00407576" w:rsidRDefault="00296E35" w:rsidP="00296E35">
      <w:pPr>
        <w:pStyle w:val="B1"/>
      </w:pPr>
      <w:r w:rsidRPr="00407576">
        <w:t>3)</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7750E65E" w14:textId="77777777" w:rsidR="00296E35" w:rsidRPr="00407576" w:rsidRDefault="00296E35" w:rsidP="00296E35">
      <w:r w:rsidRPr="00407576">
        <w:t>then the MCData client shall report that the MBMS bearer is about to be suspended, as specified in subclause 19.3.3.2.</w:t>
      </w:r>
    </w:p>
    <w:p w14:paraId="75A2A40C" w14:textId="77777777" w:rsidR="00296E35" w:rsidRPr="00407576" w:rsidRDefault="00296E35" w:rsidP="00296E35">
      <w:r w:rsidRPr="00407576">
        <w:t>If all the following conditions are fulfilled:</w:t>
      </w:r>
    </w:p>
    <w:p w14:paraId="7B7C62F5"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ED41EB" w14:textId="77777777" w:rsidR="00296E35" w:rsidRPr="00407576" w:rsidRDefault="00296E35" w:rsidP="00296E35">
      <w:pPr>
        <w:pStyle w:val="B1"/>
      </w:pPr>
      <w:r w:rsidRPr="00407576">
        <w:t>2)</w:t>
      </w:r>
      <w:r w:rsidRPr="00407576">
        <w:tab/>
        <w:t xml:space="preserve">the MCData client has reported that the MBMS bearer is about to be suspended, but the suspension of the bearer has not been detected yet by the MCData client; </w:t>
      </w:r>
    </w:p>
    <w:p w14:paraId="4206CA62" w14:textId="77777777" w:rsidR="00296E35" w:rsidRPr="00407576" w:rsidRDefault="00296E35" w:rsidP="00296E35">
      <w:pPr>
        <w:pStyle w:val="B1"/>
      </w:pPr>
      <w:r w:rsidRPr="00407576">
        <w:t>3)</w:t>
      </w:r>
      <w:r w:rsidRPr="00407576">
        <w:tab/>
        <w:t>the MCData client is notified that the MBMS bearer is no longer to be suspended by the RAN; and</w:t>
      </w:r>
    </w:p>
    <w:p w14:paraId="198EEEBD" w14:textId="77777777" w:rsidR="00296E35" w:rsidRPr="00407576" w:rsidRDefault="00296E35" w:rsidP="00296E35">
      <w:pPr>
        <w:pStyle w:val="B1"/>
      </w:pPr>
      <w:r w:rsidRPr="00407576">
        <w:t>4)</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1B699A09" w14:textId="77777777" w:rsidR="00296E35" w:rsidRPr="00407576" w:rsidRDefault="00296E35" w:rsidP="00296E35">
      <w:r w:rsidRPr="00407576">
        <w:t>then the MCData client shall report that the MBMS bearer is no longer to be suspended, as specified in subclause 19.3.3.2.</w:t>
      </w:r>
    </w:p>
    <w:p w14:paraId="3D4708C9" w14:textId="77777777" w:rsidR="00296E35" w:rsidRPr="00407576" w:rsidRDefault="00296E35" w:rsidP="00296E35">
      <w:r w:rsidRPr="00407576">
        <w:t>[TS 24.282, clause 19.3.3.2]</w:t>
      </w:r>
    </w:p>
    <w:p w14:paraId="6928E5BA" w14:textId="77777777" w:rsidR="00296E35" w:rsidRPr="00407576" w:rsidRDefault="00296E35" w:rsidP="00296E35">
      <w:pPr>
        <w:rPr>
          <w:rFonts w:eastAsia="SimSun"/>
        </w:rPr>
      </w:pPr>
      <w:r w:rsidRPr="00407576">
        <w:t>When the MCData client wants to report the MBMS bearer listening status, the MCData client:</w:t>
      </w:r>
    </w:p>
    <w:p w14:paraId="61020130" w14:textId="77777777" w:rsidR="00296E35" w:rsidRPr="00407576" w:rsidRDefault="00296E35" w:rsidP="00296E35">
      <w:pPr>
        <w:pStyle w:val="NO"/>
        <w:rPr>
          <w:rFonts w:eastAsia="SimSun"/>
        </w:rPr>
      </w:pPr>
      <w:r w:rsidRPr="00407576">
        <w:rPr>
          <w:rFonts w:eastAsia="SimSun"/>
        </w:rPr>
        <w:t>NOTE 1:</w:t>
      </w:r>
      <w:r w:rsidRPr="00407576">
        <w:rPr>
          <w:rFonts w:eastAsia="SimSun"/>
        </w:rPr>
        <w:tab/>
        <w:t xml:space="preserve">The </w:t>
      </w:r>
      <w:r w:rsidRPr="00407576">
        <w:rPr>
          <w:lang w:eastAsia="ko-KR"/>
        </w:rPr>
        <w:t>application/vnd.3gpp.mcdata-mbms-usage-info+xml can contain both the listening status "listening" and "not listening" at the same time.</w:t>
      </w:r>
    </w:p>
    <w:p w14:paraId="24F46881"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 xml:space="preserve">generate a SIP MESSAGE request in accordance with 3GPP TS 24.229 [5] and </w:t>
      </w:r>
      <w:r w:rsidRPr="00407576">
        <w:rPr>
          <w:lang w:eastAsia="ko-KR"/>
        </w:rPr>
        <w:t>IETF RFC 3428 [6]</w:t>
      </w:r>
      <w:r w:rsidRPr="00407576">
        <w:rPr>
          <w:rFonts w:eastAsia="SimSun"/>
        </w:rPr>
        <w:t xml:space="preserve"> and</w:t>
      </w:r>
    </w:p>
    <w:p w14:paraId="4F59DD14"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w:t>
      </w:r>
      <w:r w:rsidRPr="00407576">
        <w:rPr>
          <w:lang w:eastAsia="ko-KR"/>
        </w:rPr>
        <w:noBreakHyphen/>
        <w:t>Asserted</w:t>
      </w:r>
      <w:r w:rsidRPr="00407576">
        <w:rPr>
          <w:lang w:eastAsia="ko-KR"/>
        </w:rPr>
        <w:noBreakHyphen/>
        <w:t>Identity header field of the announcement message;</w:t>
      </w:r>
    </w:p>
    <w:p w14:paraId="4583154B"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w:t>
      </w:r>
      <w:r w:rsidRPr="00407576">
        <w:rPr>
          <w:rFonts w:eastAsia="SimSun"/>
        </w:rPr>
        <w:noBreakHyphen/>
        <w:t>Contact header field with the g.3gpp.icsi-ref media-feature tag with the value of "urn:urn-7:3gpp-service.ims.icsi.mcdata" along with parameters "require" and "explicit" according to IETF RFC 3841 [8];</w:t>
      </w:r>
    </w:p>
    <w:p w14:paraId="50D4AD98"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w:t>
      </w:r>
      <w:r w:rsidRPr="00407576">
        <w:rPr>
          <w:rFonts w:eastAsia="SimSun"/>
        </w:rPr>
        <w:noBreakHyphen/>
        <w:t>Preferred</w:t>
      </w:r>
      <w:r w:rsidRPr="00407576">
        <w:rPr>
          <w:rFonts w:eastAsia="SimSun"/>
        </w:rPr>
        <w:noBreakHyphen/>
        <w:t>Identity header field</w:t>
      </w:r>
      <w:r w:rsidRPr="00407576">
        <w:t xml:space="preserve"> as specified in 3GPP TS 24.229 [</w:t>
      </w:r>
      <w:r w:rsidRPr="00407576">
        <w:rPr>
          <w:noProof/>
          <w:lang w:val="en-US"/>
        </w:rPr>
        <w:t>5</w:t>
      </w:r>
      <w:r w:rsidRPr="00407576">
        <w:t>]</w:t>
      </w:r>
      <w:r w:rsidRPr="00407576">
        <w:rPr>
          <w:rFonts w:eastAsia="SimSun"/>
        </w:rPr>
        <w:t>;</w:t>
      </w:r>
    </w:p>
    <w:p w14:paraId="0A1487C6" w14:textId="77777777" w:rsidR="00296E35" w:rsidRPr="00407576" w:rsidRDefault="00296E35" w:rsidP="00296E35">
      <w:pPr>
        <w:pStyle w:val="B2"/>
        <w:rPr>
          <w:lang w:eastAsia="ko-KR"/>
        </w:rPr>
      </w:pPr>
      <w:r w:rsidRPr="00407576">
        <w:rPr>
          <w:lang w:eastAsia="ko-KR"/>
        </w:rPr>
        <w:t>d)</w:t>
      </w:r>
      <w:r w:rsidRPr="00407576">
        <w:rPr>
          <w:lang w:eastAsia="ko-KR"/>
        </w:rPr>
        <w:tab/>
        <w:t>shall include a P</w:t>
      </w:r>
      <w:r w:rsidRPr="00407576">
        <w:rPr>
          <w:lang w:eastAsia="ko-KR"/>
        </w:rPr>
        <w:noBreakHyphen/>
        <w:t>Preferred</w:t>
      </w:r>
      <w:r w:rsidRPr="00407576">
        <w:rPr>
          <w:lang w:eastAsia="ko-KR"/>
        </w:rPr>
        <w:noBreakHyphen/>
        <w:t>Service header field with the value "urn:urn-7:3gpp-service.ims.icsi.mcdata";</w:t>
      </w:r>
    </w:p>
    <w:p w14:paraId="50A96B74"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0E8C27A5" w14:textId="77777777" w:rsidR="00296E35" w:rsidRPr="00407576" w:rsidRDefault="00296E35" w:rsidP="00296E35">
      <w:pPr>
        <w:pStyle w:val="B2"/>
        <w:rPr>
          <w:lang w:eastAsia="ko-KR"/>
        </w:rPr>
      </w:pPr>
      <w:r w:rsidRPr="00407576">
        <w:rPr>
          <w:lang w:eastAsia="ko-KR"/>
        </w:rPr>
        <w:t>f)</w:t>
      </w:r>
      <w:r w:rsidRPr="00407576">
        <w:rPr>
          <w:lang w:eastAsia="ko-KR"/>
        </w:rPr>
        <w:tab/>
        <w:t>if the MCData client is listening to the MBMS bearer, the application/vnd.3gpp.mcdata-mbms-usage-info+xml MIME body:</w:t>
      </w:r>
    </w:p>
    <w:p w14:paraId="31D9AB00"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"listening";</w:t>
      </w:r>
    </w:p>
    <w:p w14:paraId="0681F279" w14:textId="77777777" w:rsidR="00296E35" w:rsidRPr="00407576" w:rsidRDefault="00296E35" w:rsidP="00296E35">
      <w:pPr>
        <w:pStyle w:val="B3"/>
        <w:rPr>
          <w:rFonts w:eastAsia="SimSun"/>
        </w:rPr>
      </w:pPr>
      <w:r w:rsidRPr="00407576">
        <w:rPr>
          <w:rFonts w:eastAsia="SimSun"/>
        </w:rPr>
        <w:t>ii)</w:t>
      </w:r>
      <w:r w:rsidRPr="00407576">
        <w:rPr>
          <w:rFonts w:eastAsia="SimSun"/>
        </w:rPr>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423FCCC5"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 and</w:t>
      </w:r>
    </w:p>
    <w:p w14:paraId="249F7FFA"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listening to the general purpose MBMS subchannel, shall include the &lt;general-purpose&gt; element set to "true";</w:t>
      </w:r>
    </w:p>
    <w:p w14:paraId="15FD6E91"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MCData client is not listening, the application/vnd.3gpp.mcdata-mbms-usage-info+xml MIME body:</w:t>
      </w:r>
    </w:p>
    <w:p w14:paraId="368774DD"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"not-listening";</w:t>
      </w:r>
    </w:p>
    <w:p w14:paraId="059B0101"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w:t>
      </w:r>
    </w:p>
    <w:p w14:paraId="2682381D" w14:textId="77777777" w:rsidR="00296E35" w:rsidRPr="00407576" w:rsidRDefault="00296E35" w:rsidP="00296E35">
      <w:pPr>
        <w:pStyle w:val="B3"/>
        <w:rPr>
          <w:rFonts w:eastAsia="SimSun"/>
        </w:rPr>
      </w:pPr>
      <w:r w:rsidRPr="00407576">
        <w:rPr>
          <w:rFonts w:eastAsia="SimSun"/>
        </w:rPr>
        <w:t>iii)</w:t>
      </w:r>
      <w:r w:rsidRPr="00407576">
        <w:rPr>
          <w:rFonts w:eastAsia="SimSun"/>
        </w:rPr>
        <w:tab/>
        <w:t>if the intention is to report that the MCData client is no longer listening to the MBMS subchannel in an ongoing session (e.g. as the response to Unmap Group to Bearer message), shall include the MCData session identity in a &lt;session-id&gt; element; and</w:t>
      </w:r>
    </w:p>
    <w:p w14:paraId="6CAF8594"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no longer listening to general purpose MBMS subchannel, shall include the &lt;general-purpose&gt; element set to "false"; and</w:t>
      </w:r>
    </w:p>
    <w:p w14:paraId="24A45ED3" w14:textId="77777777" w:rsidR="00296E35" w:rsidRPr="00407576" w:rsidRDefault="00296E35" w:rsidP="00296E35">
      <w:pPr>
        <w:pStyle w:val="NO"/>
        <w:rPr>
          <w:lang w:eastAsia="ko-KR"/>
        </w:rPr>
      </w:pPr>
      <w:r w:rsidRPr="00407576">
        <w:rPr>
          <w:rFonts w:eastAsia="SimSun"/>
        </w:rPr>
        <w:t>NOTE 2:</w:t>
      </w:r>
      <w:r w:rsidRPr="00407576">
        <w:rPr>
          <w:rFonts w:eastAsia="SimSun"/>
        </w:rPr>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407576">
        <w:rPr>
          <w:lang w:eastAsia="ko-KR"/>
        </w:rPr>
        <w:t>.</w:t>
      </w:r>
    </w:p>
    <w:p w14:paraId="50D69965"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53C7A23D" w14:textId="77777777" w:rsidR="00296E35" w:rsidRPr="00407576" w:rsidRDefault="00296E35" w:rsidP="00296E35">
      <w:pPr>
        <w:pStyle w:val="B1"/>
        <w:rPr>
          <w:rFonts w:eastAsia="SimSun"/>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2CA7E33D" w14:textId="77777777" w:rsidR="00296E35" w:rsidRPr="00407576" w:rsidRDefault="00296E35" w:rsidP="00296E35">
      <w:pPr>
        <w:rPr>
          <w:lang w:val="en-US" w:eastAsia="ko-KR"/>
        </w:rPr>
      </w:pPr>
      <w:r w:rsidRPr="00407576">
        <w:t>When the MCData client meets all the conditions specified in subclause</w:t>
      </w:r>
      <w:r w:rsidRPr="00407576">
        <w:rPr>
          <w:lang w:eastAsia="de-DE"/>
        </w:rPr>
        <w:t> </w:t>
      </w:r>
      <w:r w:rsidRPr="00407576">
        <w:t>19.3.3.1 for reporting a change in an MBMS bearer suspension status, the MCData client:</w:t>
      </w:r>
    </w:p>
    <w:p w14:paraId="3FC57646"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generate a SIP MESSAGE request in accordance with 3GPP TS 24.229 [</w:t>
      </w:r>
      <w:r w:rsidRPr="00407576">
        <w:rPr>
          <w:rFonts w:eastAsia="SimSun"/>
          <w:lang w:val="en-US"/>
        </w:rPr>
        <w:t>5</w:t>
      </w:r>
      <w:r w:rsidRPr="00407576">
        <w:rPr>
          <w:rFonts w:eastAsia="SimSun"/>
        </w:rPr>
        <w:t xml:space="preserve">] and </w:t>
      </w:r>
      <w:r w:rsidRPr="00407576">
        <w:rPr>
          <w:lang w:eastAsia="ko-KR"/>
        </w:rPr>
        <w:t>IETF RFC 3428 [6]</w:t>
      </w:r>
      <w:r w:rsidRPr="00407576">
        <w:rPr>
          <w:rFonts w:eastAsia="SimSun"/>
        </w:rPr>
        <w:t xml:space="preserve"> and</w:t>
      </w:r>
    </w:p>
    <w:p w14:paraId="1557307A"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P-Asserted-Identity header field of the announcement message;</w:t>
      </w:r>
    </w:p>
    <w:p w14:paraId="4CEB7204"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Accept-Contact header field with the g.3gpp.icsi-ref media-feature tag with the value of "urn:urn-7:3gpp-service.ims.icsi.mcdata" along with parameters "require" and "explicit" according to IETF RFC 3841 [8];</w:t>
      </w:r>
    </w:p>
    <w:p w14:paraId="7F81D80B"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P-Preferred-Identity header field</w:t>
      </w:r>
      <w:r w:rsidRPr="00407576">
        <w:t xml:space="preserve"> as specified in 3GPP TS 24.229 [</w:t>
      </w:r>
      <w:r w:rsidRPr="00407576">
        <w:rPr>
          <w:noProof/>
          <w:lang w:val="en-US"/>
        </w:rPr>
        <w:t>5</w:t>
      </w:r>
      <w:r w:rsidRPr="00407576">
        <w:t>]</w:t>
      </w:r>
      <w:r w:rsidRPr="00407576">
        <w:rPr>
          <w:rFonts w:eastAsia="SimSun"/>
        </w:rPr>
        <w:t>;</w:t>
      </w:r>
    </w:p>
    <w:p w14:paraId="334A20F9" w14:textId="77777777" w:rsidR="00296E35" w:rsidRPr="00407576" w:rsidRDefault="00296E35" w:rsidP="00296E35">
      <w:pPr>
        <w:pStyle w:val="B2"/>
        <w:rPr>
          <w:lang w:eastAsia="ko-KR"/>
        </w:rPr>
      </w:pPr>
      <w:r w:rsidRPr="00407576">
        <w:rPr>
          <w:lang w:eastAsia="ko-KR"/>
        </w:rPr>
        <w:t>d)</w:t>
      </w:r>
      <w:r w:rsidRPr="00407576">
        <w:rPr>
          <w:lang w:eastAsia="ko-KR"/>
        </w:rPr>
        <w:tab/>
        <w:t>shall include a P-Preferred-Service header field with the value "urn:urn-7:3gpp-service.ims.icsi.mcdata";</w:t>
      </w:r>
    </w:p>
    <w:p w14:paraId="3DDFB76A"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4A8C37DF" w14:textId="77777777" w:rsidR="00296E35" w:rsidRPr="00407576" w:rsidRDefault="00296E35" w:rsidP="00296E35">
      <w:pPr>
        <w:pStyle w:val="B2"/>
        <w:rPr>
          <w:lang w:eastAsia="ko-KR"/>
        </w:rPr>
      </w:pPr>
      <w:r w:rsidRPr="00407576">
        <w:rPr>
          <w:lang w:eastAsia="ko-KR"/>
        </w:rPr>
        <w:t>f)</w:t>
      </w:r>
      <w:r w:rsidRPr="00407576">
        <w:rPr>
          <w:lang w:eastAsia="ko-KR"/>
        </w:rPr>
        <w:tab/>
        <w:t xml:space="preserve">if </w:t>
      </w:r>
      <w:r w:rsidRPr="00407576">
        <w:rPr>
          <w:lang w:val="en-US" w:eastAsia="ko-KR"/>
        </w:rPr>
        <w:t xml:space="preserve">at least one </w:t>
      </w:r>
      <w:r w:rsidRPr="00407576">
        <w:rPr>
          <w:lang w:eastAsia="ko-KR"/>
        </w:rPr>
        <w:t>MBMS bearer</w:t>
      </w:r>
      <w:r w:rsidRPr="00407576">
        <w:rPr>
          <w:lang w:val="en-US" w:eastAsia="ko-KR"/>
        </w:rPr>
        <w:t xml:space="preserve"> is about to be suspended</w:t>
      </w:r>
      <w:r w:rsidRPr="00407576">
        <w:rPr>
          <w:lang w:eastAsia="ko-KR"/>
        </w:rPr>
        <w:t>, the application/vnd.3gpp.mcdata-mbms-usage-info+xml MIME body:</w:t>
      </w:r>
    </w:p>
    <w:p w14:paraId="0048421A"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"suspending"</w:t>
      </w:r>
      <w:r w:rsidRPr="00407576">
        <w:rPr>
          <w:rFonts w:eastAsia="SimSun"/>
        </w:rPr>
        <w:t>;</w:t>
      </w:r>
    </w:p>
    <w:p w14:paraId="6F1C9BFC" w14:textId="77777777" w:rsidR="00296E35" w:rsidRPr="00407576" w:rsidRDefault="00296E35" w:rsidP="00296E35">
      <w:pPr>
        <w:pStyle w:val="B3"/>
        <w:rPr>
          <w:rFonts w:eastAsia="SimSun"/>
        </w:rPr>
      </w:pPr>
      <w:r w:rsidRPr="00407576">
        <w:rPr>
          <w:rFonts w:eastAsia="SimSun"/>
        </w:rPr>
        <w:t>ii)</w:t>
      </w:r>
      <w:r w:rsidRPr="00407576">
        <w:rPr>
          <w:rFonts w:eastAsia="SimSun"/>
        </w:rPr>
        <w:tab/>
        <w:t xml:space="preserve">shall set the &lt;number-of-reported-bearers&gt; element to the total number of the included &lt;suspended-TMGI&gt; elements and &lt;other-TMGI&gt; elements; </w:t>
      </w:r>
    </w:p>
    <w:p w14:paraId="379909C3"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&lt;suspended-TMGI&gt; element(s) set to the TMGI value for each of the MTCHs on the same MCH corresponding to the MBMS bearers about to be suspended; and</w:t>
      </w:r>
    </w:p>
    <w:p w14:paraId="05183F68" w14:textId="77777777" w:rsidR="00296E35" w:rsidRPr="00407576" w:rsidRDefault="00296E35" w:rsidP="00296E35">
      <w:pPr>
        <w:pStyle w:val="B3"/>
        <w:rPr>
          <w:rFonts w:eastAsia="SimSun"/>
        </w:rPr>
      </w:pPr>
      <w:r w:rsidRPr="00407576">
        <w:rPr>
          <w:rFonts w:eastAsia="SimSun"/>
        </w:rPr>
        <w:t xml:space="preserve"> iv)</w:t>
      </w:r>
      <w:r w:rsidRPr="00407576">
        <w:rPr>
          <w:rFonts w:eastAsia="SimSun"/>
        </w:rPr>
        <w:tab/>
        <w:t>may include &lt;other-TMGI&gt; elements, if available, corresponding to the TMGI values for other MTCHs on the same MCH as the MBMS bearers to be suspended</w:t>
      </w:r>
    </w:p>
    <w:p w14:paraId="0E4529CA" w14:textId="77777777" w:rsidR="00296E35" w:rsidRPr="00407576" w:rsidRDefault="00296E35" w:rsidP="00296E35">
      <w:pPr>
        <w:pStyle w:val="NO"/>
        <w:rPr>
          <w:lang w:eastAsia="ko-KR"/>
        </w:rPr>
      </w:pPr>
      <w:r w:rsidRPr="00407576">
        <w:rPr>
          <w:rFonts w:eastAsia="SimSun"/>
        </w:rPr>
        <w:t>NOTE 3:</w:t>
      </w:r>
      <w:r w:rsidRPr="00407576">
        <w:rPr>
          <w:rFonts w:eastAsia="SimSun"/>
        </w:rPr>
        <w:tab/>
        <w:t>To report the suspension of MTCHs on different MCHs, the MCData client sends a separate message for each of the involved MCHs.</w:t>
      </w:r>
    </w:p>
    <w:p w14:paraId="0E60D5EB"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MBMS bearer</w:t>
      </w:r>
      <w:r w:rsidRPr="00407576">
        <w:rPr>
          <w:lang w:val="en-US" w:eastAsia="ko-KR"/>
        </w:rPr>
        <w:t xml:space="preserve"> is no longer about to be suspended</w:t>
      </w:r>
      <w:r w:rsidRPr="00407576">
        <w:rPr>
          <w:lang w:eastAsia="ko-KR"/>
        </w:rPr>
        <w:t>, the application/vnd.3gpp.mcdata-mbms-usage-info+xml MIME body:</w:t>
      </w:r>
    </w:p>
    <w:p w14:paraId="33FB604E"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"not-suspending"</w:t>
      </w:r>
      <w:r w:rsidRPr="00407576">
        <w:rPr>
          <w:rFonts w:eastAsia="SimSun"/>
        </w:rPr>
        <w:t>;</w:t>
      </w:r>
    </w:p>
    <w:p w14:paraId="4DAA5233" w14:textId="77777777" w:rsidR="00296E35" w:rsidRPr="00407576" w:rsidRDefault="00296E35" w:rsidP="00296E35">
      <w:pPr>
        <w:pStyle w:val="B3"/>
        <w:rPr>
          <w:rFonts w:eastAsia="SimSun"/>
        </w:rPr>
      </w:pPr>
      <w:r w:rsidRPr="00407576">
        <w:rPr>
          <w:rFonts w:eastAsia="SimSun"/>
        </w:rPr>
        <w:t>ii)</w:t>
      </w:r>
      <w:r w:rsidRPr="00407576">
        <w:rPr>
          <w:rFonts w:eastAsia="SimSun"/>
        </w:rPr>
        <w:tab/>
        <w:t>shall set the &lt;number-of-reported-bearers&gt; element to the number of included &lt;suspended-TMGI&gt; elements; and</w:t>
      </w:r>
    </w:p>
    <w:p w14:paraId="1A203B68"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a &lt;suspended-TMGI&gt; element set to the corresponding TMGI value for each of the MTCHs of the MBMS bearers that are no longer about to be suspended; and</w:t>
      </w:r>
    </w:p>
    <w:p w14:paraId="6193C631"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7D273597" w14:textId="77777777" w:rsidR="00296E35" w:rsidRPr="00407576" w:rsidRDefault="00296E35" w:rsidP="00296E35">
      <w:pPr>
        <w:pStyle w:val="B1"/>
        <w:rPr>
          <w:rFonts w:eastAsia="SimSun"/>
          <w:lang w:val="en-US"/>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643FE25B" w14:textId="77777777" w:rsidR="00296E35" w:rsidRPr="00407576" w:rsidRDefault="00296E35" w:rsidP="00296E35">
      <w:pPr>
        <w:pStyle w:val="NO"/>
        <w:rPr>
          <w:noProof/>
        </w:rPr>
      </w:pPr>
      <w:r w:rsidRPr="00407576">
        <w:rPr>
          <w:rFonts w:eastAsia="SimSun"/>
        </w:rPr>
        <w:t>NOTE 4:</w:t>
      </w:r>
      <w:r w:rsidRPr="00407576">
        <w:rPr>
          <w:rFonts w:eastAsia="SimSun"/>
        </w:rPr>
        <w:tab/>
        <w:t>The MCData client reports in separate messages the MBMS bearers that are about to be suspended and the MBMS bearers that are no longer about to be suspended</w:t>
      </w:r>
      <w:r w:rsidRPr="00407576">
        <w:rPr>
          <w:lang w:eastAsia="ko-KR"/>
        </w:rPr>
        <w:t>.</w:t>
      </w:r>
      <w:r w:rsidRPr="00407576">
        <w:rPr>
          <w:noProof/>
        </w:rPr>
        <w:t xml:space="preserve"> </w:t>
      </w:r>
    </w:p>
    <w:p w14:paraId="01DBAAAF" w14:textId="77777777" w:rsidR="00296E35" w:rsidRPr="00407576" w:rsidRDefault="00296E35" w:rsidP="00296E35">
      <w:r w:rsidRPr="00407576">
        <w:t>[TS 24.282, clause 19.3.4]</w:t>
      </w:r>
    </w:p>
    <w:p w14:paraId="632FA515" w14:textId="77777777" w:rsidR="00296E35" w:rsidRPr="00407576" w:rsidRDefault="00296E35" w:rsidP="00296E35">
      <w:r w:rsidRPr="00407576">
        <w:t>When the MCData client receives a SIP MESSAGE request containing:</w:t>
      </w:r>
    </w:p>
    <w:p w14:paraId="35DD0899" w14:textId="77777777" w:rsidR="00296E35" w:rsidRPr="00407576" w:rsidRDefault="00296E35" w:rsidP="00296E35">
      <w:pPr>
        <w:pStyle w:val="B1"/>
        <w:rPr>
          <w:lang w:eastAsia="ko-KR"/>
        </w:rPr>
      </w:pPr>
      <w:bookmarkStart w:id="1284" w:name="_Hlk495396963"/>
      <w:r w:rsidRPr="00407576">
        <w:rPr>
          <w:lang w:eastAsia="ko-KR"/>
        </w:rPr>
        <w:t>1)</w:t>
      </w:r>
      <w:r w:rsidRPr="00407576">
        <w:rPr>
          <w:lang w:eastAsia="ko-KR"/>
        </w:rPr>
        <w:tab/>
        <w:t>a P-Asserted-Service header field containing the "urn:urn-7:3gpp-service.ims.icsi.mc</w:t>
      </w:r>
      <w:r w:rsidRPr="00407576">
        <w:rPr>
          <w:lang w:val="en-US" w:eastAsia="ko-KR"/>
        </w:rPr>
        <w:t>data</w:t>
      </w:r>
      <w:r w:rsidRPr="00407576">
        <w:rPr>
          <w:lang w:eastAsia="ko-KR"/>
        </w:rPr>
        <w:t>"; and</w:t>
      </w:r>
    </w:p>
    <w:p w14:paraId="7B9FAA9F" w14:textId="77777777" w:rsidR="00296E35" w:rsidRPr="00407576" w:rsidRDefault="00296E35" w:rsidP="00296E35">
      <w:pPr>
        <w:pStyle w:val="B1"/>
        <w:rPr>
          <w:lang w:val="en-US" w:eastAsia="ko-KR"/>
        </w:rPr>
      </w:pPr>
      <w:r w:rsidRPr="00407576">
        <w:rPr>
          <w:lang w:val="en-US" w:eastAsia="ko-KR"/>
        </w:rPr>
        <w:t>2)</w:t>
      </w:r>
      <w:r w:rsidRPr="00407576">
        <w:rPr>
          <w:lang w:val="en-US" w:eastAsia="ko-KR"/>
        </w:rPr>
        <w:tab/>
        <w:t>with one of the following:</w:t>
      </w:r>
    </w:p>
    <w:p w14:paraId="37619C2F" w14:textId="77777777" w:rsidR="00296E35" w:rsidRPr="00407576" w:rsidRDefault="00296E35" w:rsidP="00296E35">
      <w:pPr>
        <w:pStyle w:val="B2"/>
      </w:pPr>
      <w:r w:rsidRPr="00407576">
        <w:rPr>
          <w:noProof/>
          <w:lang w:val="en-US"/>
        </w:rPr>
        <w:t>a</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explicit</w:t>
      </w:r>
      <w:r w:rsidRPr="00407576">
        <w:t>MuSiK-download</w:t>
      </w:r>
      <w:r w:rsidRPr="00407576">
        <w:rPr>
          <w:lang w:val="en-US"/>
        </w:rPr>
        <w:t>&gt; element with</w:t>
      </w:r>
      <w:r w:rsidRPr="00407576">
        <w:t xml:space="preserve"> </w:t>
      </w:r>
      <w:r w:rsidRPr="00407576">
        <w:rPr>
          <w:lang w:val="en-US"/>
        </w:rPr>
        <w:t xml:space="preserve">at least </w:t>
      </w:r>
      <w:r w:rsidRPr="00407576">
        <w:t>one &lt;group&gt; subelement; or</w:t>
      </w:r>
    </w:p>
    <w:p w14:paraId="36B18BD2" w14:textId="77777777" w:rsidR="00296E35" w:rsidRPr="00407576" w:rsidRDefault="00296E35" w:rsidP="00296E35">
      <w:pPr>
        <w:pStyle w:val="B2"/>
        <w:rPr>
          <w:lang w:val="en-US"/>
        </w:rPr>
      </w:pPr>
      <w:r w:rsidRPr="00407576">
        <w:rPr>
          <w:noProof/>
          <w:lang w:val="en-US"/>
        </w:rPr>
        <w:t>b</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default</w:t>
      </w:r>
      <w:r w:rsidRPr="00407576">
        <w:t>MuSiK-download</w:t>
      </w:r>
      <w:r w:rsidRPr="00407576">
        <w:rPr>
          <w:lang w:val="en-US"/>
        </w:rPr>
        <w:t>&gt; element with</w:t>
      </w:r>
      <w:r w:rsidRPr="00407576">
        <w:t xml:space="preserve"> </w:t>
      </w:r>
      <w:r w:rsidRPr="00407576">
        <w:rPr>
          <w:lang w:val="en-US"/>
        </w:rPr>
        <w:t>zero or more</w:t>
      </w:r>
      <w:r w:rsidRPr="00407576">
        <w:t xml:space="preserve"> &lt;group&gt; subelements;</w:t>
      </w:r>
    </w:p>
    <w:bookmarkEnd w:id="1284"/>
    <w:p w14:paraId="544DBB79" w14:textId="77777777" w:rsidR="00296E35" w:rsidRPr="00407576" w:rsidRDefault="00296E35" w:rsidP="00296E35">
      <w:pPr>
        <w:rPr>
          <w:lang w:eastAsia="ko-KR"/>
        </w:rPr>
      </w:pPr>
      <w:r w:rsidRPr="00407576">
        <w:rPr>
          <w:lang w:eastAsia="ko-KR"/>
        </w:rPr>
        <w:t>the MCData client shall:</w:t>
      </w:r>
    </w:p>
    <w:p w14:paraId="451DF609" w14:textId="77777777" w:rsidR="00296E35" w:rsidRPr="00407576" w:rsidRDefault="00296E35" w:rsidP="00296E35">
      <w:pPr>
        <w:pStyle w:val="B1"/>
      </w:pPr>
      <w:bookmarkStart w:id="1285" w:name="_Hlk495398599"/>
      <w:r w:rsidRPr="00407576">
        <w:rPr>
          <w:noProof/>
          <w:lang w:val="en-US"/>
        </w:rPr>
        <w:t>1</w:t>
      </w:r>
      <w:r w:rsidRPr="00407576">
        <w:rPr>
          <w:noProof/>
        </w:rPr>
        <w:t>)</w:t>
      </w:r>
      <w:r w:rsidRPr="00407576">
        <w:rPr>
          <w:noProof/>
        </w:rPr>
        <w:tab/>
      </w:r>
      <w:r w:rsidRPr="00407576">
        <w:rPr>
          <w:lang w:val="en-US"/>
        </w:rPr>
        <w:t>if the received message contains an &lt;</w:t>
      </w:r>
      <w:r w:rsidRPr="00407576">
        <w:t>mbms-</w:t>
      </w:r>
      <w:r w:rsidRPr="00407576">
        <w:rPr>
          <w:lang w:val="en-US"/>
        </w:rPr>
        <w:t>explicit</w:t>
      </w:r>
      <w:r w:rsidRPr="00407576">
        <w:t>MuSiK-download</w:t>
      </w:r>
      <w:r w:rsidRPr="00407576">
        <w:rPr>
          <w:lang w:val="en-US"/>
        </w:rPr>
        <w:t>&gt; element, set the impacted groups to be those groups identified by the &lt;group&gt; subelements</w:t>
      </w:r>
      <w:r w:rsidRPr="00407576">
        <w:t>;</w:t>
      </w:r>
    </w:p>
    <w:p w14:paraId="29749262" w14:textId="77777777" w:rsidR="00296E35" w:rsidRPr="00407576" w:rsidRDefault="00296E35" w:rsidP="00296E35">
      <w:pPr>
        <w:pStyle w:val="B1"/>
        <w:rPr>
          <w:lang w:val="en-US"/>
        </w:rPr>
      </w:pPr>
      <w:r w:rsidRPr="00407576">
        <w:rPr>
          <w:noProof/>
          <w:lang w:val="en-US"/>
        </w:rPr>
        <w:t>2</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without &lt;group&gt; subelements, set the impacted groups to be all groups not associated with currently valid explicit MuSiK downloads; and</w:t>
      </w:r>
    </w:p>
    <w:p w14:paraId="78208EA4" w14:textId="77777777" w:rsidR="00296E35" w:rsidRPr="00407576" w:rsidRDefault="00296E35" w:rsidP="00296E35">
      <w:pPr>
        <w:pStyle w:val="B1"/>
        <w:rPr>
          <w:lang w:val="en-US"/>
        </w:rPr>
      </w:pPr>
      <w:r w:rsidRPr="00407576">
        <w:rPr>
          <w:noProof/>
          <w:lang w:val="en-US"/>
        </w:rPr>
        <w:t>3</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bookmarkEnd w:id="1285"/>
    <w:p w14:paraId="140D3001" w14:textId="77777777" w:rsidR="00296E35" w:rsidRPr="00407576" w:rsidRDefault="00296E35" w:rsidP="00296E35">
      <w:r w:rsidRPr="00407576">
        <w:rPr>
          <w:lang w:val="en-US"/>
        </w:rPr>
        <w:t>If the key identifier within the CSB-ID of the MIKEY payload is a MuSiK-ID (4 most-significant bits have the value '6'),</w:t>
      </w:r>
      <w:r w:rsidRPr="00407576">
        <w:rPr>
          <w:lang w:eastAsia="ko-KR"/>
        </w:rPr>
        <w:t xml:space="preserve"> the MCData client:</w:t>
      </w:r>
    </w:p>
    <w:p w14:paraId="58F744BE" w14:textId="77777777" w:rsidR="00296E35" w:rsidRPr="00407576" w:rsidRDefault="00296E35" w:rsidP="00296E35">
      <w:pPr>
        <w:pStyle w:val="B1"/>
      </w:pPr>
      <w:r w:rsidRPr="00407576">
        <w:t>1)</w:t>
      </w:r>
      <w:r w:rsidRPr="00407576">
        <w:tab/>
        <w:t xml:space="preserve">shall </w:t>
      </w:r>
      <w:r w:rsidRPr="00407576">
        <w:rPr>
          <w:lang w:val="en-US"/>
        </w:rPr>
        <w:t>process the MIKEY payload according to</w:t>
      </w:r>
      <w:r w:rsidRPr="00407576">
        <w:t xml:space="preserve"> 3GPP TS 33.180 [26]</w:t>
      </w:r>
      <w:r w:rsidRPr="00407576">
        <w:rPr>
          <w:lang w:val="en-US"/>
        </w:rPr>
        <w:t>, as follows</w:t>
      </w:r>
      <w:r w:rsidRPr="00407576">
        <w:t>:</w:t>
      </w:r>
    </w:p>
    <w:p w14:paraId="21151793" w14:textId="77777777" w:rsidR="00296E35" w:rsidRPr="00407576" w:rsidRDefault="00296E35" w:rsidP="00296E35">
      <w:pPr>
        <w:pStyle w:val="B2"/>
        <w:rPr>
          <w:lang w:eastAsia="ko-KR"/>
        </w:rPr>
      </w:pPr>
      <w:r w:rsidRPr="00407576">
        <w:rPr>
          <w:lang w:eastAsia="ko-KR"/>
        </w:rPr>
        <w:t>a)</w:t>
      </w:r>
      <w:r w:rsidRPr="00407576">
        <w:rPr>
          <w:lang w:eastAsia="ko-KR"/>
        </w:rPr>
        <w:tab/>
        <w:t xml:space="preserve">if the </w:t>
      </w:r>
      <w:r w:rsidRPr="00407576">
        <w:t>initiator field (IDRi) has type 'URI' (</w:t>
      </w:r>
      <w:r w:rsidRPr="00407576">
        <w:rPr>
          <w:lang w:eastAsia="ko-KR"/>
        </w:rPr>
        <w:t>identity hiding is not used), the client:</w:t>
      </w:r>
    </w:p>
    <w:p w14:paraId="4136211E" w14:textId="77777777" w:rsidR="00296E35" w:rsidRPr="00407576" w:rsidRDefault="00296E35" w:rsidP="00296E35">
      <w:pPr>
        <w:pStyle w:val="B3"/>
      </w:pPr>
      <w:r w:rsidRPr="00407576">
        <w:rPr>
          <w:lang w:eastAsia="ko-KR"/>
        </w:rPr>
        <w:t>i)</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w:t>
      </w:r>
      <w:r w:rsidRPr="00407576">
        <w:rPr>
          <w:lang w:val="en-US"/>
        </w:rPr>
        <w:t>client</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 and</w:t>
      </w:r>
    </w:p>
    <w:p w14:paraId="54A15703" w14:textId="77777777" w:rsidR="00296E35" w:rsidRPr="00407576" w:rsidRDefault="00296E35" w:rsidP="00296E35">
      <w:pPr>
        <w:pStyle w:val="B3"/>
      </w:pPr>
      <w:r w:rsidRPr="00407576">
        <w:t>ii)</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4C93E322" w14:textId="77777777" w:rsidR="00296E35" w:rsidRPr="00407576" w:rsidRDefault="00296E35" w:rsidP="00296E35">
      <w:pPr>
        <w:pStyle w:val="B2"/>
      </w:pPr>
      <w:r w:rsidRPr="00407576">
        <w:t>b)</w:t>
      </w:r>
      <w:r w:rsidRPr="00407576">
        <w:tab/>
      </w:r>
      <w:r w:rsidRPr="00407576">
        <w:rPr>
          <w:lang w:val="en-US"/>
        </w:rPr>
        <w:t xml:space="preserve">otherwise, </w:t>
      </w:r>
      <w:r w:rsidRPr="00407576">
        <w:t>if the initiator field (IDRi) has type 'UID' (identity hiding in use), the client:</w:t>
      </w:r>
    </w:p>
    <w:p w14:paraId="607D6F68" w14:textId="77777777" w:rsidR="00296E35" w:rsidRPr="00407576" w:rsidRDefault="00296E35" w:rsidP="00296E35">
      <w:pPr>
        <w:pStyle w:val="B3"/>
      </w:pPr>
      <w:r w:rsidRPr="00407576">
        <w:t>i)</w:t>
      </w:r>
      <w:r w:rsidRPr="00407576">
        <w:tab/>
        <w:t xml:space="preserve">shall convert the public service identity </w:t>
      </w:r>
      <w:r w:rsidRPr="00407576">
        <w:rPr>
          <w:lang w:val="en-US"/>
        </w:rPr>
        <w:t xml:space="preserve">of </w:t>
      </w:r>
      <w:r w:rsidRPr="00407576">
        <w:t>participating MCData function serving the MCData user to a UID as described in 3GPP TS 33.180 [26]; and</w:t>
      </w:r>
    </w:p>
    <w:p w14:paraId="4727E3BD" w14:textId="77777777" w:rsidR="00296E35" w:rsidRPr="00407576" w:rsidRDefault="00296E35" w:rsidP="00296E35">
      <w:pPr>
        <w:pStyle w:val="B3"/>
      </w:pPr>
      <w:r w:rsidRPr="00407576">
        <w:rPr>
          <w:lang w:eastAsia="ko-KR"/>
        </w:rPr>
        <w:t>i</w:t>
      </w:r>
      <w:r w:rsidRPr="00407576">
        <w:rPr>
          <w:lang w:val="en-US" w:eastAsia="ko-KR"/>
        </w:rPr>
        <w:t>i</w:t>
      </w:r>
      <w:r w:rsidRPr="00407576">
        <w:rPr>
          <w:lang w:eastAsia="ko-KR"/>
        </w:rPr>
        <w:t>)</w:t>
      </w:r>
      <w:r w:rsidRPr="00407576">
        <w:rPr>
          <w:lang w:eastAsia="ko-KR"/>
        </w:rPr>
        <w:tab/>
        <w:t xml:space="preserve">shall compare the generated UID with the UID in the </w:t>
      </w:r>
      <w:r w:rsidRPr="00407576">
        <w:rPr>
          <w:lang w:val="en-US" w:eastAsia="ko-KR"/>
        </w:rPr>
        <w:t xml:space="preserve">initiator </w:t>
      </w:r>
      <w:r w:rsidRPr="00407576">
        <w:rPr>
          <w:lang w:val="en-US"/>
        </w:rPr>
        <w:t>field (IDRi)</w:t>
      </w:r>
      <w:r w:rsidRPr="00407576">
        <w:t xml:space="preserve"> of the I_MESSAGE as described in 3GPP TS 33.180 [26]. If </w:t>
      </w:r>
      <w:r w:rsidRPr="00407576">
        <w:rPr>
          <w:lang w:eastAsia="ko-KR"/>
        </w:rPr>
        <w:t xml:space="preserve">the two </w:t>
      </w:r>
      <w:r w:rsidRPr="00407576">
        <w:rPr>
          <w:lang w:val="en-US" w:eastAsia="ko-KR"/>
        </w:rPr>
        <w:t xml:space="preserve">initiator </w:t>
      </w:r>
      <w:r w:rsidRPr="00407576">
        <w:rPr>
          <w:lang w:val="en-US"/>
        </w:rPr>
        <w:t>UIDs</w:t>
      </w:r>
      <w:r w:rsidRPr="00407576">
        <w:t xml:space="preserve"> </w:t>
      </w:r>
      <w:r w:rsidRPr="00407576">
        <w:rPr>
          <w:lang w:val="en-US"/>
        </w:rPr>
        <w:t>deviate from each other</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058A645" w14:textId="77777777" w:rsidR="00296E35" w:rsidRPr="00407576" w:rsidRDefault="00296E35" w:rsidP="00296E35">
      <w:pPr>
        <w:pStyle w:val="B2"/>
      </w:pPr>
      <w:r w:rsidRPr="00407576">
        <w:rPr>
          <w:lang w:val="en-US"/>
        </w:rPr>
        <w:t>c)</w:t>
      </w:r>
      <w:r w:rsidRPr="00407576">
        <w:rPr>
          <w:lang w:val="en-US"/>
        </w:rPr>
        <w:tab/>
        <w:t xml:space="preserve">otherwise, </w:t>
      </w:r>
      <w:r w:rsidRPr="00407576">
        <w:t xml:space="preserve">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 </w:t>
      </w:r>
    </w:p>
    <w:p w14:paraId="43EF9263" w14:textId="77777777" w:rsidR="00296E35" w:rsidRPr="00407576" w:rsidRDefault="00296E35" w:rsidP="00296E35">
      <w:pPr>
        <w:pStyle w:val="B2"/>
      </w:pPr>
      <w:r w:rsidRPr="00407576">
        <w:rPr>
          <w:lang w:val="en-US"/>
        </w:rPr>
        <w:t>d)</w:t>
      </w:r>
      <w:r w:rsidRPr="00407576">
        <w:rPr>
          <w:lang w:val="en-US"/>
        </w:rPr>
        <w:tab/>
      </w:r>
      <w:r w:rsidRPr="00407576">
        <w:t>shall use the UID to validate the signature of the I_MESSAGE as described in 3GPP TS 33.180 [26];</w:t>
      </w:r>
    </w:p>
    <w:p w14:paraId="58CFBA54" w14:textId="77777777" w:rsidR="00296E35" w:rsidRPr="00407576" w:rsidRDefault="00296E35" w:rsidP="00296E35">
      <w:pPr>
        <w:pStyle w:val="B2"/>
        <w:rPr>
          <w:lang w:val="en-US"/>
        </w:rPr>
      </w:pPr>
      <w:r w:rsidRPr="00407576">
        <w:rPr>
          <w:lang w:val="en-US" w:eastAsia="ko-KR"/>
        </w:rPr>
        <w:t>e)</w:t>
      </w:r>
      <w:r w:rsidRPr="00407576">
        <w:rPr>
          <w:lang w:eastAsia="ko-KR"/>
        </w:rPr>
        <w:tab/>
        <w:t xml:space="preserve">if authentication verification of the </w:t>
      </w:r>
      <w:r w:rsidRPr="00407576">
        <w:t>I_MESSAGE fails</w:t>
      </w:r>
      <w:r w:rsidRPr="00407576">
        <w:rPr>
          <w:lang w:val="en-US"/>
        </w:rPr>
        <w:t xml:space="preserve"> or the I_MESSAGE does not contain a Status attribute</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SIP 488 (Not Acceptable Here) response as specified in IETF RFC 4567 [45], and includ</w:t>
      </w:r>
      <w:r w:rsidRPr="00407576">
        <w:rPr>
          <w:lang w:val="en-US"/>
        </w:rPr>
        <w:t xml:space="preserve">ing </w:t>
      </w:r>
      <w:r w:rsidRPr="00407576">
        <w:t>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 and</w:t>
      </w:r>
    </w:p>
    <w:p w14:paraId="342C049B" w14:textId="77777777" w:rsidR="00296E35" w:rsidRPr="00407576" w:rsidRDefault="00296E35" w:rsidP="00296E35">
      <w:pPr>
        <w:pStyle w:val="B3"/>
        <w:ind w:left="852"/>
      </w:pPr>
      <w:r w:rsidRPr="00407576">
        <w:rPr>
          <w:lang w:val="en-US"/>
        </w:rPr>
        <w:t>f)</w:t>
      </w:r>
      <w:r w:rsidRPr="00407576">
        <w:tab/>
      </w:r>
      <w:r w:rsidRPr="00407576">
        <w:rPr>
          <w:lang w:val="en-US"/>
        </w:rPr>
        <w:t>shall</w:t>
      </w:r>
      <w:r w:rsidRPr="00407576">
        <w:t xml:space="preserve"> examine the Status attribute and </w:t>
      </w:r>
      <w:r w:rsidRPr="00407576">
        <w:rPr>
          <w:lang w:val="en-US"/>
        </w:rPr>
        <w:t xml:space="preserve">shall </w:t>
      </w:r>
      <w:r w:rsidRPr="00407576">
        <w:t xml:space="preserve">either mark the associated security functions as "not in use" or </w:t>
      </w:r>
      <w:r w:rsidRPr="00407576">
        <w:rPr>
          <w:lang w:val="en-US"/>
        </w:rPr>
        <w:t xml:space="preserve">shall </w:t>
      </w:r>
      <w:r w:rsidRPr="00407576">
        <w:t>extract and store the encapsulated M</w:t>
      </w:r>
      <w:r w:rsidRPr="00407576">
        <w:rPr>
          <w:lang w:val="en-US"/>
        </w:rPr>
        <w:t>uSi</w:t>
      </w:r>
      <w:r w:rsidRPr="00407576">
        <w:t>K and the corresponding M</w:t>
      </w:r>
      <w:r w:rsidRPr="00407576">
        <w:rPr>
          <w:lang w:val="en-US"/>
        </w:rPr>
        <w:t>uSi</w:t>
      </w:r>
      <w:r w:rsidRPr="00407576">
        <w:t>K-ID</w:t>
      </w:r>
      <w:r w:rsidRPr="00407576">
        <w:rPr>
          <w:lang w:val="en-US"/>
        </w:rPr>
        <w:t xml:space="preserve"> </w:t>
      </w:r>
      <w:r w:rsidRPr="00407576">
        <w:t>from the payload as specified in 3GPP TS 33.180 [26]; and</w:t>
      </w:r>
    </w:p>
    <w:p w14:paraId="17B96ADA" w14:textId="77777777" w:rsidR="00296E35" w:rsidRPr="00407576" w:rsidRDefault="00296E35" w:rsidP="00296E35">
      <w:pPr>
        <w:pStyle w:val="B1"/>
      </w:pPr>
      <w:r w:rsidRPr="00407576">
        <w:t>2)</w:t>
      </w:r>
      <w:r w:rsidRPr="00407576">
        <w:tab/>
      </w:r>
      <w:r w:rsidRPr="00407576">
        <w:rPr>
          <w:lang w:val="en-US"/>
        </w:rPr>
        <w:t>for each of the impacted groups,</w:t>
      </w:r>
      <w:r w:rsidRPr="00407576">
        <w:rPr>
          <w:lang w:eastAsia="ko-KR"/>
        </w:rPr>
        <w:t xml:space="preserve"> shall </w:t>
      </w:r>
      <w:r w:rsidRPr="00407576">
        <w:rPr>
          <w:lang w:val="en-US" w:eastAsia="ko-KR"/>
        </w:rPr>
        <w:t xml:space="preserve">either </w:t>
      </w:r>
      <w:r w:rsidRPr="00407576">
        <w:rPr>
          <w:lang w:eastAsia="ko-KR"/>
        </w:rPr>
        <w:t xml:space="preserve">associate the status </w:t>
      </w:r>
      <w:r w:rsidRPr="00407576">
        <w:rPr>
          <w:lang w:val="en-US"/>
        </w:rPr>
        <w:t xml:space="preserve">'security not in use' or shall add/replace in the </w:t>
      </w:r>
      <w:r w:rsidRPr="00407576">
        <w:t>stor</w:t>
      </w:r>
      <w:r w:rsidRPr="00407576">
        <w:rPr>
          <w:lang w:val="en-US"/>
        </w:rPr>
        <w:t>age associated with the group</w:t>
      </w:r>
      <w:r w:rsidRPr="00407576">
        <w:t xml:space="preserve"> the MuSiK</w:t>
      </w:r>
      <w:r w:rsidRPr="00407576">
        <w:rPr>
          <w:lang w:val="en-US"/>
        </w:rPr>
        <w:noBreakHyphen/>
        <w:t>ID</w:t>
      </w:r>
      <w:r w:rsidRPr="00407576">
        <w:t xml:space="preserve"> and </w:t>
      </w:r>
      <w:r w:rsidRPr="00407576">
        <w:rPr>
          <w:lang w:val="en-US"/>
        </w:rPr>
        <w:t xml:space="preserve">the </w:t>
      </w:r>
      <w:r w:rsidRPr="00407576">
        <w:t>MuSiK</w:t>
      </w:r>
      <w:r w:rsidRPr="00407576">
        <w:rPr>
          <w:lang w:val="en-US"/>
        </w:rPr>
        <w:t>, for use (decrypted) as security key.</w:t>
      </w:r>
      <w:r w:rsidRPr="00407576">
        <w:t xml:space="preserve"> </w:t>
      </w:r>
    </w:p>
    <w:p w14:paraId="3F44FE0B" w14:textId="77777777" w:rsidR="00296E35" w:rsidRPr="00407576" w:rsidRDefault="00296E35" w:rsidP="00296E35">
      <w:pPr>
        <w:pStyle w:val="NO"/>
        <w:rPr>
          <w:lang w:val="en-US"/>
        </w:rPr>
      </w:pPr>
      <w:r w:rsidRPr="00407576">
        <w:t>NOTE:</w:t>
      </w:r>
      <w:r w:rsidRPr="00407576">
        <w:tab/>
      </w:r>
      <w:r w:rsidRPr="00407576">
        <w:rPr>
          <w:lang w:val="en-US"/>
        </w:rPr>
        <w:t>It is expected that the MCData client is capable of storing a different MuSiK for each MCData group of interest.</w:t>
      </w:r>
    </w:p>
    <w:p w14:paraId="54D2C576" w14:textId="77777777" w:rsidR="00296E35" w:rsidRPr="00407576" w:rsidRDefault="00296E35" w:rsidP="00296E35">
      <w:r w:rsidRPr="00407576">
        <w:t>The MCData client shall respond with SIP 200 OK only if it finds the message syntactically correct and recognizes it as a valid and error-free MuSiK download (default or explicit) message.</w:t>
      </w:r>
    </w:p>
    <w:p w14:paraId="34EE1510" w14:textId="77777777" w:rsidR="00296E35" w:rsidRPr="00407576" w:rsidRDefault="00296E35" w:rsidP="00296E35">
      <w:r w:rsidRPr="00407576">
        <w:t>[TS 24.582 clause 6.5.2.2]</w:t>
      </w:r>
    </w:p>
    <w:p w14:paraId="2CAACE72" w14:textId="77777777" w:rsidR="00296E35" w:rsidRPr="00407576" w:rsidRDefault="00296E35" w:rsidP="00296E35">
      <w:pPr>
        <w:rPr>
          <w:lang w:val="en-US"/>
        </w:rPr>
      </w:pPr>
      <w:r w:rsidRPr="00407576">
        <w:rPr>
          <w:lang w:val="en-US"/>
        </w:rPr>
        <w:t>While MBMS delivery is expected, the terminating MCData client shall monitor the general purpose MBMS subchannel.</w:t>
      </w:r>
    </w:p>
    <w:p w14:paraId="2FBEB7C4" w14:textId="77777777" w:rsidR="00296E35" w:rsidRPr="00407576" w:rsidRDefault="00296E35" w:rsidP="00296E35">
      <w:r w:rsidRPr="00407576">
        <w:t>When receiving a Map Group To Bearer message over the general purpose MBMS subchannel, the MBMS interface in the MCData client:</w:t>
      </w:r>
    </w:p>
    <w:p w14:paraId="429CB790" w14:textId="77777777" w:rsidR="00296E35" w:rsidRPr="00407576" w:rsidRDefault="00296E35" w:rsidP="00296E35">
      <w:pPr>
        <w:pStyle w:val="B1"/>
      </w:pPr>
      <w:r w:rsidRPr="00407576">
        <w:t>1)</w:t>
      </w:r>
      <w:r w:rsidRPr="00407576">
        <w:tab/>
        <w:t>shall associate the TMGI in the TMGI field, the MBMS subchannel for media with the MCData group identity in the MCData Group ID field; and</w:t>
      </w:r>
    </w:p>
    <w:p w14:paraId="113AF598" w14:textId="77777777" w:rsidR="00296E35" w:rsidRPr="00407576" w:rsidRDefault="00296E35" w:rsidP="00296E35">
      <w:pPr>
        <w:pStyle w:val="B1"/>
        <w:rPr>
          <w:lang w:val="en-US"/>
        </w:rPr>
      </w:pPr>
      <w:r w:rsidRPr="00407576">
        <w:rPr>
          <w:lang w:val="en-US"/>
        </w:rPr>
        <w:t>2)</w:t>
      </w:r>
      <w:r w:rsidRPr="00407576">
        <w:rPr>
          <w:lang w:val="en-US"/>
        </w:rPr>
        <w:tab/>
        <w:t>shall start or continue the procedure described in subclause 6.5.2.3.</w:t>
      </w:r>
    </w:p>
    <w:p w14:paraId="1DEC7960" w14:textId="77777777" w:rsidR="00296E35" w:rsidRPr="00407576" w:rsidRDefault="00296E35" w:rsidP="00296E35">
      <w:r w:rsidRPr="00407576">
        <w:t>When receiving the Unmap Group To Bearer message referring to the current communication over a MBMS subchannel, the MBMS interface in the MCData client:</w:t>
      </w:r>
    </w:p>
    <w:p w14:paraId="13F91159" w14:textId="77777777" w:rsidR="00296E35" w:rsidRPr="00407576" w:rsidRDefault="00296E35" w:rsidP="00296E35">
      <w:pPr>
        <w:pStyle w:val="B1"/>
      </w:pPr>
      <w:r w:rsidRPr="00407576">
        <w:t>1)</w:t>
      </w:r>
      <w:r w:rsidRPr="00407576">
        <w:tab/>
        <w:t>shall remove the association between the TMGI, the MBMS subchannel for media in the group session identified by the MCData Group ID field, if such an association exists; and</w:t>
      </w:r>
    </w:p>
    <w:p w14:paraId="551B4305" w14:textId="77777777" w:rsidR="00296E35" w:rsidRPr="00407576" w:rsidRDefault="00296E35" w:rsidP="00296E35">
      <w:pPr>
        <w:pStyle w:val="B1"/>
        <w:rPr>
          <w:lang w:val="en-US"/>
        </w:rPr>
      </w:pPr>
      <w:r w:rsidRPr="00407576">
        <w:rPr>
          <w:lang w:val="en-US"/>
        </w:rPr>
        <w:t>2)</w:t>
      </w:r>
      <w:r w:rsidRPr="00407576">
        <w:rPr>
          <w:lang w:val="en-US"/>
        </w:rPr>
        <w:tab/>
        <w:t>shall cease monitoring the associated MBMS bearer and subchannel for media and, if the SDS session is still ongoing, shall resume or continue SDS delivery via media plane over unicast.</w:t>
      </w:r>
    </w:p>
    <w:p w14:paraId="11E6FFCB" w14:textId="77777777" w:rsidR="00296E35" w:rsidRPr="00407576" w:rsidRDefault="00296E35" w:rsidP="00296E35">
      <w:r w:rsidRPr="00407576">
        <w:t>[TS 24.582 clause 6.5.2.3]</w:t>
      </w:r>
    </w:p>
    <w:p w14:paraId="65EFD494" w14:textId="77777777" w:rsidR="00296E35" w:rsidRPr="00407576" w:rsidRDefault="00296E35" w:rsidP="00296E35">
      <w:pPr>
        <w:rPr>
          <w:lang w:val="en-US"/>
        </w:rPr>
      </w:pPr>
      <w:r w:rsidRPr="00407576">
        <w:rPr>
          <w:lang w:val="en-US"/>
        </w:rPr>
        <w:t xml:space="preserve">The terminating MCData client: </w:t>
      </w:r>
    </w:p>
    <w:p w14:paraId="3CBB16B2" w14:textId="77777777" w:rsidR="00296E35" w:rsidRPr="00407576" w:rsidRDefault="00296E35" w:rsidP="00296E35">
      <w:pPr>
        <w:pStyle w:val="B1"/>
        <w:rPr>
          <w:lang w:val="en-US"/>
        </w:rPr>
      </w:pPr>
      <w:r w:rsidRPr="00407576">
        <w:rPr>
          <w:lang w:val="en-US"/>
        </w:rPr>
        <w:t>1.</w:t>
      </w:r>
      <w:r w:rsidRPr="00407576">
        <w:rPr>
          <w:lang w:val="en-US"/>
        </w:rPr>
        <w:tab/>
        <w:t>While MBMS delivery is expected, the terminating MCData client shall monitor the MBMS bearer and subchannel indicated by the Map Group To Bearer message; and</w:t>
      </w:r>
    </w:p>
    <w:p w14:paraId="706277D6" w14:textId="77777777" w:rsidR="00296E35" w:rsidRPr="00407576" w:rsidRDefault="00296E35" w:rsidP="00296E35">
      <w:pPr>
        <w:pStyle w:val="B1"/>
        <w:rPr>
          <w:lang w:val="en-US"/>
        </w:rPr>
      </w:pPr>
      <w:r w:rsidRPr="00407576">
        <w:rPr>
          <w:lang w:val="en-US"/>
        </w:rPr>
        <w:t>2.</w:t>
      </w:r>
      <w:r w:rsidRPr="00407576">
        <w:rPr>
          <w:lang w:val="en-US"/>
        </w:rPr>
        <w:tab/>
        <w:t>For each received (S)RTP media packet, until a SIP BYE is received or until an implementation dependent timeout occurs:</w:t>
      </w:r>
    </w:p>
    <w:p w14:paraId="0C9C5065" w14:textId="77777777" w:rsidR="00296E35" w:rsidRPr="00407576" w:rsidRDefault="00296E35" w:rsidP="00296E35">
      <w:pPr>
        <w:pStyle w:val="B2"/>
        <w:rPr>
          <w:lang w:val="en-US"/>
        </w:rPr>
      </w:pPr>
      <w:r w:rsidRPr="00407576">
        <w:rPr>
          <w:lang w:val="en-US"/>
        </w:rPr>
        <w:t>a.</w:t>
      </w:r>
      <w:r w:rsidRPr="00407576">
        <w:rPr>
          <w:lang w:val="en-US"/>
        </w:rPr>
        <w:tab/>
        <w:t>Decapsulate the payload out of the (S)RTP packet and, if SRTP rather than RTP is used (see IETF RFC 3711 [17]), decrypt and validate the payload; and</w:t>
      </w:r>
    </w:p>
    <w:p w14:paraId="63C4EBB6" w14:textId="77777777" w:rsidR="00296E35" w:rsidRPr="00407576" w:rsidRDefault="00296E35" w:rsidP="00296E35">
      <w:pPr>
        <w:pStyle w:val="B2"/>
        <w:rPr>
          <w:lang w:val="en-US"/>
        </w:rPr>
      </w:pPr>
      <w:r w:rsidRPr="00407576">
        <w:rPr>
          <w:lang w:val="en-US"/>
        </w:rPr>
        <w:t>b.</w:t>
      </w:r>
      <w:r w:rsidRPr="00407576">
        <w:rPr>
          <w:lang w:val="en-US"/>
        </w:rPr>
        <w:tab/>
        <w:t>Process the payload as a received MSRP SEND message according to subclause 6.1.2.3.1, in the context of the media flow formed by previously received MSRP SEND messages, whether delivered via unicast or via MBMS.</w:t>
      </w:r>
    </w:p>
    <w:p w14:paraId="149387BA" w14:textId="77777777" w:rsidR="00296E35" w:rsidRPr="00407576" w:rsidRDefault="00296E35" w:rsidP="00296E35">
      <w:pPr>
        <w:pStyle w:val="H6"/>
      </w:pPr>
      <w:r w:rsidRPr="00407576">
        <w:t>6.6.1.3</w:t>
      </w:r>
      <w:r w:rsidRPr="00407576">
        <w:tab/>
        <w:t>Test description</w:t>
      </w:r>
    </w:p>
    <w:p w14:paraId="7ACA9F8B" w14:textId="77777777" w:rsidR="00296E35" w:rsidRPr="00407576" w:rsidRDefault="00296E35" w:rsidP="00296E35">
      <w:pPr>
        <w:pStyle w:val="H6"/>
      </w:pPr>
      <w:r w:rsidRPr="00407576">
        <w:t>6.6.1.3.1</w:t>
      </w:r>
      <w:r w:rsidRPr="00407576">
        <w:tab/>
        <w:t>Pre-test conditions</w:t>
      </w:r>
    </w:p>
    <w:p w14:paraId="4A578172" w14:textId="77777777" w:rsidR="00296E35" w:rsidRPr="00407576" w:rsidRDefault="00296E35" w:rsidP="00296E35">
      <w:pPr>
        <w:pStyle w:val="H6"/>
      </w:pPr>
      <w:r w:rsidRPr="00407576">
        <w:t>Test configuration:</w:t>
      </w:r>
    </w:p>
    <w:p w14:paraId="1A0DC643" w14:textId="0B2965CD"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1D7BB5A2" w14:textId="77777777" w:rsidR="00296E35" w:rsidRPr="00407576" w:rsidRDefault="00296E35" w:rsidP="00296E35">
      <w:pPr>
        <w:pStyle w:val="H6"/>
      </w:pPr>
      <w:r w:rsidRPr="00407576">
        <w:t>Preamble:</w:t>
      </w:r>
    </w:p>
    <w:p w14:paraId="2DF3D1A8" w14:textId="1C09AF82"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DBEF0A5" w14:textId="77777777" w:rsidR="00296E35" w:rsidRPr="00407576" w:rsidRDefault="00296E35" w:rsidP="00296E35">
      <w:pPr>
        <w:pStyle w:val="B1"/>
      </w:pPr>
      <w:r w:rsidRPr="00407576">
        <w:t>-</w:t>
      </w:r>
      <w:r w:rsidRPr="00407576">
        <w:tab/>
        <w:t>UE States at the end of the preamble:</w:t>
      </w:r>
    </w:p>
    <w:p w14:paraId="2122E93F" w14:textId="77777777" w:rsidR="00296E35" w:rsidRPr="00407576" w:rsidRDefault="00296E35" w:rsidP="00296E35">
      <w:pPr>
        <w:pStyle w:val="B1"/>
        <w:ind w:left="852"/>
      </w:pPr>
      <w:r w:rsidRPr="00407576">
        <w:t>-</w:t>
      </w:r>
      <w:r w:rsidRPr="00407576">
        <w:tab/>
        <w:t>The UE is in RRC_IDLE state.</w:t>
      </w:r>
    </w:p>
    <w:p w14:paraId="535AE0BD" w14:textId="77777777" w:rsidR="00296E35" w:rsidRPr="00407576" w:rsidRDefault="00296E35" w:rsidP="00296E35">
      <w:pPr>
        <w:pStyle w:val="B1"/>
        <w:ind w:left="852"/>
      </w:pPr>
      <w:r w:rsidRPr="00407576">
        <w:t>-</w:t>
      </w:r>
      <w:r w:rsidRPr="00407576">
        <w:tab/>
        <w:t>The client is registered for MCData.</w:t>
      </w:r>
    </w:p>
    <w:p w14:paraId="606C9E1B" w14:textId="77777777" w:rsidR="00296E35" w:rsidRPr="00407576" w:rsidRDefault="00296E35" w:rsidP="00296E35">
      <w:pPr>
        <w:pStyle w:val="B1"/>
      </w:pPr>
      <w:r w:rsidRPr="00407576">
        <w:t>-</w:t>
      </w:r>
      <w:r w:rsidRPr="00407576">
        <w:tab/>
        <w:t>A pre-activated MBMS bearer exists</w:t>
      </w:r>
    </w:p>
    <w:p w14:paraId="41FA5DC8" w14:textId="77777777" w:rsidR="00296E35" w:rsidRPr="00407576" w:rsidRDefault="00296E35" w:rsidP="00296E35">
      <w:pPr>
        <w:pStyle w:val="H6"/>
      </w:pPr>
      <w:r w:rsidRPr="00407576">
        <w:t>6.6.1.3.2</w:t>
      </w:r>
      <w:r w:rsidRPr="00407576">
        <w:tab/>
        <w:t>Test procedure sequence</w:t>
      </w:r>
    </w:p>
    <w:p w14:paraId="3CEC91AE" w14:textId="77777777" w:rsidR="00296E35" w:rsidRPr="00407576" w:rsidRDefault="00296E35" w:rsidP="00296E35">
      <w:pPr>
        <w:pStyle w:val="TH"/>
      </w:pPr>
      <w:r w:rsidRPr="00407576">
        <w:t>Table 6.6.1.3.2-1: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CE87D4E" w14:textId="77777777" w:rsidTr="002E3FCC">
        <w:tc>
          <w:tcPr>
            <w:tcW w:w="705" w:type="dxa"/>
            <w:tcBorders>
              <w:top w:val="single" w:sz="4" w:space="0" w:color="auto"/>
              <w:left w:val="single" w:sz="4" w:space="0" w:color="auto"/>
              <w:bottom w:val="nil"/>
              <w:right w:val="single" w:sz="4" w:space="0" w:color="auto"/>
            </w:tcBorders>
            <w:hideMark/>
          </w:tcPr>
          <w:p w14:paraId="5A9D99C0"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hideMark/>
          </w:tcPr>
          <w:p w14:paraId="6B2036E9"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E7728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hideMark/>
          </w:tcPr>
          <w:p w14:paraId="4321251E"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hideMark/>
          </w:tcPr>
          <w:p w14:paraId="6999D0B4" w14:textId="77777777" w:rsidR="00296E35" w:rsidRPr="00407576" w:rsidRDefault="00296E35" w:rsidP="002E3FCC">
            <w:pPr>
              <w:pStyle w:val="TAH"/>
            </w:pPr>
            <w:r w:rsidRPr="00407576">
              <w:t>Verdict</w:t>
            </w:r>
          </w:p>
        </w:tc>
      </w:tr>
      <w:tr w:rsidR="00296E35" w:rsidRPr="00407576" w14:paraId="67B7E13F" w14:textId="77777777" w:rsidTr="002E3FCC">
        <w:tc>
          <w:tcPr>
            <w:tcW w:w="705" w:type="dxa"/>
            <w:tcBorders>
              <w:top w:val="nil"/>
              <w:left w:val="single" w:sz="4" w:space="0" w:color="auto"/>
              <w:bottom w:val="single" w:sz="4" w:space="0" w:color="auto"/>
              <w:right w:val="single" w:sz="4" w:space="0" w:color="auto"/>
            </w:tcBorders>
          </w:tcPr>
          <w:p w14:paraId="0E1BF31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tcPr>
          <w:p w14:paraId="6149F726"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9B4A50"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hideMark/>
          </w:tcPr>
          <w:p w14:paraId="797ED346"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tcPr>
          <w:p w14:paraId="117C1A25"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tcPr>
          <w:p w14:paraId="6103BEB4" w14:textId="77777777" w:rsidR="00296E35" w:rsidRPr="00407576" w:rsidRDefault="00296E35" w:rsidP="002E3FCC">
            <w:pPr>
              <w:pStyle w:val="TAH"/>
            </w:pPr>
          </w:p>
        </w:tc>
      </w:tr>
      <w:tr w:rsidR="00296E35" w:rsidRPr="00407576" w14:paraId="081B7B05"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14491045" w14:textId="77777777" w:rsidR="00296E35" w:rsidRPr="00407576" w:rsidRDefault="00296E35" w:rsidP="002E3FCC">
            <w:pPr>
              <w:pStyle w:val="TAC"/>
            </w:pPr>
            <w:r w:rsidRPr="00407576">
              <w:rPr>
                <w:rFonts w:eastAsia="Calibri"/>
              </w:rPr>
              <w:t>1</w:t>
            </w:r>
          </w:p>
        </w:tc>
        <w:tc>
          <w:tcPr>
            <w:tcW w:w="3971" w:type="dxa"/>
            <w:tcBorders>
              <w:top w:val="single" w:sz="4" w:space="0" w:color="auto"/>
              <w:left w:val="single" w:sz="4" w:space="0" w:color="auto"/>
              <w:bottom w:val="single" w:sz="4" w:space="0" w:color="auto"/>
              <w:right w:val="single" w:sz="4" w:space="0" w:color="auto"/>
            </w:tcBorders>
            <w:hideMark/>
          </w:tcPr>
          <w:p w14:paraId="5201ED80" w14:textId="7B6ADAAA" w:rsidR="00296E35" w:rsidRPr="00407576" w:rsidRDefault="00296E35" w:rsidP="002E3FCC">
            <w:pPr>
              <w:pStyle w:val="TAL"/>
            </w:pPr>
            <w:r w:rsidRPr="00407576">
              <w:t>The UE (MCData client) correctly perform procedure '</w:t>
            </w:r>
            <w:r w:rsidRPr="00407576">
              <w:rPr>
                <w:b/>
                <w:bCs/>
              </w:rPr>
              <w:t>CT MCData Call Establishment</w:t>
            </w:r>
            <w:r w:rsidRPr="00407576">
              <w:rPr>
                <w:bCs/>
              </w:rPr>
              <w:t xml:space="preserve">' as described in TS </w:t>
            </w:r>
            <w:r>
              <w:rPr>
                <w:bCs/>
              </w:rPr>
              <w:t>37.579</w:t>
            </w:r>
            <w:r w:rsidRPr="00407576">
              <w:rPr>
                <w:bCs/>
              </w:rPr>
              <w:t xml:space="preserve">-1 </w:t>
            </w:r>
            <w:r w:rsidRPr="00407576">
              <w:t>[2] Table 5.3C.3.3-1?</w:t>
            </w:r>
          </w:p>
        </w:tc>
        <w:tc>
          <w:tcPr>
            <w:tcW w:w="709" w:type="dxa"/>
            <w:tcBorders>
              <w:top w:val="single" w:sz="4" w:space="0" w:color="auto"/>
              <w:left w:val="single" w:sz="4" w:space="0" w:color="auto"/>
              <w:bottom w:val="single" w:sz="4" w:space="0" w:color="auto"/>
              <w:right w:val="single" w:sz="4" w:space="0" w:color="auto"/>
            </w:tcBorders>
            <w:hideMark/>
          </w:tcPr>
          <w:p w14:paraId="2F011773"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7ED69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9EF5B9D"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E9A7F88" w14:textId="77777777" w:rsidR="00296E35" w:rsidRPr="00407576" w:rsidRDefault="00296E35" w:rsidP="002E3FCC">
            <w:pPr>
              <w:pStyle w:val="TAC"/>
            </w:pPr>
            <w:r w:rsidRPr="00407576">
              <w:rPr>
                <w:rFonts w:eastAsia="Calibri"/>
              </w:rPr>
              <w:t>-</w:t>
            </w:r>
          </w:p>
        </w:tc>
      </w:tr>
      <w:tr w:rsidR="00296E35" w:rsidRPr="00407576" w14:paraId="3F5C7C33" w14:textId="77777777" w:rsidTr="002E3FCC">
        <w:tc>
          <w:tcPr>
            <w:tcW w:w="705" w:type="dxa"/>
            <w:tcBorders>
              <w:top w:val="single" w:sz="4" w:space="0" w:color="auto"/>
              <w:left w:val="single" w:sz="4" w:space="0" w:color="auto"/>
              <w:bottom w:val="single" w:sz="4" w:space="0" w:color="auto"/>
              <w:right w:val="single" w:sz="4" w:space="0" w:color="auto"/>
            </w:tcBorders>
          </w:tcPr>
          <w:p w14:paraId="214B36F9" w14:textId="77777777" w:rsidR="00296E35" w:rsidRPr="00407576" w:rsidRDefault="00296E35" w:rsidP="002E3FCC">
            <w:pPr>
              <w:pStyle w:val="TAC"/>
              <w:rPr>
                <w:rFonts w:eastAsia="Calibri"/>
              </w:rPr>
            </w:pPr>
            <w:r w:rsidRPr="00407576">
              <w:rPr>
                <w:rFonts w:eastAsia="Calibri"/>
              </w:rPr>
              <w:t>2</w:t>
            </w:r>
          </w:p>
        </w:tc>
        <w:tc>
          <w:tcPr>
            <w:tcW w:w="3971" w:type="dxa"/>
            <w:tcBorders>
              <w:top w:val="single" w:sz="4" w:space="0" w:color="auto"/>
              <w:left w:val="single" w:sz="4" w:space="0" w:color="auto"/>
              <w:bottom w:val="single" w:sz="4" w:space="0" w:color="auto"/>
              <w:right w:val="single" w:sz="4" w:space="0" w:color="auto"/>
            </w:tcBorders>
          </w:tcPr>
          <w:p w14:paraId="5D88C539" w14:textId="1F999B4A"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tcPr>
          <w:p w14:paraId="63030295"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0586F708"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25BFACC6"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553EA9E" w14:textId="77777777" w:rsidR="00296E35" w:rsidRPr="00407576" w:rsidRDefault="00296E35" w:rsidP="002E3FCC">
            <w:pPr>
              <w:pStyle w:val="TAC"/>
              <w:rPr>
                <w:rFonts w:eastAsia="Calibri"/>
              </w:rPr>
            </w:pPr>
            <w:r w:rsidRPr="00407576">
              <w:rPr>
                <w:rFonts w:eastAsia="Calibri"/>
              </w:rPr>
              <w:t>-</w:t>
            </w:r>
          </w:p>
        </w:tc>
      </w:tr>
      <w:tr w:rsidR="00296E35" w:rsidRPr="00407576" w14:paraId="79B9B9C9" w14:textId="77777777" w:rsidTr="002E3FCC">
        <w:tc>
          <w:tcPr>
            <w:tcW w:w="705" w:type="dxa"/>
            <w:tcBorders>
              <w:top w:val="single" w:sz="4" w:space="0" w:color="auto"/>
              <w:left w:val="single" w:sz="4" w:space="0" w:color="auto"/>
              <w:bottom w:val="single" w:sz="4" w:space="0" w:color="auto"/>
              <w:right w:val="single" w:sz="4" w:space="0" w:color="auto"/>
            </w:tcBorders>
          </w:tcPr>
          <w:p w14:paraId="5A159155" w14:textId="77777777" w:rsidR="00296E35" w:rsidRPr="00407576" w:rsidRDefault="00296E35" w:rsidP="002E3FCC">
            <w:pPr>
              <w:pStyle w:val="TAC"/>
              <w:rPr>
                <w:rFonts w:eastAsia="Calibri"/>
              </w:rPr>
            </w:pPr>
            <w:r w:rsidRPr="00407576">
              <w:rPr>
                <w:rFonts w:eastAsia="Calibri"/>
              </w:rPr>
              <w:t>3</w:t>
            </w:r>
          </w:p>
        </w:tc>
        <w:tc>
          <w:tcPr>
            <w:tcW w:w="3971" w:type="dxa"/>
            <w:tcBorders>
              <w:top w:val="single" w:sz="4" w:space="0" w:color="auto"/>
              <w:left w:val="single" w:sz="4" w:space="0" w:color="auto"/>
              <w:bottom w:val="single" w:sz="4" w:space="0" w:color="auto"/>
              <w:right w:val="single" w:sz="4" w:space="0" w:color="auto"/>
            </w:tcBorders>
          </w:tcPr>
          <w:p w14:paraId="08755DCC" w14:textId="592334CE"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tcPr>
          <w:p w14:paraId="199C0E83"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12E5824C"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09C454C3"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BF46454" w14:textId="77777777" w:rsidR="00296E35" w:rsidRPr="00407576" w:rsidRDefault="00296E35" w:rsidP="002E3FCC">
            <w:pPr>
              <w:pStyle w:val="TAC"/>
              <w:rPr>
                <w:rFonts w:eastAsia="Calibri"/>
              </w:rPr>
            </w:pPr>
            <w:r w:rsidRPr="00407576">
              <w:rPr>
                <w:rFonts w:eastAsia="Calibri"/>
              </w:rPr>
              <w:t>-</w:t>
            </w:r>
          </w:p>
        </w:tc>
      </w:tr>
      <w:tr w:rsidR="00296E35" w:rsidRPr="00407576" w14:paraId="12193852" w14:textId="77777777" w:rsidTr="002E3FCC">
        <w:tc>
          <w:tcPr>
            <w:tcW w:w="705" w:type="dxa"/>
            <w:tcBorders>
              <w:top w:val="single" w:sz="4" w:space="0" w:color="auto"/>
              <w:left w:val="single" w:sz="4" w:space="0" w:color="auto"/>
              <w:bottom w:val="single" w:sz="4" w:space="0" w:color="auto"/>
              <w:right w:val="single" w:sz="4" w:space="0" w:color="auto"/>
            </w:tcBorders>
          </w:tcPr>
          <w:p w14:paraId="65195AF7" w14:textId="77777777" w:rsidR="00296E35" w:rsidRPr="00407576" w:rsidRDefault="00296E35" w:rsidP="002E3FCC">
            <w:pPr>
              <w:pStyle w:val="TAC"/>
              <w:rPr>
                <w:rFonts w:eastAsia="Calibri"/>
              </w:rPr>
            </w:pPr>
            <w:r w:rsidRPr="00407576">
              <w:rPr>
                <w:rFonts w:eastAsia="Calibri"/>
              </w:rPr>
              <w:t>4</w:t>
            </w:r>
          </w:p>
        </w:tc>
        <w:tc>
          <w:tcPr>
            <w:tcW w:w="3971" w:type="dxa"/>
            <w:tcBorders>
              <w:top w:val="single" w:sz="4" w:space="0" w:color="auto"/>
              <w:left w:val="single" w:sz="4" w:space="0" w:color="auto"/>
              <w:bottom w:val="single" w:sz="4" w:space="0" w:color="auto"/>
              <w:right w:val="single" w:sz="4" w:space="0" w:color="auto"/>
            </w:tcBorders>
          </w:tcPr>
          <w:p w14:paraId="18C394D1" w14:textId="77777777" w:rsidR="00296E35" w:rsidRPr="00407576" w:rsidRDefault="00296E35" w:rsidP="002E3FCC">
            <w:pPr>
              <w:pStyle w:val="TAL"/>
            </w:pPr>
            <w:r w:rsidRPr="00407576">
              <w:t>The UE (MCData client) provide the contents of the Payload IE to the user?</w:t>
            </w:r>
          </w:p>
          <w:p w14:paraId="2230DCA9"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tcPr>
          <w:p w14:paraId="478E04DA"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2E5D07A6"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41FB26B9"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B09629E" w14:textId="77777777" w:rsidR="00296E35" w:rsidRPr="00407576" w:rsidRDefault="00296E35" w:rsidP="002E3FCC">
            <w:pPr>
              <w:pStyle w:val="TAC"/>
              <w:rPr>
                <w:rFonts w:eastAsia="Calibri"/>
              </w:rPr>
            </w:pPr>
            <w:r w:rsidRPr="00407576">
              <w:rPr>
                <w:rFonts w:eastAsia="Calibri"/>
              </w:rPr>
              <w:t>-</w:t>
            </w:r>
          </w:p>
        </w:tc>
      </w:tr>
      <w:tr w:rsidR="00296E35" w:rsidRPr="00407576" w14:paraId="0351DA40"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6C924AFF" w14:textId="77777777" w:rsidR="00296E35" w:rsidRPr="00407576" w:rsidRDefault="00296E35" w:rsidP="002E3FCC">
            <w:pPr>
              <w:pStyle w:val="TAC"/>
            </w:pPr>
            <w:r w:rsidRPr="00407576">
              <w:t>5</w:t>
            </w:r>
          </w:p>
        </w:tc>
        <w:tc>
          <w:tcPr>
            <w:tcW w:w="3971" w:type="dxa"/>
            <w:tcBorders>
              <w:top w:val="single" w:sz="4" w:space="0" w:color="auto"/>
              <w:left w:val="single" w:sz="4" w:space="0" w:color="auto"/>
              <w:bottom w:val="single" w:sz="4" w:space="0" w:color="auto"/>
              <w:right w:val="single" w:sz="4" w:space="0" w:color="auto"/>
            </w:tcBorders>
          </w:tcPr>
          <w:p w14:paraId="43541518" w14:textId="77777777" w:rsidR="00296E35" w:rsidRPr="00407576" w:rsidRDefault="00296E35" w:rsidP="002E3FCC">
            <w:pPr>
              <w:pStyle w:val="TAL"/>
            </w:pPr>
            <w:r w:rsidRPr="00407576">
              <w:t>The SS pre-activates an MBMS bearer and sends a SIP MESSAGE containing an MBMS bearer announcement message to announce the availability of an MBMS bearer.</w:t>
            </w:r>
          </w:p>
          <w:p w14:paraId="0BBA0852" w14:textId="77777777" w:rsidR="00296E35" w:rsidRPr="00407576" w:rsidRDefault="00296E35" w:rsidP="002E3FCC">
            <w:pPr>
              <w:pStyle w:val="TAL"/>
            </w:pPr>
          </w:p>
          <w:p w14:paraId="7ADDFA04" w14:textId="3F3AB52E"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0CD6F8E"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543D570D"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50417DF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7B8A4A50" w14:textId="77777777" w:rsidR="00296E35" w:rsidRPr="00407576" w:rsidRDefault="00296E35" w:rsidP="002E3FCC">
            <w:pPr>
              <w:pStyle w:val="TAC"/>
            </w:pPr>
            <w:r w:rsidRPr="00407576">
              <w:t>-</w:t>
            </w:r>
          </w:p>
        </w:tc>
      </w:tr>
      <w:tr w:rsidR="00296E35" w:rsidRPr="00407576" w14:paraId="4142A5FD"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762E6E09" w14:textId="77777777" w:rsidR="00296E35" w:rsidRPr="00407576" w:rsidRDefault="00296E35" w:rsidP="002E3FCC">
            <w:pPr>
              <w:pStyle w:val="TAC"/>
            </w:pPr>
            <w:r w:rsidRPr="00407576">
              <w:t>6</w:t>
            </w:r>
          </w:p>
        </w:tc>
        <w:tc>
          <w:tcPr>
            <w:tcW w:w="3971" w:type="dxa"/>
            <w:tcBorders>
              <w:top w:val="single" w:sz="4" w:space="0" w:color="auto"/>
              <w:left w:val="single" w:sz="4" w:space="0" w:color="auto"/>
              <w:bottom w:val="single" w:sz="4" w:space="0" w:color="auto"/>
              <w:right w:val="single" w:sz="4" w:space="0" w:color="auto"/>
            </w:tcBorders>
            <w:hideMark/>
          </w:tcPr>
          <w:p w14:paraId="6E405697"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3546D16C"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78DCEBBB"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4E4C5A6C"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hideMark/>
          </w:tcPr>
          <w:p w14:paraId="6235B3E1" w14:textId="77777777" w:rsidR="00296E35" w:rsidRPr="00407576" w:rsidRDefault="00296E35" w:rsidP="002E3FCC">
            <w:pPr>
              <w:pStyle w:val="TAC"/>
            </w:pPr>
            <w:r w:rsidRPr="00407576">
              <w:t>P</w:t>
            </w:r>
          </w:p>
        </w:tc>
      </w:tr>
      <w:tr w:rsidR="00296E35" w:rsidRPr="00407576" w14:paraId="3B7246C8"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4E6C04A" w14:textId="77777777" w:rsidR="00296E35" w:rsidRPr="00407576" w:rsidRDefault="00296E35" w:rsidP="002E3FCC">
            <w:pPr>
              <w:pStyle w:val="TAC"/>
            </w:pPr>
            <w:r w:rsidRPr="00407576">
              <w:t>7</w:t>
            </w:r>
          </w:p>
        </w:tc>
        <w:tc>
          <w:tcPr>
            <w:tcW w:w="3971" w:type="dxa"/>
            <w:tcBorders>
              <w:top w:val="single" w:sz="4" w:space="0" w:color="auto"/>
              <w:left w:val="single" w:sz="4" w:space="0" w:color="auto"/>
              <w:bottom w:val="single" w:sz="4" w:space="0" w:color="auto"/>
              <w:right w:val="single" w:sz="4" w:space="0" w:color="auto"/>
            </w:tcBorders>
            <w:hideMark/>
          </w:tcPr>
          <w:p w14:paraId="136BA782"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2405EA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120D0294"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1828AE47"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hideMark/>
          </w:tcPr>
          <w:p w14:paraId="6BB28A58" w14:textId="77777777" w:rsidR="00296E35" w:rsidRPr="00407576" w:rsidRDefault="00296E35" w:rsidP="002E3FCC">
            <w:pPr>
              <w:pStyle w:val="TAC"/>
            </w:pPr>
            <w:r w:rsidRPr="00407576">
              <w:t>P</w:t>
            </w:r>
          </w:p>
        </w:tc>
      </w:tr>
      <w:tr w:rsidR="00296E35" w:rsidRPr="00407576" w14:paraId="0D7292DD"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2A124764" w14:textId="77777777" w:rsidR="00296E35" w:rsidRPr="00407576" w:rsidRDefault="00296E35" w:rsidP="002E3FCC">
            <w:pPr>
              <w:pStyle w:val="TAC"/>
            </w:pPr>
            <w:r w:rsidRPr="00407576">
              <w:t>8</w:t>
            </w:r>
          </w:p>
        </w:tc>
        <w:tc>
          <w:tcPr>
            <w:tcW w:w="3971" w:type="dxa"/>
            <w:tcBorders>
              <w:top w:val="single" w:sz="4" w:space="0" w:color="auto"/>
              <w:left w:val="single" w:sz="4" w:space="0" w:color="auto"/>
              <w:bottom w:val="single" w:sz="4" w:space="0" w:color="auto"/>
              <w:right w:val="single" w:sz="4" w:space="0" w:color="auto"/>
            </w:tcBorders>
            <w:hideMark/>
          </w:tcPr>
          <w:p w14:paraId="1A498DE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12D6018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370588BC"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6A5B7554"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51B0F9F8" w14:textId="77777777" w:rsidR="00296E35" w:rsidRPr="00407576" w:rsidRDefault="00296E35" w:rsidP="002E3FCC">
            <w:pPr>
              <w:pStyle w:val="TAC"/>
            </w:pPr>
            <w:r w:rsidRPr="00407576">
              <w:t>-</w:t>
            </w:r>
          </w:p>
        </w:tc>
      </w:tr>
      <w:tr w:rsidR="00296E35" w:rsidRPr="00407576" w14:paraId="7FF668C5"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7F78CDBF" w14:textId="77777777" w:rsidR="00296E35" w:rsidRPr="00407576" w:rsidRDefault="00296E35" w:rsidP="002E3FCC">
            <w:pPr>
              <w:pStyle w:val="TAC"/>
            </w:pPr>
            <w:r w:rsidRPr="00407576">
              <w:t>9</w:t>
            </w:r>
          </w:p>
        </w:tc>
        <w:tc>
          <w:tcPr>
            <w:tcW w:w="3971" w:type="dxa"/>
            <w:tcBorders>
              <w:top w:val="single" w:sz="4" w:space="0" w:color="auto"/>
              <w:left w:val="single" w:sz="4" w:space="0" w:color="auto"/>
              <w:bottom w:val="single" w:sz="4" w:space="0" w:color="auto"/>
              <w:right w:val="single" w:sz="4" w:space="0" w:color="auto"/>
            </w:tcBorders>
          </w:tcPr>
          <w:p w14:paraId="587A11B2" w14:textId="68BF246F" w:rsidR="00296E35" w:rsidRPr="00407576" w:rsidRDefault="00296E35" w:rsidP="002E3FCC">
            <w:pPr>
              <w:pStyle w:val="TAL"/>
            </w:pPr>
            <w:r w:rsidRPr="00407576">
              <w:t>Check: Does 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tcPr>
          <w:p w14:paraId="5E05B680"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tcPr>
          <w:p w14:paraId="1C37285D"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tcPr>
          <w:p w14:paraId="0B1445C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tcPr>
          <w:p w14:paraId="23C60D3B" w14:textId="77777777" w:rsidR="00296E35" w:rsidRPr="00407576" w:rsidRDefault="00296E35" w:rsidP="002E3FCC">
            <w:pPr>
              <w:pStyle w:val="TAC"/>
            </w:pPr>
          </w:p>
        </w:tc>
      </w:tr>
      <w:tr w:rsidR="00296E35" w:rsidRPr="00407576" w14:paraId="5ECBEC63"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2B1E53B1" w14:textId="77777777" w:rsidR="00296E35" w:rsidRPr="00407576" w:rsidRDefault="00296E35" w:rsidP="002E3FCC">
            <w:pPr>
              <w:pStyle w:val="TAC"/>
            </w:pPr>
            <w:r w:rsidRPr="00407576">
              <w:t>10</w:t>
            </w:r>
          </w:p>
        </w:tc>
        <w:tc>
          <w:tcPr>
            <w:tcW w:w="3971" w:type="dxa"/>
            <w:tcBorders>
              <w:top w:val="single" w:sz="4" w:space="0" w:color="auto"/>
              <w:left w:val="single" w:sz="4" w:space="0" w:color="auto"/>
              <w:bottom w:val="single" w:sz="4" w:space="0" w:color="auto"/>
              <w:right w:val="single" w:sz="4" w:space="0" w:color="auto"/>
            </w:tcBorders>
          </w:tcPr>
          <w:p w14:paraId="457D662C" w14:textId="0FA42CBB" w:rsidR="00296E35" w:rsidRPr="00407576" w:rsidRDefault="00296E35" w:rsidP="002E3FCC">
            <w:pPr>
              <w:pStyle w:val="TAL"/>
            </w:pPr>
            <w:r w:rsidRPr="00407576">
              <w:t>Check: Does 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the disposition notification</w:t>
            </w:r>
            <w:r w:rsidRPr="00407576">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76C57AA6"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tcPr>
          <w:p w14:paraId="10FF3C40"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tcPr>
          <w:p w14:paraId="2AB7262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tcPr>
          <w:p w14:paraId="4F3FD49A" w14:textId="77777777" w:rsidR="00296E35" w:rsidRPr="00407576" w:rsidRDefault="00296E35" w:rsidP="002E3FCC">
            <w:pPr>
              <w:pStyle w:val="TAC"/>
            </w:pPr>
          </w:p>
        </w:tc>
      </w:tr>
      <w:tr w:rsidR="00296E35" w:rsidRPr="00407576" w14:paraId="2C0FCA64" w14:textId="77777777" w:rsidTr="002E3FCC">
        <w:tc>
          <w:tcPr>
            <w:tcW w:w="705" w:type="dxa"/>
            <w:tcBorders>
              <w:top w:val="single" w:sz="4" w:space="0" w:color="auto"/>
              <w:left w:val="single" w:sz="4" w:space="0" w:color="auto"/>
              <w:bottom w:val="single" w:sz="4" w:space="0" w:color="auto"/>
              <w:right w:val="single" w:sz="4" w:space="0" w:color="auto"/>
            </w:tcBorders>
          </w:tcPr>
          <w:p w14:paraId="50388701" w14:textId="77777777" w:rsidR="00296E35" w:rsidRPr="00407576" w:rsidRDefault="00296E35" w:rsidP="002E3FCC">
            <w:pPr>
              <w:pStyle w:val="TAC"/>
            </w:pPr>
            <w:r w:rsidRPr="00407576">
              <w:t>11</w:t>
            </w:r>
          </w:p>
        </w:tc>
        <w:tc>
          <w:tcPr>
            <w:tcW w:w="3971" w:type="dxa"/>
            <w:tcBorders>
              <w:top w:val="single" w:sz="4" w:space="0" w:color="auto"/>
              <w:left w:val="single" w:sz="4" w:space="0" w:color="auto"/>
              <w:bottom w:val="single" w:sz="4" w:space="0" w:color="auto"/>
              <w:right w:val="single" w:sz="4" w:space="0" w:color="auto"/>
            </w:tcBorders>
          </w:tcPr>
          <w:p w14:paraId="23A00091" w14:textId="77777777" w:rsidR="00296E35" w:rsidRPr="00407576" w:rsidRDefault="00296E35" w:rsidP="002E3FCC">
            <w:pPr>
              <w:pStyle w:val="TAL"/>
            </w:pPr>
            <w:r w:rsidRPr="00407576">
              <w:t>Check: Does the UE (MCData client) provide the disposition notification to the user?</w:t>
            </w:r>
          </w:p>
          <w:p w14:paraId="4C426DED" w14:textId="77777777" w:rsidR="00296E35" w:rsidRPr="00407576" w:rsidRDefault="00296E35" w:rsidP="002E3FCC">
            <w:pPr>
              <w:pStyle w:val="TAL"/>
            </w:pPr>
            <w:r w:rsidRPr="00407576">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2B80003B"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tcPr>
          <w:p w14:paraId="689596D2"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tcPr>
          <w:p w14:paraId="4DC7E9C1"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tcPr>
          <w:p w14:paraId="095F676F" w14:textId="77777777" w:rsidR="00296E35" w:rsidRPr="00407576" w:rsidRDefault="00296E35" w:rsidP="002E3FCC">
            <w:pPr>
              <w:pStyle w:val="TAC"/>
            </w:pPr>
          </w:p>
        </w:tc>
      </w:tr>
      <w:tr w:rsidR="00296E35" w:rsidRPr="00407576" w14:paraId="6E65E7DF"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74D43996" w14:textId="77777777" w:rsidR="00296E35" w:rsidRPr="00407576" w:rsidRDefault="00296E35" w:rsidP="002E3FCC">
            <w:pPr>
              <w:pStyle w:val="TAC"/>
            </w:pPr>
            <w:r w:rsidRPr="00407576">
              <w:t>12</w:t>
            </w:r>
          </w:p>
        </w:tc>
        <w:tc>
          <w:tcPr>
            <w:tcW w:w="3971" w:type="dxa"/>
            <w:tcBorders>
              <w:top w:val="single" w:sz="4" w:space="0" w:color="auto"/>
              <w:left w:val="single" w:sz="4" w:space="0" w:color="auto"/>
              <w:bottom w:val="single" w:sz="4" w:space="0" w:color="auto"/>
              <w:right w:val="single" w:sz="4" w:space="0" w:color="auto"/>
            </w:tcBorders>
          </w:tcPr>
          <w:p w14:paraId="0CB238D7" w14:textId="77777777" w:rsidR="00296E35" w:rsidRPr="00407576" w:rsidRDefault="00296E35" w:rsidP="002E3FCC">
            <w:pPr>
              <w:pStyle w:val="TAL"/>
            </w:pPr>
            <w:r w:rsidRPr="00407576">
              <w:t>The SS decides that a MBMS subchannel shall be used for the conversation and sends a Map Group To Bearer message over the general purpose MBMS subchannel.</w:t>
            </w:r>
          </w:p>
          <w:p w14:paraId="2C3B41A2" w14:textId="77777777" w:rsidR="00296E35" w:rsidRPr="00407576" w:rsidRDefault="00296E35" w:rsidP="002E3FCC">
            <w:pPr>
              <w:pStyle w:val="TAL"/>
            </w:pPr>
          </w:p>
          <w:p w14:paraId="7851C029" w14:textId="5621DEE9"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345DCB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5A30D050" w14:textId="77777777" w:rsidR="00296E35" w:rsidRPr="00407576" w:rsidRDefault="00296E35" w:rsidP="002E3FCC">
            <w:pPr>
              <w:pStyle w:val="TAL"/>
            </w:pPr>
            <w:r w:rsidRPr="00407576">
              <w:t>Map Group To Bearer</w:t>
            </w:r>
          </w:p>
        </w:tc>
        <w:tc>
          <w:tcPr>
            <w:tcW w:w="567" w:type="dxa"/>
            <w:tcBorders>
              <w:top w:val="single" w:sz="4" w:space="0" w:color="auto"/>
              <w:left w:val="single" w:sz="4" w:space="0" w:color="auto"/>
              <w:bottom w:val="single" w:sz="4" w:space="0" w:color="auto"/>
              <w:right w:val="single" w:sz="4" w:space="0" w:color="auto"/>
            </w:tcBorders>
            <w:hideMark/>
          </w:tcPr>
          <w:p w14:paraId="1DB46EB2"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2E077024" w14:textId="77777777" w:rsidR="00296E35" w:rsidRPr="00407576" w:rsidRDefault="00296E35" w:rsidP="002E3FCC">
            <w:pPr>
              <w:pStyle w:val="TAC"/>
            </w:pPr>
            <w:r w:rsidRPr="00407576">
              <w:t>-</w:t>
            </w:r>
          </w:p>
        </w:tc>
      </w:tr>
      <w:tr w:rsidR="00296E35" w:rsidRPr="00407576" w14:paraId="65C5CCE9"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567D4B33" w14:textId="77777777" w:rsidR="00296E35" w:rsidRPr="00407576" w:rsidRDefault="00296E35" w:rsidP="002E3FCC">
            <w:pPr>
              <w:pStyle w:val="TAC"/>
            </w:pPr>
            <w:r w:rsidRPr="00407576">
              <w:t>13</w:t>
            </w:r>
          </w:p>
        </w:tc>
        <w:tc>
          <w:tcPr>
            <w:tcW w:w="3971" w:type="dxa"/>
            <w:tcBorders>
              <w:top w:val="single" w:sz="4" w:space="0" w:color="auto"/>
              <w:left w:val="single" w:sz="4" w:space="0" w:color="auto"/>
              <w:bottom w:val="single" w:sz="4" w:space="0" w:color="auto"/>
              <w:right w:val="single" w:sz="4" w:space="0" w:color="auto"/>
            </w:tcBorders>
            <w:hideMark/>
          </w:tcPr>
          <w:p w14:paraId="1FBAC0AA" w14:textId="77777777" w:rsidR="00296E35" w:rsidRPr="00407576" w:rsidRDefault="00296E35" w:rsidP="002E3FCC">
            <w:pPr>
              <w:pStyle w:val="TAL"/>
            </w:pPr>
            <w:r w:rsidRPr="00407576">
              <w:t>Check: Does the UE (MCData Client) respond to the Map Group To Bearer message by sending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5A7E0B21"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307DD4DE"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665C275B"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hideMark/>
          </w:tcPr>
          <w:p w14:paraId="785EBEAC" w14:textId="77777777" w:rsidR="00296E35" w:rsidRPr="00407576" w:rsidRDefault="00296E35" w:rsidP="002E3FCC">
            <w:pPr>
              <w:pStyle w:val="TAC"/>
            </w:pPr>
            <w:r w:rsidRPr="00407576">
              <w:t>P</w:t>
            </w:r>
          </w:p>
        </w:tc>
      </w:tr>
      <w:tr w:rsidR="00296E35" w:rsidRPr="00407576" w14:paraId="29EE7DA9"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7052ED5E" w14:textId="77777777" w:rsidR="00296E35" w:rsidRPr="00407576" w:rsidRDefault="00296E35" w:rsidP="002E3FCC">
            <w:pPr>
              <w:pStyle w:val="TAC"/>
            </w:pPr>
            <w:r w:rsidRPr="00407576">
              <w:t>14</w:t>
            </w:r>
          </w:p>
        </w:tc>
        <w:tc>
          <w:tcPr>
            <w:tcW w:w="3971" w:type="dxa"/>
            <w:tcBorders>
              <w:top w:val="single" w:sz="4" w:space="0" w:color="auto"/>
              <w:left w:val="single" w:sz="4" w:space="0" w:color="auto"/>
              <w:bottom w:val="single" w:sz="4" w:space="0" w:color="auto"/>
              <w:right w:val="single" w:sz="4" w:space="0" w:color="auto"/>
            </w:tcBorders>
            <w:hideMark/>
          </w:tcPr>
          <w:p w14:paraId="3869307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36757F9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54AC20A3"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6A6CFF2E"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72866C1D" w14:textId="77777777" w:rsidR="00296E35" w:rsidRPr="00407576" w:rsidRDefault="00296E35" w:rsidP="002E3FCC">
            <w:pPr>
              <w:pStyle w:val="TAC"/>
            </w:pPr>
            <w:r w:rsidRPr="00407576">
              <w:t>-</w:t>
            </w:r>
          </w:p>
        </w:tc>
      </w:tr>
      <w:tr w:rsidR="00296E35" w:rsidRPr="00407576" w14:paraId="3A2167C0" w14:textId="77777777" w:rsidTr="002E3FCC">
        <w:tc>
          <w:tcPr>
            <w:tcW w:w="705" w:type="dxa"/>
            <w:tcBorders>
              <w:top w:val="single" w:sz="4" w:space="0" w:color="auto"/>
              <w:left w:val="single" w:sz="4" w:space="0" w:color="auto"/>
              <w:bottom w:val="single" w:sz="4" w:space="0" w:color="auto"/>
              <w:right w:val="single" w:sz="4" w:space="0" w:color="auto"/>
            </w:tcBorders>
          </w:tcPr>
          <w:p w14:paraId="3D57903D" w14:textId="77777777" w:rsidR="00296E35" w:rsidRPr="00407576" w:rsidRDefault="00296E35" w:rsidP="002E3FCC">
            <w:pPr>
              <w:pStyle w:val="TAC"/>
            </w:pPr>
            <w:r w:rsidRPr="00407576">
              <w:t>15</w:t>
            </w:r>
          </w:p>
        </w:tc>
        <w:tc>
          <w:tcPr>
            <w:tcW w:w="3971" w:type="dxa"/>
            <w:tcBorders>
              <w:top w:val="single" w:sz="4" w:space="0" w:color="auto"/>
              <w:left w:val="single" w:sz="4" w:space="0" w:color="auto"/>
              <w:bottom w:val="single" w:sz="4" w:space="0" w:color="auto"/>
              <w:right w:val="single" w:sz="4" w:space="0" w:color="auto"/>
            </w:tcBorders>
          </w:tcPr>
          <w:p w14:paraId="634557D0" w14:textId="54C45797"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 xml:space="preserve">to receive an SDS message with disposition request "DELIVERY" </w:t>
            </w:r>
            <w:r w:rsidRPr="00407576">
              <w:t>with the MSRP SEND message sent over the MBMS subchannel?</w:t>
            </w:r>
          </w:p>
        </w:tc>
        <w:tc>
          <w:tcPr>
            <w:tcW w:w="709" w:type="dxa"/>
            <w:tcBorders>
              <w:top w:val="single" w:sz="4" w:space="0" w:color="auto"/>
              <w:left w:val="single" w:sz="4" w:space="0" w:color="auto"/>
              <w:bottom w:val="single" w:sz="4" w:space="0" w:color="auto"/>
              <w:right w:val="single" w:sz="4" w:space="0" w:color="auto"/>
            </w:tcBorders>
          </w:tcPr>
          <w:p w14:paraId="7646B6BA"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11DCFA8E"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6584CC29"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3299320A" w14:textId="77777777" w:rsidR="00296E35" w:rsidRPr="00407576" w:rsidRDefault="00296E35" w:rsidP="002E3FCC">
            <w:pPr>
              <w:pStyle w:val="TAC"/>
            </w:pPr>
            <w:r w:rsidRPr="00407576">
              <w:rPr>
                <w:rFonts w:eastAsia="Calibri"/>
              </w:rPr>
              <w:t>-</w:t>
            </w:r>
          </w:p>
        </w:tc>
      </w:tr>
      <w:tr w:rsidR="00296E35" w:rsidRPr="00407576" w14:paraId="0560D524" w14:textId="77777777" w:rsidTr="002E3FCC">
        <w:tc>
          <w:tcPr>
            <w:tcW w:w="705" w:type="dxa"/>
            <w:tcBorders>
              <w:top w:val="single" w:sz="4" w:space="0" w:color="auto"/>
              <w:left w:val="single" w:sz="4" w:space="0" w:color="auto"/>
              <w:bottom w:val="single" w:sz="4" w:space="0" w:color="auto"/>
              <w:right w:val="single" w:sz="4" w:space="0" w:color="auto"/>
            </w:tcBorders>
          </w:tcPr>
          <w:p w14:paraId="2E95FA7B" w14:textId="77777777" w:rsidR="00296E35" w:rsidRPr="00407576" w:rsidRDefault="00296E35" w:rsidP="002E3FCC">
            <w:pPr>
              <w:pStyle w:val="TAC"/>
            </w:pPr>
            <w:r w:rsidRPr="00407576">
              <w:t>16</w:t>
            </w:r>
          </w:p>
        </w:tc>
        <w:tc>
          <w:tcPr>
            <w:tcW w:w="3971" w:type="dxa"/>
            <w:tcBorders>
              <w:top w:val="single" w:sz="4" w:space="0" w:color="auto"/>
              <w:left w:val="single" w:sz="4" w:space="0" w:color="auto"/>
              <w:bottom w:val="single" w:sz="4" w:space="0" w:color="auto"/>
              <w:right w:val="single" w:sz="4" w:space="0" w:color="auto"/>
            </w:tcBorders>
          </w:tcPr>
          <w:p w14:paraId="4AB71055" w14:textId="28840894"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tcPr>
          <w:p w14:paraId="6BFA69F0"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00BF0CF5"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3C60D4B7"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69CD55C8" w14:textId="77777777" w:rsidR="00296E35" w:rsidRPr="00407576" w:rsidRDefault="00296E35" w:rsidP="002E3FCC">
            <w:pPr>
              <w:pStyle w:val="TAC"/>
            </w:pPr>
            <w:r w:rsidRPr="00407576">
              <w:rPr>
                <w:rFonts w:eastAsia="Calibri"/>
              </w:rPr>
              <w:t>-</w:t>
            </w:r>
          </w:p>
        </w:tc>
      </w:tr>
      <w:tr w:rsidR="00296E35" w:rsidRPr="00407576" w14:paraId="7B316054" w14:textId="77777777" w:rsidTr="002E3FCC">
        <w:tc>
          <w:tcPr>
            <w:tcW w:w="705" w:type="dxa"/>
            <w:tcBorders>
              <w:top w:val="single" w:sz="4" w:space="0" w:color="auto"/>
              <w:left w:val="single" w:sz="4" w:space="0" w:color="auto"/>
              <w:bottom w:val="single" w:sz="4" w:space="0" w:color="auto"/>
              <w:right w:val="single" w:sz="4" w:space="0" w:color="auto"/>
            </w:tcBorders>
          </w:tcPr>
          <w:p w14:paraId="6EDD86BD" w14:textId="77777777" w:rsidR="00296E35" w:rsidRPr="00407576" w:rsidRDefault="00296E35" w:rsidP="002E3FCC">
            <w:pPr>
              <w:pStyle w:val="TAC"/>
            </w:pPr>
            <w:r w:rsidRPr="00407576">
              <w:t>17</w:t>
            </w:r>
          </w:p>
        </w:tc>
        <w:tc>
          <w:tcPr>
            <w:tcW w:w="3971" w:type="dxa"/>
            <w:tcBorders>
              <w:top w:val="single" w:sz="4" w:space="0" w:color="auto"/>
              <w:left w:val="single" w:sz="4" w:space="0" w:color="auto"/>
              <w:bottom w:val="single" w:sz="4" w:space="0" w:color="auto"/>
              <w:right w:val="single" w:sz="4" w:space="0" w:color="auto"/>
            </w:tcBorders>
          </w:tcPr>
          <w:p w14:paraId="4386F77F" w14:textId="77777777" w:rsidR="00296E35" w:rsidRPr="00407576" w:rsidRDefault="00296E35" w:rsidP="002E3FCC">
            <w:pPr>
              <w:pStyle w:val="TAL"/>
            </w:pPr>
            <w:r w:rsidRPr="00407576">
              <w:t>The UE (MCData client) provide the contents of the Payload IE to the user?</w:t>
            </w:r>
          </w:p>
          <w:p w14:paraId="2BD1A046"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tcPr>
          <w:p w14:paraId="23FE6ECE"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72ED92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1F146568"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6C831108" w14:textId="77777777" w:rsidR="00296E35" w:rsidRPr="00407576" w:rsidRDefault="00296E35" w:rsidP="002E3FCC">
            <w:pPr>
              <w:pStyle w:val="TAC"/>
            </w:pPr>
            <w:r w:rsidRPr="00407576">
              <w:rPr>
                <w:rFonts w:eastAsia="Calibri"/>
              </w:rPr>
              <w:t>-</w:t>
            </w:r>
          </w:p>
        </w:tc>
      </w:tr>
      <w:tr w:rsidR="00296E35" w:rsidRPr="00407576" w14:paraId="5B647DB0"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049839B" w14:textId="77777777" w:rsidR="00296E35" w:rsidRPr="00407576" w:rsidRDefault="00296E35" w:rsidP="002E3FCC">
            <w:pPr>
              <w:pStyle w:val="TAC"/>
            </w:pPr>
            <w:r w:rsidRPr="00407576">
              <w:t>18</w:t>
            </w:r>
          </w:p>
        </w:tc>
        <w:tc>
          <w:tcPr>
            <w:tcW w:w="3971" w:type="dxa"/>
            <w:tcBorders>
              <w:top w:val="single" w:sz="4" w:space="0" w:color="auto"/>
              <w:left w:val="single" w:sz="4" w:space="0" w:color="auto"/>
              <w:bottom w:val="single" w:sz="4" w:space="0" w:color="auto"/>
              <w:right w:val="single" w:sz="4" w:space="0" w:color="auto"/>
            </w:tcBorders>
            <w:hideMark/>
          </w:tcPr>
          <w:p w14:paraId="0F4AAC5A" w14:textId="77777777" w:rsidR="00296E35" w:rsidRPr="00407576" w:rsidRDefault="00296E35" w:rsidP="002E3FCC">
            <w:pPr>
              <w:pStyle w:val="TAL"/>
            </w:pPr>
            <w:r w:rsidRPr="00407576">
              <w:t>The SS sends a SIP MESSAGE containing a MuSiK download message to set the explicit MuSiK key to be used for the floor control encryption over the MBMS subchannel.</w:t>
            </w:r>
          </w:p>
        </w:tc>
        <w:tc>
          <w:tcPr>
            <w:tcW w:w="709" w:type="dxa"/>
            <w:tcBorders>
              <w:top w:val="single" w:sz="4" w:space="0" w:color="auto"/>
              <w:left w:val="single" w:sz="4" w:space="0" w:color="auto"/>
              <w:bottom w:val="single" w:sz="4" w:space="0" w:color="auto"/>
              <w:right w:val="single" w:sz="4" w:space="0" w:color="auto"/>
            </w:tcBorders>
            <w:hideMark/>
          </w:tcPr>
          <w:p w14:paraId="3EC2A06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4B9099F6"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056F469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18F3C8A1" w14:textId="77777777" w:rsidR="00296E35" w:rsidRPr="00407576" w:rsidRDefault="00296E35" w:rsidP="002E3FCC">
            <w:pPr>
              <w:pStyle w:val="TAC"/>
            </w:pPr>
            <w:r w:rsidRPr="00407576">
              <w:t>-</w:t>
            </w:r>
          </w:p>
        </w:tc>
      </w:tr>
      <w:tr w:rsidR="00296E35" w:rsidRPr="00407576" w14:paraId="27A46B1A"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936A16E" w14:textId="77777777" w:rsidR="00296E35" w:rsidRPr="00407576" w:rsidRDefault="00296E35" w:rsidP="002E3FCC">
            <w:pPr>
              <w:pStyle w:val="TAC"/>
            </w:pPr>
            <w:r w:rsidRPr="00407576">
              <w:t>19</w:t>
            </w:r>
          </w:p>
        </w:tc>
        <w:tc>
          <w:tcPr>
            <w:tcW w:w="3971" w:type="dxa"/>
            <w:tcBorders>
              <w:top w:val="single" w:sz="4" w:space="0" w:color="auto"/>
              <w:left w:val="single" w:sz="4" w:space="0" w:color="auto"/>
              <w:bottom w:val="single" w:sz="4" w:space="0" w:color="auto"/>
              <w:right w:val="single" w:sz="4" w:space="0" w:color="auto"/>
            </w:tcBorders>
            <w:hideMark/>
          </w:tcPr>
          <w:p w14:paraId="7FDBC04A"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2C6CD417"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66113DE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3E80FF64" w14:textId="77777777" w:rsidR="00296E35" w:rsidRPr="00407576" w:rsidRDefault="00296E35" w:rsidP="002E3FCC">
            <w:pPr>
              <w:pStyle w:val="TAC"/>
            </w:pPr>
            <w:r w:rsidRPr="00407576">
              <w:t>3</w:t>
            </w:r>
          </w:p>
        </w:tc>
        <w:tc>
          <w:tcPr>
            <w:tcW w:w="850" w:type="dxa"/>
            <w:tcBorders>
              <w:top w:val="single" w:sz="4" w:space="0" w:color="auto"/>
              <w:left w:val="single" w:sz="4" w:space="0" w:color="auto"/>
              <w:bottom w:val="single" w:sz="4" w:space="0" w:color="auto"/>
              <w:right w:val="single" w:sz="4" w:space="0" w:color="auto"/>
            </w:tcBorders>
            <w:hideMark/>
          </w:tcPr>
          <w:p w14:paraId="75D280CF" w14:textId="77777777" w:rsidR="00296E35" w:rsidRPr="00407576" w:rsidRDefault="00296E35" w:rsidP="002E3FCC">
            <w:pPr>
              <w:pStyle w:val="TAC"/>
            </w:pPr>
            <w:r w:rsidRPr="00407576">
              <w:t>P</w:t>
            </w:r>
          </w:p>
        </w:tc>
      </w:tr>
      <w:tr w:rsidR="00296E35" w:rsidRPr="00407576" w14:paraId="228518E2"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69AD9F7B" w14:textId="77777777" w:rsidR="00296E35" w:rsidRPr="00407576" w:rsidRDefault="00296E35" w:rsidP="002E3FCC">
            <w:pPr>
              <w:pStyle w:val="TAC"/>
            </w:pPr>
            <w:r w:rsidRPr="00407576">
              <w:t>20</w:t>
            </w:r>
          </w:p>
        </w:tc>
        <w:tc>
          <w:tcPr>
            <w:tcW w:w="3971" w:type="dxa"/>
            <w:tcBorders>
              <w:top w:val="single" w:sz="4" w:space="0" w:color="auto"/>
              <w:left w:val="single" w:sz="4" w:space="0" w:color="auto"/>
              <w:bottom w:val="single" w:sz="4" w:space="0" w:color="auto"/>
              <w:right w:val="single" w:sz="4" w:space="0" w:color="auto"/>
            </w:tcBorders>
          </w:tcPr>
          <w:p w14:paraId="44CC261F" w14:textId="77777777" w:rsidR="00296E35" w:rsidRPr="00407576" w:rsidRDefault="00296E35" w:rsidP="002E3FCC">
            <w:pPr>
              <w:pStyle w:val="TAL"/>
            </w:pPr>
            <w:r w:rsidRPr="00407576">
              <w:t>The SS ends the conversation on the MBMS subchannel and sends an Unmap Group to Bearer message on the MBMS subchannel.</w:t>
            </w:r>
          </w:p>
          <w:p w14:paraId="66DF5770" w14:textId="77777777" w:rsidR="00296E35" w:rsidRPr="00407576" w:rsidRDefault="00296E35" w:rsidP="002E3FCC">
            <w:pPr>
              <w:pStyle w:val="TAL"/>
            </w:pPr>
          </w:p>
          <w:p w14:paraId="212A5E46" w14:textId="6632DBC3"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6F5D3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58574917" w14:textId="77777777" w:rsidR="00296E35" w:rsidRPr="00407576" w:rsidRDefault="00296E35" w:rsidP="002E3FCC">
            <w:pPr>
              <w:pStyle w:val="TAL"/>
            </w:pPr>
            <w:r w:rsidRPr="00407576">
              <w:t>Unmap Group to Bearer</w:t>
            </w:r>
          </w:p>
        </w:tc>
        <w:tc>
          <w:tcPr>
            <w:tcW w:w="567" w:type="dxa"/>
            <w:tcBorders>
              <w:top w:val="single" w:sz="4" w:space="0" w:color="auto"/>
              <w:left w:val="single" w:sz="4" w:space="0" w:color="auto"/>
              <w:bottom w:val="single" w:sz="4" w:space="0" w:color="auto"/>
              <w:right w:val="single" w:sz="4" w:space="0" w:color="auto"/>
            </w:tcBorders>
            <w:hideMark/>
          </w:tcPr>
          <w:p w14:paraId="279BCFFF"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1F873EE8" w14:textId="77777777" w:rsidR="00296E35" w:rsidRPr="00407576" w:rsidRDefault="00296E35" w:rsidP="002E3FCC">
            <w:pPr>
              <w:pStyle w:val="TAC"/>
            </w:pPr>
            <w:r w:rsidRPr="00407576">
              <w:t>-</w:t>
            </w:r>
          </w:p>
        </w:tc>
      </w:tr>
      <w:tr w:rsidR="00296E35" w:rsidRPr="00407576" w14:paraId="5052627C"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67185E55" w14:textId="77777777" w:rsidR="00296E35" w:rsidRPr="00407576" w:rsidRDefault="00296E35" w:rsidP="002E3FCC">
            <w:pPr>
              <w:pStyle w:val="TAC"/>
            </w:pPr>
            <w:r w:rsidRPr="00407576">
              <w:t>21</w:t>
            </w:r>
          </w:p>
        </w:tc>
        <w:tc>
          <w:tcPr>
            <w:tcW w:w="3971" w:type="dxa"/>
            <w:tcBorders>
              <w:top w:val="single" w:sz="4" w:space="0" w:color="auto"/>
              <w:left w:val="single" w:sz="4" w:space="0" w:color="auto"/>
              <w:bottom w:val="single" w:sz="4" w:space="0" w:color="auto"/>
              <w:right w:val="single" w:sz="4" w:space="0" w:color="auto"/>
            </w:tcBorders>
            <w:hideMark/>
          </w:tcPr>
          <w:p w14:paraId="2CE7C09E" w14:textId="77777777" w:rsidR="00296E35" w:rsidRPr="00407576" w:rsidRDefault="00296E35" w:rsidP="002E3FCC">
            <w:pPr>
              <w:pStyle w:val="TAL"/>
            </w:pPr>
            <w:r w:rsidRPr="00407576">
              <w:t>Check: Does the UE (MCData Client) respond to the Unmap Group To Bearer message with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51D529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79B113A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194BF5BE"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hideMark/>
          </w:tcPr>
          <w:p w14:paraId="121F281C" w14:textId="77777777" w:rsidR="00296E35" w:rsidRPr="00407576" w:rsidRDefault="00296E35" w:rsidP="002E3FCC">
            <w:pPr>
              <w:pStyle w:val="TAC"/>
            </w:pPr>
            <w:r w:rsidRPr="00407576">
              <w:t>P</w:t>
            </w:r>
          </w:p>
        </w:tc>
      </w:tr>
      <w:tr w:rsidR="00296E35" w:rsidRPr="00407576" w14:paraId="1969C07C"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0398FE40" w14:textId="77777777" w:rsidR="00296E35" w:rsidRPr="00407576" w:rsidRDefault="00296E35" w:rsidP="002E3FCC">
            <w:pPr>
              <w:pStyle w:val="TAC"/>
            </w:pPr>
            <w:r w:rsidRPr="00407576">
              <w:t>22</w:t>
            </w:r>
          </w:p>
        </w:tc>
        <w:tc>
          <w:tcPr>
            <w:tcW w:w="3971" w:type="dxa"/>
            <w:tcBorders>
              <w:top w:val="single" w:sz="4" w:space="0" w:color="auto"/>
              <w:left w:val="single" w:sz="4" w:space="0" w:color="auto"/>
              <w:bottom w:val="single" w:sz="4" w:space="0" w:color="auto"/>
              <w:right w:val="single" w:sz="4" w:space="0" w:color="auto"/>
            </w:tcBorders>
            <w:hideMark/>
          </w:tcPr>
          <w:p w14:paraId="1F5E908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09DA61A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19E0433E"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4B806EA0"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1920C672" w14:textId="77777777" w:rsidR="00296E35" w:rsidRPr="00407576" w:rsidRDefault="00296E35" w:rsidP="002E3FCC">
            <w:pPr>
              <w:pStyle w:val="TAC"/>
            </w:pPr>
            <w:r w:rsidRPr="00407576">
              <w:t>-</w:t>
            </w:r>
          </w:p>
        </w:tc>
      </w:tr>
      <w:tr w:rsidR="00296E35" w:rsidRPr="00407576" w14:paraId="0F0AE784"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090A09F3" w14:textId="77777777" w:rsidR="00296E35" w:rsidRPr="00407576" w:rsidRDefault="00296E35" w:rsidP="002E3FCC">
            <w:pPr>
              <w:pStyle w:val="TAC"/>
            </w:pPr>
            <w:r w:rsidRPr="00407576">
              <w:t>23</w:t>
            </w:r>
          </w:p>
        </w:tc>
        <w:tc>
          <w:tcPr>
            <w:tcW w:w="3971" w:type="dxa"/>
            <w:tcBorders>
              <w:top w:val="single" w:sz="4" w:space="0" w:color="auto"/>
              <w:left w:val="single" w:sz="4" w:space="0" w:color="auto"/>
              <w:bottom w:val="single" w:sz="4" w:space="0" w:color="auto"/>
              <w:right w:val="single" w:sz="4" w:space="0" w:color="auto"/>
            </w:tcBorders>
            <w:hideMark/>
          </w:tcPr>
          <w:p w14:paraId="612C6BE5" w14:textId="77777777" w:rsidR="00296E35" w:rsidRPr="00407576" w:rsidRDefault="00296E35" w:rsidP="002E3FCC">
            <w:pPr>
              <w:pStyle w:val="TAL"/>
            </w:pPr>
            <w:r w:rsidRPr="00407576">
              <w:t>The SS cancels the MBMS bearer announcement and sends a SIP MESSAGE.</w:t>
            </w:r>
          </w:p>
        </w:tc>
        <w:tc>
          <w:tcPr>
            <w:tcW w:w="709" w:type="dxa"/>
            <w:tcBorders>
              <w:top w:val="single" w:sz="4" w:space="0" w:color="auto"/>
              <w:left w:val="single" w:sz="4" w:space="0" w:color="auto"/>
              <w:bottom w:val="single" w:sz="4" w:space="0" w:color="auto"/>
              <w:right w:val="single" w:sz="4" w:space="0" w:color="auto"/>
            </w:tcBorders>
            <w:hideMark/>
          </w:tcPr>
          <w:p w14:paraId="00340803"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67240A11"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6CA32A1B"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4A9346AB" w14:textId="77777777" w:rsidR="00296E35" w:rsidRPr="00407576" w:rsidRDefault="00296E35" w:rsidP="002E3FCC">
            <w:pPr>
              <w:pStyle w:val="TAC"/>
            </w:pPr>
            <w:r w:rsidRPr="00407576">
              <w:t>-</w:t>
            </w:r>
          </w:p>
        </w:tc>
      </w:tr>
      <w:tr w:rsidR="00296E35" w:rsidRPr="00407576" w14:paraId="18A4B175"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0605AD1" w14:textId="77777777" w:rsidR="00296E35" w:rsidRPr="00407576" w:rsidRDefault="00296E35" w:rsidP="002E3FCC">
            <w:pPr>
              <w:pStyle w:val="TAC"/>
            </w:pPr>
            <w:r w:rsidRPr="00407576">
              <w:t>24</w:t>
            </w:r>
          </w:p>
        </w:tc>
        <w:tc>
          <w:tcPr>
            <w:tcW w:w="3971" w:type="dxa"/>
            <w:tcBorders>
              <w:top w:val="single" w:sz="4" w:space="0" w:color="auto"/>
              <w:left w:val="single" w:sz="4" w:space="0" w:color="auto"/>
              <w:bottom w:val="single" w:sz="4" w:space="0" w:color="auto"/>
              <w:right w:val="single" w:sz="4" w:space="0" w:color="auto"/>
            </w:tcBorders>
            <w:hideMark/>
          </w:tcPr>
          <w:p w14:paraId="7B88CFAD"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4A941230"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2D8A9C7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39A18A0D"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hideMark/>
          </w:tcPr>
          <w:p w14:paraId="0539E221" w14:textId="77777777" w:rsidR="00296E35" w:rsidRPr="00407576" w:rsidRDefault="00296E35" w:rsidP="002E3FCC">
            <w:pPr>
              <w:pStyle w:val="TAC"/>
            </w:pPr>
            <w:r w:rsidRPr="00407576">
              <w:t>P</w:t>
            </w:r>
          </w:p>
        </w:tc>
      </w:tr>
      <w:tr w:rsidR="00296E35" w:rsidRPr="00407576" w14:paraId="2D83FF1F"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01388217" w14:textId="77777777" w:rsidR="00296E35" w:rsidRPr="00407576" w:rsidRDefault="00296E35" w:rsidP="002E3FCC">
            <w:pPr>
              <w:pStyle w:val="TAC"/>
            </w:pPr>
            <w:r w:rsidRPr="00407576">
              <w:t>25</w:t>
            </w:r>
          </w:p>
        </w:tc>
        <w:tc>
          <w:tcPr>
            <w:tcW w:w="3971" w:type="dxa"/>
            <w:tcBorders>
              <w:top w:val="single" w:sz="4" w:space="0" w:color="auto"/>
              <w:left w:val="single" w:sz="4" w:space="0" w:color="auto"/>
              <w:bottom w:val="single" w:sz="4" w:space="0" w:color="auto"/>
              <w:right w:val="single" w:sz="4" w:space="0" w:color="auto"/>
            </w:tcBorders>
            <w:hideMark/>
          </w:tcPr>
          <w:p w14:paraId="6FE362C0"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01505B03"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02C0397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236946A0"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hideMark/>
          </w:tcPr>
          <w:p w14:paraId="18C7368A" w14:textId="77777777" w:rsidR="00296E35" w:rsidRPr="00407576" w:rsidRDefault="00296E35" w:rsidP="002E3FCC">
            <w:pPr>
              <w:pStyle w:val="TAC"/>
            </w:pPr>
            <w:r w:rsidRPr="00407576">
              <w:t>P</w:t>
            </w:r>
          </w:p>
        </w:tc>
      </w:tr>
      <w:tr w:rsidR="00296E35" w:rsidRPr="00407576" w14:paraId="78C90D08"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BDF262F" w14:textId="77777777" w:rsidR="00296E35" w:rsidRPr="00407576" w:rsidRDefault="00296E35" w:rsidP="002E3FCC">
            <w:pPr>
              <w:pStyle w:val="TAC"/>
            </w:pPr>
            <w:r w:rsidRPr="00407576">
              <w:t>26</w:t>
            </w:r>
          </w:p>
        </w:tc>
        <w:tc>
          <w:tcPr>
            <w:tcW w:w="3971" w:type="dxa"/>
            <w:tcBorders>
              <w:top w:val="single" w:sz="4" w:space="0" w:color="auto"/>
              <w:left w:val="single" w:sz="4" w:space="0" w:color="auto"/>
              <w:bottom w:val="single" w:sz="4" w:space="0" w:color="auto"/>
              <w:right w:val="single" w:sz="4" w:space="0" w:color="auto"/>
            </w:tcBorders>
            <w:hideMark/>
          </w:tcPr>
          <w:p w14:paraId="7AC8BA1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0197105F"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1B5BB91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28D8AA7C"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1B111115" w14:textId="77777777" w:rsidR="00296E35" w:rsidRPr="00407576" w:rsidRDefault="00296E35" w:rsidP="002E3FCC">
            <w:pPr>
              <w:pStyle w:val="TAC"/>
            </w:pPr>
            <w:r w:rsidRPr="00407576">
              <w:t>-</w:t>
            </w:r>
          </w:p>
        </w:tc>
      </w:tr>
      <w:tr w:rsidR="00296E35" w:rsidRPr="00407576" w14:paraId="626D8666" w14:textId="77777777" w:rsidTr="002E3FCC">
        <w:tc>
          <w:tcPr>
            <w:tcW w:w="705" w:type="dxa"/>
            <w:tcBorders>
              <w:top w:val="single" w:sz="4" w:space="0" w:color="auto"/>
              <w:left w:val="single" w:sz="4" w:space="0" w:color="auto"/>
              <w:bottom w:val="single" w:sz="4" w:space="0" w:color="auto"/>
              <w:right w:val="single" w:sz="4" w:space="0" w:color="auto"/>
            </w:tcBorders>
          </w:tcPr>
          <w:p w14:paraId="5405EF84" w14:textId="77777777" w:rsidR="00296E35" w:rsidRPr="00407576" w:rsidRDefault="00296E35" w:rsidP="002E3FCC">
            <w:pPr>
              <w:pStyle w:val="TAC"/>
            </w:pPr>
            <w:r w:rsidRPr="00407576">
              <w:t>27</w:t>
            </w:r>
          </w:p>
        </w:tc>
        <w:tc>
          <w:tcPr>
            <w:tcW w:w="3971" w:type="dxa"/>
            <w:tcBorders>
              <w:top w:val="single" w:sz="4" w:space="0" w:color="auto"/>
              <w:left w:val="single" w:sz="4" w:space="0" w:color="auto"/>
              <w:bottom w:val="single" w:sz="4" w:space="0" w:color="auto"/>
              <w:right w:val="single" w:sz="4" w:space="0" w:color="auto"/>
            </w:tcBorders>
          </w:tcPr>
          <w:p w14:paraId="02C28A13" w14:textId="6975C253" w:rsidR="00296E35" w:rsidRPr="00407576" w:rsidRDefault="00296E35" w:rsidP="002E3FCC">
            <w:pPr>
              <w:pStyle w:val="TAL"/>
            </w:pPr>
            <w:r w:rsidRPr="00407576">
              <w:t>Check: Does the UE (MCData client) correctly perform procedure '</w:t>
            </w:r>
            <w:r w:rsidRPr="00407576">
              <w:rPr>
                <w:b/>
                <w:bCs/>
              </w:rPr>
              <w:t>CT MCData call release</w:t>
            </w:r>
            <w:r w:rsidRPr="00407576">
              <w:t xml:space="preserve">' as described in TS </w:t>
            </w:r>
            <w:r>
              <w:t>37.579</w:t>
            </w:r>
            <w:r w:rsidRPr="00407576">
              <w:t>-1 [2] Table 5.3C.7.3-1?</w:t>
            </w:r>
          </w:p>
          <w:p w14:paraId="7C37BCB0" w14:textId="77777777" w:rsidR="00296E35" w:rsidRPr="00407576" w:rsidRDefault="00296E35" w:rsidP="002E3FCC">
            <w:pPr>
              <w:pStyle w:val="TAL"/>
            </w:pPr>
            <w:r w:rsidRPr="00407576">
              <w:t>(NOTE 2)</w:t>
            </w:r>
          </w:p>
        </w:tc>
        <w:tc>
          <w:tcPr>
            <w:tcW w:w="709" w:type="dxa"/>
            <w:tcBorders>
              <w:top w:val="single" w:sz="4" w:space="0" w:color="auto"/>
              <w:left w:val="single" w:sz="4" w:space="0" w:color="auto"/>
              <w:bottom w:val="single" w:sz="4" w:space="0" w:color="auto"/>
              <w:right w:val="single" w:sz="4" w:space="0" w:color="auto"/>
            </w:tcBorders>
          </w:tcPr>
          <w:p w14:paraId="014E9837"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tcPr>
          <w:p w14:paraId="3F322C27"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tcPr>
          <w:p w14:paraId="02D4BA86" w14:textId="77777777" w:rsidR="00296E35" w:rsidRPr="00407576" w:rsidRDefault="00296E35" w:rsidP="002E3FCC">
            <w:pPr>
              <w:pStyle w:val="TAC"/>
            </w:pPr>
            <w:r w:rsidRPr="00407576">
              <w:t>4</w:t>
            </w:r>
          </w:p>
        </w:tc>
        <w:tc>
          <w:tcPr>
            <w:tcW w:w="850" w:type="dxa"/>
            <w:tcBorders>
              <w:top w:val="single" w:sz="4" w:space="0" w:color="auto"/>
              <w:left w:val="single" w:sz="4" w:space="0" w:color="auto"/>
              <w:bottom w:val="single" w:sz="4" w:space="0" w:color="auto"/>
              <w:right w:val="single" w:sz="4" w:space="0" w:color="auto"/>
            </w:tcBorders>
          </w:tcPr>
          <w:p w14:paraId="36046A44" w14:textId="77777777" w:rsidR="00296E35" w:rsidRPr="00407576" w:rsidRDefault="00296E35" w:rsidP="002E3FCC">
            <w:pPr>
              <w:pStyle w:val="TAC"/>
            </w:pPr>
            <w:r w:rsidRPr="00407576">
              <w:t>P</w:t>
            </w:r>
          </w:p>
        </w:tc>
      </w:tr>
      <w:tr w:rsidR="00296E35" w:rsidRPr="00407576" w14:paraId="52A8A588" w14:textId="77777777" w:rsidTr="002E3FCC">
        <w:tc>
          <w:tcPr>
            <w:tcW w:w="705" w:type="dxa"/>
            <w:tcBorders>
              <w:top w:val="single" w:sz="4" w:space="0" w:color="auto"/>
              <w:left w:val="single" w:sz="4" w:space="0" w:color="auto"/>
              <w:bottom w:val="single" w:sz="4" w:space="0" w:color="auto"/>
              <w:right w:val="single" w:sz="4" w:space="0" w:color="auto"/>
            </w:tcBorders>
          </w:tcPr>
          <w:p w14:paraId="1EC9E3C7" w14:textId="77777777" w:rsidR="00296E35" w:rsidRPr="00407576" w:rsidRDefault="00296E35" w:rsidP="002E3FCC">
            <w:pPr>
              <w:pStyle w:val="TAC"/>
            </w:pPr>
            <w:r w:rsidRPr="00407576">
              <w:t>28</w:t>
            </w:r>
          </w:p>
        </w:tc>
        <w:tc>
          <w:tcPr>
            <w:tcW w:w="3971" w:type="dxa"/>
            <w:tcBorders>
              <w:top w:val="single" w:sz="4" w:space="0" w:color="auto"/>
              <w:left w:val="single" w:sz="4" w:space="0" w:color="auto"/>
              <w:bottom w:val="single" w:sz="4" w:space="0" w:color="auto"/>
              <w:right w:val="single" w:sz="4" w:space="0" w:color="auto"/>
            </w:tcBorders>
          </w:tcPr>
          <w:p w14:paraId="42341246" w14:textId="345FC57A" w:rsidR="00296E35" w:rsidRPr="00407576" w:rsidRDefault="00296E35" w:rsidP="002E3FCC">
            <w:pPr>
              <w:pStyle w:val="TAL"/>
            </w:pPr>
            <w:r w:rsidRPr="00407576">
              <w:t xml:space="preserve">The procedure 'MCX communication release' as described in TS </w:t>
            </w:r>
            <w:r>
              <w:t>37.579</w:t>
            </w:r>
            <w:r w:rsidRPr="00407576">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2ADDE1F"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tcPr>
          <w:p w14:paraId="432F2B2C"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tcPr>
          <w:p w14:paraId="0397FDA5"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tcPr>
          <w:p w14:paraId="78EA616E" w14:textId="77777777" w:rsidR="00296E35" w:rsidRPr="00407576" w:rsidRDefault="00296E35" w:rsidP="002E3FCC">
            <w:pPr>
              <w:pStyle w:val="TAC"/>
            </w:pPr>
            <w:r w:rsidRPr="00407576">
              <w:t>-</w:t>
            </w:r>
          </w:p>
        </w:tc>
      </w:tr>
      <w:tr w:rsidR="00296E35" w:rsidRPr="00407576" w14:paraId="67EBFE2F" w14:textId="77777777" w:rsidTr="002E3FCC">
        <w:tc>
          <w:tcPr>
            <w:tcW w:w="9780" w:type="dxa"/>
            <w:gridSpan w:val="6"/>
            <w:tcBorders>
              <w:top w:val="single" w:sz="4" w:space="0" w:color="auto"/>
              <w:left w:val="single" w:sz="4" w:space="0" w:color="auto"/>
              <w:bottom w:val="single" w:sz="4" w:space="0" w:color="auto"/>
              <w:right w:val="single" w:sz="4" w:space="0" w:color="auto"/>
            </w:tcBorders>
            <w:hideMark/>
          </w:tcPr>
          <w:p w14:paraId="2AE333E4"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94A715D" w14:textId="77777777" w:rsidR="00296E35" w:rsidRPr="00407576" w:rsidRDefault="00296E35" w:rsidP="002E3FCC">
            <w:pPr>
              <w:pStyle w:val="TAN"/>
            </w:pPr>
            <w:r w:rsidRPr="00407576">
              <w:t>NOTE 2: The procedure does not release the RRC connection.</w:t>
            </w:r>
          </w:p>
        </w:tc>
      </w:tr>
    </w:tbl>
    <w:p w14:paraId="63834583" w14:textId="77777777" w:rsidR="00296E35" w:rsidRPr="00407576" w:rsidRDefault="00296E35" w:rsidP="00296E35"/>
    <w:p w14:paraId="3E0E96C5" w14:textId="77777777" w:rsidR="00296E35" w:rsidRPr="00407576" w:rsidRDefault="00296E35" w:rsidP="00296E35">
      <w:pPr>
        <w:pStyle w:val="H6"/>
      </w:pPr>
      <w:r w:rsidRPr="00407576">
        <w:t>6.6.1.3.3</w:t>
      </w:r>
      <w:r w:rsidRPr="00407576">
        <w:tab/>
        <w:t>Specific message contents</w:t>
      </w:r>
    </w:p>
    <w:p w14:paraId="50BAD7C9" w14:textId="5EAA3043" w:rsidR="00296E35" w:rsidRPr="00407576" w:rsidRDefault="00296E35" w:rsidP="00296E35">
      <w:pPr>
        <w:pStyle w:val="TH"/>
      </w:pPr>
      <w:r w:rsidRPr="00407576">
        <w:t>Table 6.6.1.3.3-1: SIP INVITE from the SS (step 1, Table 6.6.1.3.2-1;</w:t>
      </w:r>
      <w:r w:rsidRPr="00407576">
        <w:br/>
        <w:t xml:space="preserve">step 2, TS </w:t>
      </w:r>
      <w:r>
        <w:t>37.579</w:t>
      </w:r>
      <w:r w:rsidRPr="00407576">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7F925B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F51A27" w14:textId="21DBF3EB"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5.5.2.5.2-1, condition MCDATA_SDS</w:t>
            </w:r>
          </w:p>
        </w:tc>
      </w:tr>
      <w:tr w:rsidR="00296E35" w:rsidRPr="00407576" w14:paraId="4C506F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294F6C"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D8CFE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ADB44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9EADBD1"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FFC5B5" w14:textId="77777777" w:rsidR="00296E35" w:rsidRPr="00407576" w:rsidRDefault="00296E35" w:rsidP="002E3FCC">
            <w:pPr>
              <w:pStyle w:val="TAH"/>
              <w:rPr>
                <w:bCs/>
              </w:rPr>
            </w:pPr>
            <w:r w:rsidRPr="00407576">
              <w:rPr>
                <w:bCs/>
              </w:rPr>
              <w:t>Condition</w:t>
            </w:r>
          </w:p>
        </w:tc>
      </w:tr>
      <w:tr w:rsidR="00296E35" w:rsidRPr="00407576" w14:paraId="765FE0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548CE" w14:textId="77777777" w:rsidR="00296E35" w:rsidRPr="00407576" w:rsidRDefault="00296E35" w:rsidP="002E3FCC">
            <w:pPr>
              <w:pStyle w:val="TAL"/>
              <w:rPr>
                <w:b/>
                <w:bCs/>
              </w:rPr>
            </w:pPr>
            <w:r w:rsidRPr="00407576">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6D60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EDF0E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3EF13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B94A31" w14:textId="77777777" w:rsidR="00296E35" w:rsidRPr="00407576" w:rsidRDefault="00296E35" w:rsidP="002E3FCC">
            <w:pPr>
              <w:pStyle w:val="TAL"/>
            </w:pPr>
          </w:p>
        </w:tc>
      </w:tr>
      <w:tr w:rsidR="00296E35" w:rsidRPr="00407576" w14:paraId="4A1649E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5E473"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989F335"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C441384" w14:textId="77777777" w:rsidR="00296E35" w:rsidRPr="00407576" w:rsidRDefault="00296E35" w:rsidP="002E3FCC">
            <w:pPr>
              <w:pStyle w:val="TAL"/>
            </w:pPr>
            <w:r w:rsidRPr="00407576">
              <w:rPr>
                <w:b/>
              </w:rPr>
              <w:t>SDP message</w:t>
            </w:r>
          </w:p>
        </w:tc>
        <w:tc>
          <w:tcPr>
            <w:tcW w:w="1418" w:type="dxa"/>
            <w:tcBorders>
              <w:top w:val="single" w:sz="4" w:space="0" w:color="auto"/>
              <w:left w:val="single" w:sz="4" w:space="0" w:color="auto"/>
              <w:bottom w:val="single" w:sz="4" w:space="0" w:color="auto"/>
              <w:right w:val="single" w:sz="4" w:space="0" w:color="auto"/>
            </w:tcBorders>
          </w:tcPr>
          <w:p w14:paraId="6AAD91E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C455A4" w14:textId="77777777" w:rsidR="00296E35" w:rsidRPr="00407576" w:rsidRDefault="00296E35" w:rsidP="002E3FCC">
            <w:pPr>
              <w:pStyle w:val="TAL"/>
            </w:pPr>
          </w:p>
        </w:tc>
      </w:tr>
      <w:tr w:rsidR="00296E35" w:rsidRPr="00407576" w14:paraId="3071976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1EB84D" w14:textId="77777777" w:rsidR="00296E35" w:rsidRPr="00407576" w:rsidRDefault="00296E35" w:rsidP="002E3FCC">
            <w:pPr>
              <w:pStyle w:val="TAL"/>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4C72" w14:textId="77777777" w:rsidR="00296E35" w:rsidRPr="00407576" w:rsidRDefault="00296E35" w:rsidP="002E3FCC">
            <w:pPr>
              <w:pStyle w:val="TAL"/>
              <w:rPr>
                <w:iCs/>
              </w:rPr>
            </w:pPr>
            <w:r w:rsidRPr="00407576">
              <w:t>SDP message as described in Table 6.6.1.3.3-2</w:t>
            </w:r>
          </w:p>
        </w:tc>
        <w:tc>
          <w:tcPr>
            <w:tcW w:w="2126" w:type="dxa"/>
            <w:tcBorders>
              <w:top w:val="single" w:sz="4" w:space="0" w:color="auto"/>
              <w:left w:val="single" w:sz="4" w:space="0" w:color="auto"/>
              <w:bottom w:val="single" w:sz="4" w:space="0" w:color="auto"/>
              <w:right w:val="single" w:sz="4" w:space="0" w:color="auto"/>
            </w:tcBorders>
          </w:tcPr>
          <w:p w14:paraId="162E8F8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44E6E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5B73AD" w14:textId="77777777" w:rsidR="00296E35" w:rsidRPr="00407576" w:rsidRDefault="00296E35" w:rsidP="002E3FCC">
            <w:pPr>
              <w:pStyle w:val="TAL"/>
            </w:pPr>
          </w:p>
        </w:tc>
      </w:tr>
      <w:tr w:rsidR="00296E35" w:rsidRPr="00407576" w14:paraId="070272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CB19CD"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A981D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3E73A66" w14:textId="77777777" w:rsidR="00296E35" w:rsidRPr="00407576" w:rsidRDefault="00296E35" w:rsidP="002E3FCC">
            <w:pPr>
              <w:pStyle w:val="TAL"/>
              <w:rPr>
                <w:b/>
                <w:bCs/>
              </w:rPr>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8B829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75AC7" w14:textId="77777777" w:rsidR="00296E35" w:rsidRPr="00407576" w:rsidRDefault="00296E35" w:rsidP="002E3FCC">
            <w:pPr>
              <w:pStyle w:val="TAL"/>
            </w:pPr>
          </w:p>
        </w:tc>
      </w:tr>
      <w:tr w:rsidR="00296E35" w:rsidRPr="00407576" w14:paraId="0D401A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ECDA" w14:textId="77777777" w:rsidR="00296E35" w:rsidRPr="00407576" w:rsidRDefault="00296E35" w:rsidP="002E3FCC">
            <w:pPr>
              <w:pStyle w:val="TAL"/>
              <w:tabs>
                <w:tab w:val="left" w:pos="754"/>
              </w:tabs>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5E11D5" w14:textId="77777777" w:rsidR="00296E35" w:rsidRPr="00407576" w:rsidRDefault="00296E35" w:rsidP="002E3FCC">
            <w:pPr>
              <w:pStyle w:val="TAL"/>
              <w:rPr>
                <w:iCs/>
              </w:rPr>
            </w:pPr>
            <w:r w:rsidRPr="00407576">
              <w:t>MCData-Info as described in Table 6.6.1.3.3-3</w:t>
            </w:r>
          </w:p>
        </w:tc>
        <w:tc>
          <w:tcPr>
            <w:tcW w:w="2126" w:type="dxa"/>
            <w:tcBorders>
              <w:top w:val="single" w:sz="4" w:space="0" w:color="auto"/>
              <w:left w:val="single" w:sz="4" w:space="0" w:color="auto"/>
              <w:bottom w:val="single" w:sz="4" w:space="0" w:color="auto"/>
              <w:right w:val="single" w:sz="4" w:space="0" w:color="auto"/>
            </w:tcBorders>
          </w:tcPr>
          <w:p w14:paraId="01DED9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47AA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71290A" w14:textId="77777777" w:rsidR="00296E35" w:rsidRPr="00407576" w:rsidRDefault="00296E35" w:rsidP="002E3FCC">
            <w:pPr>
              <w:pStyle w:val="TAL"/>
            </w:pPr>
          </w:p>
        </w:tc>
      </w:tr>
    </w:tbl>
    <w:p w14:paraId="6F489793" w14:textId="77777777" w:rsidR="00296E35" w:rsidRPr="00407576" w:rsidRDefault="00296E35" w:rsidP="00296E35"/>
    <w:p w14:paraId="4EEBCD40" w14:textId="77777777" w:rsidR="00296E35" w:rsidRPr="00407576" w:rsidRDefault="00296E35" w:rsidP="00296E35">
      <w:pPr>
        <w:pStyle w:val="TH"/>
      </w:pPr>
      <w:r w:rsidRPr="00407576">
        <w:t>Table 6.6.1.3.3-2: SDP for SIP INVITE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9CC4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72DEAFD" w14:textId="60F67AA3" w:rsidR="00296E35" w:rsidRPr="00407576" w:rsidRDefault="00296E35" w:rsidP="002E3FCC">
            <w:pPr>
              <w:pStyle w:val="TAL"/>
            </w:pPr>
            <w:r w:rsidRPr="00407576">
              <w:t xml:space="preserve">Derivation Path: TS </w:t>
            </w:r>
            <w:r>
              <w:t>37.579</w:t>
            </w:r>
            <w:r w:rsidRPr="00407576">
              <w:t>-1 [2], Table 5.5.3.1.2-3, condition MCDATA_SDS, SDP_OFFER, SDS_SESSION</w:t>
            </w:r>
          </w:p>
        </w:tc>
      </w:tr>
    </w:tbl>
    <w:p w14:paraId="642A4A9E" w14:textId="77777777" w:rsidR="00296E35" w:rsidRPr="00407576" w:rsidRDefault="00296E35" w:rsidP="00296E35"/>
    <w:p w14:paraId="457D887C" w14:textId="77777777" w:rsidR="00296E35" w:rsidRPr="00407576" w:rsidRDefault="00296E35" w:rsidP="00296E35">
      <w:pPr>
        <w:pStyle w:val="TH"/>
      </w:pPr>
      <w:r w:rsidRPr="00407576">
        <w:t>Table 6.6.1.3.3-3: MCData-Info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233B32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E9C4E6" w14:textId="1FFABCEA"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 condition MCD_grp</w:t>
            </w:r>
          </w:p>
        </w:tc>
      </w:tr>
      <w:tr w:rsidR="00296E35" w:rsidRPr="00407576" w14:paraId="2C09434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46D967F"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33551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B54FE3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6AA8005"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FDFE14" w14:textId="77777777" w:rsidR="00296E35" w:rsidRPr="00407576" w:rsidRDefault="00296E35" w:rsidP="002E3FCC">
            <w:pPr>
              <w:pStyle w:val="TAH"/>
              <w:rPr>
                <w:bCs/>
              </w:rPr>
            </w:pPr>
            <w:r w:rsidRPr="00407576">
              <w:rPr>
                <w:bCs/>
              </w:rPr>
              <w:t>Condition</w:t>
            </w:r>
          </w:p>
        </w:tc>
      </w:tr>
      <w:tr w:rsidR="00296E35" w:rsidRPr="00407576" w14:paraId="4CD61C9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7822A"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6FF9710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F7114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F48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C13333" w14:textId="77777777" w:rsidR="00296E35" w:rsidRPr="00407576" w:rsidRDefault="00296E35" w:rsidP="002E3FCC">
            <w:pPr>
              <w:pStyle w:val="TAL"/>
            </w:pPr>
          </w:p>
        </w:tc>
      </w:tr>
      <w:tr w:rsidR="00296E35" w:rsidRPr="00407576" w14:paraId="4E0C9E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13D0BB"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C3B63C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6FE5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BC4ED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28FA06" w14:textId="77777777" w:rsidR="00296E35" w:rsidRPr="00407576" w:rsidRDefault="00296E35" w:rsidP="002E3FCC">
            <w:pPr>
              <w:pStyle w:val="TAL"/>
            </w:pPr>
          </w:p>
        </w:tc>
      </w:tr>
      <w:tr w:rsidR="00296E35" w:rsidRPr="00407576" w14:paraId="3395741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220647" w14:textId="77777777" w:rsidR="00296E35" w:rsidRPr="00407576" w:rsidRDefault="00296E35" w:rsidP="002E3FCC">
            <w:pPr>
              <w:pStyle w:val="TAL"/>
              <w:rPr>
                <w:rFonts w:cs="Arial"/>
                <w:szCs w:val="18"/>
              </w:rPr>
            </w:pPr>
            <w:r w:rsidRPr="00407576">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557B9DF" w14:textId="77777777" w:rsidR="00296E35" w:rsidRPr="00407576" w:rsidRDefault="00296E35" w:rsidP="002E3FCC">
            <w:pPr>
              <w:pStyle w:val="TAL"/>
            </w:pPr>
            <w:r w:rsidRPr="00407576">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61825EF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8180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23AC4A" w14:textId="77777777" w:rsidR="00296E35" w:rsidRPr="00407576" w:rsidRDefault="00296E35" w:rsidP="002E3FCC">
            <w:pPr>
              <w:pStyle w:val="TAL"/>
            </w:pPr>
          </w:p>
        </w:tc>
      </w:tr>
    </w:tbl>
    <w:p w14:paraId="07927A35" w14:textId="77777777" w:rsidR="00296E35" w:rsidRPr="00407576" w:rsidRDefault="00296E35" w:rsidP="00296E35"/>
    <w:p w14:paraId="1967086A" w14:textId="12D30D56" w:rsidR="00296E35" w:rsidRPr="00407576" w:rsidRDefault="00296E35" w:rsidP="00296E35">
      <w:pPr>
        <w:pStyle w:val="TH"/>
      </w:pPr>
      <w:r w:rsidRPr="00407576">
        <w:t>Table 6.6.1.3.3-4: SIP 200 (OK) from the UE (step 1, Table 6.6.1.3.2-1;</w:t>
      </w:r>
      <w:r w:rsidRPr="00407576">
        <w:br/>
        <w:t xml:space="preserve">step 4, TS </w:t>
      </w:r>
      <w:r>
        <w:t>37.579</w:t>
      </w:r>
      <w:r w:rsidRPr="00407576">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142F2E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BA9716" w14:textId="0E926EA7"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5.5.2.17.1.1-1, condition INVITE-RSP, MCDATA_SDS</w:t>
            </w:r>
          </w:p>
        </w:tc>
      </w:tr>
      <w:tr w:rsidR="00296E35" w:rsidRPr="00407576" w14:paraId="2CF2A0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6D151A"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CF8573"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3F62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A414D4"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BFF3A4" w14:textId="77777777" w:rsidR="00296E35" w:rsidRPr="00407576" w:rsidRDefault="00296E35" w:rsidP="002E3FCC">
            <w:pPr>
              <w:pStyle w:val="TAH"/>
              <w:rPr>
                <w:bCs/>
              </w:rPr>
            </w:pPr>
            <w:r w:rsidRPr="00407576">
              <w:rPr>
                <w:bCs/>
              </w:rPr>
              <w:t>Condition</w:t>
            </w:r>
          </w:p>
        </w:tc>
      </w:tr>
      <w:tr w:rsidR="00296E35" w:rsidRPr="00407576" w14:paraId="6B47BD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DE133" w14:textId="77777777" w:rsidR="00296E35" w:rsidRPr="00407576" w:rsidRDefault="00296E35" w:rsidP="002E3FCC">
            <w:pPr>
              <w:pStyle w:val="TAL"/>
              <w:rPr>
                <w:rFonts w:cs="Arial"/>
                <w:bCs/>
                <w:szCs w:val="18"/>
              </w:rPr>
            </w:pPr>
            <w:r w:rsidRPr="00407576">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0B55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B6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92100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DEF08" w14:textId="77777777" w:rsidR="00296E35" w:rsidRPr="00407576" w:rsidRDefault="00296E35" w:rsidP="002E3FCC">
            <w:pPr>
              <w:pStyle w:val="TAL"/>
            </w:pPr>
          </w:p>
        </w:tc>
      </w:tr>
      <w:tr w:rsidR="00296E35" w:rsidRPr="00407576" w14:paraId="4C73E2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3DCF29" w14:textId="77777777" w:rsidR="00296E35" w:rsidRPr="00407576" w:rsidRDefault="00296E35" w:rsidP="002E3FCC">
            <w:pPr>
              <w:pStyle w:val="TAL"/>
              <w:rPr>
                <w:rFonts w:cs="Arial"/>
                <w:bCs/>
                <w:szCs w:val="18"/>
              </w:rPr>
            </w:pPr>
            <w:r w:rsidRPr="00407576">
              <w:rPr>
                <w:rFonts w:cs="Arial"/>
                <w:b/>
                <w:bCs/>
                <w:szCs w:val="18"/>
              </w:rPr>
              <w:t xml:space="preserve">  </w:t>
            </w:r>
            <w:r w:rsidRPr="00407576">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04134E1" w14:textId="77777777" w:rsidR="00296E35" w:rsidRPr="00407576" w:rsidRDefault="00296E35" w:rsidP="002E3FCC">
            <w:pPr>
              <w:pStyle w:val="TAL"/>
            </w:pPr>
            <w:r w:rsidRPr="00407576">
              <w:t>"application/sdp"</w:t>
            </w:r>
          </w:p>
        </w:tc>
        <w:tc>
          <w:tcPr>
            <w:tcW w:w="2127" w:type="dxa"/>
            <w:tcBorders>
              <w:top w:val="single" w:sz="4" w:space="0" w:color="auto"/>
              <w:left w:val="single" w:sz="4" w:space="0" w:color="auto"/>
              <w:bottom w:val="single" w:sz="4" w:space="0" w:color="auto"/>
              <w:right w:val="single" w:sz="4" w:space="0" w:color="auto"/>
            </w:tcBorders>
          </w:tcPr>
          <w:p w14:paraId="1096858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8DC4E3"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C73CCA" w14:textId="77777777" w:rsidR="00296E35" w:rsidRPr="00407576" w:rsidRDefault="00296E35" w:rsidP="002E3FCC">
            <w:pPr>
              <w:pStyle w:val="TAL"/>
            </w:pPr>
          </w:p>
        </w:tc>
      </w:tr>
      <w:tr w:rsidR="00296E35" w:rsidRPr="00407576" w14:paraId="19CF1F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4D1C9DE" w14:textId="77777777" w:rsidR="00296E35" w:rsidRPr="00407576" w:rsidRDefault="00296E35" w:rsidP="002E3FCC">
            <w:pPr>
              <w:pStyle w:val="TAL"/>
              <w:rPr>
                <w:rFonts w:cs="Arial"/>
                <w:b/>
                <w:bCs/>
                <w:szCs w:val="18"/>
              </w:rPr>
            </w:pPr>
            <w:r w:rsidRPr="00407576">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F39FDDF"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D450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D0DE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6B4F53" w14:textId="77777777" w:rsidR="00296E35" w:rsidRPr="00407576" w:rsidRDefault="00296E35" w:rsidP="002E3FCC">
            <w:pPr>
              <w:pStyle w:val="TAL"/>
            </w:pPr>
          </w:p>
        </w:tc>
      </w:tr>
      <w:tr w:rsidR="00296E35" w:rsidRPr="00407576" w14:paraId="758F2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3D2BC" w14:textId="77777777" w:rsidR="00296E35" w:rsidRPr="00407576" w:rsidRDefault="00296E35" w:rsidP="002E3FCC">
            <w:pPr>
              <w:pStyle w:val="TAL"/>
              <w:rPr>
                <w:b/>
                <w:bCs/>
              </w:rPr>
            </w:pPr>
            <w:r w:rsidRPr="00407576">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E851DC" w14:textId="77777777" w:rsidR="00296E35" w:rsidRPr="00407576" w:rsidRDefault="00296E35" w:rsidP="002E3FCC">
            <w:pPr>
              <w:pStyle w:val="TAL"/>
            </w:pPr>
            <w:r w:rsidRPr="00407576">
              <w:t>As described in Table 6.6.1.3.3-5</w:t>
            </w:r>
          </w:p>
        </w:tc>
        <w:tc>
          <w:tcPr>
            <w:tcW w:w="2127" w:type="dxa"/>
            <w:tcBorders>
              <w:top w:val="single" w:sz="4" w:space="0" w:color="auto"/>
              <w:left w:val="single" w:sz="4" w:space="0" w:color="auto"/>
              <w:bottom w:val="single" w:sz="4" w:space="0" w:color="auto"/>
              <w:right w:val="single" w:sz="4" w:space="0" w:color="auto"/>
            </w:tcBorders>
          </w:tcPr>
          <w:p w14:paraId="40993D6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D5D2D7"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0658F3" w14:textId="77777777" w:rsidR="00296E35" w:rsidRPr="00407576" w:rsidRDefault="00296E35" w:rsidP="002E3FCC">
            <w:pPr>
              <w:pStyle w:val="TAL"/>
            </w:pPr>
          </w:p>
        </w:tc>
      </w:tr>
    </w:tbl>
    <w:p w14:paraId="1041DC42" w14:textId="77777777" w:rsidR="00296E35" w:rsidRPr="00407576" w:rsidRDefault="00296E35" w:rsidP="00296E35"/>
    <w:p w14:paraId="49AB8F4A" w14:textId="77777777" w:rsidR="00296E35" w:rsidRPr="00407576" w:rsidRDefault="00296E35" w:rsidP="00296E35">
      <w:pPr>
        <w:pStyle w:val="TH"/>
      </w:pPr>
      <w:r w:rsidRPr="00407576">
        <w:t>Table 6.6.1.3.3-5: SDP for SIP 200 (OK) (Table 6.6.1.3.3-4)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48CC1A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A4F661" w14:textId="2FD08A45"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5.5.3.1.1-3, condition MCDATA_SDS, SDP_ANSWER, SDS_SESSION</w:t>
            </w:r>
          </w:p>
        </w:tc>
      </w:tr>
    </w:tbl>
    <w:p w14:paraId="16EEECE8" w14:textId="77777777" w:rsidR="00296E35" w:rsidRPr="00407576" w:rsidRDefault="00296E35" w:rsidP="00296E35"/>
    <w:p w14:paraId="670338B3" w14:textId="583278C8" w:rsidR="00296E35" w:rsidRPr="00407576" w:rsidRDefault="00296E35" w:rsidP="00296E35">
      <w:pPr>
        <w:pStyle w:val="TH"/>
      </w:pPr>
      <w:r w:rsidRPr="00407576">
        <w:t>Table 6.6.1.3.3-6: MSRP SEND from the SS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A73B6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A3229E" w14:textId="629EB2F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5.5.12.1.2-1</w:t>
            </w:r>
          </w:p>
        </w:tc>
      </w:tr>
      <w:tr w:rsidR="00296E35" w:rsidRPr="00407576" w14:paraId="2BD898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3F7BC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C2FE6"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4663CC"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6F49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5FA20C" w14:textId="77777777" w:rsidR="00296E35" w:rsidRPr="00407576" w:rsidRDefault="00296E35" w:rsidP="002E3FCC">
            <w:pPr>
              <w:pStyle w:val="TAH"/>
              <w:rPr>
                <w:bCs/>
              </w:rPr>
            </w:pPr>
            <w:r w:rsidRPr="00407576">
              <w:rPr>
                <w:bCs/>
              </w:rPr>
              <w:t>Condition</w:t>
            </w:r>
          </w:p>
        </w:tc>
      </w:tr>
      <w:tr w:rsidR="00296E35" w:rsidRPr="00407576" w14:paraId="46CCF1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4D0D26"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9FE45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AA9EF7"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A154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420BD5" w14:textId="77777777" w:rsidR="00296E35" w:rsidRPr="00407576" w:rsidRDefault="00296E35" w:rsidP="002E3FCC">
            <w:pPr>
              <w:pStyle w:val="TAL"/>
            </w:pPr>
          </w:p>
        </w:tc>
      </w:tr>
      <w:tr w:rsidR="00296E35" w:rsidRPr="00407576" w14:paraId="6855386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4FFC4B"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A8E8D21"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9C91A8E"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0CA542"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CAF7D" w14:textId="77777777" w:rsidR="00296E35" w:rsidRPr="00407576" w:rsidRDefault="00296E35" w:rsidP="002E3FCC">
            <w:pPr>
              <w:pStyle w:val="TAL"/>
            </w:pPr>
          </w:p>
        </w:tc>
      </w:tr>
      <w:tr w:rsidR="00296E35" w:rsidRPr="00407576" w14:paraId="4F9A17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62D4FD"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291BF81" w14:textId="77777777" w:rsidR="00296E35" w:rsidRPr="00407576" w:rsidRDefault="00296E35" w:rsidP="002E3FCC">
            <w:pPr>
              <w:pStyle w:val="TAL"/>
            </w:pPr>
            <w:r w:rsidRPr="00407576">
              <w:rPr>
                <w:iCs/>
              </w:rPr>
              <w:t>Message as specified in table 6.6.1.3.3-7</w:t>
            </w:r>
          </w:p>
        </w:tc>
        <w:tc>
          <w:tcPr>
            <w:tcW w:w="2127" w:type="dxa"/>
            <w:tcBorders>
              <w:top w:val="single" w:sz="4" w:space="0" w:color="auto"/>
              <w:left w:val="single" w:sz="4" w:space="0" w:color="auto"/>
              <w:bottom w:val="single" w:sz="4" w:space="0" w:color="auto"/>
              <w:right w:val="single" w:sz="4" w:space="0" w:color="auto"/>
            </w:tcBorders>
          </w:tcPr>
          <w:p w14:paraId="5C6CB0A5"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0C1A2A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89AC0C" w14:textId="77777777" w:rsidR="00296E35" w:rsidRPr="00407576" w:rsidRDefault="00296E35" w:rsidP="002E3FCC">
            <w:pPr>
              <w:pStyle w:val="TAL"/>
            </w:pPr>
          </w:p>
        </w:tc>
      </w:tr>
    </w:tbl>
    <w:p w14:paraId="6592220B" w14:textId="77777777" w:rsidR="00296E35" w:rsidRPr="00407576" w:rsidRDefault="00296E35" w:rsidP="00296E35"/>
    <w:p w14:paraId="3230F902" w14:textId="26D28828" w:rsidR="00296E35" w:rsidRPr="00407576" w:rsidRDefault="00296E35" w:rsidP="00296E35">
      <w:pPr>
        <w:pStyle w:val="TH"/>
      </w:pPr>
      <w:r w:rsidRPr="00407576">
        <w:t>Table 6.6.1.3.3-7: MIME Message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618A66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CD829E"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72EBBF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B50121"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F939E9"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2F813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7C6E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A415F9" w14:textId="77777777" w:rsidR="00296E35" w:rsidRPr="00407576" w:rsidRDefault="00296E35" w:rsidP="002E3FCC">
            <w:pPr>
              <w:pStyle w:val="TAH"/>
              <w:rPr>
                <w:bCs/>
              </w:rPr>
            </w:pPr>
            <w:r w:rsidRPr="00407576">
              <w:rPr>
                <w:bCs/>
              </w:rPr>
              <w:t>Condition</w:t>
            </w:r>
          </w:p>
        </w:tc>
      </w:tr>
      <w:tr w:rsidR="00296E35" w:rsidRPr="00407576" w14:paraId="21761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2E07F0"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5F36850"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F5B501"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2DCF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7BE110" w14:textId="77777777" w:rsidR="00296E35" w:rsidRPr="00407576" w:rsidRDefault="00296E35" w:rsidP="002E3FCC">
            <w:pPr>
              <w:pStyle w:val="TAL"/>
            </w:pPr>
          </w:p>
        </w:tc>
      </w:tr>
      <w:tr w:rsidR="00296E35" w:rsidRPr="00407576" w14:paraId="5CACCD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B71FA"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9E0683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0B3BD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32E3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11245C" w14:textId="77777777" w:rsidR="00296E35" w:rsidRPr="00407576" w:rsidRDefault="00296E35" w:rsidP="002E3FCC">
            <w:pPr>
              <w:pStyle w:val="TAL"/>
            </w:pPr>
          </w:p>
        </w:tc>
      </w:tr>
      <w:tr w:rsidR="00296E35" w:rsidRPr="00407576" w14:paraId="35F44E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57F08C"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4B40AC6"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A0DEE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8E58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B8B85" w14:textId="77777777" w:rsidR="00296E35" w:rsidRPr="00407576" w:rsidRDefault="00296E35" w:rsidP="002E3FCC">
            <w:pPr>
              <w:pStyle w:val="TAL"/>
            </w:pPr>
          </w:p>
        </w:tc>
      </w:tr>
      <w:tr w:rsidR="00296E35" w:rsidRPr="00407576" w14:paraId="4655550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7CEE23"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BC8BA3C" w14:textId="77777777" w:rsidR="00296E35" w:rsidRPr="00407576" w:rsidRDefault="00296E35" w:rsidP="002E3FCC">
            <w:pPr>
              <w:pStyle w:val="TAL"/>
            </w:pPr>
            <w:r w:rsidRPr="00407576">
              <w:t>MCData Protected Payload Message containing SDS SIGNALLING PAYLOAD as described in table 6.6.1.3.3-8</w:t>
            </w:r>
          </w:p>
        </w:tc>
        <w:tc>
          <w:tcPr>
            <w:tcW w:w="2127" w:type="dxa"/>
            <w:tcBorders>
              <w:top w:val="single" w:sz="4" w:space="0" w:color="auto"/>
              <w:left w:val="single" w:sz="4" w:space="0" w:color="auto"/>
              <w:bottom w:val="single" w:sz="4" w:space="0" w:color="auto"/>
              <w:right w:val="single" w:sz="4" w:space="0" w:color="auto"/>
            </w:tcBorders>
          </w:tcPr>
          <w:p w14:paraId="0E9D84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DE36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DB4E3E" w14:textId="77777777" w:rsidR="00296E35" w:rsidRPr="00407576" w:rsidRDefault="00296E35" w:rsidP="002E3FCC">
            <w:pPr>
              <w:pStyle w:val="TAL"/>
            </w:pPr>
          </w:p>
        </w:tc>
      </w:tr>
      <w:tr w:rsidR="00296E35" w:rsidRPr="00407576" w14:paraId="3D8ABE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AC93DC"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B14B5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A44270"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D95A9D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A261B2" w14:textId="77777777" w:rsidR="00296E35" w:rsidRPr="00407576" w:rsidRDefault="00296E35" w:rsidP="002E3FCC">
            <w:pPr>
              <w:pStyle w:val="TAL"/>
            </w:pPr>
          </w:p>
        </w:tc>
      </w:tr>
      <w:tr w:rsidR="00296E35" w:rsidRPr="00407576" w14:paraId="19BAE55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B78655"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A9299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AD875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D9CEC"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E9E9CB" w14:textId="77777777" w:rsidR="00296E35" w:rsidRPr="00407576" w:rsidRDefault="00296E35" w:rsidP="002E3FCC">
            <w:pPr>
              <w:pStyle w:val="TAL"/>
            </w:pPr>
          </w:p>
        </w:tc>
      </w:tr>
      <w:tr w:rsidR="00296E35" w:rsidRPr="00407576" w14:paraId="4DEF46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FD1738"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70864D"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DD1256"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5495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AAFE6C" w14:textId="77777777" w:rsidR="00296E35" w:rsidRPr="00407576" w:rsidRDefault="00296E35" w:rsidP="002E3FCC">
            <w:pPr>
              <w:pStyle w:val="TAL"/>
            </w:pPr>
          </w:p>
        </w:tc>
      </w:tr>
      <w:tr w:rsidR="00296E35" w:rsidRPr="00407576" w14:paraId="42E26E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606D17"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4606E9" w14:textId="77777777" w:rsidR="00296E35" w:rsidRPr="00407576" w:rsidRDefault="00296E35" w:rsidP="002E3FCC">
            <w:pPr>
              <w:pStyle w:val="TAL"/>
            </w:pPr>
            <w:r w:rsidRPr="00407576">
              <w:t>MCData Protected Payload Message containing DATA PAYLOAD as described in Table 6.6.1.3.3-9</w:t>
            </w:r>
          </w:p>
        </w:tc>
        <w:tc>
          <w:tcPr>
            <w:tcW w:w="2127" w:type="dxa"/>
            <w:tcBorders>
              <w:top w:val="single" w:sz="4" w:space="0" w:color="auto"/>
              <w:left w:val="single" w:sz="4" w:space="0" w:color="auto"/>
              <w:bottom w:val="single" w:sz="4" w:space="0" w:color="auto"/>
              <w:right w:val="single" w:sz="4" w:space="0" w:color="auto"/>
            </w:tcBorders>
          </w:tcPr>
          <w:p w14:paraId="568406B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26DCE"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3B2AB6" w14:textId="77777777" w:rsidR="00296E35" w:rsidRPr="00407576" w:rsidRDefault="00296E35" w:rsidP="002E3FCC">
            <w:pPr>
              <w:pStyle w:val="TAL"/>
            </w:pPr>
          </w:p>
        </w:tc>
      </w:tr>
    </w:tbl>
    <w:p w14:paraId="03C04F91" w14:textId="77777777" w:rsidR="00296E35" w:rsidRPr="00407576" w:rsidRDefault="00296E35" w:rsidP="00296E35"/>
    <w:p w14:paraId="03B9128B" w14:textId="77777777" w:rsidR="00296E35" w:rsidRPr="00407576" w:rsidRDefault="00296E35" w:rsidP="00296E35">
      <w:pPr>
        <w:pStyle w:val="TH"/>
      </w:pPr>
      <w:r w:rsidRPr="00407576">
        <w:t>Table 6.6.1.3.3-8: SDS SIGNALLING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6F1FB6D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09200E" w14:textId="1C9067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5.5.3.8.2-1, condition DELIVERED</w:t>
            </w:r>
          </w:p>
        </w:tc>
      </w:tr>
    </w:tbl>
    <w:p w14:paraId="2EB541F9" w14:textId="77777777" w:rsidR="00296E35" w:rsidRPr="00407576" w:rsidRDefault="00296E35" w:rsidP="00296E35"/>
    <w:p w14:paraId="7AB0C366" w14:textId="77777777" w:rsidR="00296E35" w:rsidRPr="00407576" w:rsidRDefault="00296E35" w:rsidP="00296E35">
      <w:pPr>
        <w:pStyle w:val="TH"/>
      </w:pPr>
      <w:r w:rsidRPr="00407576">
        <w:t>Table 6.6.1.3.3-9: Data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752AA161"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6A450701" w14:textId="4E454E4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5.5.3.9.1-2</w:t>
            </w:r>
          </w:p>
        </w:tc>
      </w:tr>
    </w:tbl>
    <w:p w14:paraId="7F7DF547" w14:textId="77777777" w:rsidR="00296E35" w:rsidRPr="00407576" w:rsidRDefault="00296E35" w:rsidP="00296E35"/>
    <w:p w14:paraId="1E37AC7E" w14:textId="2F418311" w:rsidR="00296E35" w:rsidRPr="00407576" w:rsidRDefault="00296E35" w:rsidP="00296E35">
      <w:pPr>
        <w:pStyle w:val="TH"/>
      </w:pPr>
      <w:r w:rsidRPr="00407576">
        <w:t>Table 6.6.1.3.3-10: MSRP SEND from the UE (steps 3, 16,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4D1A990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8E10F73" w14:textId="6A8C3B2E"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5.5.12.1.1-1</w:t>
            </w:r>
          </w:p>
        </w:tc>
      </w:tr>
      <w:tr w:rsidR="00296E35" w:rsidRPr="00407576" w14:paraId="6F412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6D6AC0"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50CFC"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EFF317"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4DA78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1FB3CA" w14:textId="77777777" w:rsidR="00296E35" w:rsidRPr="00407576" w:rsidRDefault="00296E35" w:rsidP="002E3FCC">
            <w:pPr>
              <w:pStyle w:val="TAH"/>
              <w:rPr>
                <w:bCs/>
              </w:rPr>
            </w:pPr>
            <w:r w:rsidRPr="00407576">
              <w:rPr>
                <w:bCs/>
              </w:rPr>
              <w:t>Condition</w:t>
            </w:r>
          </w:p>
        </w:tc>
      </w:tr>
      <w:tr w:rsidR="00296E35" w:rsidRPr="00407576" w14:paraId="7C60A17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F1287"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66959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85A5C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6DB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9E0CDF" w14:textId="77777777" w:rsidR="00296E35" w:rsidRPr="00407576" w:rsidRDefault="00296E35" w:rsidP="002E3FCC">
            <w:pPr>
              <w:pStyle w:val="TAL"/>
            </w:pPr>
          </w:p>
        </w:tc>
      </w:tr>
      <w:tr w:rsidR="00296E35" w:rsidRPr="00407576" w14:paraId="031D8D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1E9BD6"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B4D1951"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27D0F13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C2E569"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AE7B" w14:textId="77777777" w:rsidR="00296E35" w:rsidRPr="00407576" w:rsidRDefault="00296E35" w:rsidP="002E3FCC">
            <w:pPr>
              <w:pStyle w:val="TAL"/>
            </w:pPr>
          </w:p>
        </w:tc>
      </w:tr>
      <w:tr w:rsidR="00296E35" w:rsidRPr="00407576" w14:paraId="593FEA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CA9290"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9656C17" w14:textId="77777777" w:rsidR="00296E35" w:rsidRPr="00407576" w:rsidRDefault="00296E35" w:rsidP="002E3FCC">
            <w:pPr>
              <w:pStyle w:val="TAL"/>
              <w:rPr>
                <w:iCs/>
              </w:rPr>
            </w:pPr>
            <w:r w:rsidRPr="00407576">
              <w:rPr>
                <w:iCs/>
              </w:rPr>
              <w:t>MCData Protected Payload Message containing SDS NOTIFICATION as specified in table 6.6.1.3.3-11</w:t>
            </w:r>
          </w:p>
        </w:tc>
        <w:tc>
          <w:tcPr>
            <w:tcW w:w="2127" w:type="dxa"/>
            <w:tcBorders>
              <w:top w:val="single" w:sz="4" w:space="0" w:color="auto"/>
              <w:left w:val="single" w:sz="4" w:space="0" w:color="auto"/>
              <w:bottom w:val="single" w:sz="4" w:space="0" w:color="auto"/>
              <w:right w:val="single" w:sz="4" w:space="0" w:color="auto"/>
            </w:tcBorders>
          </w:tcPr>
          <w:p w14:paraId="02F08D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78E6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827" w14:textId="77777777" w:rsidR="00296E35" w:rsidRPr="00407576" w:rsidRDefault="00296E35" w:rsidP="002E3FCC">
            <w:pPr>
              <w:pStyle w:val="TAL"/>
            </w:pPr>
          </w:p>
        </w:tc>
      </w:tr>
    </w:tbl>
    <w:p w14:paraId="040F7FC1" w14:textId="77777777" w:rsidR="00296E35" w:rsidRPr="00407576" w:rsidRDefault="00296E35" w:rsidP="00296E35"/>
    <w:p w14:paraId="61A4D3E5" w14:textId="77777777" w:rsidR="00296E35" w:rsidRPr="00407576" w:rsidRDefault="00296E35" w:rsidP="00296E35">
      <w:pPr>
        <w:pStyle w:val="TH"/>
      </w:pPr>
      <w:r w:rsidRPr="00407576">
        <w:t>Table 6.6.1.3.3-11: SDS NOTIFICATION (Table 6.6.1.3.3-10)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0D5D2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B61EEA8" w14:textId="16A3AF7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5.5.3.8.3-1, condition DELIVERED</w:t>
            </w:r>
          </w:p>
        </w:tc>
      </w:tr>
    </w:tbl>
    <w:p w14:paraId="66BC5F63" w14:textId="77777777" w:rsidR="00296E35" w:rsidRPr="00407576" w:rsidRDefault="00296E35" w:rsidP="00296E35"/>
    <w:p w14:paraId="63A44336" w14:textId="77777777" w:rsidR="00296E35" w:rsidRPr="00407576" w:rsidRDefault="00296E35" w:rsidP="00296E35">
      <w:pPr>
        <w:pStyle w:val="TH"/>
      </w:pPr>
      <w:r w:rsidRPr="00407576">
        <w:t>Table 6.6.1.3.3-12: SIP MESSAGE (step 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0F311CA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B35E30" w14:textId="127333F7"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16431D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25C607"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2AE8B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2D8239"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7E9C03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4D7ED877" w14:textId="77777777" w:rsidR="00296E35" w:rsidRPr="00407576" w:rsidRDefault="00296E35" w:rsidP="002E3FCC">
            <w:pPr>
              <w:pStyle w:val="TAH"/>
            </w:pPr>
            <w:r w:rsidRPr="00407576">
              <w:t>Condition</w:t>
            </w:r>
          </w:p>
        </w:tc>
      </w:tr>
      <w:tr w:rsidR="00296E35" w:rsidRPr="00407576" w14:paraId="7358A5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D75F61"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0C72CF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95E59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96494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85AD5E" w14:textId="77777777" w:rsidR="00296E35" w:rsidRPr="00407576" w:rsidRDefault="00296E35" w:rsidP="002E3FCC">
            <w:pPr>
              <w:pStyle w:val="TAL"/>
            </w:pPr>
          </w:p>
        </w:tc>
      </w:tr>
      <w:tr w:rsidR="00296E35" w:rsidRPr="00407576" w14:paraId="0A3D5B5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D9807F"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75235217"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671120E8"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17285B7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4ACA3E" w14:textId="77777777" w:rsidR="00296E35" w:rsidRPr="00407576" w:rsidRDefault="00296E35" w:rsidP="002E3FCC">
            <w:pPr>
              <w:pStyle w:val="TAL"/>
            </w:pPr>
          </w:p>
        </w:tc>
      </w:tr>
      <w:tr w:rsidR="00296E35" w:rsidRPr="00407576" w14:paraId="42350C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679B1"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AD75EA6"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356CB76"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3C860C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936B119" w14:textId="77777777" w:rsidR="00296E35" w:rsidRPr="00407576" w:rsidRDefault="00296E35" w:rsidP="002E3FCC">
            <w:pPr>
              <w:pStyle w:val="TAL"/>
            </w:pPr>
          </w:p>
        </w:tc>
      </w:tr>
      <w:tr w:rsidR="00296E35" w:rsidRPr="00407576" w14:paraId="47B787A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27FE11"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14A8116"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46D13B" w14:textId="77777777" w:rsidR="00296E35" w:rsidRPr="00407576" w:rsidRDefault="00296E35" w:rsidP="002E3FCC">
            <w:pPr>
              <w:pStyle w:val="TAL"/>
              <w:rPr>
                <w:b/>
                <w:bCs/>
              </w:rPr>
            </w:pPr>
            <w:r w:rsidRPr="00407576">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11D58C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823EFF" w14:textId="77777777" w:rsidR="00296E35" w:rsidRPr="00407576" w:rsidRDefault="00296E35" w:rsidP="002E3FCC">
            <w:pPr>
              <w:pStyle w:val="TAL"/>
            </w:pPr>
          </w:p>
        </w:tc>
      </w:tr>
      <w:tr w:rsidR="00296E35" w:rsidRPr="00407576" w14:paraId="23B07A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DCE17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2C3A35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5D66F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4EE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8AD23E" w14:textId="77777777" w:rsidR="00296E35" w:rsidRPr="00407576" w:rsidRDefault="00296E35" w:rsidP="002E3FCC">
            <w:pPr>
              <w:pStyle w:val="TAL"/>
            </w:pPr>
          </w:p>
        </w:tc>
      </w:tr>
      <w:tr w:rsidR="00296E35" w:rsidRPr="00407576" w14:paraId="333F3A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4CE319"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B1177D" w14:textId="77777777" w:rsidR="00296E35" w:rsidRPr="00407576" w:rsidRDefault="00296E35" w:rsidP="002E3FCC">
            <w:pPr>
              <w:pStyle w:val="TAL"/>
            </w:pPr>
            <w:r w:rsidRPr="00407576">
              <w:t>"application/sdp"</w:t>
            </w:r>
          </w:p>
        </w:tc>
        <w:tc>
          <w:tcPr>
            <w:tcW w:w="2126" w:type="dxa"/>
            <w:tcBorders>
              <w:top w:val="single" w:sz="4" w:space="0" w:color="auto"/>
              <w:left w:val="single" w:sz="4" w:space="0" w:color="auto"/>
              <w:bottom w:val="single" w:sz="4" w:space="0" w:color="auto"/>
              <w:right w:val="single" w:sz="4" w:space="0" w:color="auto"/>
            </w:tcBorders>
          </w:tcPr>
          <w:p w14:paraId="28DEF55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7710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28FB0" w14:textId="77777777" w:rsidR="00296E35" w:rsidRPr="00407576" w:rsidRDefault="00296E35" w:rsidP="002E3FCC">
            <w:pPr>
              <w:pStyle w:val="TAL"/>
            </w:pPr>
          </w:p>
        </w:tc>
      </w:tr>
      <w:tr w:rsidR="00296E35" w:rsidRPr="00407576" w14:paraId="4AC1F4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9680B" w14:textId="77777777" w:rsidR="00296E35" w:rsidRPr="00407576" w:rsidRDefault="00296E35" w:rsidP="002E3FCC">
            <w:pPr>
              <w:pStyle w:val="TAL"/>
            </w:pPr>
            <w:r w:rsidRPr="00407576">
              <w:t xml:space="preserve">      Content-Disposition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25E5" w14:textId="77777777" w:rsidR="00296E35" w:rsidRPr="00407576" w:rsidRDefault="00296E35" w:rsidP="002E3FCC">
            <w:pPr>
              <w:pStyle w:val="TAL"/>
            </w:pPr>
            <w:r w:rsidRPr="00407576">
              <w:t>"render"</w:t>
            </w:r>
          </w:p>
        </w:tc>
        <w:tc>
          <w:tcPr>
            <w:tcW w:w="2126" w:type="dxa"/>
            <w:tcBorders>
              <w:top w:val="single" w:sz="4" w:space="0" w:color="auto"/>
              <w:left w:val="single" w:sz="4" w:space="0" w:color="auto"/>
              <w:bottom w:val="single" w:sz="4" w:space="0" w:color="auto"/>
              <w:right w:val="single" w:sz="4" w:space="0" w:color="auto"/>
            </w:tcBorders>
          </w:tcPr>
          <w:p w14:paraId="4F8F88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87916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E2E6EC" w14:textId="77777777" w:rsidR="00296E35" w:rsidRPr="00407576" w:rsidRDefault="00296E35" w:rsidP="002E3FCC">
            <w:pPr>
              <w:pStyle w:val="TAL"/>
            </w:pPr>
          </w:p>
        </w:tc>
      </w:tr>
      <w:tr w:rsidR="00296E35" w:rsidRPr="00407576" w14:paraId="4AF1E9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C439A8"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E4A5EB" w14:textId="77777777" w:rsidR="00296E35" w:rsidRPr="00407576" w:rsidRDefault="00296E35" w:rsidP="002E3FCC">
            <w:pPr>
              <w:pStyle w:val="TAL"/>
            </w:pPr>
            <w:r w:rsidRPr="00407576">
              <w:t>SDP message as described in Table 6.6.1.3.3-13</w:t>
            </w:r>
          </w:p>
        </w:tc>
        <w:tc>
          <w:tcPr>
            <w:tcW w:w="2126" w:type="dxa"/>
            <w:tcBorders>
              <w:top w:val="single" w:sz="4" w:space="0" w:color="auto"/>
              <w:left w:val="single" w:sz="4" w:space="0" w:color="auto"/>
              <w:bottom w:val="single" w:sz="4" w:space="0" w:color="auto"/>
              <w:right w:val="single" w:sz="4" w:space="0" w:color="auto"/>
            </w:tcBorders>
          </w:tcPr>
          <w:p w14:paraId="4DBDF19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E980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E0538C" w14:textId="77777777" w:rsidR="00296E35" w:rsidRPr="00407576" w:rsidRDefault="00296E35" w:rsidP="002E3FCC">
            <w:pPr>
              <w:pStyle w:val="TAL"/>
            </w:pPr>
          </w:p>
        </w:tc>
      </w:tr>
      <w:tr w:rsidR="00296E35" w:rsidRPr="00407576" w14:paraId="236C27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9D12D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9A3C4"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73C7D3B"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69D10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9E7144" w14:textId="77777777" w:rsidR="00296E35" w:rsidRPr="00407576" w:rsidRDefault="00296E35" w:rsidP="002E3FCC">
            <w:pPr>
              <w:pStyle w:val="TAL"/>
            </w:pPr>
          </w:p>
        </w:tc>
      </w:tr>
      <w:tr w:rsidR="00296E35" w:rsidRPr="00407576" w14:paraId="4A438F9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3445A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7B5FC2B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BE048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BFA5D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A5FA2" w14:textId="77777777" w:rsidR="00296E35" w:rsidRPr="00407576" w:rsidRDefault="00296E35" w:rsidP="002E3FCC">
            <w:pPr>
              <w:pStyle w:val="TAL"/>
            </w:pPr>
          </w:p>
        </w:tc>
      </w:tr>
      <w:tr w:rsidR="00296E35" w:rsidRPr="00407576" w14:paraId="1EA9AB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E931A2"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1E526"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6460BFB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A7B24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070F1" w14:textId="77777777" w:rsidR="00296E35" w:rsidRPr="00407576" w:rsidRDefault="00296E35" w:rsidP="002E3FCC">
            <w:pPr>
              <w:pStyle w:val="TAL"/>
            </w:pPr>
          </w:p>
        </w:tc>
      </w:tr>
      <w:tr w:rsidR="00296E35" w:rsidRPr="00407576" w14:paraId="2CDCF93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1CF24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8750B4" w14:textId="77777777" w:rsidR="00296E35" w:rsidRPr="00407576" w:rsidRDefault="00296E35" w:rsidP="002E3FCC">
            <w:pPr>
              <w:pStyle w:val="TAL"/>
            </w:pPr>
            <w:r w:rsidRPr="00407576">
              <w:rPr>
                <w:rFonts w:cs="Arial"/>
                <w:bCs/>
                <w:szCs w:val="18"/>
              </w:rPr>
              <w:t xml:space="preserve">MCData-MBMS-Usage-Info as </w:t>
            </w:r>
            <w:r w:rsidRPr="00407576">
              <w:t>described in Table 6.6.1.3.3-14</w:t>
            </w:r>
          </w:p>
        </w:tc>
        <w:tc>
          <w:tcPr>
            <w:tcW w:w="2126" w:type="dxa"/>
            <w:tcBorders>
              <w:top w:val="single" w:sz="4" w:space="0" w:color="auto"/>
              <w:left w:val="single" w:sz="4" w:space="0" w:color="auto"/>
              <w:bottom w:val="single" w:sz="4" w:space="0" w:color="auto"/>
              <w:right w:val="single" w:sz="4" w:space="0" w:color="auto"/>
            </w:tcBorders>
          </w:tcPr>
          <w:p w14:paraId="4D2FEB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5DD2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D5D9C" w14:textId="77777777" w:rsidR="00296E35" w:rsidRPr="00407576" w:rsidRDefault="00296E35" w:rsidP="002E3FCC">
            <w:pPr>
              <w:pStyle w:val="TAL"/>
            </w:pPr>
          </w:p>
        </w:tc>
      </w:tr>
      <w:tr w:rsidR="00296E35" w:rsidRPr="00407576" w14:paraId="7936FAE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452BBFB"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025AB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265EB962"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AFAA01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DC9B1A" w14:textId="77777777" w:rsidR="00296E35" w:rsidRPr="00407576" w:rsidRDefault="00296E35" w:rsidP="002E3FCC">
            <w:pPr>
              <w:pStyle w:val="TAL"/>
            </w:pPr>
          </w:p>
        </w:tc>
      </w:tr>
      <w:tr w:rsidR="00296E35" w:rsidRPr="00407576" w14:paraId="565E2CB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D4359B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BD48796"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362466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32DC9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66A06" w14:textId="77777777" w:rsidR="00296E35" w:rsidRPr="00407576" w:rsidRDefault="00296E35" w:rsidP="002E3FCC">
            <w:pPr>
              <w:pStyle w:val="TAL"/>
            </w:pPr>
          </w:p>
        </w:tc>
      </w:tr>
      <w:tr w:rsidR="00296E35" w:rsidRPr="00407576" w14:paraId="718BAF25"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5E73037"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1319ADA"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270E743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8C2AD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54F018" w14:textId="77777777" w:rsidR="00296E35" w:rsidRPr="00407576" w:rsidRDefault="00296E35" w:rsidP="002E3FCC">
            <w:pPr>
              <w:pStyle w:val="TAL"/>
            </w:pPr>
          </w:p>
        </w:tc>
      </w:tr>
      <w:tr w:rsidR="00296E35" w:rsidRPr="00407576" w14:paraId="71B7C0C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6CB03E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05613FF0"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7EDE823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35B8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E90027" w14:textId="77777777" w:rsidR="00296E35" w:rsidRPr="00407576" w:rsidRDefault="00296E35" w:rsidP="002E3FCC">
            <w:pPr>
              <w:pStyle w:val="TAL"/>
            </w:pPr>
          </w:p>
        </w:tc>
      </w:tr>
    </w:tbl>
    <w:p w14:paraId="316B0EEC" w14:textId="77777777" w:rsidR="00296E35" w:rsidRPr="00407576" w:rsidRDefault="00296E35" w:rsidP="00296E35"/>
    <w:p w14:paraId="732846FA" w14:textId="77777777" w:rsidR="00296E35" w:rsidRPr="00407576" w:rsidRDefault="00296E35" w:rsidP="00296E35">
      <w:pPr>
        <w:pStyle w:val="TH"/>
      </w:pPr>
      <w:r w:rsidRPr="00407576">
        <w:t>Table 6.6.1.3.3-13: SDP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9379610"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B37DD74" w14:textId="75EC2BF4" w:rsidR="00296E35" w:rsidRPr="00407576" w:rsidRDefault="00296E35" w:rsidP="002E3FCC">
            <w:pPr>
              <w:pStyle w:val="TAL"/>
              <w:rPr>
                <w:bCs/>
              </w:rPr>
            </w:pPr>
            <w:r w:rsidRPr="00407576">
              <w:t xml:space="preserve">Derivation Path: TS </w:t>
            </w:r>
            <w:r>
              <w:t>37.579</w:t>
            </w:r>
            <w:r w:rsidRPr="00407576">
              <w:t>-1 [2], Table 5.5.3.1.2-3</w:t>
            </w:r>
          </w:p>
        </w:tc>
      </w:tr>
      <w:tr w:rsidR="00296E35" w:rsidRPr="00407576" w14:paraId="7F935A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hideMark/>
          </w:tcPr>
          <w:p w14:paraId="4484C572"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9773E4"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3145C4A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C94FCF3" w14:textId="77777777" w:rsidR="00296E35" w:rsidRPr="00407576" w:rsidRDefault="00296E35" w:rsidP="002E3FCC">
            <w:pPr>
              <w:pStyle w:val="TAH"/>
            </w:pPr>
            <w:r w:rsidRPr="00407576">
              <w:t>Reference</w:t>
            </w:r>
          </w:p>
        </w:tc>
        <w:tc>
          <w:tcPr>
            <w:tcW w:w="1133" w:type="dxa"/>
            <w:tcBorders>
              <w:top w:val="single" w:sz="4" w:space="0" w:color="auto"/>
              <w:left w:val="single" w:sz="4" w:space="0" w:color="auto"/>
              <w:bottom w:val="single" w:sz="4" w:space="0" w:color="auto"/>
              <w:right w:val="single" w:sz="4" w:space="0" w:color="auto"/>
            </w:tcBorders>
            <w:hideMark/>
          </w:tcPr>
          <w:p w14:paraId="5AB8D369" w14:textId="77777777" w:rsidR="00296E35" w:rsidRPr="00407576" w:rsidRDefault="00296E35" w:rsidP="002E3FCC">
            <w:pPr>
              <w:pStyle w:val="TAH"/>
            </w:pPr>
            <w:r w:rsidRPr="00407576">
              <w:t>Condition</w:t>
            </w:r>
          </w:p>
        </w:tc>
      </w:tr>
      <w:tr w:rsidR="00296E35" w:rsidRPr="00407576" w14:paraId="1FCC410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3124D9E" w14:textId="77777777" w:rsidR="00296E35" w:rsidRPr="00407576" w:rsidRDefault="00296E35" w:rsidP="002E3FCC">
            <w:pPr>
              <w:pStyle w:val="TAL"/>
              <w:rPr>
                <w:b/>
              </w:rPr>
            </w:pPr>
            <w:r w:rsidRPr="00407576">
              <w:rPr>
                <w:b/>
              </w:rPr>
              <w:t>Media descriptions</w:t>
            </w:r>
          </w:p>
        </w:tc>
        <w:tc>
          <w:tcPr>
            <w:tcW w:w="2126" w:type="dxa"/>
            <w:tcBorders>
              <w:top w:val="single" w:sz="4" w:space="0" w:color="auto"/>
              <w:left w:val="single" w:sz="4" w:space="0" w:color="auto"/>
              <w:bottom w:val="single" w:sz="4" w:space="0" w:color="auto"/>
              <w:right w:val="single" w:sz="4" w:space="0" w:color="auto"/>
            </w:tcBorders>
            <w:vAlign w:val="center"/>
          </w:tcPr>
          <w:p w14:paraId="003885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5A2D4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88928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36B208A" w14:textId="77777777" w:rsidR="00296E35" w:rsidRPr="00407576" w:rsidRDefault="00296E35" w:rsidP="002E3FCC">
            <w:pPr>
              <w:pStyle w:val="TAL"/>
            </w:pPr>
          </w:p>
        </w:tc>
      </w:tr>
      <w:tr w:rsidR="00296E35" w:rsidRPr="00407576" w14:paraId="3FAAB14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9E889DA"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68FD733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3B05E3" w14:textId="77777777" w:rsidR="00296E35" w:rsidRPr="00407576" w:rsidRDefault="00296E35" w:rsidP="002E3FCC">
            <w:pPr>
              <w:pStyle w:val="TAL"/>
            </w:pPr>
            <w:r w:rsidRPr="00407576">
              <w:t>m= line</w:t>
            </w:r>
          </w:p>
          <w:p w14:paraId="195DB2AE" w14:textId="77777777" w:rsidR="00296E35" w:rsidRPr="00407576" w:rsidRDefault="00296E35" w:rsidP="002E3FCC">
            <w:pPr>
              <w:pStyle w:val="TAL"/>
            </w:pPr>
            <w:r w:rsidRPr="00407576">
              <w:t>media = message</w:t>
            </w:r>
          </w:p>
        </w:tc>
        <w:tc>
          <w:tcPr>
            <w:tcW w:w="1418" w:type="dxa"/>
            <w:tcBorders>
              <w:top w:val="single" w:sz="4" w:space="0" w:color="auto"/>
              <w:left w:val="single" w:sz="4" w:space="0" w:color="auto"/>
              <w:bottom w:val="single" w:sz="4" w:space="0" w:color="auto"/>
              <w:right w:val="single" w:sz="4" w:space="0" w:color="auto"/>
            </w:tcBorders>
          </w:tcPr>
          <w:p w14:paraId="3A9C6F3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E626433" w14:textId="77777777" w:rsidR="00296E35" w:rsidRPr="00407576" w:rsidRDefault="00296E35" w:rsidP="002E3FCC">
            <w:pPr>
              <w:pStyle w:val="TAL"/>
            </w:pPr>
          </w:p>
        </w:tc>
      </w:tr>
      <w:tr w:rsidR="00296E35" w:rsidRPr="00407576" w14:paraId="5F702F2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25EAAFC"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D24B01" w14:textId="77777777" w:rsidR="00296E35" w:rsidRPr="00407576" w:rsidRDefault="00296E35" w:rsidP="002E3FCC">
            <w:pPr>
              <w:pStyle w:val="TAL"/>
            </w:pPr>
            <w:r w:rsidRPr="00407576">
              <w:t>"message"</w:t>
            </w:r>
          </w:p>
        </w:tc>
        <w:tc>
          <w:tcPr>
            <w:tcW w:w="2126" w:type="dxa"/>
            <w:tcBorders>
              <w:top w:val="single" w:sz="4" w:space="0" w:color="auto"/>
              <w:left w:val="single" w:sz="4" w:space="0" w:color="auto"/>
              <w:bottom w:val="single" w:sz="4" w:space="0" w:color="auto"/>
              <w:right w:val="single" w:sz="4" w:space="0" w:color="auto"/>
            </w:tcBorders>
          </w:tcPr>
          <w:p w14:paraId="22944DD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7A065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523962" w14:textId="77777777" w:rsidR="00296E35" w:rsidRPr="00407576" w:rsidRDefault="00296E35" w:rsidP="002E3FCC">
            <w:pPr>
              <w:pStyle w:val="TAL"/>
            </w:pPr>
          </w:p>
        </w:tc>
      </w:tr>
      <w:tr w:rsidR="00296E35" w:rsidRPr="00407576" w14:paraId="1BFD21F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DCDE11A"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419EE8"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679D28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8E008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4B7D899" w14:textId="77777777" w:rsidR="00296E35" w:rsidRPr="00407576" w:rsidRDefault="00296E35" w:rsidP="002E3FCC">
            <w:pPr>
              <w:pStyle w:val="TAL"/>
            </w:pPr>
          </w:p>
        </w:tc>
      </w:tr>
      <w:tr w:rsidR="00296E35" w:rsidRPr="00407576" w14:paraId="299D72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90D36BB"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F985A3" w14:textId="77777777" w:rsidR="00296E35" w:rsidRPr="00407576" w:rsidRDefault="00296E35" w:rsidP="002E3FCC">
            <w:pPr>
              <w:pStyle w:val="TAL"/>
            </w:pPr>
            <w:r w:rsidRPr="00407576">
              <w:t>"RTP/AVP"</w:t>
            </w:r>
          </w:p>
        </w:tc>
        <w:tc>
          <w:tcPr>
            <w:tcW w:w="2126" w:type="dxa"/>
            <w:tcBorders>
              <w:top w:val="single" w:sz="4" w:space="0" w:color="auto"/>
              <w:left w:val="single" w:sz="4" w:space="0" w:color="auto"/>
              <w:bottom w:val="single" w:sz="4" w:space="0" w:color="auto"/>
              <w:right w:val="single" w:sz="4" w:space="0" w:color="auto"/>
            </w:tcBorders>
          </w:tcPr>
          <w:p w14:paraId="0188B90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2EE9E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D125A2" w14:textId="77777777" w:rsidR="00296E35" w:rsidRPr="00407576" w:rsidRDefault="00296E35" w:rsidP="002E3FCC">
            <w:pPr>
              <w:pStyle w:val="TAL"/>
            </w:pPr>
          </w:p>
        </w:tc>
      </w:tr>
      <w:tr w:rsidR="00296E35" w:rsidRPr="00407576" w14:paraId="7DD2D24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83F3AC6"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BE8B55" w14:textId="77777777" w:rsidR="00296E35" w:rsidRPr="00407576" w:rsidRDefault="00296E35" w:rsidP="002E3FCC">
            <w:pPr>
              <w:pStyle w:val="TAL"/>
            </w:pPr>
            <w:r w:rsidRPr="00407576">
              <w:t>"*"</w:t>
            </w:r>
          </w:p>
        </w:tc>
        <w:tc>
          <w:tcPr>
            <w:tcW w:w="2126" w:type="dxa"/>
            <w:tcBorders>
              <w:top w:val="single" w:sz="4" w:space="0" w:color="auto"/>
              <w:left w:val="single" w:sz="4" w:space="0" w:color="auto"/>
              <w:bottom w:val="single" w:sz="4" w:space="0" w:color="auto"/>
              <w:right w:val="single" w:sz="4" w:space="0" w:color="auto"/>
            </w:tcBorders>
          </w:tcPr>
          <w:p w14:paraId="44F407B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D87DB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C5B18C9" w14:textId="77777777" w:rsidR="00296E35" w:rsidRPr="00407576" w:rsidRDefault="00296E35" w:rsidP="002E3FCC">
            <w:pPr>
              <w:pStyle w:val="TAL"/>
            </w:pPr>
          </w:p>
        </w:tc>
      </w:tr>
      <w:tr w:rsidR="00296E35" w:rsidRPr="00407576" w14:paraId="1492ECE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BD9BFFE"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0BA730CB"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8079418"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5C926F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0E8F885" w14:textId="77777777" w:rsidR="00296E35" w:rsidRPr="00407576" w:rsidRDefault="00296E35" w:rsidP="002E3FCC">
            <w:pPr>
              <w:pStyle w:val="TAL"/>
            </w:pPr>
          </w:p>
        </w:tc>
      </w:tr>
      <w:tr w:rsidR="00296E35" w:rsidRPr="00407576" w14:paraId="14DB066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396DA37"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3E65B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4DD01ED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3C6C15"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0B4821" w14:textId="77777777" w:rsidR="00296E35" w:rsidRPr="00407576" w:rsidRDefault="00296E35" w:rsidP="002E3FCC">
            <w:pPr>
              <w:pStyle w:val="TAL"/>
            </w:pPr>
          </w:p>
        </w:tc>
      </w:tr>
      <w:tr w:rsidR="00296E35" w:rsidRPr="00407576" w14:paraId="748F3E6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191BD9E"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241736"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669B510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F804E4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8483112" w14:textId="77777777" w:rsidR="00296E35" w:rsidRPr="00407576" w:rsidRDefault="00296E35" w:rsidP="002E3FCC">
            <w:pPr>
              <w:pStyle w:val="TAL"/>
            </w:pPr>
          </w:p>
        </w:tc>
      </w:tr>
      <w:tr w:rsidR="00296E35" w:rsidRPr="00407576" w14:paraId="39EA09D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659DE78"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B86E8C"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2E75B93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044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6D79E5" w14:textId="77777777" w:rsidR="00296E35" w:rsidRPr="00407576" w:rsidRDefault="00296E35" w:rsidP="002E3FCC">
            <w:pPr>
              <w:pStyle w:val="TAL"/>
            </w:pPr>
          </w:p>
        </w:tc>
      </w:tr>
      <w:tr w:rsidR="00296E35" w:rsidRPr="00407576" w14:paraId="5BE754D3"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88CADB"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34DB2B8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7215FBD" w14:textId="77777777" w:rsidR="00296E35" w:rsidRPr="00407576" w:rsidRDefault="00296E35" w:rsidP="002E3FCC">
            <w:pPr>
              <w:pStyle w:val="TAL"/>
            </w:pPr>
            <w:r w:rsidRPr="00407576">
              <w:t>m= line</w:t>
            </w:r>
          </w:p>
          <w:p w14:paraId="3662A802"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01D4201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1E07B4F" w14:textId="77777777" w:rsidR="00296E35" w:rsidRPr="00407576" w:rsidRDefault="00296E35" w:rsidP="002E3FCC">
            <w:pPr>
              <w:pStyle w:val="TAL"/>
            </w:pPr>
          </w:p>
        </w:tc>
      </w:tr>
      <w:tr w:rsidR="00296E35" w:rsidRPr="00407576" w14:paraId="4FC879E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AE0C4D"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1AC429"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1E418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95B4D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47A66D" w14:textId="77777777" w:rsidR="00296E35" w:rsidRPr="00407576" w:rsidRDefault="00296E35" w:rsidP="002E3FCC">
            <w:pPr>
              <w:pStyle w:val="TAL"/>
            </w:pPr>
          </w:p>
        </w:tc>
      </w:tr>
      <w:tr w:rsidR="00296E35" w:rsidRPr="00407576" w14:paraId="2EB300E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8F9E970"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7D48F4"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F64754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BF33CC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700D17" w14:textId="77777777" w:rsidR="00296E35" w:rsidRPr="00407576" w:rsidRDefault="00296E35" w:rsidP="002E3FCC">
            <w:pPr>
              <w:pStyle w:val="TAL"/>
            </w:pPr>
          </w:p>
        </w:tc>
      </w:tr>
      <w:tr w:rsidR="00296E35" w:rsidRPr="00407576" w14:paraId="412BAB1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374836"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D9F75C"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7FF38A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2B69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C227693" w14:textId="77777777" w:rsidR="00296E35" w:rsidRPr="00407576" w:rsidRDefault="00296E35" w:rsidP="002E3FCC">
            <w:pPr>
              <w:pStyle w:val="TAL"/>
            </w:pPr>
          </w:p>
        </w:tc>
      </w:tr>
      <w:tr w:rsidR="00296E35" w:rsidRPr="00407576" w14:paraId="02E32BC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34F41FC"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2A335F7"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5A5A214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BB140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9FD3B91" w14:textId="77777777" w:rsidR="00296E35" w:rsidRPr="00407576" w:rsidRDefault="00296E35" w:rsidP="002E3FCC">
            <w:pPr>
              <w:pStyle w:val="TAL"/>
            </w:pPr>
          </w:p>
        </w:tc>
      </w:tr>
      <w:tr w:rsidR="00296E35" w:rsidRPr="00407576" w14:paraId="0D78E15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124B2D"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38DAE2C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3BC111"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F6A86E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4C67B66" w14:textId="77777777" w:rsidR="00296E35" w:rsidRPr="00407576" w:rsidRDefault="00296E35" w:rsidP="002E3FCC">
            <w:pPr>
              <w:pStyle w:val="TAL"/>
            </w:pPr>
          </w:p>
        </w:tc>
      </w:tr>
      <w:tr w:rsidR="00296E35" w:rsidRPr="00407576" w14:paraId="2B67F1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1693538"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2BA026"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60ABC6E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FAFB9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939280" w14:textId="77777777" w:rsidR="00296E35" w:rsidRPr="00407576" w:rsidRDefault="00296E35" w:rsidP="002E3FCC">
            <w:pPr>
              <w:pStyle w:val="TAL"/>
            </w:pPr>
          </w:p>
        </w:tc>
      </w:tr>
      <w:tr w:rsidR="00296E35" w:rsidRPr="00407576" w14:paraId="1A2292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95DEC"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850212"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0AAD567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DBCD41"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95E1A45" w14:textId="77777777" w:rsidR="00296E35" w:rsidRPr="00407576" w:rsidRDefault="00296E35" w:rsidP="002E3FCC">
            <w:pPr>
              <w:pStyle w:val="TAL"/>
            </w:pPr>
          </w:p>
        </w:tc>
      </w:tr>
      <w:tr w:rsidR="00296E35" w:rsidRPr="00407576" w14:paraId="7CC0CFD8"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694BA1"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87386D"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4B8C9E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B29D2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B4337CF" w14:textId="77777777" w:rsidR="00296E35" w:rsidRPr="00407576" w:rsidRDefault="00296E35" w:rsidP="002E3FCC">
            <w:pPr>
              <w:pStyle w:val="TAL"/>
            </w:pPr>
          </w:p>
        </w:tc>
      </w:tr>
      <w:tr w:rsidR="00296E35" w:rsidRPr="00407576" w14:paraId="6F1C6EE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F294E6" w14:textId="77777777" w:rsidR="00296E35" w:rsidRPr="00407576" w:rsidRDefault="00296E35" w:rsidP="002E3FCC">
            <w:pPr>
              <w:pStyle w:val="TAL"/>
              <w:rPr>
                <w:b/>
                <w:bCs/>
              </w:rPr>
            </w:pPr>
            <w:r w:rsidRPr="00407576">
              <w:rPr>
                <w:b/>
                <w:bCs/>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7446DFB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0271F6" w14:textId="77777777" w:rsidR="00296E35" w:rsidRPr="00407576" w:rsidRDefault="00296E35" w:rsidP="002E3FCC">
            <w:pPr>
              <w:pStyle w:val="TAL"/>
            </w:pPr>
            <w:r w:rsidRPr="00407576">
              <w:t>m= line</w:t>
            </w:r>
          </w:p>
          <w:p w14:paraId="1EDAC09D"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491BFD2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1CAE0BC" w14:textId="77777777" w:rsidR="00296E35" w:rsidRPr="00407576" w:rsidRDefault="00296E35" w:rsidP="002E3FCC">
            <w:pPr>
              <w:pStyle w:val="TAL"/>
            </w:pPr>
          </w:p>
        </w:tc>
      </w:tr>
      <w:tr w:rsidR="00296E35" w:rsidRPr="00407576" w14:paraId="53E11B1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0D76F42"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3D3FAA3"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64319E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449E56"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E7B1BA9" w14:textId="77777777" w:rsidR="00296E35" w:rsidRPr="00407576" w:rsidRDefault="00296E35" w:rsidP="002E3FCC">
            <w:pPr>
              <w:pStyle w:val="TAL"/>
            </w:pPr>
          </w:p>
        </w:tc>
      </w:tr>
      <w:tr w:rsidR="00296E35" w:rsidRPr="00407576" w14:paraId="694C8D0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D9A642"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1CC2ECF" w14:textId="77777777" w:rsidR="00296E35" w:rsidRPr="00407576" w:rsidRDefault="00296E35" w:rsidP="002E3FCC">
            <w:pPr>
              <w:pStyle w:val="TAL"/>
            </w:pPr>
            <w:r w:rsidRPr="00407576">
              <w:t xml:space="preserve">port number assigned by the SS </w:t>
            </w:r>
          </w:p>
        </w:tc>
        <w:tc>
          <w:tcPr>
            <w:tcW w:w="2126" w:type="dxa"/>
            <w:tcBorders>
              <w:top w:val="single" w:sz="4" w:space="0" w:color="auto"/>
              <w:left w:val="single" w:sz="4" w:space="0" w:color="auto"/>
              <w:bottom w:val="single" w:sz="4" w:space="0" w:color="auto"/>
              <w:right w:val="single" w:sz="4" w:space="0" w:color="auto"/>
            </w:tcBorders>
          </w:tcPr>
          <w:p w14:paraId="312C865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2B0BA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26AE128" w14:textId="77777777" w:rsidR="00296E35" w:rsidRPr="00407576" w:rsidRDefault="00296E35" w:rsidP="002E3FCC">
            <w:pPr>
              <w:pStyle w:val="TAL"/>
            </w:pPr>
          </w:p>
        </w:tc>
      </w:tr>
      <w:tr w:rsidR="00296E35" w:rsidRPr="00407576" w14:paraId="1E067D6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8CC1D8A"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960D9B"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5C9497F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96184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2EFF56" w14:textId="77777777" w:rsidR="00296E35" w:rsidRPr="00407576" w:rsidRDefault="00296E35" w:rsidP="002E3FCC">
            <w:pPr>
              <w:pStyle w:val="TAL"/>
            </w:pPr>
          </w:p>
        </w:tc>
      </w:tr>
      <w:tr w:rsidR="00296E35" w:rsidRPr="00407576" w14:paraId="6C1DF6B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04C4BB"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FC399D"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1E3B03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FA241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4884DE" w14:textId="77777777" w:rsidR="00296E35" w:rsidRPr="00407576" w:rsidRDefault="00296E35" w:rsidP="002E3FCC">
            <w:pPr>
              <w:pStyle w:val="TAL"/>
            </w:pPr>
          </w:p>
        </w:tc>
      </w:tr>
      <w:tr w:rsidR="00296E35" w:rsidRPr="00407576" w14:paraId="0847C4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8DA710" w14:textId="77777777" w:rsidR="00296E35" w:rsidRPr="00407576" w:rsidRDefault="00296E35" w:rsidP="002E3FCC">
            <w:pPr>
              <w:pStyle w:val="TAL"/>
            </w:pPr>
            <w:r w:rsidRPr="00407576">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594EE4A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A6E4B0"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179FFDB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FD638A3" w14:textId="77777777" w:rsidR="00296E35" w:rsidRPr="00407576" w:rsidRDefault="00296E35" w:rsidP="002E3FCC">
            <w:pPr>
              <w:pStyle w:val="TAL"/>
            </w:pPr>
          </w:p>
        </w:tc>
      </w:tr>
      <w:tr w:rsidR="00296E35" w:rsidRPr="00407576" w14:paraId="234080C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44AED2B"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79761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13B356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FCBF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858018E" w14:textId="77777777" w:rsidR="00296E35" w:rsidRPr="00407576" w:rsidRDefault="00296E35" w:rsidP="002E3FCC">
            <w:pPr>
              <w:pStyle w:val="TAL"/>
            </w:pPr>
          </w:p>
        </w:tc>
      </w:tr>
      <w:tr w:rsidR="00296E35" w:rsidRPr="00407576" w14:paraId="64429F9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C980942"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A81C10" w14:textId="77777777" w:rsidR="00296E35" w:rsidRPr="00407576" w:rsidRDefault="00296E35" w:rsidP="002E3FCC">
            <w:pPr>
              <w:pStyle w:val="TAL"/>
            </w:pPr>
            <w:r w:rsidRPr="00407576">
              <w:t>"IP4"</w:t>
            </w:r>
          </w:p>
        </w:tc>
        <w:tc>
          <w:tcPr>
            <w:tcW w:w="2126" w:type="dxa"/>
            <w:tcBorders>
              <w:top w:val="single" w:sz="4" w:space="0" w:color="auto"/>
              <w:left w:val="single" w:sz="4" w:space="0" w:color="auto"/>
              <w:bottom w:val="single" w:sz="4" w:space="0" w:color="auto"/>
              <w:right w:val="single" w:sz="4" w:space="0" w:color="auto"/>
            </w:tcBorders>
          </w:tcPr>
          <w:p w14:paraId="1F4992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73753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C6405E3" w14:textId="77777777" w:rsidR="00296E35" w:rsidRPr="00407576" w:rsidRDefault="00296E35" w:rsidP="002E3FCC">
            <w:pPr>
              <w:pStyle w:val="TAL"/>
            </w:pPr>
          </w:p>
        </w:tc>
      </w:tr>
      <w:tr w:rsidR="00296E35" w:rsidRPr="00407576" w14:paraId="6C9236A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AF0702A"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0BEA14" w14:textId="77777777" w:rsidR="00296E35" w:rsidRPr="00407576" w:rsidRDefault="00296E35" w:rsidP="002E3FCC">
            <w:pPr>
              <w:pStyle w:val="TAL"/>
            </w:pPr>
            <w:r w:rsidRPr="00407576">
              <w:t>multicast IP assigned by the SS</w:t>
            </w:r>
          </w:p>
        </w:tc>
        <w:tc>
          <w:tcPr>
            <w:tcW w:w="2126" w:type="dxa"/>
            <w:tcBorders>
              <w:top w:val="single" w:sz="4" w:space="0" w:color="auto"/>
              <w:left w:val="single" w:sz="4" w:space="0" w:color="auto"/>
              <w:bottom w:val="single" w:sz="4" w:space="0" w:color="auto"/>
              <w:right w:val="single" w:sz="4" w:space="0" w:color="auto"/>
            </w:tcBorders>
          </w:tcPr>
          <w:p w14:paraId="551FCD9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2003C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3D0FC1" w14:textId="77777777" w:rsidR="00296E35" w:rsidRPr="00407576" w:rsidRDefault="00296E35" w:rsidP="002E3FCC">
            <w:pPr>
              <w:pStyle w:val="TAL"/>
            </w:pPr>
          </w:p>
        </w:tc>
      </w:tr>
      <w:tr w:rsidR="00296E35" w:rsidRPr="00407576" w14:paraId="279B181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0469E52" w14:textId="77777777" w:rsidR="00296E35" w:rsidRPr="00407576" w:rsidRDefault="00296E35" w:rsidP="002E3FCC">
            <w:pPr>
              <w:pStyle w:val="TAL"/>
              <w:rPr>
                <w:b/>
                <w:bCs/>
              </w:rPr>
            </w:pPr>
            <w:r w:rsidRPr="00407576">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03495E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C6821F4" w14:textId="77777777" w:rsidR="00296E35" w:rsidRPr="00407576" w:rsidRDefault="00296E35" w:rsidP="002E3FCC">
            <w:pPr>
              <w:pStyle w:val="TAL"/>
            </w:pPr>
            <w:r w:rsidRPr="00407576">
              <w:t>a= line</w:t>
            </w:r>
          </w:p>
          <w:p w14:paraId="31EB4F81" w14:textId="77777777" w:rsidR="00296E35" w:rsidRPr="00407576" w:rsidRDefault="00296E35" w:rsidP="002E3FCC">
            <w:pPr>
              <w:pStyle w:val="TAL"/>
            </w:pPr>
            <w:r w:rsidRPr="00407576">
              <w:t>attribute = key-mgmt</w:t>
            </w:r>
          </w:p>
        </w:tc>
        <w:tc>
          <w:tcPr>
            <w:tcW w:w="1418" w:type="dxa"/>
            <w:tcBorders>
              <w:top w:val="single" w:sz="4" w:space="0" w:color="auto"/>
              <w:left w:val="single" w:sz="4" w:space="0" w:color="auto"/>
              <w:bottom w:val="single" w:sz="4" w:space="0" w:color="auto"/>
              <w:right w:val="single" w:sz="4" w:space="0" w:color="auto"/>
            </w:tcBorders>
          </w:tcPr>
          <w:p w14:paraId="2B55D4B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6CF3E70" w14:textId="77777777" w:rsidR="00296E35" w:rsidRPr="00407576" w:rsidRDefault="00296E35" w:rsidP="002E3FCC">
            <w:pPr>
              <w:pStyle w:val="TAL"/>
            </w:pPr>
          </w:p>
        </w:tc>
      </w:tr>
      <w:tr w:rsidR="00296E35" w:rsidRPr="00407576" w14:paraId="724A4B9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3F9110B" w14:textId="77777777" w:rsidR="00296E35" w:rsidRPr="00407576" w:rsidRDefault="00296E35" w:rsidP="002E3FCC">
            <w:pPr>
              <w:pStyle w:val="TAL"/>
            </w:pPr>
            <w:r w:rsidRPr="00407576">
              <w:t xml:space="preserve">    key-mgmt</w:t>
            </w:r>
          </w:p>
        </w:tc>
        <w:tc>
          <w:tcPr>
            <w:tcW w:w="2126" w:type="dxa"/>
            <w:tcBorders>
              <w:top w:val="single" w:sz="4" w:space="0" w:color="auto"/>
              <w:left w:val="single" w:sz="4" w:space="0" w:color="auto"/>
              <w:bottom w:val="single" w:sz="4" w:space="0" w:color="auto"/>
              <w:right w:val="single" w:sz="4" w:space="0" w:color="auto"/>
            </w:tcBorders>
            <w:vAlign w:val="center"/>
          </w:tcPr>
          <w:p w14:paraId="050F73D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CDAE1D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416781B" w14:textId="77777777" w:rsidR="00296E35" w:rsidRPr="00407576" w:rsidRDefault="00296E35" w:rsidP="002E3FCC">
            <w:pPr>
              <w:pStyle w:val="TAL"/>
            </w:pPr>
            <w:r w:rsidRPr="00407576">
              <w:t>TS 24.282 [31] clause 19.2.2.2</w:t>
            </w:r>
          </w:p>
        </w:tc>
        <w:tc>
          <w:tcPr>
            <w:tcW w:w="1133" w:type="dxa"/>
            <w:tcBorders>
              <w:top w:val="single" w:sz="4" w:space="0" w:color="auto"/>
              <w:left w:val="single" w:sz="4" w:space="0" w:color="auto"/>
              <w:bottom w:val="single" w:sz="4" w:space="0" w:color="auto"/>
              <w:right w:val="single" w:sz="4" w:space="0" w:color="auto"/>
            </w:tcBorders>
            <w:vAlign w:val="bottom"/>
          </w:tcPr>
          <w:p w14:paraId="5D0A6179" w14:textId="77777777" w:rsidR="00296E35" w:rsidRPr="00407576" w:rsidRDefault="00296E35" w:rsidP="002E3FCC">
            <w:pPr>
              <w:pStyle w:val="TAL"/>
            </w:pPr>
          </w:p>
        </w:tc>
      </w:tr>
      <w:tr w:rsidR="00296E35" w:rsidRPr="00407576" w14:paraId="692D924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7433B52" w14:textId="77777777" w:rsidR="00296E35" w:rsidRPr="00407576" w:rsidRDefault="00296E35" w:rsidP="002E3FCC">
            <w:pPr>
              <w:pStyle w:val="TAL"/>
            </w:pPr>
            <w:r w:rsidRPr="00407576">
              <w:t xml:space="preserve">      mikey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4793AD" w14:textId="5E4E0821" w:rsidR="00296E35" w:rsidRPr="00407576" w:rsidRDefault="00296E35" w:rsidP="002E3FCC">
            <w:pPr>
              <w:pStyle w:val="TAL"/>
            </w:pPr>
            <w:r w:rsidRPr="00407576">
              <w:t xml:space="preserve">MIKEY-SAKKE I_MESSAGE as specified in TS </w:t>
            </w:r>
            <w:r>
              <w:t>37.579</w:t>
            </w:r>
            <w:r w:rsidRPr="00407576">
              <w:t>-1 [2], Table 5.5.9.1-4.</w:t>
            </w:r>
          </w:p>
        </w:tc>
        <w:tc>
          <w:tcPr>
            <w:tcW w:w="2126" w:type="dxa"/>
            <w:tcBorders>
              <w:top w:val="single" w:sz="4" w:space="0" w:color="auto"/>
              <w:left w:val="single" w:sz="4" w:space="0" w:color="auto"/>
              <w:bottom w:val="single" w:sz="4" w:space="0" w:color="auto"/>
              <w:right w:val="single" w:sz="4" w:space="0" w:color="auto"/>
            </w:tcBorders>
            <w:hideMark/>
          </w:tcPr>
          <w:p w14:paraId="29F93A5A" w14:textId="77777777" w:rsidR="00296E35" w:rsidRPr="00407576" w:rsidRDefault="00296E35" w:rsidP="002E3FCC">
            <w:pPr>
              <w:pStyle w:val="TAL"/>
            </w:pPr>
            <w:r w:rsidRPr="00407576">
              <w:t>MSCCK distribution as specified in TS 33.180 [30] Annex H</w:t>
            </w:r>
          </w:p>
        </w:tc>
        <w:tc>
          <w:tcPr>
            <w:tcW w:w="1418" w:type="dxa"/>
            <w:tcBorders>
              <w:top w:val="single" w:sz="4" w:space="0" w:color="auto"/>
              <w:left w:val="single" w:sz="4" w:space="0" w:color="auto"/>
              <w:bottom w:val="single" w:sz="4" w:space="0" w:color="auto"/>
              <w:right w:val="single" w:sz="4" w:space="0" w:color="auto"/>
            </w:tcBorders>
            <w:hideMark/>
          </w:tcPr>
          <w:p w14:paraId="594054C1" w14:textId="77777777" w:rsidR="00296E35" w:rsidRPr="00407576" w:rsidRDefault="00296E35" w:rsidP="002E3FCC">
            <w:pPr>
              <w:pStyle w:val="TAL"/>
            </w:pPr>
            <w:r w:rsidRPr="00407576">
              <w:t>RFC 4567 [4</w:t>
            </w:r>
            <w:r>
              <w:t>1</w:t>
            </w:r>
            <w:r w:rsidRPr="00407576">
              <w:t>]</w:t>
            </w:r>
          </w:p>
        </w:tc>
        <w:tc>
          <w:tcPr>
            <w:tcW w:w="1133" w:type="dxa"/>
            <w:tcBorders>
              <w:top w:val="single" w:sz="4" w:space="0" w:color="auto"/>
              <w:left w:val="single" w:sz="4" w:space="0" w:color="auto"/>
              <w:bottom w:val="single" w:sz="4" w:space="0" w:color="auto"/>
              <w:right w:val="single" w:sz="4" w:space="0" w:color="auto"/>
            </w:tcBorders>
            <w:vAlign w:val="bottom"/>
          </w:tcPr>
          <w:p w14:paraId="14004396" w14:textId="77777777" w:rsidR="00296E35" w:rsidRPr="00407576" w:rsidRDefault="00296E35" w:rsidP="002E3FCC">
            <w:pPr>
              <w:pStyle w:val="TAL"/>
            </w:pPr>
          </w:p>
        </w:tc>
      </w:tr>
    </w:tbl>
    <w:p w14:paraId="145298C0" w14:textId="77777777" w:rsidR="00296E35" w:rsidRPr="00407576" w:rsidRDefault="00296E35" w:rsidP="00296E35"/>
    <w:p w14:paraId="3FBAAC22" w14:textId="77777777" w:rsidR="00296E35" w:rsidRPr="00407576" w:rsidRDefault="00296E35" w:rsidP="00296E35">
      <w:pPr>
        <w:pStyle w:val="TH"/>
      </w:pPr>
      <w:r w:rsidRPr="00407576">
        <w:t>Table 6.6.1.3.3-14: MCData-MBMS-Usage-Info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45D364D9"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76A5889" w14:textId="77777777" w:rsidR="00296E35" w:rsidRPr="00407576" w:rsidRDefault="00296E35" w:rsidP="002E3FCC">
            <w:pPr>
              <w:pStyle w:val="TAL"/>
              <w:rPr>
                <w:bCs/>
              </w:rPr>
            </w:pPr>
            <w:r w:rsidRPr="00407576">
              <w:t>Derivation Path: TS 24.282 [31], Clause D.5</w:t>
            </w:r>
          </w:p>
        </w:tc>
      </w:tr>
      <w:tr w:rsidR="00296E35" w:rsidRPr="00407576" w14:paraId="7AE0628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9D0B405"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96FFD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9E143F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31F8BC9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E6885C3" w14:textId="77777777" w:rsidR="00296E35" w:rsidRPr="00407576" w:rsidRDefault="00296E35" w:rsidP="002E3FCC">
            <w:pPr>
              <w:pStyle w:val="TAH"/>
            </w:pPr>
            <w:r w:rsidRPr="00407576">
              <w:t>Condition</w:t>
            </w:r>
          </w:p>
        </w:tc>
      </w:tr>
      <w:tr w:rsidR="00296E35" w:rsidRPr="00407576" w14:paraId="3E89B94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D31BDD3"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84C123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9634AD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A7D1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DE69B3" w14:textId="77777777" w:rsidR="00296E35" w:rsidRPr="00407576" w:rsidRDefault="00296E35" w:rsidP="002E3FCC">
            <w:pPr>
              <w:pStyle w:val="TAL"/>
            </w:pPr>
          </w:p>
        </w:tc>
      </w:tr>
      <w:tr w:rsidR="00296E35" w:rsidRPr="00407576" w14:paraId="7F8CB44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4962DBD"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658E0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30702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F505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F08E37" w14:textId="77777777" w:rsidR="00296E35" w:rsidRPr="00407576" w:rsidRDefault="00296E35" w:rsidP="002E3FCC">
            <w:pPr>
              <w:pStyle w:val="TAL"/>
            </w:pPr>
          </w:p>
        </w:tc>
      </w:tr>
      <w:tr w:rsidR="00296E35" w:rsidRPr="00407576" w14:paraId="6CE00EE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3EC57D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2CF2A35B"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371A22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60E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559273" w14:textId="77777777" w:rsidR="00296E35" w:rsidRPr="00407576" w:rsidRDefault="00296E35" w:rsidP="002E3FCC">
            <w:pPr>
              <w:pStyle w:val="TAL"/>
            </w:pPr>
          </w:p>
        </w:tc>
      </w:tr>
      <w:tr w:rsidR="00296E35" w:rsidRPr="00407576" w14:paraId="0C09F39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A8BEE8"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6B0C86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044C5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F17F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AD4A58" w14:textId="77777777" w:rsidR="00296E35" w:rsidRPr="00407576" w:rsidRDefault="00296E35" w:rsidP="002E3FCC">
            <w:pPr>
              <w:pStyle w:val="TAL"/>
            </w:pPr>
          </w:p>
        </w:tc>
      </w:tr>
      <w:tr w:rsidR="00296E35" w:rsidRPr="00407576" w14:paraId="62A89FC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4D3286B"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3C28A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3623C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0879F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3ADFCC" w14:textId="77777777" w:rsidR="00296E35" w:rsidRPr="00407576" w:rsidRDefault="00296E35" w:rsidP="002E3FCC">
            <w:pPr>
              <w:pStyle w:val="TAL"/>
            </w:pPr>
          </w:p>
        </w:tc>
      </w:tr>
      <w:tr w:rsidR="00296E35" w:rsidRPr="00407576" w14:paraId="6DCC74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A075DB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07A2A14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0510EC98"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75513C9C" w14:textId="77777777" w:rsidR="00296E35" w:rsidRPr="00407576" w:rsidRDefault="00296E35" w:rsidP="002E3FCC">
            <w:pPr>
              <w:pStyle w:val="TAL"/>
            </w:pPr>
            <w:r w:rsidRPr="00407576">
              <w:t>FFFFFF (see TS 23.003 [X] clause 15.2.</w:t>
            </w:r>
          </w:p>
          <w:p w14:paraId="488F321E"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388296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C3FCF8" w14:textId="77777777" w:rsidR="00296E35" w:rsidRPr="00407576" w:rsidRDefault="00296E35" w:rsidP="002E3FCC">
            <w:pPr>
              <w:pStyle w:val="TAL"/>
            </w:pPr>
          </w:p>
        </w:tc>
      </w:tr>
      <w:tr w:rsidR="00296E35" w:rsidRPr="00407576" w14:paraId="0804BBD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78D459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61B42359"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56BCF794"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2A72D8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E2207B" w14:textId="77777777" w:rsidR="00296E35" w:rsidRPr="00407576" w:rsidRDefault="00296E35" w:rsidP="002E3FCC">
            <w:pPr>
              <w:pStyle w:val="TAL"/>
            </w:pPr>
          </w:p>
        </w:tc>
      </w:tr>
      <w:tr w:rsidR="00296E35" w:rsidRPr="00407576" w14:paraId="7A8941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8A7FB6E"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1F658540"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14B5BD5F"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1B2EA6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A9DCD2" w14:textId="77777777" w:rsidR="00296E35" w:rsidRPr="00407576" w:rsidRDefault="00296E35" w:rsidP="002E3FCC">
            <w:pPr>
              <w:pStyle w:val="TAL"/>
            </w:pPr>
          </w:p>
        </w:tc>
      </w:tr>
      <w:tr w:rsidR="00296E35" w:rsidRPr="00407576" w14:paraId="5BD42A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E9A043A"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A11130"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3F1D62D6"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656584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88F964" w14:textId="77777777" w:rsidR="00296E35" w:rsidRPr="00407576" w:rsidRDefault="00296E35" w:rsidP="002E3FCC">
            <w:pPr>
              <w:pStyle w:val="TAL"/>
            </w:pPr>
          </w:p>
        </w:tc>
      </w:tr>
      <w:tr w:rsidR="00296E35" w:rsidRPr="00407576" w14:paraId="699F71D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55DFB74"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318493F7"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62D4A44"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5286D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D49D33" w14:textId="77777777" w:rsidR="00296E35" w:rsidRPr="00407576" w:rsidRDefault="00296E35" w:rsidP="002E3FCC">
            <w:pPr>
              <w:pStyle w:val="TAL"/>
            </w:pPr>
          </w:p>
        </w:tc>
      </w:tr>
      <w:tr w:rsidR="00296E35" w:rsidRPr="00407576" w14:paraId="55396D3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4DFF7F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37850F" w14:textId="77777777" w:rsidR="00296E35" w:rsidRPr="00407576" w:rsidRDefault="00296E35" w:rsidP="002E3FCC">
            <w:pPr>
              <w:pStyle w:val="TAL"/>
            </w:pPr>
            <w:r w:rsidRPr="00407576">
              <w:t>"0"</w:t>
            </w:r>
          </w:p>
        </w:tc>
        <w:tc>
          <w:tcPr>
            <w:tcW w:w="2127" w:type="dxa"/>
            <w:tcBorders>
              <w:top w:val="single" w:sz="4" w:space="0" w:color="auto"/>
              <w:left w:val="single" w:sz="4" w:space="0" w:color="auto"/>
              <w:bottom w:val="single" w:sz="4" w:space="0" w:color="auto"/>
              <w:right w:val="single" w:sz="4" w:space="0" w:color="auto"/>
            </w:tcBorders>
            <w:hideMark/>
          </w:tcPr>
          <w:p w14:paraId="4FF8663E" w14:textId="77777777" w:rsidR="00296E35" w:rsidRPr="00407576" w:rsidRDefault="00296E35" w:rsidP="002E3FCC">
            <w:pPr>
              <w:pStyle w:val="TAL"/>
              <w:rPr>
                <w:rFonts w:eastAsia="MS PGothic"/>
              </w:rPr>
            </w:pPr>
            <w:r w:rsidRPr="00407576">
              <w:rPr>
                <w:rFonts w:eastAsia="MS PGothic"/>
              </w:rPr>
              <w:t>The selected value is randomly chosen.</w:t>
            </w:r>
          </w:p>
          <w:p w14:paraId="0777318B" w14:textId="77777777" w:rsidR="00296E35" w:rsidRPr="00407576" w:rsidRDefault="00296E35" w:rsidP="002E3FCC">
            <w:pPr>
              <w:pStyle w:val="TAL"/>
            </w:pPr>
            <w:r w:rsidRPr="00407576">
              <w:t>The value 0 has a special meaning; it shall denote the whole PLMN as the MBMS Service Area</w:t>
            </w:r>
          </w:p>
        </w:tc>
        <w:tc>
          <w:tcPr>
            <w:tcW w:w="1419" w:type="dxa"/>
            <w:tcBorders>
              <w:top w:val="single" w:sz="4" w:space="0" w:color="auto"/>
              <w:left w:val="single" w:sz="4" w:space="0" w:color="auto"/>
              <w:bottom w:val="single" w:sz="4" w:space="0" w:color="auto"/>
              <w:right w:val="single" w:sz="4" w:space="0" w:color="auto"/>
            </w:tcBorders>
          </w:tcPr>
          <w:p w14:paraId="02B44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F63418" w14:textId="77777777" w:rsidR="00296E35" w:rsidRPr="00407576" w:rsidRDefault="00296E35" w:rsidP="002E3FCC">
            <w:pPr>
              <w:pStyle w:val="TAL"/>
            </w:pPr>
          </w:p>
        </w:tc>
      </w:tr>
      <w:tr w:rsidR="00296E35" w:rsidRPr="00407576" w14:paraId="0628972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71EAD92"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F5796F" w14:textId="77777777" w:rsidR="00296E35" w:rsidRPr="00407576" w:rsidRDefault="00296E35" w:rsidP="002E3FCC">
            <w:pPr>
              <w:pStyle w:val="TAL"/>
            </w:pPr>
            <w:r w:rsidRPr="00407576">
              <w:t>"2"</w:t>
            </w:r>
          </w:p>
        </w:tc>
        <w:tc>
          <w:tcPr>
            <w:tcW w:w="2127" w:type="dxa"/>
            <w:tcBorders>
              <w:top w:val="single" w:sz="4" w:space="0" w:color="auto"/>
              <w:left w:val="single" w:sz="4" w:space="0" w:color="auto"/>
              <w:bottom w:val="single" w:sz="4" w:space="0" w:color="auto"/>
              <w:right w:val="single" w:sz="4" w:space="0" w:color="auto"/>
            </w:tcBorders>
            <w:hideMark/>
          </w:tcPr>
          <w:p w14:paraId="7A403E0F" w14:textId="77777777" w:rsidR="00296E35" w:rsidRPr="00407576" w:rsidRDefault="00296E35" w:rsidP="002E3FCC">
            <w:pPr>
              <w:pStyle w:val="TAL"/>
            </w:pPr>
            <w:r w:rsidRPr="00407576">
              <w:rPr>
                <w:lang w:eastAsia="ko-KR"/>
              </w:rPr>
              <w:t>The number of the "m=application" media line in the application/sdp MIME</w:t>
            </w:r>
          </w:p>
        </w:tc>
        <w:tc>
          <w:tcPr>
            <w:tcW w:w="1419" w:type="dxa"/>
            <w:tcBorders>
              <w:top w:val="single" w:sz="4" w:space="0" w:color="auto"/>
              <w:left w:val="single" w:sz="4" w:space="0" w:color="auto"/>
              <w:bottom w:val="single" w:sz="4" w:space="0" w:color="auto"/>
              <w:right w:val="single" w:sz="4" w:space="0" w:color="auto"/>
            </w:tcBorders>
          </w:tcPr>
          <w:p w14:paraId="0D99C2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B94F6B" w14:textId="77777777" w:rsidR="00296E35" w:rsidRPr="00407576" w:rsidRDefault="00296E35" w:rsidP="002E3FCC">
            <w:pPr>
              <w:pStyle w:val="TAL"/>
            </w:pPr>
          </w:p>
        </w:tc>
      </w:tr>
      <w:tr w:rsidR="00296E35" w:rsidRPr="00407576" w14:paraId="74A174D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E3AD655"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123D52B3"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59A4C02"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B62BE4C"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362B2DB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5C9F4" w14:textId="77777777" w:rsidR="00296E35" w:rsidRPr="00407576" w:rsidRDefault="00296E35" w:rsidP="002E3FCC">
            <w:pPr>
              <w:pStyle w:val="TAL"/>
            </w:pPr>
          </w:p>
        </w:tc>
      </w:tr>
      <w:tr w:rsidR="00296E35" w:rsidRPr="00407576" w14:paraId="5775E55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10D8A0B"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75ABBA"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049CF6B"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AA715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EA5970" w14:textId="77777777" w:rsidR="00296E35" w:rsidRPr="00407576" w:rsidRDefault="00296E35" w:rsidP="002E3FCC">
            <w:pPr>
              <w:pStyle w:val="TAL"/>
            </w:pPr>
          </w:p>
        </w:tc>
      </w:tr>
    </w:tbl>
    <w:p w14:paraId="60EB4724" w14:textId="77777777" w:rsidR="00296E35" w:rsidRPr="00407576" w:rsidRDefault="00296E35" w:rsidP="00296E35"/>
    <w:p w14:paraId="3D150D70" w14:textId="77777777" w:rsidR="00296E35" w:rsidRPr="00407576" w:rsidRDefault="00296E35" w:rsidP="00296E35">
      <w:pPr>
        <w:pStyle w:val="TH"/>
      </w:pPr>
      <w:r w:rsidRPr="00407576">
        <w:t>Table 6.6.1.3.3-15: MCData-Info (Table 6.6.1.3.3-12)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0FEE464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B167F6" w14:textId="35647B6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5.5.3.2.2-3</w:t>
            </w:r>
          </w:p>
        </w:tc>
      </w:tr>
      <w:tr w:rsidR="00296E35" w:rsidRPr="00407576" w14:paraId="796579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09BEB8"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E67EE5"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9F002B"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D63774"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1A4212" w14:textId="77777777" w:rsidR="00296E35" w:rsidRPr="00407576" w:rsidRDefault="00296E35" w:rsidP="002E3FCC">
            <w:pPr>
              <w:pStyle w:val="TAH"/>
              <w:rPr>
                <w:bCs/>
              </w:rPr>
            </w:pPr>
            <w:r w:rsidRPr="00407576">
              <w:rPr>
                <w:bCs/>
              </w:rPr>
              <w:t>Condition</w:t>
            </w:r>
          </w:p>
        </w:tc>
      </w:tr>
      <w:tr w:rsidR="00296E35" w:rsidRPr="00407576" w14:paraId="663EF4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FB3EC4"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75A3C49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B9911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0047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C0BDD1" w14:textId="77777777" w:rsidR="00296E35" w:rsidRPr="00407576" w:rsidRDefault="00296E35" w:rsidP="002E3FCC">
            <w:pPr>
              <w:pStyle w:val="TAL"/>
            </w:pPr>
          </w:p>
        </w:tc>
      </w:tr>
      <w:tr w:rsidR="00296E35" w:rsidRPr="00407576" w14:paraId="73EFD47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493D58"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CC30B9F"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A1A48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30EF9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417BF" w14:textId="77777777" w:rsidR="00296E35" w:rsidRPr="00407576" w:rsidRDefault="00296E35" w:rsidP="002E3FCC">
            <w:pPr>
              <w:pStyle w:val="TAL"/>
            </w:pPr>
          </w:p>
        </w:tc>
      </w:tr>
      <w:tr w:rsidR="00296E35" w:rsidRPr="00407576" w14:paraId="4CAEF9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B6265A" w14:textId="77777777" w:rsidR="00296E35" w:rsidRPr="00407576" w:rsidRDefault="00296E35" w:rsidP="002E3FCC">
            <w:pPr>
              <w:pStyle w:val="TAL"/>
              <w:rPr>
                <w:rFonts w:cs="Arial"/>
                <w:szCs w:val="18"/>
              </w:rPr>
            </w:pPr>
            <w:r w:rsidRPr="00407576">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30EA3E29" w14:textId="77777777" w:rsidR="00296E35" w:rsidRPr="00407576" w:rsidRDefault="00296E35" w:rsidP="002E3FCC">
            <w:pPr>
              <w:pStyle w:val="TAL"/>
            </w:pPr>
            <w:r w:rsidRPr="00407576">
              <w:rPr>
                <w:lang w:eastAsia="ko-KR"/>
              </w:rPr>
              <w:t>not present</w:t>
            </w:r>
          </w:p>
        </w:tc>
        <w:tc>
          <w:tcPr>
            <w:tcW w:w="2126" w:type="dxa"/>
            <w:tcBorders>
              <w:top w:val="single" w:sz="4" w:space="0" w:color="auto"/>
              <w:left w:val="single" w:sz="4" w:space="0" w:color="auto"/>
              <w:bottom w:val="single" w:sz="4" w:space="0" w:color="auto"/>
              <w:right w:val="single" w:sz="4" w:space="0" w:color="auto"/>
            </w:tcBorders>
          </w:tcPr>
          <w:p w14:paraId="255F813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ECD80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291FA0" w14:textId="77777777" w:rsidR="00296E35" w:rsidRPr="00407576" w:rsidRDefault="00296E35" w:rsidP="002E3FCC">
            <w:pPr>
              <w:pStyle w:val="TAL"/>
            </w:pPr>
          </w:p>
        </w:tc>
      </w:tr>
    </w:tbl>
    <w:p w14:paraId="6FAFC5D6" w14:textId="77777777" w:rsidR="00296E35" w:rsidRPr="00407576" w:rsidRDefault="00296E35" w:rsidP="00296E35"/>
    <w:p w14:paraId="45459E73" w14:textId="77777777" w:rsidR="00296E35" w:rsidRPr="00407576" w:rsidRDefault="00296E35" w:rsidP="00296E35">
      <w:pPr>
        <w:pStyle w:val="TH"/>
      </w:pPr>
      <w:r w:rsidRPr="00407576">
        <w:t>Table 6.6.1.3.3-16: SIP MESSAGE (steps 7, 13,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6DE355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ADC776C" w14:textId="75B313C6"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49BE3F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B0180D"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978A5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63A2B006"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7347CB8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4577207" w14:textId="77777777" w:rsidR="00296E35" w:rsidRPr="00407576" w:rsidRDefault="00296E35" w:rsidP="002E3FCC">
            <w:pPr>
              <w:pStyle w:val="TAH"/>
            </w:pPr>
            <w:r w:rsidRPr="00407576">
              <w:t>Condition</w:t>
            </w:r>
          </w:p>
        </w:tc>
      </w:tr>
      <w:tr w:rsidR="00296E35" w:rsidRPr="00407576" w14:paraId="7C3393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A06DFC"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A8301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49D0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D098F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881252" w14:textId="77777777" w:rsidR="00296E35" w:rsidRPr="00407576" w:rsidRDefault="00296E35" w:rsidP="002E3FCC">
            <w:pPr>
              <w:pStyle w:val="TAL"/>
            </w:pPr>
          </w:p>
        </w:tc>
      </w:tr>
      <w:tr w:rsidR="00296E35" w:rsidRPr="00407576" w14:paraId="199AADD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218CF"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229EB9F5"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3E50B00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E46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6DFD48" w14:textId="77777777" w:rsidR="00296E35" w:rsidRPr="00407576" w:rsidRDefault="00296E35" w:rsidP="002E3FCC">
            <w:pPr>
              <w:pStyle w:val="TAL"/>
            </w:pPr>
          </w:p>
        </w:tc>
      </w:tr>
      <w:tr w:rsidR="00296E35" w:rsidRPr="00407576" w14:paraId="4875C0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0AEBA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3FFB032"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63176D64"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14CC7F8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443A1B" w14:textId="77777777" w:rsidR="00296E35" w:rsidRPr="00407576" w:rsidRDefault="00296E35" w:rsidP="002E3FCC">
            <w:pPr>
              <w:pStyle w:val="TAL"/>
            </w:pPr>
          </w:p>
        </w:tc>
      </w:tr>
      <w:tr w:rsidR="00296E35" w:rsidRPr="00407576" w14:paraId="1A77A6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724BA4"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CCC44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16D6A"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231F751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DCD22C" w14:textId="77777777" w:rsidR="00296E35" w:rsidRPr="00407576" w:rsidRDefault="00296E35" w:rsidP="002E3FCC">
            <w:pPr>
              <w:pStyle w:val="TAL"/>
            </w:pPr>
          </w:p>
        </w:tc>
      </w:tr>
      <w:tr w:rsidR="00296E35" w:rsidRPr="00407576" w14:paraId="44DC73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37444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2447FD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E824C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D8CF4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9575FF" w14:textId="77777777" w:rsidR="00296E35" w:rsidRPr="00407576" w:rsidRDefault="00296E35" w:rsidP="002E3FCC">
            <w:pPr>
              <w:pStyle w:val="TAL"/>
            </w:pPr>
          </w:p>
        </w:tc>
      </w:tr>
      <w:tr w:rsidR="00296E35" w:rsidRPr="00407576" w14:paraId="7EEDE0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565A13"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3CA74DB"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08F1A2E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02DA8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86FEE8" w14:textId="77777777" w:rsidR="00296E35" w:rsidRPr="00407576" w:rsidRDefault="00296E35" w:rsidP="002E3FCC">
            <w:pPr>
              <w:pStyle w:val="TAL"/>
            </w:pPr>
          </w:p>
        </w:tc>
      </w:tr>
      <w:tr w:rsidR="00296E35" w:rsidRPr="00407576" w14:paraId="1DDA6E5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BCF1C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994A016" w14:textId="77777777" w:rsidR="00296E35" w:rsidRPr="00407576" w:rsidRDefault="00296E35" w:rsidP="002E3FCC">
            <w:pPr>
              <w:pStyle w:val="TAL"/>
            </w:pPr>
            <w:r w:rsidRPr="00407576">
              <w:rPr>
                <w:rFonts w:cs="Arial"/>
                <w:bCs/>
                <w:szCs w:val="18"/>
              </w:rPr>
              <w:t xml:space="preserve">MCData-MBMS-Usage-Info as </w:t>
            </w:r>
            <w:r w:rsidRPr="00407576">
              <w:t>described in Table 6.6.1.3.3-17</w:t>
            </w:r>
          </w:p>
        </w:tc>
        <w:tc>
          <w:tcPr>
            <w:tcW w:w="2126" w:type="dxa"/>
            <w:tcBorders>
              <w:top w:val="single" w:sz="4" w:space="0" w:color="auto"/>
              <w:left w:val="single" w:sz="4" w:space="0" w:color="auto"/>
              <w:bottom w:val="single" w:sz="4" w:space="0" w:color="auto"/>
              <w:right w:val="single" w:sz="4" w:space="0" w:color="auto"/>
            </w:tcBorders>
          </w:tcPr>
          <w:p w14:paraId="75CE2D5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DD8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515FF2" w14:textId="77777777" w:rsidR="00296E35" w:rsidRPr="00407576" w:rsidRDefault="00296E35" w:rsidP="002E3FCC">
            <w:pPr>
              <w:pStyle w:val="TAL"/>
            </w:pPr>
          </w:p>
        </w:tc>
      </w:tr>
      <w:tr w:rsidR="00296E35" w:rsidRPr="00407576" w14:paraId="41FC9617"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FC76BD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7FFD5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925DA0D"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C2B057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7D2B8D" w14:textId="77777777" w:rsidR="00296E35" w:rsidRPr="00407576" w:rsidRDefault="00296E35" w:rsidP="002E3FCC">
            <w:pPr>
              <w:pStyle w:val="TAL"/>
            </w:pPr>
          </w:p>
        </w:tc>
      </w:tr>
      <w:tr w:rsidR="00296E35" w:rsidRPr="00407576" w14:paraId="29AF4BA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216D057"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043673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4DC23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3DEF3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0E7BC7" w14:textId="77777777" w:rsidR="00296E35" w:rsidRPr="00407576" w:rsidRDefault="00296E35" w:rsidP="002E3FCC">
            <w:pPr>
              <w:pStyle w:val="TAL"/>
            </w:pPr>
          </w:p>
        </w:tc>
      </w:tr>
      <w:tr w:rsidR="00296E35" w:rsidRPr="00407576" w14:paraId="22E12EA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4F4F3CB"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4399535"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301DB9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5A3E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0C31D9" w14:textId="77777777" w:rsidR="00296E35" w:rsidRPr="00407576" w:rsidRDefault="00296E35" w:rsidP="002E3FCC">
            <w:pPr>
              <w:pStyle w:val="TAL"/>
            </w:pPr>
          </w:p>
        </w:tc>
      </w:tr>
      <w:tr w:rsidR="00296E35" w:rsidRPr="00407576" w14:paraId="02E61DBA"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3C831FC"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22325E8D"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0161FE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5CD0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C62780" w14:textId="77777777" w:rsidR="00296E35" w:rsidRPr="00407576" w:rsidRDefault="00296E35" w:rsidP="002E3FCC">
            <w:pPr>
              <w:pStyle w:val="TAL"/>
            </w:pPr>
          </w:p>
        </w:tc>
      </w:tr>
    </w:tbl>
    <w:p w14:paraId="510F1796" w14:textId="77777777" w:rsidR="00296E35" w:rsidRPr="00407576" w:rsidRDefault="00296E35" w:rsidP="00296E35"/>
    <w:p w14:paraId="4B08C1BA" w14:textId="77777777" w:rsidR="00296E35" w:rsidRPr="00407576" w:rsidRDefault="00296E35" w:rsidP="00296E35">
      <w:pPr>
        <w:pStyle w:val="TH"/>
      </w:pPr>
      <w:r w:rsidRPr="00407576">
        <w:t>Table 6.6.1.3.3-17: MCData-MBMS-Usage-Info in SIP MESSAGE (</w:t>
      </w:r>
      <w:bookmarkStart w:id="1286" w:name="_Hlk128330924"/>
      <w:r w:rsidRPr="00407576">
        <w:t xml:space="preserve">Table </w:t>
      </w:r>
      <w:bookmarkEnd w:id="1286"/>
      <w:r w:rsidRPr="00407576">
        <w:t>6.6.1.3.3-16)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667A8C21"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9FCE8C5" w14:textId="77777777" w:rsidR="00296E35" w:rsidRPr="00407576" w:rsidRDefault="00296E35" w:rsidP="002E3FCC">
            <w:pPr>
              <w:pStyle w:val="TAL"/>
              <w:rPr>
                <w:bCs/>
              </w:rPr>
            </w:pPr>
            <w:r w:rsidRPr="00407576">
              <w:t>Derivation Path: TS 24.282 [31], Clause D.5</w:t>
            </w:r>
          </w:p>
        </w:tc>
      </w:tr>
      <w:tr w:rsidR="00296E35" w:rsidRPr="00407576" w14:paraId="2D58A92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65EC188"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333553"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391B6D3"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181F984B"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F222E58" w14:textId="77777777" w:rsidR="00296E35" w:rsidRPr="00407576" w:rsidRDefault="00296E35" w:rsidP="002E3FCC">
            <w:pPr>
              <w:pStyle w:val="TAH"/>
            </w:pPr>
            <w:r w:rsidRPr="00407576">
              <w:t>Condition</w:t>
            </w:r>
          </w:p>
        </w:tc>
      </w:tr>
      <w:tr w:rsidR="00296E35" w:rsidRPr="00407576" w14:paraId="1D6924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D5F20EE"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057F0E6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59156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971E4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709DFA" w14:textId="77777777" w:rsidR="00296E35" w:rsidRPr="00407576" w:rsidRDefault="00296E35" w:rsidP="002E3FCC">
            <w:pPr>
              <w:pStyle w:val="TAL"/>
            </w:pPr>
          </w:p>
        </w:tc>
      </w:tr>
      <w:tr w:rsidR="00296E35" w:rsidRPr="00407576" w14:paraId="7A746C8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5B1357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5A5E46D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D1848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6B6C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2F4B9B" w14:textId="77777777" w:rsidR="00296E35" w:rsidRPr="00407576" w:rsidRDefault="00296E35" w:rsidP="002E3FCC">
            <w:pPr>
              <w:pStyle w:val="TAL"/>
            </w:pPr>
          </w:p>
        </w:tc>
      </w:tr>
      <w:tr w:rsidR="00296E35" w:rsidRPr="00407576" w14:paraId="229752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F751EA2"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2B251CB9" w14:textId="77777777" w:rsidR="00296E35" w:rsidRPr="00407576" w:rsidRDefault="00296E35" w:rsidP="002E3FCC">
            <w:pPr>
              <w:pStyle w:val="TAL"/>
            </w:pPr>
            <w:r w:rsidRPr="00407576">
              <w:t>“listening”</w:t>
            </w:r>
          </w:p>
        </w:tc>
        <w:tc>
          <w:tcPr>
            <w:tcW w:w="2127" w:type="dxa"/>
            <w:tcBorders>
              <w:top w:val="single" w:sz="4" w:space="0" w:color="auto"/>
              <w:left w:val="single" w:sz="4" w:space="0" w:color="auto"/>
              <w:bottom w:val="single" w:sz="4" w:space="0" w:color="auto"/>
              <w:right w:val="single" w:sz="4" w:space="0" w:color="auto"/>
            </w:tcBorders>
          </w:tcPr>
          <w:p w14:paraId="49CB9FF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C416B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A7C0AC" w14:textId="77777777" w:rsidR="00296E35" w:rsidRPr="00407576" w:rsidRDefault="00296E35" w:rsidP="002E3FCC">
            <w:pPr>
              <w:pStyle w:val="TAL"/>
            </w:pPr>
          </w:p>
        </w:tc>
      </w:tr>
      <w:tr w:rsidR="00296E35" w:rsidRPr="00407576" w14:paraId="393D443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24BF95D"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7AA2CF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68AF05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323A4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384E0" w14:textId="77777777" w:rsidR="00296E35" w:rsidRPr="00407576" w:rsidRDefault="00296E35" w:rsidP="002E3FCC">
            <w:pPr>
              <w:pStyle w:val="TAL"/>
            </w:pPr>
          </w:p>
        </w:tc>
      </w:tr>
      <w:tr w:rsidR="00296E35" w:rsidRPr="00407576" w14:paraId="59DF1D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E6FC135"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2054016C"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1C746C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22EA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F3D27F" w14:textId="77777777" w:rsidR="00296E35" w:rsidRPr="00407576" w:rsidRDefault="00296E35" w:rsidP="002E3FCC">
            <w:pPr>
              <w:pStyle w:val="TAL"/>
            </w:pPr>
          </w:p>
        </w:tc>
      </w:tr>
      <w:tr w:rsidR="00296E35" w:rsidRPr="00407576" w14:paraId="0E89FF2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F70A0F8"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DC29B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38AF8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B3102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80A6C1" w14:textId="77777777" w:rsidR="00296E35" w:rsidRPr="00407576" w:rsidRDefault="00296E35" w:rsidP="002E3FCC">
            <w:pPr>
              <w:pStyle w:val="TAL"/>
            </w:pPr>
          </w:p>
        </w:tc>
      </w:tr>
      <w:tr w:rsidR="00296E35" w:rsidRPr="00407576" w14:paraId="6CC0902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F0D2D4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78E5DDA"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4BB326F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EBE45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A2F5E8" w14:textId="77777777" w:rsidR="00296E35" w:rsidRPr="00407576" w:rsidRDefault="00296E35" w:rsidP="002E3FCC">
            <w:pPr>
              <w:pStyle w:val="TAL"/>
            </w:pPr>
          </w:p>
        </w:tc>
      </w:tr>
      <w:tr w:rsidR="00296E35" w:rsidRPr="00407576" w14:paraId="1015321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26653CD"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1AA9A53C"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7934A66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E041F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063E5" w14:textId="77777777" w:rsidR="00296E35" w:rsidRPr="00407576" w:rsidRDefault="00296E35" w:rsidP="002E3FCC">
            <w:pPr>
              <w:pStyle w:val="TAL"/>
            </w:pPr>
          </w:p>
        </w:tc>
      </w:tr>
      <w:tr w:rsidR="00296E35" w:rsidRPr="00407576" w14:paraId="2370BEF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82E82FB"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4B6391A1"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5D69B0A"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506A86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771BC1" w14:textId="77777777" w:rsidR="00296E35" w:rsidRPr="00407576" w:rsidRDefault="00296E35" w:rsidP="002E3FCC">
            <w:pPr>
              <w:pStyle w:val="TAL"/>
            </w:pPr>
          </w:p>
        </w:tc>
      </w:tr>
      <w:tr w:rsidR="00296E35" w:rsidRPr="00407576" w14:paraId="2614EAB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75BBDC3"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58BB11D"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B16861E"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A240BE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E9A969" w14:textId="77777777" w:rsidR="00296E35" w:rsidRPr="00407576" w:rsidRDefault="00296E35" w:rsidP="002E3FCC">
            <w:pPr>
              <w:pStyle w:val="TAL"/>
            </w:pPr>
          </w:p>
        </w:tc>
      </w:tr>
      <w:tr w:rsidR="00296E35" w:rsidRPr="00407576" w14:paraId="3E67D33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B7DA349"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DEDE67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AAF0685"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79A0B7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B5897A" w14:textId="77777777" w:rsidR="00296E35" w:rsidRPr="00407576" w:rsidRDefault="00296E35" w:rsidP="002E3FCC">
            <w:pPr>
              <w:pStyle w:val="TAL"/>
            </w:pPr>
          </w:p>
        </w:tc>
      </w:tr>
      <w:tr w:rsidR="00296E35" w:rsidRPr="00407576" w14:paraId="1087422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01F43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3A7F4A26"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404C7177"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FA9BE0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B8CD9" w14:textId="77777777" w:rsidR="00296E35" w:rsidRPr="00407576" w:rsidRDefault="00296E35" w:rsidP="002E3FCC">
            <w:pPr>
              <w:pStyle w:val="TAL"/>
            </w:pPr>
          </w:p>
        </w:tc>
      </w:tr>
    </w:tbl>
    <w:p w14:paraId="30021D3A" w14:textId="77777777" w:rsidR="00296E35" w:rsidRPr="00407576" w:rsidRDefault="00296E35" w:rsidP="00296E35"/>
    <w:p w14:paraId="5C27F6FC" w14:textId="77777777" w:rsidR="00296E35" w:rsidRPr="00407576" w:rsidRDefault="00296E35" w:rsidP="00296E35">
      <w:pPr>
        <w:pStyle w:val="TH"/>
      </w:pPr>
      <w:r w:rsidRPr="00407576">
        <w:t>Table 6.6.1.3.3-18: MCData-Info (Table 6.6.1.3.3-16)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9AA8A0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43B153D" w14:textId="18376E1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w:t>
            </w:r>
          </w:p>
        </w:tc>
      </w:tr>
      <w:tr w:rsidR="00296E35" w:rsidRPr="00407576" w14:paraId="1AFA64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7DB8E2"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2A927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429DD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AAD8E6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3BFA33" w14:textId="77777777" w:rsidR="00296E35" w:rsidRPr="00407576" w:rsidRDefault="00296E35" w:rsidP="002E3FCC">
            <w:pPr>
              <w:pStyle w:val="TAH"/>
              <w:rPr>
                <w:bCs/>
              </w:rPr>
            </w:pPr>
            <w:r w:rsidRPr="00407576">
              <w:rPr>
                <w:bCs/>
              </w:rPr>
              <w:t>Condition</w:t>
            </w:r>
          </w:p>
        </w:tc>
      </w:tr>
      <w:tr w:rsidR="00296E35" w:rsidRPr="00407576" w14:paraId="2C339D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DB15F1" w14:textId="77777777" w:rsidR="00296E35" w:rsidRPr="00407576" w:rsidRDefault="00296E35" w:rsidP="002E3FCC">
            <w:pPr>
              <w:pStyle w:val="TAL"/>
              <w:rPr>
                <w:rFonts w:cs="Arial"/>
                <w:szCs w:val="18"/>
              </w:rPr>
            </w:pPr>
            <w:r w:rsidRPr="00407576">
              <w:t>mcdata-info</w:t>
            </w:r>
          </w:p>
        </w:tc>
        <w:tc>
          <w:tcPr>
            <w:tcW w:w="2127" w:type="dxa"/>
            <w:tcBorders>
              <w:top w:val="single" w:sz="4" w:space="0" w:color="auto"/>
              <w:left w:val="single" w:sz="4" w:space="0" w:color="auto"/>
              <w:bottom w:val="single" w:sz="4" w:space="0" w:color="auto"/>
              <w:right w:val="single" w:sz="4" w:space="0" w:color="auto"/>
            </w:tcBorders>
          </w:tcPr>
          <w:p w14:paraId="79E56C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6E528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2284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AF9D55" w14:textId="77777777" w:rsidR="00296E35" w:rsidRPr="00407576" w:rsidRDefault="00296E35" w:rsidP="002E3FCC">
            <w:pPr>
              <w:pStyle w:val="TAL"/>
            </w:pPr>
          </w:p>
        </w:tc>
      </w:tr>
      <w:tr w:rsidR="00296E35" w:rsidRPr="00407576" w14:paraId="062AA68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2FCB44" w14:textId="77777777" w:rsidR="00296E35" w:rsidRPr="00407576" w:rsidRDefault="00296E35" w:rsidP="002E3FCC">
            <w:pPr>
              <w:pStyle w:val="TAL"/>
              <w:rPr>
                <w:rFonts w:cs="Arial"/>
                <w:szCs w:val="18"/>
              </w:rPr>
            </w:pPr>
            <w:r w:rsidRPr="0040757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B95CD8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FA045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84564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F3E02" w14:textId="77777777" w:rsidR="00296E35" w:rsidRPr="00407576" w:rsidRDefault="00296E35" w:rsidP="002E3FCC">
            <w:pPr>
              <w:pStyle w:val="TAL"/>
            </w:pPr>
          </w:p>
        </w:tc>
      </w:tr>
      <w:tr w:rsidR="00296E35" w:rsidRPr="00407576" w14:paraId="33F7E5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4232D3" w14:textId="77777777" w:rsidR="00296E35" w:rsidRPr="00407576" w:rsidRDefault="00296E35" w:rsidP="002E3FCC">
            <w:pPr>
              <w:pStyle w:val="TAL"/>
              <w:rPr>
                <w:rFonts w:cs="Arial"/>
                <w:szCs w:val="18"/>
              </w:rPr>
            </w:pPr>
            <w:r w:rsidRPr="00407576">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FA49693" w14:textId="77777777" w:rsidR="00296E35" w:rsidRPr="00407576" w:rsidRDefault="00296E35" w:rsidP="002E3FCC">
            <w:pPr>
              <w:pStyle w:val="TAL"/>
            </w:pPr>
            <w:r w:rsidRPr="00407576">
              <w:t>px_MCData_ID_User_A</w:t>
            </w:r>
          </w:p>
        </w:tc>
        <w:tc>
          <w:tcPr>
            <w:tcW w:w="2127" w:type="dxa"/>
            <w:tcBorders>
              <w:top w:val="single" w:sz="4" w:space="0" w:color="auto"/>
              <w:left w:val="single" w:sz="4" w:space="0" w:color="auto"/>
              <w:bottom w:val="single" w:sz="4" w:space="0" w:color="auto"/>
              <w:right w:val="single" w:sz="4" w:space="0" w:color="auto"/>
            </w:tcBorders>
          </w:tcPr>
          <w:p w14:paraId="48318202" w14:textId="77777777" w:rsidR="00296E35" w:rsidRPr="00407576" w:rsidRDefault="00296E35" w:rsidP="002E3FCC">
            <w:pPr>
              <w:pStyle w:val="TAL"/>
            </w:pPr>
            <w:r w:rsidRPr="00407576">
              <w:t>The MCData ID of the MCData user</w:t>
            </w:r>
          </w:p>
        </w:tc>
        <w:tc>
          <w:tcPr>
            <w:tcW w:w="1419" w:type="dxa"/>
            <w:tcBorders>
              <w:top w:val="single" w:sz="4" w:space="0" w:color="auto"/>
              <w:left w:val="single" w:sz="4" w:space="0" w:color="auto"/>
              <w:bottom w:val="single" w:sz="4" w:space="0" w:color="auto"/>
              <w:right w:val="single" w:sz="4" w:space="0" w:color="auto"/>
            </w:tcBorders>
          </w:tcPr>
          <w:p w14:paraId="2E556331" w14:textId="77777777" w:rsidR="00296E35" w:rsidRPr="00407576" w:rsidRDefault="00296E35" w:rsidP="002E3FCC">
            <w:pPr>
              <w:pStyle w:val="TAL"/>
            </w:pPr>
            <w:r w:rsidRPr="00407576">
              <w:t>TS 24.282 [31], Clause 19.3.3.2</w:t>
            </w:r>
          </w:p>
        </w:tc>
        <w:tc>
          <w:tcPr>
            <w:tcW w:w="1135" w:type="dxa"/>
            <w:tcBorders>
              <w:top w:val="single" w:sz="4" w:space="0" w:color="auto"/>
              <w:left w:val="single" w:sz="4" w:space="0" w:color="auto"/>
              <w:bottom w:val="single" w:sz="4" w:space="0" w:color="auto"/>
              <w:right w:val="single" w:sz="4" w:space="0" w:color="auto"/>
            </w:tcBorders>
          </w:tcPr>
          <w:p w14:paraId="1CCB07D3" w14:textId="77777777" w:rsidR="00296E35" w:rsidRPr="00407576" w:rsidRDefault="00296E35" w:rsidP="002E3FCC">
            <w:pPr>
              <w:pStyle w:val="TAL"/>
            </w:pPr>
          </w:p>
        </w:tc>
      </w:tr>
    </w:tbl>
    <w:p w14:paraId="483B5D87" w14:textId="77777777" w:rsidR="00296E35" w:rsidRPr="00407576" w:rsidRDefault="00296E35" w:rsidP="00296E35"/>
    <w:p w14:paraId="287FEDFE" w14:textId="3BDDC79B" w:rsidR="00296E35" w:rsidRPr="00407576" w:rsidRDefault="00296E35" w:rsidP="00296E35">
      <w:pPr>
        <w:pStyle w:val="TH"/>
      </w:pPr>
      <w:r w:rsidRPr="00407576">
        <w:t>Table 6.6.1.3.3-19: MSRP SEND from the UE (step 9,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BCA8B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9FCF8" w14:textId="08C1C0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5.5.12.1.1-1</w:t>
            </w:r>
          </w:p>
        </w:tc>
      </w:tr>
      <w:tr w:rsidR="00296E35" w:rsidRPr="00407576" w14:paraId="4142FE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627C9C"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53428B"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2C88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6EB486"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105969" w14:textId="77777777" w:rsidR="00296E35" w:rsidRPr="00407576" w:rsidRDefault="00296E35" w:rsidP="002E3FCC">
            <w:pPr>
              <w:pStyle w:val="TAH"/>
              <w:rPr>
                <w:bCs/>
              </w:rPr>
            </w:pPr>
            <w:r w:rsidRPr="00407576">
              <w:rPr>
                <w:bCs/>
              </w:rPr>
              <w:t>Condition</w:t>
            </w:r>
          </w:p>
        </w:tc>
      </w:tr>
      <w:tr w:rsidR="00296E35" w:rsidRPr="00407576" w14:paraId="68E02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963E"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0292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C8963B"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38118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053572" w14:textId="77777777" w:rsidR="00296E35" w:rsidRPr="00407576" w:rsidRDefault="00296E35" w:rsidP="002E3FCC">
            <w:pPr>
              <w:pStyle w:val="TAL"/>
            </w:pPr>
          </w:p>
        </w:tc>
      </w:tr>
      <w:tr w:rsidR="00296E35" w:rsidRPr="00407576" w14:paraId="04F001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15756"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7D07D3F"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461AF3A"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28C40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02AA0" w14:textId="77777777" w:rsidR="00296E35" w:rsidRPr="00407576" w:rsidRDefault="00296E35" w:rsidP="002E3FCC">
            <w:pPr>
              <w:pStyle w:val="TAL"/>
            </w:pPr>
          </w:p>
        </w:tc>
      </w:tr>
      <w:tr w:rsidR="00296E35" w:rsidRPr="00407576" w14:paraId="21A2F3D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823932"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CD8E238" w14:textId="77777777" w:rsidR="00296E35" w:rsidRPr="00407576" w:rsidRDefault="00296E35" w:rsidP="002E3FCC">
            <w:pPr>
              <w:pStyle w:val="TAL"/>
            </w:pPr>
            <w:r w:rsidRPr="00407576">
              <w:rPr>
                <w:iCs/>
              </w:rPr>
              <w:t xml:space="preserve">Message or chunk of message as specified in table </w:t>
            </w:r>
            <w:r w:rsidRPr="00407576">
              <w:t>6.6.1.3.3-20</w:t>
            </w:r>
          </w:p>
        </w:tc>
        <w:tc>
          <w:tcPr>
            <w:tcW w:w="2127" w:type="dxa"/>
            <w:tcBorders>
              <w:top w:val="single" w:sz="4" w:space="0" w:color="auto"/>
              <w:left w:val="single" w:sz="4" w:space="0" w:color="auto"/>
              <w:bottom w:val="single" w:sz="4" w:space="0" w:color="auto"/>
              <w:right w:val="single" w:sz="4" w:space="0" w:color="auto"/>
            </w:tcBorders>
          </w:tcPr>
          <w:p w14:paraId="376B5AE2"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8A501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F60D7" w14:textId="77777777" w:rsidR="00296E35" w:rsidRPr="00407576" w:rsidRDefault="00296E35" w:rsidP="002E3FCC">
            <w:pPr>
              <w:pStyle w:val="TAL"/>
            </w:pPr>
          </w:p>
        </w:tc>
      </w:tr>
    </w:tbl>
    <w:p w14:paraId="03707F5B" w14:textId="77777777" w:rsidR="00296E35" w:rsidRPr="00407576" w:rsidRDefault="00296E35" w:rsidP="00296E35"/>
    <w:p w14:paraId="0DD28527" w14:textId="10F9717C" w:rsidR="00296E35" w:rsidRPr="00407576" w:rsidRDefault="00296E35" w:rsidP="00296E35">
      <w:pPr>
        <w:pStyle w:val="TH"/>
      </w:pPr>
      <w:r w:rsidRPr="00407576">
        <w:t>Table 6.6.1.3.3-20: MIME Message (step 9, Table 6.6.1.3.2-1;</w:t>
      </w:r>
      <w:r w:rsidRPr="00407576">
        <w:br/>
        <w:t xml:space="preserve">step 3,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2A93B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4ADA65"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4DD4EE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5C32B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120CB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7F9755"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DDD8E90"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B31FBA" w14:textId="77777777" w:rsidR="00296E35" w:rsidRPr="00407576" w:rsidRDefault="00296E35" w:rsidP="002E3FCC">
            <w:pPr>
              <w:pStyle w:val="TAH"/>
              <w:rPr>
                <w:bCs/>
              </w:rPr>
            </w:pPr>
            <w:r w:rsidRPr="00407576">
              <w:rPr>
                <w:bCs/>
              </w:rPr>
              <w:t>Condition</w:t>
            </w:r>
          </w:p>
        </w:tc>
      </w:tr>
      <w:tr w:rsidR="00296E35" w:rsidRPr="00407576" w14:paraId="42F0214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C4D241"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5C312F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BBFB54"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A59EA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C558E6" w14:textId="77777777" w:rsidR="00296E35" w:rsidRPr="00407576" w:rsidRDefault="00296E35" w:rsidP="002E3FCC">
            <w:pPr>
              <w:pStyle w:val="TAL"/>
            </w:pPr>
          </w:p>
        </w:tc>
      </w:tr>
      <w:tr w:rsidR="00296E35" w:rsidRPr="00407576" w14:paraId="5607B0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3A9E8E"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0E172AC"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F8F61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05C6B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A64091" w14:textId="77777777" w:rsidR="00296E35" w:rsidRPr="00407576" w:rsidRDefault="00296E35" w:rsidP="002E3FCC">
            <w:pPr>
              <w:pStyle w:val="TAL"/>
            </w:pPr>
          </w:p>
        </w:tc>
      </w:tr>
      <w:tr w:rsidR="00296E35" w:rsidRPr="00407576" w14:paraId="428DE9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0CDBB5"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8555100"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C1120D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627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31086" w14:textId="77777777" w:rsidR="00296E35" w:rsidRPr="00407576" w:rsidRDefault="00296E35" w:rsidP="002E3FCC">
            <w:pPr>
              <w:pStyle w:val="TAL"/>
            </w:pPr>
          </w:p>
        </w:tc>
      </w:tr>
      <w:tr w:rsidR="00296E35" w:rsidRPr="00407576" w14:paraId="51F7D1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479BC6"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2FEB2D" w14:textId="77777777" w:rsidR="00296E35" w:rsidRPr="00407576" w:rsidRDefault="00296E35" w:rsidP="002E3FCC">
            <w:pPr>
              <w:pStyle w:val="TAL"/>
            </w:pPr>
            <w:r w:rsidRPr="00407576">
              <w:t>MCData Protected Payload Message containing SDS SIGNALLING PAYLOAD as described in table 6.6.1.3.3-21</w:t>
            </w:r>
          </w:p>
        </w:tc>
        <w:tc>
          <w:tcPr>
            <w:tcW w:w="2127" w:type="dxa"/>
            <w:tcBorders>
              <w:top w:val="single" w:sz="4" w:space="0" w:color="auto"/>
              <w:left w:val="single" w:sz="4" w:space="0" w:color="auto"/>
              <w:bottom w:val="single" w:sz="4" w:space="0" w:color="auto"/>
              <w:right w:val="single" w:sz="4" w:space="0" w:color="auto"/>
            </w:tcBorders>
          </w:tcPr>
          <w:p w14:paraId="685DD49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0B9D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6F814" w14:textId="77777777" w:rsidR="00296E35" w:rsidRPr="00407576" w:rsidRDefault="00296E35" w:rsidP="002E3FCC">
            <w:pPr>
              <w:pStyle w:val="TAL"/>
            </w:pPr>
          </w:p>
        </w:tc>
      </w:tr>
      <w:tr w:rsidR="00296E35" w:rsidRPr="00407576" w14:paraId="4AA564F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3DA048"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3AC3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5880FD"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959529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C214D0" w14:textId="77777777" w:rsidR="00296E35" w:rsidRPr="00407576" w:rsidRDefault="00296E35" w:rsidP="002E3FCC">
            <w:pPr>
              <w:pStyle w:val="TAL"/>
            </w:pPr>
          </w:p>
        </w:tc>
      </w:tr>
      <w:tr w:rsidR="00296E35" w:rsidRPr="00407576" w14:paraId="65F4FC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1F967F"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DD718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586D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3449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4ABB01" w14:textId="77777777" w:rsidR="00296E35" w:rsidRPr="00407576" w:rsidRDefault="00296E35" w:rsidP="002E3FCC">
            <w:pPr>
              <w:pStyle w:val="TAL"/>
            </w:pPr>
          </w:p>
        </w:tc>
      </w:tr>
      <w:tr w:rsidR="00296E35" w:rsidRPr="00407576" w14:paraId="5F3680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74F99A"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983BBF"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38EE1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1217A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2702E" w14:textId="77777777" w:rsidR="00296E35" w:rsidRPr="00407576" w:rsidRDefault="00296E35" w:rsidP="002E3FCC">
            <w:pPr>
              <w:pStyle w:val="TAL"/>
            </w:pPr>
          </w:p>
        </w:tc>
      </w:tr>
      <w:tr w:rsidR="00296E35" w:rsidRPr="00407576" w14:paraId="1FB4DDF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FF0915"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0C33AE" w14:textId="77777777" w:rsidR="00296E35" w:rsidRPr="00407576" w:rsidRDefault="00296E35" w:rsidP="002E3FCC">
            <w:pPr>
              <w:pStyle w:val="TAL"/>
            </w:pPr>
            <w:r w:rsidRPr="00407576">
              <w:t>MCData Protected Payload Message containing DATA PAYLOAD as described in Table 6.6.1.3.3-22</w:t>
            </w:r>
          </w:p>
        </w:tc>
        <w:tc>
          <w:tcPr>
            <w:tcW w:w="2127" w:type="dxa"/>
            <w:tcBorders>
              <w:top w:val="single" w:sz="4" w:space="0" w:color="auto"/>
              <w:left w:val="single" w:sz="4" w:space="0" w:color="auto"/>
              <w:bottom w:val="single" w:sz="4" w:space="0" w:color="auto"/>
              <w:right w:val="single" w:sz="4" w:space="0" w:color="auto"/>
            </w:tcBorders>
          </w:tcPr>
          <w:p w14:paraId="1E279E3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EE3FB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0FE443" w14:textId="77777777" w:rsidR="00296E35" w:rsidRPr="00407576" w:rsidRDefault="00296E35" w:rsidP="002E3FCC">
            <w:pPr>
              <w:pStyle w:val="TAL"/>
            </w:pPr>
          </w:p>
        </w:tc>
      </w:tr>
    </w:tbl>
    <w:p w14:paraId="78B34D46" w14:textId="77777777" w:rsidR="00296E35" w:rsidRPr="00407576" w:rsidRDefault="00296E35" w:rsidP="00296E35"/>
    <w:p w14:paraId="11A877C2" w14:textId="77777777" w:rsidR="00296E35" w:rsidRPr="00407576" w:rsidRDefault="00296E35" w:rsidP="00296E35">
      <w:pPr>
        <w:pStyle w:val="TH"/>
      </w:pPr>
      <w:r w:rsidRPr="00407576">
        <w:t>Table 6.6.1.3.3-21: SDS SIGNALLING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5B3402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70714BD" w14:textId="65B4048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5.5.3.8.1-1, condition DELIVERED</w:t>
            </w:r>
          </w:p>
        </w:tc>
      </w:tr>
    </w:tbl>
    <w:p w14:paraId="38B1A396" w14:textId="77777777" w:rsidR="00296E35" w:rsidRPr="00407576" w:rsidRDefault="00296E35" w:rsidP="00296E35"/>
    <w:p w14:paraId="11DD95E6" w14:textId="77777777" w:rsidR="00296E35" w:rsidRPr="00407576" w:rsidRDefault="00296E35" w:rsidP="00296E35">
      <w:pPr>
        <w:pStyle w:val="TH"/>
      </w:pPr>
      <w:r w:rsidRPr="00407576">
        <w:t>Table 6.6.1.3.3-22: Data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6D8063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CCC5B50" w14:textId="7D8F7BAD"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5.5.3.9.1-1</w:t>
            </w:r>
          </w:p>
        </w:tc>
      </w:tr>
    </w:tbl>
    <w:p w14:paraId="68728900" w14:textId="77777777" w:rsidR="00296E35" w:rsidRPr="00407576" w:rsidRDefault="00296E35" w:rsidP="00296E35"/>
    <w:p w14:paraId="0CFEA0DE" w14:textId="059E4A14" w:rsidR="00296E35" w:rsidRPr="00407576" w:rsidRDefault="00296E35" w:rsidP="00296E35">
      <w:pPr>
        <w:pStyle w:val="TH"/>
      </w:pPr>
      <w:r w:rsidRPr="00407576">
        <w:t>Table 6.6.1.3.3-23: MSRP SEND from the SS (step 10,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BDA29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6E0C4A" w14:textId="42B9D199"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5.5.12.1.2-1</w:t>
            </w:r>
          </w:p>
        </w:tc>
      </w:tr>
      <w:tr w:rsidR="00296E35" w:rsidRPr="00407576" w14:paraId="43BD4E2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7FC346"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733430"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A5F486"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A27F6A"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FECAF7" w14:textId="77777777" w:rsidR="00296E35" w:rsidRPr="00407576" w:rsidRDefault="00296E35" w:rsidP="002E3FCC">
            <w:pPr>
              <w:pStyle w:val="TAH"/>
              <w:rPr>
                <w:bCs/>
              </w:rPr>
            </w:pPr>
            <w:r w:rsidRPr="00407576">
              <w:rPr>
                <w:bCs/>
              </w:rPr>
              <w:t>Condition</w:t>
            </w:r>
          </w:p>
        </w:tc>
      </w:tr>
      <w:tr w:rsidR="00296E35" w:rsidRPr="00407576" w14:paraId="2C9D3B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6D1C7E"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EAE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00A0F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2CFFD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5FFDEC" w14:textId="77777777" w:rsidR="00296E35" w:rsidRPr="00407576" w:rsidRDefault="00296E35" w:rsidP="002E3FCC">
            <w:pPr>
              <w:pStyle w:val="TAL"/>
            </w:pPr>
          </w:p>
        </w:tc>
      </w:tr>
      <w:tr w:rsidR="00296E35" w:rsidRPr="00407576" w14:paraId="52449E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052A64"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C37F9D3"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5A77CF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66BFE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DD6A52" w14:textId="77777777" w:rsidR="00296E35" w:rsidRPr="00407576" w:rsidRDefault="00296E35" w:rsidP="002E3FCC">
            <w:pPr>
              <w:pStyle w:val="TAL"/>
            </w:pPr>
          </w:p>
        </w:tc>
      </w:tr>
      <w:tr w:rsidR="00296E35" w:rsidRPr="00407576" w14:paraId="30E235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7C0FB5"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7355E5" w14:textId="77777777" w:rsidR="00296E35" w:rsidRPr="00407576" w:rsidRDefault="00296E35" w:rsidP="002E3FCC">
            <w:pPr>
              <w:pStyle w:val="TAL"/>
              <w:rPr>
                <w:iCs/>
              </w:rPr>
            </w:pPr>
            <w:r w:rsidRPr="00407576">
              <w:rPr>
                <w:iCs/>
              </w:rPr>
              <w:t xml:space="preserve">MCData Protected Payload Message containing SDS NOTIFICATION as specified in table </w:t>
            </w:r>
            <w:r w:rsidRPr="00407576">
              <w:t>6.6.1.3.3-24</w:t>
            </w:r>
          </w:p>
        </w:tc>
        <w:tc>
          <w:tcPr>
            <w:tcW w:w="2127" w:type="dxa"/>
            <w:tcBorders>
              <w:top w:val="single" w:sz="4" w:space="0" w:color="auto"/>
              <w:left w:val="single" w:sz="4" w:space="0" w:color="auto"/>
              <w:bottom w:val="single" w:sz="4" w:space="0" w:color="auto"/>
              <w:right w:val="single" w:sz="4" w:space="0" w:color="auto"/>
            </w:tcBorders>
          </w:tcPr>
          <w:p w14:paraId="62B2DC1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1B35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A2D21" w14:textId="77777777" w:rsidR="00296E35" w:rsidRPr="00407576" w:rsidRDefault="00296E35" w:rsidP="002E3FCC">
            <w:pPr>
              <w:pStyle w:val="TAL"/>
            </w:pPr>
          </w:p>
        </w:tc>
      </w:tr>
    </w:tbl>
    <w:p w14:paraId="713E0426" w14:textId="77777777" w:rsidR="00296E35" w:rsidRPr="00407576" w:rsidRDefault="00296E35" w:rsidP="00296E35"/>
    <w:p w14:paraId="73320C74" w14:textId="77777777" w:rsidR="00296E35" w:rsidRPr="00407576" w:rsidRDefault="00296E35" w:rsidP="00296E35">
      <w:pPr>
        <w:pStyle w:val="TH"/>
      </w:pPr>
      <w:r w:rsidRPr="00407576">
        <w:t>Table 6.6.1.3.3-24: SDS NOTIFICATION (Table 6.6.1.3.3-23)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FFC918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214B8A6" w14:textId="47CD10EF"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5.5.3.8.4-1, condition DELIVERED</w:t>
            </w:r>
          </w:p>
        </w:tc>
      </w:tr>
    </w:tbl>
    <w:p w14:paraId="27686826" w14:textId="77777777" w:rsidR="00296E35" w:rsidRPr="00407576" w:rsidRDefault="00296E35" w:rsidP="00296E35"/>
    <w:p w14:paraId="6B704DCC" w14:textId="77777777" w:rsidR="00296E35" w:rsidRPr="00407576" w:rsidRDefault="00296E35" w:rsidP="00296E35">
      <w:pPr>
        <w:pStyle w:val="TH"/>
      </w:pPr>
      <w:r w:rsidRPr="00407576">
        <w:t>Table 6.6.1.3.3-25: SIP MESSAGE (step 18,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266DC6F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E657CB3" w14:textId="69C4DEB8" w:rsidR="00296E35" w:rsidRPr="00407576" w:rsidRDefault="00296E35" w:rsidP="002E3FCC">
            <w:pPr>
              <w:pStyle w:val="TAL"/>
            </w:pPr>
            <w:r w:rsidRPr="00407576">
              <w:t xml:space="preserve">Derivation Path: TS </w:t>
            </w:r>
            <w:r>
              <w:t>37.579</w:t>
            </w:r>
            <w:r w:rsidRPr="00407576">
              <w:t>-1 [2], Table 5.5.2.7.2-1</w:t>
            </w:r>
          </w:p>
        </w:tc>
      </w:tr>
      <w:tr w:rsidR="00296E35" w:rsidRPr="00407576" w14:paraId="6951A9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765601"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2CE5CA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01C42E0F"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E27B74F"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34B044F1" w14:textId="77777777" w:rsidR="00296E35" w:rsidRPr="00407576" w:rsidRDefault="00296E35" w:rsidP="002E3FCC">
            <w:pPr>
              <w:pStyle w:val="TAH"/>
            </w:pPr>
            <w:r w:rsidRPr="00407576">
              <w:t>Condition</w:t>
            </w:r>
          </w:p>
        </w:tc>
      </w:tr>
      <w:tr w:rsidR="00296E35" w:rsidRPr="00407576" w14:paraId="5D56CC8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F24F74"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tcPr>
          <w:p w14:paraId="76DF1677" w14:textId="77777777" w:rsidR="00296E35" w:rsidRPr="00407576" w:rsidRDefault="00296E35" w:rsidP="002E3FCC">
            <w:pPr>
              <w:pStyle w:val="TAL"/>
              <w:rPr>
                <w:rFonts w:cs="Arial"/>
                <w:bCs/>
              </w:rPr>
            </w:pPr>
          </w:p>
        </w:tc>
        <w:tc>
          <w:tcPr>
            <w:tcW w:w="2126" w:type="dxa"/>
            <w:tcBorders>
              <w:top w:val="single" w:sz="4" w:space="0" w:color="auto"/>
              <w:left w:val="single" w:sz="4" w:space="0" w:color="auto"/>
              <w:bottom w:val="single" w:sz="4" w:space="0" w:color="auto"/>
              <w:right w:val="single" w:sz="4" w:space="0" w:color="auto"/>
            </w:tcBorders>
          </w:tcPr>
          <w:p w14:paraId="676DC0D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8C3B2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C5CD03" w14:textId="77777777" w:rsidR="00296E35" w:rsidRPr="00407576" w:rsidRDefault="00296E35" w:rsidP="002E3FCC">
            <w:pPr>
              <w:pStyle w:val="TAL"/>
            </w:pPr>
          </w:p>
        </w:tc>
      </w:tr>
      <w:tr w:rsidR="00296E35" w:rsidRPr="00407576" w14:paraId="15E5CA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101C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DD111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0E69B17" w14:textId="77777777" w:rsidR="00296E35" w:rsidRPr="00407576" w:rsidRDefault="00296E35" w:rsidP="002E3FCC">
            <w:pPr>
              <w:pStyle w:val="TAL"/>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9D8B07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F6FA1B" w14:textId="77777777" w:rsidR="00296E35" w:rsidRPr="00407576" w:rsidRDefault="00296E35" w:rsidP="002E3FCC">
            <w:pPr>
              <w:pStyle w:val="TAL"/>
            </w:pPr>
          </w:p>
        </w:tc>
      </w:tr>
      <w:tr w:rsidR="00296E35" w:rsidRPr="00407576" w14:paraId="6BA77D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864D2A"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A4B0D5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4A93B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11FBF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FD2CAB" w14:textId="77777777" w:rsidR="00296E35" w:rsidRPr="00407576" w:rsidRDefault="00296E35" w:rsidP="002E3FCC">
            <w:pPr>
              <w:pStyle w:val="TAL"/>
            </w:pPr>
          </w:p>
        </w:tc>
      </w:tr>
      <w:tr w:rsidR="00296E35" w:rsidRPr="00407576" w14:paraId="31302B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84A31C"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272263D"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5031CD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A28B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C394CB" w14:textId="77777777" w:rsidR="00296E35" w:rsidRPr="00407576" w:rsidRDefault="00296E35" w:rsidP="002E3FCC">
            <w:pPr>
              <w:pStyle w:val="TAL"/>
            </w:pPr>
          </w:p>
        </w:tc>
      </w:tr>
      <w:tr w:rsidR="00296E35" w:rsidRPr="00407576" w14:paraId="1D457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FFD6C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DFA819" w14:textId="77777777" w:rsidR="00296E35" w:rsidRPr="00407576" w:rsidRDefault="00296E35" w:rsidP="002E3FCC">
            <w:pPr>
              <w:pStyle w:val="TAL"/>
            </w:pPr>
            <w:r w:rsidRPr="00407576">
              <w:rPr>
                <w:rFonts w:cs="Arial"/>
                <w:bCs/>
                <w:szCs w:val="18"/>
              </w:rPr>
              <w:t xml:space="preserve">MCData-MBMS-Usage-Info as </w:t>
            </w:r>
            <w:r w:rsidRPr="00407576">
              <w:t>described in Table 6.6.1.3.3-26</w:t>
            </w:r>
          </w:p>
        </w:tc>
        <w:tc>
          <w:tcPr>
            <w:tcW w:w="2126" w:type="dxa"/>
            <w:tcBorders>
              <w:top w:val="single" w:sz="4" w:space="0" w:color="auto"/>
              <w:left w:val="single" w:sz="4" w:space="0" w:color="auto"/>
              <w:bottom w:val="single" w:sz="4" w:space="0" w:color="auto"/>
              <w:right w:val="single" w:sz="4" w:space="0" w:color="auto"/>
            </w:tcBorders>
          </w:tcPr>
          <w:p w14:paraId="0340A1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0F2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1F5F5" w14:textId="77777777" w:rsidR="00296E35" w:rsidRPr="00407576" w:rsidRDefault="00296E35" w:rsidP="002E3FCC">
            <w:pPr>
              <w:pStyle w:val="TAL"/>
            </w:pPr>
          </w:p>
        </w:tc>
      </w:tr>
      <w:tr w:rsidR="00296E35" w:rsidRPr="00407576" w14:paraId="0983E4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0ACA68"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03C1BC"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2C2DDB" w14:textId="77777777" w:rsidR="00296E35" w:rsidRPr="00407576" w:rsidRDefault="00296E35" w:rsidP="002E3FCC">
            <w:pPr>
              <w:pStyle w:val="TAL"/>
              <w:rPr>
                <w:rFonts w:cs="Arial"/>
                <w:b/>
                <w:bCs/>
              </w:rPr>
            </w:pPr>
            <w:r w:rsidRPr="00407576">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5AE7D50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E077" w14:textId="77777777" w:rsidR="00296E35" w:rsidRPr="00407576" w:rsidRDefault="00296E35" w:rsidP="002E3FCC">
            <w:pPr>
              <w:pStyle w:val="TAL"/>
            </w:pPr>
          </w:p>
        </w:tc>
      </w:tr>
      <w:tr w:rsidR="00296E35" w:rsidRPr="00407576" w14:paraId="19CA48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D1017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4313EC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041C29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D1F49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A11C60" w14:textId="77777777" w:rsidR="00296E35" w:rsidRPr="00407576" w:rsidRDefault="00296E35" w:rsidP="002E3FCC">
            <w:pPr>
              <w:pStyle w:val="TAL"/>
            </w:pPr>
          </w:p>
        </w:tc>
      </w:tr>
      <w:tr w:rsidR="00296E35" w:rsidRPr="00407576" w14:paraId="628A1A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463E0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1C62ECB" w14:textId="77777777" w:rsidR="00296E35" w:rsidRPr="00407576" w:rsidRDefault="00296E35" w:rsidP="002E3FCC">
            <w:pPr>
              <w:pStyle w:val="TAL"/>
            </w:pPr>
            <w:r w:rsidRPr="00407576">
              <w:t>"application/mikey"</w:t>
            </w:r>
          </w:p>
        </w:tc>
        <w:tc>
          <w:tcPr>
            <w:tcW w:w="2126" w:type="dxa"/>
            <w:tcBorders>
              <w:top w:val="single" w:sz="4" w:space="0" w:color="auto"/>
              <w:left w:val="single" w:sz="4" w:space="0" w:color="auto"/>
              <w:bottom w:val="single" w:sz="4" w:space="0" w:color="auto"/>
              <w:right w:val="single" w:sz="4" w:space="0" w:color="auto"/>
            </w:tcBorders>
          </w:tcPr>
          <w:p w14:paraId="4AFDE79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AA0C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E4A02" w14:textId="77777777" w:rsidR="00296E35" w:rsidRPr="00407576" w:rsidRDefault="00296E35" w:rsidP="002E3FCC">
            <w:pPr>
              <w:pStyle w:val="TAL"/>
            </w:pPr>
          </w:p>
        </w:tc>
      </w:tr>
      <w:tr w:rsidR="00296E35" w:rsidRPr="00407576" w14:paraId="5EE353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239591"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B2DC5B3" w14:textId="04724EE6" w:rsidR="00296E35" w:rsidRPr="00407576" w:rsidRDefault="00296E35" w:rsidP="002E3FCC">
            <w:pPr>
              <w:pStyle w:val="TAL"/>
            </w:pPr>
            <w:r w:rsidRPr="00407576">
              <w:t xml:space="preserve">As described in TS </w:t>
            </w:r>
            <w:r>
              <w:t>37.579</w:t>
            </w:r>
            <w:r w:rsidRPr="00407576">
              <w:t>-1 [2], Table 5.5.9.1-5.</w:t>
            </w:r>
          </w:p>
        </w:tc>
        <w:tc>
          <w:tcPr>
            <w:tcW w:w="2126" w:type="dxa"/>
            <w:tcBorders>
              <w:top w:val="single" w:sz="4" w:space="0" w:color="auto"/>
              <w:left w:val="single" w:sz="4" w:space="0" w:color="auto"/>
              <w:bottom w:val="single" w:sz="4" w:space="0" w:color="auto"/>
              <w:right w:val="single" w:sz="4" w:space="0" w:color="auto"/>
            </w:tcBorders>
            <w:hideMark/>
          </w:tcPr>
          <w:p w14:paraId="06063EB2" w14:textId="77777777" w:rsidR="00296E35" w:rsidRPr="00407576" w:rsidRDefault="00296E35" w:rsidP="002E3FCC">
            <w:pPr>
              <w:pStyle w:val="TAL"/>
            </w:pPr>
            <w:r w:rsidRPr="00407576">
              <w:t>MIKEY message containing the MuSiK</w:t>
            </w:r>
          </w:p>
        </w:tc>
        <w:tc>
          <w:tcPr>
            <w:tcW w:w="1418" w:type="dxa"/>
            <w:tcBorders>
              <w:top w:val="single" w:sz="4" w:space="0" w:color="auto"/>
              <w:left w:val="single" w:sz="4" w:space="0" w:color="auto"/>
              <w:bottom w:val="single" w:sz="4" w:space="0" w:color="auto"/>
              <w:right w:val="single" w:sz="4" w:space="0" w:color="auto"/>
            </w:tcBorders>
          </w:tcPr>
          <w:p w14:paraId="389FDD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1092F9" w14:textId="77777777" w:rsidR="00296E35" w:rsidRPr="00407576" w:rsidRDefault="00296E35" w:rsidP="002E3FCC">
            <w:pPr>
              <w:pStyle w:val="TAL"/>
            </w:pPr>
          </w:p>
        </w:tc>
      </w:tr>
    </w:tbl>
    <w:p w14:paraId="51FA6400" w14:textId="77777777" w:rsidR="00296E35" w:rsidRPr="00407576" w:rsidRDefault="00296E35" w:rsidP="00296E35"/>
    <w:p w14:paraId="0DDB2381" w14:textId="77777777" w:rsidR="00296E35" w:rsidRPr="00407576" w:rsidRDefault="00296E35" w:rsidP="00296E35">
      <w:pPr>
        <w:pStyle w:val="TH"/>
      </w:pPr>
      <w:r w:rsidRPr="00407576">
        <w:t>Table 6.6.1.3.3-26: MCData-MBMS-Usage-Info in SIP MESSAGE (Table 6.6.1.3.3-25)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C3730C4"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AEDB4A0" w14:textId="77777777" w:rsidR="00296E35" w:rsidRPr="00407576" w:rsidRDefault="00296E35" w:rsidP="002E3FCC">
            <w:pPr>
              <w:pStyle w:val="TAL"/>
              <w:rPr>
                <w:bCs/>
              </w:rPr>
            </w:pPr>
            <w:r w:rsidRPr="00407576">
              <w:t>Derivation Path: TS 24.282 [31], Clause D.5</w:t>
            </w:r>
          </w:p>
        </w:tc>
      </w:tr>
      <w:tr w:rsidR="00296E35" w:rsidRPr="00407576" w14:paraId="7AC91F7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6C56DCD1"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2237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EF6F7C6"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38C509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8FC1BF3" w14:textId="77777777" w:rsidR="00296E35" w:rsidRPr="00407576" w:rsidRDefault="00296E35" w:rsidP="002E3FCC">
            <w:pPr>
              <w:pStyle w:val="TAH"/>
            </w:pPr>
            <w:r w:rsidRPr="00407576">
              <w:t>Condition</w:t>
            </w:r>
          </w:p>
        </w:tc>
      </w:tr>
      <w:tr w:rsidR="00296E35" w:rsidRPr="00407576" w14:paraId="3A94F70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0C9823C"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D95F57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F69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F35F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261F8A" w14:textId="77777777" w:rsidR="00296E35" w:rsidRPr="00407576" w:rsidRDefault="00296E35" w:rsidP="002E3FCC">
            <w:pPr>
              <w:pStyle w:val="TAL"/>
            </w:pPr>
          </w:p>
        </w:tc>
      </w:tr>
      <w:tr w:rsidR="00296E35" w:rsidRPr="00407576" w14:paraId="2B4A68B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D5B828"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06D6F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2715BB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D8EF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7811AA" w14:textId="77777777" w:rsidR="00296E35" w:rsidRPr="00407576" w:rsidRDefault="00296E35" w:rsidP="002E3FCC">
            <w:pPr>
              <w:pStyle w:val="TAL"/>
            </w:pPr>
          </w:p>
        </w:tc>
      </w:tr>
      <w:tr w:rsidR="00296E35" w:rsidRPr="00407576" w14:paraId="4B3775E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09F4882"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9AD86E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11C55E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187BE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55FF7F" w14:textId="77777777" w:rsidR="00296E35" w:rsidRPr="00407576" w:rsidRDefault="00296E35" w:rsidP="002E3FCC">
            <w:pPr>
              <w:pStyle w:val="TAL"/>
            </w:pPr>
          </w:p>
        </w:tc>
      </w:tr>
      <w:tr w:rsidR="00296E35" w:rsidRPr="00407576" w14:paraId="4AE1459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B3767D"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D56323"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9492BB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1F5BA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0B2041" w14:textId="77777777" w:rsidR="00296E35" w:rsidRPr="00407576" w:rsidRDefault="00296E35" w:rsidP="002E3FCC">
            <w:pPr>
              <w:pStyle w:val="TAL"/>
            </w:pPr>
          </w:p>
        </w:tc>
      </w:tr>
      <w:tr w:rsidR="00296E35" w:rsidRPr="00407576" w14:paraId="04BBF9A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38765F"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21E849"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3D92730"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CC1413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EFC096" w14:textId="77777777" w:rsidR="00296E35" w:rsidRPr="00407576" w:rsidRDefault="00296E35" w:rsidP="002E3FCC">
            <w:pPr>
              <w:pStyle w:val="TAL"/>
            </w:pPr>
          </w:p>
        </w:tc>
      </w:tr>
      <w:tr w:rsidR="00296E35" w:rsidRPr="00407576" w14:paraId="1603DD9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A658097" w14:textId="77777777" w:rsidR="00296E35" w:rsidRPr="00407576" w:rsidRDefault="00296E35" w:rsidP="002E3FCC">
            <w:pPr>
              <w:pStyle w:val="TAL"/>
            </w:pPr>
            <w:r w:rsidRPr="00407576">
              <w:t xml:space="preserve">  anyExt</w:t>
            </w:r>
          </w:p>
        </w:tc>
        <w:tc>
          <w:tcPr>
            <w:tcW w:w="2127" w:type="dxa"/>
            <w:tcBorders>
              <w:top w:val="single" w:sz="4" w:space="0" w:color="auto"/>
              <w:left w:val="single" w:sz="4" w:space="0" w:color="auto"/>
              <w:bottom w:val="single" w:sz="4" w:space="0" w:color="auto"/>
              <w:right w:val="single" w:sz="4" w:space="0" w:color="auto"/>
            </w:tcBorders>
            <w:vAlign w:val="center"/>
          </w:tcPr>
          <w:p w14:paraId="6303038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AB811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F839BB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FA2902" w14:textId="77777777" w:rsidR="00296E35" w:rsidRPr="00407576" w:rsidRDefault="00296E35" w:rsidP="002E3FCC">
            <w:pPr>
              <w:pStyle w:val="TAL"/>
            </w:pPr>
          </w:p>
        </w:tc>
      </w:tr>
      <w:tr w:rsidR="00296E35" w:rsidRPr="00407576" w14:paraId="762E1A9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D579AC1" w14:textId="77777777" w:rsidR="00296E35" w:rsidRPr="00407576" w:rsidRDefault="00296E35" w:rsidP="002E3FCC">
            <w:pPr>
              <w:pStyle w:val="TAL"/>
            </w:pPr>
            <w:r w:rsidRPr="00407576">
              <w:t xml:space="preserve">    mbms-defaultMuSiK-download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4D8B5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C560EF"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7248A8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E2ADB0" w14:textId="77777777" w:rsidR="00296E35" w:rsidRPr="00407576" w:rsidRDefault="00296E35" w:rsidP="002E3FCC">
            <w:pPr>
              <w:pStyle w:val="TAL"/>
            </w:pPr>
          </w:p>
        </w:tc>
      </w:tr>
      <w:tr w:rsidR="00296E35" w:rsidRPr="00407576" w14:paraId="08A74C7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1BE2083" w14:textId="77777777" w:rsidR="00296E35" w:rsidRPr="00407576" w:rsidRDefault="00296E35" w:rsidP="002E3FCC">
            <w:pPr>
              <w:pStyle w:val="TAL"/>
            </w:pPr>
            <w:r w:rsidRPr="00407576">
              <w:t xml:space="preserve">      group</w:t>
            </w:r>
          </w:p>
        </w:tc>
        <w:tc>
          <w:tcPr>
            <w:tcW w:w="2127" w:type="dxa"/>
            <w:tcBorders>
              <w:top w:val="single" w:sz="4" w:space="0" w:color="auto"/>
              <w:left w:val="single" w:sz="4" w:space="0" w:color="auto"/>
              <w:bottom w:val="single" w:sz="4" w:space="0" w:color="auto"/>
              <w:right w:val="single" w:sz="4" w:space="0" w:color="auto"/>
            </w:tcBorders>
            <w:vAlign w:val="center"/>
          </w:tcPr>
          <w:p w14:paraId="55F23AE6" w14:textId="77777777" w:rsidR="00296E35" w:rsidRPr="00407576" w:rsidRDefault="00296E35" w:rsidP="002E3FCC">
            <w:pPr>
              <w:pStyle w:val="TAL"/>
              <w:rPr>
                <w:rFonts w:eastAsia="MS Mincho"/>
              </w:rPr>
            </w:pPr>
            <w:r w:rsidRPr="00407576">
              <w:rPr>
                <w:rFonts w:eastAsia="MS Mincho"/>
              </w:rPr>
              <w:t>px_MCPTT_Group_A_ID</w:t>
            </w:r>
          </w:p>
        </w:tc>
        <w:tc>
          <w:tcPr>
            <w:tcW w:w="2127" w:type="dxa"/>
            <w:tcBorders>
              <w:top w:val="single" w:sz="4" w:space="0" w:color="auto"/>
              <w:left w:val="single" w:sz="4" w:space="0" w:color="auto"/>
              <w:bottom w:val="single" w:sz="4" w:space="0" w:color="auto"/>
              <w:right w:val="single" w:sz="4" w:space="0" w:color="auto"/>
            </w:tcBorders>
          </w:tcPr>
          <w:p w14:paraId="48CA6651"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7C4065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3349E9" w14:textId="77777777" w:rsidR="00296E35" w:rsidRPr="00407576" w:rsidRDefault="00296E35" w:rsidP="002E3FCC">
            <w:pPr>
              <w:pStyle w:val="TAL"/>
            </w:pPr>
          </w:p>
        </w:tc>
      </w:tr>
      <w:tr w:rsidR="00296E35" w:rsidRPr="00407576" w14:paraId="2887FB8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152DE68C" w14:textId="77777777" w:rsidR="00296E35" w:rsidRPr="00407576" w:rsidRDefault="00296E35" w:rsidP="002E3FCC">
            <w:pPr>
              <w:pStyle w:val="TAL"/>
            </w:pPr>
            <w:r w:rsidRPr="00407576">
              <w:t xml:space="preserve">    mbms-explicitMuSiK-download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CF256DD" w14:textId="77777777" w:rsidR="00296E35" w:rsidRPr="00407576" w:rsidRDefault="00296E35" w:rsidP="002E3FCC">
            <w:pPr>
              <w:pStyle w:val="TAL"/>
            </w:pPr>
            <w:r w:rsidRPr="00407576">
              <w:rPr>
                <w:rFonts w:eastAsia="MS Mincho"/>
              </w:rPr>
              <w:t>not present</w:t>
            </w:r>
          </w:p>
        </w:tc>
        <w:tc>
          <w:tcPr>
            <w:tcW w:w="2127" w:type="dxa"/>
            <w:tcBorders>
              <w:top w:val="single" w:sz="4" w:space="0" w:color="auto"/>
              <w:left w:val="single" w:sz="4" w:space="0" w:color="auto"/>
              <w:bottom w:val="single" w:sz="4" w:space="0" w:color="auto"/>
              <w:right w:val="single" w:sz="4" w:space="0" w:color="auto"/>
            </w:tcBorders>
          </w:tcPr>
          <w:p w14:paraId="17FB1323"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619D7B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74810E" w14:textId="77777777" w:rsidR="00296E35" w:rsidRPr="00407576" w:rsidRDefault="00296E35" w:rsidP="002E3FCC">
            <w:pPr>
              <w:pStyle w:val="TAL"/>
            </w:pPr>
          </w:p>
        </w:tc>
      </w:tr>
    </w:tbl>
    <w:p w14:paraId="03C97D95" w14:textId="77777777" w:rsidR="00296E35" w:rsidRPr="00407576" w:rsidRDefault="00296E35" w:rsidP="00296E35"/>
    <w:p w14:paraId="63E36331" w14:textId="77777777" w:rsidR="00296E35" w:rsidRPr="00407576" w:rsidRDefault="00296E35" w:rsidP="00296E35">
      <w:pPr>
        <w:pStyle w:val="TH"/>
      </w:pPr>
      <w:r w:rsidRPr="00407576">
        <w:t>Table 6.6.1.3.3-27: SIP MESSAGE (steps 21, 25,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CF35B2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5613322" w14:textId="0C52BF54"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774C19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EFC7255"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BB033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2276404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D8B9BD0"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5FE535C1" w14:textId="77777777" w:rsidR="00296E35" w:rsidRPr="00407576" w:rsidRDefault="00296E35" w:rsidP="002E3FCC">
            <w:pPr>
              <w:pStyle w:val="TAH"/>
            </w:pPr>
            <w:r w:rsidRPr="00407576">
              <w:t>Condition</w:t>
            </w:r>
          </w:p>
        </w:tc>
      </w:tr>
      <w:tr w:rsidR="00296E35" w:rsidRPr="00407576" w14:paraId="1FCD7C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8DAF77"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9136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EB91D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7D7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2DB6E0" w14:textId="77777777" w:rsidR="00296E35" w:rsidRPr="00407576" w:rsidRDefault="00296E35" w:rsidP="002E3FCC">
            <w:pPr>
              <w:pStyle w:val="TAL"/>
            </w:pPr>
          </w:p>
        </w:tc>
      </w:tr>
      <w:tr w:rsidR="00296E35" w:rsidRPr="00407576" w14:paraId="234244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300A83"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30FFC89"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0757EF6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88483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4835BC" w14:textId="77777777" w:rsidR="00296E35" w:rsidRPr="00407576" w:rsidRDefault="00296E35" w:rsidP="002E3FCC">
            <w:pPr>
              <w:pStyle w:val="TAL"/>
            </w:pPr>
          </w:p>
        </w:tc>
      </w:tr>
      <w:tr w:rsidR="00296E35" w:rsidRPr="00407576" w14:paraId="7C7125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4B3FE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21DFC42F"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20760030"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69F205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C45EAF" w14:textId="77777777" w:rsidR="00296E35" w:rsidRPr="00407576" w:rsidRDefault="00296E35" w:rsidP="002E3FCC">
            <w:pPr>
              <w:pStyle w:val="TAL"/>
            </w:pPr>
          </w:p>
        </w:tc>
      </w:tr>
      <w:tr w:rsidR="00296E35" w:rsidRPr="00407576" w14:paraId="4F6CB1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AF2BF9"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A369E9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C6EC400"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061EFD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BF683" w14:textId="77777777" w:rsidR="00296E35" w:rsidRPr="00407576" w:rsidRDefault="00296E35" w:rsidP="002E3FCC">
            <w:pPr>
              <w:pStyle w:val="TAL"/>
            </w:pPr>
          </w:p>
        </w:tc>
      </w:tr>
      <w:tr w:rsidR="00296E35" w:rsidRPr="00407576" w14:paraId="3EFAD1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DF27B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70298A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9A61E7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EBD47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277CE" w14:textId="77777777" w:rsidR="00296E35" w:rsidRPr="00407576" w:rsidRDefault="00296E35" w:rsidP="002E3FCC">
            <w:pPr>
              <w:pStyle w:val="TAL"/>
            </w:pPr>
          </w:p>
        </w:tc>
      </w:tr>
      <w:tr w:rsidR="00296E35" w:rsidRPr="00407576" w14:paraId="703C1D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44407E"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06AFA90"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331B498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039A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16AD5" w14:textId="77777777" w:rsidR="00296E35" w:rsidRPr="00407576" w:rsidRDefault="00296E35" w:rsidP="002E3FCC">
            <w:pPr>
              <w:pStyle w:val="TAL"/>
            </w:pPr>
          </w:p>
        </w:tc>
      </w:tr>
      <w:tr w:rsidR="00296E35" w:rsidRPr="00407576" w14:paraId="60C3A7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4C88A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23A86B" w14:textId="77777777" w:rsidR="00296E35" w:rsidRPr="00407576" w:rsidRDefault="00296E35" w:rsidP="002E3FCC">
            <w:pPr>
              <w:pStyle w:val="TAL"/>
            </w:pPr>
            <w:r w:rsidRPr="00407576">
              <w:rPr>
                <w:rFonts w:cs="Arial"/>
                <w:bCs/>
                <w:szCs w:val="18"/>
              </w:rPr>
              <w:t xml:space="preserve">MCData-MBMS-Usage-Info as </w:t>
            </w:r>
            <w:r w:rsidRPr="00407576">
              <w:t>described in Table 6.6.1.3.3-28</w:t>
            </w:r>
          </w:p>
        </w:tc>
        <w:tc>
          <w:tcPr>
            <w:tcW w:w="2126" w:type="dxa"/>
            <w:tcBorders>
              <w:top w:val="single" w:sz="4" w:space="0" w:color="auto"/>
              <w:left w:val="single" w:sz="4" w:space="0" w:color="auto"/>
              <w:bottom w:val="single" w:sz="4" w:space="0" w:color="auto"/>
              <w:right w:val="single" w:sz="4" w:space="0" w:color="auto"/>
            </w:tcBorders>
          </w:tcPr>
          <w:p w14:paraId="4F00CF5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FE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3A39AD" w14:textId="77777777" w:rsidR="00296E35" w:rsidRPr="00407576" w:rsidRDefault="00296E35" w:rsidP="002E3FCC">
            <w:pPr>
              <w:pStyle w:val="TAL"/>
            </w:pPr>
          </w:p>
        </w:tc>
      </w:tr>
      <w:tr w:rsidR="00296E35" w:rsidRPr="00407576" w14:paraId="1942B8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F015AD"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7C628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BDC4589"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645B9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1B240C" w14:textId="77777777" w:rsidR="00296E35" w:rsidRPr="00407576" w:rsidRDefault="00296E35" w:rsidP="002E3FCC">
            <w:pPr>
              <w:pStyle w:val="TAL"/>
            </w:pPr>
          </w:p>
        </w:tc>
      </w:tr>
      <w:tr w:rsidR="00296E35" w:rsidRPr="00407576" w14:paraId="0EBEE49B"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FBD2A66"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7105DC8"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9EA63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EA8A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F58CF" w14:textId="77777777" w:rsidR="00296E35" w:rsidRPr="00407576" w:rsidRDefault="00296E35" w:rsidP="002E3FCC">
            <w:pPr>
              <w:pStyle w:val="TAL"/>
            </w:pPr>
          </w:p>
        </w:tc>
      </w:tr>
      <w:tr w:rsidR="00296E35" w:rsidRPr="00407576" w14:paraId="610C044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54B4E5"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8ACA3EF"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4219F3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9F29A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0DAF55" w14:textId="77777777" w:rsidR="00296E35" w:rsidRPr="00407576" w:rsidRDefault="00296E35" w:rsidP="002E3FCC">
            <w:pPr>
              <w:pStyle w:val="TAL"/>
            </w:pPr>
          </w:p>
        </w:tc>
      </w:tr>
      <w:tr w:rsidR="00296E35" w:rsidRPr="00407576" w14:paraId="6FF94DF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0C0A2E"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59EF5502"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4D9D26C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E6C1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970721" w14:textId="77777777" w:rsidR="00296E35" w:rsidRPr="00407576" w:rsidRDefault="00296E35" w:rsidP="002E3FCC">
            <w:pPr>
              <w:pStyle w:val="TAL"/>
            </w:pPr>
          </w:p>
        </w:tc>
      </w:tr>
    </w:tbl>
    <w:p w14:paraId="4A31A3F3" w14:textId="77777777" w:rsidR="00296E35" w:rsidRPr="00407576" w:rsidRDefault="00296E35" w:rsidP="00296E35"/>
    <w:p w14:paraId="6D6B6E3A" w14:textId="77777777" w:rsidR="00296E35" w:rsidRPr="00407576" w:rsidRDefault="00296E35" w:rsidP="00296E35">
      <w:pPr>
        <w:pStyle w:val="TH"/>
      </w:pPr>
      <w:r w:rsidRPr="00407576">
        <w:t>Table 6.6.1.3.3-28: MCData-MBMS-Usage-Info in SIP MESSAGE (Table 6.6.1.3.3-27)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3303862"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D7095D0" w14:textId="77777777" w:rsidR="00296E35" w:rsidRPr="00407576" w:rsidRDefault="00296E35" w:rsidP="002E3FCC">
            <w:pPr>
              <w:pStyle w:val="TAL"/>
              <w:rPr>
                <w:bCs/>
              </w:rPr>
            </w:pPr>
            <w:r w:rsidRPr="00407576">
              <w:t>Derivation Path: TS 24.282 [31], Clause D.5</w:t>
            </w:r>
          </w:p>
        </w:tc>
      </w:tr>
      <w:tr w:rsidR="00296E35" w:rsidRPr="00407576" w14:paraId="02F34C1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BEFF00E"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D904A7"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4694640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5CDD62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49C8051" w14:textId="77777777" w:rsidR="00296E35" w:rsidRPr="00407576" w:rsidRDefault="00296E35" w:rsidP="002E3FCC">
            <w:pPr>
              <w:pStyle w:val="TAH"/>
            </w:pPr>
            <w:r w:rsidRPr="00407576">
              <w:t>Condition</w:t>
            </w:r>
          </w:p>
        </w:tc>
      </w:tr>
      <w:tr w:rsidR="00296E35" w:rsidRPr="00407576" w14:paraId="1F0D4CD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ABBC036"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FC9C2F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4A5FE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4E857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266C5" w14:textId="77777777" w:rsidR="00296E35" w:rsidRPr="00407576" w:rsidRDefault="00296E35" w:rsidP="002E3FCC">
            <w:pPr>
              <w:pStyle w:val="TAL"/>
            </w:pPr>
          </w:p>
        </w:tc>
      </w:tr>
      <w:tr w:rsidR="00296E35" w:rsidRPr="00407576" w14:paraId="2FCCB4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C4898B5"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68174D1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0F556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01831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0EEDFC" w14:textId="77777777" w:rsidR="00296E35" w:rsidRPr="00407576" w:rsidRDefault="00296E35" w:rsidP="002E3FCC">
            <w:pPr>
              <w:pStyle w:val="TAL"/>
            </w:pPr>
          </w:p>
        </w:tc>
      </w:tr>
      <w:tr w:rsidR="00296E35" w:rsidRPr="00407576" w14:paraId="5F16836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B2A6963"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0519D8C7" w14:textId="77777777" w:rsidR="00296E35" w:rsidRPr="00407576" w:rsidRDefault="00296E35" w:rsidP="002E3FCC">
            <w:pPr>
              <w:pStyle w:val="TAL"/>
            </w:pPr>
            <w:r w:rsidRPr="00407576">
              <w:t>“not listening”</w:t>
            </w:r>
          </w:p>
        </w:tc>
        <w:tc>
          <w:tcPr>
            <w:tcW w:w="2127" w:type="dxa"/>
            <w:tcBorders>
              <w:top w:val="single" w:sz="4" w:space="0" w:color="auto"/>
              <w:left w:val="single" w:sz="4" w:space="0" w:color="auto"/>
              <w:bottom w:val="single" w:sz="4" w:space="0" w:color="auto"/>
              <w:right w:val="single" w:sz="4" w:space="0" w:color="auto"/>
            </w:tcBorders>
          </w:tcPr>
          <w:p w14:paraId="4B9E0DA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EA4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85EE5E" w14:textId="77777777" w:rsidR="00296E35" w:rsidRPr="00407576" w:rsidRDefault="00296E35" w:rsidP="002E3FCC">
            <w:pPr>
              <w:pStyle w:val="TAL"/>
            </w:pPr>
          </w:p>
        </w:tc>
      </w:tr>
      <w:tr w:rsidR="00296E35" w:rsidRPr="00407576" w14:paraId="39C52B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DBD19C1"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A91F88C" w14:textId="77777777" w:rsidR="00296E35" w:rsidRPr="00407576" w:rsidRDefault="00296E35" w:rsidP="002E3FCC">
            <w:pPr>
              <w:pStyle w:val="TAL"/>
            </w:pPr>
            <w:r w:rsidRPr="00407576">
              <w:t>px_sesson_A_ID</w:t>
            </w:r>
          </w:p>
        </w:tc>
        <w:tc>
          <w:tcPr>
            <w:tcW w:w="2127" w:type="dxa"/>
            <w:tcBorders>
              <w:top w:val="single" w:sz="4" w:space="0" w:color="auto"/>
              <w:left w:val="single" w:sz="4" w:space="0" w:color="auto"/>
              <w:bottom w:val="single" w:sz="4" w:space="0" w:color="auto"/>
              <w:right w:val="single" w:sz="4" w:space="0" w:color="auto"/>
            </w:tcBorders>
          </w:tcPr>
          <w:p w14:paraId="2CF9016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B6BD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DB63D" w14:textId="77777777" w:rsidR="00296E35" w:rsidRPr="00407576" w:rsidRDefault="00296E35" w:rsidP="002E3FCC">
            <w:pPr>
              <w:pStyle w:val="TAL"/>
            </w:pPr>
          </w:p>
        </w:tc>
      </w:tr>
      <w:tr w:rsidR="00296E35" w:rsidRPr="00407576" w14:paraId="261DA34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C11C3AD"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308CACE6"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FD1C05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D43D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B16932" w14:textId="77777777" w:rsidR="00296E35" w:rsidRPr="00407576" w:rsidRDefault="00296E35" w:rsidP="002E3FCC">
            <w:pPr>
              <w:pStyle w:val="TAL"/>
            </w:pPr>
          </w:p>
        </w:tc>
      </w:tr>
      <w:tr w:rsidR="00296E35" w:rsidRPr="00407576" w14:paraId="45488BF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A0E3F19"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978D8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1D60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9498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8786BC" w14:textId="77777777" w:rsidR="00296E35" w:rsidRPr="00407576" w:rsidRDefault="00296E35" w:rsidP="002E3FCC">
            <w:pPr>
              <w:pStyle w:val="TAL"/>
            </w:pPr>
          </w:p>
        </w:tc>
      </w:tr>
      <w:tr w:rsidR="00296E35" w:rsidRPr="00407576" w14:paraId="4905BD0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B2EB9B5"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A971DF6"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32652B9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46867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A2578F" w14:textId="77777777" w:rsidR="00296E35" w:rsidRPr="00407576" w:rsidRDefault="00296E35" w:rsidP="002E3FCC">
            <w:pPr>
              <w:pStyle w:val="TAL"/>
            </w:pPr>
          </w:p>
        </w:tc>
      </w:tr>
      <w:tr w:rsidR="00296E35" w:rsidRPr="00407576" w14:paraId="130E505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C31723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FF8469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2B89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C998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99F30F" w14:textId="77777777" w:rsidR="00296E35" w:rsidRPr="00407576" w:rsidRDefault="00296E35" w:rsidP="002E3FCC">
            <w:pPr>
              <w:pStyle w:val="TAL"/>
            </w:pPr>
          </w:p>
        </w:tc>
      </w:tr>
      <w:tr w:rsidR="00296E35" w:rsidRPr="00407576" w14:paraId="3AEB187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272C841A"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1D4AE43"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072E31D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23B7F9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9AA651" w14:textId="77777777" w:rsidR="00296E35" w:rsidRPr="00407576" w:rsidRDefault="00296E35" w:rsidP="002E3FCC">
            <w:pPr>
              <w:pStyle w:val="TAL"/>
            </w:pPr>
          </w:p>
        </w:tc>
      </w:tr>
      <w:tr w:rsidR="00296E35" w:rsidRPr="00407576" w14:paraId="6B53B92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816590E"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3C63676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C826A7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23AB90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D96064" w14:textId="77777777" w:rsidR="00296E35" w:rsidRPr="00407576" w:rsidRDefault="00296E35" w:rsidP="002E3FCC">
            <w:pPr>
              <w:pStyle w:val="TAL"/>
            </w:pPr>
          </w:p>
        </w:tc>
      </w:tr>
      <w:tr w:rsidR="00296E35" w:rsidRPr="00407576" w14:paraId="5BD98E5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5F35C20"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21DF69"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284AA4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685CF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70437B" w14:textId="77777777" w:rsidR="00296E35" w:rsidRPr="00407576" w:rsidRDefault="00296E35" w:rsidP="002E3FCC">
            <w:pPr>
              <w:pStyle w:val="TAL"/>
            </w:pPr>
          </w:p>
        </w:tc>
      </w:tr>
      <w:tr w:rsidR="00296E35" w:rsidRPr="00407576" w14:paraId="04C458B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43766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1C760220"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63C4AC8"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20DCD9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532A2" w14:textId="77777777" w:rsidR="00296E35" w:rsidRPr="00407576" w:rsidRDefault="00296E35" w:rsidP="002E3FCC">
            <w:pPr>
              <w:pStyle w:val="TAL"/>
            </w:pPr>
          </w:p>
        </w:tc>
      </w:tr>
    </w:tbl>
    <w:p w14:paraId="7B8BD8CA" w14:textId="77777777" w:rsidR="00296E35" w:rsidRPr="00407576" w:rsidRDefault="00296E35" w:rsidP="00296E35"/>
    <w:p w14:paraId="3F08B0B3" w14:textId="77777777" w:rsidR="00296E35" w:rsidRPr="00407576" w:rsidRDefault="00296E35" w:rsidP="00296E35">
      <w:pPr>
        <w:pStyle w:val="TH"/>
      </w:pPr>
      <w:r w:rsidRPr="00407576">
        <w:t>Table 6.6.1.3.3-29: SIP MESSAGE (step 23,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146E05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B6F8B7C" w14:textId="7772F21E"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7251973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718A68B"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BA0CE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8D8454"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0B1A943D"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15B5963E" w14:textId="77777777" w:rsidR="00296E35" w:rsidRPr="00407576" w:rsidRDefault="00296E35" w:rsidP="002E3FCC">
            <w:pPr>
              <w:pStyle w:val="TAH"/>
            </w:pPr>
            <w:r w:rsidRPr="00407576">
              <w:t>Condition</w:t>
            </w:r>
          </w:p>
        </w:tc>
      </w:tr>
      <w:tr w:rsidR="00296E35" w:rsidRPr="00407576" w14:paraId="039573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224EBA"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22330F43"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BDD411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16578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28F03E" w14:textId="77777777" w:rsidR="00296E35" w:rsidRPr="00407576" w:rsidRDefault="00296E35" w:rsidP="002E3FCC">
            <w:pPr>
              <w:pStyle w:val="TAL"/>
            </w:pPr>
          </w:p>
        </w:tc>
      </w:tr>
      <w:tr w:rsidR="00296E35" w:rsidRPr="00407576" w14:paraId="0A8CD8C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83CF7A"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6BB3910"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4788E810"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6A3B92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5F715E" w14:textId="77777777" w:rsidR="00296E35" w:rsidRPr="00407576" w:rsidRDefault="00296E35" w:rsidP="002E3FCC">
            <w:pPr>
              <w:pStyle w:val="TAL"/>
            </w:pPr>
          </w:p>
        </w:tc>
      </w:tr>
      <w:tr w:rsidR="00296E35" w:rsidRPr="00407576" w14:paraId="146F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65E60C"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58372F54"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81F829B"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BE24D0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B1BB6B" w14:textId="77777777" w:rsidR="00296E35" w:rsidRPr="00407576" w:rsidRDefault="00296E35" w:rsidP="002E3FCC">
            <w:pPr>
              <w:pStyle w:val="TAL"/>
            </w:pPr>
          </w:p>
        </w:tc>
      </w:tr>
      <w:tr w:rsidR="00296E35" w:rsidRPr="00407576" w14:paraId="711283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FBF4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DAC7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5184A96"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FF247A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B32EAE" w14:textId="77777777" w:rsidR="00296E35" w:rsidRPr="00407576" w:rsidRDefault="00296E35" w:rsidP="002E3FCC">
            <w:pPr>
              <w:pStyle w:val="TAL"/>
            </w:pPr>
          </w:p>
        </w:tc>
      </w:tr>
      <w:tr w:rsidR="00296E35" w:rsidRPr="00407576" w14:paraId="17842A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461219"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1313369"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8DED0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CB13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CAA0B6" w14:textId="77777777" w:rsidR="00296E35" w:rsidRPr="00407576" w:rsidRDefault="00296E35" w:rsidP="002E3FCC">
            <w:pPr>
              <w:pStyle w:val="TAL"/>
            </w:pPr>
          </w:p>
        </w:tc>
      </w:tr>
      <w:tr w:rsidR="00296E35" w:rsidRPr="00407576" w14:paraId="520CEB7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8F04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8D6962F"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2B4C3A0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5A03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3D204C" w14:textId="77777777" w:rsidR="00296E35" w:rsidRPr="00407576" w:rsidRDefault="00296E35" w:rsidP="002E3FCC">
            <w:pPr>
              <w:pStyle w:val="TAL"/>
            </w:pPr>
          </w:p>
        </w:tc>
      </w:tr>
      <w:tr w:rsidR="00296E35" w:rsidRPr="00407576" w14:paraId="3BE975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4B1DE44"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6A8ACB9" w14:textId="77777777" w:rsidR="00296E35" w:rsidRPr="00407576" w:rsidRDefault="00296E35" w:rsidP="002E3FCC">
            <w:pPr>
              <w:pStyle w:val="TAL"/>
            </w:pPr>
            <w:r w:rsidRPr="00407576">
              <w:rPr>
                <w:rFonts w:cs="Arial"/>
                <w:bCs/>
                <w:szCs w:val="18"/>
              </w:rPr>
              <w:t xml:space="preserve">MCData-MBMS-Usage-Info as </w:t>
            </w:r>
            <w:r w:rsidRPr="00407576">
              <w:t>described in Table 6.6.1.3.3-30</w:t>
            </w:r>
          </w:p>
        </w:tc>
        <w:tc>
          <w:tcPr>
            <w:tcW w:w="2126" w:type="dxa"/>
            <w:tcBorders>
              <w:top w:val="single" w:sz="4" w:space="0" w:color="auto"/>
              <w:left w:val="single" w:sz="4" w:space="0" w:color="auto"/>
              <w:bottom w:val="single" w:sz="4" w:space="0" w:color="auto"/>
              <w:right w:val="single" w:sz="4" w:space="0" w:color="auto"/>
            </w:tcBorders>
          </w:tcPr>
          <w:p w14:paraId="4FF6FCC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4BB09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C24BF9" w14:textId="77777777" w:rsidR="00296E35" w:rsidRPr="00407576" w:rsidRDefault="00296E35" w:rsidP="002E3FCC">
            <w:pPr>
              <w:pStyle w:val="TAL"/>
            </w:pPr>
          </w:p>
        </w:tc>
      </w:tr>
      <w:tr w:rsidR="00296E35" w:rsidRPr="00407576" w14:paraId="57B4E98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6482577"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D1EDF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8A21ABB"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DE84C2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BE544E" w14:textId="77777777" w:rsidR="00296E35" w:rsidRPr="00407576" w:rsidRDefault="00296E35" w:rsidP="002E3FCC">
            <w:pPr>
              <w:pStyle w:val="TAL"/>
            </w:pPr>
          </w:p>
        </w:tc>
      </w:tr>
      <w:tr w:rsidR="00296E35" w:rsidRPr="00407576" w14:paraId="76C9AE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270054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E86A2A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7E1B775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BD9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A35391" w14:textId="77777777" w:rsidR="00296E35" w:rsidRPr="00407576" w:rsidRDefault="00296E35" w:rsidP="002E3FCC">
            <w:pPr>
              <w:pStyle w:val="TAL"/>
            </w:pPr>
          </w:p>
        </w:tc>
      </w:tr>
      <w:tr w:rsidR="00296E35" w:rsidRPr="00407576" w14:paraId="11192CEE"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2489E5A"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6EFBE09"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565A22D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F7FF4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083654" w14:textId="77777777" w:rsidR="00296E35" w:rsidRPr="00407576" w:rsidRDefault="00296E35" w:rsidP="002E3FCC">
            <w:pPr>
              <w:pStyle w:val="TAL"/>
            </w:pPr>
          </w:p>
        </w:tc>
      </w:tr>
      <w:tr w:rsidR="00296E35" w:rsidRPr="00407576" w14:paraId="0BF54AF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DDD560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F3AA495"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07C8D80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332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916C51" w14:textId="77777777" w:rsidR="00296E35" w:rsidRPr="00407576" w:rsidRDefault="00296E35" w:rsidP="002E3FCC">
            <w:pPr>
              <w:pStyle w:val="TAL"/>
            </w:pPr>
          </w:p>
        </w:tc>
      </w:tr>
    </w:tbl>
    <w:p w14:paraId="5C4918DA" w14:textId="77777777" w:rsidR="00296E35" w:rsidRPr="00407576" w:rsidRDefault="00296E35" w:rsidP="00296E35"/>
    <w:p w14:paraId="7B4B5575" w14:textId="77777777" w:rsidR="00296E35" w:rsidRPr="00407576" w:rsidRDefault="00296E35" w:rsidP="00296E35">
      <w:pPr>
        <w:pStyle w:val="TH"/>
      </w:pPr>
      <w:r w:rsidRPr="00407576">
        <w:t>Table 6.6.1.3.3-30: MCData-MBMS-Usage-Info in SIP MESSAGE (Table 6.6.1.3.3-29)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458F64C"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41A69C9" w14:textId="77777777" w:rsidR="00296E35" w:rsidRPr="00407576" w:rsidRDefault="00296E35" w:rsidP="002E3FCC">
            <w:pPr>
              <w:pStyle w:val="TAL"/>
              <w:rPr>
                <w:bCs/>
              </w:rPr>
            </w:pPr>
            <w:r w:rsidRPr="00407576">
              <w:t>Derivation Path: TS 24.282 [31], Clause D.5</w:t>
            </w:r>
          </w:p>
        </w:tc>
      </w:tr>
      <w:tr w:rsidR="00296E35" w:rsidRPr="00407576" w14:paraId="3ADC1B4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3ED96E0"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C20456"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3A2D45E9"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75DFE06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8B174D7" w14:textId="77777777" w:rsidR="00296E35" w:rsidRPr="00407576" w:rsidRDefault="00296E35" w:rsidP="002E3FCC">
            <w:pPr>
              <w:pStyle w:val="TAH"/>
            </w:pPr>
            <w:r w:rsidRPr="00407576">
              <w:t>Condition</w:t>
            </w:r>
          </w:p>
        </w:tc>
      </w:tr>
      <w:tr w:rsidR="00296E35" w:rsidRPr="00407576" w14:paraId="0D07B6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0F04A1"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03150C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F5D12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6537E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E935B" w14:textId="77777777" w:rsidR="00296E35" w:rsidRPr="00407576" w:rsidRDefault="00296E35" w:rsidP="002E3FCC">
            <w:pPr>
              <w:pStyle w:val="TAL"/>
            </w:pPr>
          </w:p>
        </w:tc>
      </w:tr>
      <w:tr w:rsidR="00296E35" w:rsidRPr="00407576" w14:paraId="0A0966A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BDF8F5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A8C30E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F3BDF4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0D7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8E9C27" w14:textId="77777777" w:rsidR="00296E35" w:rsidRPr="00407576" w:rsidRDefault="00296E35" w:rsidP="002E3FCC">
            <w:pPr>
              <w:pStyle w:val="TAL"/>
            </w:pPr>
          </w:p>
        </w:tc>
      </w:tr>
      <w:tr w:rsidR="00296E35" w:rsidRPr="00407576" w14:paraId="7C7B283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5B2D58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8B667DF"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8BBA8F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9BC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D8318" w14:textId="77777777" w:rsidR="00296E35" w:rsidRPr="00407576" w:rsidRDefault="00296E35" w:rsidP="002E3FCC">
            <w:pPr>
              <w:pStyle w:val="TAL"/>
            </w:pPr>
          </w:p>
        </w:tc>
      </w:tr>
      <w:tr w:rsidR="00296E35" w:rsidRPr="00407576" w14:paraId="7CB67CE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BC246CF"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072326A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8F8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0EA3B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AB24FA" w14:textId="77777777" w:rsidR="00296E35" w:rsidRPr="00407576" w:rsidRDefault="00296E35" w:rsidP="002E3FCC">
            <w:pPr>
              <w:pStyle w:val="TAL"/>
            </w:pPr>
          </w:p>
        </w:tc>
      </w:tr>
      <w:tr w:rsidR="00296E35" w:rsidRPr="00407576" w14:paraId="1BCFC9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E3CF3C"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1923F1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8B066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82A9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A1809D" w14:textId="77777777" w:rsidR="00296E35" w:rsidRPr="00407576" w:rsidRDefault="00296E35" w:rsidP="002E3FCC">
            <w:pPr>
              <w:pStyle w:val="TAL"/>
            </w:pPr>
          </w:p>
        </w:tc>
      </w:tr>
      <w:tr w:rsidR="00296E35" w:rsidRPr="00407576" w14:paraId="25156EF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D694BCA"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B8D313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12A4F01B"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5C9C0456" w14:textId="77777777" w:rsidR="00296E35" w:rsidRPr="00407576" w:rsidRDefault="00296E35" w:rsidP="002E3FCC">
            <w:pPr>
              <w:pStyle w:val="TAL"/>
            </w:pPr>
            <w:r w:rsidRPr="00407576">
              <w:t>FFFFFF (see TS 23.003 [X] clause 15.2.</w:t>
            </w:r>
          </w:p>
          <w:p w14:paraId="685F50D9"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2BAD8D7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18F901" w14:textId="77777777" w:rsidR="00296E35" w:rsidRPr="00407576" w:rsidRDefault="00296E35" w:rsidP="002E3FCC">
            <w:pPr>
              <w:pStyle w:val="TAL"/>
            </w:pPr>
          </w:p>
        </w:tc>
      </w:tr>
      <w:tr w:rsidR="00296E35" w:rsidRPr="00407576" w14:paraId="289754A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424F884C"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02CA1C8"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4B4724C9"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035B168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7C034C" w14:textId="77777777" w:rsidR="00296E35" w:rsidRPr="00407576" w:rsidRDefault="00296E35" w:rsidP="002E3FCC">
            <w:pPr>
              <w:pStyle w:val="TAL"/>
            </w:pPr>
          </w:p>
        </w:tc>
      </w:tr>
      <w:tr w:rsidR="00296E35" w:rsidRPr="00407576" w14:paraId="7A7B61D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098310F"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99EFFD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63C9AA74"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4A9D0BC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D94010" w14:textId="77777777" w:rsidR="00296E35" w:rsidRPr="00407576" w:rsidRDefault="00296E35" w:rsidP="002E3FCC">
            <w:pPr>
              <w:pStyle w:val="TAL"/>
            </w:pPr>
          </w:p>
        </w:tc>
      </w:tr>
      <w:tr w:rsidR="00296E35" w:rsidRPr="00407576" w14:paraId="051A721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64EECF"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2A7183"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2051812A"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71D4E2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F5C1DA" w14:textId="77777777" w:rsidR="00296E35" w:rsidRPr="00407576" w:rsidRDefault="00296E35" w:rsidP="002E3FCC">
            <w:pPr>
              <w:pStyle w:val="TAL"/>
            </w:pPr>
          </w:p>
        </w:tc>
      </w:tr>
      <w:tr w:rsidR="00296E35" w:rsidRPr="00407576" w14:paraId="75E3A82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29757B5"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630CB0E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8EBEC01"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0DC9CAE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94F4B" w14:textId="77777777" w:rsidR="00296E35" w:rsidRPr="00407576" w:rsidRDefault="00296E35" w:rsidP="002E3FCC">
            <w:pPr>
              <w:pStyle w:val="TAL"/>
            </w:pPr>
          </w:p>
        </w:tc>
      </w:tr>
      <w:tr w:rsidR="00296E35" w:rsidRPr="00407576" w14:paraId="039A75C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9B65A4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3B115C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B9C520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74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21EF6" w14:textId="77777777" w:rsidR="00296E35" w:rsidRPr="00407576" w:rsidRDefault="00296E35" w:rsidP="002E3FCC">
            <w:pPr>
              <w:pStyle w:val="TAL"/>
            </w:pPr>
          </w:p>
        </w:tc>
      </w:tr>
      <w:tr w:rsidR="00296E35" w:rsidRPr="00407576" w14:paraId="2990810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7A5CFF3"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278A0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AE5EAF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475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DAF25C" w14:textId="77777777" w:rsidR="00296E35" w:rsidRPr="00407576" w:rsidRDefault="00296E35" w:rsidP="002E3FCC">
            <w:pPr>
              <w:pStyle w:val="TAL"/>
            </w:pPr>
          </w:p>
        </w:tc>
      </w:tr>
      <w:tr w:rsidR="00296E35" w:rsidRPr="00407576" w14:paraId="6FE8569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7B38A18"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2DC5814D"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0CFE44DC"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1A47641"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6D59564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4FEA9D" w14:textId="77777777" w:rsidR="00296E35" w:rsidRPr="00407576" w:rsidRDefault="00296E35" w:rsidP="002E3FCC">
            <w:pPr>
              <w:pStyle w:val="TAL"/>
            </w:pPr>
          </w:p>
        </w:tc>
      </w:tr>
      <w:tr w:rsidR="00296E35" w14:paraId="7C34256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4E9242"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4DB8D4" w14:textId="77777777" w:rsidR="00296E35"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4B88876" w14:textId="77777777" w:rsidR="00296E35"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65802D6" w14:textId="77777777" w:rsidR="00296E35"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71C234" w14:textId="77777777" w:rsidR="00296E35" w:rsidRDefault="00296E35" w:rsidP="002E3FCC">
            <w:pPr>
              <w:pStyle w:val="TAL"/>
            </w:pPr>
          </w:p>
        </w:tc>
      </w:tr>
    </w:tbl>
    <w:p w14:paraId="778B9218" w14:textId="77777777" w:rsidR="00296E35" w:rsidRDefault="00296E35" w:rsidP="00296E35"/>
    <w:p w14:paraId="40708D0B" w14:textId="77777777" w:rsidR="00296E35" w:rsidRPr="00407576" w:rsidRDefault="00296E35" w:rsidP="00296E35">
      <w:pPr>
        <w:pStyle w:val="Heading2"/>
      </w:pPr>
      <w:bookmarkStart w:id="1287" w:name="_Toc178186381"/>
      <w:bookmarkStart w:id="1288" w:name="_Toc210385197"/>
      <w:r>
        <w:t>6.7</w:t>
      </w:r>
      <w:r w:rsidRPr="00407576">
        <w:tab/>
      </w:r>
      <w:r>
        <w:t>IP Connectivity</w:t>
      </w:r>
      <w:bookmarkEnd w:id="1287"/>
      <w:bookmarkEnd w:id="1288"/>
    </w:p>
    <w:p w14:paraId="38DFAF3F" w14:textId="77777777" w:rsidR="00296E35" w:rsidRPr="00407576" w:rsidRDefault="00296E35" w:rsidP="00296E35">
      <w:pPr>
        <w:pStyle w:val="Heading3"/>
      </w:pPr>
      <w:bookmarkStart w:id="1289" w:name="_Toc178186382"/>
      <w:bookmarkStart w:id="1290" w:name="_Toc210385198"/>
      <w:r>
        <w:t>6.7</w:t>
      </w:r>
      <w:r w:rsidRPr="00407576">
        <w:t>.1</w:t>
      </w:r>
      <w:r w:rsidRPr="00407576">
        <w:tab/>
      </w:r>
      <w:r w:rsidRPr="008A33E9">
        <w:t>On-network / IP Connectivity / Client Originated (CO)</w:t>
      </w:r>
      <w:bookmarkEnd w:id="1289"/>
      <w:bookmarkEnd w:id="1290"/>
    </w:p>
    <w:p w14:paraId="7852CBF7" w14:textId="77777777" w:rsidR="00296E35" w:rsidRPr="00407576" w:rsidRDefault="00296E35" w:rsidP="00296E35">
      <w:pPr>
        <w:pStyle w:val="H6"/>
      </w:pPr>
      <w:r>
        <w:t>6.7</w:t>
      </w:r>
      <w:r w:rsidRPr="00407576">
        <w:t>.1.1</w:t>
      </w:r>
      <w:r w:rsidRPr="00407576">
        <w:tab/>
        <w:t>Test Purpose (TP)</w:t>
      </w:r>
    </w:p>
    <w:p w14:paraId="1B67B8E5" w14:textId="77777777" w:rsidR="00296E35" w:rsidRPr="001C0FC4" w:rsidRDefault="00296E35" w:rsidP="00296E35">
      <w:pPr>
        <w:pStyle w:val="H6"/>
      </w:pPr>
      <w:r w:rsidRPr="001C0FC4">
        <w:t>(1)</w:t>
      </w:r>
    </w:p>
    <w:p w14:paraId="752CEDE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7AF800C" w14:textId="77777777" w:rsidR="00296E35" w:rsidRPr="001C0FC4" w:rsidRDefault="00296E35" w:rsidP="00296E35">
      <w:pPr>
        <w:pStyle w:val="PL"/>
      </w:pPr>
      <w:r w:rsidRPr="001C0FC4">
        <w:rPr>
          <w:b/>
        </w:rPr>
        <w:t>ensure that</w:t>
      </w:r>
      <w:r w:rsidRPr="001C0FC4">
        <w:t xml:space="preserve"> {</w:t>
      </w:r>
    </w:p>
    <w:p w14:paraId="02D030FE"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w:t>
      </w:r>
      <w:r w:rsidRPr="00407576">
        <w:t xml:space="preserve">a </w:t>
      </w:r>
      <w:r>
        <w:t>IP Connectivity</w:t>
      </w:r>
      <w:r w:rsidRPr="001C0FC4">
        <w:t xml:space="preserve"> session</w:t>
      </w:r>
      <w:r>
        <w:t xml:space="preserve"> }</w:t>
      </w:r>
    </w:p>
    <w:p w14:paraId="07F43194" w14:textId="4D33D8BB" w:rsidR="00296E35" w:rsidRPr="001C0FC4" w:rsidRDefault="00296E35" w:rsidP="00296E35">
      <w:pPr>
        <w:pStyle w:val="PL"/>
      </w:pPr>
      <w:r w:rsidRPr="001C0FC4">
        <w:t xml:space="preserve">    </w:t>
      </w:r>
      <w:r w:rsidRPr="001C0FC4">
        <w:rPr>
          <w:b/>
        </w:rPr>
        <w:t>then</w:t>
      </w:r>
      <w:r w:rsidRPr="001C0FC4">
        <w:t xml:space="preserve"> { UE (MCDATA Client) sends a request to establish a</w:t>
      </w:r>
      <w:r w:rsidRPr="00407576">
        <w:t xml:space="preserve"> </w:t>
      </w:r>
      <w:r>
        <w:t>IP Connectivity</w:t>
      </w:r>
      <w:r w:rsidRPr="001C0FC4">
        <w:t xml:space="preserve"> session via a SIP INVITE message </w:t>
      </w:r>
      <w:r w:rsidRPr="001C0FC4">
        <w:rPr>
          <w:b/>
        </w:rPr>
        <w:t>and</w:t>
      </w:r>
      <w:r w:rsidRPr="001C0FC4">
        <w:t xml:space="preserve"> then responds to the SIP 200 (OK) message with a SIP ACK message </w:t>
      </w:r>
      <w:r w:rsidRPr="00F85CA0">
        <w:rPr>
          <w:b/>
          <w:bCs/>
        </w:rPr>
        <w:t>and</w:t>
      </w:r>
      <w:r>
        <w:t xml:space="preserve"> </w:t>
      </w:r>
      <w:r w:rsidRPr="00407576">
        <w:t xml:space="preserve">sends </w:t>
      </w:r>
      <w:r>
        <w:t xml:space="preserve">a payload using </w:t>
      </w:r>
      <w:r w:rsidR="00286E7C" w:rsidRPr="00286E7C">
        <w:t>GRE-in-UDP Encapsulation</w:t>
      </w:r>
      <w:r>
        <w:t xml:space="preserve"> </w:t>
      </w:r>
      <w:r w:rsidRPr="001C0FC4">
        <w:t>}</w:t>
      </w:r>
    </w:p>
    <w:p w14:paraId="3E1EC22D" w14:textId="77777777" w:rsidR="00296E35" w:rsidRPr="001C0FC4" w:rsidRDefault="00296E35" w:rsidP="00296E35">
      <w:pPr>
        <w:pStyle w:val="PL"/>
      </w:pPr>
      <w:r w:rsidRPr="001C0FC4">
        <w:t xml:space="preserve">            }</w:t>
      </w:r>
    </w:p>
    <w:p w14:paraId="3D0C06CA" w14:textId="77777777" w:rsidR="00296E35" w:rsidRDefault="00296E35" w:rsidP="00296E35">
      <w:pPr>
        <w:pStyle w:val="PL"/>
      </w:pPr>
    </w:p>
    <w:p w14:paraId="116D44C2" w14:textId="77777777" w:rsidR="00296E35" w:rsidRPr="001C0FC4" w:rsidRDefault="00296E35" w:rsidP="00296E35">
      <w:pPr>
        <w:pStyle w:val="H6"/>
      </w:pPr>
      <w:r w:rsidRPr="001C0FC4">
        <w:t>(</w:t>
      </w:r>
      <w:r>
        <w:t>2</w:t>
      </w:r>
      <w:r w:rsidRPr="001C0FC4">
        <w:t>)</w:t>
      </w:r>
    </w:p>
    <w:p w14:paraId="27F383FF" w14:textId="77777777" w:rsidR="00296E35" w:rsidRPr="001C0FC4" w:rsidRDefault="00296E35" w:rsidP="00296E35">
      <w:pPr>
        <w:pStyle w:val="PL"/>
      </w:pPr>
      <w:r w:rsidRPr="001C0FC4">
        <w:rPr>
          <w:b/>
        </w:rPr>
        <w:t>with</w:t>
      </w:r>
      <w:r w:rsidRPr="001C0FC4">
        <w:t xml:space="preserve"> { UE (MCDATA Client) having established a </w:t>
      </w:r>
      <w:r>
        <w:t>IP Connectivity</w:t>
      </w:r>
      <w:r w:rsidRPr="001C0FC4">
        <w:t xml:space="preserve"> session }</w:t>
      </w:r>
    </w:p>
    <w:p w14:paraId="441B85FC" w14:textId="77777777" w:rsidR="00296E35" w:rsidRPr="001C0FC4" w:rsidRDefault="00296E35" w:rsidP="00296E35">
      <w:pPr>
        <w:pStyle w:val="PL"/>
      </w:pPr>
      <w:r w:rsidRPr="001C0FC4">
        <w:rPr>
          <w:b/>
        </w:rPr>
        <w:t>ensure that</w:t>
      </w:r>
      <w:r w:rsidRPr="001C0FC4">
        <w:t xml:space="preserve"> {</w:t>
      </w:r>
    </w:p>
    <w:p w14:paraId="6EEFDEC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w:t>
      </w:r>
      <w:r>
        <w:t>IP Connectivity</w:t>
      </w:r>
      <w:r w:rsidRPr="001C0FC4">
        <w:t xml:space="preserve"> session }</w:t>
      </w:r>
    </w:p>
    <w:p w14:paraId="0343388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44DCC67F" w14:textId="77777777" w:rsidR="00296E35" w:rsidRPr="001C0FC4" w:rsidRDefault="00296E35" w:rsidP="00296E35">
      <w:pPr>
        <w:pStyle w:val="PL"/>
      </w:pPr>
      <w:r w:rsidRPr="001C0FC4">
        <w:t xml:space="preserve">            }</w:t>
      </w:r>
    </w:p>
    <w:p w14:paraId="64B7D11A" w14:textId="77777777" w:rsidR="00296E35" w:rsidRPr="001C0FC4" w:rsidRDefault="00296E35" w:rsidP="00296E35">
      <w:pPr>
        <w:pStyle w:val="PL"/>
      </w:pPr>
    </w:p>
    <w:p w14:paraId="7ADDB08D" w14:textId="77777777" w:rsidR="00296E35" w:rsidRPr="00407576" w:rsidRDefault="00296E35" w:rsidP="00296E35">
      <w:pPr>
        <w:pStyle w:val="H6"/>
      </w:pPr>
      <w:r>
        <w:t>6.7</w:t>
      </w:r>
      <w:r w:rsidRPr="00407576">
        <w:t>.1.2</w:t>
      </w:r>
      <w:r w:rsidRPr="00407576">
        <w:tab/>
        <w:t>Conformance requirements</w:t>
      </w:r>
    </w:p>
    <w:p w14:paraId="25CB16D2" w14:textId="590E5B11" w:rsidR="00296E35" w:rsidRPr="00407576" w:rsidRDefault="00296E35" w:rsidP="00296E35">
      <w:r w:rsidRPr="00407576">
        <w:t xml:space="preserve">References: The conformance requirements covered in the current TC are specified in: TS 24.282, clause </w:t>
      </w:r>
      <w:r>
        <w:t>20.2.1</w:t>
      </w:r>
      <w:r w:rsidR="00286E7C" w:rsidRPr="00286E7C">
        <w:t xml:space="preserve"> and 20.2.0a</w:t>
      </w:r>
      <w:r>
        <w:t>,</w:t>
      </w:r>
      <w:r w:rsidRPr="00407576">
        <w:t xml:space="preserve"> TS 24.582, </w:t>
      </w:r>
      <w:r>
        <w:t>clause 13.1.2</w:t>
      </w:r>
      <w:r w:rsidRPr="00407576">
        <w:t>. Unless otherwise stated, these are Rel-1</w:t>
      </w:r>
      <w:r w:rsidR="00286E7C" w:rsidRPr="00286E7C">
        <w:t>7</w:t>
      </w:r>
      <w:r w:rsidRPr="00407576">
        <w:t xml:space="preserve"> requirements.</w:t>
      </w:r>
    </w:p>
    <w:p w14:paraId="7B374B08" w14:textId="77777777" w:rsidR="00296E35" w:rsidRDefault="00296E35" w:rsidP="00296E35">
      <w:r w:rsidRPr="00407576">
        <w:t>[TS 24.</w:t>
      </w:r>
      <w:r>
        <w:t>2</w:t>
      </w:r>
      <w:r w:rsidRPr="00407576">
        <w:t xml:space="preserve">82, clause </w:t>
      </w:r>
      <w:r>
        <w:t>20.2.1</w:t>
      </w:r>
      <w:r w:rsidRPr="00407576">
        <w:t>]</w:t>
      </w:r>
    </w:p>
    <w:p w14:paraId="27845A2D" w14:textId="77777777" w:rsidR="00286E7C" w:rsidRPr="003512E4" w:rsidRDefault="00286E7C" w:rsidP="00286E7C">
      <w:pPr>
        <w:overflowPunct w:val="0"/>
        <w:autoSpaceDE w:val="0"/>
        <w:autoSpaceDN w:val="0"/>
        <w:adjustRightInd w:val="0"/>
        <w:textAlignment w:val="baseline"/>
        <w:rPr>
          <w:rFonts w:eastAsia="SimSun"/>
          <w:noProof/>
          <w:lang w:val="en-US" w:eastAsia="en-GB"/>
        </w:rPr>
      </w:pPr>
      <w:r w:rsidRPr="003512E4">
        <w:rPr>
          <w:rFonts w:eastAsia="SimSun"/>
          <w:noProof/>
          <w:lang w:val="en-US" w:eastAsia="en-GB"/>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3512E4">
        <w:rPr>
          <w:rFonts w:eastAsia="SimSun"/>
          <w:lang w:eastAsia="en-GB"/>
        </w:rPr>
        <w:t>T</w:t>
      </w:r>
      <w:r w:rsidRPr="003512E4">
        <w:rPr>
          <w:rFonts w:eastAsia="SimSun"/>
          <w:noProof/>
          <w:lang w:val="en-US" w:eastAsia="en-GB"/>
        </w:rPr>
        <w:t xml:space="preserve">he MCData ID or the functional alias of the target MCData client may be explicitly included in the request from the user or user application. If the target MCData ID or functional alias is not included in the request, the MCData client may implicitly determine the target MCData ID by using the target IP Information included in the request to find a match in the One-to-One communication list of the MCData user profile document as specified in </w:t>
      </w:r>
      <w:r w:rsidRPr="003512E4">
        <w:rPr>
          <w:rFonts w:eastAsia="SimSun"/>
          <w:lang w:eastAsia="en-GB"/>
        </w:rPr>
        <w:t>3GPP </w:t>
      </w:r>
      <w:r w:rsidRPr="003512E4">
        <w:rPr>
          <w:rFonts w:eastAsia="SimSun"/>
          <w:noProof/>
          <w:lang w:val="en-US" w:eastAsia="en-GB"/>
        </w:rPr>
        <w:t>TS</w:t>
      </w:r>
      <w:r w:rsidRPr="003512E4">
        <w:rPr>
          <w:rFonts w:eastAsia="SimSun"/>
          <w:lang w:eastAsia="en-GB"/>
        </w:rPr>
        <w:t> </w:t>
      </w:r>
      <w:r w:rsidRPr="003512E4">
        <w:rPr>
          <w:rFonts w:eastAsia="SimSun"/>
          <w:noProof/>
          <w:lang w:val="en-US" w:eastAsia="en-GB"/>
        </w:rPr>
        <w:t>24.484</w:t>
      </w:r>
      <w:r w:rsidRPr="003512E4">
        <w:rPr>
          <w:rFonts w:eastAsia="SimSun"/>
          <w:lang w:eastAsia="en-GB"/>
        </w:rPr>
        <w:t> </w:t>
      </w:r>
      <w:r w:rsidRPr="003512E4">
        <w:rPr>
          <w:rFonts w:eastAsia="SimSun"/>
          <w:noProof/>
          <w:lang w:val="en-US" w:eastAsia="en-GB"/>
        </w:rPr>
        <w:t>[12]. If the MCData ID of the target MCData client is determined implicitly by the target IP Information included in the request, the client searches in leaves below /&lt;x&gt;/&lt;x&gt;/Common/OnetoOne/UserList/&lt;x&gt;/Entry/IPInformation/&lt;x&gt;/Entry/ for a match in the IP Information. The MCData ID is given by matching the user entry.</w:t>
      </w:r>
    </w:p>
    <w:p w14:paraId="1B8426D3" w14:textId="77777777" w:rsidR="00286E7C" w:rsidRPr="003512E4" w:rsidRDefault="00286E7C" w:rsidP="00286E7C">
      <w:pPr>
        <w:overflowPunct w:val="0"/>
        <w:autoSpaceDE w:val="0"/>
        <w:autoSpaceDN w:val="0"/>
        <w:adjustRightInd w:val="0"/>
        <w:textAlignment w:val="baseline"/>
        <w:rPr>
          <w:rFonts w:eastAsia="SimSun"/>
          <w:noProof/>
          <w:lang w:val="en-US" w:eastAsia="en-GB"/>
        </w:rPr>
      </w:pPr>
      <w:r w:rsidRPr="003512E4">
        <w:rPr>
          <w:rFonts w:eastAsia="SimSun"/>
          <w:noProof/>
          <w:lang w:val="en-US" w:eastAsia="en-GB"/>
        </w:rPr>
        <w:t>The MCData client:</w:t>
      </w:r>
    </w:p>
    <w:p w14:paraId="37D22227"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include the g.3gpp.mcdata.ipconn  media feature tag and the g.3gpp.icsi-ref media feature tag with the value of "urn:urn-7:3gpp-service.ims.icsi.mcdata.ipconn " in the Contact header field of the SIP INVITE request according to IETF RFC 3840 [16];</w:t>
      </w:r>
    </w:p>
    <w:p w14:paraId="1375002C"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include an Accept-Contact header field containing the g.3gpp.mcdata.ipconn media feature tag along with the "require" and "explicit" header field parameters according to IETF RFC 3841 [8];</w:t>
      </w:r>
    </w:p>
    <w:p w14:paraId="0A944ED6"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3)</w:t>
      </w:r>
      <w:r w:rsidRPr="003512E4">
        <w:rPr>
          <w:rFonts w:eastAsia="SimSun"/>
          <w:lang w:eastAsia="en-GB"/>
        </w:rPr>
        <w:tab/>
        <w:t xml:space="preserve">shall include an Accept-Contact header field with the </w:t>
      </w:r>
      <w:r w:rsidRPr="003512E4">
        <w:rPr>
          <w:rFonts w:eastAsia="SimSun"/>
          <w:lang w:eastAsia="zh-CN"/>
        </w:rPr>
        <w:t>g.3gpp.icsi-ref</w:t>
      </w:r>
      <w:r w:rsidRPr="003512E4">
        <w:rPr>
          <w:rFonts w:eastAsia="SimSun"/>
          <w:lang w:eastAsia="en-GB"/>
        </w:rPr>
        <w:t xml:space="preserve"> media feature tag containing the value of "urn:urn-7:3gpp-service.ims.icsi.mcdata</w:t>
      </w:r>
      <w:r w:rsidRPr="003512E4">
        <w:rPr>
          <w:rFonts w:eastAsia="SimSun"/>
          <w:lang w:eastAsia="ko-KR"/>
        </w:rPr>
        <w:t>.ipconn</w:t>
      </w:r>
      <w:r w:rsidRPr="003512E4">
        <w:rPr>
          <w:rFonts w:eastAsia="SimSun"/>
          <w:lang w:eastAsia="en-GB"/>
        </w:rPr>
        <w:t>" along with the "require" and "explicit" header field parameters according to IETF RFC 3841 [8];</w:t>
      </w:r>
    </w:p>
    <w:p w14:paraId="76A119B7"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4)</w:t>
      </w:r>
      <w:r w:rsidRPr="003512E4">
        <w:rPr>
          <w:rFonts w:eastAsia="SimSun"/>
          <w:lang w:eastAsia="en-GB"/>
        </w:rPr>
        <w:tab/>
        <w:t>shall include the ICSI value "urn:urn-7:3gpp-service.ims.icsi.mcdata</w:t>
      </w:r>
      <w:r w:rsidRPr="003512E4">
        <w:rPr>
          <w:rFonts w:eastAsia="SimSun"/>
          <w:lang w:eastAsia="ko-KR"/>
        </w:rPr>
        <w:t>.ipconn</w:t>
      </w:r>
      <w:r w:rsidRPr="003512E4">
        <w:rPr>
          <w:rFonts w:eastAsia="SimSun"/>
          <w:lang w:eastAsia="en-GB"/>
        </w:rPr>
        <w:t>" (</w:t>
      </w:r>
      <w:r w:rsidRPr="003512E4">
        <w:rPr>
          <w:rFonts w:eastAsia="SimSun"/>
          <w:lang w:eastAsia="zh-CN"/>
        </w:rPr>
        <w:t xml:space="preserve">coded as specified in </w:t>
      </w:r>
      <w:r w:rsidRPr="003512E4">
        <w:rPr>
          <w:rFonts w:eastAsia="SimSun"/>
          <w:lang w:eastAsia="en-GB"/>
        </w:rPr>
        <w:t>3GPP TS 24.229 [</w:t>
      </w:r>
      <w:r w:rsidRPr="003512E4">
        <w:rPr>
          <w:rFonts w:eastAsia="SimSun"/>
          <w:noProof/>
          <w:lang w:eastAsia="en-GB"/>
        </w:rPr>
        <w:t>5</w:t>
      </w:r>
      <w:r w:rsidRPr="003512E4">
        <w:rPr>
          <w:rFonts w:eastAsia="SimSun"/>
          <w:lang w:eastAsia="en-GB"/>
        </w:rPr>
        <w:t>]</w:t>
      </w:r>
      <w:r w:rsidRPr="003512E4">
        <w:rPr>
          <w:rFonts w:eastAsia="SimSun"/>
          <w:lang w:eastAsia="zh-CN"/>
        </w:rPr>
        <w:t xml:space="preserve">), </w:t>
      </w:r>
      <w:r w:rsidRPr="003512E4">
        <w:rPr>
          <w:rFonts w:eastAsia="SimSun"/>
          <w:lang w:eastAsia="en-GB"/>
        </w:rPr>
        <w:t>in a P-Preferred-Service header field according to IETF </w:t>
      </w:r>
      <w:r w:rsidRPr="003512E4">
        <w:rPr>
          <w:rFonts w:eastAsia="MS Mincho"/>
          <w:lang w:eastAsia="en-GB"/>
        </w:rPr>
        <w:t xml:space="preserve">RFC 6050 [7] </w:t>
      </w:r>
      <w:r w:rsidRPr="003512E4">
        <w:rPr>
          <w:rFonts w:eastAsia="SimSun"/>
          <w:lang w:eastAsia="en-GB"/>
        </w:rPr>
        <w:t>in the SIP INVITE request;</w:t>
      </w:r>
    </w:p>
    <w:p w14:paraId="1D64879B"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5)</w:t>
      </w:r>
      <w:r w:rsidRPr="003512E4">
        <w:rPr>
          <w:rFonts w:eastAsia="SimSun"/>
          <w:lang w:eastAsia="en-GB"/>
        </w:rPr>
        <w:tab/>
        <w:t>should include the "timer" option tag in the Supported header field;</w:t>
      </w:r>
    </w:p>
    <w:p w14:paraId="34B2FE2E"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6)</w:t>
      </w:r>
      <w:r w:rsidRPr="003512E4">
        <w:rPr>
          <w:rFonts w:eastAsia="SimSun"/>
          <w:lang w:eastAsia="en-GB"/>
        </w:rPr>
        <w:tab/>
        <w:t>should include the Session-Expires header field according to IETF RFC 4028 [38]. It is recommended that the "refresher" header field parameter is omitted. If included, the "refresher" header field parameter shall be set to "uac";</w:t>
      </w:r>
    </w:p>
    <w:p w14:paraId="51CDFF61"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7)</w:t>
      </w:r>
      <w:r w:rsidRPr="003512E4">
        <w:rPr>
          <w:rFonts w:eastAsia="SimSun"/>
          <w:lang w:eastAsia="en-GB"/>
        </w:rPr>
        <w:tab/>
      </w:r>
      <w:r w:rsidRPr="003512E4">
        <w:rPr>
          <w:rFonts w:eastAsia="SimSun"/>
          <w:lang w:eastAsia="ko-KR"/>
        </w:rPr>
        <w:t>shall insert in the SIP INVITE request a MIME resource-lists body with the MCData ID of the invited MCData user or the functional alias, according to rules and procedures of IETF RFC 5366 [18];</w:t>
      </w:r>
    </w:p>
    <w:p w14:paraId="66CB0FD1"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8)</w:t>
      </w:r>
      <w:r w:rsidRPr="003512E4">
        <w:rPr>
          <w:rFonts w:eastAsia="SimSun"/>
          <w:lang w:eastAsia="en-GB"/>
        </w:rPr>
        <w:tab/>
        <w:t>shall contain an application/vnd.3gpp.mcdata-info+xml MIME body with the &lt;mcdatainfo&gt; element containing the &lt;mcdata-Params&gt; element with:</w:t>
      </w:r>
    </w:p>
    <w:p w14:paraId="172AAE21"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a)</w:t>
      </w:r>
      <w:r w:rsidRPr="003512E4">
        <w:rPr>
          <w:rFonts w:eastAsia="SimSun"/>
          <w:lang w:eastAsia="en-GB"/>
        </w:rPr>
        <w:tab/>
        <w:t>the &lt;request-type&gt; element set to a value of "one-to-one-ipconn";</w:t>
      </w:r>
    </w:p>
    <w:p w14:paraId="5B66DC5D"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b)</w:t>
      </w:r>
      <w:r w:rsidRPr="003512E4">
        <w:rPr>
          <w:rFonts w:eastAsia="SimSun"/>
          <w:lang w:eastAsia="en-GB"/>
        </w:rPr>
        <w:tab/>
        <w:t xml:space="preserve">the &lt;call-to-functional-alias-ind&gt; set to "true" if the functional alias is used as a target of the communication request; </w:t>
      </w:r>
    </w:p>
    <w:p w14:paraId="1420B45A"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c)</w:t>
      </w:r>
      <w:r w:rsidRPr="003512E4">
        <w:rPr>
          <w:rFonts w:eastAsia="SimSun"/>
          <w:lang w:eastAsia="en-GB"/>
        </w:rPr>
        <w:tab/>
        <w:t>if the MCData client is aware of active functional aliases and if an active functional alias is to be included in the SIP INVITE request, the &lt;functional-alias-URI&gt; element set to the URI of the used functional alias; and</w:t>
      </w:r>
    </w:p>
    <w:p w14:paraId="45B3AEFF"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val="en-US" w:eastAsia="en-GB"/>
        </w:rPr>
        <w:t>d)</w:t>
      </w:r>
      <w:r w:rsidRPr="003512E4">
        <w:rPr>
          <w:rFonts w:eastAsia="SimSun"/>
          <w:lang w:val="en-US" w:eastAsia="en-GB"/>
        </w:rPr>
        <w:tab/>
        <w:t>if the MC</w:t>
      </w:r>
      <w:r w:rsidRPr="003512E4">
        <w:rPr>
          <w:rFonts w:eastAsia="SimSun"/>
          <w:lang w:eastAsia="en-GB"/>
        </w:rPr>
        <w:t>Data</w:t>
      </w:r>
      <w:r w:rsidRPr="003512E4">
        <w:rPr>
          <w:rFonts w:eastAsia="SimSun"/>
          <w:lang w:val="en-US" w:eastAsia="en-GB"/>
        </w:rPr>
        <w:t xml:space="preserve"> user has requested an application priority,</w:t>
      </w:r>
      <w:r w:rsidRPr="003512E4">
        <w:rPr>
          <w:rFonts w:eastAsia="SimSun"/>
          <w:lang w:eastAsia="en-GB"/>
        </w:rPr>
        <w:t xml:space="preserve"> the &lt;anyExt&gt; element with the &lt;user-requested-priority&gt; element</w:t>
      </w:r>
      <w:r w:rsidRPr="003512E4">
        <w:rPr>
          <w:rFonts w:eastAsia="SimSun"/>
          <w:lang w:val="en-US" w:eastAsia="en-GB"/>
        </w:rPr>
        <w:t xml:space="preserve"> set to the user provided value.</w:t>
      </w:r>
    </w:p>
    <w:p w14:paraId="194D3F5C"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9)</w:t>
      </w:r>
      <w:r w:rsidRPr="003512E4">
        <w:rPr>
          <w:rFonts w:eastAsia="SimSun"/>
          <w:lang w:eastAsia="en-GB"/>
        </w:rPr>
        <w:tab/>
        <w:t>shall set the Request-URI of the SIP INVITE request to the public service identity identifying the participating MCData function serving the MCData user;</w:t>
      </w:r>
    </w:p>
    <w:p w14:paraId="43847447" w14:textId="77777777" w:rsidR="00286E7C" w:rsidRPr="003512E4" w:rsidRDefault="00286E7C" w:rsidP="00286E7C">
      <w:pPr>
        <w:keepLines/>
        <w:overflowPunct w:val="0"/>
        <w:autoSpaceDE w:val="0"/>
        <w:autoSpaceDN w:val="0"/>
        <w:adjustRightInd w:val="0"/>
        <w:ind w:left="1135" w:hanging="851"/>
        <w:textAlignment w:val="baseline"/>
        <w:rPr>
          <w:rFonts w:eastAsia="SimSun"/>
          <w:lang w:val="en-US" w:eastAsia="en-GB"/>
        </w:rPr>
      </w:pPr>
      <w:r w:rsidRPr="003512E4">
        <w:rPr>
          <w:rFonts w:eastAsia="SimSun"/>
          <w:lang w:eastAsia="en-GB"/>
        </w:rPr>
        <w:t>NOTE 1:</w:t>
      </w:r>
      <w:r w:rsidRPr="003512E4">
        <w:rPr>
          <w:rFonts w:eastAsia="SimSun"/>
          <w:lang w:eastAsia="en-GB"/>
        </w:rPr>
        <w:tab/>
        <w:t>The MCData client is configured with public service identity identifying the participating MCData function serving the MCData user</w:t>
      </w:r>
      <w:r w:rsidRPr="003512E4">
        <w:rPr>
          <w:rFonts w:eastAsia="SimSun"/>
          <w:lang w:val="en-US" w:eastAsia="en-GB"/>
        </w:rPr>
        <w:t>.</w:t>
      </w:r>
    </w:p>
    <w:p w14:paraId="4B6DA90D"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10)</w:t>
      </w:r>
      <w:r w:rsidRPr="003512E4">
        <w:rPr>
          <w:rFonts w:eastAsia="SimSun"/>
          <w:lang w:eastAsia="en-GB"/>
        </w:rPr>
        <w:tab/>
        <w:t>may include a P-Preferred-Identity header field in the SIP INVITE request containing a public user identity as specified in 3GPP TS 24.229 [</w:t>
      </w:r>
      <w:r w:rsidRPr="003512E4">
        <w:rPr>
          <w:rFonts w:eastAsia="SimSun"/>
          <w:noProof/>
          <w:lang w:eastAsia="en-GB"/>
        </w:rPr>
        <w:t>5</w:t>
      </w:r>
      <w:r w:rsidRPr="003512E4">
        <w:rPr>
          <w:rFonts w:eastAsia="SimSun"/>
          <w:lang w:eastAsia="en-GB"/>
        </w:rPr>
        <w:t>];</w:t>
      </w:r>
    </w:p>
    <w:p w14:paraId="48FB28B8"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11)</w:t>
      </w:r>
      <w:r w:rsidRPr="003512E4">
        <w:rPr>
          <w:rFonts w:eastAsia="SimSun"/>
          <w:lang w:eastAsia="en-GB"/>
        </w:rPr>
        <w:tab/>
        <w:t>shall include an SDP offer according to 3GPP TS 24.229 [5] with the clarifications given in clause 20.2.0a; and</w:t>
      </w:r>
    </w:p>
    <w:p w14:paraId="6656023E"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12)</w:t>
      </w:r>
      <w:r w:rsidRPr="003512E4">
        <w:rPr>
          <w:rFonts w:eastAsia="SimSun"/>
          <w:lang w:eastAsia="en-GB"/>
        </w:rPr>
        <w:tab/>
        <w:t>shall send the SIP INVITE request towards the MCData server according to 3GPP TS 24.229 [5].</w:t>
      </w:r>
    </w:p>
    <w:p w14:paraId="0CA0F7D7" w14:textId="77777777" w:rsidR="00286E7C" w:rsidRPr="003512E4" w:rsidRDefault="00286E7C" w:rsidP="00286E7C">
      <w:pPr>
        <w:overflowPunct w:val="0"/>
        <w:autoSpaceDE w:val="0"/>
        <w:autoSpaceDN w:val="0"/>
        <w:adjustRightInd w:val="0"/>
        <w:textAlignment w:val="baseline"/>
        <w:rPr>
          <w:rFonts w:eastAsia="SimSun"/>
          <w:lang w:eastAsia="en-GB"/>
        </w:rPr>
      </w:pPr>
      <w:r w:rsidRPr="003512E4">
        <w:rPr>
          <w:rFonts w:eastAsia="SimSun"/>
          <w:lang w:eastAsia="en-GB"/>
        </w:rPr>
        <w:t>On receipt of a SIP 2xx response to the SIP INVITE request, the MCData client:</w:t>
      </w:r>
    </w:p>
    <w:p w14:paraId="1650BB7D"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send a SIP ACK request as specified in 3GPP TS 24.229 [5];</w:t>
      </w:r>
    </w:p>
    <w:p w14:paraId="32356FB8"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start the SIP Session timer according to rules and procedures of IETF RFC 4028 [38]; and</w:t>
      </w:r>
    </w:p>
    <w:p w14:paraId="470BC05B"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3)</w:t>
      </w:r>
      <w:r w:rsidRPr="003512E4">
        <w:rPr>
          <w:rFonts w:eastAsia="SimSun"/>
          <w:lang w:eastAsia="en-GB"/>
        </w:rPr>
        <w:tab/>
        <w:t xml:space="preserve">shall interact with </w:t>
      </w:r>
      <w:bookmarkStart w:id="1291" w:name="_Hlk114250097"/>
      <w:r w:rsidRPr="003512E4">
        <w:rPr>
          <w:rFonts w:eastAsia="SimSun"/>
          <w:lang w:eastAsia="en-GB"/>
        </w:rPr>
        <w:t>the media plane as specified in 3GPP TS 24.582 [15] clause 13.1.2</w:t>
      </w:r>
      <w:bookmarkEnd w:id="1291"/>
      <w:r w:rsidRPr="003512E4">
        <w:rPr>
          <w:rFonts w:eastAsia="SimSun"/>
          <w:lang w:eastAsia="en-GB"/>
        </w:rPr>
        <w:t>.</w:t>
      </w:r>
    </w:p>
    <w:p w14:paraId="28DF4D15" w14:textId="77777777" w:rsidR="00286E7C" w:rsidRPr="003512E4" w:rsidRDefault="00286E7C" w:rsidP="00286E7C">
      <w:pPr>
        <w:overflowPunct w:val="0"/>
        <w:autoSpaceDE w:val="0"/>
        <w:autoSpaceDN w:val="0"/>
        <w:adjustRightInd w:val="0"/>
        <w:textAlignment w:val="baseline"/>
        <w:rPr>
          <w:rFonts w:eastAsia="SimSun"/>
          <w:lang w:eastAsia="ko-KR"/>
        </w:rPr>
      </w:pPr>
      <w:bookmarkStart w:id="1292" w:name="_Hlk112058599"/>
      <w:r w:rsidRPr="003512E4">
        <w:rPr>
          <w:rFonts w:eastAsia="SimSun"/>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p>
    <w:p w14:paraId="199CF94B" w14:textId="77777777" w:rsidR="00286E7C" w:rsidRPr="003512E4" w:rsidRDefault="00286E7C" w:rsidP="00286E7C">
      <w:pPr>
        <w:overflowPunct w:val="0"/>
        <w:autoSpaceDE w:val="0"/>
        <w:autoSpaceDN w:val="0"/>
        <w:adjustRightInd w:val="0"/>
        <w:ind w:left="568" w:hanging="284"/>
        <w:textAlignment w:val="baseline"/>
        <w:rPr>
          <w:rFonts w:eastAsia="SimSun"/>
          <w:lang w:eastAsia="ko-KR"/>
        </w:rPr>
      </w:pPr>
      <w:r w:rsidRPr="003512E4">
        <w:rPr>
          <w:rFonts w:eastAsia="SimSun"/>
          <w:lang w:eastAsia="ko-KR"/>
        </w:rPr>
        <w:t>1)</w:t>
      </w:r>
      <w:r w:rsidRPr="003512E4">
        <w:rPr>
          <w:rFonts w:eastAsia="SimSun"/>
          <w:lang w:eastAsia="ko-KR"/>
        </w:rPr>
        <w:tab/>
        <w:t>shall insert in the newly generated SIP INVITE request a MIME resource-lists body with the MCData ID of the invited MCData user in the &lt;mcdata-request-uri&gt; element of the application/vnd.3gpp.mcdata-info MIME body  in the received SIP 300 (Multiple Choices) response;</w:t>
      </w:r>
    </w:p>
    <w:bookmarkEnd w:id="1292"/>
    <w:p w14:paraId="361483D8" w14:textId="77777777" w:rsidR="00286E7C" w:rsidRPr="003512E4" w:rsidRDefault="00286E7C" w:rsidP="00286E7C">
      <w:pPr>
        <w:overflowPunct w:val="0"/>
        <w:autoSpaceDE w:val="0"/>
        <w:autoSpaceDN w:val="0"/>
        <w:adjustRightInd w:val="0"/>
        <w:ind w:left="568" w:hanging="284"/>
        <w:textAlignment w:val="baseline"/>
        <w:rPr>
          <w:rFonts w:eastAsia="SimSun"/>
          <w:lang w:eastAsia="ko-KR"/>
        </w:rPr>
      </w:pPr>
      <w:r w:rsidRPr="003512E4">
        <w:rPr>
          <w:rFonts w:eastAsia="SimSun"/>
          <w:lang w:eastAsia="ko-KR"/>
        </w:rPr>
        <w:t>2)</w:t>
      </w:r>
      <w:r w:rsidRPr="003512E4">
        <w:rPr>
          <w:rFonts w:eastAsia="SimSun"/>
          <w:lang w:eastAsia="ko-KR"/>
        </w:rPr>
        <w:tab/>
        <w:t xml:space="preserve">shall not include a </w:t>
      </w:r>
      <w:r w:rsidRPr="003512E4">
        <w:rPr>
          <w:rFonts w:eastAsia="SimSun"/>
          <w:lang w:eastAsia="en-GB"/>
        </w:rPr>
        <w:t>&lt;call-to-</w:t>
      </w:r>
      <w:r w:rsidRPr="003512E4">
        <w:rPr>
          <w:rFonts w:eastAsia="SimSun"/>
          <w:lang w:val="en-US" w:eastAsia="en-GB"/>
        </w:rPr>
        <w:t>functional</w:t>
      </w:r>
      <w:r w:rsidRPr="003512E4">
        <w:rPr>
          <w:rFonts w:eastAsia="SimSun"/>
          <w:lang w:eastAsia="en-GB"/>
        </w:rPr>
        <w:t>-</w:t>
      </w:r>
      <w:r w:rsidRPr="003512E4">
        <w:rPr>
          <w:rFonts w:eastAsia="SimSun"/>
          <w:lang w:val="en-US" w:eastAsia="en-GB"/>
        </w:rPr>
        <w:t>alias-ind</w:t>
      </w:r>
      <w:r w:rsidRPr="003512E4">
        <w:rPr>
          <w:rFonts w:eastAsia="SimSun"/>
          <w:lang w:eastAsia="en-GB"/>
        </w:rPr>
        <w:t>&gt; element</w:t>
      </w:r>
      <w:r w:rsidRPr="003512E4">
        <w:rPr>
          <w:rFonts w:eastAsia="SimSun"/>
          <w:lang w:eastAsia="ko-KR"/>
        </w:rPr>
        <w:t xml:space="preserve"> into the &lt;mcdata-Params&gt; element of the &lt;</w:t>
      </w:r>
      <w:r w:rsidRPr="003512E4">
        <w:rPr>
          <w:rFonts w:eastAsia="SimSun"/>
          <w:lang w:eastAsia="en-GB"/>
        </w:rPr>
        <w:t>mcdatainfo</w:t>
      </w:r>
      <w:r w:rsidRPr="003512E4">
        <w:rPr>
          <w:rFonts w:eastAsia="SimSun"/>
          <w:lang w:eastAsia="ko-KR"/>
        </w:rPr>
        <w:t>&gt; element of the application/vnd.3gpp.mcdata-info+xml MIME body; and</w:t>
      </w:r>
    </w:p>
    <w:p w14:paraId="4C12C7E4"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ko-KR"/>
        </w:rPr>
        <w:t>3)</w:t>
      </w:r>
      <w:r w:rsidRPr="003512E4">
        <w:rPr>
          <w:rFonts w:eastAsia="SimSun"/>
          <w:lang w:eastAsia="ko-KR"/>
        </w:rPr>
        <w:tab/>
        <w:t xml:space="preserve">shall include a </w:t>
      </w:r>
      <w:bookmarkStart w:id="1293" w:name="_Hlk111819055"/>
      <w:r w:rsidRPr="003512E4">
        <w:rPr>
          <w:rFonts w:eastAsia="SimSun"/>
          <w:lang w:eastAsia="en-GB"/>
        </w:rPr>
        <w:t xml:space="preserve">&lt;called-functional-alias-URI&gt; </w:t>
      </w:r>
      <w:bookmarkEnd w:id="1293"/>
      <w:r w:rsidRPr="003512E4">
        <w:rPr>
          <w:rFonts w:eastAsia="SimSun"/>
          <w:lang w:eastAsia="en-GB"/>
        </w:rPr>
        <w:t xml:space="preserve">element </w:t>
      </w:r>
      <w:r w:rsidRPr="003512E4">
        <w:rPr>
          <w:rFonts w:eastAsia="SimSun"/>
          <w:lang w:eastAsia="ko-KR"/>
        </w:rPr>
        <w:t>into the &lt;mcdata-Params&gt; element of the &lt;</w:t>
      </w:r>
      <w:r w:rsidRPr="003512E4">
        <w:rPr>
          <w:rFonts w:eastAsia="SimSun"/>
          <w:lang w:eastAsia="en-GB"/>
        </w:rPr>
        <w:t>mcdatainfo</w:t>
      </w:r>
      <w:r w:rsidRPr="003512E4">
        <w:rPr>
          <w:rFonts w:eastAsia="SimSun"/>
          <w:lang w:eastAsia="ko-KR"/>
        </w:rPr>
        <w:t xml:space="preserve">&gt; element of the application/vnd.3gpp.mcdata-info+xml MIME body with the target functional alias used in the initial SIP INVITE request for the </w:t>
      </w:r>
      <w:r w:rsidRPr="003512E4">
        <w:rPr>
          <w:rFonts w:eastAsia="SimSun"/>
          <w:lang w:eastAsia="en-GB"/>
        </w:rPr>
        <w:t>IP connectivity session establishment</w:t>
      </w:r>
      <w:r w:rsidRPr="003512E4">
        <w:rPr>
          <w:rFonts w:eastAsia="SimSun"/>
          <w:lang w:eastAsia="ko-KR"/>
        </w:rPr>
        <w:t>.</w:t>
      </w:r>
    </w:p>
    <w:p w14:paraId="078B482E" w14:textId="77777777" w:rsidR="00286E7C" w:rsidRPr="003512E4" w:rsidRDefault="00286E7C" w:rsidP="00286E7C">
      <w:pPr>
        <w:overflowPunct w:val="0"/>
        <w:autoSpaceDE w:val="0"/>
        <w:autoSpaceDN w:val="0"/>
        <w:adjustRightInd w:val="0"/>
        <w:textAlignment w:val="baseline"/>
        <w:rPr>
          <w:rFonts w:eastAsia="SimSun"/>
          <w:lang w:eastAsia="en-GB"/>
        </w:rPr>
      </w:pPr>
      <w:r w:rsidRPr="003512E4">
        <w:rPr>
          <w:rFonts w:eastAsia="SimSun"/>
          <w:lang w:eastAsia="en-GB"/>
        </w:rPr>
        <w:t>On receipt of a SIP 4xx response, a SIP 5xx response or a SIP 6xx response to the SIP INVITE request, the MCData client:</w:t>
      </w:r>
    </w:p>
    <w:p w14:paraId="055CB1BB"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indicate to the MCData user or user application that the IP Connectivity session could not be established; and</w:t>
      </w:r>
    </w:p>
    <w:p w14:paraId="501AFC12"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send a SIP ACK request as specified in 3GPP TS 24.229 [5].</w:t>
      </w:r>
    </w:p>
    <w:p w14:paraId="36450DAA" w14:textId="77777777" w:rsidR="00286E7C" w:rsidRPr="003512E4" w:rsidRDefault="00286E7C" w:rsidP="00286E7C">
      <w:pPr>
        <w:overflowPunct w:val="0"/>
        <w:autoSpaceDE w:val="0"/>
        <w:autoSpaceDN w:val="0"/>
        <w:adjustRightInd w:val="0"/>
        <w:textAlignment w:val="baseline"/>
        <w:rPr>
          <w:rFonts w:eastAsia="SimSun"/>
          <w:lang w:eastAsia="en-GB"/>
        </w:rPr>
      </w:pPr>
      <w:r w:rsidRPr="003512E4">
        <w:rPr>
          <w:rFonts w:eastAsia="SimSun"/>
          <w:lang w:eastAsia="en-GB"/>
        </w:rPr>
        <w:t>On receipt of an indication from the media plane indicating that the IP Connectivity session could not be established, the MCData client:</w:t>
      </w:r>
    </w:p>
    <w:p w14:paraId="122A0568"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generate a SIP BYE request according to 3GPP TS 24.229 [5] with:</w:t>
      </w:r>
    </w:p>
    <w:p w14:paraId="711E27AB"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a)</w:t>
      </w:r>
      <w:r w:rsidRPr="003512E4">
        <w:rPr>
          <w:rFonts w:eastAsia="SimSun"/>
          <w:lang w:eastAsia="en-GB"/>
        </w:rPr>
        <w:tab/>
        <w:t>Reason code set to "</w:t>
      </w:r>
      <w:r w:rsidRPr="003512E4">
        <w:rPr>
          <w:rFonts w:eastAsia="SimSun"/>
          <w:lang w:val="en-US" w:eastAsia="en-GB"/>
        </w:rPr>
        <w:t>FAILURE_CAUSE</w:t>
      </w:r>
      <w:r w:rsidRPr="003512E4">
        <w:rPr>
          <w:rFonts w:eastAsia="SimSun"/>
          <w:lang w:eastAsia="en-GB"/>
        </w:rPr>
        <w:t>";</w:t>
      </w:r>
    </w:p>
    <w:p w14:paraId="2CE4B080"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b)</w:t>
      </w:r>
      <w:r w:rsidRPr="003512E4">
        <w:rPr>
          <w:rFonts w:eastAsia="SimSun"/>
          <w:lang w:eastAsia="en-GB"/>
        </w:rPr>
        <w:tab/>
        <w:t>cause set to "1"; and</w:t>
      </w:r>
    </w:p>
    <w:p w14:paraId="5C53EF32"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c)</w:t>
      </w:r>
      <w:r w:rsidRPr="003512E4">
        <w:rPr>
          <w:rFonts w:eastAsia="SimSun"/>
          <w:lang w:eastAsia="en-GB"/>
        </w:rPr>
        <w:tab/>
        <w:t>text set to "Media bearer or QoS lost";</w:t>
      </w:r>
    </w:p>
    <w:p w14:paraId="1B0C430F"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set the Request-URI to the MCData session identity to release; and</w:t>
      </w:r>
    </w:p>
    <w:p w14:paraId="40754D86"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3)</w:t>
      </w:r>
      <w:r w:rsidRPr="003512E4">
        <w:rPr>
          <w:rFonts w:eastAsia="SimSun"/>
          <w:lang w:eastAsia="en-GB"/>
        </w:rPr>
        <w:tab/>
        <w:t>shall send a SIP BYE request towards MCData server according to 3GPP TS 24.229 [5].</w:t>
      </w:r>
    </w:p>
    <w:p w14:paraId="3CB1A647" w14:textId="77777777" w:rsidR="00286E7C" w:rsidRDefault="00286E7C" w:rsidP="00286E7C">
      <w:r w:rsidRPr="00173DB4">
        <w:t>[TS 24.282, clause 20.2.</w:t>
      </w:r>
      <w:r>
        <w:t>0a</w:t>
      </w:r>
      <w:r w:rsidRPr="00173DB4">
        <w:t>]</w:t>
      </w:r>
    </w:p>
    <w:p w14:paraId="0644D514" w14:textId="77777777" w:rsidR="00286E7C" w:rsidRPr="00A00670" w:rsidRDefault="00286E7C" w:rsidP="00286E7C">
      <w:pPr>
        <w:overflowPunct w:val="0"/>
        <w:autoSpaceDE w:val="0"/>
        <w:autoSpaceDN w:val="0"/>
        <w:adjustRightInd w:val="0"/>
        <w:textAlignment w:val="baseline"/>
        <w:rPr>
          <w:rFonts w:eastAsia="SimSun"/>
          <w:lang w:eastAsia="en-GB"/>
        </w:rPr>
      </w:pPr>
      <w:r w:rsidRPr="00A00670">
        <w:rPr>
          <w:rFonts w:eastAsia="SimSun"/>
          <w:lang w:eastAsia="en-GB"/>
        </w:rPr>
        <w:t>The SDP offer shall contain one SDP media-level section for MCData including an attribute for IP Connectivity according to 3GPP TS 24.582 [15]. When composing an SDP offer the MCData client shall:</w:t>
      </w:r>
    </w:p>
    <w:p w14:paraId="19AF073B" w14:textId="77777777" w:rsidR="00286E7C" w:rsidRPr="00A00670" w:rsidRDefault="00286E7C" w:rsidP="00286E7C">
      <w:pPr>
        <w:overflowPunct w:val="0"/>
        <w:autoSpaceDE w:val="0"/>
        <w:autoSpaceDN w:val="0"/>
        <w:adjustRightInd w:val="0"/>
        <w:ind w:left="568" w:hanging="284"/>
        <w:textAlignment w:val="baseline"/>
        <w:rPr>
          <w:rFonts w:eastAsia="SimSun"/>
          <w:lang w:eastAsia="en-GB"/>
        </w:rPr>
      </w:pPr>
      <w:r w:rsidRPr="00A00670">
        <w:rPr>
          <w:rFonts w:eastAsia="SimSun"/>
          <w:lang w:eastAsia="en-GB"/>
        </w:rPr>
        <w:t>1)</w:t>
      </w:r>
      <w:r w:rsidRPr="00A00670">
        <w:rPr>
          <w:rFonts w:eastAsia="SimSun"/>
          <w:lang w:eastAsia="en-GB"/>
        </w:rPr>
        <w:tab/>
        <w:t>set the IP address of the MCData client for the offered MCData IP Connectivity session; and</w:t>
      </w:r>
    </w:p>
    <w:p w14:paraId="6AB5274A" w14:textId="77777777" w:rsidR="00286E7C" w:rsidRPr="00A00670" w:rsidRDefault="00286E7C" w:rsidP="00286E7C">
      <w:pPr>
        <w:keepLines/>
        <w:overflowPunct w:val="0"/>
        <w:autoSpaceDE w:val="0"/>
        <w:autoSpaceDN w:val="0"/>
        <w:adjustRightInd w:val="0"/>
        <w:ind w:left="1135" w:hanging="851"/>
        <w:textAlignment w:val="baseline"/>
        <w:rPr>
          <w:rFonts w:eastAsia="SimSun"/>
          <w:lang w:eastAsia="en-GB"/>
        </w:rPr>
      </w:pPr>
      <w:r w:rsidRPr="00A00670">
        <w:rPr>
          <w:rFonts w:eastAsia="SimSun"/>
          <w:lang w:eastAsia="en-GB"/>
        </w:rPr>
        <w:t>NOTE:</w:t>
      </w:r>
      <w:r w:rsidRPr="00A00670">
        <w:rPr>
          <w:rFonts w:eastAsia="SimSun"/>
          <w:lang w:eastAsia="en-GB"/>
        </w:rPr>
        <w:tab/>
        <w:t>The MC service operator policy determines if the MCData client can use an already assigned IP address or can request a new IP address following the procedures defined in 3GPP TS 24.301 [43].</w:t>
      </w:r>
    </w:p>
    <w:p w14:paraId="42B13F50" w14:textId="77777777" w:rsidR="00286E7C" w:rsidRPr="00A00670" w:rsidRDefault="00286E7C" w:rsidP="00286E7C">
      <w:pPr>
        <w:overflowPunct w:val="0"/>
        <w:autoSpaceDE w:val="0"/>
        <w:autoSpaceDN w:val="0"/>
        <w:adjustRightInd w:val="0"/>
        <w:ind w:left="568" w:hanging="284"/>
        <w:textAlignment w:val="baseline"/>
        <w:rPr>
          <w:rFonts w:eastAsia="SimSun"/>
          <w:lang w:eastAsia="en-GB"/>
        </w:rPr>
      </w:pPr>
      <w:r w:rsidRPr="00A00670">
        <w:rPr>
          <w:rFonts w:eastAsia="SimSun"/>
          <w:lang w:eastAsia="en-GB"/>
        </w:rPr>
        <w:t>2)</w:t>
      </w:r>
      <w:r w:rsidRPr="00A00670">
        <w:rPr>
          <w:rFonts w:eastAsia="SimSun"/>
          <w:lang w:eastAsia="en-GB"/>
        </w:rPr>
        <w:tab/>
        <w:t>shall include an "m=application" media-level section as specified in 3GPP TS 24.582 [15] consisting of:</w:t>
      </w:r>
    </w:p>
    <w:p w14:paraId="24D6BC73" w14:textId="77777777" w:rsidR="00286E7C" w:rsidRPr="00A00670" w:rsidRDefault="00286E7C" w:rsidP="00286E7C">
      <w:pPr>
        <w:overflowPunct w:val="0"/>
        <w:autoSpaceDE w:val="0"/>
        <w:autoSpaceDN w:val="0"/>
        <w:adjustRightInd w:val="0"/>
        <w:ind w:left="851" w:hanging="284"/>
        <w:textAlignment w:val="baseline"/>
        <w:rPr>
          <w:rFonts w:eastAsia="SimSun"/>
          <w:lang w:eastAsia="en-GB"/>
        </w:rPr>
      </w:pPr>
      <w:r w:rsidRPr="00A00670">
        <w:rPr>
          <w:rFonts w:eastAsia="SimSun"/>
          <w:lang w:eastAsia="en-GB"/>
        </w:rPr>
        <w:t>a)</w:t>
      </w:r>
      <w:r w:rsidRPr="00A00670">
        <w:rPr>
          <w:rFonts w:eastAsia="SimSun"/>
          <w:lang w:eastAsia="en-GB"/>
        </w:rPr>
        <w:tab/>
        <w:t>the port number selected for the media plane as specified in 3GPP TS 24.582 [15] clause 13.5; and</w:t>
      </w:r>
    </w:p>
    <w:p w14:paraId="5D086031" w14:textId="77777777" w:rsidR="00286E7C" w:rsidRPr="00173DB4" w:rsidRDefault="00286E7C" w:rsidP="00286E7C">
      <w:pPr>
        <w:overflowPunct w:val="0"/>
        <w:autoSpaceDE w:val="0"/>
        <w:autoSpaceDN w:val="0"/>
        <w:adjustRightInd w:val="0"/>
        <w:ind w:left="851" w:hanging="284"/>
        <w:textAlignment w:val="baseline"/>
        <w:rPr>
          <w:rFonts w:eastAsia="SimSun"/>
          <w:lang w:eastAsia="en-GB"/>
        </w:rPr>
      </w:pPr>
      <w:r w:rsidRPr="00A00670">
        <w:rPr>
          <w:rFonts w:eastAsia="SimSun"/>
          <w:lang w:eastAsia="en-GB"/>
        </w:rPr>
        <w:t>b)</w:t>
      </w:r>
      <w:r w:rsidRPr="00A00670">
        <w:rPr>
          <w:rFonts w:eastAsia="SimSun"/>
          <w:lang w:eastAsia="en-GB"/>
        </w:rPr>
        <w:tab/>
        <w:t>the 'fmtp' attribute as specified in 3GPP TS 24.582 [15] clause 13.6.</w:t>
      </w:r>
    </w:p>
    <w:p w14:paraId="09F53698" w14:textId="77777777" w:rsidR="00296E35" w:rsidRDefault="00296E35" w:rsidP="00296E35">
      <w:r w:rsidRPr="00407576">
        <w:t>[TS 24.</w:t>
      </w:r>
      <w:r>
        <w:t>5</w:t>
      </w:r>
      <w:r w:rsidRPr="00407576">
        <w:t xml:space="preserve">82, clause </w:t>
      </w:r>
      <w:r>
        <w:t>13.1.2</w:t>
      </w:r>
      <w:r w:rsidRPr="00407576">
        <w:t>]</w:t>
      </w:r>
    </w:p>
    <w:p w14:paraId="17852AB1" w14:textId="77777777" w:rsidR="00286E7C" w:rsidRDefault="00286E7C" w:rsidP="00286E7C">
      <w:r w:rsidRPr="001646E4">
        <w:t>Upon receiving a request by an MCData user, or an IP packet from an IP application, the MCData client shall follow the procedure in 20.2.1 in 3GPP</w:t>
      </w:r>
      <w:r w:rsidRPr="001646E4">
        <w:rPr>
          <w:rFonts w:hint="eastAsia"/>
        </w:rPr>
        <w:t> TS 2</w:t>
      </w:r>
      <w:r w:rsidRPr="001646E4">
        <w:t xml:space="preserve">4.282 [8]. The IP address </w:t>
      </w:r>
      <w:r>
        <w:t xml:space="preserve">and port number </w:t>
      </w:r>
      <w:r w:rsidRPr="001646E4">
        <w:t>received in the</w:t>
      </w:r>
      <w:r>
        <w:t xml:space="preserve"> SDP payload of the</w:t>
      </w:r>
      <w:r w:rsidRPr="001646E4">
        <w:t xml:space="preserve"> 200 O</w:t>
      </w:r>
      <w:r>
        <w:t>K</w:t>
      </w:r>
      <w:r w:rsidRPr="001646E4">
        <w:t xml:space="preserve"> response in this procedure shall be used </w:t>
      </w:r>
      <w:r>
        <w:t>to establish</w:t>
      </w:r>
      <w:r w:rsidRPr="001646E4">
        <w:t xml:space="preserve"> an IP tunnel. The IP tunnel shall be based on </w:t>
      </w:r>
      <w:r w:rsidRPr="00C200FC">
        <w:t xml:space="preserve">GRE-in-UDP Encapsulation as specified in </w:t>
      </w:r>
      <w:r>
        <w:t>IETF</w:t>
      </w:r>
      <w:r w:rsidRPr="001646E4">
        <w:t> </w:t>
      </w:r>
      <w:r w:rsidRPr="00C200FC">
        <w:t>RFC</w:t>
      </w:r>
      <w:r w:rsidRPr="001646E4">
        <w:t> </w:t>
      </w:r>
      <w:r w:rsidRPr="00C200FC">
        <w:t>8086</w:t>
      </w:r>
      <w:r w:rsidRPr="001646E4">
        <w:t> </w:t>
      </w:r>
      <w:r w:rsidRPr="00C200FC">
        <w:t>[</w:t>
      </w:r>
      <w:r>
        <w:t>23</w:t>
      </w:r>
      <w:r w:rsidRPr="00C200FC">
        <w:t xml:space="preserve">], and as </w:t>
      </w:r>
      <w:r>
        <w:t>specified</w:t>
      </w:r>
      <w:r w:rsidRPr="00C200FC">
        <w:t xml:space="preserve"> in clause</w:t>
      </w:r>
      <w:r w:rsidRPr="001646E4">
        <w:t> </w:t>
      </w:r>
      <w:r w:rsidRPr="00C200FC">
        <w:t>13.4.</w:t>
      </w:r>
      <w:r>
        <w:t xml:space="preserve"> </w:t>
      </w:r>
      <w:r w:rsidRPr="001646E4">
        <w:t>Generic Routing Encapsulation (GRE)</w:t>
      </w:r>
      <w:r>
        <w:t xml:space="preserve"> as specified in IETF</w:t>
      </w:r>
      <w:r w:rsidRPr="001646E4">
        <w:t> </w:t>
      </w:r>
      <w:r w:rsidRPr="00F551F8">
        <w:t>RFC </w:t>
      </w:r>
      <w:r>
        <w:t xml:space="preserve">2784 [19] </w:t>
      </w:r>
      <w:r w:rsidRPr="00C200FC">
        <w:t>is used as a basis of GRE-in-UDP Encapsulation</w:t>
      </w:r>
      <w:r w:rsidRPr="001646E4">
        <w:t>.</w:t>
      </w:r>
    </w:p>
    <w:p w14:paraId="6AC385D1" w14:textId="77777777" w:rsidR="00286E7C" w:rsidRDefault="00286E7C" w:rsidP="00286E7C">
      <w:r w:rsidRPr="00111EAF">
        <w:t>The MCData client shall</w:t>
      </w:r>
      <w:r>
        <w:t xml:space="preserve"> perform encapsulation and decapsulation according to clause 13.4.</w:t>
      </w:r>
    </w:p>
    <w:p w14:paraId="69F181A2" w14:textId="77777777" w:rsidR="00286E7C" w:rsidRPr="00D038B4" w:rsidRDefault="00286E7C" w:rsidP="00286E7C">
      <w:pPr>
        <w:rPr>
          <w:rFonts w:ascii="Segoe UI" w:hAnsi="Segoe UI" w:cs="Segoe UI"/>
          <w:lang w:eastAsia="en-GB"/>
        </w:rPr>
      </w:pPr>
      <w:r w:rsidRPr="001646E4">
        <w:t>The MCData client act</w:t>
      </w:r>
      <w:r>
        <w:t>s</w:t>
      </w:r>
      <w:r w:rsidRPr="001646E4">
        <w:t xml:space="preserve"> as an IP relay for IP traffic between the IP application and the IP tunnel to the far endpoint. Once the IP tunnel is established, the IP applications can exchange IP data. The </w:t>
      </w:r>
      <w:r>
        <w:t xml:space="preserve">MCData </w:t>
      </w:r>
      <w:r w:rsidRPr="001646E4">
        <w:t>client that receives the IP packets from the IP application shall perform encapsulation to the tunnel</w:t>
      </w:r>
      <w:r>
        <w:t>l</w:t>
      </w:r>
      <w:r w:rsidRPr="001646E4">
        <w:t>ing protocol</w:t>
      </w:r>
      <w:r>
        <w:t xml:space="preserve"> </w:t>
      </w:r>
      <w:r w:rsidRPr="00994B27">
        <w:t>adding a GRE header and a UDP header to the IP packet</w:t>
      </w:r>
      <w:r>
        <w:t xml:space="preserve">, </w:t>
      </w:r>
      <w:r w:rsidRPr="000132B7">
        <w:t>and send the outgoing UDP traffic to the IP address and port present in the SDP answer</w:t>
      </w:r>
      <w:r>
        <w:t>.</w:t>
      </w:r>
      <w:r>
        <w:rPr>
          <w:noProof/>
        </w:rPr>
        <w:t xml:space="preserve"> </w:t>
      </w:r>
      <w:r w:rsidRPr="00791258">
        <w:rPr>
          <w:noProof/>
        </w:rPr>
        <w:t>When the originating MCData client receives IP packets from the IP tunnel it shall perform de-capsulation from the tunnelling protocol, removing the UDP header and the GRE header from the received packet, before passing the IP data to the IP application.</w:t>
      </w:r>
    </w:p>
    <w:p w14:paraId="59DC0BE3" w14:textId="77777777" w:rsidR="00296E35" w:rsidRPr="00407576" w:rsidRDefault="00296E35" w:rsidP="00296E35">
      <w:pPr>
        <w:pStyle w:val="H6"/>
      </w:pPr>
      <w:r>
        <w:t>6.7</w:t>
      </w:r>
      <w:r w:rsidRPr="00407576">
        <w:t>.1.3</w:t>
      </w:r>
      <w:r w:rsidRPr="00407576">
        <w:tab/>
        <w:t>Test description</w:t>
      </w:r>
    </w:p>
    <w:p w14:paraId="69C0E46B" w14:textId="77777777" w:rsidR="00296E35" w:rsidRPr="00407576" w:rsidRDefault="00296E35" w:rsidP="00296E35">
      <w:pPr>
        <w:pStyle w:val="H6"/>
      </w:pPr>
      <w:r>
        <w:t>6.7</w:t>
      </w:r>
      <w:r w:rsidRPr="00407576">
        <w:t>.1.3.1</w:t>
      </w:r>
      <w:r w:rsidRPr="00407576">
        <w:tab/>
        <w:t>Pre-test conditions</w:t>
      </w:r>
    </w:p>
    <w:p w14:paraId="2807DEB9" w14:textId="77777777" w:rsidR="00296E35" w:rsidRPr="00407576" w:rsidRDefault="00296E35" w:rsidP="00296E35">
      <w:pPr>
        <w:pStyle w:val="H6"/>
      </w:pPr>
      <w:r w:rsidRPr="00407576">
        <w:t>Test configuration:</w:t>
      </w:r>
    </w:p>
    <w:p w14:paraId="50F830BA" w14:textId="3BBA2D01"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C724163" w14:textId="77777777" w:rsidR="00296E35" w:rsidRPr="00407576" w:rsidRDefault="00296E35" w:rsidP="00296E35">
      <w:pPr>
        <w:pStyle w:val="H6"/>
      </w:pPr>
      <w:r w:rsidRPr="00407576">
        <w:t>Preamble:</w:t>
      </w:r>
    </w:p>
    <w:p w14:paraId="2643496F" w14:textId="48FA48A4"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E64F253" w14:textId="77777777" w:rsidR="00296E35" w:rsidRPr="00407576" w:rsidRDefault="00296E35" w:rsidP="00296E35">
      <w:pPr>
        <w:pStyle w:val="B1"/>
      </w:pPr>
      <w:r w:rsidRPr="00407576">
        <w:t>-</w:t>
      </w:r>
      <w:r w:rsidRPr="00407576">
        <w:tab/>
        <w:t>UE States at the end of the preamble:</w:t>
      </w:r>
    </w:p>
    <w:p w14:paraId="01B1538A" w14:textId="77777777" w:rsidR="00296E35" w:rsidRPr="00407576" w:rsidRDefault="00296E35" w:rsidP="00296E35">
      <w:pPr>
        <w:pStyle w:val="B1"/>
        <w:ind w:left="852"/>
      </w:pPr>
      <w:r w:rsidRPr="00407576">
        <w:t>-</w:t>
      </w:r>
      <w:r w:rsidRPr="00407576">
        <w:tab/>
        <w:t>The UE is in RRC_IDLE state.</w:t>
      </w:r>
    </w:p>
    <w:p w14:paraId="0ADE9281" w14:textId="77777777" w:rsidR="00296E35" w:rsidRPr="00407576" w:rsidRDefault="00296E35" w:rsidP="00296E35">
      <w:pPr>
        <w:pStyle w:val="B1"/>
        <w:ind w:left="852"/>
      </w:pPr>
      <w:r w:rsidRPr="00407576">
        <w:t>-</w:t>
      </w:r>
      <w:r w:rsidRPr="00407576">
        <w:tab/>
        <w:t>The client is registered for MCData.</w:t>
      </w:r>
    </w:p>
    <w:p w14:paraId="17A70947" w14:textId="77777777" w:rsidR="00296E35" w:rsidRPr="00407576" w:rsidRDefault="00296E35" w:rsidP="00296E35">
      <w:pPr>
        <w:pStyle w:val="H6"/>
      </w:pPr>
      <w:r>
        <w:t>6.7</w:t>
      </w:r>
      <w:r w:rsidRPr="00407576">
        <w:t>.1.3.2</w:t>
      </w:r>
      <w:r w:rsidRPr="00407576">
        <w:tab/>
        <w:t>Test procedure sequence</w:t>
      </w:r>
    </w:p>
    <w:p w14:paraId="7E1BABEA" w14:textId="77777777" w:rsidR="00296E35" w:rsidRPr="00407576" w:rsidRDefault="00296E35" w:rsidP="00296E35">
      <w:pPr>
        <w:pStyle w:val="TH"/>
      </w:pPr>
      <w:r w:rsidRPr="00407576">
        <w:t xml:space="preserve">Table </w:t>
      </w:r>
      <w:r>
        <w:t>6.7</w:t>
      </w:r>
      <w:r w:rsidRPr="00407576">
        <w:t>.1.3.2-1: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7041D74B" w14:textId="77777777" w:rsidTr="002E3FCC">
        <w:tc>
          <w:tcPr>
            <w:tcW w:w="705" w:type="dxa"/>
            <w:tcBorders>
              <w:top w:val="single" w:sz="4" w:space="0" w:color="auto"/>
              <w:left w:val="single" w:sz="4" w:space="0" w:color="auto"/>
              <w:bottom w:val="nil"/>
              <w:right w:val="single" w:sz="4" w:space="0" w:color="auto"/>
            </w:tcBorders>
            <w:hideMark/>
          </w:tcPr>
          <w:p w14:paraId="069F3DBD"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hideMark/>
          </w:tcPr>
          <w:p w14:paraId="261031FC"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65A5E79"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hideMark/>
          </w:tcPr>
          <w:p w14:paraId="63E71E33"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hideMark/>
          </w:tcPr>
          <w:p w14:paraId="347E66FD" w14:textId="77777777" w:rsidR="00296E35" w:rsidRPr="00407576" w:rsidRDefault="00296E35" w:rsidP="002E3FCC">
            <w:pPr>
              <w:pStyle w:val="TAH"/>
            </w:pPr>
            <w:r w:rsidRPr="00407576">
              <w:t>Verdict</w:t>
            </w:r>
          </w:p>
        </w:tc>
      </w:tr>
      <w:tr w:rsidR="00296E35" w:rsidRPr="00407576" w14:paraId="31989E77" w14:textId="77777777" w:rsidTr="002E3FCC">
        <w:tc>
          <w:tcPr>
            <w:tcW w:w="705" w:type="dxa"/>
            <w:tcBorders>
              <w:top w:val="nil"/>
              <w:left w:val="single" w:sz="4" w:space="0" w:color="auto"/>
              <w:bottom w:val="single" w:sz="4" w:space="0" w:color="auto"/>
              <w:right w:val="single" w:sz="4" w:space="0" w:color="auto"/>
            </w:tcBorders>
          </w:tcPr>
          <w:p w14:paraId="28ED3AD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tcPr>
          <w:p w14:paraId="2FF79889"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8A3835B"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hideMark/>
          </w:tcPr>
          <w:p w14:paraId="43F30DC1"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tcPr>
          <w:p w14:paraId="5E637AD4"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tcPr>
          <w:p w14:paraId="296C0F6D" w14:textId="77777777" w:rsidR="00296E35" w:rsidRPr="00407576" w:rsidRDefault="00296E35" w:rsidP="002E3FCC">
            <w:pPr>
              <w:pStyle w:val="TAH"/>
            </w:pPr>
          </w:p>
        </w:tc>
      </w:tr>
      <w:tr w:rsidR="00296E35" w:rsidRPr="00407576" w14:paraId="0502E7DD"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47041B37" w14:textId="77777777" w:rsidR="00296E35" w:rsidRPr="00407576" w:rsidRDefault="00296E35" w:rsidP="002E3FCC">
            <w:pPr>
              <w:pStyle w:val="TAC"/>
            </w:pPr>
            <w:r w:rsidRPr="001C0FC4">
              <w:t>1</w:t>
            </w:r>
          </w:p>
        </w:tc>
        <w:tc>
          <w:tcPr>
            <w:tcW w:w="3971" w:type="dxa"/>
            <w:tcBorders>
              <w:top w:val="single" w:sz="4" w:space="0" w:color="auto"/>
              <w:left w:val="single" w:sz="4" w:space="0" w:color="auto"/>
              <w:bottom w:val="single" w:sz="4" w:space="0" w:color="auto"/>
              <w:right w:val="single" w:sz="4" w:space="0" w:color="auto"/>
            </w:tcBorders>
            <w:hideMark/>
          </w:tcPr>
          <w:p w14:paraId="0394DA9C" w14:textId="376BF4A4" w:rsidR="00296E35" w:rsidRPr="001C0FC4" w:rsidRDefault="00296E35" w:rsidP="002E3FCC">
            <w:pPr>
              <w:pStyle w:val="TAL"/>
            </w:pPr>
            <w:r w:rsidRPr="001C0FC4">
              <w:t xml:space="preserve">Make the UE (MCData client) </w:t>
            </w:r>
            <w:r>
              <w:rPr>
                <w:noProof/>
                <w:lang w:val="en-US"/>
              </w:rPr>
              <w:t>establish a IP Connectivity session with another MCData client.</w:t>
            </w:r>
          </w:p>
          <w:p w14:paraId="00934D0C" w14:textId="77777777" w:rsidR="00296E35" w:rsidRPr="00407576"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DFF6594" w14:textId="77777777" w:rsidR="00296E35" w:rsidRPr="00407576"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E8BCA7" w14:textId="77777777" w:rsidR="00296E35" w:rsidRPr="00407576"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9A2880" w14:textId="77777777" w:rsidR="00296E35" w:rsidRPr="00407576"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hideMark/>
          </w:tcPr>
          <w:p w14:paraId="25107FC8" w14:textId="77777777" w:rsidR="00296E35" w:rsidRPr="00407576" w:rsidRDefault="00296E35" w:rsidP="002E3FCC">
            <w:pPr>
              <w:pStyle w:val="TAC"/>
            </w:pPr>
            <w:r w:rsidRPr="001C0FC4">
              <w:t>-</w:t>
            </w:r>
          </w:p>
        </w:tc>
      </w:tr>
      <w:tr w:rsidR="00296E35" w:rsidRPr="00407576" w14:paraId="664B91D1" w14:textId="77777777" w:rsidTr="002E3FCC">
        <w:tc>
          <w:tcPr>
            <w:tcW w:w="705" w:type="dxa"/>
            <w:tcBorders>
              <w:top w:val="single" w:sz="4" w:space="0" w:color="auto"/>
              <w:left w:val="single" w:sz="4" w:space="0" w:color="auto"/>
              <w:bottom w:val="single" w:sz="4" w:space="0" w:color="auto"/>
              <w:right w:val="single" w:sz="4" w:space="0" w:color="auto"/>
            </w:tcBorders>
          </w:tcPr>
          <w:p w14:paraId="5B85B258" w14:textId="77777777" w:rsidR="00296E35" w:rsidRPr="00407576" w:rsidRDefault="00296E35" w:rsidP="002E3FCC">
            <w:pPr>
              <w:pStyle w:val="TAC"/>
              <w:rPr>
                <w:rFonts w:eastAsia="Calibri"/>
              </w:rPr>
            </w:pPr>
            <w:r w:rsidRPr="001C0FC4">
              <w:t>2</w:t>
            </w:r>
            <w:r>
              <w:t>-6</w:t>
            </w:r>
          </w:p>
        </w:tc>
        <w:tc>
          <w:tcPr>
            <w:tcW w:w="3971" w:type="dxa"/>
            <w:tcBorders>
              <w:top w:val="single" w:sz="4" w:space="0" w:color="auto"/>
              <w:left w:val="single" w:sz="4" w:space="0" w:color="auto"/>
              <w:bottom w:val="single" w:sz="4" w:space="0" w:color="auto"/>
              <w:right w:val="single" w:sz="4" w:space="0" w:color="auto"/>
            </w:tcBorders>
          </w:tcPr>
          <w:p w14:paraId="3317C87D" w14:textId="4F21177A" w:rsidR="00296E35" w:rsidRPr="00407576"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CO MCData Call Establishment</w:t>
            </w:r>
            <w:r w:rsidRPr="001C0FC4">
              <w:t xml:space="preserve">' as described in TS </w:t>
            </w:r>
            <w:r>
              <w:t>37.579</w:t>
            </w:r>
            <w:r w:rsidRPr="001C0FC4">
              <w:t>-1 [2] Table 5.3C.2.3-1</w:t>
            </w:r>
            <w:r>
              <w:t xml:space="preserve"> </w:t>
            </w:r>
            <w:r w:rsidRPr="00005EB9">
              <w:rPr>
                <w:b/>
                <w:bCs/>
              </w:rPr>
              <w:t>to establish an IP Connectivity session with another MCData client</w:t>
            </w:r>
            <w:r w:rsidRPr="001C0FC4">
              <w:t>?</w:t>
            </w:r>
          </w:p>
        </w:tc>
        <w:tc>
          <w:tcPr>
            <w:tcW w:w="709" w:type="dxa"/>
            <w:tcBorders>
              <w:top w:val="single" w:sz="4" w:space="0" w:color="auto"/>
              <w:left w:val="single" w:sz="4" w:space="0" w:color="auto"/>
              <w:bottom w:val="single" w:sz="4" w:space="0" w:color="auto"/>
              <w:right w:val="single" w:sz="4" w:space="0" w:color="auto"/>
            </w:tcBorders>
          </w:tcPr>
          <w:p w14:paraId="32733A2E" w14:textId="77777777" w:rsidR="00296E35" w:rsidRPr="00407576" w:rsidRDefault="00296E35" w:rsidP="002E3FCC">
            <w:pPr>
              <w:pStyle w:val="TAC"/>
              <w:rPr>
                <w:rFonts w:eastAsia="Calibri"/>
              </w:rPr>
            </w:pPr>
            <w:r w:rsidRPr="001C0FC4">
              <w:t>-</w:t>
            </w:r>
          </w:p>
        </w:tc>
        <w:tc>
          <w:tcPr>
            <w:tcW w:w="2978" w:type="dxa"/>
            <w:tcBorders>
              <w:top w:val="single" w:sz="4" w:space="0" w:color="auto"/>
              <w:left w:val="single" w:sz="4" w:space="0" w:color="auto"/>
              <w:bottom w:val="single" w:sz="4" w:space="0" w:color="auto"/>
              <w:right w:val="single" w:sz="4" w:space="0" w:color="auto"/>
            </w:tcBorders>
          </w:tcPr>
          <w:p w14:paraId="098BB73A" w14:textId="77777777" w:rsidR="00296E35" w:rsidRPr="00407576" w:rsidRDefault="00296E35" w:rsidP="002E3FCC">
            <w:pPr>
              <w:pStyle w:val="TAL"/>
              <w:rPr>
                <w:rFonts w:eastAsia="Calibri"/>
              </w:rPr>
            </w:pPr>
            <w:r w:rsidRPr="001C0FC4">
              <w:t>-</w:t>
            </w:r>
          </w:p>
        </w:tc>
        <w:tc>
          <w:tcPr>
            <w:tcW w:w="567" w:type="dxa"/>
            <w:tcBorders>
              <w:top w:val="single" w:sz="4" w:space="0" w:color="auto"/>
              <w:left w:val="single" w:sz="4" w:space="0" w:color="auto"/>
              <w:bottom w:val="single" w:sz="4" w:space="0" w:color="auto"/>
              <w:right w:val="single" w:sz="4" w:space="0" w:color="auto"/>
            </w:tcBorders>
          </w:tcPr>
          <w:p w14:paraId="5000EE9B" w14:textId="77777777" w:rsidR="00296E35" w:rsidRPr="00407576" w:rsidRDefault="00296E35" w:rsidP="002E3FCC">
            <w:pPr>
              <w:pStyle w:val="TAC"/>
              <w:rPr>
                <w:rFonts w:eastAsia="Calibri"/>
              </w:rPr>
            </w:pPr>
            <w:r w:rsidRPr="001C0FC4">
              <w:t>1</w:t>
            </w:r>
          </w:p>
        </w:tc>
        <w:tc>
          <w:tcPr>
            <w:tcW w:w="850" w:type="dxa"/>
            <w:tcBorders>
              <w:top w:val="single" w:sz="4" w:space="0" w:color="auto"/>
              <w:left w:val="single" w:sz="4" w:space="0" w:color="auto"/>
              <w:bottom w:val="single" w:sz="4" w:space="0" w:color="auto"/>
              <w:right w:val="single" w:sz="4" w:space="0" w:color="auto"/>
            </w:tcBorders>
          </w:tcPr>
          <w:p w14:paraId="4ECE9589" w14:textId="77777777" w:rsidR="00296E35" w:rsidRPr="00407576" w:rsidRDefault="00296E35" w:rsidP="002E3FCC">
            <w:pPr>
              <w:pStyle w:val="TAC"/>
              <w:rPr>
                <w:rFonts w:eastAsia="Calibri"/>
              </w:rPr>
            </w:pPr>
            <w:r w:rsidRPr="001C0FC4">
              <w:t>P</w:t>
            </w:r>
          </w:p>
        </w:tc>
      </w:tr>
      <w:tr w:rsidR="00CC3210" w:rsidRPr="00407576" w14:paraId="4109C043" w14:textId="77777777" w:rsidTr="002E3FCC">
        <w:tc>
          <w:tcPr>
            <w:tcW w:w="705" w:type="dxa"/>
            <w:tcBorders>
              <w:top w:val="single" w:sz="4" w:space="0" w:color="auto"/>
              <w:left w:val="single" w:sz="4" w:space="0" w:color="auto"/>
              <w:bottom w:val="single" w:sz="4" w:space="0" w:color="auto"/>
              <w:right w:val="single" w:sz="4" w:space="0" w:color="auto"/>
            </w:tcBorders>
          </w:tcPr>
          <w:p w14:paraId="1C64FCF3" w14:textId="48797849" w:rsidR="00CC3210" w:rsidRPr="001C0FC4" w:rsidRDefault="00CC3210" w:rsidP="00CC3210">
            <w:pPr>
              <w:pStyle w:val="TAC"/>
            </w:pPr>
            <w:r>
              <w:t>6A</w:t>
            </w:r>
          </w:p>
        </w:tc>
        <w:tc>
          <w:tcPr>
            <w:tcW w:w="3971" w:type="dxa"/>
            <w:tcBorders>
              <w:top w:val="single" w:sz="4" w:space="0" w:color="auto"/>
              <w:left w:val="single" w:sz="4" w:space="0" w:color="auto"/>
              <w:bottom w:val="single" w:sz="4" w:space="0" w:color="auto"/>
              <w:right w:val="single" w:sz="4" w:space="0" w:color="auto"/>
            </w:tcBorders>
          </w:tcPr>
          <w:p w14:paraId="77087636" w14:textId="53D60012" w:rsidR="00CC3210" w:rsidRPr="001C0FC4" w:rsidRDefault="00CC3210" w:rsidP="00CC3210">
            <w:pPr>
              <w:pStyle w:val="TAL"/>
            </w:pPr>
            <w:r w:rsidRPr="001C0FC4">
              <w:t xml:space="preserve">Make the </w:t>
            </w:r>
            <w:r>
              <w:t xml:space="preserve">application at the </w:t>
            </w:r>
            <w:r w:rsidRPr="001C0FC4">
              <w:t xml:space="preserve">UE </w:t>
            </w:r>
            <w:r>
              <w:t xml:space="preserve">send data through the </w:t>
            </w:r>
            <w:r w:rsidR="00286E7C" w:rsidRPr="00286E7C">
              <w:t xml:space="preserve">GRE-in-UDP </w:t>
            </w:r>
            <w:r>
              <w:t>tunnel</w:t>
            </w:r>
            <w:r>
              <w:rPr>
                <w:noProof/>
                <w:lang w:val="en-US"/>
              </w:rPr>
              <w:t>.</w:t>
            </w:r>
          </w:p>
          <w:p w14:paraId="6948CA1F" w14:textId="1AABF2D3" w:rsidR="00CC3210" w:rsidRPr="001C0FC4" w:rsidRDefault="00CC3210" w:rsidP="00CC3210">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287EEAEB" w14:textId="518F5035" w:rsidR="00CC3210" w:rsidRPr="001C0FC4" w:rsidRDefault="00CC3210" w:rsidP="00CC3210">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807032D" w14:textId="0204ED01" w:rsidR="00CC3210" w:rsidRPr="001C0FC4" w:rsidRDefault="00CC3210" w:rsidP="00CC3210">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3011ABF7" w14:textId="1204FA7C" w:rsidR="00CC3210" w:rsidRPr="001C0FC4" w:rsidRDefault="00CC3210" w:rsidP="00CC3210">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30FEFBAC" w14:textId="640A2696" w:rsidR="00CC3210" w:rsidRPr="001C0FC4" w:rsidRDefault="00CC3210" w:rsidP="00CC3210">
            <w:pPr>
              <w:pStyle w:val="TAC"/>
            </w:pPr>
            <w:r>
              <w:t>-</w:t>
            </w:r>
          </w:p>
        </w:tc>
      </w:tr>
      <w:tr w:rsidR="00296E35" w:rsidRPr="00407576" w14:paraId="5ADE2797" w14:textId="77777777" w:rsidTr="002E3FCC">
        <w:tc>
          <w:tcPr>
            <w:tcW w:w="705" w:type="dxa"/>
            <w:tcBorders>
              <w:top w:val="single" w:sz="4" w:space="0" w:color="auto"/>
              <w:left w:val="single" w:sz="4" w:space="0" w:color="auto"/>
              <w:bottom w:val="single" w:sz="4" w:space="0" w:color="auto"/>
              <w:right w:val="single" w:sz="4" w:space="0" w:color="auto"/>
            </w:tcBorders>
          </w:tcPr>
          <w:p w14:paraId="7C25F216"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tcPr>
          <w:p w14:paraId="56C53D29" w14:textId="53CD9B10" w:rsidR="00296E35" w:rsidRPr="001C0FC4" w:rsidRDefault="00296E35" w:rsidP="002E3FCC">
            <w:pPr>
              <w:pStyle w:val="TAL"/>
            </w:pPr>
            <w:r w:rsidRPr="00592E3B">
              <w:t xml:space="preserve">EXCEPTION: The </w:t>
            </w:r>
            <w:r>
              <w:t xml:space="preserve">communication described in </w:t>
            </w:r>
            <w:r w:rsidRPr="00592E3B">
              <w:t>in</w:t>
            </w:r>
            <w:r w:rsidR="00CC3210" w:rsidRPr="00CC3210">
              <w:t xml:space="preserve"> step 7 is</w:t>
            </w:r>
            <w:r w:rsidRPr="00592E3B">
              <w:t xml:space="preserve"> transmitted over a</w:t>
            </w:r>
            <w:r w:rsidR="00CC3210" w:rsidRPr="00CC3210">
              <w:t>n</w:t>
            </w:r>
            <w:r w:rsidRPr="00592E3B">
              <w:t xml:space="preserve"> </w:t>
            </w:r>
            <w:r>
              <w:t xml:space="preserve">IP connection </w:t>
            </w:r>
            <w:r w:rsidRPr="00592E3B">
              <w:t>that has been established</w:t>
            </w:r>
            <w:r w:rsidRPr="001646E4">
              <w:t xml:space="preserve"> based on </w:t>
            </w:r>
            <w:r w:rsidR="00286E7C" w:rsidRPr="00286E7C">
              <w:t>GRE-in-UDP Encapsulation</w:t>
            </w:r>
            <w:r>
              <w:t xml:space="preserve">. </w:t>
            </w:r>
          </w:p>
        </w:tc>
        <w:tc>
          <w:tcPr>
            <w:tcW w:w="709" w:type="dxa"/>
            <w:tcBorders>
              <w:top w:val="single" w:sz="4" w:space="0" w:color="auto"/>
              <w:left w:val="single" w:sz="4" w:space="0" w:color="auto"/>
              <w:bottom w:val="single" w:sz="4" w:space="0" w:color="auto"/>
              <w:right w:val="single" w:sz="4" w:space="0" w:color="auto"/>
            </w:tcBorders>
          </w:tcPr>
          <w:p w14:paraId="67C841CE"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tcPr>
          <w:p w14:paraId="08917BF8"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tcPr>
          <w:p w14:paraId="504D7D6F"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tcPr>
          <w:p w14:paraId="47D1E8D6" w14:textId="77777777" w:rsidR="00296E35" w:rsidRPr="001C0FC4" w:rsidRDefault="00296E35" w:rsidP="002E3FCC">
            <w:pPr>
              <w:pStyle w:val="TAC"/>
            </w:pPr>
            <w:r w:rsidRPr="00592E3B">
              <w:t>-</w:t>
            </w:r>
          </w:p>
        </w:tc>
      </w:tr>
      <w:tr w:rsidR="00296E35" w:rsidRPr="00407576" w14:paraId="1DC94FEF" w14:textId="77777777" w:rsidTr="002E3FCC">
        <w:tc>
          <w:tcPr>
            <w:tcW w:w="705" w:type="dxa"/>
            <w:tcBorders>
              <w:top w:val="single" w:sz="4" w:space="0" w:color="auto"/>
              <w:left w:val="single" w:sz="4" w:space="0" w:color="auto"/>
              <w:bottom w:val="single" w:sz="4" w:space="0" w:color="auto"/>
              <w:right w:val="single" w:sz="4" w:space="0" w:color="auto"/>
            </w:tcBorders>
          </w:tcPr>
          <w:p w14:paraId="17A1C17F" w14:textId="77777777" w:rsidR="00296E35" w:rsidRPr="00592E3B"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tcPr>
          <w:p w14:paraId="3388DF5B" w14:textId="7223749A" w:rsidR="00296E35" w:rsidRPr="00592E3B" w:rsidRDefault="00296E35" w:rsidP="002E3FCC">
            <w:pPr>
              <w:pStyle w:val="TAL"/>
            </w:pPr>
            <w:r>
              <w:t xml:space="preserve">Check: </w:t>
            </w:r>
            <w:r w:rsidRPr="001C0FC4">
              <w:t>Does the UE (MCData client) correctly</w:t>
            </w:r>
            <w:r>
              <w:t xml:space="preserve"> send a payload packet via </w:t>
            </w:r>
            <w:r w:rsidR="00286E7C" w:rsidRPr="00286E7C">
              <w:t>the GRE-in-UDP  tunnel</w:t>
            </w:r>
            <w:r>
              <w:t>?</w:t>
            </w:r>
          </w:p>
        </w:tc>
        <w:tc>
          <w:tcPr>
            <w:tcW w:w="709" w:type="dxa"/>
            <w:tcBorders>
              <w:top w:val="single" w:sz="4" w:space="0" w:color="auto"/>
              <w:left w:val="single" w:sz="4" w:space="0" w:color="auto"/>
              <w:bottom w:val="single" w:sz="4" w:space="0" w:color="auto"/>
              <w:right w:val="single" w:sz="4" w:space="0" w:color="auto"/>
            </w:tcBorders>
          </w:tcPr>
          <w:p w14:paraId="24ED8512"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716C34E"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4F4F50EA" w14:textId="77777777" w:rsidR="00296E35" w:rsidRPr="00592E3B"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tcPr>
          <w:p w14:paraId="30E00916" w14:textId="77777777" w:rsidR="00296E35" w:rsidRPr="00592E3B" w:rsidRDefault="00296E35" w:rsidP="002E3FCC">
            <w:pPr>
              <w:pStyle w:val="TAC"/>
            </w:pPr>
            <w:r w:rsidRPr="001C0FC4">
              <w:t>P</w:t>
            </w:r>
          </w:p>
        </w:tc>
      </w:tr>
      <w:tr w:rsidR="00296E35" w:rsidRPr="00407576" w14:paraId="4EE7D4DA" w14:textId="77777777" w:rsidTr="002E3FCC">
        <w:tc>
          <w:tcPr>
            <w:tcW w:w="705" w:type="dxa"/>
            <w:tcBorders>
              <w:top w:val="single" w:sz="4" w:space="0" w:color="auto"/>
              <w:left w:val="single" w:sz="4" w:space="0" w:color="auto"/>
              <w:bottom w:val="single" w:sz="4" w:space="0" w:color="auto"/>
              <w:right w:val="single" w:sz="4" w:space="0" w:color="auto"/>
            </w:tcBorders>
          </w:tcPr>
          <w:p w14:paraId="4F0C4D7A"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tcPr>
          <w:p w14:paraId="2605305E" w14:textId="77777777" w:rsidR="00296E35" w:rsidRPr="001C0FC4" w:rsidRDefault="00296E35" w:rsidP="002E3FCC">
            <w:pPr>
              <w:pStyle w:val="TAL"/>
            </w:pPr>
            <w:r w:rsidRPr="001C0FC4">
              <w:t xml:space="preserve">Make the UE (MCData client) release the </w:t>
            </w:r>
            <w:r>
              <w:rPr>
                <w:noProof/>
                <w:lang w:val="en-US"/>
              </w:rPr>
              <w:t>IP Connectivity session</w:t>
            </w:r>
            <w:r w:rsidRPr="001C0FC4">
              <w:t>.</w:t>
            </w:r>
          </w:p>
          <w:p w14:paraId="301D40F8"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6D52341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05A674CA"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DDB0FAB" w14:textId="77777777" w:rsidR="00296E35" w:rsidRPr="00592E3B"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tcPr>
          <w:p w14:paraId="37F50C5B" w14:textId="77777777" w:rsidR="00296E35" w:rsidRPr="00592E3B" w:rsidRDefault="00296E35" w:rsidP="002E3FCC">
            <w:pPr>
              <w:pStyle w:val="TAC"/>
            </w:pPr>
            <w:r w:rsidRPr="001C0FC4">
              <w:t>-</w:t>
            </w:r>
          </w:p>
        </w:tc>
      </w:tr>
      <w:tr w:rsidR="00296E35" w:rsidRPr="00407576" w14:paraId="4B39C3FD" w14:textId="77777777" w:rsidTr="002E3FCC">
        <w:tc>
          <w:tcPr>
            <w:tcW w:w="705" w:type="dxa"/>
            <w:tcBorders>
              <w:top w:val="single" w:sz="4" w:space="0" w:color="auto"/>
              <w:left w:val="single" w:sz="4" w:space="0" w:color="auto"/>
              <w:bottom w:val="single" w:sz="4" w:space="0" w:color="auto"/>
              <w:right w:val="single" w:sz="4" w:space="0" w:color="auto"/>
            </w:tcBorders>
          </w:tcPr>
          <w:p w14:paraId="2EDD8836"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tcPr>
          <w:p w14:paraId="03BF515E" w14:textId="4D7E12E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5DA13D24"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tcPr>
          <w:p w14:paraId="0DB37E8D"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3A0A8CFD"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41CF8E5E"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tcPr>
          <w:p w14:paraId="5295786D" w14:textId="77777777" w:rsidR="00296E35" w:rsidRPr="00592E3B" w:rsidRDefault="00296E35" w:rsidP="002E3FCC">
            <w:pPr>
              <w:pStyle w:val="TAC"/>
            </w:pPr>
            <w:r w:rsidRPr="001C0FC4">
              <w:t>P</w:t>
            </w:r>
          </w:p>
        </w:tc>
      </w:tr>
      <w:tr w:rsidR="00296E35" w:rsidRPr="00407576" w14:paraId="79EC3587" w14:textId="77777777" w:rsidTr="002E3FCC">
        <w:tc>
          <w:tcPr>
            <w:tcW w:w="705" w:type="dxa"/>
            <w:tcBorders>
              <w:top w:val="single" w:sz="4" w:space="0" w:color="auto"/>
              <w:left w:val="single" w:sz="4" w:space="0" w:color="auto"/>
              <w:bottom w:val="single" w:sz="4" w:space="0" w:color="auto"/>
              <w:right w:val="single" w:sz="4" w:space="0" w:color="auto"/>
            </w:tcBorders>
          </w:tcPr>
          <w:p w14:paraId="0220AB50" w14:textId="77777777" w:rsidR="00296E35" w:rsidRDefault="00296E35" w:rsidP="002E3FCC">
            <w:pPr>
              <w:pStyle w:val="TAC"/>
            </w:pPr>
            <w:r>
              <w:t>10</w:t>
            </w:r>
          </w:p>
        </w:tc>
        <w:tc>
          <w:tcPr>
            <w:tcW w:w="3971" w:type="dxa"/>
            <w:tcBorders>
              <w:top w:val="single" w:sz="4" w:space="0" w:color="auto"/>
              <w:left w:val="single" w:sz="4" w:space="0" w:color="auto"/>
              <w:bottom w:val="single" w:sz="4" w:space="0" w:color="auto"/>
              <w:right w:val="single" w:sz="4" w:space="0" w:color="auto"/>
            </w:tcBorders>
          </w:tcPr>
          <w:p w14:paraId="3A58CCD7" w14:textId="51BF6945" w:rsidR="00296E35" w:rsidRDefault="00296E35" w:rsidP="002E3FCC">
            <w:pPr>
              <w:pStyle w:val="TAL"/>
            </w:pPr>
            <w:r w:rsidRPr="00752088">
              <w:t xml:space="preserve">The procedure </w:t>
            </w:r>
            <w:r w:rsidRPr="00690C66">
              <w:rPr>
                <w:b/>
                <w:bCs/>
              </w:rPr>
              <w:t>'MCX communication release'</w:t>
            </w:r>
            <w:r>
              <w:t xml:space="preserv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7BB73776"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3ED7952A"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6F824A4A"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7468F782" w14:textId="77777777" w:rsidR="00296E35" w:rsidRPr="00592E3B" w:rsidRDefault="00296E35" w:rsidP="002E3FCC">
            <w:pPr>
              <w:pStyle w:val="TAC"/>
            </w:pPr>
            <w:r>
              <w:t>-</w:t>
            </w:r>
          </w:p>
        </w:tc>
      </w:tr>
      <w:tr w:rsidR="00296E35" w:rsidRPr="00407576" w14:paraId="0DAFC328" w14:textId="77777777" w:rsidTr="002E3FCC">
        <w:tc>
          <w:tcPr>
            <w:tcW w:w="9780" w:type="dxa"/>
            <w:gridSpan w:val="6"/>
            <w:tcBorders>
              <w:top w:val="single" w:sz="4" w:space="0" w:color="auto"/>
              <w:left w:val="single" w:sz="4" w:space="0" w:color="auto"/>
              <w:bottom w:val="single" w:sz="4" w:space="0" w:color="auto"/>
              <w:right w:val="single" w:sz="4" w:space="0" w:color="auto"/>
            </w:tcBorders>
            <w:hideMark/>
          </w:tcPr>
          <w:p w14:paraId="75CE6D42"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0B426881" w14:textId="77777777" w:rsidR="00296E35" w:rsidRPr="00407576" w:rsidRDefault="00296E35" w:rsidP="002E3FCC">
            <w:pPr>
              <w:pStyle w:val="TAN"/>
            </w:pPr>
            <w:r w:rsidRPr="00407576">
              <w:t>NOTE 2: The procedure does not release the RRC connection.</w:t>
            </w:r>
          </w:p>
        </w:tc>
      </w:tr>
    </w:tbl>
    <w:p w14:paraId="2ADE820A" w14:textId="77777777" w:rsidR="00296E35" w:rsidRPr="00407576" w:rsidRDefault="00296E35" w:rsidP="00296E35"/>
    <w:p w14:paraId="352F8F6D" w14:textId="77777777" w:rsidR="00296E35" w:rsidRPr="00407576" w:rsidRDefault="00296E35" w:rsidP="00296E35">
      <w:pPr>
        <w:pStyle w:val="H6"/>
      </w:pPr>
      <w:r>
        <w:t>6.7</w:t>
      </w:r>
      <w:r w:rsidRPr="00407576">
        <w:t>.1.3.3</w:t>
      </w:r>
      <w:r w:rsidRPr="00407576">
        <w:tab/>
        <w:t>Specific message contents</w:t>
      </w:r>
    </w:p>
    <w:p w14:paraId="7C9E219C" w14:textId="3E394C89" w:rsidR="00296E35" w:rsidRPr="001C0FC4" w:rsidRDefault="00296E35" w:rsidP="00296E35">
      <w:pPr>
        <w:pStyle w:val="TH"/>
      </w:pPr>
      <w:r w:rsidRPr="001C0FC4">
        <w:t xml:space="preserve">Table </w:t>
      </w:r>
      <w:r>
        <w:t>6.7.1</w:t>
      </w:r>
      <w:r w:rsidRPr="001C0FC4">
        <w:t xml:space="preserve">.3.3-1: SIP INVITE from the UE (step </w:t>
      </w:r>
      <w:r>
        <w:t>3</w:t>
      </w:r>
      <w:r w:rsidRPr="001C0FC4">
        <w:t xml:space="preserve">, Table </w:t>
      </w:r>
      <w:r>
        <w:t>6.7.1</w:t>
      </w:r>
      <w:r w:rsidRPr="001C0FC4">
        <w:t>.3.2-1;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3BA1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97C55C8" w14:textId="4CD1A40D" w:rsidR="00296E35" w:rsidRPr="001C0FC4" w:rsidRDefault="00296E35" w:rsidP="002E3FCC">
            <w:pPr>
              <w:pStyle w:val="TAL"/>
            </w:pPr>
            <w:r w:rsidRPr="001C0FC4">
              <w:t xml:space="preserve">Derivation Path: TS </w:t>
            </w:r>
            <w:r>
              <w:t>37.579</w:t>
            </w:r>
            <w:r w:rsidRPr="001C0FC4">
              <w:t xml:space="preserve">-1 [2], Table 5.5.2.5.1-1, </w:t>
            </w:r>
            <w:r>
              <w:t>condition</w:t>
            </w:r>
            <w:r w:rsidRPr="001C0FC4">
              <w:t xml:space="preserve"> </w:t>
            </w:r>
            <w:r w:rsidR="00CC3210" w:rsidRPr="00CC3210">
              <w:t xml:space="preserve">MCDATA_IPCONN, </w:t>
            </w:r>
            <w:r w:rsidRPr="001C0FC4">
              <w:t>MCD_1to1</w:t>
            </w:r>
          </w:p>
        </w:tc>
      </w:tr>
      <w:tr w:rsidR="00296E35" w:rsidRPr="001C0FC4" w14:paraId="3293CD3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36D56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A6A4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1386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2BFAD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436559" w14:textId="77777777" w:rsidR="00296E35" w:rsidRPr="001C0FC4" w:rsidRDefault="00296E35" w:rsidP="002E3FCC">
            <w:pPr>
              <w:pStyle w:val="TAH"/>
              <w:rPr>
                <w:bCs/>
              </w:rPr>
            </w:pPr>
            <w:r w:rsidRPr="001C0FC4">
              <w:rPr>
                <w:bCs/>
              </w:rPr>
              <w:t>Condition</w:t>
            </w:r>
          </w:p>
        </w:tc>
      </w:tr>
      <w:tr w:rsidR="00296E35" w:rsidRPr="001C0FC4" w14:paraId="3725B032"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1C5A31" w14:textId="77777777" w:rsidR="00296E35" w:rsidRPr="001C0FC4" w:rsidRDefault="00296E35" w:rsidP="002E3FCC">
            <w:pPr>
              <w:pStyle w:val="TAL"/>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8BCC4B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2B1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F687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C46A10" w14:textId="77777777" w:rsidR="00296E35" w:rsidRPr="001C0FC4" w:rsidRDefault="00296E35" w:rsidP="002E3FCC">
            <w:pPr>
              <w:pStyle w:val="TAL"/>
            </w:pPr>
          </w:p>
        </w:tc>
      </w:tr>
      <w:tr w:rsidR="00296E35" w:rsidRPr="001C0FC4" w14:paraId="65BABD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E5337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F483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647C9E"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7F0D94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F5FB69" w14:textId="77777777" w:rsidR="00296E35" w:rsidRPr="001C0FC4" w:rsidRDefault="00296E35" w:rsidP="002E3FCC">
            <w:pPr>
              <w:pStyle w:val="TAL"/>
            </w:pPr>
          </w:p>
        </w:tc>
      </w:tr>
      <w:tr w:rsidR="00296E35" w:rsidRPr="001C0FC4" w14:paraId="641775B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80A15E4"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5F6B973" w14:textId="77777777" w:rsidR="00296E35" w:rsidRPr="001C0FC4" w:rsidRDefault="00296E35" w:rsidP="002E3FCC">
            <w:pPr>
              <w:pStyle w:val="TAL"/>
            </w:pPr>
            <w:r w:rsidRPr="001C0FC4">
              <w:t xml:space="preserve">As described in Table </w:t>
            </w:r>
            <w:r>
              <w:t>6.7.1</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253540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6FE12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0FC578" w14:textId="77777777" w:rsidR="00296E35" w:rsidRPr="001C0FC4" w:rsidRDefault="00296E35" w:rsidP="002E3FCC">
            <w:pPr>
              <w:pStyle w:val="TAL"/>
            </w:pPr>
          </w:p>
        </w:tc>
      </w:tr>
      <w:tr w:rsidR="00296E35" w:rsidRPr="001C0FC4" w14:paraId="38D6A8E0"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30BE79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C14EB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5DD35"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773417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50893" w14:textId="77777777" w:rsidR="00296E35" w:rsidRPr="001C0FC4" w:rsidRDefault="00296E35" w:rsidP="002E3FCC">
            <w:pPr>
              <w:pStyle w:val="TAL"/>
            </w:pPr>
          </w:p>
        </w:tc>
      </w:tr>
      <w:tr w:rsidR="00296E35" w:rsidRPr="001C0FC4" w14:paraId="7E83AC7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E1959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7AA3C9" w14:textId="77777777" w:rsidR="00296E35" w:rsidRPr="001C0FC4" w:rsidRDefault="00296E35" w:rsidP="002E3FCC">
            <w:pPr>
              <w:pStyle w:val="TAL"/>
            </w:pPr>
            <w:r w:rsidRPr="001C0FC4">
              <w:t xml:space="preserve">MCData-Info as described in Table </w:t>
            </w:r>
            <w:r>
              <w:t>6.7.1</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74EA423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FB1C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90E3E6" w14:textId="77777777" w:rsidR="00296E35" w:rsidRPr="001C0FC4" w:rsidRDefault="00296E35" w:rsidP="002E3FCC">
            <w:pPr>
              <w:pStyle w:val="TAL"/>
            </w:pPr>
          </w:p>
        </w:tc>
      </w:tr>
    </w:tbl>
    <w:p w14:paraId="1C7B6C9B" w14:textId="77777777" w:rsidR="00296E35" w:rsidRPr="001C0FC4" w:rsidRDefault="00296E35" w:rsidP="00296E35"/>
    <w:p w14:paraId="46022C08" w14:textId="77777777" w:rsidR="00296E35" w:rsidRPr="001C0FC4" w:rsidRDefault="00296E35" w:rsidP="00296E35">
      <w:pPr>
        <w:pStyle w:val="TH"/>
      </w:pPr>
      <w:r w:rsidRPr="001C0FC4">
        <w:t xml:space="preserve">Table </w:t>
      </w:r>
      <w:r>
        <w:t>6.7.1</w:t>
      </w:r>
      <w:r w:rsidRPr="001C0FC4">
        <w:t xml:space="preserve">.3.3-2: SDP for SIP INVITE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C9829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6011CF" w14:textId="707596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r w:rsidR="00296E35" w:rsidRPr="00592E3B" w14:paraId="0EAE408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4797A9C"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63618803"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ABD706"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E64C54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F185FF" w14:textId="77777777" w:rsidR="00296E35" w:rsidRPr="00592E3B" w:rsidRDefault="00296E35" w:rsidP="002E3FCC">
            <w:pPr>
              <w:pStyle w:val="TAL"/>
            </w:pPr>
          </w:p>
        </w:tc>
      </w:tr>
      <w:tr w:rsidR="00296E35" w:rsidRPr="00592E3B" w14:paraId="22619C40"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DED8FE5"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2DB627C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2099C4" w14:textId="77777777" w:rsidR="00296E35" w:rsidRPr="00592E3B" w:rsidRDefault="00296E35" w:rsidP="002E3FCC">
            <w:pPr>
              <w:pStyle w:val="TAL"/>
            </w:pPr>
            <w:r w:rsidRPr="00592E3B">
              <w:t>m= line</w:t>
            </w:r>
          </w:p>
          <w:p w14:paraId="3DB7CEF1" w14:textId="553D293C" w:rsidR="00296E35" w:rsidRPr="00592E3B" w:rsidRDefault="00296E35" w:rsidP="002E3FCC">
            <w:pPr>
              <w:pStyle w:val="TAL"/>
            </w:pPr>
            <w:r w:rsidRPr="00592E3B">
              <w:t xml:space="preserve">media = </w:t>
            </w:r>
            <w:r w:rsidR="00286E7C" w:rsidRPr="00286E7C">
              <w:t>application</w:t>
            </w:r>
          </w:p>
        </w:tc>
        <w:tc>
          <w:tcPr>
            <w:tcW w:w="1419" w:type="dxa"/>
            <w:tcBorders>
              <w:top w:val="single" w:sz="4" w:space="0" w:color="auto"/>
              <w:left w:val="single" w:sz="4" w:space="0" w:color="auto"/>
              <w:bottom w:val="single" w:sz="4" w:space="0" w:color="auto"/>
              <w:right w:val="single" w:sz="4" w:space="0" w:color="auto"/>
            </w:tcBorders>
          </w:tcPr>
          <w:p w14:paraId="4F8ACC1E"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C56933" w14:textId="77777777" w:rsidR="00296E35" w:rsidRPr="00592E3B" w:rsidRDefault="00296E35" w:rsidP="002E3FCC">
            <w:pPr>
              <w:pStyle w:val="TAL"/>
            </w:pPr>
          </w:p>
        </w:tc>
      </w:tr>
      <w:tr w:rsidR="00286E7C" w:rsidRPr="00592E3B" w14:paraId="63F9F346"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1334635" w14:textId="1AE27E44" w:rsidR="00286E7C" w:rsidRPr="00592E3B" w:rsidRDefault="00286E7C" w:rsidP="00286E7C">
            <w:pPr>
              <w:pStyle w:val="TAL"/>
              <w:rPr>
                <w:b/>
              </w:rPr>
            </w:pPr>
            <w:r w:rsidRPr="00C60E68">
              <w:rPr>
                <w:bCs/>
              </w:rPr>
              <w:t xml:space="preserve">    media</w:t>
            </w:r>
          </w:p>
        </w:tc>
        <w:tc>
          <w:tcPr>
            <w:tcW w:w="2127" w:type="dxa"/>
            <w:tcBorders>
              <w:top w:val="single" w:sz="4" w:space="0" w:color="auto"/>
              <w:left w:val="single" w:sz="4" w:space="0" w:color="auto"/>
              <w:bottom w:val="single" w:sz="4" w:space="0" w:color="auto"/>
              <w:right w:val="single" w:sz="4" w:space="0" w:color="auto"/>
            </w:tcBorders>
          </w:tcPr>
          <w:p w14:paraId="17191BA6" w14:textId="7E12C66C" w:rsidR="00286E7C" w:rsidRPr="00592E3B" w:rsidRDefault="00286E7C" w:rsidP="00286E7C">
            <w:pPr>
              <w:pStyle w:val="TAL"/>
            </w:pPr>
            <w:r>
              <w:t>“application”</w:t>
            </w:r>
          </w:p>
        </w:tc>
        <w:tc>
          <w:tcPr>
            <w:tcW w:w="2127" w:type="dxa"/>
            <w:tcBorders>
              <w:top w:val="single" w:sz="4" w:space="0" w:color="auto"/>
              <w:left w:val="single" w:sz="4" w:space="0" w:color="auto"/>
              <w:bottom w:val="single" w:sz="4" w:space="0" w:color="auto"/>
              <w:right w:val="single" w:sz="4" w:space="0" w:color="auto"/>
            </w:tcBorders>
          </w:tcPr>
          <w:p w14:paraId="39467237" w14:textId="77777777" w:rsidR="00286E7C" w:rsidRPr="00592E3B"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5E9889AF" w14:textId="315327A1" w:rsidR="00286E7C" w:rsidRPr="00592E3B"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1CE6F962" w14:textId="77777777" w:rsidR="00286E7C" w:rsidRPr="00592E3B" w:rsidRDefault="00286E7C" w:rsidP="00286E7C">
            <w:pPr>
              <w:pStyle w:val="TAL"/>
            </w:pPr>
          </w:p>
        </w:tc>
      </w:tr>
      <w:tr w:rsidR="00296E35" w:rsidRPr="00592E3B" w14:paraId="773B0DD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5B40B1C"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71AEC11" w14:textId="533CABFE" w:rsidR="00296E35" w:rsidRPr="00592E3B" w:rsidRDefault="00286E7C" w:rsidP="002E3FCC">
            <w:pPr>
              <w:pStyle w:val="TAL"/>
            </w:pPr>
            <w:r w:rsidRPr="00286E7C">
              <w:t>any allowed value</w:t>
            </w:r>
          </w:p>
        </w:tc>
        <w:tc>
          <w:tcPr>
            <w:tcW w:w="2127" w:type="dxa"/>
            <w:tcBorders>
              <w:top w:val="single" w:sz="4" w:space="0" w:color="auto"/>
              <w:left w:val="single" w:sz="4" w:space="0" w:color="auto"/>
              <w:bottom w:val="single" w:sz="4" w:space="0" w:color="auto"/>
              <w:right w:val="single" w:sz="4" w:space="0" w:color="auto"/>
            </w:tcBorders>
            <w:hideMark/>
          </w:tcPr>
          <w:p w14:paraId="1EDF192D" w14:textId="5FEA828E" w:rsidR="00296E35" w:rsidRPr="00592E3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D59462" w14:textId="361C0231" w:rsidR="00296E35" w:rsidRPr="00592E3B" w:rsidRDefault="00286E7C" w:rsidP="002E3FCC">
            <w:pPr>
              <w:pStyle w:val="TAL"/>
            </w:pPr>
            <w:r w:rsidRPr="00286E7C">
              <w:t>TS 24.582 [32] clause 13.5</w:t>
            </w:r>
          </w:p>
        </w:tc>
        <w:tc>
          <w:tcPr>
            <w:tcW w:w="1134" w:type="dxa"/>
            <w:tcBorders>
              <w:top w:val="single" w:sz="4" w:space="0" w:color="auto"/>
              <w:left w:val="single" w:sz="4" w:space="0" w:color="auto"/>
              <w:bottom w:val="single" w:sz="4" w:space="0" w:color="auto"/>
              <w:right w:val="single" w:sz="4" w:space="0" w:color="auto"/>
            </w:tcBorders>
          </w:tcPr>
          <w:p w14:paraId="6FAA66EA" w14:textId="77777777" w:rsidR="00296E35" w:rsidRPr="00592E3B" w:rsidRDefault="00296E35" w:rsidP="002E3FCC">
            <w:pPr>
              <w:pStyle w:val="TAL"/>
            </w:pPr>
          </w:p>
        </w:tc>
      </w:tr>
      <w:tr w:rsidR="00286E7C" w:rsidRPr="00173DB4" w14:paraId="5DBAEA7A"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1CC5600" w14:textId="77777777" w:rsidR="00286E7C" w:rsidRPr="00173DB4" w:rsidRDefault="00286E7C" w:rsidP="00286E7C">
            <w:pPr>
              <w:pStyle w:val="TAL"/>
            </w:pPr>
            <w:r>
              <w:t xml:space="preserve">    proto</w:t>
            </w:r>
          </w:p>
        </w:tc>
        <w:tc>
          <w:tcPr>
            <w:tcW w:w="2127" w:type="dxa"/>
            <w:tcBorders>
              <w:top w:val="single" w:sz="4" w:space="0" w:color="auto"/>
              <w:left w:val="single" w:sz="4" w:space="0" w:color="auto"/>
              <w:bottom w:val="single" w:sz="4" w:space="0" w:color="auto"/>
              <w:right w:val="single" w:sz="4" w:space="0" w:color="auto"/>
            </w:tcBorders>
            <w:hideMark/>
          </w:tcPr>
          <w:p w14:paraId="470C3895" w14:textId="77777777" w:rsidR="00286E7C" w:rsidRPr="00173DB4" w:rsidDel="00505948" w:rsidRDefault="00286E7C" w:rsidP="00286E7C">
            <w:pPr>
              <w:pStyle w:val="TAL"/>
            </w:pPr>
            <w:r>
              <w:t>“udp”</w:t>
            </w:r>
          </w:p>
        </w:tc>
        <w:tc>
          <w:tcPr>
            <w:tcW w:w="2127" w:type="dxa"/>
            <w:tcBorders>
              <w:top w:val="single" w:sz="4" w:space="0" w:color="auto"/>
              <w:left w:val="single" w:sz="4" w:space="0" w:color="auto"/>
              <w:bottom w:val="single" w:sz="4" w:space="0" w:color="auto"/>
              <w:right w:val="single" w:sz="4" w:space="0" w:color="auto"/>
            </w:tcBorders>
            <w:hideMark/>
          </w:tcPr>
          <w:p w14:paraId="3AE38C43"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4688C1E7" w14:textId="77777777" w:rsidR="00286E7C" w:rsidRPr="00173DB4"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07839369" w14:textId="77777777" w:rsidR="00286E7C" w:rsidRPr="00173DB4" w:rsidRDefault="00286E7C" w:rsidP="00286E7C">
            <w:pPr>
              <w:pStyle w:val="TAL"/>
            </w:pPr>
          </w:p>
        </w:tc>
      </w:tr>
      <w:tr w:rsidR="00286E7C" w:rsidRPr="00173DB4" w14:paraId="3E8916B4"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6C22129" w14:textId="77777777" w:rsidR="00286E7C" w:rsidRPr="00173DB4" w:rsidRDefault="00286E7C" w:rsidP="00286E7C">
            <w:pPr>
              <w:pStyle w:val="TAL"/>
            </w:pPr>
            <w:r>
              <w:t xml:space="preserve">    fmt</w:t>
            </w:r>
          </w:p>
        </w:tc>
        <w:tc>
          <w:tcPr>
            <w:tcW w:w="2127" w:type="dxa"/>
            <w:tcBorders>
              <w:top w:val="single" w:sz="4" w:space="0" w:color="auto"/>
              <w:left w:val="single" w:sz="4" w:space="0" w:color="auto"/>
              <w:bottom w:val="single" w:sz="4" w:space="0" w:color="auto"/>
              <w:right w:val="single" w:sz="4" w:space="0" w:color="auto"/>
            </w:tcBorders>
            <w:hideMark/>
          </w:tcPr>
          <w:p w14:paraId="407F0FBD" w14:textId="77777777" w:rsidR="00286E7C" w:rsidRPr="00173DB4" w:rsidDel="00505948" w:rsidRDefault="00286E7C" w:rsidP="00286E7C">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658BAA70"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3A16704A" w14:textId="77777777" w:rsidR="00286E7C" w:rsidRPr="00173DB4"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09DEAC6A" w14:textId="77777777" w:rsidR="00286E7C" w:rsidRPr="00173DB4" w:rsidRDefault="00286E7C" w:rsidP="00286E7C">
            <w:pPr>
              <w:pStyle w:val="TAL"/>
            </w:pPr>
          </w:p>
        </w:tc>
      </w:tr>
      <w:tr w:rsidR="00286E7C" w:rsidRPr="00173DB4" w14:paraId="1A96F93C"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38DA13" w14:textId="77777777" w:rsidR="00286E7C" w:rsidRPr="00286E7C" w:rsidRDefault="00286E7C" w:rsidP="00286E7C">
            <w:pPr>
              <w:pStyle w:val="TAL"/>
            </w:pPr>
            <w:r w:rsidRPr="00286E7C">
              <w:t xml:space="preserve">  media attribute</w:t>
            </w:r>
          </w:p>
        </w:tc>
        <w:tc>
          <w:tcPr>
            <w:tcW w:w="2127" w:type="dxa"/>
            <w:tcBorders>
              <w:top w:val="single" w:sz="4" w:space="0" w:color="auto"/>
              <w:left w:val="single" w:sz="4" w:space="0" w:color="auto"/>
              <w:bottom w:val="single" w:sz="4" w:space="0" w:color="auto"/>
              <w:right w:val="single" w:sz="4" w:space="0" w:color="auto"/>
            </w:tcBorders>
            <w:hideMark/>
          </w:tcPr>
          <w:p w14:paraId="1C12C6D9" w14:textId="77777777" w:rsidR="00286E7C" w:rsidRDefault="00286E7C" w:rsidP="00286E7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763324D" w14:textId="77777777" w:rsidR="00286E7C" w:rsidRDefault="00286E7C" w:rsidP="00286E7C">
            <w:pPr>
              <w:pStyle w:val="TAL"/>
            </w:pPr>
            <w:r w:rsidRPr="00F927EA">
              <w:t>a= line</w:t>
            </w:r>
          </w:p>
          <w:p w14:paraId="538D61AE" w14:textId="77777777" w:rsidR="00286E7C" w:rsidRPr="00173DB4" w:rsidDel="00C60E68" w:rsidRDefault="00286E7C" w:rsidP="00286E7C">
            <w:pPr>
              <w:pStyle w:val="TAL"/>
            </w:pPr>
            <w:r w:rsidRPr="00A0057F">
              <w:t>attribute = fmtp</w:t>
            </w:r>
          </w:p>
        </w:tc>
        <w:tc>
          <w:tcPr>
            <w:tcW w:w="1419" w:type="dxa"/>
            <w:tcBorders>
              <w:top w:val="single" w:sz="4" w:space="0" w:color="auto"/>
              <w:left w:val="single" w:sz="4" w:space="0" w:color="auto"/>
              <w:bottom w:val="single" w:sz="4" w:space="0" w:color="auto"/>
              <w:right w:val="single" w:sz="4" w:space="0" w:color="auto"/>
            </w:tcBorders>
          </w:tcPr>
          <w:p w14:paraId="71E92268" w14:textId="77777777" w:rsidR="00286E7C" w:rsidRDefault="00286E7C" w:rsidP="00286E7C">
            <w:pPr>
              <w:pStyle w:val="TAL"/>
            </w:pPr>
          </w:p>
        </w:tc>
        <w:tc>
          <w:tcPr>
            <w:tcW w:w="1134" w:type="dxa"/>
            <w:tcBorders>
              <w:top w:val="single" w:sz="4" w:space="0" w:color="auto"/>
              <w:left w:val="single" w:sz="4" w:space="0" w:color="auto"/>
              <w:bottom w:val="single" w:sz="4" w:space="0" w:color="auto"/>
              <w:right w:val="single" w:sz="4" w:space="0" w:color="auto"/>
            </w:tcBorders>
          </w:tcPr>
          <w:p w14:paraId="17D9D397" w14:textId="77777777" w:rsidR="00286E7C" w:rsidRPr="00173DB4" w:rsidRDefault="00286E7C" w:rsidP="00286E7C">
            <w:pPr>
              <w:pStyle w:val="TAL"/>
            </w:pPr>
          </w:p>
        </w:tc>
      </w:tr>
      <w:tr w:rsidR="00286E7C" w:rsidRPr="00173DB4" w14:paraId="49AA9F39"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E4412C" w14:textId="77777777" w:rsidR="00286E7C" w:rsidRDefault="00286E7C" w:rsidP="00286E7C">
            <w:pPr>
              <w:pStyle w:val="TAL"/>
            </w:pPr>
            <w:r w:rsidRPr="00094E4B">
              <w:t xml:space="preserve">    </w:t>
            </w:r>
            <w:r>
              <w:t>f</w:t>
            </w:r>
            <w:r w:rsidRPr="00094E4B">
              <w:t>mtp</w:t>
            </w:r>
          </w:p>
        </w:tc>
        <w:tc>
          <w:tcPr>
            <w:tcW w:w="2127" w:type="dxa"/>
            <w:tcBorders>
              <w:top w:val="single" w:sz="4" w:space="0" w:color="auto"/>
              <w:left w:val="single" w:sz="4" w:space="0" w:color="auto"/>
              <w:bottom w:val="single" w:sz="4" w:space="0" w:color="auto"/>
              <w:right w:val="single" w:sz="4" w:space="0" w:color="auto"/>
            </w:tcBorders>
            <w:hideMark/>
          </w:tcPr>
          <w:p w14:paraId="4BA50EAC" w14:textId="77777777" w:rsidR="00286E7C" w:rsidRDefault="00286E7C" w:rsidP="00286E7C">
            <w:pPr>
              <w:pStyle w:val="TAL"/>
            </w:pPr>
            <w:r w:rsidRPr="00094E4B">
              <w:t>"fmtp"</w:t>
            </w:r>
          </w:p>
        </w:tc>
        <w:tc>
          <w:tcPr>
            <w:tcW w:w="2127" w:type="dxa"/>
            <w:tcBorders>
              <w:top w:val="single" w:sz="4" w:space="0" w:color="auto"/>
              <w:left w:val="single" w:sz="4" w:space="0" w:color="auto"/>
              <w:bottom w:val="single" w:sz="4" w:space="0" w:color="auto"/>
              <w:right w:val="single" w:sz="4" w:space="0" w:color="auto"/>
            </w:tcBorders>
            <w:hideMark/>
          </w:tcPr>
          <w:p w14:paraId="1630C696"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683F23C2" w14:textId="77777777" w:rsidR="00286E7C"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594BBD51" w14:textId="77777777" w:rsidR="00286E7C" w:rsidRPr="00173DB4" w:rsidRDefault="00286E7C" w:rsidP="00286E7C">
            <w:pPr>
              <w:pStyle w:val="TAL"/>
            </w:pPr>
          </w:p>
        </w:tc>
      </w:tr>
      <w:tr w:rsidR="00286E7C" w:rsidRPr="00173DB4" w14:paraId="6449F65E"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1AB1C88" w14:textId="77777777" w:rsidR="00286E7C" w:rsidRDefault="00286E7C" w:rsidP="00286E7C">
            <w:pPr>
              <w:pStyle w:val="TAL"/>
            </w:pPr>
            <w:r>
              <w:t xml:space="preserve">    </w:t>
            </w:r>
            <w:r w:rsidRPr="005C3298">
              <w:t>fmtp-attr-ipconn</w:t>
            </w:r>
          </w:p>
        </w:tc>
        <w:tc>
          <w:tcPr>
            <w:tcW w:w="2127" w:type="dxa"/>
            <w:tcBorders>
              <w:top w:val="single" w:sz="4" w:space="0" w:color="auto"/>
              <w:left w:val="single" w:sz="4" w:space="0" w:color="auto"/>
              <w:bottom w:val="single" w:sz="4" w:space="0" w:color="auto"/>
              <w:right w:val="single" w:sz="4" w:space="0" w:color="auto"/>
            </w:tcBorders>
            <w:hideMark/>
          </w:tcPr>
          <w:p w14:paraId="0C726A8C" w14:textId="77777777" w:rsidR="00286E7C" w:rsidRDefault="00286E7C" w:rsidP="00286E7C">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1C6E27DF"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48FC5387" w14:textId="77777777" w:rsidR="00286E7C"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131D40C1" w14:textId="77777777" w:rsidR="00286E7C" w:rsidRPr="00173DB4" w:rsidRDefault="00286E7C" w:rsidP="00286E7C">
            <w:pPr>
              <w:pStyle w:val="TAL"/>
            </w:pPr>
          </w:p>
        </w:tc>
      </w:tr>
      <w:tr w:rsidR="00286E7C" w:rsidRPr="00173DB4" w14:paraId="22CBBD19"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47D4E37" w14:textId="77777777" w:rsidR="00286E7C" w:rsidRDefault="00286E7C" w:rsidP="00286E7C">
            <w:pPr>
              <w:pStyle w:val="TAL"/>
            </w:pPr>
            <w:r>
              <w:t xml:space="preserve">    </w:t>
            </w:r>
            <w:r w:rsidRPr="00507BD5">
              <w:t>attr-param</w:t>
            </w:r>
          </w:p>
        </w:tc>
        <w:tc>
          <w:tcPr>
            <w:tcW w:w="2127" w:type="dxa"/>
            <w:tcBorders>
              <w:top w:val="single" w:sz="4" w:space="0" w:color="auto"/>
              <w:left w:val="single" w:sz="4" w:space="0" w:color="auto"/>
              <w:bottom w:val="single" w:sz="4" w:space="0" w:color="auto"/>
              <w:right w:val="single" w:sz="4" w:space="0" w:color="auto"/>
            </w:tcBorders>
            <w:hideMark/>
          </w:tcPr>
          <w:p w14:paraId="562E5431" w14:textId="77777777" w:rsidR="00286E7C" w:rsidRDefault="00286E7C" w:rsidP="00286E7C">
            <w:pPr>
              <w:pStyle w:val="TAL"/>
            </w:pPr>
            <w:r w:rsidRPr="003A5CB6">
              <w:t>"mcdata-ipconn-s-port=</w:t>
            </w:r>
            <w:r>
              <w:t>&lt;any allowed value&gt;”</w:t>
            </w:r>
          </w:p>
        </w:tc>
        <w:tc>
          <w:tcPr>
            <w:tcW w:w="2127" w:type="dxa"/>
            <w:tcBorders>
              <w:top w:val="single" w:sz="4" w:space="0" w:color="auto"/>
              <w:left w:val="single" w:sz="4" w:space="0" w:color="auto"/>
              <w:bottom w:val="single" w:sz="4" w:space="0" w:color="auto"/>
              <w:right w:val="single" w:sz="4" w:space="0" w:color="auto"/>
            </w:tcBorders>
            <w:hideMark/>
          </w:tcPr>
          <w:p w14:paraId="4A60CF31" w14:textId="77777777" w:rsidR="00286E7C" w:rsidRPr="00173DB4" w:rsidDel="00C60E68" w:rsidRDefault="00286E7C" w:rsidP="00286E7C">
            <w:pPr>
              <w:pStyle w:val="TAL"/>
            </w:pPr>
            <w:r w:rsidRPr="00E868F8">
              <w:t xml:space="preserve"> UDP source port of the GRE-in-UDP tunnel</w:t>
            </w:r>
          </w:p>
        </w:tc>
        <w:tc>
          <w:tcPr>
            <w:tcW w:w="1419" w:type="dxa"/>
            <w:tcBorders>
              <w:top w:val="single" w:sz="4" w:space="0" w:color="auto"/>
              <w:left w:val="single" w:sz="4" w:space="0" w:color="auto"/>
              <w:bottom w:val="single" w:sz="4" w:space="0" w:color="auto"/>
              <w:right w:val="single" w:sz="4" w:space="0" w:color="auto"/>
            </w:tcBorders>
          </w:tcPr>
          <w:p w14:paraId="7EF95A25" w14:textId="77777777" w:rsidR="00286E7C"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3F044B5B" w14:textId="77777777" w:rsidR="00286E7C" w:rsidRPr="00173DB4" w:rsidRDefault="00286E7C" w:rsidP="00286E7C">
            <w:pPr>
              <w:pStyle w:val="TAL"/>
            </w:pPr>
          </w:p>
        </w:tc>
      </w:tr>
    </w:tbl>
    <w:p w14:paraId="2F8E4A5E" w14:textId="77777777" w:rsidR="00296E35" w:rsidRPr="001C0FC4" w:rsidRDefault="00296E35" w:rsidP="00296E35"/>
    <w:p w14:paraId="00C7D597" w14:textId="77777777" w:rsidR="00296E35" w:rsidRPr="001C0FC4" w:rsidRDefault="00296E35" w:rsidP="00296E35">
      <w:pPr>
        <w:pStyle w:val="TH"/>
      </w:pPr>
      <w:r w:rsidRPr="001C0FC4">
        <w:t xml:space="preserve">Table </w:t>
      </w:r>
      <w:r>
        <w:t>6.7.1</w:t>
      </w:r>
      <w:r w:rsidRPr="001C0FC4">
        <w:t xml:space="preserve">.3.3-3: MCData-Info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B7104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59A261" w14:textId="6E03200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w:t>
            </w:r>
          </w:p>
        </w:tc>
      </w:tr>
      <w:tr w:rsidR="00296E35" w:rsidRPr="001C0FC4" w14:paraId="204415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F812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F5271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E8C20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568038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CE182" w14:textId="77777777" w:rsidR="00296E35" w:rsidRPr="001C0FC4" w:rsidRDefault="00296E35" w:rsidP="002E3FCC">
            <w:pPr>
              <w:pStyle w:val="TAH"/>
              <w:rPr>
                <w:bCs/>
              </w:rPr>
            </w:pPr>
            <w:r w:rsidRPr="001C0FC4">
              <w:rPr>
                <w:bCs/>
              </w:rPr>
              <w:t>Condition</w:t>
            </w:r>
          </w:p>
        </w:tc>
      </w:tr>
      <w:tr w:rsidR="00296E35" w:rsidRPr="001C0FC4" w14:paraId="3C77E2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F18249"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22012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7356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D012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6067B7" w14:textId="77777777" w:rsidR="00296E35" w:rsidRPr="001C0FC4" w:rsidRDefault="00296E35" w:rsidP="002E3FCC">
            <w:pPr>
              <w:pStyle w:val="TAL"/>
            </w:pPr>
          </w:p>
        </w:tc>
      </w:tr>
      <w:tr w:rsidR="00296E35" w:rsidRPr="001C0FC4" w14:paraId="2B711E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AF37E"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9C12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C7B9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6CCA1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910B73" w14:textId="77777777" w:rsidR="00296E35" w:rsidRPr="001C0FC4" w:rsidRDefault="00296E35" w:rsidP="002E3FCC">
            <w:pPr>
              <w:pStyle w:val="TAL"/>
            </w:pPr>
          </w:p>
        </w:tc>
      </w:tr>
      <w:tr w:rsidR="00296E35" w:rsidRPr="001C0FC4" w14:paraId="50A5C0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B4D19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CDA3A2C" w14:textId="77777777" w:rsidR="00296E35" w:rsidRPr="001C0FC4" w:rsidRDefault="00296E35" w:rsidP="002E3FCC">
            <w:pPr>
              <w:pStyle w:val="TAL"/>
            </w:pPr>
            <w:r w:rsidRPr="001C0FC4">
              <w:rPr>
                <w:lang w:eastAsia="ko-KR"/>
              </w:rPr>
              <w:t>"</w:t>
            </w:r>
            <w:r w:rsidRPr="00A07E7A">
              <w:t>one-to-one-</w:t>
            </w:r>
            <w:r>
              <w:t>ipconn</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AF65E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83488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815BA5" w14:textId="77777777" w:rsidR="00296E35" w:rsidRPr="001C0FC4" w:rsidRDefault="00296E35" w:rsidP="002E3FCC">
            <w:pPr>
              <w:pStyle w:val="TAL"/>
            </w:pPr>
          </w:p>
        </w:tc>
      </w:tr>
    </w:tbl>
    <w:p w14:paraId="01D7D0FD" w14:textId="77777777" w:rsidR="00296E35" w:rsidRPr="001C0FC4" w:rsidRDefault="00296E35" w:rsidP="00296E35"/>
    <w:p w14:paraId="4F793A7F" w14:textId="141D0D57" w:rsidR="00296E35" w:rsidRPr="001C0FC4" w:rsidRDefault="00296E35" w:rsidP="00296E35">
      <w:pPr>
        <w:pStyle w:val="TH"/>
      </w:pPr>
      <w:r w:rsidRPr="001C0FC4">
        <w:t xml:space="preserve">Table </w:t>
      </w:r>
      <w:r>
        <w:t>6.7.1</w:t>
      </w:r>
      <w:r w:rsidRPr="001C0FC4">
        <w:t xml:space="preserve">.3.3-4: SIP 200 (OK) from the SS (step </w:t>
      </w:r>
      <w:r>
        <w:t>5</w:t>
      </w:r>
      <w:r w:rsidRPr="001C0FC4">
        <w:t xml:space="preserve">, Table </w:t>
      </w:r>
      <w:r>
        <w:t>6.7.1</w:t>
      </w:r>
      <w:r w:rsidRPr="001C0FC4">
        <w:t>.3.2-1;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7AC07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8C60A01" w14:textId="4405867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r w:rsidR="00CC3210" w:rsidRPr="00CC3210">
              <w:rPr>
                <w:rFonts w:cs="Arial"/>
                <w:szCs w:val="18"/>
              </w:rPr>
              <w:t>, MCDATA_IPCONN</w:t>
            </w:r>
          </w:p>
        </w:tc>
      </w:tr>
      <w:tr w:rsidR="00296E35" w:rsidRPr="001C0FC4" w14:paraId="75C0A0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36C26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CC476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DC026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55D8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5CBCB7" w14:textId="77777777" w:rsidR="00296E35" w:rsidRPr="001C0FC4" w:rsidRDefault="00296E35" w:rsidP="002E3FCC">
            <w:pPr>
              <w:pStyle w:val="TAH"/>
              <w:rPr>
                <w:bCs/>
              </w:rPr>
            </w:pPr>
            <w:r w:rsidRPr="001C0FC4">
              <w:rPr>
                <w:bCs/>
              </w:rPr>
              <w:t>Condition</w:t>
            </w:r>
          </w:p>
        </w:tc>
      </w:tr>
      <w:tr w:rsidR="00296E35" w:rsidRPr="001C0FC4" w14:paraId="52B99D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BC1D1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3B54F6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B3FD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0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AD704B" w14:textId="77777777" w:rsidR="00296E35" w:rsidRPr="001C0FC4" w:rsidRDefault="00296E35" w:rsidP="002E3FCC">
            <w:pPr>
              <w:pStyle w:val="TAL"/>
            </w:pPr>
          </w:p>
        </w:tc>
      </w:tr>
      <w:tr w:rsidR="00296E35" w:rsidRPr="001C0FC4" w14:paraId="2B705D6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D650B4"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9E2CD0C"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CE146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5615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8BC77A" w14:textId="77777777" w:rsidR="00296E35" w:rsidRPr="001C0FC4" w:rsidRDefault="00296E35" w:rsidP="002E3FCC">
            <w:pPr>
              <w:pStyle w:val="TAL"/>
            </w:pPr>
          </w:p>
        </w:tc>
      </w:tr>
    </w:tbl>
    <w:p w14:paraId="10BCEABA" w14:textId="77777777" w:rsidR="00296E35" w:rsidRPr="001C0FC4" w:rsidRDefault="00296E35" w:rsidP="00296E35"/>
    <w:p w14:paraId="3A85AA07" w14:textId="77777777" w:rsidR="00296E35" w:rsidRPr="001C0FC4" w:rsidRDefault="00296E35" w:rsidP="00296E35">
      <w:pPr>
        <w:pStyle w:val="TH"/>
      </w:pPr>
      <w:r w:rsidRPr="001C0FC4">
        <w:t xml:space="preserve">Table </w:t>
      </w:r>
      <w:r>
        <w:t>6.7.1</w:t>
      </w:r>
      <w:r w:rsidRPr="001C0FC4">
        <w:t xml:space="preserve">.3.3-5: SDP for SIP 200 (OK) (Table </w:t>
      </w:r>
      <w:r>
        <w:t>6.7.1</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74B840AE" w14:textId="77777777" w:rsidTr="002E3FCC">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34D89AD2" w14:textId="10B591A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r w:rsidR="00296E35" w:rsidRPr="00592E3B" w14:paraId="5C96F85D"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B963D9C" w14:textId="77777777" w:rsidR="00296E35" w:rsidRPr="00592E3B" w:rsidRDefault="00296E35" w:rsidP="002E3FCC">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2DC660D1"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E7CEEEB" w14:textId="77777777" w:rsidR="00296E35" w:rsidRPr="00592E3B" w:rsidRDefault="00296E35" w:rsidP="002E3FCC">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09E681AB"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093DDB" w14:textId="77777777" w:rsidR="00296E35" w:rsidRPr="00592E3B" w:rsidRDefault="00296E35" w:rsidP="002E3FCC">
            <w:pPr>
              <w:pStyle w:val="TAL"/>
            </w:pPr>
          </w:p>
        </w:tc>
      </w:tr>
      <w:tr w:rsidR="00296E35" w:rsidRPr="00592E3B" w14:paraId="3F540F04"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6C2E0BA" w14:textId="77777777" w:rsidR="00296E35" w:rsidRPr="00592E3B" w:rsidRDefault="00296E35" w:rsidP="002E3FCC">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1D340A5A"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07DDCCF" w14:textId="77777777" w:rsidR="00296E35" w:rsidRPr="00592E3B" w:rsidRDefault="00296E35" w:rsidP="002E3FCC">
            <w:pPr>
              <w:pStyle w:val="TAL"/>
            </w:pPr>
            <w:r w:rsidRPr="00592E3B">
              <w:t>m= line</w:t>
            </w:r>
          </w:p>
          <w:p w14:paraId="278CE14B" w14:textId="429F739E" w:rsidR="00296E35" w:rsidRPr="00592E3B" w:rsidRDefault="00296E35" w:rsidP="002E3FCC">
            <w:pPr>
              <w:pStyle w:val="TAL"/>
            </w:pPr>
            <w:r w:rsidRPr="00592E3B">
              <w:t xml:space="preserve">media = </w:t>
            </w:r>
            <w:r w:rsidR="00286E7C" w:rsidRPr="00286E7C">
              <w:t>application</w:t>
            </w:r>
          </w:p>
        </w:tc>
        <w:tc>
          <w:tcPr>
            <w:tcW w:w="1420" w:type="dxa"/>
            <w:tcBorders>
              <w:top w:val="single" w:sz="4" w:space="0" w:color="auto"/>
              <w:left w:val="single" w:sz="4" w:space="0" w:color="auto"/>
              <w:bottom w:val="single" w:sz="4" w:space="0" w:color="auto"/>
              <w:right w:val="single" w:sz="4" w:space="0" w:color="auto"/>
            </w:tcBorders>
          </w:tcPr>
          <w:p w14:paraId="62ABC9E5"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6D3340" w14:textId="77777777" w:rsidR="00296E35" w:rsidRPr="00592E3B" w:rsidRDefault="00296E35" w:rsidP="002E3FCC">
            <w:pPr>
              <w:pStyle w:val="TAL"/>
            </w:pPr>
          </w:p>
        </w:tc>
      </w:tr>
      <w:tr w:rsidR="00286E7C" w:rsidRPr="00173DB4" w14:paraId="34958EB6" w14:textId="77777777" w:rsidTr="00984E8F">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E0A7D0A" w14:textId="77777777" w:rsidR="00286E7C" w:rsidRPr="00286E7C" w:rsidRDefault="00286E7C" w:rsidP="00984E8F">
            <w:pPr>
              <w:pStyle w:val="TAL"/>
            </w:pPr>
            <w:r w:rsidRPr="00286E7C">
              <w:t xml:space="preserve">    media</w:t>
            </w:r>
          </w:p>
        </w:tc>
        <w:tc>
          <w:tcPr>
            <w:tcW w:w="2128" w:type="dxa"/>
            <w:tcBorders>
              <w:top w:val="single" w:sz="4" w:space="0" w:color="auto"/>
              <w:left w:val="single" w:sz="4" w:space="0" w:color="auto"/>
              <w:bottom w:val="single" w:sz="4" w:space="0" w:color="auto"/>
              <w:right w:val="single" w:sz="4" w:space="0" w:color="auto"/>
            </w:tcBorders>
            <w:hideMark/>
          </w:tcPr>
          <w:p w14:paraId="736BE6E2" w14:textId="77777777" w:rsidR="00286E7C" w:rsidRPr="00173DB4" w:rsidRDefault="00286E7C" w:rsidP="00984E8F">
            <w:pPr>
              <w:pStyle w:val="TAL"/>
            </w:pPr>
            <w:r>
              <w:t>“application”</w:t>
            </w:r>
          </w:p>
        </w:tc>
        <w:tc>
          <w:tcPr>
            <w:tcW w:w="2128" w:type="dxa"/>
            <w:tcBorders>
              <w:top w:val="single" w:sz="4" w:space="0" w:color="auto"/>
              <w:left w:val="single" w:sz="4" w:space="0" w:color="auto"/>
              <w:bottom w:val="single" w:sz="4" w:space="0" w:color="auto"/>
              <w:right w:val="single" w:sz="4" w:space="0" w:color="auto"/>
            </w:tcBorders>
          </w:tcPr>
          <w:p w14:paraId="0D856EDB" w14:textId="77777777" w:rsidR="00286E7C" w:rsidRPr="00173DB4" w:rsidRDefault="00286E7C" w:rsidP="00984E8F">
            <w:pPr>
              <w:pStyle w:val="TAL"/>
            </w:pPr>
          </w:p>
        </w:tc>
        <w:tc>
          <w:tcPr>
            <w:tcW w:w="1420" w:type="dxa"/>
            <w:tcBorders>
              <w:top w:val="single" w:sz="4" w:space="0" w:color="auto"/>
              <w:left w:val="single" w:sz="4" w:space="0" w:color="auto"/>
              <w:bottom w:val="single" w:sz="4" w:space="0" w:color="auto"/>
              <w:right w:val="single" w:sz="4" w:space="0" w:color="auto"/>
            </w:tcBorders>
          </w:tcPr>
          <w:p w14:paraId="52FA79AF" w14:textId="77777777" w:rsidR="00286E7C" w:rsidRPr="00173DB4" w:rsidRDefault="00286E7C" w:rsidP="00984E8F">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6E1B1C44" w14:textId="77777777" w:rsidR="00286E7C" w:rsidRPr="00173DB4" w:rsidRDefault="00286E7C" w:rsidP="00984E8F">
            <w:pPr>
              <w:pStyle w:val="TAL"/>
            </w:pPr>
          </w:p>
        </w:tc>
      </w:tr>
      <w:tr w:rsidR="00296E35" w:rsidRPr="00592E3B" w14:paraId="33BFE4AA"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16D0F488" w14:textId="77777777" w:rsidR="00296E35" w:rsidRPr="00592E3B" w:rsidRDefault="00296E35" w:rsidP="002E3FCC">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6941C458" w14:textId="49136C7D" w:rsidR="00296E35" w:rsidRPr="00592E3B" w:rsidRDefault="00286E7C" w:rsidP="002E3FCC">
            <w:pPr>
              <w:pStyle w:val="TAL"/>
            </w:pPr>
            <w:r w:rsidRPr="00286E7C">
              <w:t>same number as indicated by the &lt;attr-param&gt; parameter in Table 6.7.1.3.3-2</w:t>
            </w:r>
          </w:p>
        </w:tc>
        <w:tc>
          <w:tcPr>
            <w:tcW w:w="2128" w:type="dxa"/>
            <w:tcBorders>
              <w:top w:val="single" w:sz="4" w:space="0" w:color="auto"/>
              <w:left w:val="single" w:sz="4" w:space="0" w:color="auto"/>
              <w:bottom w:val="single" w:sz="4" w:space="0" w:color="auto"/>
              <w:right w:val="single" w:sz="4" w:space="0" w:color="auto"/>
            </w:tcBorders>
          </w:tcPr>
          <w:p w14:paraId="1B1653FD" w14:textId="77777777" w:rsidR="00296E35" w:rsidRPr="00592E3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A0D997"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8570A" w14:textId="77777777" w:rsidR="00296E35" w:rsidRPr="00592E3B" w:rsidRDefault="00296E35" w:rsidP="002E3FCC">
            <w:pPr>
              <w:pStyle w:val="TAL"/>
            </w:pPr>
          </w:p>
        </w:tc>
      </w:tr>
      <w:tr w:rsidR="00286E7C" w:rsidRPr="00173DB4" w14:paraId="0EFD03C6"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FB2A5D3" w14:textId="77777777" w:rsidR="00286E7C" w:rsidRPr="00173DB4" w:rsidRDefault="00286E7C" w:rsidP="00286E7C">
            <w:pPr>
              <w:pStyle w:val="TAL"/>
            </w:pPr>
            <w:r>
              <w:t xml:space="preserve">    proto</w:t>
            </w:r>
          </w:p>
        </w:tc>
        <w:tc>
          <w:tcPr>
            <w:tcW w:w="2128" w:type="dxa"/>
            <w:tcBorders>
              <w:top w:val="single" w:sz="4" w:space="0" w:color="auto"/>
              <w:left w:val="single" w:sz="4" w:space="0" w:color="auto"/>
              <w:bottom w:val="single" w:sz="4" w:space="0" w:color="auto"/>
              <w:right w:val="single" w:sz="4" w:space="0" w:color="auto"/>
            </w:tcBorders>
            <w:hideMark/>
          </w:tcPr>
          <w:p w14:paraId="73906598" w14:textId="77777777" w:rsidR="00286E7C" w:rsidRPr="00173DB4" w:rsidRDefault="00286E7C" w:rsidP="00286E7C">
            <w:pPr>
              <w:pStyle w:val="TAL"/>
            </w:pPr>
            <w:r>
              <w:t>“udp”</w:t>
            </w:r>
          </w:p>
        </w:tc>
        <w:tc>
          <w:tcPr>
            <w:tcW w:w="2128" w:type="dxa"/>
            <w:tcBorders>
              <w:top w:val="single" w:sz="4" w:space="0" w:color="auto"/>
              <w:left w:val="single" w:sz="4" w:space="0" w:color="auto"/>
              <w:bottom w:val="single" w:sz="4" w:space="0" w:color="auto"/>
              <w:right w:val="single" w:sz="4" w:space="0" w:color="auto"/>
            </w:tcBorders>
          </w:tcPr>
          <w:p w14:paraId="05965F2D"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74CDE4A3"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19C93043" w14:textId="77777777" w:rsidR="00286E7C" w:rsidRPr="00173DB4" w:rsidRDefault="00286E7C" w:rsidP="00286E7C">
            <w:pPr>
              <w:pStyle w:val="TAL"/>
            </w:pPr>
          </w:p>
        </w:tc>
      </w:tr>
      <w:tr w:rsidR="00286E7C" w:rsidRPr="00173DB4" w14:paraId="2E03ED2F"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6B02EFAA" w14:textId="77777777" w:rsidR="00286E7C" w:rsidRPr="00173DB4" w:rsidRDefault="00286E7C" w:rsidP="00286E7C">
            <w:pPr>
              <w:pStyle w:val="TAL"/>
            </w:pPr>
            <w:r>
              <w:t xml:space="preserve">    fmt</w:t>
            </w:r>
          </w:p>
        </w:tc>
        <w:tc>
          <w:tcPr>
            <w:tcW w:w="2128" w:type="dxa"/>
            <w:tcBorders>
              <w:top w:val="single" w:sz="4" w:space="0" w:color="auto"/>
              <w:left w:val="single" w:sz="4" w:space="0" w:color="auto"/>
              <w:bottom w:val="single" w:sz="4" w:space="0" w:color="auto"/>
              <w:right w:val="single" w:sz="4" w:space="0" w:color="auto"/>
            </w:tcBorders>
            <w:hideMark/>
          </w:tcPr>
          <w:p w14:paraId="6AB13009" w14:textId="77777777" w:rsidR="00286E7C" w:rsidRPr="00173DB4" w:rsidRDefault="00286E7C" w:rsidP="00286E7C">
            <w:pPr>
              <w:pStyle w:val="TAL"/>
            </w:pPr>
            <w:r>
              <w:t>“MCDATA”</w:t>
            </w:r>
          </w:p>
        </w:tc>
        <w:tc>
          <w:tcPr>
            <w:tcW w:w="2128" w:type="dxa"/>
            <w:tcBorders>
              <w:top w:val="single" w:sz="4" w:space="0" w:color="auto"/>
              <w:left w:val="single" w:sz="4" w:space="0" w:color="auto"/>
              <w:bottom w:val="single" w:sz="4" w:space="0" w:color="auto"/>
              <w:right w:val="single" w:sz="4" w:space="0" w:color="auto"/>
            </w:tcBorders>
          </w:tcPr>
          <w:p w14:paraId="2A8CBD09"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743CCE18"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BBB6807" w14:textId="77777777" w:rsidR="00286E7C" w:rsidRPr="00173DB4" w:rsidRDefault="00286E7C" w:rsidP="00286E7C">
            <w:pPr>
              <w:pStyle w:val="TAL"/>
            </w:pPr>
          </w:p>
        </w:tc>
      </w:tr>
      <w:tr w:rsidR="00286E7C" w:rsidRPr="00173DB4" w14:paraId="444D38E3"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9ABB219" w14:textId="77777777" w:rsidR="00286E7C" w:rsidRPr="00173DB4" w:rsidRDefault="00286E7C" w:rsidP="00286E7C">
            <w:pPr>
              <w:pStyle w:val="TAL"/>
            </w:pPr>
            <w:r w:rsidRPr="00286E7C">
              <w:t xml:space="preserve">  media attribute</w:t>
            </w:r>
          </w:p>
        </w:tc>
        <w:tc>
          <w:tcPr>
            <w:tcW w:w="2128" w:type="dxa"/>
            <w:tcBorders>
              <w:top w:val="single" w:sz="4" w:space="0" w:color="auto"/>
              <w:left w:val="single" w:sz="4" w:space="0" w:color="auto"/>
              <w:bottom w:val="single" w:sz="4" w:space="0" w:color="auto"/>
              <w:right w:val="single" w:sz="4" w:space="0" w:color="auto"/>
            </w:tcBorders>
            <w:hideMark/>
          </w:tcPr>
          <w:p w14:paraId="4ADC5D72" w14:textId="77777777" w:rsidR="00286E7C" w:rsidRPr="00173DB4" w:rsidRDefault="00286E7C" w:rsidP="00286E7C">
            <w:pPr>
              <w:pStyle w:val="TAL"/>
            </w:pPr>
          </w:p>
        </w:tc>
        <w:tc>
          <w:tcPr>
            <w:tcW w:w="2128" w:type="dxa"/>
            <w:tcBorders>
              <w:top w:val="single" w:sz="4" w:space="0" w:color="auto"/>
              <w:left w:val="single" w:sz="4" w:space="0" w:color="auto"/>
              <w:bottom w:val="single" w:sz="4" w:space="0" w:color="auto"/>
              <w:right w:val="single" w:sz="4" w:space="0" w:color="auto"/>
            </w:tcBorders>
          </w:tcPr>
          <w:p w14:paraId="02F9BBB4" w14:textId="77777777" w:rsidR="00286E7C" w:rsidRDefault="00286E7C" w:rsidP="00286E7C">
            <w:pPr>
              <w:pStyle w:val="TAL"/>
            </w:pPr>
            <w:r w:rsidRPr="00F927EA">
              <w:t>a= line</w:t>
            </w:r>
          </w:p>
          <w:p w14:paraId="41A2A156" w14:textId="77777777" w:rsidR="00286E7C" w:rsidRPr="00173DB4" w:rsidRDefault="00286E7C" w:rsidP="00286E7C">
            <w:pPr>
              <w:pStyle w:val="TAL"/>
            </w:pPr>
            <w:r w:rsidRPr="00A0057F">
              <w:t>attribute = fmtp</w:t>
            </w:r>
          </w:p>
        </w:tc>
        <w:tc>
          <w:tcPr>
            <w:tcW w:w="1420" w:type="dxa"/>
            <w:tcBorders>
              <w:top w:val="single" w:sz="4" w:space="0" w:color="auto"/>
              <w:left w:val="single" w:sz="4" w:space="0" w:color="auto"/>
              <w:bottom w:val="single" w:sz="4" w:space="0" w:color="auto"/>
              <w:right w:val="single" w:sz="4" w:space="0" w:color="auto"/>
            </w:tcBorders>
          </w:tcPr>
          <w:p w14:paraId="17143BE2" w14:textId="77777777" w:rsidR="00286E7C" w:rsidRPr="00173DB4" w:rsidRDefault="00286E7C" w:rsidP="00286E7C">
            <w:pPr>
              <w:pStyle w:val="TAL"/>
            </w:pPr>
          </w:p>
        </w:tc>
        <w:tc>
          <w:tcPr>
            <w:tcW w:w="1135" w:type="dxa"/>
            <w:tcBorders>
              <w:top w:val="single" w:sz="4" w:space="0" w:color="auto"/>
              <w:left w:val="single" w:sz="4" w:space="0" w:color="auto"/>
              <w:bottom w:val="single" w:sz="4" w:space="0" w:color="auto"/>
              <w:right w:val="single" w:sz="4" w:space="0" w:color="auto"/>
            </w:tcBorders>
          </w:tcPr>
          <w:p w14:paraId="7E4A1D32" w14:textId="77777777" w:rsidR="00286E7C" w:rsidRPr="00173DB4" w:rsidRDefault="00286E7C" w:rsidP="00286E7C">
            <w:pPr>
              <w:pStyle w:val="TAL"/>
            </w:pPr>
          </w:p>
        </w:tc>
      </w:tr>
      <w:tr w:rsidR="00286E7C" w:rsidRPr="00173DB4" w14:paraId="2FF660CE"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FDA474F" w14:textId="77777777" w:rsidR="00286E7C" w:rsidRPr="00173DB4" w:rsidRDefault="00286E7C" w:rsidP="00286E7C">
            <w:pPr>
              <w:pStyle w:val="TAL"/>
            </w:pPr>
            <w:r w:rsidRPr="00094E4B">
              <w:t xml:space="preserve">    </w:t>
            </w:r>
            <w:r>
              <w:t>f</w:t>
            </w:r>
            <w:r w:rsidRPr="00094E4B">
              <w:t>mtp</w:t>
            </w:r>
          </w:p>
        </w:tc>
        <w:tc>
          <w:tcPr>
            <w:tcW w:w="2128" w:type="dxa"/>
            <w:tcBorders>
              <w:top w:val="single" w:sz="4" w:space="0" w:color="auto"/>
              <w:left w:val="single" w:sz="4" w:space="0" w:color="auto"/>
              <w:bottom w:val="single" w:sz="4" w:space="0" w:color="auto"/>
              <w:right w:val="single" w:sz="4" w:space="0" w:color="auto"/>
            </w:tcBorders>
            <w:hideMark/>
          </w:tcPr>
          <w:p w14:paraId="73EE8C05" w14:textId="77777777" w:rsidR="00286E7C" w:rsidRPr="00173DB4" w:rsidRDefault="00286E7C" w:rsidP="00286E7C">
            <w:pPr>
              <w:pStyle w:val="TAL"/>
            </w:pPr>
            <w:r w:rsidRPr="00094E4B">
              <w:t>"fmtp"</w:t>
            </w:r>
          </w:p>
        </w:tc>
        <w:tc>
          <w:tcPr>
            <w:tcW w:w="2128" w:type="dxa"/>
            <w:tcBorders>
              <w:top w:val="single" w:sz="4" w:space="0" w:color="auto"/>
              <w:left w:val="single" w:sz="4" w:space="0" w:color="auto"/>
              <w:bottom w:val="single" w:sz="4" w:space="0" w:color="auto"/>
              <w:right w:val="single" w:sz="4" w:space="0" w:color="auto"/>
            </w:tcBorders>
          </w:tcPr>
          <w:p w14:paraId="217E926E"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0FC44E1F"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78F5ABAA" w14:textId="77777777" w:rsidR="00286E7C" w:rsidRPr="00173DB4" w:rsidRDefault="00286E7C" w:rsidP="00286E7C">
            <w:pPr>
              <w:pStyle w:val="TAL"/>
            </w:pPr>
          </w:p>
        </w:tc>
      </w:tr>
      <w:tr w:rsidR="00286E7C" w:rsidRPr="00173DB4" w14:paraId="60E6DEFA"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177852D4" w14:textId="77777777" w:rsidR="00286E7C" w:rsidRPr="00173DB4" w:rsidRDefault="00286E7C" w:rsidP="00286E7C">
            <w:pPr>
              <w:pStyle w:val="TAL"/>
            </w:pPr>
            <w:r>
              <w:t xml:space="preserve">    </w:t>
            </w:r>
            <w:r w:rsidRPr="005C3298">
              <w:t>fmtp-attr-ipconn</w:t>
            </w:r>
          </w:p>
        </w:tc>
        <w:tc>
          <w:tcPr>
            <w:tcW w:w="2128" w:type="dxa"/>
            <w:tcBorders>
              <w:top w:val="single" w:sz="4" w:space="0" w:color="auto"/>
              <w:left w:val="single" w:sz="4" w:space="0" w:color="auto"/>
              <w:bottom w:val="single" w:sz="4" w:space="0" w:color="auto"/>
              <w:right w:val="single" w:sz="4" w:space="0" w:color="auto"/>
            </w:tcBorders>
            <w:hideMark/>
          </w:tcPr>
          <w:p w14:paraId="7E0E54D8" w14:textId="77777777" w:rsidR="00286E7C" w:rsidRPr="00173DB4" w:rsidRDefault="00286E7C" w:rsidP="00286E7C">
            <w:pPr>
              <w:pStyle w:val="TAL"/>
            </w:pPr>
            <w:r>
              <w:t>“MCDATA”</w:t>
            </w:r>
          </w:p>
        </w:tc>
        <w:tc>
          <w:tcPr>
            <w:tcW w:w="2128" w:type="dxa"/>
            <w:tcBorders>
              <w:top w:val="single" w:sz="4" w:space="0" w:color="auto"/>
              <w:left w:val="single" w:sz="4" w:space="0" w:color="auto"/>
              <w:bottom w:val="single" w:sz="4" w:space="0" w:color="auto"/>
              <w:right w:val="single" w:sz="4" w:space="0" w:color="auto"/>
            </w:tcBorders>
          </w:tcPr>
          <w:p w14:paraId="06D9EDC4"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71831F17"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4E4C999C" w14:textId="77777777" w:rsidR="00286E7C" w:rsidRPr="00173DB4" w:rsidRDefault="00286E7C" w:rsidP="00286E7C">
            <w:pPr>
              <w:pStyle w:val="TAL"/>
            </w:pPr>
          </w:p>
        </w:tc>
      </w:tr>
      <w:tr w:rsidR="00286E7C" w:rsidRPr="00173DB4" w14:paraId="547C0DFD"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063823AE" w14:textId="77777777" w:rsidR="00286E7C" w:rsidRPr="00173DB4" w:rsidRDefault="00286E7C" w:rsidP="00286E7C">
            <w:pPr>
              <w:pStyle w:val="TAL"/>
            </w:pPr>
            <w:r>
              <w:t xml:space="preserve">    </w:t>
            </w:r>
            <w:r w:rsidRPr="00507BD5">
              <w:t>attr-param</w:t>
            </w:r>
          </w:p>
        </w:tc>
        <w:tc>
          <w:tcPr>
            <w:tcW w:w="2128" w:type="dxa"/>
            <w:tcBorders>
              <w:top w:val="single" w:sz="4" w:space="0" w:color="auto"/>
              <w:left w:val="single" w:sz="4" w:space="0" w:color="auto"/>
              <w:bottom w:val="single" w:sz="4" w:space="0" w:color="auto"/>
              <w:right w:val="single" w:sz="4" w:space="0" w:color="auto"/>
            </w:tcBorders>
            <w:hideMark/>
          </w:tcPr>
          <w:p w14:paraId="32BD77B2" w14:textId="77777777" w:rsidR="00286E7C" w:rsidRPr="00173DB4" w:rsidRDefault="00286E7C" w:rsidP="00286E7C">
            <w:pPr>
              <w:pStyle w:val="TAL"/>
            </w:pPr>
            <w:r w:rsidRPr="003A5CB6">
              <w:t>"mcdata-ipconn-s-port=</w:t>
            </w:r>
            <w:r>
              <w:t>&lt;</w:t>
            </w:r>
            <w:r w:rsidRPr="003F5D34">
              <w:t>port number assigned by the SS</w:t>
            </w:r>
            <w:r>
              <w:t>&gt;”</w:t>
            </w:r>
          </w:p>
        </w:tc>
        <w:tc>
          <w:tcPr>
            <w:tcW w:w="2128" w:type="dxa"/>
            <w:tcBorders>
              <w:top w:val="single" w:sz="4" w:space="0" w:color="auto"/>
              <w:left w:val="single" w:sz="4" w:space="0" w:color="auto"/>
              <w:bottom w:val="single" w:sz="4" w:space="0" w:color="auto"/>
              <w:right w:val="single" w:sz="4" w:space="0" w:color="auto"/>
            </w:tcBorders>
          </w:tcPr>
          <w:p w14:paraId="29A5A4F5" w14:textId="77777777" w:rsidR="00286E7C" w:rsidRPr="00173DB4" w:rsidRDefault="00286E7C" w:rsidP="00286E7C">
            <w:pPr>
              <w:pStyle w:val="TAL"/>
            </w:pPr>
            <w:r w:rsidRPr="00E868F8">
              <w:t>UDP source port of the GRE-in-UDP tunnel</w:t>
            </w:r>
          </w:p>
        </w:tc>
        <w:tc>
          <w:tcPr>
            <w:tcW w:w="1420" w:type="dxa"/>
            <w:tcBorders>
              <w:top w:val="single" w:sz="4" w:space="0" w:color="auto"/>
              <w:left w:val="single" w:sz="4" w:space="0" w:color="auto"/>
              <w:bottom w:val="single" w:sz="4" w:space="0" w:color="auto"/>
              <w:right w:val="single" w:sz="4" w:space="0" w:color="auto"/>
            </w:tcBorders>
          </w:tcPr>
          <w:p w14:paraId="52B614CF"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2E491FD1" w14:textId="77777777" w:rsidR="00286E7C" w:rsidRPr="00173DB4" w:rsidRDefault="00286E7C" w:rsidP="00286E7C">
            <w:pPr>
              <w:pStyle w:val="TAL"/>
            </w:pPr>
          </w:p>
        </w:tc>
      </w:tr>
    </w:tbl>
    <w:p w14:paraId="63B412EA" w14:textId="77777777" w:rsidR="00296E35" w:rsidRDefault="00296E35" w:rsidP="00296E35"/>
    <w:p w14:paraId="0E468DF3" w14:textId="2CF82C8C" w:rsidR="00296E35" w:rsidRPr="001C0FC4" w:rsidRDefault="00296E35" w:rsidP="00296E35">
      <w:pPr>
        <w:pStyle w:val="TH"/>
      </w:pPr>
      <w:r w:rsidRPr="001C0FC4">
        <w:t xml:space="preserve">Table </w:t>
      </w:r>
      <w:r>
        <w:t>6.7.1</w:t>
      </w:r>
      <w:r w:rsidRPr="001C0FC4">
        <w:t>.3.3-</w:t>
      </w:r>
      <w:r>
        <w:t>6</w:t>
      </w:r>
      <w:r w:rsidRPr="001C0FC4">
        <w:t xml:space="preserve">: </w:t>
      </w:r>
      <w:r w:rsidRPr="00AD2B8D">
        <w:t>GRE</w:t>
      </w:r>
      <w:r w:rsidR="00286E7C" w:rsidRPr="00286E7C">
        <w:t>-in-UDP</w:t>
      </w:r>
      <w:r w:rsidRPr="00AD2B8D">
        <w:t xml:space="preserve"> encapsulated user data packet</w:t>
      </w:r>
      <w:r w:rsidRPr="001C0FC4">
        <w:t xml:space="preserve"> (step </w:t>
      </w:r>
      <w:r>
        <w:t>7</w:t>
      </w:r>
      <w:r w:rsidRPr="001C0FC4">
        <w:t xml:space="preserve">, Table </w:t>
      </w:r>
      <w:r>
        <w:t>6.7.1</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487611A0"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3C06F2E" w14:textId="709AF691"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w:t>
            </w:r>
            <w:r w:rsidR="00286E7C" w:rsidRPr="00286E7C">
              <w:rPr>
                <w:rFonts w:eastAsia="MS Mincho"/>
              </w:rPr>
              <w:t xml:space="preserve">Clause </w:t>
            </w:r>
            <w:r>
              <w:rPr>
                <w:rFonts w:eastAsia="MS Mincho"/>
              </w:rPr>
              <w:t>13.4</w:t>
            </w:r>
          </w:p>
        </w:tc>
      </w:tr>
      <w:tr w:rsidR="00296E35" w:rsidRPr="00592E3B" w14:paraId="0756D73B"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748EFFC3"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CF6D779"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4B50BB6"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08EF4ED"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56078EA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98BAF94"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6EDB8822"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77026DDB"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33D6990" w14:textId="77777777" w:rsidR="00296E35" w:rsidRPr="00592E3B" w:rsidRDefault="00296E35" w:rsidP="002E3FCC">
            <w:pPr>
              <w:pStyle w:val="TAL"/>
              <w:rPr>
                <w:rFonts w:eastAsia="MS Mincho"/>
              </w:rPr>
            </w:pPr>
          </w:p>
        </w:tc>
      </w:tr>
      <w:tr w:rsidR="00296E35" w:rsidRPr="00592E3B" w14:paraId="74408F9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AF89899"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2E03100E"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468BC74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B688844" w14:textId="77777777" w:rsidR="00296E35" w:rsidRPr="00592E3B" w:rsidRDefault="00296E35" w:rsidP="002E3FCC">
            <w:pPr>
              <w:pStyle w:val="TAL"/>
              <w:rPr>
                <w:rFonts w:eastAsia="MS Mincho"/>
              </w:rPr>
            </w:pPr>
          </w:p>
        </w:tc>
      </w:tr>
      <w:tr w:rsidR="00296E35" w:rsidRPr="00592E3B" w14:paraId="29CF185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BD25E10"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006F788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F6FE8D3"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343C451" w14:textId="77777777" w:rsidR="00296E35" w:rsidRPr="00592E3B" w:rsidRDefault="00296E35" w:rsidP="002E3FCC">
            <w:pPr>
              <w:pStyle w:val="TAL"/>
              <w:rPr>
                <w:rFonts w:eastAsia="MS Mincho"/>
              </w:rPr>
            </w:pPr>
          </w:p>
        </w:tc>
      </w:tr>
      <w:tr w:rsidR="00296E35" w:rsidRPr="00592E3B" w14:paraId="4D8D791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8E49A72"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4505B1AC" w14:textId="03F206AD" w:rsidR="00296E35" w:rsidRPr="00592E3B" w:rsidRDefault="00286E7C" w:rsidP="002E3FCC">
            <w:pPr>
              <w:pStyle w:val="TAL"/>
            </w:pPr>
            <w:r w:rsidRPr="00286E7C">
              <w:t>0</w:t>
            </w:r>
          </w:p>
        </w:tc>
        <w:tc>
          <w:tcPr>
            <w:tcW w:w="1701" w:type="dxa"/>
            <w:tcBorders>
              <w:top w:val="single" w:sz="4" w:space="0" w:color="auto"/>
              <w:left w:val="single" w:sz="4" w:space="0" w:color="auto"/>
              <w:bottom w:val="single" w:sz="4" w:space="0" w:color="auto"/>
              <w:right w:val="single" w:sz="4" w:space="0" w:color="auto"/>
            </w:tcBorders>
          </w:tcPr>
          <w:p w14:paraId="067DFE6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A95BD57" w14:textId="77777777" w:rsidR="00296E35" w:rsidRPr="00592E3B" w:rsidRDefault="00296E35" w:rsidP="002E3FCC">
            <w:pPr>
              <w:pStyle w:val="TAL"/>
              <w:rPr>
                <w:rFonts w:eastAsia="MS Mincho"/>
              </w:rPr>
            </w:pPr>
          </w:p>
        </w:tc>
      </w:tr>
      <w:tr w:rsidR="00296E35" w:rsidRPr="00592E3B" w14:paraId="0CF744A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76C2474"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1ABF4498"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6B7358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D8CC892" w14:textId="77777777" w:rsidR="00296E35" w:rsidRPr="00592E3B" w:rsidRDefault="00296E35" w:rsidP="002E3FCC">
            <w:pPr>
              <w:pStyle w:val="TAL"/>
              <w:rPr>
                <w:rFonts w:eastAsia="MS Mincho"/>
              </w:rPr>
            </w:pPr>
          </w:p>
        </w:tc>
      </w:tr>
      <w:tr w:rsidR="00296E35" w:rsidRPr="00592E3B" w14:paraId="67F26802"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512B788"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3A179A99"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92B04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8185AF" w14:textId="77777777" w:rsidR="00296E35" w:rsidRPr="00592E3B" w:rsidRDefault="00296E35" w:rsidP="002E3FCC">
            <w:pPr>
              <w:pStyle w:val="TAL"/>
              <w:rPr>
                <w:rFonts w:eastAsia="MS Mincho"/>
              </w:rPr>
            </w:pPr>
          </w:p>
        </w:tc>
      </w:tr>
      <w:tr w:rsidR="00296E35" w:rsidRPr="00592E3B" w14:paraId="57B94EA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8D01F9"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19180DB"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16090B6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40750F2" w14:textId="77777777" w:rsidR="00296E35" w:rsidRPr="00592E3B" w:rsidRDefault="00296E35" w:rsidP="002E3FCC">
            <w:pPr>
              <w:pStyle w:val="TAL"/>
              <w:rPr>
                <w:rFonts w:eastAsia="MS Mincho"/>
              </w:rPr>
            </w:pPr>
          </w:p>
        </w:tc>
      </w:tr>
      <w:tr w:rsidR="00296E35" w:rsidRPr="00592E3B" w14:paraId="3CC12B1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B0AFE28"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6FC54C26"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7F07455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4FB0379" w14:textId="77777777" w:rsidR="00296E35" w:rsidRPr="00592E3B" w:rsidRDefault="00296E35" w:rsidP="002E3FCC">
            <w:pPr>
              <w:pStyle w:val="TAL"/>
              <w:rPr>
                <w:rFonts w:eastAsia="MS Mincho"/>
              </w:rPr>
            </w:pPr>
          </w:p>
        </w:tc>
      </w:tr>
      <w:tr w:rsidR="00296E35" w:rsidRPr="00592E3B" w14:paraId="19FCD98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9E43E1"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279EEF9F" w14:textId="76F6C0D5" w:rsidR="00296E35" w:rsidRPr="00592E3B" w:rsidRDefault="00286E7C" w:rsidP="002E3FCC">
            <w:pPr>
              <w:pStyle w:val="TAL"/>
            </w:pPr>
            <w:r w:rsidRPr="00286E7C">
              <w:t>‘0800’H</w:t>
            </w:r>
          </w:p>
        </w:tc>
        <w:tc>
          <w:tcPr>
            <w:tcW w:w="1701" w:type="dxa"/>
            <w:tcBorders>
              <w:top w:val="single" w:sz="4" w:space="0" w:color="auto"/>
              <w:left w:val="single" w:sz="4" w:space="0" w:color="auto"/>
              <w:bottom w:val="single" w:sz="4" w:space="0" w:color="auto"/>
              <w:right w:val="single" w:sz="4" w:space="0" w:color="auto"/>
            </w:tcBorders>
          </w:tcPr>
          <w:p w14:paraId="175B7B4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B954ECD" w14:textId="54BAD781" w:rsidR="00296E35" w:rsidRPr="00592E3B" w:rsidRDefault="00286E7C" w:rsidP="002E3FCC">
            <w:pPr>
              <w:pStyle w:val="TAL"/>
              <w:rPr>
                <w:rFonts w:eastAsia="MS Mincho"/>
              </w:rPr>
            </w:pPr>
            <w:r w:rsidRPr="00286E7C">
              <w:rPr>
                <w:rFonts w:eastAsia="MS Mincho"/>
              </w:rPr>
              <w:t>IPv4</w:t>
            </w:r>
          </w:p>
        </w:tc>
      </w:tr>
      <w:tr w:rsidR="00286E7C" w:rsidRPr="00592E3B" w14:paraId="418A6AE7"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6B461AA" w14:textId="08A6AED4" w:rsidR="00286E7C" w:rsidRDefault="00286E7C" w:rsidP="00286E7C">
            <w:pPr>
              <w:pStyle w:val="TAL"/>
              <w:rPr>
                <w:rFonts w:eastAsia="MS Mincho"/>
              </w:rPr>
            </w:pPr>
            <w:r w:rsidRPr="00173DB4">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3113A3EE" w14:textId="7D8DBADA" w:rsidR="00286E7C" w:rsidRPr="00286E7C" w:rsidRDefault="00286E7C" w:rsidP="00286E7C">
            <w:pPr>
              <w:pStyle w:val="TAL"/>
            </w:pPr>
            <w:r>
              <w:t>‘</w:t>
            </w:r>
            <w:r w:rsidRPr="00266380">
              <w:t>86DD</w:t>
            </w:r>
            <w:r>
              <w:t>’H</w:t>
            </w:r>
          </w:p>
        </w:tc>
        <w:tc>
          <w:tcPr>
            <w:tcW w:w="1701" w:type="dxa"/>
            <w:tcBorders>
              <w:top w:val="single" w:sz="4" w:space="0" w:color="auto"/>
              <w:left w:val="single" w:sz="4" w:space="0" w:color="auto"/>
              <w:bottom w:val="single" w:sz="4" w:space="0" w:color="auto"/>
              <w:right w:val="single" w:sz="4" w:space="0" w:color="auto"/>
            </w:tcBorders>
          </w:tcPr>
          <w:p w14:paraId="5984ADE3" w14:textId="77777777" w:rsidR="00286E7C" w:rsidRPr="00592E3B" w:rsidRDefault="00286E7C" w:rsidP="00286E7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20FC1CB" w14:textId="4146341B" w:rsidR="00286E7C" w:rsidRPr="00286E7C" w:rsidRDefault="00286E7C" w:rsidP="00286E7C">
            <w:pPr>
              <w:pStyle w:val="TAL"/>
              <w:rPr>
                <w:rFonts w:eastAsia="MS Mincho"/>
              </w:rPr>
            </w:pPr>
            <w:r>
              <w:rPr>
                <w:rFonts w:eastAsia="MS Mincho"/>
              </w:rPr>
              <w:t>IPv6</w:t>
            </w:r>
          </w:p>
        </w:tc>
      </w:tr>
      <w:tr w:rsidR="00296E35" w:rsidRPr="00592E3B" w14:paraId="05F3C59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B254385"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9C2A52"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65105FEE"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03D2CFD" w14:textId="77777777" w:rsidR="00296E35" w:rsidRPr="00592E3B" w:rsidRDefault="00296E35" w:rsidP="002E3FCC">
            <w:pPr>
              <w:pStyle w:val="TAL"/>
              <w:rPr>
                <w:rFonts w:eastAsia="MS Mincho"/>
              </w:rPr>
            </w:pPr>
          </w:p>
        </w:tc>
      </w:tr>
      <w:tr w:rsidR="00296E35" w:rsidRPr="00592E3B" w14:paraId="6ED15E0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3F03055"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607B1E18" w14:textId="59AEA044" w:rsidR="00296E35" w:rsidRDefault="00CC3210" w:rsidP="002E3FCC">
            <w:pPr>
              <w:pStyle w:val="TAL"/>
            </w:pPr>
            <w:r w:rsidRPr="00CC3210">
              <w:rPr>
                <w:rFonts w:eastAsia="Calibri"/>
              </w:rPr>
              <w:t>valid IP packet</w:t>
            </w:r>
          </w:p>
        </w:tc>
        <w:tc>
          <w:tcPr>
            <w:tcW w:w="1701" w:type="dxa"/>
            <w:tcBorders>
              <w:top w:val="single" w:sz="4" w:space="0" w:color="auto"/>
              <w:left w:val="single" w:sz="4" w:space="0" w:color="auto"/>
              <w:bottom w:val="single" w:sz="4" w:space="0" w:color="auto"/>
              <w:right w:val="single" w:sz="4" w:space="0" w:color="auto"/>
            </w:tcBorders>
          </w:tcPr>
          <w:p w14:paraId="5FF943B4" w14:textId="169C2CA0" w:rsidR="00CC3210" w:rsidRPr="00EA2E23" w:rsidRDefault="00CC3210" w:rsidP="00CC3210">
            <w:pPr>
              <w:pStyle w:val="TAL"/>
              <w:rPr>
                <w:color w:val="FF0000"/>
              </w:rPr>
            </w:pPr>
            <w:r w:rsidRPr="00EA2E23">
              <w:rPr>
                <w:color w:val="FF0000"/>
              </w:rPr>
              <w:t>Editor's note:</w:t>
            </w:r>
          </w:p>
          <w:p w14:paraId="6B7E9919" w14:textId="78A7498C" w:rsidR="00296E35" w:rsidRPr="00592E3B" w:rsidRDefault="00CC3210" w:rsidP="00CC3210">
            <w:pPr>
              <w:pStyle w:val="TAL"/>
              <w:rPr>
                <w:rFonts w:eastAsia="MS PGothic"/>
              </w:rPr>
            </w:pPr>
            <w:r w:rsidRPr="00EA2E23">
              <w:rPr>
                <w:color w:val="FF0000"/>
              </w:rPr>
              <w:t>It needs to be clarified what "valid IP packet" means and how this shall be checked (e.g. destination address may be checked to be px_MCData_IPConnectivityEndpointAddress_B)</w:t>
            </w:r>
          </w:p>
        </w:tc>
        <w:tc>
          <w:tcPr>
            <w:tcW w:w="1245" w:type="dxa"/>
            <w:tcBorders>
              <w:top w:val="single" w:sz="4" w:space="0" w:color="auto"/>
              <w:left w:val="single" w:sz="4" w:space="0" w:color="auto"/>
              <w:bottom w:val="single" w:sz="4" w:space="0" w:color="auto"/>
              <w:right w:val="single" w:sz="4" w:space="0" w:color="auto"/>
            </w:tcBorders>
          </w:tcPr>
          <w:p w14:paraId="72C4467F" w14:textId="77777777" w:rsidR="00296E35" w:rsidRPr="00592E3B" w:rsidRDefault="00296E35" w:rsidP="002E3FCC">
            <w:pPr>
              <w:pStyle w:val="TAL"/>
              <w:rPr>
                <w:rFonts w:eastAsia="MS Mincho"/>
              </w:rPr>
            </w:pPr>
          </w:p>
        </w:tc>
      </w:tr>
    </w:tbl>
    <w:p w14:paraId="71126340" w14:textId="77777777" w:rsidR="00296E35" w:rsidRDefault="00296E35" w:rsidP="00296E35"/>
    <w:p w14:paraId="69768D8D" w14:textId="77777777" w:rsidR="00296E35" w:rsidRPr="00407576" w:rsidRDefault="00296E35" w:rsidP="00296E35">
      <w:pPr>
        <w:pStyle w:val="Heading3"/>
      </w:pPr>
      <w:bookmarkStart w:id="1294" w:name="_Toc178186383"/>
      <w:bookmarkStart w:id="1295" w:name="_Toc210385199"/>
      <w:r>
        <w:t>6.7.2</w:t>
      </w:r>
      <w:r w:rsidRPr="00407576">
        <w:tab/>
      </w:r>
      <w:r w:rsidRPr="008A33E9">
        <w:t xml:space="preserve">On-network / IP Connectivity / Client </w:t>
      </w:r>
      <w:r>
        <w:t>Terminated</w:t>
      </w:r>
      <w:r w:rsidRPr="008A33E9">
        <w:t xml:space="preserve"> (C</w:t>
      </w:r>
      <w:r>
        <w:t>T</w:t>
      </w:r>
      <w:r w:rsidRPr="008A33E9">
        <w:t>)</w:t>
      </w:r>
      <w:bookmarkEnd w:id="1294"/>
      <w:bookmarkEnd w:id="1295"/>
    </w:p>
    <w:p w14:paraId="04214B71" w14:textId="77777777" w:rsidR="00296E35" w:rsidRPr="00407576" w:rsidRDefault="00296E35" w:rsidP="00296E35">
      <w:pPr>
        <w:pStyle w:val="H6"/>
      </w:pPr>
      <w:r>
        <w:t>6.7.2</w:t>
      </w:r>
      <w:r w:rsidRPr="00407576">
        <w:t>.1</w:t>
      </w:r>
      <w:r w:rsidRPr="00407576">
        <w:tab/>
        <w:t>Test Purpose (TP)</w:t>
      </w:r>
    </w:p>
    <w:p w14:paraId="0C57F323" w14:textId="77777777" w:rsidR="00296E35" w:rsidRPr="001C0FC4" w:rsidRDefault="00296E35" w:rsidP="00296E35">
      <w:pPr>
        <w:pStyle w:val="H6"/>
      </w:pPr>
      <w:r w:rsidRPr="001C0FC4">
        <w:t>(1)</w:t>
      </w:r>
    </w:p>
    <w:p w14:paraId="25174B5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9B17F2E" w14:textId="77777777" w:rsidR="00296E35" w:rsidRPr="001C0FC4" w:rsidRDefault="00296E35" w:rsidP="00296E35">
      <w:pPr>
        <w:pStyle w:val="PL"/>
      </w:pPr>
      <w:r w:rsidRPr="001C0FC4">
        <w:rPr>
          <w:b/>
        </w:rPr>
        <w:t>ensure that</w:t>
      </w:r>
      <w:r w:rsidRPr="001C0FC4">
        <w:t xml:space="preserve"> {</w:t>
      </w:r>
    </w:p>
    <w:p w14:paraId="7968BAE2"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w:t>
      </w:r>
      <w:r>
        <w:t>IP Connectivity</w:t>
      </w:r>
      <w:r w:rsidRPr="001C0FC4">
        <w:t xml:space="preserve"> session }</w:t>
      </w:r>
    </w:p>
    <w:p w14:paraId="41D672A0" w14:textId="1AF6768B"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r w:rsidRPr="005971A7">
        <w:rPr>
          <w:b/>
          <w:bCs/>
        </w:rPr>
        <w:t>and</w:t>
      </w:r>
      <w:r>
        <w:t xml:space="preserve"> </w:t>
      </w:r>
      <w:r w:rsidR="00DD1136" w:rsidRPr="00DD1136">
        <w:rPr>
          <w:rFonts w:eastAsia="Malgun Gothic"/>
        </w:rPr>
        <w:t>responds to</w:t>
      </w:r>
      <w:r w:rsidRPr="001C0FC4">
        <w:rPr>
          <w:rFonts w:eastAsia="Malgun Gothic"/>
        </w:rPr>
        <w:t xml:space="preserve"> </w:t>
      </w:r>
      <w:r>
        <w:rPr>
          <w:rFonts w:eastAsia="Malgun Gothic"/>
        </w:rPr>
        <w:t xml:space="preserve">any received </w:t>
      </w:r>
      <w:r w:rsidR="00DD1136" w:rsidRPr="00DD1136">
        <w:rPr>
          <w:rFonts w:eastAsia="Malgun Gothic"/>
        </w:rPr>
        <w:t>ICMP ECHO request sent over the IP Connectivity session</w:t>
      </w:r>
      <w:r w:rsidRPr="001C0FC4">
        <w:t xml:space="preserve"> }</w:t>
      </w:r>
    </w:p>
    <w:p w14:paraId="5AF84E26" w14:textId="77777777" w:rsidR="00296E35" w:rsidRPr="001C0FC4" w:rsidRDefault="00296E35" w:rsidP="00296E35">
      <w:pPr>
        <w:pStyle w:val="PL"/>
      </w:pPr>
      <w:r w:rsidRPr="001C0FC4">
        <w:t xml:space="preserve">            }</w:t>
      </w:r>
    </w:p>
    <w:p w14:paraId="02DAE279" w14:textId="77777777" w:rsidR="00296E35" w:rsidRPr="001C0FC4" w:rsidRDefault="00296E35" w:rsidP="00296E35">
      <w:pPr>
        <w:pStyle w:val="PL"/>
      </w:pPr>
    </w:p>
    <w:p w14:paraId="222EE731" w14:textId="77777777" w:rsidR="00296E35" w:rsidRPr="001C0FC4" w:rsidRDefault="00296E35" w:rsidP="00296E35">
      <w:pPr>
        <w:pStyle w:val="H6"/>
      </w:pPr>
      <w:r w:rsidRPr="001C0FC4">
        <w:t>(</w:t>
      </w:r>
      <w:r>
        <w:t>2</w:t>
      </w:r>
      <w:r w:rsidRPr="001C0FC4">
        <w:t>)</w:t>
      </w:r>
    </w:p>
    <w:p w14:paraId="7C681539" w14:textId="77777777" w:rsidR="00296E35" w:rsidRPr="001C0FC4" w:rsidRDefault="00296E35" w:rsidP="00296E35">
      <w:pPr>
        <w:pStyle w:val="PL"/>
      </w:pPr>
      <w:r w:rsidRPr="001C0FC4">
        <w:rPr>
          <w:b/>
        </w:rPr>
        <w:t>with</w:t>
      </w:r>
      <w:r w:rsidRPr="001C0FC4">
        <w:t xml:space="preserve"> { UE (MCDATA Client) being in a </w:t>
      </w:r>
      <w:r>
        <w:t>IP Connectivity</w:t>
      </w:r>
      <w:r w:rsidRPr="001C0FC4">
        <w:t xml:space="preserve"> session</w:t>
      </w:r>
      <w:r>
        <w:t xml:space="preserve"> </w:t>
      </w:r>
      <w:r w:rsidRPr="001C0FC4">
        <w:t>initiated by the SS (MCDATA server) }</w:t>
      </w:r>
    </w:p>
    <w:p w14:paraId="4003150E" w14:textId="77777777" w:rsidR="00296E35" w:rsidRPr="001C0FC4" w:rsidRDefault="00296E35" w:rsidP="00296E35">
      <w:pPr>
        <w:pStyle w:val="PL"/>
      </w:pPr>
      <w:r w:rsidRPr="001C0FC4">
        <w:rPr>
          <w:b/>
        </w:rPr>
        <w:t>ensure that</w:t>
      </w:r>
      <w:r w:rsidRPr="001C0FC4">
        <w:t xml:space="preserve"> {</w:t>
      </w:r>
    </w:p>
    <w:p w14:paraId="514BA2E9"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5DB5A2E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C376517" w14:textId="77777777" w:rsidR="00296E35" w:rsidRPr="001C0FC4" w:rsidRDefault="00296E35" w:rsidP="00296E35">
      <w:pPr>
        <w:pStyle w:val="PL"/>
      </w:pPr>
      <w:r w:rsidRPr="001C0FC4">
        <w:t xml:space="preserve">            }</w:t>
      </w:r>
    </w:p>
    <w:p w14:paraId="142DEFC9" w14:textId="77777777" w:rsidR="00296E35" w:rsidRPr="001C0FC4" w:rsidRDefault="00296E35" w:rsidP="00296E35">
      <w:pPr>
        <w:pStyle w:val="PL"/>
      </w:pPr>
    </w:p>
    <w:p w14:paraId="4154AFFC" w14:textId="77777777" w:rsidR="00296E35" w:rsidRPr="00407576" w:rsidRDefault="00296E35" w:rsidP="00296E35">
      <w:pPr>
        <w:pStyle w:val="H6"/>
      </w:pPr>
      <w:r>
        <w:t>6.7.2</w:t>
      </w:r>
      <w:r w:rsidRPr="00407576">
        <w:t>.2</w:t>
      </w:r>
      <w:r w:rsidRPr="00407576">
        <w:tab/>
        <w:t>Conformance requirements</w:t>
      </w:r>
    </w:p>
    <w:p w14:paraId="68F038B3" w14:textId="7C2E6AC4" w:rsidR="00296E35" w:rsidRPr="00407576" w:rsidRDefault="00296E35" w:rsidP="00296E35">
      <w:r w:rsidRPr="00407576">
        <w:t xml:space="preserve">References: The conformance requirements covered in the current TC are specified in: TS 24.282, clause </w:t>
      </w:r>
      <w:r>
        <w:t>20.2.2</w:t>
      </w:r>
      <w:r w:rsidR="00DD1136" w:rsidRPr="00DD1136">
        <w:t xml:space="preserve"> and 20.2.0a</w:t>
      </w:r>
      <w:r>
        <w:t>,</w:t>
      </w:r>
      <w:r w:rsidRPr="00407576">
        <w:t xml:space="preserve"> TS 24.582, </w:t>
      </w:r>
      <w:r>
        <w:t>clause 13.1.3</w:t>
      </w:r>
      <w:r w:rsidRPr="00407576">
        <w:t>. Unless otherwise stated, these are Rel-1</w:t>
      </w:r>
      <w:r w:rsidR="00DD1136" w:rsidRPr="00DD1136">
        <w:t>7</w:t>
      </w:r>
      <w:r w:rsidRPr="00407576">
        <w:t xml:space="preserve"> requirements.</w:t>
      </w:r>
    </w:p>
    <w:p w14:paraId="62BC2948" w14:textId="77777777" w:rsidR="00296E35" w:rsidRDefault="00296E35" w:rsidP="00296E35">
      <w:r w:rsidRPr="00407576">
        <w:t>[TS 24.</w:t>
      </w:r>
      <w:r>
        <w:t>2</w:t>
      </w:r>
      <w:r w:rsidRPr="00407576">
        <w:t xml:space="preserve">82, clause </w:t>
      </w:r>
      <w:r>
        <w:t>20.2.2</w:t>
      </w:r>
      <w:r w:rsidRPr="00407576">
        <w:t>]</w:t>
      </w:r>
    </w:p>
    <w:p w14:paraId="324881DF" w14:textId="77777777" w:rsidR="00DD1136" w:rsidRPr="006A73F7" w:rsidRDefault="00DD1136" w:rsidP="00DD1136">
      <w:pPr>
        <w:overflowPunct w:val="0"/>
        <w:autoSpaceDE w:val="0"/>
        <w:autoSpaceDN w:val="0"/>
        <w:adjustRightInd w:val="0"/>
        <w:textAlignment w:val="baseline"/>
        <w:rPr>
          <w:rFonts w:eastAsia="SimSun"/>
          <w:lang w:eastAsia="en-GB"/>
        </w:rPr>
      </w:pPr>
      <w:r w:rsidRPr="006A73F7">
        <w:rPr>
          <w:rFonts w:eastAsia="SimSun"/>
          <w:lang w:eastAsia="en-GB"/>
        </w:rPr>
        <w:t>Upon receipt of a SIP INVITE request for IP Connectivity session for terminating MCData client"request, the MCData client shall follow the procedures for termination of multimedia sessions in the IM CN subsystem as specified in 3GPP TS 24.229 [</w:t>
      </w:r>
      <w:r w:rsidRPr="006A73F7">
        <w:rPr>
          <w:rFonts w:eastAsia="SimSun"/>
          <w:noProof/>
          <w:lang w:eastAsia="en-GB"/>
        </w:rPr>
        <w:t>5</w:t>
      </w:r>
      <w:r w:rsidRPr="006A73F7">
        <w:rPr>
          <w:rFonts w:eastAsia="SimSun"/>
          <w:lang w:eastAsia="en-GB"/>
        </w:rPr>
        <w:t>] with the clarifications below.</w:t>
      </w:r>
    </w:p>
    <w:p w14:paraId="22AB0947" w14:textId="77777777" w:rsidR="00DD1136" w:rsidRPr="006A73F7" w:rsidRDefault="00DD1136" w:rsidP="00DD1136">
      <w:pPr>
        <w:overflowPunct w:val="0"/>
        <w:autoSpaceDE w:val="0"/>
        <w:autoSpaceDN w:val="0"/>
        <w:adjustRightInd w:val="0"/>
        <w:textAlignment w:val="baseline"/>
        <w:rPr>
          <w:rFonts w:eastAsia="SimSun"/>
          <w:lang w:eastAsia="en-GB"/>
        </w:rPr>
      </w:pPr>
      <w:r w:rsidRPr="006A73F7">
        <w:rPr>
          <w:rFonts w:eastAsia="SimSun"/>
          <w:lang w:eastAsia="en-GB"/>
        </w:rPr>
        <w:t>The MCData client:</w:t>
      </w:r>
    </w:p>
    <w:p w14:paraId="168FA44A"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1)</w:t>
      </w:r>
      <w:r w:rsidRPr="006A73F7">
        <w:rPr>
          <w:rFonts w:eastAsia="SimSun"/>
          <w:lang w:eastAsia="ko-KR"/>
        </w:rPr>
        <w:tab/>
        <w:t xml:space="preserve">may reject the SIP INVITE request if either of the </w:t>
      </w:r>
      <w:r w:rsidRPr="006A73F7">
        <w:rPr>
          <w:rFonts w:eastAsia="SimSun"/>
          <w:lang w:eastAsia="en-GB"/>
        </w:rPr>
        <w:t>following</w:t>
      </w:r>
      <w:r w:rsidRPr="006A73F7">
        <w:rPr>
          <w:rFonts w:eastAsia="SimSun"/>
          <w:lang w:eastAsia="ko-KR"/>
        </w:rPr>
        <w:t xml:space="preserve"> conditions are met:</w:t>
      </w:r>
    </w:p>
    <w:p w14:paraId="1F9E66E7" w14:textId="77777777" w:rsidR="00DD1136" w:rsidRPr="006A73F7" w:rsidRDefault="00DD1136" w:rsidP="00DD1136">
      <w:pPr>
        <w:overflowPunct w:val="0"/>
        <w:autoSpaceDE w:val="0"/>
        <w:autoSpaceDN w:val="0"/>
        <w:adjustRightInd w:val="0"/>
        <w:ind w:left="851" w:hanging="284"/>
        <w:textAlignment w:val="baseline"/>
        <w:rPr>
          <w:rFonts w:eastAsia="SimSun"/>
          <w:lang w:eastAsia="ko-KR"/>
        </w:rPr>
      </w:pPr>
      <w:r w:rsidRPr="006A73F7">
        <w:rPr>
          <w:rFonts w:eastAsia="SimSun"/>
          <w:lang w:eastAsia="ko-KR"/>
        </w:rPr>
        <w:t>a)</w:t>
      </w:r>
      <w:r w:rsidRPr="006A73F7">
        <w:rPr>
          <w:rFonts w:eastAsia="SimSun"/>
          <w:lang w:eastAsia="ko-KR"/>
        </w:rPr>
        <w:tab/>
        <w:t>MCData client does not have enough resources to handle the IP Connectivity session; or</w:t>
      </w:r>
    </w:p>
    <w:p w14:paraId="1ADE725A" w14:textId="77777777" w:rsidR="00DD1136" w:rsidRPr="006A73F7" w:rsidRDefault="00DD1136" w:rsidP="00DD1136">
      <w:pPr>
        <w:overflowPunct w:val="0"/>
        <w:autoSpaceDE w:val="0"/>
        <w:autoSpaceDN w:val="0"/>
        <w:adjustRightInd w:val="0"/>
        <w:ind w:left="851" w:hanging="284"/>
        <w:textAlignment w:val="baseline"/>
        <w:rPr>
          <w:rFonts w:eastAsia="SimSun"/>
          <w:lang w:eastAsia="ko-KR"/>
        </w:rPr>
      </w:pPr>
      <w:r w:rsidRPr="006A73F7">
        <w:rPr>
          <w:rFonts w:eastAsia="SimSun"/>
          <w:lang w:eastAsia="ko-KR"/>
        </w:rPr>
        <w:t>b)</w:t>
      </w:r>
      <w:r w:rsidRPr="006A73F7">
        <w:rPr>
          <w:rFonts w:eastAsia="SimSun"/>
          <w:lang w:eastAsia="ko-KR"/>
        </w:rPr>
        <w:tab/>
        <w:t>any other reason outside the scope of this specification;</w:t>
      </w:r>
    </w:p>
    <w:p w14:paraId="62D5B6A4"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2)</w:t>
      </w:r>
      <w:r w:rsidRPr="006A73F7">
        <w:rPr>
          <w:rFonts w:eastAsia="SimSun"/>
          <w:lang w:eastAsia="en-GB"/>
        </w:rPr>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BCCAA83"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en-GB"/>
        </w:rPr>
        <w:t>3)</w:t>
      </w:r>
      <w:r w:rsidRPr="006A73F7">
        <w:rPr>
          <w:rFonts w:eastAsia="SimSun"/>
          <w:lang w:eastAsia="en-GB"/>
        </w:rPr>
        <w:tab/>
        <w:t xml:space="preserve">may provide to the MCData </w:t>
      </w:r>
      <w:r w:rsidRPr="006A73F7">
        <w:rPr>
          <w:rFonts w:eastAsia="SimSun"/>
          <w:lang w:eastAsia="ko-KR"/>
        </w:rPr>
        <w:t>u</w:t>
      </w:r>
      <w:r w:rsidRPr="006A73F7">
        <w:rPr>
          <w:rFonts w:eastAsia="SimSun"/>
          <w:lang w:eastAsia="en-GB"/>
        </w:rPr>
        <w:t xml:space="preserve">ser or user application the MCData </w:t>
      </w:r>
      <w:r w:rsidRPr="006A73F7">
        <w:rPr>
          <w:rFonts w:eastAsia="SimSun"/>
          <w:lang w:eastAsia="ko-KR"/>
        </w:rPr>
        <w:t>ID</w:t>
      </w:r>
      <w:r w:rsidRPr="006A73F7">
        <w:rPr>
          <w:rFonts w:eastAsia="SimSun"/>
          <w:lang w:eastAsia="en-GB"/>
        </w:rPr>
        <w:t xml:space="preserve"> of the </w:t>
      </w:r>
      <w:r w:rsidRPr="006A73F7">
        <w:rPr>
          <w:rFonts w:eastAsia="SimSun"/>
          <w:lang w:eastAsia="ko-KR"/>
        </w:rPr>
        <w:t>i</w:t>
      </w:r>
      <w:r w:rsidRPr="006A73F7">
        <w:rPr>
          <w:rFonts w:eastAsia="SimSun"/>
          <w:lang w:eastAsia="en-GB"/>
        </w:rPr>
        <w:t xml:space="preserve">nviting MCData </w:t>
      </w:r>
      <w:r w:rsidRPr="006A73F7">
        <w:rPr>
          <w:rFonts w:eastAsia="SimSun"/>
          <w:lang w:eastAsia="ko-KR"/>
        </w:rPr>
        <w:t>u</w:t>
      </w:r>
      <w:r w:rsidRPr="006A73F7">
        <w:rPr>
          <w:rFonts w:eastAsia="SimSun"/>
          <w:lang w:eastAsia="en-GB"/>
        </w:rPr>
        <w:t>ser</w:t>
      </w:r>
      <w:r w:rsidRPr="006A73F7">
        <w:rPr>
          <w:rFonts w:eastAsia="SimSun"/>
          <w:lang w:eastAsia="ko-KR"/>
        </w:rPr>
        <w:t>;</w:t>
      </w:r>
    </w:p>
    <w:p w14:paraId="35B643E0"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en-GB"/>
        </w:rPr>
        <w:t>3A)</w:t>
      </w:r>
      <w:r w:rsidRPr="006A73F7">
        <w:rPr>
          <w:rFonts w:eastAsia="SimSun"/>
          <w:lang w:eastAsia="en-GB"/>
        </w:rPr>
        <w:tab/>
        <w:t xml:space="preserve">may display to the MCData </w:t>
      </w:r>
      <w:r w:rsidRPr="006A73F7">
        <w:rPr>
          <w:rFonts w:eastAsia="SimSun"/>
          <w:lang w:eastAsia="ko-KR"/>
        </w:rPr>
        <w:t>u</w:t>
      </w:r>
      <w:r w:rsidRPr="006A73F7">
        <w:rPr>
          <w:rFonts w:eastAsia="SimSun"/>
          <w:lang w:eastAsia="en-GB"/>
        </w:rPr>
        <w:t xml:space="preserve">ser the functional alias of the </w:t>
      </w:r>
      <w:r w:rsidRPr="006A73F7">
        <w:rPr>
          <w:rFonts w:eastAsia="SimSun"/>
          <w:lang w:eastAsia="ko-KR"/>
        </w:rPr>
        <w:t>i</w:t>
      </w:r>
      <w:r w:rsidRPr="006A73F7">
        <w:rPr>
          <w:rFonts w:eastAsia="SimSun"/>
          <w:lang w:eastAsia="en-GB"/>
        </w:rPr>
        <w:t xml:space="preserve">nviting MCData </w:t>
      </w:r>
      <w:r w:rsidRPr="006A73F7">
        <w:rPr>
          <w:rFonts w:eastAsia="SimSun"/>
          <w:lang w:eastAsia="ko-KR"/>
        </w:rPr>
        <w:t>u</w:t>
      </w:r>
      <w:r w:rsidRPr="006A73F7">
        <w:rPr>
          <w:rFonts w:eastAsia="SimSun"/>
          <w:lang w:eastAsia="en-GB"/>
        </w:rPr>
        <w:t>ser, if provided</w:t>
      </w:r>
      <w:r w:rsidRPr="006A73F7">
        <w:rPr>
          <w:rFonts w:eastAsia="SimSun"/>
          <w:lang w:eastAsia="ko-KR"/>
        </w:rPr>
        <w:t>;</w:t>
      </w:r>
    </w:p>
    <w:p w14:paraId="2C56AB83"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3B)</w:t>
      </w:r>
      <w:r w:rsidRPr="006A73F7">
        <w:rPr>
          <w:rFonts w:eastAsia="SimSun"/>
          <w:lang w:eastAsia="ko-KR"/>
        </w:rPr>
        <w:tab/>
      </w:r>
      <w:r w:rsidRPr="006A73F7">
        <w:rPr>
          <w:rFonts w:eastAsia="SimSun"/>
          <w:lang w:eastAsia="en-GB"/>
        </w:rPr>
        <w:t xml:space="preserve">may display to the MCData </w:t>
      </w:r>
      <w:r w:rsidRPr="006A73F7">
        <w:rPr>
          <w:rFonts w:eastAsia="SimSun"/>
          <w:lang w:eastAsia="ko-KR"/>
        </w:rPr>
        <w:t>u</w:t>
      </w:r>
      <w:r w:rsidRPr="006A73F7">
        <w:rPr>
          <w:rFonts w:eastAsia="SimSun"/>
          <w:lang w:eastAsia="en-GB"/>
        </w:rPr>
        <w:t>ser the functional alias used in the initial communication request, if provided</w:t>
      </w:r>
      <w:r w:rsidRPr="006A73F7">
        <w:rPr>
          <w:rFonts w:eastAsia="SimSun"/>
          <w:lang w:eastAsia="ko-KR"/>
        </w:rPr>
        <w:t>;</w:t>
      </w:r>
    </w:p>
    <w:p w14:paraId="13FE90D7"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4</w:t>
      </w:r>
      <w:r w:rsidRPr="006A73F7">
        <w:rPr>
          <w:rFonts w:eastAsia="SimSun"/>
          <w:lang w:eastAsia="ko-KR"/>
        </w:rPr>
        <w:t>)</w:t>
      </w:r>
      <w:r w:rsidRPr="006A73F7">
        <w:rPr>
          <w:rFonts w:eastAsia="SimSun"/>
          <w:lang w:eastAsia="en-GB"/>
        </w:rPr>
        <w:tab/>
        <w:t>shall accept the SIP INVITE request and generate a SIP 200 (OK) response according to rules and procedures of 3GPP TS 24.229 [5];</w:t>
      </w:r>
    </w:p>
    <w:p w14:paraId="28075030"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5)</w:t>
      </w:r>
      <w:r w:rsidRPr="006A73F7">
        <w:rPr>
          <w:rFonts w:eastAsia="SimSun"/>
          <w:lang w:eastAsia="ko-KR"/>
        </w:rPr>
        <w:tab/>
        <w:t>shall include the option tag "timer" in a Require header field of the SIP 200 (OK) response;</w:t>
      </w:r>
    </w:p>
    <w:p w14:paraId="3B9C113D"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6)</w:t>
      </w:r>
      <w:r w:rsidRPr="006A73F7">
        <w:rPr>
          <w:rFonts w:eastAsia="SimSun"/>
          <w:lang w:eastAsia="en-GB"/>
        </w:rPr>
        <w:tab/>
        <w:t xml:space="preserve">shall include the Session-Expires header field in the SIP 200 (OK) response and start the SIP </w:t>
      </w:r>
      <w:r w:rsidRPr="006A73F7">
        <w:rPr>
          <w:rFonts w:eastAsia="SimSun"/>
          <w:lang w:eastAsia="ko-KR"/>
        </w:rPr>
        <w:t>s</w:t>
      </w:r>
      <w:r w:rsidRPr="006A73F7">
        <w:rPr>
          <w:rFonts w:eastAsia="SimSun"/>
          <w:lang w:eastAsia="en-GB"/>
        </w:rPr>
        <w:t>ession timer according to IETF RFC 4028 [38]. The "refresher" parameter in the Session-Expires header field shall be set to "uas";</w:t>
      </w:r>
    </w:p>
    <w:p w14:paraId="6D4E15CB"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7)</w:t>
      </w:r>
      <w:r w:rsidRPr="006A73F7">
        <w:rPr>
          <w:rFonts w:eastAsia="SimSun"/>
          <w:lang w:eastAsia="en-GB"/>
        </w:rPr>
        <w:tab/>
        <w:t>shall include the g.3gpp.mcdata.ipconn media feature tag in the Contact header field of the SIP 200 (OK) response;</w:t>
      </w:r>
    </w:p>
    <w:p w14:paraId="67A6F545"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8)</w:t>
      </w:r>
      <w:r w:rsidRPr="006A73F7">
        <w:rPr>
          <w:rFonts w:eastAsia="SimSun"/>
          <w:lang w:eastAsia="en-GB"/>
        </w:rPr>
        <w:tab/>
        <w:t xml:space="preserve">shall include the </w:t>
      </w:r>
      <w:r w:rsidRPr="006A73F7">
        <w:rPr>
          <w:rFonts w:eastAsia="SimSun"/>
          <w:lang w:eastAsia="zh-CN"/>
        </w:rPr>
        <w:t>g.3gpp.icsi-ref</w:t>
      </w:r>
      <w:r w:rsidRPr="006A73F7">
        <w:rPr>
          <w:rFonts w:eastAsia="SimSun"/>
          <w:lang w:eastAsia="en-GB"/>
        </w:rPr>
        <w:t xml:space="preserve"> media feature tag containing the value of "</w:t>
      </w:r>
      <w:r w:rsidRPr="006A73F7">
        <w:rPr>
          <w:rFonts w:eastAsia="SimSun"/>
          <w:lang w:eastAsia="ko-KR"/>
        </w:rPr>
        <w:t>urn:urn-7:3gpp-service.ims.icsi.mcdata.ipconn</w:t>
      </w:r>
      <w:r w:rsidRPr="006A73F7">
        <w:rPr>
          <w:rFonts w:eastAsia="SimSun"/>
          <w:lang w:eastAsia="en-GB"/>
        </w:rPr>
        <w:t>" in the Contact header field of the SIP 200 (OK) response;</w:t>
      </w:r>
    </w:p>
    <w:p w14:paraId="0B1C40E5"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en-GB"/>
        </w:rPr>
        <w:t>9)</w:t>
      </w:r>
      <w:r w:rsidRPr="006A73F7">
        <w:rPr>
          <w:rFonts w:eastAsia="SimSun"/>
          <w:lang w:eastAsia="en-GB"/>
        </w:rPr>
        <w:tab/>
        <w:t>shall include an SDP answer in the SIP 200 (OK) response to the SDP offer in the incoming SIP INVITE request according to 3GPP TS 24.229 [5] with the clarifications given in clause 20.2.0b</w:t>
      </w:r>
      <w:r w:rsidRPr="006A73F7">
        <w:rPr>
          <w:rFonts w:eastAsia="SimSun"/>
          <w:lang w:eastAsia="ko-KR"/>
        </w:rPr>
        <w:t>; and</w:t>
      </w:r>
    </w:p>
    <w:p w14:paraId="55F24916"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10)</w:t>
      </w:r>
      <w:r w:rsidRPr="006A73F7">
        <w:rPr>
          <w:rFonts w:eastAsia="SimSun"/>
          <w:lang w:eastAsia="ko-KR"/>
        </w:rPr>
        <w:tab/>
        <w:t>shall send the SIP 200 (OK) response towards the MCData server according to rules and procedures of 3GPP TS 24.229 [5].</w:t>
      </w:r>
    </w:p>
    <w:p w14:paraId="4AEABE2A" w14:textId="77777777" w:rsidR="00DD1136" w:rsidRPr="006A73F7" w:rsidRDefault="00DD1136" w:rsidP="00DD1136">
      <w:pPr>
        <w:overflowPunct w:val="0"/>
        <w:autoSpaceDE w:val="0"/>
        <w:autoSpaceDN w:val="0"/>
        <w:adjustRightInd w:val="0"/>
        <w:textAlignment w:val="baseline"/>
        <w:rPr>
          <w:rFonts w:eastAsia="SimSun"/>
          <w:lang w:eastAsia="ko-KR"/>
        </w:rPr>
      </w:pPr>
      <w:r w:rsidRPr="006A73F7">
        <w:rPr>
          <w:rFonts w:eastAsia="SimSun"/>
          <w:lang w:eastAsia="ko-KR"/>
        </w:rPr>
        <w:t>On receipt of an SIP ACK message to the sent SIP 200 (OK) message, the MCData client:</w:t>
      </w:r>
    </w:p>
    <w:p w14:paraId="2A8E1DB0"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1)</w:t>
      </w:r>
      <w:r w:rsidRPr="006A73F7">
        <w:rPr>
          <w:rFonts w:eastAsia="SimSun"/>
          <w:lang w:eastAsia="ko-KR"/>
        </w:rPr>
        <w:tab/>
      </w:r>
      <w:r w:rsidRPr="006A73F7">
        <w:rPr>
          <w:rFonts w:eastAsia="SimSun"/>
          <w:lang w:eastAsia="en-GB"/>
        </w:rPr>
        <w:t>shall interact with</w:t>
      </w:r>
      <w:r w:rsidRPr="006A73F7">
        <w:rPr>
          <w:rFonts w:eastAsia="SimSun"/>
          <w:lang w:eastAsia="ko-KR"/>
        </w:rPr>
        <w:t xml:space="preserve"> the media plane as specified in 3GPP TS 24.582 [</w:t>
      </w:r>
      <w:r w:rsidRPr="006A73F7">
        <w:rPr>
          <w:rFonts w:eastAsia="SimSun"/>
          <w:lang w:eastAsia="en-GB"/>
        </w:rPr>
        <w:t>15</w:t>
      </w:r>
      <w:r w:rsidRPr="006A73F7">
        <w:rPr>
          <w:rFonts w:eastAsia="SimSun"/>
          <w:lang w:eastAsia="ko-KR"/>
        </w:rPr>
        <w:t>] clause 13.1.3.</w:t>
      </w:r>
    </w:p>
    <w:p w14:paraId="02F8A14D" w14:textId="77777777" w:rsidR="00DD1136" w:rsidRDefault="00DD1136" w:rsidP="00DD1136">
      <w:r w:rsidRPr="00173DB4">
        <w:t>[TS 24.282, clause 20.2.</w:t>
      </w:r>
      <w:r>
        <w:t>0b</w:t>
      </w:r>
      <w:r w:rsidRPr="00173DB4">
        <w:t>]</w:t>
      </w:r>
    </w:p>
    <w:p w14:paraId="1750BC2D" w14:textId="77777777" w:rsidR="00DD1136" w:rsidRPr="00E30E48" w:rsidRDefault="00DD1136" w:rsidP="00DD1136">
      <w:pPr>
        <w:overflowPunct w:val="0"/>
        <w:autoSpaceDE w:val="0"/>
        <w:autoSpaceDN w:val="0"/>
        <w:adjustRightInd w:val="0"/>
        <w:textAlignment w:val="baseline"/>
        <w:rPr>
          <w:rFonts w:eastAsia="SimSun"/>
          <w:lang w:eastAsia="en-GB"/>
        </w:rPr>
      </w:pPr>
      <w:r>
        <w:rPr>
          <w:rFonts w:eastAsia="SimSun"/>
          <w:lang w:eastAsia="en-GB"/>
        </w:rPr>
        <w:t>W</w:t>
      </w:r>
      <w:r w:rsidRPr="00E30E48">
        <w:rPr>
          <w:rFonts w:eastAsia="SimSun"/>
          <w:lang w:eastAsia="en-GB"/>
        </w:rPr>
        <w:t xml:space="preserve">hen the MCData </w:t>
      </w:r>
      <w:r w:rsidRPr="00E30E48">
        <w:rPr>
          <w:rFonts w:eastAsia="SimSun"/>
          <w:lang w:eastAsia="ko-KR"/>
        </w:rPr>
        <w:t>c</w:t>
      </w:r>
      <w:r w:rsidRPr="00E30E48">
        <w:rPr>
          <w:rFonts w:eastAsia="SimSun"/>
          <w:lang w:eastAsia="en-GB"/>
        </w:rPr>
        <w:t>lient receives an initial SDP offer for a MCData including an attribute for IP Connectivity, the MCData client shall process the SDP offer and shall compose an SDP answer.</w:t>
      </w:r>
    </w:p>
    <w:p w14:paraId="0F4FBC7B" w14:textId="77777777" w:rsidR="00DD1136" w:rsidRPr="00E30E48" w:rsidRDefault="00DD1136" w:rsidP="00DD1136">
      <w:pPr>
        <w:overflowPunct w:val="0"/>
        <w:autoSpaceDE w:val="0"/>
        <w:autoSpaceDN w:val="0"/>
        <w:adjustRightInd w:val="0"/>
        <w:textAlignment w:val="baseline"/>
        <w:rPr>
          <w:rFonts w:eastAsia="SimSun"/>
          <w:lang w:eastAsia="en-GB"/>
        </w:rPr>
      </w:pPr>
      <w:r w:rsidRPr="00E30E48">
        <w:rPr>
          <w:rFonts w:eastAsia="SimSun"/>
          <w:lang w:eastAsia="en-GB"/>
        </w:rPr>
        <w:t>When composing an SDP answer, the MCData client:</w:t>
      </w:r>
    </w:p>
    <w:p w14:paraId="00FE72A9" w14:textId="77777777" w:rsidR="00DD1136" w:rsidRPr="00E30E48" w:rsidRDefault="00DD1136" w:rsidP="00DD1136">
      <w:pPr>
        <w:overflowPunct w:val="0"/>
        <w:autoSpaceDE w:val="0"/>
        <w:autoSpaceDN w:val="0"/>
        <w:adjustRightInd w:val="0"/>
        <w:ind w:left="568" w:hanging="284"/>
        <w:textAlignment w:val="baseline"/>
        <w:rPr>
          <w:rFonts w:eastAsia="SimSun"/>
          <w:lang w:eastAsia="en-GB"/>
        </w:rPr>
      </w:pPr>
      <w:r w:rsidRPr="00E30E48">
        <w:rPr>
          <w:rFonts w:eastAsia="SimSun"/>
          <w:lang w:eastAsia="en-GB"/>
        </w:rPr>
        <w:t>1)</w:t>
      </w:r>
      <w:r w:rsidRPr="00E30E48">
        <w:rPr>
          <w:rFonts w:eastAsia="SimSun"/>
          <w:lang w:eastAsia="en-GB"/>
        </w:rPr>
        <w:tab/>
        <w:t>shall accept the MCData media stream in the SDP offer;</w:t>
      </w:r>
    </w:p>
    <w:p w14:paraId="3C8164CF" w14:textId="77777777" w:rsidR="00DD1136" w:rsidRPr="00E30E48" w:rsidRDefault="00DD1136" w:rsidP="00DD1136">
      <w:pPr>
        <w:overflowPunct w:val="0"/>
        <w:autoSpaceDE w:val="0"/>
        <w:autoSpaceDN w:val="0"/>
        <w:adjustRightInd w:val="0"/>
        <w:ind w:left="568" w:hanging="284"/>
        <w:textAlignment w:val="baseline"/>
        <w:rPr>
          <w:rFonts w:eastAsia="SimSun"/>
          <w:lang w:eastAsia="en-GB"/>
        </w:rPr>
      </w:pPr>
      <w:r w:rsidRPr="00E30E48">
        <w:rPr>
          <w:rFonts w:eastAsia="SimSun"/>
          <w:lang w:eastAsia="en-GB"/>
        </w:rPr>
        <w:t>2)</w:t>
      </w:r>
      <w:r w:rsidRPr="00E30E48">
        <w:rPr>
          <w:rFonts w:eastAsia="SimSun"/>
          <w:lang w:eastAsia="en-GB"/>
        </w:rPr>
        <w:tab/>
        <w:t>shall set the IP address of the MCData client for the accepted MCData media stream; and</w:t>
      </w:r>
    </w:p>
    <w:p w14:paraId="4B052181" w14:textId="77777777" w:rsidR="00DD1136" w:rsidRPr="00E30E48" w:rsidRDefault="00DD1136" w:rsidP="00DD1136">
      <w:pPr>
        <w:keepLines/>
        <w:overflowPunct w:val="0"/>
        <w:autoSpaceDE w:val="0"/>
        <w:autoSpaceDN w:val="0"/>
        <w:adjustRightInd w:val="0"/>
        <w:ind w:left="1135" w:hanging="851"/>
        <w:textAlignment w:val="baseline"/>
        <w:rPr>
          <w:rFonts w:eastAsia="SimSun"/>
          <w:lang w:eastAsia="en-GB"/>
        </w:rPr>
      </w:pPr>
      <w:r w:rsidRPr="00E30E48">
        <w:rPr>
          <w:rFonts w:eastAsia="SimSun"/>
          <w:lang w:eastAsia="en-GB"/>
        </w:rPr>
        <w:t>NOTE:</w:t>
      </w:r>
      <w:r w:rsidRPr="00E30E48">
        <w:rPr>
          <w:rFonts w:eastAsia="SimSun"/>
          <w:lang w:eastAsia="en-GB"/>
        </w:rPr>
        <w:tab/>
        <w:t>The MC service operator policy determines if the MCData client can use an already assigned IP address or can request a new IP address following the procedures defined in 3GPP TS 24.301 [43].</w:t>
      </w:r>
    </w:p>
    <w:p w14:paraId="1EE34209" w14:textId="77777777" w:rsidR="00DD1136" w:rsidRPr="00E30E48" w:rsidRDefault="00DD1136" w:rsidP="00DD1136">
      <w:pPr>
        <w:overflowPunct w:val="0"/>
        <w:autoSpaceDE w:val="0"/>
        <w:autoSpaceDN w:val="0"/>
        <w:adjustRightInd w:val="0"/>
        <w:ind w:left="568" w:hanging="284"/>
        <w:textAlignment w:val="baseline"/>
        <w:rPr>
          <w:rFonts w:eastAsia="SimSun"/>
          <w:lang w:eastAsia="en-GB"/>
        </w:rPr>
      </w:pPr>
      <w:r w:rsidRPr="00E30E48">
        <w:rPr>
          <w:rFonts w:eastAsia="SimSun"/>
          <w:lang w:eastAsia="en-GB"/>
        </w:rPr>
        <w:t>3)</w:t>
      </w:r>
      <w:r w:rsidRPr="00E30E48">
        <w:rPr>
          <w:rFonts w:eastAsia="SimSun"/>
          <w:lang w:eastAsia="en-GB"/>
        </w:rPr>
        <w:tab/>
        <w:t>shall include an "m=application" media-level section for the accepted MCData media stream consisting of:</w:t>
      </w:r>
    </w:p>
    <w:p w14:paraId="0F690387" w14:textId="77777777" w:rsidR="00DD1136" w:rsidRPr="00E30E48" w:rsidRDefault="00DD1136" w:rsidP="00DD1136">
      <w:pPr>
        <w:overflowPunct w:val="0"/>
        <w:autoSpaceDE w:val="0"/>
        <w:autoSpaceDN w:val="0"/>
        <w:adjustRightInd w:val="0"/>
        <w:ind w:left="851" w:hanging="284"/>
        <w:textAlignment w:val="baseline"/>
        <w:rPr>
          <w:rFonts w:eastAsia="SimSun"/>
          <w:lang w:eastAsia="en-GB"/>
        </w:rPr>
      </w:pPr>
      <w:r w:rsidRPr="00E30E48">
        <w:rPr>
          <w:rFonts w:eastAsia="SimSun"/>
          <w:lang w:eastAsia="en-GB"/>
        </w:rPr>
        <w:t>a)</w:t>
      </w:r>
      <w:r w:rsidRPr="00E30E48">
        <w:rPr>
          <w:rFonts w:eastAsia="SimSun"/>
          <w:lang w:eastAsia="en-GB"/>
        </w:rPr>
        <w:tab/>
        <w:t>the port number selected for the media plane as specified in 3GPP TS 24.582 [15] clause 13.5; and</w:t>
      </w:r>
    </w:p>
    <w:p w14:paraId="4AB9049F" w14:textId="77777777" w:rsidR="00DD1136" w:rsidRPr="009E55BE" w:rsidRDefault="00DD1136" w:rsidP="00DD1136">
      <w:pPr>
        <w:overflowPunct w:val="0"/>
        <w:autoSpaceDE w:val="0"/>
        <w:autoSpaceDN w:val="0"/>
        <w:adjustRightInd w:val="0"/>
        <w:ind w:left="851" w:hanging="284"/>
        <w:textAlignment w:val="baseline"/>
        <w:rPr>
          <w:rFonts w:eastAsia="SimSun"/>
          <w:lang w:eastAsia="en-GB"/>
        </w:rPr>
      </w:pPr>
      <w:r w:rsidRPr="00E30E48">
        <w:rPr>
          <w:rFonts w:eastAsia="SimSun"/>
          <w:lang w:eastAsia="en-GB"/>
        </w:rPr>
        <w:t>b)</w:t>
      </w:r>
      <w:r w:rsidRPr="00E30E48">
        <w:rPr>
          <w:rFonts w:eastAsia="SimSun"/>
          <w:lang w:eastAsia="en-GB"/>
        </w:rPr>
        <w:tab/>
        <w:t>the 'fmtp' attribute as specified in 3GPP TS 24.582 [15] clause 13.6.</w:t>
      </w:r>
    </w:p>
    <w:p w14:paraId="53C486E3" w14:textId="442B3F08" w:rsidR="00296E35" w:rsidRDefault="00296E35" w:rsidP="00296E35">
      <w:r w:rsidRPr="00407576">
        <w:t>[TS 24.</w:t>
      </w:r>
      <w:r>
        <w:t>5</w:t>
      </w:r>
      <w:r w:rsidRPr="00407576">
        <w:t xml:space="preserve">82, clause </w:t>
      </w:r>
      <w:r>
        <w:t>13.1</w:t>
      </w:r>
      <w:r w:rsidR="00DD1136">
        <w:t>.</w:t>
      </w:r>
      <w:r>
        <w:t>3</w:t>
      </w:r>
      <w:r w:rsidRPr="00407576">
        <w:t>]</w:t>
      </w:r>
    </w:p>
    <w:p w14:paraId="3F25F5ED" w14:textId="77777777" w:rsidR="00DD1136" w:rsidRDefault="00DD1136" w:rsidP="00DD1136">
      <w:r w:rsidRPr="001646E4">
        <w:t>The successful outcome of the procedure 20.2.2 in 3GPP</w:t>
      </w:r>
      <w:r w:rsidRPr="001646E4">
        <w:rPr>
          <w:rFonts w:hint="eastAsia"/>
        </w:rPr>
        <w:t> TS 2</w:t>
      </w:r>
      <w:r w:rsidRPr="001646E4">
        <w:t xml:space="preserve">4.282 [8] shall be the trigger to start the establishment of the IP tunnel. The IP tunnel </w:t>
      </w:r>
      <w:r>
        <w:t xml:space="preserve">is </w:t>
      </w:r>
      <w:r w:rsidRPr="001646E4">
        <w:t>based on GRE</w:t>
      </w:r>
      <w:r>
        <w:t>-</w:t>
      </w:r>
      <w:r w:rsidRPr="00F5076B">
        <w:t>in-UDP Encapsulation</w:t>
      </w:r>
      <w:r>
        <w:t xml:space="preserve"> as specified in IETF</w:t>
      </w:r>
      <w:r w:rsidRPr="001646E4">
        <w:t> </w:t>
      </w:r>
      <w:r w:rsidRPr="00F551F8">
        <w:t>RFC </w:t>
      </w:r>
      <w:r>
        <w:t>8086 [23], and</w:t>
      </w:r>
      <w:r w:rsidRPr="001646E4">
        <w:t xml:space="preserve"> as </w:t>
      </w:r>
      <w:r>
        <w:t>specified</w:t>
      </w:r>
      <w:r w:rsidRPr="001646E4">
        <w:t xml:space="preserve"> in </w:t>
      </w:r>
      <w:r>
        <w:t>clause 13</w:t>
      </w:r>
      <w:r w:rsidRPr="001646E4">
        <w:t>.4</w:t>
      </w:r>
      <w:bookmarkStart w:id="1296" w:name="_Hlk95124486"/>
      <w:r w:rsidRPr="001646E4">
        <w:t>.</w:t>
      </w:r>
    </w:p>
    <w:p w14:paraId="2E584862" w14:textId="77777777" w:rsidR="00DD1136" w:rsidRDefault="00DD1136" w:rsidP="00DD1136">
      <w:r w:rsidRPr="00111EAF">
        <w:t>The MCData client shall</w:t>
      </w:r>
      <w:r>
        <w:t xml:space="preserve"> perform encapsulation and decapsulation in accordance with clause 13.4.</w:t>
      </w:r>
    </w:p>
    <w:bookmarkEnd w:id="1296"/>
    <w:p w14:paraId="0BDDB5CA" w14:textId="77777777" w:rsidR="00DD1136" w:rsidRPr="00E54E9D" w:rsidRDefault="00DD1136" w:rsidP="00DD1136">
      <w:pPr>
        <w:rPr>
          <w:noProof/>
        </w:rPr>
      </w:pPr>
      <w:r w:rsidRPr="001646E4">
        <w:t>The MCData client act</w:t>
      </w:r>
      <w:r>
        <w:t>s</w:t>
      </w:r>
      <w:r w:rsidRPr="001646E4">
        <w:t xml:space="preserve"> as an IP relay for IP traffic between the IP tunnel and the IP application. Once the IP tunnel is established, the IP applications can exchange IP data. The client that receives IP packets from the IP tunnel shall perform de-capsulation from the tunnel</w:t>
      </w:r>
      <w:r>
        <w:t>l</w:t>
      </w:r>
      <w:r w:rsidRPr="001646E4">
        <w:t>ing protocol</w:t>
      </w:r>
      <w:r w:rsidRPr="001177C2">
        <w:t>, removing the UDP header and the GRE header from the received packet</w:t>
      </w:r>
      <w:r>
        <w:t>,</w:t>
      </w:r>
      <w:r w:rsidRPr="001646E4">
        <w:t xml:space="preserve"> before passing the IP data to the IP application</w:t>
      </w:r>
      <w:r>
        <w:rPr>
          <w:noProof/>
        </w:rPr>
        <w:t>.</w:t>
      </w:r>
      <w:r>
        <w:t xml:space="preserve"> </w:t>
      </w:r>
      <w:r w:rsidRPr="00791258">
        <w:t>When the terminating MCData client receives an IP packet from the IP application, it shall perform encapsulation to the tunnelling protocol adding a GRE header and a UDP header to the IP packet, and send the outgoing UDP traffic to the IP address and port present in the SDP offer</w:t>
      </w:r>
      <w:r>
        <w:t>.</w:t>
      </w:r>
    </w:p>
    <w:p w14:paraId="7F3BD7D2" w14:textId="77777777" w:rsidR="00296E35" w:rsidRPr="00407576" w:rsidRDefault="00296E35" w:rsidP="00296E35">
      <w:pPr>
        <w:pStyle w:val="H6"/>
      </w:pPr>
      <w:r>
        <w:t>6.7.2</w:t>
      </w:r>
      <w:r w:rsidRPr="00407576">
        <w:t>.3</w:t>
      </w:r>
      <w:r w:rsidRPr="00407576">
        <w:tab/>
        <w:t>Test description</w:t>
      </w:r>
    </w:p>
    <w:p w14:paraId="35D397FD" w14:textId="77777777" w:rsidR="00296E35" w:rsidRPr="00407576" w:rsidRDefault="00296E35" w:rsidP="00296E35">
      <w:pPr>
        <w:pStyle w:val="H6"/>
      </w:pPr>
      <w:r>
        <w:t>6.7.2</w:t>
      </w:r>
      <w:r w:rsidRPr="00407576">
        <w:t>.3.1</w:t>
      </w:r>
      <w:r w:rsidRPr="00407576">
        <w:tab/>
        <w:t>Pre-test conditions</w:t>
      </w:r>
    </w:p>
    <w:p w14:paraId="117A92C4" w14:textId="77777777" w:rsidR="00296E35" w:rsidRPr="00407576" w:rsidRDefault="00296E35" w:rsidP="00296E35">
      <w:pPr>
        <w:pStyle w:val="H6"/>
      </w:pPr>
      <w:r w:rsidRPr="00407576">
        <w:t>Test configuration:</w:t>
      </w:r>
    </w:p>
    <w:p w14:paraId="265D121E" w14:textId="7C971D75"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B8CC31E" w14:textId="77777777" w:rsidR="00296E35" w:rsidRPr="00407576" w:rsidRDefault="00296E35" w:rsidP="00296E35">
      <w:pPr>
        <w:pStyle w:val="H6"/>
      </w:pPr>
      <w:r w:rsidRPr="00407576">
        <w:t>Preamble:</w:t>
      </w:r>
    </w:p>
    <w:p w14:paraId="422634E8" w14:textId="01871510"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4EC88E68" w14:textId="77777777" w:rsidR="00296E35" w:rsidRPr="00407576" w:rsidRDefault="00296E35" w:rsidP="00296E35">
      <w:pPr>
        <w:pStyle w:val="B1"/>
      </w:pPr>
      <w:r w:rsidRPr="00407576">
        <w:t>-</w:t>
      </w:r>
      <w:r w:rsidRPr="00407576">
        <w:tab/>
        <w:t>UE States at the end of the preamble:</w:t>
      </w:r>
    </w:p>
    <w:p w14:paraId="7F0C1BB8" w14:textId="77777777" w:rsidR="00296E35" w:rsidRPr="00407576" w:rsidRDefault="00296E35" w:rsidP="00296E35">
      <w:pPr>
        <w:pStyle w:val="B1"/>
        <w:ind w:left="852"/>
      </w:pPr>
      <w:r w:rsidRPr="00407576">
        <w:t>-</w:t>
      </w:r>
      <w:r w:rsidRPr="00407576">
        <w:tab/>
        <w:t>The UE is in RRC_IDLE state.</w:t>
      </w:r>
    </w:p>
    <w:p w14:paraId="0E907049" w14:textId="77777777" w:rsidR="00296E35" w:rsidRPr="00407576" w:rsidRDefault="00296E35" w:rsidP="00296E35">
      <w:pPr>
        <w:pStyle w:val="B1"/>
        <w:ind w:left="852"/>
      </w:pPr>
      <w:r w:rsidRPr="00407576">
        <w:t>-</w:t>
      </w:r>
      <w:r w:rsidRPr="00407576">
        <w:tab/>
        <w:t>The client is registered for MCData.</w:t>
      </w:r>
    </w:p>
    <w:p w14:paraId="56305F88" w14:textId="77777777" w:rsidR="00296E35" w:rsidRPr="00407576" w:rsidRDefault="00296E35" w:rsidP="00296E35">
      <w:pPr>
        <w:pStyle w:val="H6"/>
      </w:pPr>
      <w:r>
        <w:t>6.7.2</w:t>
      </w:r>
      <w:r w:rsidRPr="00407576">
        <w:t>.3.2</w:t>
      </w:r>
      <w:r w:rsidRPr="00407576">
        <w:tab/>
        <w:t>Test procedure sequence</w:t>
      </w:r>
    </w:p>
    <w:p w14:paraId="18CDDB65" w14:textId="77777777" w:rsidR="00296E35" w:rsidRPr="00407576" w:rsidRDefault="00296E35" w:rsidP="00296E35">
      <w:pPr>
        <w:pStyle w:val="TH"/>
      </w:pPr>
      <w:r w:rsidRPr="00407576">
        <w:t xml:space="preserve">Table </w:t>
      </w:r>
      <w:r>
        <w:t>6.7.2</w:t>
      </w:r>
      <w:r w:rsidRPr="00407576">
        <w:t>.3.2-1: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207325F" w14:textId="77777777" w:rsidTr="002E3FCC">
        <w:tc>
          <w:tcPr>
            <w:tcW w:w="705" w:type="dxa"/>
            <w:tcBorders>
              <w:top w:val="single" w:sz="4" w:space="0" w:color="auto"/>
              <w:left w:val="single" w:sz="4" w:space="0" w:color="auto"/>
              <w:bottom w:val="nil"/>
              <w:right w:val="single" w:sz="4" w:space="0" w:color="auto"/>
            </w:tcBorders>
            <w:hideMark/>
          </w:tcPr>
          <w:p w14:paraId="2C667641"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hideMark/>
          </w:tcPr>
          <w:p w14:paraId="71D356CE"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3B609B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hideMark/>
          </w:tcPr>
          <w:p w14:paraId="099F3BC0"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hideMark/>
          </w:tcPr>
          <w:p w14:paraId="3CC3E3CE" w14:textId="77777777" w:rsidR="00296E35" w:rsidRPr="00407576" w:rsidRDefault="00296E35" w:rsidP="002E3FCC">
            <w:pPr>
              <w:pStyle w:val="TAH"/>
            </w:pPr>
            <w:r w:rsidRPr="00407576">
              <w:t>Verdict</w:t>
            </w:r>
          </w:p>
        </w:tc>
      </w:tr>
      <w:tr w:rsidR="00296E35" w:rsidRPr="00407576" w14:paraId="15F1CAD5" w14:textId="77777777" w:rsidTr="002E3FCC">
        <w:tc>
          <w:tcPr>
            <w:tcW w:w="705" w:type="dxa"/>
            <w:tcBorders>
              <w:top w:val="nil"/>
              <w:left w:val="single" w:sz="4" w:space="0" w:color="auto"/>
              <w:bottom w:val="single" w:sz="4" w:space="0" w:color="auto"/>
              <w:right w:val="single" w:sz="4" w:space="0" w:color="auto"/>
            </w:tcBorders>
          </w:tcPr>
          <w:p w14:paraId="29244CDE"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tcPr>
          <w:p w14:paraId="70A598C4"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E29948"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hideMark/>
          </w:tcPr>
          <w:p w14:paraId="5F1F1F38"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tcPr>
          <w:p w14:paraId="47FD8CCC"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tcPr>
          <w:p w14:paraId="650F45B3" w14:textId="77777777" w:rsidR="00296E35" w:rsidRPr="00407576" w:rsidRDefault="00296E35" w:rsidP="002E3FCC">
            <w:pPr>
              <w:pStyle w:val="TAH"/>
            </w:pPr>
          </w:p>
        </w:tc>
      </w:tr>
      <w:tr w:rsidR="00296E35" w:rsidRPr="00407576" w14:paraId="0435CD0E" w14:textId="77777777" w:rsidTr="002E3FCC">
        <w:tc>
          <w:tcPr>
            <w:tcW w:w="705" w:type="dxa"/>
            <w:tcBorders>
              <w:top w:val="single" w:sz="4" w:space="0" w:color="auto"/>
              <w:left w:val="single" w:sz="4" w:space="0" w:color="auto"/>
              <w:bottom w:val="single" w:sz="4" w:space="0" w:color="auto"/>
              <w:right w:val="single" w:sz="4" w:space="0" w:color="auto"/>
            </w:tcBorders>
          </w:tcPr>
          <w:p w14:paraId="77FF08F2" w14:textId="77777777" w:rsidR="00296E35" w:rsidRPr="001C0FC4" w:rsidRDefault="00296E35" w:rsidP="002E3FCC">
            <w:pPr>
              <w:pStyle w:val="TAC"/>
            </w:pPr>
            <w:r>
              <w:t>1-5</w:t>
            </w:r>
          </w:p>
        </w:tc>
        <w:tc>
          <w:tcPr>
            <w:tcW w:w="3971" w:type="dxa"/>
            <w:tcBorders>
              <w:top w:val="single" w:sz="4" w:space="0" w:color="auto"/>
              <w:left w:val="single" w:sz="4" w:space="0" w:color="auto"/>
              <w:bottom w:val="single" w:sz="4" w:space="0" w:color="auto"/>
              <w:right w:val="single" w:sz="4" w:space="0" w:color="auto"/>
            </w:tcBorders>
          </w:tcPr>
          <w:p w14:paraId="0E071544" w14:textId="44A128A7" w:rsidR="00296E35" w:rsidRPr="001C0FC4"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tcPr>
          <w:p w14:paraId="40C7942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38BED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6A23CE1F" w14:textId="77777777" w:rsidR="00296E35" w:rsidRPr="001C0FC4" w:rsidRDefault="00296E35" w:rsidP="002E3FCC">
            <w:pPr>
              <w:pStyle w:val="TAC"/>
            </w:pPr>
            <w:r w:rsidRPr="001C0FC4">
              <w:t>1,2</w:t>
            </w:r>
          </w:p>
        </w:tc>
        <w:tc>
          <w:tcPr>
            <w:tcW w:w="850" w:type="dxa"/>
            <w:tcBorders>
              <w:top w:val="single" w:sz="4" w:space="0" w:color="auto"/>
              <w:left w:val="single" w:sz="4" w:space="0" w:color="auto"/>
              <w:bottom w:val="single" w:sz="4" w:space="0" w:color="auto"/>
              <w:right w:val="single" w:sz="4" w:space="0" w:color="auto"/>
            </w:tcBorders>
          </w:tcPr>
          <w:p w14:paraId="7AA76E0C" w14:textId="77777777" w:rsidR="00296E35" w:rsidRPr="001C0FC4" w:rsidRDefault="00296E35" w:rsidP="002E3FCC">
            <w:pPr>
              <w:pStyle w:val="TAC"/>
            </w:pPr>
            <w:r w:rsidRPr="001C0FC4">
              <w:t>P</w:t>
            </w:r>
          </w:p>
        </w:tc>
      </w:tr>
      <w:tr w:rsidR="00296E35" w:rsidRPr="00407576" w14:paraId="290DC47B" w14:textId="77777777" w:rsidTr="002E3FCC">
        <w:tc>
          <w:tcPr>
            <w:tcW w:w="705" w:type="dxa"/>
            <w:tcBorders>
              <w:top w:val="single" w:sz="4" w:space="0" w:color="auto"/>
              <w:left w:val="single" w:sz="4" w:space="0" w:color="auto"/>
              <w:bottom w:val="single" w:sz="4" w:space="0" w:color="auto"/>
              <w:right w:val="single" w:sz="4" w:space="0" w:color="auto"/>
            </w:tcBorders>
          </w:tcPr>
          <w:p w14:paraId="1F084DF5"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tcPr>
          <w:p w14:paraId="1CA36881" w14:textId="2D8607EC" w:rsidR="00296E35" w:rsidRPr="001C0FC4" w:rsidRDefault="00296E35" w:rsidP="002E3FCC">
            <w:pPr>
              <w:pStyle w:val="TAL"/>
            </w:pPr>
            <w:r w:rsidRPr="00592E3B">
              <w:t xml:space="preserve">EXCEPTION: The </w:t>
            </w:r>
            <w:r>
              <w:t xml:space="preserve">communication described in </w:t>
            </w:r>
            <w:r w:rsidRPr="00592E3B">
              <w:t>in steps</w:t>
            </w:r>
            <w:r>
              <w:t xml:space="preserve"> </w:t>
            </w:r>
            <w:r w:rsidR="00DD1136" w:rsidRPr="00DD1136">
              <w:t>6 and 7</w:t>
            </w:r>
            <w:r w:rsidRPr="00592E3B">
              <w:t xml:space="preserve"> </w:t>
            </w:r>
            <w:r w:rsidR="00DD1136" w:rsidRPr="00DD1136">
              <w:t>is</w:t>
            </w:r>
            <w:r w:rsidRPr="00592E3B">
              <w:t xml:space="preserve"> transmitted over a</w:t>
            </w:r>
            <w:r w:rsidR="00DD1136" w:rsidRPr="00DD1136">
              <w:t>n</w:t>
            </w:r>
            <w:r w:rsidRPr="00592E3B">
              <w:t xml:space="preserve"> </w:t>
            </w:r>
            <w:r>
              <w:t xml:space="preserve">IP connection </w:t>
            </w:r>
            <w:r w:rsidRPr="00592E3B">
              <w:t>that has been established</w:t>
            </w:r>
            <w:r w:rsidRPr="001646E4">
              <w:t xml:space="preserve"> based on </w:t>
            </w:r>
            <w:r w:rsidR="00DD1136" w:rsidRPr="00DD1136">
              <w:t>GRE-in-UDP Encapsulation</w:t>
            </w:r>
            <w:r>
              <w:t xml:space="preserve">. </w:t>
            </w:r>
          </w:p>
        </w:tc>
        <w:tc>
          <w:tcPr>
            <w:tcW w:w="709" w:type="dxa"/>
            <w:tcBorders>
              <w:top w:val="single" w:sz="4" w:space="0" w:color="auto"/>
              <w:left w:val="single" w:sz="4" w:space="0" w:color="auto"/>
              <w:bottom w:val="single" w:sz="4" w:space="0" w:color="auto"/>
              <w:right w:val="single" w:sz="4" w:space="0" w:color="auto"/>
            </w:tcBorders>
          </w:tcPr>
          <w:p w14:paraId="43ECCEB1"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tcPr>
          <w:p w14:paraId="6EC22E1F"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tcPr>
          <w:p w14:paraId="2A704297"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tcPr>
          <w:p w14:paraId="2FB760EA" w14:textId="77777777" w:rsidR="00296E35" w:rsidRPr="001C0FC4" w:rsidRDefault="00296E35" w:rsidP="002E3FCC">
            <w:pPr>
              <w:pStyle w:val="TAC"/>
            </w:pPr>
            <w:r w:rsidRPr="00592E3B">
              <w:t>-</w:t>
            </w:r>
          </w:p>
        </w:tc>
      </w:tr>
      <w:tr w:rsidR="00296E35" w:rsidRPr="00407576" w14:paraId="3AF65DBE" w14:textId="77777777" w:rsidTr="002E3FCC">
        <w:tc>
          <w:tcPr>
            <w:tcW w:w="705" w:type="dxa"/>
            <w:tcBorders>
              <w:top w:val="single" w:sz="4" w:space="0" w:color="auto"/>
              <w:left w:val="single" w:sz="4" w:space="0" w:color="auto"/>
              <w:bottom w:val="single" w:sz="4" w:space="0" w:color="auto"/>
              <w:right w:val="single" w:sz="4" w:space="0" w:color="auto"/>
            </w:tcBorders>
          </w:tcPr>
          <w:p w14:paraId="10376380" w14:textId="77777777" w:rsidR="00296E35" w:rsidRPr="00592E3B" w:rsidRDefault="00296E35" w:rsidP="002E3FCC">
            <w:pPr>
              <w:pStyle w:val="TAC"/>
            </w:pPr>
            <w:r>
              <w:t>6</w:t>
            </w:r>
          </w:p>
        </w:tc>
        <w:tc>
          <w:tcPr>
            <w:tcW w:w="3971" w:type="dxa"/>
            <w:tcBorders>
              <w:top w:val="single" w:sz="4" w:space="0" w:color="auto"/>
              <w:left w:val="single" w:sz="4" w:space="0" w:color="auto"/>
              <w:bottom w:val="single" w:sz="4" w:space="0" w:color="auto"/>
              <w:right w:val="single" w:sz="4" w:space="0" w:color="auto"/>
            </w:tcBorders>
          </w:tcPr>
          <w:p w14:paraId="37F0DD8C" w14:textId="0EA76E3E" w:rsidR="00296E35" w:rsidRPr="00592E3B" w:rsidRDefault="00296E35" w:rsidP="002E3FCC">
            <w:pPr>
              <w:pStyle w:val="TAL"/>
            </w:pPr>
            <w:r w:rsidRPr="00592E3B">
              <w:t xml:space="preserve">The SS (MCX Server) sends </w:t>
            </w:r>
            <w:r>
              <w:t xml:space="preserve">a </w:t>
            </w:r>
            <w:r w:rsidR="00DD1136" w:rsidRPr="00DD1136">
              <w:t>ICMP ECHO request</w:t>
            </w:r>
            <w:r>
              <w:t xml:space="preserve"> via </w:t>
            </w:r>
            <w:r w:rsidR="00DD1136" w:rsidRPr="00DD1136">
              <w:t>the GRE-in-UDP tunnel.</w:t>
            </w:r>
          </w:p>
        </w:tc>
        <w:tc>
          <w:tcPr>
            <w:tcW w:w="709" w:type="dxa"/>
            <w:tcBorders>
              <w:top w:val="single" w:sz="4" w:space="0" w:color="auto"/>
              <w:left w:val="single" w:sz="4" w:space="0" w:color="auto"/>
              <w:bottom w:val="single" w:sz="4" w:space="0" w:color="auto"/>
              <w:right w:val="single" w:sz="4" w:space="0" w:color="auto"/>
            </w:tcBorders>
          </w:tcPr>
          <w:p w14:paraId="2E70189B"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1D6CB67F"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6EA1E4D9" w14:textId="77777777" w:rsidR="00296E35" w:rsidRPr="00592E3B"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tcPr>
          <w:p w14:paraId="53D55A4F" w14:textId="77777777" w:rsidR="00296E35" w:rsidRPr="00592E3B" w:rsidRDefault="00296E35" w:rsidP="002E3FCC">
            <w:pPr>
              <w:pStyle w:val="TAC"/>
            </w:pPr>
            <w:r w:rsidRPr="00592E3B">
              <w:t>-</w:t>
            </w:r>
          </w:p>
        </w:tc>
      </w:tr>
      <w:tr w:rsidR="00296E35" w:rsidRPr="00407576" w14:paraId="46E3BA28" w14:textId="77777777" w:rsidTr="002E3FCC">
        <w:tc>
          <w:tcPr>
            <w:tcW w:w="705" w:type="dxa"/>
            <w:tcBorders>
              <w:top w:val="single" w:sz="4" w:space="0" w:color="auto"/>
              <w:left w:val="single" w:sz="4" w:space="0" w:color="auto"/>
              <w:bottom w:val="single" w:sz="4" w:space="0" w:color="auto"/>
              <w:right w:val="single" w:sz="4" w:space="0" w:color="auto"/>
            </w:tcBorders>
          </w:tcPr>
          <w:p w14:paraId="18772216" w14:textId="77777777" w:rsidR="00296E35"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tcPr>
          <w:p w14:paraId="56A2EB51" w14:textId="24F84B19" w:rsidR="00296E35" w:rsidRDefault="00296E35" w:rsidP="002E3FCC">
            <w:pPr>
              <w:pStyle w:val="TAL"/>
            </w:pPr>
            <w:r w:rsidRPr="001C0FC4">
              <w:t xml:space="preserve">Check: Does the UE (MCData client) provide </w:t>
            </w:r>
            <w:r w:rsidR="00DD1136" w:rsidRPr="00DD1136">
              <w:t>an ICMP ECHO reply via the GRE-in-UDP tunnel</w:t>
            </w:r>
            <w:r w:rsidRPr="001C0FC4">
              <w:t>?</w:t>
            </w:r>
          </w:p>
        </w:tc>
        <w:tc>
          <w:tcPr>
            <w:tcW w:w="709" w:type="dxa"/>
            <w:tcBorders>
              <w:top w:val="single" w:sz="4" w:space="0" w:color="auto"/>
              <w:left w:val="single" w:sz="4" w:space="0" w:color="auto"/>
              <w:bottom w:val="single" w:sz="4" w:space="0" w:color="auto"/>
              <w:right w:val="single" w:sz="4" w:space="0" w:color="auto"/>
            </w:tcBorders>
          </w:tcPr>
          <w:p w14:paraId="432A6F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E0DC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274BDD7" w14:textId="77777777" w:rsidR="00296E35"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tcPr>
          <w:p w14:paraId="53A39DA6" w14:textId="77777777" w:rsidR="00296E35" w:rsidRPr="001C0FC4" w:rsidRDefault="00296E35" w:rsidP="002E3FCC">
            <w:pPr>
              <w:pStyle w:val="TAC"/>
            </w:pPr>
            <w:r w:rsidRPr="001C0FC4">
              <w:t>P</w:t>
            </w:r>
          </w:p>
        </w:tc>
      </w:tr>
      <w:tr w:rsidR="00296E35" w:rsidRPr="00407576" w14:paraId="0FEC68A6" w14:textId="77777777" w:rsidTr="002E3FCC">
        <w:tc>
          <w:tcPr>
            <w:tcW w:w="705" w:type="dxa"/>
            <w:tcBorders>
              <w:top w:val="single" w:sz="4" w:space="0" w:color="auto"/>
              <w:left w:val="single" w:sz="4" w:space="0" w:color="auto"/>
              <w:bottom w:val="single" w:sz="4" w:space="0" w:color="auto"/>
              <w:right w:val="single" w:sz="4" w:space="0" w:color="auto"/>
            </w:tcBorders>
          </w:tcPr>
          <w:p w14:paraId="29695AA3"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tcPr>
          <w:p w14:paraId="49C6EB57" w14:textId="4C2D5528"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F3F576C" w14:textId="6465D539" w:rsidR="00296E35" w:rsidRDefault="00296E35" w:rsidP="002E3FCC">
            <w:pPr>
              <w:pStyle w:val="TAL"/>
            </w:pPr>
            <w:r>
              <w:t xml:space="preserve">(NOTE </w:t>
            </w:r>
            <w:r w:rsidR="00DD1136" w:rsidRPr="00DD1136">
              <w:t>1</w:t>
            </w:r>
            <w:r>
              <w:t>)</w:t>
            </w:r>
          </w:p>
        </w:tc>
        <w:tc>
          <w:tcPr>
            <w:tcW w:w="709" w:type="dxa"/>
            <w:tcBorders>
              <w:top w:val="single" w:sz="4" w:space="0" w:color="auto"/>
              <w:left w:val="single" w:sz="4" w:space="0" w:color="auto"/>
              <w:bottom w:val="single" w:sz="4" w:space="0" w:color="auto"/>
              <w:right w:val="single" w:sz="4" w:space="0" w:color="auto"/>
            </w:tcBorders>
          </w:tcPr>
          <w:p w14:paraId="6C09BCD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C9FB3EB"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25C6106B"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tcPr>
          <w:p w14:paraId="3A70AEBD" w14:textId="77777777" w:rsidR="00296E35" w:rsidRPr="00592E3B" w:rsidRDefault="00296E35" w:rsidP="002E3FCC">
            <w:pPr>
              <w:pStyle w:val="TAC"/>
            </w:pPr>
            <w:r w:rsidRPr="001C0FC4">
              <w:t>P</w:t>
            </w:r>
          </w:p>
        </w:tc>
      </w:tr>
      <w:tr w:rsidR="00296E35" w:rsidRPr="00407576" w14:paraId="6C62DCD6" w14:textId="77777777" w:rsidTr="002E3FCC">
        <w:tc>
          <w:tcPr>
            <w:tcW w:w="705" w:type="dxa"/>
            <w:tcBorders>
              <w:top w:val="single" w:sz="4" w:space="0" w:color="auto"/>
              <w:left w:val="single" w:sz="4" w:space="0" w:color="auto"/>
              <w:bottom w:val="single" w:sz="4" w:space="0" w:color="auto"/>
              <w:right w:val="single" w:sz="4" w:space="0" w:color="auto"/>
            </w:tcBorders>
          </w:tcPr>
          <w:p w14:paraId="7B774F90"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tcPr>
          <w:p w14:paraId="2B344E69" w14:textId="708735BB" w:rsidR="00296E35"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10B0D8CE"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B7A1553"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4590FDB9"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666283B0" w14:textId="77777777" w:rsidR="00296E35" w:rsidRPr="00592E3B" w:rsidRDefault="00296E35" w:rsidP="002E3FCC">
            <w:pPr>
              <w:pStyle w:val="TAC"/>
            </w:pPr>
            <w:r>
              <w:t>-</w:t>
            </w:r>
          </w:p>
        </w:tc>
      </w:tr>
      <w:tr w:rsidR="00296E35" w:rsidRPr="00407576" w14:paraId="223D1801" w14:textId="77777777" w:rsidTr="002E3FCC">
        <w:tc>
          <w:tcPr>
            <w:tcW w:w="9780" w:type="dxa"/>
            <w:gridSpan w:val="6"/>
            <w:tcBorders>
              <w:top w:val="single" w:sz="4" w:space="0" w:color="auto"/>
              <w:left w:val="single" w:sz="4" w:space="0" w:color="auto"/>
              <w:bottom w:val="single" w:sz="4" w:space="0" w:color="auto"/>
              <w:right w:val="single" w:sz="4" w:space="0" w:color="auto"/>
            </w:tcBorders>
            <w:hideMark/>
          </w:tcPr>
          <w:p w14:paraId="654EFC97" w14:textId="0D616D1C" w:rsidR="00296E35" w:rsidRPr="00407576" w:rsidRDefault="00296E35" w:rsidP="002E3FCC">
            <w:pPr>
              <w:pStyle w:val="TAN"/>
            </w:pPr>
            <w:r w:rsidRPr="00407576">
              <w:t xml:space="preserve">NOTE </w:t>
            </w:r>
            <w:r w:rsidR="00DD1136" w:rsidRPr="00DD1136">
              <w:t>1</w:t>
            </w:r>
            <w:r w:rsidRPr="00407576">
              <w:t>: The procedure does not release the RRC connection.</w:t>
            </w:r>
          </w:p>
        </w:tc>
      </w:tr>
    </w:tbl>
    <w:p w14:paraId="1CCEAE77" w14:textId="77777777" w:rsidR="00296E35" w:rsidRPr="00407576" w:rsidRDefault="00296E35" w:rsidP="00296E35"/>
    <w:p w14:paraId="4007C560" w14:textId="77777777" w:rsidR="00296E35" w:rsidRPr="00407576" w:rsidRDefault="00296E35" w:rsidP="00296E35">
      <w:pPr>
        <w:pStyle w:val="H6"/>
      </w:pPr>
      <w:r>
        <w:t>6.7.2</w:t>
      </w:r>
      <w:r w:rsidRPr="00407576">
        <w:t>.3.3</w:t>
      </w:r>
      <w:r w:rsidRPr="00407576">
        <w:tab/>
        <w:t>Specific message contents</w:t>
      </w:r>
    </w:p>
    <w:p w14:paraId="052BCBEB" w14:textId="4618BE8C" w:rsidR="00296E35" w:rsidRPr="001C0FC4" w:rsidRDefault="00296E35" w:rsidP="00296E35">
      <w:pPr>
        <w:pStyle w:val="TH"/>
      </w:pPr>
      <w:r w:rsidRPr="001C0FC4">
        <w:t xml:space="preserve">Table </w:t>
      </w:r>
      <w:r>
        <w:t>6.7.2</w:t>
      </w:r>
      <w:r w:rsidRPr="001C0FC4">
        <w:t xml:space="preserve">.3.3-1: SIP INVITE from the SS (step </w:t>
      </w:r>
      <w:r>
        <w:t>2</w:t>
      </w:r>
      <w:r w:rsidRPr="001C0FC4">
        <w:t xml:space="preserve">, Table </w:t>
      </w:r>
      <w:r>
        <w:t>6.7.2</w:t>
      </w:r>
      <w:r w:rsidRPr="001C0FC4">
        <w:t>.3.2-1;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083F2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C3ABA41" w14:textId="0ABF80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5B666B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6CB36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2A913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10CF8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FF565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3EE1B9" w14:textId="77777777" w:rsidR="00296E35" w:rsidRPr="001C0FC4" w:rsidRDefault="00296E35" w:rsidP="002E3FCC">
            <w:pPr>
              <w:pStyle w:val="TAH"/>
              <w:rPr>
                <w:bCs/>
              </w:rPr>
            </w:pPr>
            <w:r w:rsidRPr="001C0FC4">
              <w:rPr>
                <w:bCs/>
              </w:rPr>
              <w:t>Condition</w:t>
            </w:r>
          </w:p>
        </w:tc>
      </w:tr>
      <w:tr w:rsidR="00296E35" w:rsidRPr="001C0FC4" w14:paraId="7D9A0F27" w14:textId="77777777" w:rsidTr="002E3FCC">
        <w:tc>
          <w:tcPr>
            <w:tcW w:w="2837" w:type="dxa"/>
            <w:tcBorders>
              <w:top w:val="single" w:sz="4" w:space="0" w:color="auto"/>
              <w:left w:val="single" w:sz="4" w:space="0" w:color="auto"/>
              <w:bottom w:val="single" w:sz="4" w:space="0" w:color="auto"/>
              <w:right w:val="single" w:sz="4" w:space="0" w:color="auto"/>
            </w:tcBorders>
          </w:tcPr>
          <w:p w14:paraId="03441E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6741B7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F3267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A8B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AA4EB4" w14:textId="77777777" w:rsidR="00296E35" w:rsidRPr="001C0FC4" w:rsidRDefault="00296E35" w:rsidP="002E3FCC">
            <w:pPr>
              <w:pStyle w:val="TAL"/>
            </w:pPr>
          </w:p>
        </w:tc>
      </w:tr>
      <w:tr w:rsidR="00296E35" w:rsidRPr="001C0FC4" w14:paraId="4D9465F1" w14:textId="77777777" w:rsidTr="002E3FCC">
        <w:tc>
          <w:tcPr>
            <w:tcW w:w="2837" w:type="dxa"/>
            <w:tcBorders>
              <w:top w:val="single" w:sz="4" w:space="0" w:color="auto"/>
              <w:left w:val="single" w:sz="4" w:space="0" w:color="auto"/>
              <w:bottom w:val="single" w:sz="4" w:space="0" w:color="auto"/>
              <w:right w:val="single" w:sz="4" w:space="0" w:color="auto"/>
            </w:tcBorders>
          </w:tcPr>
          <w:p w14:paraId="1A443B1D"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69C94C9" w14:textId="77777777" w:rsidR="00296E35" w:rsidRPr="001C0FC4" w:rsidRDefault="00296E35" w:rsidP="002E3FCC">
            <w:pPr>
              <w:pStyle w:val="TAL"/>
              <w:rPr>
                <w:iCs/>
              </w:rPr>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004C7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5DA3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5AC069" w14:textId="77777777" w:rsidR="00296E35" w:rsidRPr="001C0FC4" w:rsidRDefault="00296E35" w:rsidP="002E3FCC">
            <w:pPr>
              <w:pStyle w:val="TAL"/>
            </w:pPr>
          </w:p>
        </w:tc>
      </w:tr>
      <w:tr w:rsidR="00296E35" w:rsidRPr="001C0FC4" w14:paraId="295C0EC2" w14:textId="77777777" w:rsidTr="002E3FCC">
        <w:tc>
          <w:tcPr>
            <w:tcW w:w="2837" w:type="dxa"/>
            <w:tcBorders>
              <w:top w:val="single" w:sz="4" w:space="0" w:color="auto"/>
              <w:left w:val="single" w:sz="4" w:space="0" w:color="auto"/>
              <w:bottom w:val="single" w:sz="4" w:space="0" w:color="auto"/>
              <w:right w:val="single" w:sz="4" w:space="0" w:color="auto"/>
            </w:tcBorders>
          </w:tcPr>
          <w:p w14:paraId="5117BAAC"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16613673" w14:textId="77777777" w:rsidR="00296E35" w:rsidRPr="001C0FC4" w:rsidRDefault="00296E35" w:rsidP="002E3FCC">
            <w:pPr>
              <w:pStyle w:val="TAL"/>
              <w:rPr>
                <w:iCs/>
              </w:rPr>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2A7284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5A17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24A60" w14:textId="77777777" w:rsidR="00296E35" w:rsidRPr="001C0FC4" w:rsidRDefault="00296E35" w:rsidP="002E3FCC">
            <w:pPr>
              <w:pStyle w:val="TAL"/>
            </w:pPr>
          </w:p>
        </w:tc>
      </w:tr>
      <w:tr w:rsidR="00296E35" w:rsidRPr="001C0FC4" w14:paraId="6F95D737" w14:textId="77777777" w:rsidTr="002E3FCC">
        <w:tc>
          <w:tcPr>
            <w:tcW w:w="2837" w:type="dxa"/>
            <w:tcBorders>
              <w:top w:val="single" w:sz="4" w:space="0" w:color="auto"/>
              <w:left w:val="single" w:sz="4" w:space="0" w:color="auto"/>
              <w:bottom w:val="single" w:sz="4" w:space="0" w:color="auto"/>
              <w:right w:val="single" w:sz="4" w:space="0" w:color="auto"/>
            </w:tcBorders>
          </w:tcPr>
          <w:p w14:paraId="4BAEDFB3"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0EC8AAD9" w14:textId="77777777" w:rsidR="00296E35" w:rsidRPr="001C0FC4" w:rsidRDefault="00296E35" w:rsidP="002E3FCC">
            <w:pPr>
              <w:pStyle w:val="TAL"/>
              <w:rPr>
                <w:iCs/>
              </w:rPr>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434F11FC"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B71D1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7F1D59" w14:textId="77777777" w:rsidR="00296E35" w:rsidRPr="001C0FC4" w:rsidRDefault="00296E35" w:rsidP="002E3FCC">
            <w:pPr>
              <w:pStyle w:val="TAL"/>
            </w:pPr>
          </w:p>
        </w:tc>
      </w:tr>
      <w:tr w:rsidR="00296E35" w:rsidRPr="001C0FC4" w14:paraId="4DE3B2D9" w14:textId="77777777" w:rsidTr="002E3FCC">
        <w:tc>
          <w:tcPr>
            <w:tcW w:w="2837" w:type="dxa"/>
            <w:tcBorders>
              <w:top w:val="single" w:sz="4" w:space="0" w:color="auto"/>
              <w:left w:val="single" w:sz="4" w:space="0" w:color="auto"/>
              <w:bottom w:val="single" w:sz="4" w:space="0" w:color="auto"/>
              <w:right w:val="single" w:sz="4" w:space="0" w:color="auto"/>
            </w:tcBorders>
          </w:tcPr>
          <w:p w14:paraId="626E4ACB"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C384AA7" w14:textId="77777777" w:rsidR="00296E35" w:rsidRPr="001C0FC4" w:rsidRDefault="00296E35" w:rsidP="002E3FCC">
            <w:pPr>
              <w:pStyle w:val="TAL"/>
              <w:rPr>
                <w:iCs/>
              </w:rPr>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5694B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8F4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57D06D" w14:textId="77777777" w:rsidR="00296E35" w:rsidRPr="001C0FC4" w:rsidRDefault="00296E35" w:rsidP="002E3FCC">
            <w:pPr>
              <w:pStyle w:val="TAL"/>
            </w:pPr>
          </w:p>
        </w:tc>
      </w:tr>
      <w:tr w:rsidR="00296E35" w:rsidRPr="001C0FC4" w14:paraId="422DA03C" w14:textId="77777777" w:rsidTr="002E3FCC">
        <w:tc>
          <w:tcPr>
            <w:tcW w:w="2837" w:type="dxa"/>
            <w:tcBorders>
              <w:top w:val="single" w:sz="4" w:space="0" w:color="auto"/>
              <w:left w:val="single" w:sz="4" w:space="0" w:color="auto"/>
              <w:bottom w:val="single" w:sz="4" w:space="0" w:color="auto"/>
              <w:right w:val="single" w:sz="4" w:space="0" w:color="auto"/>
            </w:tcBorders>
          </w:tcPr>
          <w:p w14:paraId="33511316"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8560E2E" w14:textId="77777777" w:rsidR="00296E35" w:rsidRPr="001C0FC4" w:rsidRDefault="00296E35" w:rsidP="002E3FCC">
            <w:pPr>
              <w:pStyle w:val="TAL"/>
              <w:rPr>
                <w:iCs/>
              </w:rPr>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286AD6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BC5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CE8769" w14:textId="77777777" w:rsidR="00296E35" w:rsidRPr="001C0FC4" w:rsidRDefault="00296E35" w:rsidP="002E3FCC">
            <w:pPr>
              <w:pStyle w:val="TAL"/>
            </w:pPr>
          </w:p>
        </w:tc>
      </w:tr>
      <w:tr w:rsidR="00296E35" w:rsidRPr="001C0FC4" w14:paraId="5C7D4F96" w14:textId="77777777" w:rsidTr="002E3FCC">
        <w:tc>
          <w:tcPr>
            <w:tcW w:w="2837" w:type="dxa"/>
            <w:tcBorders>
              <w:top w:val="single" w:sz="4" w:space="0" w:color="auto"/>
              <w:left w:val="single" w:sz="4" w:space="0" w:color="auto"/>
              <w:bottom w:val="single" w:sz="4" w:space="0" w:color="auto"/>
              <w:right w:val="single" w:sz="4" w:space="0" w:color="auto"/>
            </w:tcBorders>
          </w:tcPr>
          <w:p w14:paraId="6B68F682"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34C5DBD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58F1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496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62DB21" w14:textId="77777777" w:rsidR="00296E35" w:rsidRPr="001C0FC4" w:rsidRDefault="00296E35" w:rsidP="002E3FCC">
            <w:pPr>
              <w:pStyle w:val="TAL"/>
            </w:pPr>
          </w:p>
        </w:tc>
      </w:tr>
      <w:tr w:rsidR="00296E35" w:rsidRPr="001C0FC4" w14:paraId="0FDB6FA7" w14:textId="77777777" w:rsidTr="002E3FCC">
        <w:tc>
          <w:tcPr>
            <w:tcW w:w="2837" w:type="dxa"/>
            <w:tcBorders>
              <w:top w:val="single" w:sz="4" w:space="0" w:color="auto"/>
              <w:left w:val="single" w:sz="4" w:space="0" w:color="auto"/>
              <w:bottom w:val="single" w:sz="4" w:space="0" w:color="auto"/>
              <w:right w:val="single" w:sz="4" w:space="0" w:color="auto"/>
            </w:tcBorders>
          </w:tcPr>
          <w:p w14:paraId="4E631C16"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4B3955B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19AA3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7890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98761" w14:textId="77777777" w:rsidR="00296E35" w:rsidRPr="001C0FC4" w:rsidRDefault="00296E35" w:rsidP="002E3FCC">
            <w:pPr>
              <w:pStyle w:val="TAL"/>
            </w:pPr>
          </w:p>
        </w:tc>
      </w:tr>
      <w:tr w:rsidR="00296E35" w:rsidRPr="001C0FC4" w14:paraId="416182DA" w14:textId="77777777" w:rsidTr="002E3FCC">
        <w:tc>
          <w:tcPr>
            <w:tcW w:w="2837" w:type="dxa"/>
            <w:tcBorders>
              <w:top w:val="single" w:sz="4" w:space="0" w:color="auto"/>
              <w:left w:val="single" w:sz="4" w:space="0" w:color="auto"/>
              <w:bottom w:val="single" w:sz="4" w:space="0" w:color="auto"/>
              <w:right w:val="single" w:sz="4" w:space="0" w:color="auto"/>
            </w:tcBorders>
          </w:tcPr>
          <w:p w14:paraId="7057243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A156E48" w14:textId="77777777" w:rsidR="00296E35" w:rsidRPr="001C0FC4" w:rsidRDefault="00296E35" w:rsidP="002E3FCC">
            <w:pPr>
              <w:pStyle w:val="TAL"/>
              <w:rPr>
                <w:iCs/>
              </w:rPr>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33496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AA38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FDE56" w14:textId="77777777" w:rsidR="00296E35" w:rsidRPr="001C0FC4" w:rsidRDefault="00296E35" w:rsidP="002E3FCC">
            <w:pPr>
              <w:pStyle w:val="TAL"/>
            </w:pPr>
          </w:p>
        </w:tc>
      </w:tr>
      <w:tr w:rsidR="00296E35" w:rsidRPr="001C0FC4" w14:paraId="3F1E06C9" w14:textId="77777777" w:rsidTr="002E3FCC">
        <w:tc>
          <w:tcPr>
            <w:tcW w:w="2837" w:type="dxa"/>
            <w:tcBorders>
              <w:top w:val="single" w:sz="4" w:space="0" w:color="auto"/>
              <w:left w:val="single" w:sz="4" w:space="0" w:color="auto"/>
              <w:bottom w:val="single" w:sz="4" w:space="0" w:color="auto"/>
              <w:right w:val="single" w:sz="4" w:space="0" w:color="auto"/>
            </w:tcBorders>
          </w:tcPr>
          <w:p w14:paraId="54E5B777"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0BBC3B02"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4F3068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85A4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ECEBC6" w14:textId="77777777" w:rsidR="00296E35" w:rsidRPr="001C0FC4" w:rsidRDefault="00296E35" w:rsidP="002E3FCC">
            <w:pPr>
              <w:pStyle w:val="TAL"/>
            </w:pPr>
          </w:p>
        </w:tc>
      </w:tr>
      <w:tr w:rsidR="00296E35" w:rsidRPr="001C0FC4" w14:paraId="05303842" w14:textId="77777777" w:rsidTr="002E3FCC">
        <w:tc>
          <w:tcPr>
            <w:tcW w:w="2837" w:type="dxa"/>
            <w:tcBorders>
              <w:top w:val="single" w:sz="4" w:space="0" w:color="auto"/>
              <w:left w:val="single" w:sz="4" w:space="0" w:color="auto"/>
              <w:bottom w:val="single" w:sz="4" w:space="0" w:color="auto"/>
              <w:right w:val="single" w:sz="4" w:space="0" w:color="auto"/>
            </w:tcBorders>
          </w:tcPr>
          <w:p w14:paraId="7DF73099"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F1046C9"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E7841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7198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EAEA6E" w14:textId="77777777" w:rsidR="00296E35" w:rsidRPr="001C0FC4" w:rsidRDefault="00296E35" w:rsidP="002E3FCC">
            <w:pPr>
              <w:pStyle w:val="TAL"/>
            </w:pPr>
          </w:p>
        </w:tc>
      </w:tr>
      <w:tr w:rsidR="00296E35" w:rsidRPr="001C0FC4" w14:paraId="05432A3F" w14:textId="77777777" w:rsidTr="002E3FCC">
        <w:tc>
          <w:tcPr>
            <w:tcW w:w="2837" w:type="dxa"/>
            <w:tcBorders>
              <w:top w:val="single" w:sz="4" w:space="0" w:color="auto"/>
              <w:left w:val="single" w:sz="4" w:space="0" w:color="auto"/>
              <w:bottom w:val="single" w:sz="4" w:space="0" w:color="auto"/>
              <w:right w:val="single" w:sz="4" w:space="0" w:color="auto"/>
            </w:tcBorders>
          </w:tcPr>
          <w:p w14:paraId="25EAFB98"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42C2B1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2E35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BD49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C1C22D" w14:textId="77777777" w:rsidR="00296E35" w:rsidRPr="001C0FC4" w:rsidRDefault="00296E35" w:rsidP="002E3FCC">
            <w:pPr>
              <w:pStyle w:val="TAL"/>
            </w:pPr>
          </w:p>
        </w:tc>
      </w:tr>
      <w:tr w:rsidR="00296E35" w:rsidRPr="001C0FC4" w14:paraId="0C0A4CFF" w14:textId="77777777" w:rsidTr="002E3FCC">
        <w:tc>
          <w:tcPr>
            <w:tcW w:w="2837" w:type="dxa"/>
            <w:tcBorders>
              <w:top w:val="single" w:sz="4" w:space="0" w:color="auto"/>
              <w:left w:val="single" w:sz="4" w:space="0" w:color="auto"/>
              <w:bottom w:val="single" w:sz="4" w:space="0" w:color="auto"/>
              <w:right w:val="single" w:sz="4" w:space="0" w:color="auto"/>
            </w:tcBorders>
          </w:tcPr>
          <w:p w14:paraId="7CB85A9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77883C3" w14:textId="77777777" w:rsidR="00296E35" w:rsidRPr="001C0FC4" w:rsidRDefault="00296E35" w:rsidP="002E3FCC">
            <w:pPr>
              <w:pStyle w:val="TAL"/>
              <w:rPr>
                <w:iCs/>
              </w:rPr>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563A4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9C93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D1A095" w14:textId="77777777" w:rsidR="00296E35" w:rsidRPr="001C0FC4" w:rsidRDefault="00296E35" w:rsidP="002E3FCC">
            <w:pPr>
              <w:pStyle w:val="TAL"/>
            </w:pPr>
          </w:p>
        </w:tc>
      </w:tr>
      <w:tr w:rsidR="00296E35" w:rsidRPr="001C0FC4" w14:paraId="58695FE4" w14:textId="77777777" w:rsidTr="002E3FCC">
        <w:tc>
          <w:tcPr>
            <w:tcW w:w="2837" w:type="dxa"/>
            <w:tcBorders>
              <w:top w:val="single" w:sz="4" w:space="0" w:color="auto"/>
              <w:left w:val="single" w:sz="4" w:space="0" w:color="auto"/>
              <w:bottom w:val="single" w:sz="4" w:space="0" w:color="auto"/>
              <w:right w:val="single" w:sz="4" w:space="0" w:color="auto"/>
            </w:tcBorders>
          </w:tcPr>
          <w:p w14:paraId="02389673"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4FF07C03"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D26EC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F1E5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F9561C" w14:textId="77777777" w:rsidR="00296E35" w:rsidRPr="001C0FC4" w:rsidRDefault="00296E35" w:rsidP="002E3FCC">
            <w:pPr>
              <w:pStyle w:val="TAL"/>
            </w:pPr>
          </w:p>
        </w:tc>
      </w:tr>
      <w:tr w:rsidR="00296E35" w:rsidRPr="001C0FC4" w14:paraId="1577DFA5" w14:textId="77777777" w:rsidTr="002E3FCC">
        <w:tc>
          <w:tcPr>
            <w:tcW w:w="2837" w:type="dxa"/>
            <w:tcBorders>
              <w:top w:val="single" w:sz="4" w:space="0" w:color="auto"/>
              <w:left w:val="single" w:sz="4" w:space="0" w:color="auto"/>
              <w:bottom w:val="single" w:sz="4" w:space="0" w:color="auto"/>
              <w:right w:val="single" w:sz="4" w:space="0" w:color="auto"/>
            </w:tcBorders>
          </w:tcPr>
          <w:p w14:paraId="5D9080FF"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BB1A84E"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399280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6697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DDFE77" w14:textId="77777777" w:rsidR="00296E35" w:rsidRPr="001C0FC4" w:rsidRDefault="00296E35" w:rsidP="002E3FCC">
            <w:pPr>
              <w:pStyle w:val="TAL"/>
            </w:pPr>
          </w:p>
        </w:tc>
      </w:tr>
      <w:tr w:rsidR="00296E35" w:rsidRPr="001C0FC4" w14:paraId="64D3EA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CB6A3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B5F54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F8F7A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D04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604F6E" w14:textId="77777777" w:rsidR="00296E35" w:rsidRPr="001C0FC4" w:rsidRDefault="00296E35" w:rsidP="002E3FCC">
            <w:pPr>
              <w:pStyle w:val="TAL"/>
            </w:pPr>
          </w:p>
        </w:tc>
      </w:tr>
      <w:tr w:rsidR="00296E35" w:rsidRPr="001C0FC4" w14:paraId="69C33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E4A5E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EBC5A9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EB3E80"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1DC975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AC1C36" w14:textId="77777777" w:rsidR="00296E35" w:rsidRPr="001C0FC4" w:rsidRDefault="00296E35" w:rsidP="002E3FCC">
            <w:pPr>
              <w:pStyle w:val="TAL"/>
            </w:pPr>
          </w:p>
        </w:tc>
      </w:tr>
      <w:tr w:rsidR="00296E35" w:rsidRPr="001C0FC4" w14:paraId="45E59A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0DF7FC"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EF3639" w14:textId="77777777" w:rsidR="00296E35" w:rsidRPr="001C0FC4" w:rsidRDefault="00296E35" w:rsidP="002E3FCC">
            <w:pPr>
              <w:pStyle w:val="TAL"/>
              <w:rPr>
                <w:iCs/>
              </w:rPr>
            </w:pPr>
            <w:r w:rsidRPr="001C0FC4">
              <w:t xml:space="preserve">SDP message as described in Table </w:t>
            </w:r>
            <w:r>
              <w:t>6.7.2</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66FFDA9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7276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4AAD42" w14:textId="77777777" w:rsidR="00296E35" w:rsidRPr="001C0FC4" w:rsidRDefault="00296E35" w:rsidP="002E3FCC">
            <w:pPr>
              <w:pStyle w:val="TAL"/>
            </w:pPr>
          </w:p>
        </w:tc>
      </w:tr>
      <w:tr w:rsidR="00296E35" w:rsidRPr="001C0FC4" w14:paraId="4B18D2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1A6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14AEAF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223C8B0"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21D6D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55EF6" w14:textId="77777777" w:rsidR="00296E35" w:rsidRPr="001C0FC4" w:rsidRDefault="00296E35" w:rsidP="002E3FCC">
            <w:pPr>
              <w:pStyle w:val="TAL"/>
            </w:pPr>
          </w:p>
        </w:tc>
      </w:tr>
      <w:tr w:rsidR="00296E35" w:rsidRPr="001C0FC4" w14:paraId="1FD442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5FCDA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0620C97" w14:textId="77777777" w:rsidR="00296E35" w:rsidRPr="001C0FC4" w:rsidRDefault="00296E35" w:rsidP="002E3FCC">
            <w:pPr>
              <w:pStyle w:val="TAL"/>
              <w:rPr>
                <w:iCs/>
              </w:rPr>
            </w:pPr>
            <w:r w:rsidRPr="001C0FC4">
              <w:t xml:space="preserve">MCData-Info as described in Table </w:t>
            </w:r>
            <w:r>
              <w:t>6.7.2</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4C89AC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8B764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9C5E24" w14:textId="77777777" w:rsidR="00296E35" w:rsidRPr="001C0FC4" w:rsidRDefault="00296E35" w:rsidP="002E3FCC">
            <w:pPr>
              <w:pStyle w:val="TAL"/>
            </w:pPr>
          </w:p>
        </w:tc>
      </w:tr>
    </w:tbl>
    <w:p w14:paraId="2D1757C2" w14:textId="77777777" w:rsidR="00296E35" w:rsidRPr="001C0FC4" w:rsidRDefault="00296E35" w:rsidP="00296E35"/>
    <w:p w14:paraId="738E7E06" w14:textId="77777777" w:rsidR="00296E35" w:rsidRPr="001C0FC4" w:rsidRDefault="00296E35" w:rsidP="00296E35">
      <w:pPr>
        <w:pStyle w:val="TH"/>
      </w:pPr>
      <w:r w:rsidRPr="001C0FC4">
        <w:t xml:space="preserve">Table </w:t>
      </w:r>
      <w:r>
        <w:t>6.7.2</w:t>
      </w:r>
      <w:r w:rsidRPr="001C0FC4">
        <w:t xml:space="preserve">.3.3-2: SDP for SIP INVITE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AF74E2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C859022" w14:textId="703C397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r w:rsidR="00296E35" w:rsidRPr="00592E3B" w14:paraId="6D6F2D7B"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7F0EC8"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2166E10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D2AEBF"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7867E85"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0A9CF" w14:textId="77777777" w:rsidR="00296E35" w:rsidRPr="00592E3B" w:rsidRDefault="00296E35" w:rsidP="002E3FCC">
            <w:pPr>
              <w:pStyle w:val="TAL"/>
            </w:pPr>
          </w:p>
        </w:tc>
      </w:tr>
      <w:tr w:rsidR="00296E35" w:rsidRPr="00592E3B" w14:paraId="5007C94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D30CC3B"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3417D9B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07F2A3" w14:textId="77777777" w:rsidR="00296E35" w:rsidRPr="00592E3B" w:rsidRDefault="00296E35" w:rsidP="002E3FCC">
            <w:pPr>
              <w:pStyle w:val="TAL"/>
            </w:pPr>
            <w:r w:rsidRPr="00592E3B">
              <w:t>m= line</w:t>
            </w:r>
          </w:p>
          <w:p w14:paraId="55F410AF" w14:textId="6DA38BE8" w:rsidR="00296E35" w:rsidRPr="00592E3B" w:rsidRDefault="00296E35" w:rsidP="002E3FCC">
            <w:pPr>
              <w:pStyle w:val="TAL"/>
            </w:pPr>
            <w:r w:rsidRPr="00592E3B">
              <w:t xml:space="preserve">media = </w:t>
            </w:r>
            <w:r w:rsidR="00DD1136" w:rsidRPr="00DD1136">
              <w:t>application</w:t>
            </w:r>
          </w:p>
        </w:tc>
        <w:tc>
          <w:tcPr>
            <w:tcW w:w="1419" w:type="dxa"/>
            <w:tcBorders>
              <w:top w:val="single" w:sz="4" w:space="0" w:color="auto"/>
              <w:left w:val="single" w:sz="4" w:space="0" w:color="auto"/>
              <w:bottom w:val="single" w:sz="4" w:space="0" w:color="auto"/>
              <w:right w:val="single" w:sz="4" w:space="0" w:color="auto"/>
            </w:tcBorders>
          </w:tcPr>
          <w:p w14:paraId="0F30EFA1"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65B619" w14:textId="77777777" w:rsidR="00296E35" w:rsidRPr="00592E3B" w:rsidRDefault="00296E35" w:rsidP="002E3FCC">
            <w:pPr>
              <w:pStyle w:val="TAL"/>
            </w:pPr>
          </w:p>
        </w:tc>
      </w:tr>
      <w:tr w:rsidR="00DD1136" w:rsidRPr="00592E3B" w14:paraId="7FA80E86"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082218" w14:textId="7C7D20F5" w:rsidR="00DD1136" w:rsidRPr="00592E3B" w:rsidRDefault="00DD1136" w:rsidP="00DD1136">
            <w:pPr>
              <w:pStyle w:val="TAL"/>
              <w:rPr>
                <w:b/>
              </w:rPr>
            </w:pPr>
            <w:r w:rsidRPr="00C60E68">
              <w:rPr>
                <w:bCs/>
              </w:rPr>
              <w:t xml:space="preserve">    media</w:t>
            </w:r>
          </w:p>
        </w:tc>
        <w:tc>
          <w:tcPr>
            <w:tcW w:w="2127" w:type="dxa"/>
            <w:tcBorders>
              <w:top w:val="single" w:sz="4" w:space="0" w:color="auto"/>
              <w:left w:val="single" w:sz="4" w:space="0" w:color="auto"/>
              <w:bottom w:val="single" w:sz="4" w:space="0" w:color="auto"/>
              <w:right w:val="single" w:sz="4" w:space="0" w:color="auto"/>
            </w:tcBorders>
          </w:tcPr>
          <w:p w14:paraId="0E10F792" w14:textId="67665F99" w:rsidR="00DD1136" w:rsidRPr="00592E3B" w:rsidRDefault="00DD1136" w:rsidP="00DD1136">
            <w:pPr>
              <w:pStyle w:val="TAL"/>
            </w:pPr>
            <w:r>
              <w:t>“application”</w:t>
            </w:r>
          </w:p>
        </w:tc>
        <w:tc>
          <w:tcPr>
            <w:tcW w:w="2127" w:type="dxa"/>
            <w:tcBorders>
              <w:top w:val="single" w:sz="4" w:space="0" w:color="auto"/>
              <w:left w:val="single" w:sz="4" w:space="0" w:color="auto"/>
              <w:bottom w:val="single" w:sz="4" w:space="0" w:color="auto"/>
              <w:right w:val="single" w:sz="4" w:space="0" w:color="auto"/>
            </w:tcBorders>
          </w:tcPr>
          <w:p w14:paraId="3BF65177" w14:textId="77777777" w:rsidR="00DD1136" w:rsidRPr="00592E3B"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73A00942" w14:textId="5D6E4F84" w:rsidR="00DD1136" w:rsidRPr="00592E3B"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5D9030AC" w14:textId="77777777" w:rsidR="00DD1136" w:rsidRPr="00592E3B" w:rsidRDefault="00DD1136" w:rsidP="00DD1136">
            <w:pPr>
              <w:pStyle w:val="TAL"/>
            </w:pPr>
          </w:p>
        </w:tc>
      </w:tr>
      <w:tr w:rsidR="00296E35" w:rsidRPr="00592E3B" w14:paraId="12F1F50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C18DB8" w14:textId="363B4116" w:rsidR="00296E35" w:rsidRPr="00592E3B" w:rsidRDefault="00296E35" w:rsidP="002E3FCC">
            <w:pPr>
              <w:pStyle w:val="TAL"/>
            </w:pPr>
            <w:r w:rsidRPr="00592E3B">
              <w:t xml:space="preserve">    </w:t>
            </w:r>
            <w:r w:rsidR="00DD1136" w:rsidRPr="00DD1136">
              <w:t>p</w:t>
            </w:r>
            <w:r w:rsidRPr="00592E3B">
              <w:t>ort</w:t>
            </w:r>
          </w:p>
        </w:tc>
        <w:tc>
          <w:tcPr>
            <w:tcW w:w="2127" w:type="dxa"/>
            <w:tcBorders>
              <w:top w:val="single" w:sz="4" w:space="0" w:color="auto"/>
              <w:left w:val="single" w:sz="4" w:space="0" w:color="auto"/>
              <w:bottom w:val="single" w:sz="4" w:space="0" w:color="auto"/>
              <w:right w:val="single" w:sz="4" w:space="0" w:color="auto"/>
            </w:tcBorders>
            <w:hideMark/>
          </w:tcPr>
          <w:p w14:paraId="7D66BF61" w14:textId="25FED06D" w:rsidR="00296E35" w:rsidRPr="00592E3B" w:rsidRDefault="00DD1136" w:rsidP="002E3FCC">
            <w:pPr>
              <w:pStyle w:val="TAL"/>
            </w:pPr>
            <w:r w:rsidRPr="00DD1136">
              <w:t>port number assigned by the SS</w:t>
            </w:r>
          </w:p>
        </w:tc>
        <w:tc>
          <w:tcPr>
            <w:tcW w:w="2127" w:type="dxa"/>
            <w:tcBorders>
              <w:top w:val="single" w:sz="4" w:space="0" w:color="auto"/>
              <w:left w:val="single" w:sz="4" w:space="0" w:color="auto"/>
              <w:bottom w:val="single" w:sz="4" w:space="0" w:color="auto"/>
              <w:right w:val="single" w:sz="4" w:space="0" w:color="auto"/>
            </w:tcBorders>
            <w:hideMark/>
          </w:tcPr>
          <w:p w14:paraId="69C8EFE3" w14:textId="43D5888B" w:rsidR="00296E35" w:rsidRPr="00592E3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A7B6D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1E8570" w14:textId="77777777" w:rsidR="00296E35" w:rsidRPr="00592E3B" w:rsidRDefault="00296E35" w:rsidP="002E3FCC">
            <w:pPr>
              <w:pStyle w:val="TAL"/>
            </w:pPr>
          </w:p>
        </w:tc>
      </w:tr>
      <w:tr w:rsidR="00DD1136" w:rsidRPr="009E55BE" w14:paraId="75449A47"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4F166E9" w14:textId="77777777" w:rsidR="00DD1136" w:rsidRPr="009E55BE" w:rsidRDefault="00DD1136" w:rsidP="00DD1136">
            <w:pPr>
              <w:pStyle w:val="TAL"/>
            </w:pPr>
            <w:r>
              <w:t xml:space="preserve">    proto</w:t>
            </w:r>
          </w:p>
        </w:tc>
        <w:tc>
          <w:tcPr>
            <w:tcW w:w="2127" w:type="dxa"/>
            <w:tcBorders>
              <w:top w:val="single" w:sz="4" w:space="0" w:color="auto"/>
              <w:left w:val="single" w:sz="4" w:space="0" w:color="auto"/>
              <w:bottom w:val="single" w:sz="4" w:space="0" w:color="auto"/>
              <w:right w:val="single" w:sz="4" w:space="0" w:color="auto"/>
            </w:tcBorders>
            <w:hideMark/>
          </w:tcPr>
          <w:p w14:paraId="5C05AD65" w14:textId="77777777" w:rsidR="00DD1136" w:rsidRPr="009E55BE" w:rsidRDefault="00DD1136" w:rsidP="00DD1136">
            <w:pPr>
              <w:pStyle w:val="TAL"/>
            </w:pPr>
            <w:r>
              <w:t>“udp”</w:t>
            </w:r>
          </w:p>
        </w:tc>
        <w:tc>
          <w:tcPr>
            <w:tcW w:w="2127" w:type="dxa"/>
            <w:tcBorders>
              <w:top w:val="single" w:sz="4" w:space="0" w:color="auto"/>
              <w:left w:val="single" w:sz="4" w:space="0" w:color="auto"/>
              <w:bottom w:val="single" w:sz="4" w:space="0" w:color="auto"/>
              <w:right w:val="single" w:sz="4" w:space="0" w:color="auto"/>
            </w:tcBorders>
            <w:hideMark/>
          </w:tcPr>
          <w:p w14:paraId="60D9D0BC" w14:textId="77777777" w:rsidR="00DD1136" w:rsidRPr="009E55BE"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1F299C5B" w14:textId="77777777" w:rsidR="00DD1136" w:rsidRPr="009E55BE"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1A6023A8" w14:textId="77777777" w:rsidR="00DD1136" w:rsidRPr="009E55BE" w:rsidRDefault="00DD1136" w:rsidP="00DD1136">
            <w:pPr>
              <w:pStyle w:val="TAL"/>
            </w:pPr>
          </w:p>
        </w:tc>
      </w:tr>
      <w:tr w:rsidR="00DD1136" w:rsidRPr="009E55BE" w14:paraId="79CA1106"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3DF831D" w14:textId="77777777" w:rsidR="00DD1136" w:rsidRDefault="00DD1136" w:rsidP="00DD1136">
            <w:pPr>
              <w:pStyle w:val="TAL"/>
            </w:pPr>
            <w:r>
              <w:t xml:space="preserve">    fmt</w:t>
            </w:r>
          </w:p>
        </w:tc>
        <w:tc>
          <w:tcPr>
            <w:tcW w:w="2127" w:type="dxa"/>
            <w:tcBorders>
              <w:top w:val="single" w:sz="4" w:space="0" w:color="auto"/>
              <w:left w:val="single" w:sz="4" w:space="0" w:color="auto"/>
              <w:bottom w:val="single" w:sz="4" w:space="0" w:color="auto"/>
              <w:right w:val="single" w:sz="4" w:space="0" w:color="auto"/>
            </w:tcBorders>
            <w:hideMark/>
          </w:tcPr>
          <w:p w14:paraId="10B5C9FA" w14:textId="77777777" w:rsidR="00DD1136" w:rsidRDefault="00DD1136" w:rsidP="00DD1136">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29123884" w14:textId="77777777" w:rsidR="00DD1136" w:rsidRPr="009E55BE"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3B0ED860"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438FAC19" w14:textId="77777777" w:rsidR="00DD1136" w:rsidRPr="009E55BE" w:rsidRDefault="00DD1136" w:rsidP="00DD1136">
            <w:pPr>
              <w:pStyle w:val="TAL"/>
            </w:pPr>
          </w:p>
        </w:tc>
      </w:tr>
      <w:tr w:rsidR="00DD1136" w:rsidRPr="009E55BE" w14:paraId="4E2EBF0E"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7FBFA21" w14:textId="77777777" w:rsidR="00DD1136" w:rsidRDefault="00DD1136" w:rsidP="00DD1136">
            <w:pPr>
              <w:pStyle w:val="TAL"/>
            </w:pPr>
            <w:r w:rsidRPr="00DD1136">
              <w:t xml:space="preserve">  media attribute</w:t>
            </w:r>
          </w:p>
        </w:tc>
        <w:tc>
          <w:tcPr>
            <w:tcW w:w="2127" w:type="dxa"/>
            <w:tcBorders>
              <w:top w:val="single" w:sz="4" w:space="0" w:color="auto"/>
              <w:left w:val="single" w:sz="4" w:space="0" w:color="auto"/>
              <w:bottom w:val="single" w:sz="4" w:space="0" w:color="auto"/>
              <w:right w:val="single" w:sz="4" w:space="0" w:color="auto"/>
            </w:tcBorders>
            <w:hideMark/>
          </w:tcPr>
          <w:p w14:paraId="78B7B401" w14:textId="77777777" w:rsidR="00DD1136" w:rsidRDefault="00DD1136" w:rsidP="00DD113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817968" w14:textId="77777777" w:rsidR="00DD1136" w:rsidRDefault="00DD1136" w:rsidP="00DD1136">
            <w:pPr>
              <w:pStyle w:val="TAL"/>
            </w:pPr>
            <w:r w:rsidRPr="00F927EA">
              <w:t>a= line</w:t>
            </w:r>
          </w:p>
          <w:p w14:paraId="141B6C1E" w14:textId="77777777" w:rsidR="00DD1136" w:rsidRPr="009E55BE" w:rsidRDefault="00DD1136" w:rsidP="00DD1136">
            <w:pPr>
              <w:pStyle w:val="TAL"/>
            </w:pPr>
            <w:r w:rsidRPr="00A0057F">
              <w:t>attribute = fmtp</w:t>
            </w:r>
          </w:p>
        </w:tc>
        <w:tc>
          <w:tcPr>
            <w:tcW w:w="1419" w:type="dxa"/>
            <w:tcBorders>
              <w:top w:val="single" w:sz="4" w:space="0" w:color="auto"/>
              <w:left w:val="single" w:sz="4" w:space="0" w:color="auto"/>
              <w:bottom w:val="single" w:sz="4" w:space="0" w:color="auto"/>
              <w:right w:val="single" w:sz="4" w:space="0" w:color="auto"/>
            </w:tcBorders>
          </w:tcPr>
          <w:p w14:paraId="7B0F6C7F" w14:textId="77777777" w:rsidR="00DD1136" w:rsidRDefault="00DD1136" w:rsidP="00DD1136">
            <w:pPr>
              <w:pStyle w:val="TAL"/>
            </w:pPr>
          </w:p>
        </w:tc>
        <w:tc>
          <w:tcPr>
            <w:tcW w:w="1134" w:type="dxa"/>
            <w:tcBorders>
              <w:top w:val="single" w:sz="4" w:space="0" w:color="auto"/>
              <w:left w:val="single" w:sz="4" w:space="0" w:color="auto"/>
              <w:bottom w:val="single" w:sz="4" w:space="0" w:color="auto"/>
              <w:right w:val="single" w:sz="4" w:space="0" w:color="auto"/>
            </w:tcBorders>
          </w:tcPr>
          <w:p w14:paraId="19C24DC8" w14:textId="77777777" w:rsidR="00DD1136" w:rsidRPr="009E55BE" w:rsidRDefault="00DD1136" w:rsidP="00DD1136">
            <w:pPr>
              <w:pStyle w:val="TAL"/>
            </w:pPr>
          </w:p>
        </w:tc>
      </w:tr>
      <w:tr w:rsidR="00DD1136" w:rsidRPr="009E55BE" w14:paraId="74948DF3"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646E46" w14:textId="77777777" w:rsidR="00DD1136" w:rsidRPr="00DD1136" w:rsidRDefault="00DD1136" w:rsidP="00DD1136">
            <w:pPr>
              <w:pStyle w:val="TAL"/>
            </w:pPr>
            <w:r w:rsidRPr="00094E4B">
              <w:t xml:space="preserve">    </w:t>
            </w:r>
            <w:r>
              <w:t>f</w:t>
            </w:r>
            <w:r w:rsidRPr="00094E4B">
              <w:t>mtp</w:t>
            </w:r>
          </w:p>
        </w:tc>
        <w:tc>
          <w:tcPr>
            <w:tcW w:w="2127" w:type="dxa"/>
            <w:tcBorders>
              <w:top w:val="single" w:sz="4" w:space="0" w:color="auto"/>
              <w:left w:val="single" w:sz="4" w:space="0" w:color="auto"/>
              <w:bottom w:val="single" w:sz="4" w:space="0" w:color="auto"/>
              <w:right w:val="single" w:sz="4" w:space="0" w:color="auto"/>
            </w:tcBorders>
            <w:hideMark/>
          </w:tcPr>
          <w:p w14:paraId="11E76CBE" w14:textId="77777777" w:rsidR="00DD1136" w:rsidRDefault="00DD1136" w:rsidP="00DD1136">
            <w:pPr>
              <w:pStyle w:val="TAL"/>
            </w:pPr>
            <w:r w:rsidRPr="00094E4B">
              <w:t>"fmtp"</w:t>
            </w:r>
          </w:p>
        </w:tc>
        <w:tc>
          <w:tcPr>
            <w:tcW w:w="2127" w:type="dxa"/>
            <w:tcBorders>
              <w:top w:val="single" w:sz="4" w:space="0" w:color="auto"/>
              <w:left w:val="single" w:sz="4" w:space="0" w:color="auto"/>
              <w:bottom w:val="single" w:sz="4" w:space="0" w:color="auto"/>
              <w:right w:val="single" w:sz="4" w:space="0" w:color="auto"/>
            </w:tcBorders>
            <w:hideMark/>
          </w:tcPr>
          <w:p w14:paraId="76436B7E" w14:textId="77777777" w:rsidR="00DD1136" w:rsidRPr="00F927EA"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137FC300"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2768A527" w14:textId="77777777" w:rsidR="00DD1136" w:rsidRPr="009E55BE" w:rsidRDefault="00DD1136" w:rsidP="00DD1136">
            <w:pPr>
              <w:pStyle w:val="TAL"/>
            </w:pPr>
          </w:p>
        </w:tc>
      </w:tr>
      <w:tr w:rsidR="00DD1136" w:rsidRPr="009E55BE" w14:paraId="461D7BD7"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21699BE" w14:textId="77777777" w:rsidR="00DD1136" w:rsidRPr="00094E4B" w:rsidRDefault="00DD1136" w:rsidP="00DD1136">
            <w:pPr>
              <w:pStyle w:val="TAL"/>
            </w:pPr>
            <w:r>
              <w:t xml:space="preserve">    </w:t>
            </w:r>
            <w:r w:rsidRPr="005C3298">
              <w:t>fmtp-attr-ipconn</w:t>
            </w:r>
          </w:p>
        </w:tc>
        <w:tc>
          <w:tcPr>
            <w:tcW w:w="2127" w:type="dxa"/>
            <w:tcBorders>
              <w:top w:val="single" w:sz="4" w:space="0" w:color="auto"/>
              <w:left w:val="single" w:sz="4" w:space="0" w:color="auto"/>
              <w:bottom w:val="single" w:sz="4" w:space="0" w:color="auto"/>
              <w:right w:val="single" w:sz="4" w:space="0" w:color="auto"/>
            </w:tcBorders>
            <w:hideMark/>
          </w:tcPr>
          <w:p w14:paraId="3814C83E" w14:textId="77777777" w:rsidR="00DD1136" w:rsidRPr="00094E4B" w:rsidRDefault="00DD1136" w:rsidP="00DD1136">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1052D18A" w14:textId="77777777" w:rsidR="00DD1136" w:rsidRPr="00F927EA"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543D4B89"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4E87ADA5" w14:textId="77777777" w:rsidR="00DD1136" w:rsidRPr="009E55BE" w:rsidRDefault="00DD1136" w:rsidP="00DD1136">
            <w:pPr>
              <w:pStyle w:val="TAL"/>
            </w:pPr>
          </w:p>
        </w:tc>
      </w:tr>
      <w:tr w:rsidR="00DD1136" w:rsidRPr="009E55BE" w14:paraId="7AE0A73A"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424CC55" w14:textId="77777777" w:rsidR="00DD1136" w:rsidRDefault="00DD1136" w:rsidP="00DD1136">
            <w:pPr>
              <w:pStyle w:val="TAL"/>
            </w:pPr>
            <w:r>
              <w:t xml:space="preserve">    </w:t>
            </w:r>
            <w:r w:rsidRPr="00507BD5">
              <w:t>attr-param</w:t>
            </w:r>
          </w:p>
        </w:tc>
        <w:tc>
          <w:tcPr>
            <w:tcW w:w="2127" w:type="dxa"/>
            <w:tcBorders>
              <w:top w:val="single" w:sz="4" w:space="0" w:color="auto"/>
              <w:left w:val="single" w:sz="4" w:space="0" w:color="auto"/>
              <w:bottom w:val="single" w:sz="4" w:space="0" w:color="auto"/>
              <w:right w:val="single" w:sz="4" w:space="0" w:color="auto"/>
            </w:tcBorders>
            <w:hideMark/>
          </w:tcPr>
          <w:p w14:paraId="42BFC1EE" w14:textId="77777777" w:rsidR="00DD1136" w:rsidRDefault="00DD1136" w:rsidP="00DD1136">
            <w:pPr>
              <w:pStyle w:val="TAL"/>
            </w:pPr>
            <w:r w:rsidRPr="003A5CB6">
              <w:t>"mcdata-ipconn-s-port=</w:t>
            </w:r>
            <w:r>
              <w:t>&lt;</w:t>
            </w:r>
            <w:r w:rsidRPr="003F5D34">
              <w:t>port number assigned by the SS</w:t>
            </w:r>
            <w:r>
              <w:t>&gt;”</w:t>
            </w:r>
          </w:p>
        </w:tc>
        <w:tc>
          <w:tcPr>
            <w:tcW w:w="2127" w:type="dxa"/>
            <w:tcBorders>
              <w:top w:val="single" w:sz="4" w:space="0" w:color="auto"/>
              <w:left w:val="single" w:sz="4" w:space="0" w:color="auto"/>
              <w:bottom w:val="single" w:sz="4" w:space="0" w:color="auto"/>
              <w:right w:val="single" w:sz="4" w:space="0" w:color="auto"/>
            </w:tcBorders>
            <w:hideMark/>
          </w:tcPr>
          <w:p w14:paraId="517F9469" w14:textId="77777777" w:rsidR="00DD1136" w:rsidRPr="00F927EA" w:rsidRDefault="00DD1136" w:rsidP="00DD1136">
            <w:pPr>
              <w:pStyle w:val="TAL"/>
            </w:pPr>
            <w:r w:rsidRPr="00E868F8">
              <w:t>UDP source port of the GRE-in-UDP tunnel</w:t>
            </w:r>
          </w:p>
        </w:tc>
        <w:tc>
          <w:tcPr>
            <w:tcW w:w="1419" w:type="dxa"/>
            <w:tcBorders>
              <w:top w:val="single" w:sz="4" w:space="0" w:color="auto"/>
              <w:left w:val="single" w:sz="4" w:space="0" w:color="auto"/>
              <w:bottom w:val="single" w:sz="4" w:space="0" w:color="auto"/>
              <w:right w:val="single" w:sz="4" w:space="0" w:color="auto"/>
            </w:tcBorders>
          </w:tcPr>
          <w:p w14:paraId="266D6EE4"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4F43E623" w14:textId="77777777" w:rsidR="00DD1136" w:rsidRPr="009E55BE" w:rsidRDefault="00DD1136" w:rsidP="00DD1136">
            <w:pPr>
              <w:pStyle w:val="TAL"/>
            </w:pPr>
          </w:p>
        </w:tc>
      </w:tr>
    </w:tbl>
    <w:p w14:paraId="6751D120" w14:textId="77777777" w:rsidR="00296E35" w:rsidRPr="001C0FC4" w:rsidRDefault="00296E35" w:rsidP="00296E35"/>
    <w:p w14:paraId="48D0B2AF" w14:textId="77777777" w:rsidR="00296E35" w:rsidRPr="001C0FC4" w:rsidRDefault="00296E35" w:rsidP="00296E35">
      <w:pPr>
        <w:pStyle w:val="TH"/>
      </w:pPr>
      <w:r w:rsidRPr="001C0FC4">
        <w:t xml:space="preserve">Table </w:t>
      </w:r>
      <w:r>
        <w:t>6.7.2</w:t>
      </w:r>
      <w:r w:rsidRPr="001C0FC4">
        <w:t xml:space="preserve">.3.3-3: MCData-Info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C844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963B94C" w14:textId="3A96A0D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753446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F0C7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13838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A952F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7DFC84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F135F1B" w14:textId="77777777" w:rsidR="00296E35" w:rsidRPr="001C0FC4" w:rsidRDefault="00296E35" w:rsidP="002E3FCC">
            <w:pPr>
              <w:pStyle w:val="TAH"/>
            </w:pPr>
            <w:r w:rsidRPr="001C0FC4">
              <w:t>Condition</w:t>
            </w:r>
          </w:p>
        </w:tc>
      </w:tr>
      <w:tr w:rsidR="00296E35" w:rsidRPr="001C0FC4" w14:paraId="2962A9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7AF535"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51DD3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3F7A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3A19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E1756E" w14:textId="77777777" w:rsidR="00296E35" w:rsidRPr="001C0FC4" w:rsidRDefault="00296E35" w:rsidP="002E3FCC">
            <w:pPr>
              <w:pStyle w:val="TAL"/>
            </w:pPr>
          </w:p>
        </w:tc>
      </w:tr>
      <w:tr w:rsidR="00296E35" w:rsidRPr="001C0FC4" w14:paraId="44BA3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1D8C9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A7E4A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FB7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C3A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FF505A" w14:textId="77777777" w:rsidR="00296E35" w:rsidRPr="001C0FC4" w:rsidRDefault="00296E35" w:rsidP="002E3FCC">
            <w:pPr>
              <w:pStyle w:val="TAL"/>
            </w:pPr>
          </w:p>
        </w:tc>
      </w:tr>
      <w:tr w:rsidR="00296E35" w:rsidRPr="001C0FC4" w14:paraId="17E0C4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AA104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3E5300" w14:textId="77777777" w:rsidR="00296E35" w:rsidRPr="001C0FC4" w:rsidRDefault="00296E35" w:rsidP="002E3FCC">
            <w:pPr>
              <w:pStyle w:val="TAL"/>
              <w:rPr>
                <w:lang w:eastAsia="ko-KR"/>
              </w:rPr>
            </w:pPr>
            <w:r w:rsidRPr="001C0FC4">
              <w:rPr>
                <w:lang w:eastAsia="ko-KR"/>
              </w:rPr>
              <w:t>"</w:t>
            </w:r>
            <w:r w:rsidRPr="00A07E7A">
              <w:t>one-to-one-</w:t>
            </w:r>
            <w:r>
              <w:t>ipconn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7C02E2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A9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725983" w14:textId="77777777" w:rsidR="00296E35" w:rsidRPr="001C0FC4" w:rsidRDefault="00296E35" w:rsidP="002E3FCC">
            <w:pPr>
              <w:pStyle w:val="TAL"/>
            </w:pPr>
          </w:p>
        </w:tc>
      </w:tr>
    </w:tbl>
    <w:p w14:paraId="24E591F0" w14:textId="77777777" w:rsidR="00296E35" w:rsidRPr="001C0FC4" w:rsidRDefault="00296E35" w:rsidP="00296E35"/>
    <w:p w14:paraId="161C7869" w14:textId="6A95121A" w:rsidR="00296E35" w:rsidRPr="001C0FC4" w:rsidRDefault="00296E35" w:rsidP="00296E35">
      <w:pPr>
        <w:pStyle w:val="TH"/>
      </w:pPr>
      <w:r w:rsidRPr="001C0FC4">
        <w:t xml:space="preserve">Table </w:t>
      </w:r>
      <w:r>
        <w:t>6.7.2</w:t>
      </w:r>
      <w:r w:rsidRPr="001C0FC4">
        <w:t xml:space="preserve">.3.3-4: SIP 200 (OK) from the UE (step </w:t>
      </w:r>
      <w:r>
        <w:t>4</w:t>
      </w:r>
      <w:r w:rsidRPr="001C0FC4">
        <w:t xml:space="preserve">, Table </w:t>
      </w:r>
      <w:r>
        <w:t>6.7.2</w:t>
      </w:r>
      <w:r w:rsidRPr="001C0FC4">
        <w:t>.3.2-1;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D6A59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D440DEA" w14:textId="1B48FF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6895B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AAA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CEA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62B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8FBB5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1303E6" w14:textId="77777777" w:rsidR="00296E35" w:rsidRPr="001C0FC4" w:rsidRDefault="00296E35" w:rsidP="002E3FCC">
            <w:pPr>
              <w:pStyle w:val="TAH"/>
              <w:rPr>
                <w:bCs/>
              </w:rPr>
            </w:pPr>
            <w:r w:rsidRPr="001C0FC4">
              <w:rPr>
                <w:bCs/>
              </w:rPr>
              <w:t>Condition</w:t>
            </w:r>
          </w:p>
        </w:tc>
      </w:tr>
      <w:tr w:rsidR="00296E35" w:rsidRPr="001C0FC4" w14:paraId="46EB304F" w14:textId="77777777" w:rsidTr="002E3FCC">
        <w:tc>
          <w:tcPr>
            <w:tcW w:w="2837" w:type="dxa"/>
            <w:tcBorders>
              <w:top w:val="single" w:sz="4" w:space="0" w:color="auto"/>
              <w:left w:val="single" w:sz="4" w:space="0" w:color="auto"/>
              <w:bottom w:val="single" w:sz="4" w:space="0" w:color="auto"/>
              <w:right w:val="single" w:sz="4" w:space="0" w:color="auto"/>
            </w:tcBorders>
          </w:tcPr>
          <w:p w14:paraId="3E93D217" w14:textId="77777777" w:rsidR="00296E35" w:rsidRPr="001C0FC4" w:rsidRDefault="00296E35" w:rsidP="002E3FCC">
            <w:pPr>
              <w:pStyle w:val="TAL"/>
              <w:rPr>
                <w:rFonts w:cs="Arial"/>
                <w:b/>
                <w:bCs/>
                <w:szCs w:val="18"/>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47EF97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958B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15D6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5DE3A" w14:textId="77777777" w:rsidR="00296E35" w:rsidRPr="001C0FC4" w:rsidRDefault="00296E35" w:rsidP="002E3FCC">
            <w:pPr>
              <w:pStyle w:val="TAL"/>
            </w:pPr>
          </w:p>
        </w:tc>
      </w:tr>
      <w:tr w:rsidR="00296E35" w:rsidRPr="001C0FC4" w14:paraId="6CEF1DC3" w14:textId="77777777" w:rsidTr="002E3FCC">
        <w:tc>
          <w:tcPr>
            <w:tcW w:w="2837" w:type="dxa"/>
            <w:tcBorders>
              <w:top w:val="single" w:sz="4" w:space="0" w:color="auto"/>
              <w:left w:val="single" w:sz="4" w:space="0" w:color="auto"/>
              <w:bottom w:val="single" w:sz="4" w:space="0" w:color="auto"/>
              <w:right w:val="single" w:sz="4" w:space="0" w:color="auto"/>
            </w:tcBorders>
          </w:tcPr>
          <w:p w14:paraId="47A92D5A" w14:textId="77777777" w:rsidR="00296E35" w:rsidRPr="001C0FC4" w:rsidRDefault="00296E35" w:rsidP="002E3FCC">
            <w:pPr>
              <w:pStyle w:val="TAL"/>
              <w:rPr>
                <w:rFonts w:cs="Arial"/>
                <w:b/>
                <w:bCs/>
                <w:szCs w:val="18"/>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403DA9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A3B6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E40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2F4175" w14:textId="77777777" w:rsidR="00296E35" w:rsidRPr="001C0FC4" w:rsidRDefault="00296E35" w:rsidP="002E3FCC">
            <w:pPr>
              <w:pStyle w:val="TAL"/>
            </w:pPr>
          </w:p>
        </w:tc>
      </w:tr>
      <w:tr w:rsidR="00296E35" w:rsidRPr="001C0FC4" w14:paraId="56D1EA33" w14:textId="77777777" w:rsidTr="002E3FCC">
        <w:tc>
          <w:tcPr>
            <w:tcW w:w="2837" w:type="dxa"/>
            <w:tcBorders>
              <w:top w:val="single" w:sz="4" w:space="0" w:color="auto"/>
              <w:left w:val="single" w:sz="4" w:space="0" w:color="auto"/>
              <w:bottom w:val="single" w:sz="4" w:space="0" w:color="auto"/>
              <w:right w:val="single" w:sz="4" w:space="0" w:color="auto"/>
            </w:tcBorders>
          </w:tcPr>
          <w:p w14:paraId="2C55B023" w14:textId="77777777" w:rsidR="00296E35" w:rsidRPr="001C0FC4" w:rsidRDefault="00296E35" w:rsidP="002E3FCC">
            <w:pPr>
              <w:pStyle w:val="TAL"/>
              <w:rPr>
                <w:rFonts w:cs="Arial"/>
                <w:b/>
                <w:bCs/>
                <w:szCs w:val="18"/>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6E52F09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7EE4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4BD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26D54D" w14:textId="77777777" w:rsidR="00296E35" w:rsidRPr="001C0FC4" w:rsidRDefault="00296E35" w:rsidP="002E3FCC">
            <w:pPr>
              <w:pStyle w:val="TAL"/>
            </w:pPr>
          </w:p>
        </w:tc>
      </w:tr>
      <w:tr w:rsidR="00296E35" w:rsidRPr="001C0FC4" w14:paraId="10875373" w14:textId="77777777" w:rsidTr="002E3FCC">
        <w:tc>
          <w:tcPr>
            <w:tcW w:w="2837" w:type="dxa"/>
            <w:tcBorders>
              <w:top w:val="single" w:sz="4" w:space="0" w:color="auto"/>
              <w:left w:val="single" w:sz="4" w:space="0" w:color="auto"/>
              <w:bottom w:val="single" w:sz="4" w:space="0" w:color="auto"/>
              <w:right w:val="single" w:sz="4" w:space="0" w:color="auto"/>
            </w:tcBorders>
          </w:tcPr>
          <w:p w14:paraId="4E1290DA" w14:textId="77777777" w:rsidR="00296E35" w:rsidRPr="001C0FC4" w:rsidRDefault="00296E35" w:rsidP="002E3FCC">
            <w:pPr>
              <w:pStyle w:val="TAL"/>
              <w:rPr>
                <w:rFonts w:cs="Arial"/>
                <w:b/>
                <w:bCs/>
                <w:szCs w:val="18"/>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394BCB5F"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BC5BC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E21A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E029F" w14:textId="77777777" w:rsidR="00296E35" w:rsidRPr="001C0FC4" w:rsidRDefault="00296E35" w:rsidP="002E3FCC">
            <w:pPr>
              <w:pStyle w:val="TAL"/>
            </w:pPr>
          </w:p>
        </w:tc>
      </w:tr>
      <w:tr w:rsidR="00296E35" w:rsidRPr="001C0FC4" w14:paraId="036D5CBD" w14:textId="77777777" w:rsidTr="002E3FCC">
        <w:tc>
          <w:tcPr>
            <w:tcW w:w="2837" w:type="dxa"/>
            <w:tcBorders>
              <w:top w:val="single" w:sz="4" w:space="0" w:color="auto"/>
              <w:left w:val="single" w:sz="4" w:space="0" w:color="auto"/>
              <w:bottom w:val="single" w:sz="4" w:space="0" w:color="auto"/>
              <w:right w:val="single" w:sz="4" w:space="0" w:color="auto"/>
            </w:tcBorders>
          </w:tcPr>
          <w:p w14:paraId="32991368"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58A5233"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6804B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CC8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3A8BF" w14:textId="77777777" w:rsidR="00296E35" w:rsidRPr="001C0FC4" w:rsidRDefault="00296E35" w:rsidP="002E3FCC">
            <w:pPr>
              <w:pStyle w:val="TAL"/>
            </w:pPr>
          </w:p>
        </w:tc>
      </w:tr>
      <w:tr w:rsidR="00296E35" w:rsidRPr="001C0FC4" w14:paraId="312C3BB1" w14:textId="77777777" w:rsidTr="002E3FCC">
        <w:tc>
          <w:tcPr>
            <w:tcW w:w="2837" w:type="dxa"/>
            <w:tcBorders>
              <w:top w:val="single" w:sz="4" w:space="0" w:color="auto"/>
              <w:left w:val="single" w:sz="4" w:space="0" w:color="auto"/>
              <w:bottom w:val="single" w:sz="4" w:space="0" w:color="auto"/>
              <w:right w:val="single" w:sz="4" w:space="0" w:color="auto"/>
            </w:tcBorders>
          </w:tcPr>
          <w:p w14:paraId="158B7EBA"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8964A9"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8E77E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F70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85E843" w14:textId="77777777" w:rsidR="00296E35" w:rsidRPr="001C0FC4" w:rsidRDefault="00296E35" w:rsidP="002E3FCC">
            <w:pPr>
              <w:pStyle w:val="TAL"/>
            </w:pPr>
          </w:p>
        </w:tc>
      </w:tr>
      <w:tr w:rsidR="00296E35" w:rsidRPr="001C0FC4" w14:paraId="7EB618B5" w14:textId="77777777" w:rsidTr="002E3FCC">
        <w:tc>
          <w:tcPr>
            <w:tcW w:w="2837" w:type="dxa"/>
            <w:tcBorders>
              <w:top w:val="single" w:sz="4" w:space="0" w:color="auto"/>
              <w:left w:val="single" w:sz="4" w:space="0" w:color="auto"/>
              <w:bottom w:val="single" w:sz="4" w:space="0" w:color="auto"/>
              <w:right w:val="single" w:sz="4" w:space="0" w:color="auto"/>
            </w:tcBorders>
          </w:tcPr>
          <w:p w14:paraId="08FAB79E"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562D25C"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0B2CE2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907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A6BD3A" w14:textId="77777777" w:rsidR="00296E35" w:rsidRPr="001C0FC4" w:rsidRDefault="00296E35" w:rsidP="002E3FCC">
            <w:pPr>
              <w:pStyle w:val="TAL"/>
            </w:pPr>
          </w:p>
        </w:tc>
      </w:tr>
      <w:tr w:rsidR="00296E35" w:rsidRPr="001C0FC4" w14:paraId="3A0CC9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ED24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1352D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226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CC75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0E0" w14:textId="77777777" w:rsidR="00296E35" w:rsidRPr="001C0FC4" w:rsidRDefault="00296E35" w:rsidP="002E3FCC">
            <w:pPr>
              <w:pStyle w:val="TAL"/>
            </w:pPr>
          </w:p>
        </w:tc>
      </w:tr>
      <w:tr w:rsidR="00296E35" w:rsidRPr="001C0FC4" w14:paraId="29FE1DA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936658"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CC9E98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90FC1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8A70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CCD55" w14:textId="77777777" w:rsidR="00296E35" w:rsidRPr="001C0FC4" w:rsidRDefault="00296E35" w:rsidP="002E3FCC">
            <w:pPr>
              <w:pStyle w:val="TAL"/>
            </w:pPr>
          </w:p>
        </w:tc>
      </w:tr>
      <w:tr w:rsidR="00296E35" w:rsidRPr="001C0FC4" w14:paraId="6A13AD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C47F77"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15AAC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858F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EA6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783EF2" w14:textId="77777777" w:rsidR="00296E35" w:rsidRPr="001C0FC4" w:rsidRDefault="00296E35" w:rsidP="002E3FCC">
            <w:pPr>
              <w:pStyle w:val="TAL"/>
            </w:pPr>
          </w:p>
        </w:tc>
      </w:tr>
      <w:tr w:rsidR="00296E35" w:rsidRPr="001C0FC4" w14:paraId="3F15EB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E33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68CDD8B" w14:textId="77777777" w:rsidR="00296E35" w:rsidRPr="001C0FC4" w:rsidRDefault="00296E35" w:rsidP="002E3FCC">
            <w:pPr>
              <w:pStyle w:val="TAL"/>
            </w:pPr>
            <w:r w:rsidRPr="001C0FC4">
              <w:t xml:space="preserve">As described in Table </w:t>
            </w:r>
            <w:r>
              <w:t>6.7.2</w:t>
            </w:r>
            <w:r w:rsidRPr="001C0FC4">
              <w:t>.3.3-5</w:t>
            </w:r>
          </w:p>
        </w:tc>
        <w:tc>
          <w:tcPr>
            <w:tcW w:w="2127" w:type="dxa"/>
            <w:tcBorders>
              <w:top w:val="single" w:sz="4" w:space="0" w:color="auto"/>
              <w:left w:val="single" w:sz="4" w:space="0" w:color="auto"/>
              <w:bottom w:val="single" w:sz="4" w:space="0" w:color="auto"/>
              <w:right w:val="single" w:sz="4" w:space="0" w:color="auto"/>
            </w:tcBorders>
          </w:tcPr>
          <w:p w14:paraId="051BD1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52107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DD5F5" w14:textId="77777777" w:rsidR="00296E35" w:rsidRPr="001C0FC4" w:rsidRDefault="00296E35" w:rsidP="002E3FCC">
            <w:pPr>
              <w:pStyle w:val="TAL"/>
            </w:pPr>
          </w:p>
        </w:tc>
      </w:tr>
    </w:tbl>
    <w:p w14:paraId="46E908C8" w14:textId="77777777" w:rsidR="00296E35" w:rsidRPr="001C0FC4" w:rsidRDefault="00296E35" w:rsidP="00296E35"/>
    <w:p w14:paraId="7502AD4E" w14:textId="77777777" w:rsidR="00296E35" w:rsidRPr="001C0FC4" w:rsidRDefault="00296E35" w:rsidP="00296E35">
      <w:pPr>
        <w:pStyle w:val="TH"/>
      </w:pPr>
      <w:r w:rsidRPr="001C0FC4">
        <w:t xml:space="preserve">Table </w:t>
      </w:r>
      <w:r>
        <w:t>6.7.2</w:t>
      </w:r>
      <w:r w:rsidRPr="001C0FC4">
        <w:t xml:space="preserve">.3.3-5: SDP for SIP 200 (OK) (Table </w:t>
      </w:r>
      <w:r>
        <w:t>6.7.2</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0800F0FC" w14:textId="77777777" w:rsidTr="00DD1136">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02BF8293" w14:textId="33FD1F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r w:rsidR="00296E35" w:rsidRPr="00592E3B" w14:paraId="220BBF61"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729B424" w14:textId="77777777" w:rsidR="00296E35" w:rsidRPr="00592E3B" w:rsidRDefault="00296E35" w:rsidP="002E3FCC">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05F08338"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6E69DC5" w14:textId="77777777" w:rsidR="00296E35" w:rsidRPr="00592E3B" w:rsidRDefault="00296E35" w:rsidP="002E3FCC">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083F8D63"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1FBFBF" w14:textId="77777777" w:rsidR="00296E35" w:rsidRPr="00592E3B" w:rsidRDefault="00296E35" w:rsidP="002E3FCC">
            <w:pPr>
              <w:pStyle w:val="TAL"/>
            </w:pPr>
          </w:p>
        </w:tc>
      </w:tr>
      <w:tr w:rsidR="00296E35" w:rsidRPr="00592E3B" w14:paraId="559864F8"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37B9C089" w14:textId="77777777" w:rsidR="00296E35" w:rsidRPr="00592E3B" w:rsidRDefault="00296E35" w:rsidP="002E3FCC">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6C1C0881"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A7F3AAC" w14:textId="77777777" w:rsidR="00296E35" w:rsidRPr="00592E3B" w:rsidRDefault="00296E35" w:rsidP="002E3FCC">
            <w:pPr>
              <w:pStyle w:val="TAL"/>
            </w:pPr>
            <w:r w:rsidRPr="00592E3B">
              <w:t>m= line</w:t>
            </w:r>
          </w:p>
          <w:p w14:paraId="4DFA8B0F" w14:textId="71E41296" w:rsidR="00296E35" w:rsidRPr="00592E3B" w:rsidRDefault="00296E35" w:rsidP="002E3FCC">
            <w:pPr>
              <w:pStyle w:val="TAL"/>
            </w:pPr>
            <w:r w:rsidRPr="00592E3B">
              <w:t xml:space="preserve">media = </w:t>
            </w:r>
            <w:r w:rsidR="00DD1136" w:rsidRPr="00DD1136">
              <w:t>application</w:t>
            </w:r>
          </w:p>
        </w:tc>
        <w:tc>
          <w:tcPr>
            <w:tcW w:w="1420" w:type="dxa"/>
            <w:tcBorders>
              <w:top w:val="single" w:sz="4" w:space="0" w:color="auto"/>
              <w:left w:val="single" w:sz="4" w:space="0" w:color="auto"/>
              <w:bottom w:val="single" w:sz="4" w:space="0" w:color="auto"/>
              <w:right w:val="single" w:sz="4" w:space="0" w:color="auto"/>
            </w:tcBorders>
          </w:tcPr>
          <w:p w14:paraId="1FB5AF98"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1E1856" w14:textId="77777777" w:rsidR="00296E35" w:rsidRPr="00592E3B" w:rsidRDefault="00296E35" w:rsidP="002E3FCC">
            <w:pPr>
              <w:pStyle w:val="TAL"/>
            </w:pPr>
          </w:p>
        </w:tc>
      </w:tr>
      <w:tr w:rsidR="00296E35" w:rsidRPr="00592E3B" w14:paraId="1853262A"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266741B" w14:textId="77777777" w:rsidR="00296E35" w:rsidRPr="00592E3B" w:rsidRDefault="00296E35" w:rsidP="002E3FCC">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3F810CDF" w14:textId="0D0F3125" w:rsidR="00296E35" w:rsidRPr="00592E3B" w:rsidRDefault="00DD1136" w:rsidP="002E3FCC">
            <w:pPr>
              <w:pStyle w:val="TAL"/>
            </w:pPr>
            <w:r w:rsidRPr="00DD1136">
              <w:t>same number as indicated by the &lt;attr-param&gt; parameter in Table 6.7.2.3.3-2</w:t>
            </w:r>
          </w:p>
        </w:tc>
        <w:tc>
          <w:tcPr>
            <w:tcW w:w="2128" w:type="dxa"/>
            <w:tcBorders>
              <w:top w:val="single" w:sz="4" w:space="0" w:color="auto"/>
              <w:left w:val="single" w:sz="4" w:space="0" w:color="auto"/>
              <w:bottom w:val="single" w:sz="4" w:space="0" w:color="auto"/>
              <w:right w:val="single" w:sz="4" w:space="0" w:color="auto"/>
            </w:tcBorders>
            <w:hideMark/>
          </w:tcPr>
          <w:p w14:paraId="54D7916A" w14:textId="7A582D5B" w:rsidR="00296E35" w:rsidRPr="00592E3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CF27782"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DF9490" w14:textId="77777777" w:rsidR="00296E35" w:rsidRPr="00592E3B" w:rsidRDefault="00296E35" w:rsidP="002E3FCC">
            <w:pPr>
              <w:pStyle w:val="TAL"/>
            </w:pPr>
          </w:p>
        </w:tc>
      </w:tr>
      <w:tr w:rsidR="00DD1136" w:rsidRPr="009E55BE" w14:paraId="7E14F68C"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1AC840E" w14:textId="77777777" w:rsidR="00DD1136" w:rsidRPr="009E55BE" w:rsidRDefault="00DD1136" w:rsidP="00DD1136">
            <w:pPr>
              <w:pStyle w:val="TAL"/>
            </w:pPr>
            <w:r>
              <w:t xml:space="preserve">    proto</w:t>
            </w:r>
          </w:p>
        </w:tc>
        <w:tc>
          <w:tcPr>
            <w:tcW w:w="2128" w:type="dxa"/>
            <w:tcBorders>
              <w:top w:val="single" w:sz="4" w:space="0" w:color="auto"/>
              <w:left w:val="single" w:sz="4" w:space="0" w:color="auto"/>
              <w:bottom w:val="single" w:sz="4" w:space="0" w:color="auto"/>
              <w:right w:val="single" w:sz="4" w:space="0" w:color="auto"/>
            </w:tcBorders>
            <w:hideMark/>
          </w:tcPr>
          <w:p w14:paraId="0252FDA2" w14:textId="77777777" w:rsidR="00DD1136" w:rsidRPr="009E55BE" w:rsidDel="00195915" w:rsidRDefault="00DD1136" w:rsidP="00DD1136">
            <w:pPr>
              <w:pStyle w:val="TAL"/>
            </w:pPr>
            <w:r>
              <w:t>“udp”</w:t>
            </w:r>
          </w:p>
        </w:tc>
        <w:tc>
          <w:tcPr>
            <w:tcW w:w="2128" w:type="dxa"/>
            <w:tcBorders>
              <w:top w:val="single" w:sz="4" w:space="0" w:color="auto"/>
              <w:left w:val="single" w:sz="4" w:space="0" w:color="auto"/>
              <w:bottom w:val="single" w:sz="4" w:space="0" w:color="auto"/>
              <w:right w:val="single" w:sz="4" w:space="0" w:color="auto"/>
            </w:tcBorders>
            <w:hideMark/>
          </w:tcPr>
          <w:p w14:paraId="44D8DCBC" w14:textId="77777777" w:rsidR="00DD1136" w:rsidRPr="009E55BE" w:rsidDel="00195915"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4E98EA92" w14:textId="77777777" w:rsidR="00DD1136" w:rsidRPr="009E55BE"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B6BBE73" w14:textId="77777777" w:rsidR="00DD1136" w:rsidRPr="009E55BE" w:rsidRDefault="00DD1136" w:rsidP="00DD1136">
            <w:pPr>
              <w:pStyle w:val="TAL"/>
            </w:pPr>
          </w:p>
        </w:tc>
      </w:tr>
      <w:tr w:rsidR="00DD1136" w:rsidRPr="009E55BE" w14:paraId="14D01771"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0483A63E" w14:textId="77777777" w:rsidR="00DD1136" w:rsidRDefault="00DD1136" w:rsidP="00DD1136">
            <w:pPr>
              <w:pStyle w:val="TAL"/>
            </w:pPr>
            <w:r>
              <w:t xml:space="preserve">    fmt</w:t>
            </w:r>
          </w:p>
        </w:tc>
        <w:tc>
          <w:tcPr>
            <w:tcW w:w="2128" w:type="dxa"/>
            <w:tcBorders>
              <w:top w:val="single" w:sz="4" w:space="0" w:color="auto"/>
              <w:left w:val="single" w:sz="4" w:space="0" w:color="auto"/>
              <w:bottom w:val="single" w:sz="4" w:space="0" w:color="auto"/>
              <w:right w:val="single" w:sz="4" w:space="0" w:color="auto"/>
            </w:tcBorders>
            <w:hideMark/>
          </w:tcPr>
          <w:p w14:paraId="498D4841" w14:textId="77777777" w:rsidR="00DD1136" w:rsidRDefault="00DD1136" w:rsidP="00DD1136">
            <w:pPr>
              <w:pStyle w:val="TAL"/>
            </w:pPr>
            <w:r>
              <w:t>“MCDATA”</w:t>
            </w:r>
          </w:p>
        </w:tc>
        <w:tc>
          <w:tcPr>
            <w:tcW w:w="2128" w:type="dxa"/>
            <w:tcBorders>
              <w:top w:val="single" w:sz="4" w:space="0" w:color="auto"/>
              <w:left w:val="single" w:sz="4" w:space="0" w:color="auto"/>
              <w:bottom w:val="single" w:sz="4" w:space="0" w:color="auto"/>
              <w:right w:val="single" w:sz="4" w:space="0" w:color="auto"/>
            </w:tcBorders>
            <w:hideMark/>
          </w:tcPr>
          <w:p w14:paraId="4C19B423" w14:textId="77777777" w:rsidR="00DD1136" w:rsidRPr="009E55BE" w:rsidDel="00195915"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11208A58"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28680D77" w14:textId="77777777" w:rsidR="00DD1136" w:rsidRPr="009E55BE" w:rsidRDefault="00DD1136" w:rsidP="00DD1136">
            <w:pPr>
              <w:pStyle w:val="TAL"/>
            </w:pPr>
          </w:p>
        </w:tc>
      </w:tr>
      <w:tr w:rsidR="00DD1136" w:rsidRPr="009E55BE" w14:paraId="789DBD5C"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3D023FAF" w14:textId="77777777" w:rsidR="00DD1136" w:rsidRDefault="00DD1136" w:rsidP="00DD1136">
            <w:pPr>
              <w:pStyle w:val="TAL"/>
            </w:pPr>
            <w:r w:rsidRPr="00DD1136">
              <w:t xml:space="preserve">  media attribute</w:t>
            </w:r>
          </w:p>
        </w:tc>
        <w:tc>
          <w:tcPr>
            <w:tcW w:w="2128" w:type="dxa"/>
            <w:tcBorders>
              <w:top w:val="single" w:sz="4" w:space="0" w:color="auto"/>
              <w:left w:val="single" w:sz="4" w:space="0" w:color="auto"/>
              <w:bottom w:val="single" w:sz="4" w:space="0" w:color="auto"/>
              <w:right w:val="single" w:sz="4" w:space="0" w:color="auto"/>
            </w:tcBorders>
            <w:hideMark/>
          </w:tcPr>
          <w:p w14:paraId="1A51EC86" w14:textId="77777777" w:rsidR="00DD1136" w:rsidRDefault="00DD1136" w:rsidP="00DD113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3EBA340" w14:textId="77777777" w:rsidR="00DD1136" w:rsidRDefault="00DD1136" w:rsidP="00DD1136">
            <w:pPr>
              <w:pStyle w:val="TAL"/>
            </w:pPr>
            <w:r w:rsidRPr="00F927EA">
              <w:t>a= line</w:t>
            </w:r>
          </w:p>
          <w:p w14:paraId="11E2AE89" w14:textId="77777777" w:rsidR="00DD1136" w:rsidRPr="009E55BE" w:rsidDel="00195915" w:rsidRDefault="00DD1136" w:rsidP="00DD1136">
            <w:pPr>
              <w:pStyle w:val="TAL"/>
            </w:pPr>
            <w:r w:rsidRPr="00A0057F">
              <w:t>attribute = fmtp</w:t>
            </w:r>
          </w:p>
        </w:tc>
        <w:tc>
          <w:tcPr>
            <w:tcW w:w="1420" w:type="dxa"/>
            <w:tcBorders>
              <w:top w:val="single" w:sz="4" w:space="0" w:color="auto"/>
              <w:left w:val="single" w:sz="4" w:space="0" w:color="auto"/>
              <w:bottom w:val="single" w:sz="4" w:space="0" w:color="auto"/>
              <w:right w:val="single" w:sz="4" w:space="0" w:color="auto"/>
            </w:tcBorders>
          </w:tcPr>
          <w:p w14:paraId="404E80E8" w14:textId="77777777" w:rsidR="00DD1136" w:rsidRDefault="00DD1136" w:rsidP="00DD1136">
            <w:pPr>
              <w:pStyle w:val="TAL"/>
            </w:pPr>
          </w:p>
        </w:tc>
        <w:tc>
          <w:tcPr>
            <w:tcW w:w="1135" w:type="dxa"/>
            <w:tcBorders>
              <w:top w:val="single" w:sz="4" w:space="0" w:color="auto"/>
              <w:left w:val="single" w:sz="4" w:space="0" w:color="auto"/>
              <w:bottom w:val="single" w:sz="4" w:space="0" w:color="auto"/>
              <w:right w:val="single" w:sz="4" w:space="0" w:color="auto"/>
            </w:tcBorders>
          </w:tcPr>
          <w:p w14:paraId="1EB41488" w14:textId="77777777" w:rsidR="00DD1136" w:rsidRPr="009E55BE" w:rsidRDefault="00DD1136" w:rsidP="00DD1136">
            <w:pPr>
              <w:pStyle w:val="TAL"/>
            </w:pPr>
          </w:p>
        </w:tc>
      </w:tr>
      <w:tr w:rsidR="00DD1136" w:rsidRPr="009E55BE" w14:paraId="51553BC3"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C692435" w14:textId="77777777" w:rsidR="00DD1136" w:rsidRPr="00DD1136" w:rsidRDefault="00DD1136" w:rsidP="00DD1136">
            <w:pPr>
              <w:pStyle w:val="TAL"/>
            </w:pPr>
            <w:r w:rsidRPr="00094E4B">
              <w:t xml:space="preserve">    </w:t>
            </w:r>
            <w:r>
              <w:t>f</w:t>
            </w:r>
            <w:r w:rsidRPr="00094E4B">
              <w:t>mtp</w:t>
            </w:r>
          </w:p>
        </w:tc>
        <w:tc>
          <w:tcPr>
            <w:tcW w:w="2128" w:type="dxa"/>
            <w:tcBorders>
              <w:top w:val="single" w:sz="4" w:space="0" w:color="auto"/>
              <w:left w:val="single" w:sz="4" w:space="0" w:color="auto"/>
              <w:bottom w:val="single" w:sz="4" w:space="0" w:color="auto"/>
              <w:right w:val="single" w:sz="4" w:space="0" w:color="auto"/>
            </w:tcBorders>
            <w:hideMark/>
          </w:tcPr>
          <w:p w14:paraId="489EF054" w14:textId="77777777" w:rsidR="00DD1136" w:rsidRDefault="00DD1136" w:rsidP="00DD1136">
            <w:pPr>
              <w:pStyle w:val="TAL"/>
            </w:pPr>
            <w:r w:rsidRPr="00094E4B">
              <w:t>"fmtp"</w:t>
            </w:r>
          </w:p>
        </w:tc>
        <w:tc>
          <w:tcPr>
            <w:tcW w:w="2128" w:type="dxa"/>
            <w:tcBorders>
              <w:top w:val="single" w:sz="4" w:space="0" w:color="auto"/>
              <w:left w:val="single" w:sz="4" w:space="0" w:color="auto"/>
              <w:bottom w:val="single" w:sz="4" w:space="0" w:color="auto"/>
              <w:right w:val="single" w:sz="4" w:space="0" w:color="auto"/>
            </w:tcBorders>
            <w:hideMark/>
          </w:tcPr>
          <w:p w14:paraId="14768FA6" w14:textId="77777777" w:rsidR="00DD1136" w:rsidRPr="00F927EA"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23719192"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6EA65B4" w14:textId="77777777" w:rsidR="00DD1136" w:rsidRPr="009E55BE" w:rsidRDefault="00DD1136" w:rsidP="00DD1136">
            <w:pPr>
              <w:pStyle w:val="TAL"/>
            </w:pPr>
          </w:p>
        </w:tc>
      </w:tr>
      <w:tr w:rsidR="00DD1136" w:rsidRPr="009E55BE" w14:paraId="1AB57C7A"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0A763AB5" w14:textId="77777777" w:rsidR="00DD1136" w:rsidRPr="00094E4B" w:rsidRDefault="00DD1136" w:rsidP="00DD1136">
            <w:pPr>
              <w:pStyle w:val="TAL"/>
            </w:pPr>
            <w:r>
              <w:t xml:space="preserve">    </w:t>
            </w:r>
            <w:r w:rsidRPr="005C3298">
              <w:t>fmtp-attr-ipconn</w:t>
            </w:r>
          </w:p>
        </w:tc>
        <w:tc>
          <w:tcPr>
            <w:tcW w:w="2128" w:type="dxa"/>
            <w:tcBorders>
              <w:top w:val="single" w:sz="4" w:space="0" w:color="auto"/>
              <w:left w:val="single" w:sz="4" w:space="0" w:color="auto"/>
              <w:bottom w:val="single" w:sz="4" w:space="0" w:color="auto"/>
              <w:right w:val="single" w:sz="4" w:space="0" w:color="auto"/>
            </w:tcBorders>
            <w:hideMark/>
          </w:tcPr>
          <w:p w14:paraId="74B6F51D" w14:textId="77777777" w:rsidR="00DD1136" w:rsidRPr="00094E4B" w:rsidRDefault="00DD1136" w:rsidP="00DD1136">
            <w:pPr>
              <w:pStyle w:val="TAL"/>
            </w:pPr>
            <w:r>
              <w:t>“MCDATA”</w:t>
            </w:r>
          </w:p>
        </w:tc>
        <w:tc>
          <w:tcPr>
            <w:tcW w:w="2128" w:type="dxa"/>
            <w:tcBorders>
              <w:top w:val="single" w:sz="4" w:space="0" w:color="auto"/>
              <w:left w:val="single" w:sz="4" w:space="0" w:color="auto"/>
              <w:bottom w:val="single" w:sz="4" w:space="0" w:color="auto"/>
              <w:right w:val="single" w:sz="4" w:space="0" w:color="auto"/>
            </w:tcBorders>
            <w:hideMark/>
          </w:tcPr>
          <w:p w14:paraId="29E63EB1" w14:textId="77777777" w:rsidR="00DD1136" w:rsidRPr="00F927EA"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00FFC82C"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6FAEF87A" w14:textId="77777777" w:rsidR="00DD1136" w:rsidRPr="009E55BE" w:rsidRDefault="00DD1136" w:rsidP="00DD1136">
            <w:pPr>
              <w:pStyle w:val="TAL"/>
            </w:pPr>
          </w:p>
        </w:tc>
      </w:tr>
      <w:tr w:rsidR="00DD1136" w:rsidRPr="009E55BE" w14:paraId="79B8394A"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F6794CF" w14:textId="77777777" w:rsidR="00DD1136" w:rsidRDefault="00DD1136" w:rsidP="00DD1136">
            <w:pPr>
              <w:pStyle w:val="TAL"/>
            </w:pPr>
            <w:r>
              <w:t xml:space="preserve">    </w:t>
            </w:r>
            <w:r w:rsidRPr="00507BD5">
              <w:t>attr-param</w:t>
            </w:r>
          </w:p>
        </w:tc>
        <w:tc>
          <w:tcPr>
            <w:tcW w:w="2128" w:type="dxa"/>
            <w:tcBorders>
              <w:top w:val="single" w:sz="4" w:space="0" w:color="auto"/>
              <w:left w:val="single" w:sz="4" w:space="0" w:color="auto"/>
              <w:bottom w:val="single" w:sz="4" w:space="0" w:color="auto"/>
              <w:right w:val="single" w:sz="4" w:space="0" w:color="auto"/>
            </w:tcBorders>
            <w:hideMark/>
          </w:tcPr>
          <w:p w14:paraId="43C4B672" w14:textId="77777777" w:rsidR="00DD1136" w:rsidRDefault="00DD1136" w:rsidP="00DD1136">
            <w:pPr>
              <w:pStyle w:val="TAL"/>
            </w:pPr>
            <w:r w:rsidRPr="003A5CB6">
              <w:t>"mcdata-ipconn-s-port=</w:t>
            </w:r>
            <w:r>
              <w:t>&lt;any allowed value&gt;”</w:t>
            </w:r>
          </w:p>
        </w:tc>
        <w:tc>
          <w:tcPr>
            <w:tcW w:w="2128" w:type="dxa"/>
            <w:tcBorders>
              <w:top w:val="single" w:sz="4" w:space="0" w:color="auto"/>
              <w:left w:val="single" w:sz="4" w:space="0" w:color="auto"/>
              <w:bottom w:val="single" w:sz="4" w:space="0" w:color="auto"/>
              <w:right w:val="single" w:sz="4" w:space="0" w:color="auto"/>
            </w:tcBorders>
            <w:hideMark/>
          </w:tcPr>
          <w:p w14:paraId="6C9806F5" w14:textId="77777777" w:rsidR="00DD1136" w:rsidRPr="00F927EA" w:rsidRDefault="00DD1136" w:rsidP="00DD1136">
            <w:pPr>
              <w:pStyle w:val="TAL"/>
            </w:pPr>
            <w:r w:rsidRPr="00E868F8">
              <w:t>UDP source port of the GRE-in-UDP tunnel</w:t>
            </w:r>
          </w:p>
        </w:tc>
        <w:tc>
          <w:tcPr>
            <w:tcW w:w="1420" w:type="dxa"/>
            <w:tcBorders>
              <w:top w:val="single" w:sz="4" w:space="0" w:color="auto"/>
              <w:left w:val="single" w:sz="4" w:space="0" w:color="auto"/>
              <w:bottom w:val="single" w:sz="4" w:space="0" w:color="auto"/>
              <w:right w:val="single" w:sz="4" w:space="0" w:color="auto"/>
            </w:tcBorders>
          </w:tcPr>
          <w:p w14:paraId="1F4FD327"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464333E" w14:textId="77777777" w:rsidR="00DD1136" w:rsidRPr="009E55BE" w:rsidRDefault="00DD1136" w:rsidP="00DD1136">
            <w:pPr>
              <w:pStyle w:val="TAL"/>
            </w:pPr>
          </w:p>
        </w:tc>
      </w:tr>
    </w:tbl>
    <w:p w14:paraId="48EBE888" w14:textId="77777777" w:rsidR="00296E35" w:rsidRPr="001C0FC4" w:rsidRDefault="00296E35" w:rsidP="00296E35"/>
    <w:p w14:paraId="1D4489FE" w14:textId="77777777" w:rsidR="00296E35" w:rsidRPr="001C0FC4" w:rsidRDefault="00296E35" w:rsidP="00296E35">
      <w:pPr>
        <w:pStyle w:val="TH"/>
      </w:pPr>
      <w:r w:rsidRPr="001C0FC4">
        <w:t xml:space="preserve">Table </w:t>
      </w:r>
      <w:r>
        <w:t>6.7.2</w:t>
      </w:r>
      <w:r w:rsidRPr="001C0FC4">
        <w:t>.3.3-</w:t>
      </w:r>
      <w:r>
        <w:t>6</w:t>
      </w:r>
      <w:r w:rsidRPr="001C0FC4">
        <w:t xml:space="preserve">: </w:t>
      </w:r>
      <w:r w:rsidRPr="00AD2B8D">
        <w:t>GRE encapsulated user data packet</w:t>
      </w:r>
      <w:r w:rsidRPr="001C0FC4">
        <w:t xml:space="preserve"> (step </w:t>
      </w:r>
      <w:r>
        <w:t>6</w:t>
      </w:r>
      <w:r w:rsidRPr="001C0FC4">
        <w:t xml:space="preserve">, Table </w:t>
      </w:r>
      <w:r>
        <w:t>6.7.2</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5147567F"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96E8DEB"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7F122DB9"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38CE3615"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9FD8557"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DF13FE8"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B2D974C"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628C4F3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77120B8"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4A011F44"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2819474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CF2A07" w14:textId="77777777" w:rsidR="00296E35" w:rsidRPr="00592E3B" w:rsidRDefault="00296E35" w:rsidP="002E3FCC">
            <w:pPr>
              <w:pStyle w:val="TAL"/>
              <w:rPr>
                <w:rFonts w:eastAsia="MS Mincho"/>
              </w:rPr>
            </w:pPr>
          </w:p>
        </w:tc>
      </w:tr>
      <w:tr w:rsidR="00296E35" w:rsidRPr="00592E3B" w14:paraId="60ED88A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BC7065C"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5D4BBF0D"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3DED487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300CE0C" w14:textId="77777777" w:rsidR="00296E35" w:rsidRPr="00592E3B" w:rsidRDefault="00296E35" w:rsidP="002E3FCC">
            <w:pPr>
              <w:pStyle w:val="TAL"/>
              <w:rPr>
                <w:rFonts w:eastAsia="MS Mincho"/>
              </w:rPr>
            </w:pPr>
          </w:p>
        </w:tc>
      </w:tr>
      <w:tr w:rsidR="00296E35" w:rsidRPr="00592E3B" w14:paraId="506C866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39FACBC"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6FB261C4"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295D8242"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5AE0BE" w14:textId="77777777" w:rsidR="00296E35" w:rsidRPr="00592E3B" w:rsidRDefault="00296E35" w:rsidP="002E3FCC">
            <w:pPr>
              <w:pStyle w:val="TAL"/>
              <w:rPr>
                <w:rFonts w:eastAsia="MS Mincho"/>
              </w:rPr>
            </w:pPr>
          </w:p>
        </w:tc>
      </w:tr>
      <w:tr w:rsidR="00296E35" w:rsidRPr="00592E3B" w14:paraId="1FACDC3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E6E06A5"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0E01DC3C" w14:textId="23D0E2B6" w:rsidR="00296E35" w:rsidRPr="00592E3B" w:rsidRDefault="00DD1136" w:rsidP="002E3FCC">
            <w:pPr>
              <w:pStyle w:val="TAL"/>
            </w:pPr>
            <w:r w:rsidRPr="00DD1136">
              <w:t>0</w:t>
            </w:r>
          </w:p>
        </w:tc>
        <w:tc>
          <w:tcPr>
            <w:tcW w:w="1701" w:type="dxa"/>
            <w:tcBorders>
              <w:top w:val="single" w:sz="4" w:space="0" w:color="auto"/>
              <w:left w:val="single" w:sz="4" w:space="0" w:color="auto"/>
              <w:bottom w:val="single" w:sz="4" w:space="0" w:color="auto"/>
              <w:right w:val="single" w:sz="4" w:space="0" w:color="auto"/>
            </w:tcBorders>
          </w:tcPr>
          <w:p w14:paraId="786A99AC"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C965E50" w14:textId="77777777" w:rsidR="00296E35" w:rsidRPr="00592E3B" w:rsidRDefault="00296E35" w:rsidP="002E3FCC">
            <w:pPr>
              <w:pStyle w:val="TAL"/>
              <w:rPr>
                <w:rFonts w:eastAsia="MS Mincho"/>
              </w:rPr>
            </w:pPr>
          </w:p>
        </w:tc>
      </w:tr>
      <w:tr w:rsidR="00296E35" w:rsidRPr="00592E3B" w14:paraId="7813C7A6"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589B3FA"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4ECA50E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28F0BB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4C0EB69" w14:textId="77777777" w:rsidR="00296E35" w:rsidRPr="00592E3B" w:rsidRDefault="00296E35" w:rsidP="002E3FCC">
            <w:pPr>
              <w:pStyle w:val="TAL"/>
              <w:rPr>
                <w:rFonts w:eastAsia="MS Mincho"/>
              </w:rPr>
            </w:pPr>
          </w:p>
        </w:tc>
      </w:tr>
      <w:tr w:rsidR="00296E35" w:rsidRPr="00592E3B" w14:paraId="18A7041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29DF2776"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70F9B2F4"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5339B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DA2415" w14:textId="77777777" w:rsidR="00296E35" w:rsidRPr="00592E3B" w:rsidRDefault="00296E35" w:rsidP="002E3FCC">
            <w:pPr>
              <w:pStyle w:val="TAL"/>
              <w:rPr>
                <w:rFonts w:eastAsia="MS Mincho"/>
              </w:rPr>
            </w:pPr>
          </w:p>
        </w:tc>
      </w:tr>
      <w:tr w:rsidR="00296E35" w:rsidRPr="00592E3B" w14:paraId="1C01874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A556EC7"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A87A282"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6072236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5C40506" w14:textId="77777777" w:rsidR="00296E35" w:rsidRPr="00592E3B" w:rsidRDefault="00296E35" w:rsidP="002E3FCC">
            <w:pPr>
              <w:pStyle w:val="TAL"/>
              <w:rPr>
                <w:rFonts w:eastAsia="MS Mincho"/>
              </w:rPr>
            </w:pPr>
          </w:p>
        </w:tc>
      </w:tr>
      <w:tr w:rsidR="00296E35" w:rsidRPr="00592E3B" w14:paraId="0739611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1AF8F4E"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47195503"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31DF3E57"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676FD0" w14:textId="77777777" w:rsidR="00296E35" w:rsidRPr="00592E3B" w:rsidRDefault="00296E35" w:rsidP="002E3FCC">
            <w:pPr>
              <w:pStyle w:val="TAL"/>
              <w:rPr>
                <w:rFonts w:eastAsia="MS Mincho"/>
              </w:rPr>
            </w:pPr>
          </w:p>
        </w:tc>
      </w:tr>
      <w:tr w:rsidR="00296E35" w:rsidRPr="00592E3B" w14:paraId="35B6C19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4EAA17"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47DFFC10" w14:textId="1F963444" w:rsidR="00296E35" w:rsidRPr="00592E3B" w:rsidRDefault="00DD1136" w:rsidP="002E3FCC">
            <w:pPr>
              <w:pStyle w:val="TAL"/>
            </w:pPr>
            <w:r w:rsidRPr="00DD1136">
              <w:t>‘0800’H</w:t>
            </w:r>
          </w:p>
        </w:tc>
        <w:tc>
          <w:tcPr>
            <w:tcW w:w="1701" w:type="dxa"/>
            <w:tcBorders>
              <w:top w:val="single" w:sz="4" w:space="0" w:color="auto"/>
              <w:left w:val="single" w:sz="4" w:space="0" w:color="auto"/>
              <w:bottom w:val="single" w:sz="4" w:space="0" w:color="auto"/>
              <w:right w:val="single" w:sz="4" w:space="0" w:color="auto"/>
            </w:tcBorders>
          </w:tcPr>
          <w:p w14:paraId="76D5C521"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1F88298" w14:textId="07F5C785" w:rsidR="00296E35" w:rsidRPr="00592E3B" w:rsidRDefault="00DD1136" w:rsidP="002E3FCC">
            <w:pPr>
              <w:pStyle w:val="TAL"/>
              <w:rPr>
                <w:rFonts w:eastAsia="MS Mincho"/>
              </w:rPr>
            </w:pPr>
            <w:r w:rsidRPr="00DD1136">
              <w:rPr>
                <w:rFonts w:eastAsia="MS Mincho"/>
              </w:rPr>
              <w:t>IPv4</w:t>
            </w:r>
          </w:p>
        </w:tc>
      </w:tr>
      <w:tr w:rsidR="00DD1136" w:rsidRPr="00592E3B" w14:paraId="136E8F4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84BD7CA" w14:textId="19F32034" w:rsidR="00DD1136" w:rsidRDefault="00DD1136" w:rsidP="00DD1136">
            <w:pPr>
              <w:pStyle w:val="TAL"/>
              <w:rPr>
                <w:rFonts w:eastAsia="MS Mincho"/>
              </w:rPr>
            </w:pPr>
            <w:r w:rsidRPr="009E55BE">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40A24935" w14:textId="1F271933" w:rsidR="00DD1136" w:rsidRPr="00DD1136" w:rsidRDefault="00DD1136" w:rsidP="00DD1136">
            <w:pPr>
              <w:pStyle w:val="TAL"/>
            </w:pPr>
            <w:r>
              <w:t>‘</w:t>
            </w:r>
            <w:r w:rsidRPr="00266380">
              <w:t>86DD</w:t>
            </w:r>
            <w:r>
              <w:t>’H</w:t>
            </w:r>
          </w:p>
        </w:tc>
        <w:tc>
          <w:tcPr>
            <w:tcW w:w="1701" w:type="dxa"/>
            <w:tcBorders>
              <w:top w:val="single" w:sz="4" w:space="0" w:color="auto"/>
              <w:left w:val="single" w:sz="4" w:space="0" w:color="auto"/>
              <w:bottom w:val="single" w:sz="4" w:space="0" w:color="auto"/>
              <w:right w:val="single" w:sz="4" w:space="0" w:color="auto"/>
            </w:tcBorders>
          </w:tcPr>
          <w:p w14:paraId="2CDF5484" w14:textId="77777777" w:rsidR="00DD1136" w:rsidRPr="00592E3B" w:rsidRDefault="00DD1136" w:rsidP="00DD113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EBA12C4" w14:textId="39FE76BF" w:rsidR="00DD1136" w:rsidRPr="00DD1136" w:rsidRDefault="00DD1136" w:rsidP="00DD1136">
            <w:pPr>
              <w:pStyle w:val="TAL"/>
              <w:rPr>
                <w:rFonts w:eastAsia="MS Mincho"/>
              </w:rPr>
            </w:pPr>
            <w:r>
              <w:rPr>
                <w:rFonts w:eastAsia="MS Mincho"/>
              </w:rPr>
              <w:t>IPv6</w:t>
            </w:r>
          </w:p>
        </w:tc>
      </w:tr>
      <w:tr w:rsidR="00296E35" w:rsidRPr="00592E3B" w14:paraId="67AFBED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AC8AE7A"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DA590F"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36976D0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A3E00C0" w14:textId="77777777" w:rsidR="00296E35" w:rsidRPr="00592E3B" w:rsidRDefault="00296E35" w:rsidP="002E3FCC">
            <w:pPr>
              <w:pStyle w:val="TAL"/>
              <w:rPr>
                <w:rFonts w:eastAsia="MS Mincho"/>
              </w:rPr>
            </w:pPr>
          </w:p>
        </w:tc>
      </w:tr>
      <w:tr w:rsidR="00296E35" w:rsidRPr="00592E3B" w14:paraId="125A93C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C38DF99"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0CE6D1D8" w14:textId="605FC781" w:rsidR="00296E35" w:rsidRDefault="00DD1136" w:rsidP="002E3FCC">
            <w:pPr>
              <w:pStyle w:val="TAL"/>
            </w:pPr>
            <w:r w:rsidRPr="00DD1136">
              <w:rPr>
                <w:rFonts w:eastAsia="Calibri"/>
              </w:rPr>
              <w:t>ICMP ECHO</w:t>
            </w:r>
          </w:p>
        </w:tc>
        <w:tc>
          <w:tcPr>
            <w:tcW w:w="1701" w:type="dxa"/>
            <w:tcBorders>
              <w:top w:val="single" w:sz="4" w:space="0" w:color="auto"/>
              <w:left w:val="single" w:sz="4" w:space="0" w:color="auto"/>
              <w:bottom w:val="single" w:sz="4" w:space="0" w:color="auto"/>
              <w:right w:val="single" w:sz="4" w:space="0" w:color="auto"/>
            </w:tcBorders>
          </w:tcPr>
          <w:p w14:paraId="0E0CF61B" w14:textId="55757F8C" w:rsidR="00296E35" w:rsidRPr="00592E3B" w:rsidRDefault="00DD1136" w:rsidP="002E3FCC">
            <w:pPr>
              <w:pStyle w:val="TAL"/>
              <w:rPr>
                <w:rFonts w:eastAsia="MS PGothic"/>
              </w:rPr>
            </w:pPr>
            <w:r w:rsidRPr="00DD1136">
              <w:t>ICMP ECHO reply</w:t>
            </w:r>
          </w:p>
        </w:tc>
        <w:tc>
          <w:tcPr>
            <w:tcW w:w="1245" w:type="dxa"/>
            <w:tcBorders>
              <w:top w:val="single" w:sz="4" w:space="0" w:color="auto"/>
              <w:left w:val="single" w:sz="4" w:space="0" w:color="auto"/>
              <w:bottom w:val="single" w:sz="4" w:space="0" w:color="auto"/>
              <w:right w:val="single" w:sz="4" w:space="0" w:color="auto"/>
            </w:tcBorders>
          </w:tcPr>
          <w:p w14:paraId="224A2AD9" w14:textId="77777777" w:rsidR="00296E35" w:rsidRPr="00592E3B" w:rsidRDefault="00296E35" w:rsidP="002E3FCC">
            <w:pPr>
              <w:pStyle w:val="TAL"/>
              <w:rPr>
                <w:rFonts w:eastAsia="MS Mincho"/>
              </w:rPr>
            </w:pPr>
          </w:p>
        </w:tc>
      </w:tr>
    </w:tbl>
    <w:p w14:paraId="37E44E67" w14:textId="77777777" w:rsidR="00296E35" w:rsidRDefault="00296E35" w:rsidP="00296E35"/>
    <w:p w14:paraId="4CA08ABA" w14:textId="77777777" w:rsidR="00296E35" w:rsidRPr="004B59AC" w:rsidRDefault="00296E35" w:rsidP="00296E35">
      <w:pPr>
        <w:pStyle w:val="Heading2"/>
      </w:pPr>
      <w:bookmarkStart w:id="1297" w:name="_Toc178186384"/>
      <w:bookmarkStart w:id="1298" w:name="_Toc210385200"/>
      <w:r w:rsidRPr="004B59AC">
        <w:t>6.8</w:t>
      </w:r>
      <w:r w:rsidRPr="004B59AC">
        <w:tab/>
        <w:t>MCData Message Store</w:t>
      </w:r>
      <w:bookmarkEnd w:id="1297"/>
      <w:bookmarkEnd w:id="1298"/>
    </w:p>
    <w:p w14:paraId="45F6DC15" w14:textId="77777777" w:rsidR="00296E35" w:rsidRPr="004B59AC" w:rsidRDefault="00296E35" w:rsidP="00296E35">
      <w:pPr>
        <w:pStyle w:val="Heading3"/>
      </w:pPr>
      <w:bookmarkStart w:id="1299" w:name="_Toc178186385"/>
      <w:bookmarkStart w:id="1300" w:name="_Toc210385201"/>
      <w:r w:rsidRPr="004B59AC">
        <w:t>6.8.1</w:t>
      </w:r>
      <w:r w:rsidRPr="004B59AC">
        <w:tab/>
        <w:t>On-network / MCData Message Store / Objects / Object upload / Object search / Update Object / Object retrieval / Delete stored object</w:t>
      </w:r>
      <w:bookmarkEnd w:id="1299"/>
      <w:bookmarkEnd w:id="1300"/>
    </w:p>
    <w:p w14:paraId="2A65FBA7" w14:textId="77777777" w:rsidR="00296E35" w:rsidRPr="004B59AC" w:rsidRDefault="00296E35" w:rsidP="00296E35">
      <w:pPr>
        <w:pStyle w:val="H6"/>
      </w:pPr>
      <w:r w:rsidRPr="004B59AC">
        <w:t>6.8.1.1</w:t>
      </w:r>
      <w:r w:rsidRPr="004B59AC">
        <w:tab/>
        <w:t>Test Purpose (TP)</w:t>
      </w:r>
    </w:p>
    <w:p w14:paraId="25741055" w14:textId="77777777" w:rsidR="00296E35" w:rsidRPr="004B59AC" w:rsidRDefault="00296E35" w:rsidP="00296E35">
      <w:pPr>
        <w:pStyle w:val="H6"/>
      </w:pPr>
      <w:r w:rsidRPr="004B59AC">
        <w:t>(1)</w:t>
      </w:r>
    </w:p>
    <w:p w14:paraId="70A35E79"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466C40BE" w14:textId="77777777" w:rsidR="00296E35" w:rsidRPr="004B59AC" w:rsidRDefault="00296E35" w:rsidP="00296E35">
      <w:pPr>
        <w:pStyle w:val="PL"/>
      </w:pPr>
      <w:r w:rsidRPr="004B59AC">
        <w:t>ensure that {</w:t>
      </w:r>
    </w:p>
    <w:p w14:paraId="41FC8B5F" w14:textId="77777777" w:rsidR="00296E35" w:rsidRPr="004B59AC" w:rsidRDefault="00296E35" w:rsidP="00296E35">
      <w:pPr>
        <w:pStyle w:val="PL"/>
      </w:pPr>
      <w:r w:rsidRPr="004B59AC">
        <w:t xml:space="preserve">  </w:t>
      </w:r>
      <w:r w:rsidRPr="004B59AC">
        <w:rPr>
          <w:b/>
        </w:rPr>
        <w:t>when</w:t>
      </w:r>
      <w:r w:rsidRPr="004B59AC">
        <w:t xml:space="preserve"> { the MCDATA User requests to upload a file to the Message Store Function }</w:t>
      </w:r>
    </w:p>
    <w:p w14:paraId="107B86E5" w14:textId="77777777" w:rsidR="00296E35" w:rsidRPr="004B59AC" w:rsidRDefault="00296E35" w:rsidP="00296E35">
      <w:pPr>
        <w:pStyle w:val="PL"/>
      </w:pPr>
      <w:r w:rsidRPr="004B59AC">
        <w:t xml:space="preserve">    </w:t>
      </w:r>
      <w:r w:rsidRPr="004B59AC">
        <w:rPr>
          <w:b/>
        </w:rPr>
        <w:t>then</w:t>
      </w:r>
      <w:r w:rsidRPr="004B59AC">
        <w:t xml:space="preserve"> { UE (MCData Client) uploads the file to the Message Store Function via an HTTP POST message }</w:t>
      </w:r>
    </w:p>
    <w:p w14:paraId="6DF2A853" w14:textId="77777777" w:rsidR="00296E35" w:rsidRPr="004B59AC" w:rsidRDefault="00296E35" w:rsidP="00296E35">
      <w:pPr>
        <w:pStyle w:val="PL"/>
      </w:pPr>
      <w:r w:rsidRPr="004B59AC">
        <w:t xml:space="preserve">            }</w:t>
      </w:r>
    </w:p>
    <w:p w14:paraId="11306DA5" w14:textId="77777777" w:rsidR="00296E35" w:rsidRPr="004B59AC" w:rsidRDefault="00296E35" w:rsidP="00296E35">
      <w:pPr>
        <w:pStyle w:val="PL"/>
      </w:pPr>
    </w:p>
    <w:p w14:paraId="09EAFF3A" w14:textId="77777777" w:rsidR="00296E35" w:rsidRPr="004B59AC" w:rsidRDefault="00296E35" w:rsidP="00296E35">
      <w:pPr>
        <w:pStyle w:val="H6"/>
      </w:pPr>
      <w:r w:rsidRPr="004B59AC">
        <w:t>(2)</w:t>
      </w:r>
    </w:p>
    <w:p w14:paraId="174E14F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2986E062" w14:textId="77777777" w:rsidR="00296E35" w:rsidRPr="004B59AC" w:rsidRDefault="00296E35" w:rsidP="00296E35">
      <w:pPr>
        <w:pStyle w:val="PL"/>
      </w:pPr>
      <w:r w:rsidRPr="004B59AC">
        <w:t>ensure that {</w:t>
      </w:r>
    </w:p>
    <w:p w14:paraId="365AE03A" w14:textId="77777777" w:rsidR="00296E35" w:rsidRPr="004B59AC" w:rsidRDefault="00296E35" w:rsidP="00296E35">
      <w:pPr>
        <w:pStyle w:val="PL"/>
      </w:pPr>
      <w:r w:rsidRPr="004B59AC">
        <w:t xml:space="preserve">  </w:t>
      </w:r>
      <w:r w:rsidRPr="004B59AC">
        <w:rPr>
          <w:b/>
        </w:rPr>
        <w:t>when</w:t>
      </w:r>
      <w:r w:rsidRPr="004B59AC">
        <w:t xml:space="preserve"> { the MCDATA User requests to search for created objects in the Message Store Function }</w:t>
      </w:r>
    </w:p>
    <w:p w14:paraId="5758D5A1" w14:textId="77777777" w:rsidR="00296E35" w:rsidRPr="004B59AC" w:rsidRDefault="00296E35" w:rsidP="00296E35">
      <w:pPr>
        <w:pStyle w:val="PL"/>
      </w:pPr>
      <w:r w:rsidRPr="004B59AC">
        <w:t xml:space="preserve">    </w:t>
      </w:r>
      <w:r w:rsidRPr="004B59AC">
        <w:rPr>
          <w:b/>
        </w:rPr>
        <w:t>then</w:t>
      </w:r>
      <w:r w:rsidRPr="004B59AC">
        <w:t xml:space="preserve"> { UE (MCData Client) requests for created objects in the Message Store Function via an HTTP POST message }</w:t>
      </w:r>
    </w:p>
    <w:p w14:paraId="0608630C" w14:textId="77777777" w:rsidR="00296E35" w:rsidRPr="004B59AC" w:rsidRDefault="00296E35" w:rsidP="00296E35">
      <w:pPr>
        <w:pStyle w:val="PL"/>
      </w:pPr>
      <w:r w:rsidRPr="004B59AC">
        <w:t xml:space="preserve">            }</w:t>
      </w:r>
    </w:p>
    <w:p w14:paraId="0ACC89DF" w14:textId="77777777" w:rsidR="00296E35" w:rsidRPr="004B59AC" w:rsidRDefault="00296E35" w:rsidP="00296E35">
      <w:pPr>
        <w:pStyle w:val="PL"/>
      </w:pPr>
    </w:p>
    <w:p w14:paraId="63D1E090" w14:textId="77777777" w:rsidR="00296E35" w:rsidRPr="004B59AC" w:rsidRDefault="00296E35" w:rsidP="00296E35">
      <w:pPr>
        <w:pStyle w:val="H6"/>
      </w:pPr>
      <w:r w:rsidRPr="004B59AC">
        <w:t>(3)</w:t>
      </w:r>
    </w:p>
    <w:p w14:paraId="05A0E921"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091C5149" w14:textId="77777777" w:rsidR="00296E35" w:rsidRPr="004B59AC" w:rsidRDefault="00296E35" w:rsidP="00296E35">
      <w:pPr>
        <w:pStyle w:val="PL"/>
      </w:pPr>
      <w:r w:rsidRPr="004B59AC">
        <w:t>ensure that {</w:t>
      </w:r>
    </w:p>
    <w:p w14:paraId="1E671D23" w14:textId="77777777" w:rsidR="00296E35" w:rsidRPr="004B59AC" w:rsidRDefault="00296E35" w:rsidP="00296E35">
      <w:pPr>
        <w:pStyle w:val="PL"/>
      </w:pPr>
      <w:r w:rsidRPr="004B59AC">
        <w:t xml:space="preserve">  </w:t>
      </w:r>
      <w:r w:rsidRPr="004B59AC">
        <w:rPr>
          <w:b/>
        </w:rPr>
        <w:t>when</w:t>
      </w:r>
      <w:r w:rsidRPr="004B59AC">
        <w:t xml:space="preserve"> { the MCDATA User requests to update a file in the Message Store Function by adding a flag }</w:t>
      </w:r>
    </w:p>
    <w:p w14:paraId="74D5835B" w14:textId="77777777" w:rsidR="00296E35" w:rsidRPr="004B59AC" w:rsidRDefault="00296E35" w:rsidP="00296E35">
      <w:pPr>
        <w:pStyle w:val="PL"/>
      </w:pPr>
      <w:r w:rsidRPr="004B59AC">
        <w:t xml:space="preserve">    </w:t>
      </w:r>
      <w:r w:rsidRPr="004B59AC">
        <w:rPr>
          <w:b/>
        </w:rPr>
        <w:t>then</w:t>
      </w:r>
      <w:r w:rsidRPr="004B59AC">
        <w:t xml:space="preserve"> { UE (MCData Client) updates the file in the Message Store Function via an HTTP PUT message }</w:t>
      </w:r>
    </w:p>
    <w:p w14:paraId="3E1D2A60" w14:textId="77777777" w:rsidR="00296E35" w:rsidRPr="004B59AC" w:rsidRDefault="00296E35" w:rsidP="00296E35">
      <w:pPr>
        <w:pStyle w:val="PL"/>
      </w:pPr>
      <w:r w:rsidRPr="004B59AC">
        <w:t xml:space="preserve">            }</w:t>
      </w:r>
    </w:p>
    <w:p w14:paraId="7FEF8980" w14:textId="77777777" w:rsidR="00296E35" w:rsidRPr="004B59AC" w:rsidRDefault="00296E35" w:rsidP="00296E35">
      <w:pPr>
        <w:pStyle w:val="PL"/>
      </w:pPr>
    </w:p>
    <w:p w14:paraId="237AF188" w14:textId="77777777" w:rsidR="00296E35" w:rsidRPr="004B59AC" w:rsidRDefault="00296E35" w:rsidP="00296E35">
      <w:pPr>
        <w:pStyle w:val="H6"/>
      </w:pPr>
      <w:r w:rsidRPr="004B59AC">
        <w:t>(4)</w:t>
      </w:r>
    </w:p>
    <w:p w14:paraId="3E90B5F7"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50A18A1D" w14:textId="77777777" w:rsidR="00296E35" w:rsidRPr="004B59AC" w:rsidRDefault="00296E35" w:rsidP="00296E35">
      <w:pPr>
        <w:pStyle w:val="PL"/>
      </w:pPr>
      <w:r w:rsidRPr="004B59AC">
        <w:t>ensure that {</w:t>
      </w:r>
    </w:p>
    <w:p w14:paraId="603C5C04" w14:textId="77777777" w:rsidR="00296E35" w:rsidRPr="004B59AC" w:rsidRDefault="00296E35" w:rsidP="00296E35">
      <w:pPr>
        <w:pStyle w:val="PL"/>
      </w:pPr>
      <w:r w:rsidRPr="004B59AC">
        <w:t xml:space="preserve">  </w:t>
      </w:r>
      <w:r w:rsidRPr="004B59AC">
        <w:rPr>
          <w:b/>
        </w:rPr>
        <w:t>when</w:t>
      </w:r>
      <w:r w:rsidRPr="004B59AC">
        <w:t xml:space="preserve"> { the MCDATA User requests to retrieve information about an object from the Message Store Function }</w:t>
      </w:r>
    </w:p>
    <w:p w14:paraId="06A2EB5C" w14:textId="77777777" w:rsidR="00296E35" w:rsidRPr="004B59AC" w:rsidRDefault="00296E35" w:rsidP="00296E35">
      <w:pPr>
        <w:pStyle w:val="PL"/>
      </w:pPr>
      <w:r w:rsidRPr="004B59AC">
        <w:t xml:space="preserve">    </w:t>
      </w:r>
      <w:r w:rsidRPr="004B59AC">
        <w:rPr>
          <w:b/>
        </w:rPr>
        <w:t>then</w:t>
      </w:r>
      <w:r w:rsidRPr="004B59AC">
        <w:t xml:space="preserve"> { UE (MCData Client) downloads the object from the Message Store Function via an HTTP GET message }</w:t>
      </w:r>
    </w:p>
    <w:p w14:paraId="332BDD19" w14:textId="77777777" w:rsidR="00296E35" w:rsidRPr="004B59AC" w:rsidRDefault="00296E35" w:rsidP="00296E35">
      <w:pPr>
        <w:pStyle w:val="PL"/>
      </w:pPr>
      <w:r w:rsidRPr="004B59AC">
        <w:t xml:space="preserve">            }</w:t>
      </w:r>
    </w:p>
    <w:p w14:paraId="34CDD629" w14:textId="77777777" w:rsidR="00296E35" w:rsidRPr="004B59AC" w:rsidRDefault="00296E35" w:rsidP="00296E35">
      <w:pPr>
        <w:pStyle w:val="PL"/>
      </w:pPr>
    </w:p>
    <w:p w14:paraId="579DA0B6" w14:textId="77777777" w:rsidR="00296E35" w:rsidRPr="004B59AC" w:rsidRDefault="00296E35" w:rsidP="00296E35">
      <w:pPr>
        <w:pStyle w:val="H6"/>
      </w:pPr>
      <w:r w:rsidRPr="004B59AC">
        <w:t>(5)</w:t>
      </w:r>
    </w:p>
    <w:p w14:paraId="552B3A5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7669D55F" w14:textId="77777777" w:rsidR="00296E35" w:rsidRPr="004B59AC" w:rsidRDefault="00296E35" w:rsidP="00296E35">
      <w:pPr>
        <w:pStyle w:val="PL"/>
      </w:pPr>
      <w:r w:rsidRPr="004B59AC">
        <w:t>ensure that {</w:t>
      </w:r>
    </w:p>
    <w:p w14:paraId="552B9F70" w14:textId="77777777" w:rsidR="00296E35" w:rsidRPr="004B59AC" w:rsidRDefault="00296E35" w:rsidP="00296E35">
      <w:pPr>
        <w:pStyle w:val="PL"/>
      </w:pPr>
      <w:r w:rsidRPr="004B59AC">
        <w:t xml:space="preserve">  </w:t>
      </w:r>
      <w:r w:rsidRPr="004B59AC">
        <w:rPr>
          <w:b/>
        </w:rPr>
        <w:t>when</w:t>
      </w:r>
      <w:r w:rsidRPr="004B59AC">
        <w:t xml:space="preserve"> { the MCDATA User requests to delete a file from the Message Store Function }</w:t>
      </w:r>
    </w:p>
    <w:p w14:paraId="05906455" w14:textId="77777777" w:rsidR="00296E35" w:rsidRPr="004B59AC" w:rsidRDefault="00296E35" w:rsidP="00296E35">
      <w:pPr>
        <w:pStyle w:val="PL"/>
      </w:pPr>
      <w:r w:rsidRPr="004B59AC">
        <w:t xml:space="preserve">    </w:t>
      </w:r>
      <w:r w:rsidRPr="004B59AC">
        <w:rPr>
          <w:b/>
        </w:rPr>
        <w:t>then</w:t>
      </w:r>
      <w:r w:rsidRPr="004B59AC">
        <w:t xml:space="preserve"> { UE (MCData Client) deletes the file from the Message Store Function via an HTTP DELETE message }</w:t>
      </w:r>
    </w:p>
    <w:p w14:paraId="0F65BFCA" w14:textId="77777777" w:rsidR="00296E35" w:rsidRPr="004B59AC" w:rsidRDefault="00296E35" w:rsidP="00296E35">
      <w:pPr>
        <w:pStyle w:val="PL"/>
      </w:pPr>
      <w:r w:rsidRPr="004B59AC">
        <w:t xml:space="preserve">            }</w:t>
      </w:r>
    </w:p>
    <w:p w14:paraId="4D7B509E" w14:textId="77777777" w:rsidR="00296E35" w:rsidRPr="004B59AC" w:rsidRDefault="00296E35" w:rsidP="00296E35">
      <w:pPr>
        <w:pStyle w:val="PL"/>
      </w:pPr>
    </w:p>
    <w:p w14:paraId="0ED0ABFF" w14:textId="77777777" w:rsidR="00296E35" w:rsidRPr="004B59AC" w:rsidRDefault="00296E35" w:rsidP="00296E35">
      <w:pPr>
        <w:pStyle w:val="H6"/>
      </w:pPr>
      <w:r w:rsidRPr="004B59AC">
        <w:t>6.8.1.2</w:t>
      </w:r>
      <w:r w:rsidRPr="004B59AC">
        <w:tab/>
        <w:t>Conformance requirements</w:t>
      </w:r>
    </w:p>
    <w:p w14:paraId="76630D01" w14:textId="77777777" w:rsidR="00296E35" w:rsidRPr="004B59AC" w:rsidRDefault="00296E35" w:rsidP="00296E35">
      <w:r w:rsidRPr="004B59AC">
        <w:t xml:space="preserve">References: The conformance requirements covered in the current TC are specified in: TS 24.282, clauses </w:t>
      </w:r>
      <w:r w:rsidRPr="004B59AC">
        <w:rPr>
          <w:rFonts w:eastAsia="Malgun Gothic"/>
        </w:rPr>
        <w:t xml:space="preserve">21.2.15.1, </w:t>
      </w:r>
      <w:r w:rsidRPr="004B59AC">
        <w:t>21.2.2.1, 21.2.3.1, 21.2.1.1, 21.2.4.1. Unless otherwise stated, these are Rel-16 requirements.</w:t>
      </w:r>
    </w:p>
    <w:p w14:paraId="50F6E87B" w14:textId="77777777" w:rsidR="00296E35" w:rsidRPr="004B59AC" w:rsidRDefault="00296E35" w:rsidP="00296E35">
      <w:r w:rsidRPr="004B59AC">
        <w:t>[TS 24.282 clause 21.2.15.1]</w:t>
      </w:r>
    </w:p>
    <w:p w14:paraId="2B41A01C" w14:textId="77777777" w:rsidR="00296E35" w:rsidRPr="004B59AC" w:rsidRDefault="00296E35" w:rsidP="00296E35">
      <w:pPr>
        <w:rPr>
          <w:lang w:val="en-US"/>
        </w:rPr>
      </w:pPr>
      <w:r w:rsidRPr="004B59AC">
        <w:rPr>
          <w:rFonts w:eastAsia="Malgun Gothic"/>
        </w:rPr>
        <w:t xml:space="preserve">To upload the object(s) to the message store, the message store client acting as an HTTP client, </w:t>
      </w:r>
      <w:r w:rsidRPr="004B59AC">
        <w:rPr>
          <w:rFonts w:eastAsia="Malgun Gothic"/>
          <w:lang w:val="en-US"/>
        </w:rPr>
        <w:t>shall follow the procedure described in subclause</w:t>
      </w:r>
      <w:r w:rsidRPr="004B59AC">
        <w:t> </w:t>
      </w:r>
      <w:r w:rsidRPr="004B59AC">
        <w:rPr>
          <w:rFonts w:eastAsia="Malgun Gothic"/>
        </w:rPr>
        <w:t>6.1 for single upload and subclause</w:t>
      </w:r>
      <w:r w:rsidRPr="004B59AC">
        <w:t> </w:t>
      </w:r>
      <w:r w:rsidRPr="004B59AC">
        <w:rPr>
          <w:rFonts w:eastAsia="Malgun Gothic"/>
        </w:rPr>
        <w:t>6.10 for bulk upload as specified in the OMA-TS-REST_NetAPI_NMS-V1_0-20190528-C [66] with</w:t>
      </w:r>
      <w:r w:rsidRPr="004B59AC">
        <w:rPr>
          <w:lang w:val="en-US"/>
        </w:rPr>
        <w:t xml:space="preserve"> following clarification:</w:t>
      </w:r>
    </w:p>
    <w:p w14:paraId="0FA81B74" w14:textId="77777777" w:rsidR="00296E35" w:rsidRPr="004B59AC" w:rsidRDefault="00296E35" w:rsidP="00296E35">
      <w:pPr>
        <w:pStyle w:val="B1"/>
      </w:pPr>
      <w:r w:rsidRPr="004B59AC">
        <w:rPr>
          <w:rFonts w:eastAsia="Malgun Gothic"/>
        </w:rPr>
        <w:t>1)</w:t>
      </w:r>
      <w:r w:rsidRPr="004B59AC">
        <w:rPr>
          <w:rFonts w:eastAsia="Malgun Gothic"/>
        </w:rPr>
        <w:tab/>
        <w:t xml:space="preserve">shall generate an HTTP </w:t>
      </w:r>
      <w:r w:rsidRPr="004B59AC">
        <w:rPr>
          <w:rFonts w:eastAsia="Malgun Gothic"/>
          <w:lang w:val="en-IN"/>
        </w:rPr>
        <w:t xml:space="preserve">POST </w:t>
      </w:r>
      <w:r w:rsidRPr="004B59AC">
        <w:rPr>
          <w:rFonts w:eastAsia="Malgun Gothic"/>
        </w:rPr>
        <w:t xml:space="preserve">request as specified in </w:t>
      </w:r>
      <w:r w:rsidRPr="004B59AC">
        <w:rPr>
          <w:rFonts w:eastAsia="Malgun Gothic"/>
          <w:lang w:val="en-US"/>
        </w:rPr>
        <w:t>subclause</w:t>
      </w:r>
      <w:r w:rsidRPr="004B59AC">
        <w:t> </w:t>
      </w:r>
      <w:r w:rsidRPr="004B59AC">
        <w:rPr>
          <w:rFonts w:eastAsia="Malgun Gothic"/>
        </w:rPr>
        <w:t xml:space="preserve">6.1.5 and 6.10.5 of </w:t>
      </w:r>
      <w:r w:rsidRPr="004B59AC">
        <w:t>OMA-TS-REST_NetAPI_NMS-V1_0-20190528-C [66] with</w:t>
      </w:r>
      <w:r w:rsidRPr="004B59AC">
        <w:rPr>
          <w:lang w:val="en-US"/>
        </w:rPr>
        <w:t xml:space="preserve"> following clarifications</w:t>
      </w:r>
      <w:r w:rsidRPr="004B59AC">
        <w:t>:</w:t>
      </w:r>
    </w:p>
    <w:p w14:paraId="3F31FD58"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BD0E864" w14:textId="77777777" w:rsidR="00296E35" w:rsidRPr="004B59AC" w:rsidRDefault="00296E35" w:rsidP="00296E35">
      <w:pPr>
        <w:pStyle w:val="B2"/>
        <w:rPr>
          <w:rFonts w:eastAsia="Malgun Gothic"/>
        </w:rPr>
      </w:pPr>
      <w:r w:rsidRPr="004B59AC">
        <w:rPr>
          <w:rFonts w:eastAsia="Malgun Gothic"/>
          <w:lang w:val="en-IN"/>
        </w:rPr>
        <w:t>b</w:t>
      </w:r>
      <w:r w:rsidRPr="004B59AC">
        <w:rPr>
          <w:rFonts w:eastAsia="Malgun Gothic"/>
        </w:rPr>
        <w:t>)</w:t>
      </w:r>
      <w:r w:rsidRPr="004B59AC">
        <w:rPr>
          <w:rFonts w:eastAsia="Malgun Gothic"/>
        </w:rPr>
        <w:tab/>
        <w:t>shall include a valid MCData access token in the HTTP Authorization header; and</w:t>
      </w:r>
    </w:p>
    <w:p w14:paraId="187032DA"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towards the message store function.</w:t>
      </w:r>
    </w:p>
    <w:p w14:paraId="235B85AD" w14:textId="77777777" w:rsidR="00296E35" w:rsidRPr="004B59AC" w:rsidRDefault="00296E35" w:rsidP="00296E35">
      <w:pPr>
        <w:pStyle w:val="B1"/>
        <w:ind w:left="0" w:firstLine="0"/>
      </w:pPr>
      <w:r w:rsidRPr="004B59AC">
        <w:rPr>
          <w:rFonts w:eastAsia="Malgun Gothic"/>
        </w:rPr>
        <w:t>Upon receipt of an HTTP response, the message store client shall follow the procedure as described in subclause</w:t>
      </w:r>
      <w:r w:rsidRPr="004B59AC">
        <w:t> </w:t>
      </w:r>
      <w:r w:rsidRPr="004B59AC">
        <w:rPr>
          <w:rFonts w:eastAsia="Malgun Gothic"/>
        </w:rPr>
        <w:t>6.1.2 for single upload and 6.10.2 for bulk upload as specified in the OMA-TS-REST_NetAPI_NMS-V1_0-20190528-</w:t>
      </w:r>
      <w:r w:rsidRPr="004B59AC">
        <w:t>C [66].</w:t>
      </w:r>
    </w:p>
    <w:p w14:paraId="09240555" w14:textId="77777777" w:rsidR="00296E35" w:rsidRPr="004B59AC" w:rsidRDefault="00296E35" w:rsidP="00296E35">
      <w:r w:rsidRPr="004B59AC">
        <w:t>[TS 24.282 clause 21.2.2.1]</w:t>
      </w:r>
    </w:p>
    <w:p w14:paraId="45ED4C4B" w14:textId="77777777" w:rsidR="00296E35" w:rsidRPr="004B59AC" w:rsidRDefault="00296E35" w:rsidP="00296E35">
      <w:pPr>
        <w:rPr>
          <w:lang w:val="en-US"/>
        </w:rPr>
      </w:pPr>
      <w:r w:rsidRPr="004B59AC">
        <w:rPr>
          <w:rFonts w:eastAsia="Malgun Gothic"/>
        </w:rPr>
        <w:t xml:space="preserve">To search for information about a selected set of objects in the message store, the message store client, acting as an HTTP client shall </w:t>
      </w:r>
      <w:r w:rsidRPr="004B59AC">
        <w:rPr>
          <w:rFonts w:eastAsia="Malgun Gothic"/>
          <w:lang w:val="en-US"/>
        </w:rPr>
        <w:t xml:space="preserve">follow the procedure described in </w:t>
      </w:r>
      <w:r w:rsidRPr="004B59AC">
        <w:rPr>
          <w:rFonts w:eastAsia="Malgun Gothic"/>
        </w:rPr>
        <w:t>subclause 6.8 of OMA-TS-REST_NetAPI_NMS-V1_0-20190528-C [66] with</w:t>
      </w:r>
      <w:r w:rsidRPr="004B59AC">
        <w:rPr>
          <w:lang w:val="en-US"/>
        </w:rPr>
        <w:t xml:space="preserve"> following clarification:</w:t>
      </w:r>
    </w:p>
    <w:p w14:paraId="3B94BED9" w14:textId="77777777" w:rsidR="00296E35" w:rsidRPr="004B59AC" w:rsidRDefault="00296E35" w:rsidP="00296E35">
      <w:pPr>
        <w:pStyle w:val="B1"/>
      </w:pPr>
      <w:r w:rsidRPr="004B59AC">
        <w:t>1)</w:t>
      </w:r>
      <w:r w:rsidRPr="004B59AC">
        <w:tab/>
        <w:t>shall generate an HTTP POST request as specified</w:t>
      </w:r>
      <w:r w:rsidRPr="004B59AC">
        <w:rPr>
          <w:rFonts w:eastAsia="Malgun Gothic"/>
        </w:rPr>
        <w:t xml:space="preserve"> in </w:t>
      </w:r>
      <w:r w:rsidRPr="004B59AC">
        <w:rPr>
          <w:rFonts w:eastAsia="Malgun Gothic"/>
          <w:lang w:val="en-US"/>
        </w:rPr>
        <w:t>subclause </w:t>
      </w:r>
      <w:r w:rsidRPr="004B59AC">
        <w:rPr>
          <w:rFonts w:eastAsia="Malgun Gothic"/>
        </w:rPr>
        <w:t>6.8.5 of OMA-TS-REST_NetAPI_NMS-V1_0-20190528-C [66] with</w:t>
      </w:r>
      <w:r w:rsidRPr="004B59AC">
        <w:rPr>
          <w:lang w:val="en-US"/>
        </w:rPr>
        <w:t xml:space="preserve"> following clarifications:</w:t>
      </w:r>
    </w:p>
    <w:p w14:paraId="546A705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126557FC"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54ED1ADD"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which may include a SelectionCriteria, towards the message store function.</w:t>
      </w:r>
    </w:p>
    <w:p w14:paraId="272C7298"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 in subclause 6.8.2 of OMA-TS-REST_NetAPI_NMS-V1_0-20190528-C [66].</w:t>
      </w:r>
    </w:p>
    <w:p w14:paraId="6F34F0AE" w14:textId="77777777" w:rsidR="00296E35" w:rsidRPr="004B59AC" w:rsidRDefault="00296E35" w:rsidP="00296E35">
      <w:r w:rsidRPr="004B59AC">
        <w:t>[TS 24.282 clause 21.2.3.1]</w:t>
      </w:r>
    </w:p>
    <w:p w14:paraId="5D023DA4" w14:textId="77777777" w:rsidR="00296E35" w:rsidRPr="004B59AC" w:rsidRDefault="00296E35" w:rsidP="00296E35">
      <w:pPr>
        <w:rPr>
          <w:lang w:val="en-US"/>
        </w:rPr>
      </w:pPr>
      <w:r w:rsidRPr="004B59AC">
        <w:rPr>
          <w:rFonts w:eastAsia="Malgun Gothic"/>
        </w:rPr>
        <w:t xml:space="preserve">To update object(s) in the message store, the message store client, acting as an HTTP client, shall </w:t>
      </w:r>
      <w:r w:rsidRPr="004B59AC">
        <w:rPr>
          <w:rFonts w:eastAsia="Malgun Gothic"/>
          <w:lang w:val="en-US"/>
        </w:rPr>
        <w:t>either follow the procedure described in subclause </w:t>
      </w:r>
      <w:r w:rsidRPr="004B59AC">
        <w:rPr>
          <w:rFonts w:eastAsia="Malgun Gothic"/>
        </w:rPr>
        <w:t>6.3 or 6.4, for individual object update, or 6.11 for bulk update of objects, of OMA-TS-REST_NetAPI_NMS-V1_0-20190528-C [66] with</w:t>
      </w:r>
      <w:r w:rsidRPr="004B59AC">
        <w:rPr>
          <w:lang w:val="en-US"/>
        </w:rPr>
        <w:t xml:space="preserve"> following clarification:</w:t>
      </w:r>
    </w:p>
    <w:p w14:paraId="3A03B54A" w14:textId="77777777" w:rsidR="00296E35" w:rsidRPr="004B59AC" w:rsidRDefault="00296E35" w:rsidP="00296E35">
      <w:pPr>
        <w:pStyle w:val="B1"/>
      </w:pPr>
      <w:r w:rsidRPr="004B59AC">
        <w:t>1)</w:t>
      </w:r>
      <w:r w:rsidRPr="004B59AC">
        <w:tab/>
        <w:t>shall either generate an HTTP PUT request as specified</w:t>
      </w:r>
      <w:r w:rsidRPr="004B59AC">
        <w:rPr>
          <w:rFonts w:eastAsia="Malgun Gothic"/>
        </w:rPr>
        <w:t xml:space="preserve"> in </w:t>
      </w:r>
      <w:r w:rsidRPr="004B59AC">
        <w:rPr>
          <w:rFonts w:eastAsia="Malgun Gothic"/>
          <w:lang w:val="en-US"/>
        </w:rPr>
        <w:t>subclause </w:t>
      </w:r>
      <w:r w:rsidRPr="004B59AC">
        <w:rPr>
          <w:rFonts w:eastAsia="Malgun Gothic"/>
        </w:rPr>
        <w:t>6.3.4, 6.4.4, for individual object update, or an HTTP POST request, as specified in subclause 6.11.5, for bulk update of objects, of OMA-TS-REST_NetAPI_NMS-V1_0-20190528-C [66], with</w:t>
      </w:r>
      <w:r w:rsidRPr="004B59AC">
        <w:rPr>
          <w:lang w:val="en-US"/>
        </w:rPr>
        <w:t xml:space="preserve"> following clarifications:</w:t>
      </w:r>
    </w:p>
    <w:p w14:paraId="3B4EA343"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52DA10D7"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12C4D73C"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HTTP </w:t>
      </w:r>
      <w:r w:rsidRPr="004B59AC">
        <w:rPr>
          <w:rFonts w:eastAsia="Malgun Gothic"/>
          <w:lang w:val="en-IN"/>
        </w:rPr>
        <w:t>PUT</w:t>
      </w:r>
      <w:r w:rsidRPr="004B59AC">
        <w:rPr>
          <w:rFonts w:eastAsia="Malgun Gothic"/>
        </w:rPr>
        <w:t xml:space="preserve"> request, for individual object update, or HTTP POST request, for bulk update of objects, towards the message store function.</w:t>
      </w:r>
    </w:p>
    <w:p w14:paraId="2481C515"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6.3.2, 6.4.2 for individual object update response, or subclause 6.11.2 for bulk update of objects response, of OMA-TS-REST_NetAPI_NMS-V1_0-20190528-C [66].</w:t>
      </w:r>
    </w:p>
    <w:p w14:paraId="21727785" w14:textId="77777777" w:rsidR="00296E35" w:rsidRPr="004B59AC" w:rsidRDefault="00296E35" w:rsidP="00296E35">
      <w:r w:rsidRPr="004B59AC">
        <w:t>[TS 24.282 clause 21.2.1.1]</w:t>
      </w:r>
    </w:p>
    <w:p w14:paraId="3F5FE855" w14:textId="77777777" w:rsidR="00296E35" w:rsidRPr="004B59AC" w:rsidRDefault="00296E35" w:rsidP="00296E35">
      <w:pPr>
        <w:rPr>
          <w:lang w:val="en-US"/>
        </w:rPr>
      </w:pPr>
      <w:r w:rsidRPr="004B59AC">
        <w:rPr>
          <w:rFonts w:eastAsia="Malgun Gothic"/>
        </w:rPr>
        <w:t xml:space="preserve">To retrieve the object from message store function, the message store client, acting as an HTTP client </w:t>
      </w:r>
      <w:r w:rsidRPr="004B59AC">
        <w:rPr>
          <w:rFonts w:eastAsia="Malgun Gothic"/>
          <w:lang w:val="en-US"/>
        </w:rPr>
        <w:t>shall follow the procedure described in subclause </w:t>
      </w:r>
      <w:r w:rsidRPr="004B59AC">
        <w:rPr>
          <w:rFonts w:eastAsia="Malgun Gothic"/>
        </w:rPr>
        <w:t>6.2 of OMA-TS-REST_NetAPI_NMS-V1_0-20190528-C [66] with</w:t>
      </w:r>
      <w:r w:rsidRPr="004B59AC">
        <w:rPr>
          <w:lang w:val="en-US"/>
        </w:rPr>
        <w:t xml:space="preserve"> following clarification:</w:t>
      </w:r>
    </w:p>
    <w:p w14:paraId="5D60D580" w14:textId="77777777" w:rsidR="00296E35" w:rsidRPr="004B59AC" w:rsidRDefault="00296E35" w:rsidP="00296E35">
      <w:pPr>
        <w:pStyle w:val="B1"/>
      </w:pPr>
      <w:r w:rsidRPr="004B59AC">
        <w:t>1)</w:t>
      </w:r>
      <w:r w:rsidRPr="004B59AC">
        <w:tab/>
        <w:t>shall generate an HTTP GET request as specified</w:t>
      </w:r>
      <w:r w:rsidRPr="004B59AC">
        <w:rPr>
          <w:rFonts w:eastAsia="Malgun Gothic"/>
        </w:rPr>
        <w:t xml:space="preserve"> in </w:t>
      </w:r>
      <w:r w:rsidRPr="004B59AC">
        <w:rPr>
          <w:rFonts w:eastAsia="Malgun Gothic"/>
          <w:lang w:val="en-US"/>
        </w:rPr>
        <w:t>subclause </w:t>
      </w:r>
      <w:r w:rsidRPr="004B59AC">
        <w:rPr>
          <w:rFonts w:eastAsia="Malgun Gothic"/>
        </w:rPr>
        <w:t>6.2.3 of OMA-TS-REST_NetAPI_NMS-V1_0-20190528-C [66] with</w:t>
      </w:r>
      <w:r w:rsidRPr="004B59AC">
        <w:rPr>
          <w:lang w:val="en-US"/>
        </w:rPr>
        <w:t xml:space="preserve"> following clarifications:</w:t>
      </w:r>
    </w:p>
    <w:p w14:paraId="66EB7A6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C462CA"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730ECC40"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the HTTP </w:t>
      </w:r>
      <w:r w:rsidRPr="004B59AC">
        <w:rPr>
          <w:rFonts w:eastAsia="Malgun Gothic"/>
          <w:lang w:val="en-IN"/>
        </w:rPr>
        <w:t>GET</w:t>
      </w:r>
      <w:r w:rsidRPr="004B59AC">
        <w:rPr>
          <w:rFonts w:eastAsia="Malgun Gothic"/>
        </w:rPr>
        <w:t xml:space="preserve"> request towards the message store function.</w:t>
      </w:r>
    </w:p>
    <w:p w14:paraId="19BEB09C"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described in subclause 6.2.2 of OMA-TS-REST_NetAPI_NMS-V1_0-20190528-C</w:t>
      </w:r>
      <w:bookmarkStart w:id="1301" w:name="_Hlk32583998"/>
      <w:r w:rsidRPr="004B59AC">
        <w:rPr>
          <w:rFonts w:eastAsia="Malgun Gothic"/>
        </w:rPr>
        <w:t> </w:t>
      </w:r>
      <w:bookmarkEnd w:id="1301"/>
      <w:r w:rsidRPr="004B59AC">
        <w:rPr>
          <w:rFonts w:eastAsia="Malgun Gothic"/>
        </w:rPr>
        <w:t>[66].</w:t>
      </w:r>
    </w:p>
    <w:p w14:paraId="4389FFCD" w14:textId="77777777" w:rsidR="00296E35" w:rsidRPr="004B59AC" w:rsidRDefault="00296E35" w:rsidP="00296E35">
      <w:r w:rsidRPr="004B59AC">
        <w:t>[TS 24.282 clause 21.2.4.1]</w:t>
      </w:r>
    </w:p>
    <w:p w14:paraId="20273EFB" w14:textId="77777777" w:rsidR="00296E35" w:rsidRPr="004B59AC" w:rsidRDefault="00296E35" w:rsidP="00296E35">
      <w:pPr>
        <w:rPr>
          <w:lang w:val="en-US"/>
        </w:rPr>
      </w:pPr>
      <w:r w:rsidRPr="004B59AC">
        <w:rPr>
          <w:rFonts w:eastAsia="Malgun Gothic"/>
        </w:rPr>
        <w:t xml:space="preserve">To delete object(s) in the message store, the message store client, acting as an HTTP client, </w:t>
      </w:r>
      <w:r w:rsidRPr="004B59AC">
        <w:rPr>
          <w:rFonts w:eastAsia="Malgun Gothic"/>
          <w:lang w:val="en-US"/>
        </w:rPr>
        <w:t>shall either follow the procedure described in subclause </w:t>
      </w:r>
      <w:r w:rsidRPr="004B59AC">
        <w:rPr>
          <w:rFonts w:eastAsia="Malgun Gothic"/>
        </w:rPr>
        <w:t>6.2, for individual object delete, or subclause 6.12 for bulk delete of objects, of OMA-TS-REST_NetAPI_NMS-V1_0-20190528-C [66] with</w:t>
      </w:r>
      <w:r w:rsidRPr="004B59AC">
        <w:rPr>
          <w:lang w:val="en-US"/>
        </w:rPr>
        <w:t xml:space="preserve"> following clarification:</w:t>
      </w:r>
    </w:p>
    <w:p w14:paraId="1CA7DF0E" w14:textId="77777777" w:rsidR="00296E35" w:rsidRPr="004B59AC" w:rsidRDefault="00296E35" w:rsidP="00296E35">
      <w:pPr>
        <w:pStyle w:val="B1"/>
      </w:pPr>
      <w:r w:rsidRPr="004B59AC">
        <w:t>1)</w:t>
      </w:r>
      <w:r w:rsidRPr="004B59AC">
        <w:tab/>
        <w:t>shall either generate an HTTP DELETE request as specified</w:t>
      </w:r>
      <w:r w:rsidRPr="004B59AC">
        <w:rPr>
          <w:rFonts w:eastAsia="Malgun Gothic"/>
        </w:rPr>
        <w:t xml:space="preserve"> in </w:t>
      </w:r>
      <w:r w:rsidRPr="004B59AC">
        <w:rPr>
          <w:rFonts w:eastAsia="Malgun Gothic"/>
          <w:lang w:val="en-US"/>
        </w:rPr>
        <w:t>subclause </w:t>
      </w:r>
      <w:r w:rsidRPr="004B59AC">
        <w:rPr>
          <w:rFonts w:eastAsia="Malgun Gothic"/>
        </w:rPr>
        <w:t>6.2.6</w:t>
      </w:r>
      <w:r w:rsidRPr="004B59AC">
        <w:t>, for individual object delete, or</w:t>
      </w:r>
      <w:r w:rsidRPr="004B59AC">
        <w:rPr>
          <w:rFonts w:eastAsia="Malgun Gothic"/>
        </w:rPr>
        <w:t xml:space="preserve"> an HTTP POST request as specified in subclause 6.12.6, for bulk delete of objects, of OMA-TS-REST_NetAPI_NMS-V1_0-20190528-C [66], with</w:t>
      </w:r>
      <w:r w:rsidRPr="004B59AC">
        <w:rPr>
          <w:lang w:val="en-US"/>
        </w:rPr>
        <w:t xml:space="preserve"> following clarifications:</w:t>
      </w:r>
    </w:p>
    <w:p w14:paraId="6F24D494"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FC3051"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4FD68BAF"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HTTP DELETE request, for individual object delete, or HTTP </w:t>
      </w:r>
      <w:r w:rsidRPr="004B59AC">
        <w:rPr>
          <w:rFonts w:eastAsia="Malgun Gothic"/>
          <w:lang w:val="en-IN"/>
        </w:rPr>
        <w:t xml:space="preserve">POST </w:t>
      </w:r>
      <w:r w:rsidRPr="004B59AC">
        <w:rPr>
          <w:rFonts w:eastAsia="Malgun Gothic"/>
        </w:rPr>
        <w:t>request, for bulk delete of objects, towards the message store function.</w:t>
      </w:r>
    </w:p>
    <w:p w14:paraId="74B9A6F1"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6.2.2, for individual object delete response, or subclause 6.12.2, for bulk delete of objects response, of OMA-TS-REST_NetAPI_NMS-V1_0-20190528-C [66].</w:t>
      </w:r>
    </w:p>
    <w:p w14:paraId="11465ABF" w14:textId="77777777" w:rsidR="00296E35" w:rsidRPr="004B59AC" w:rsidRDefault="00296E35" w:rsidP="00296E35">
      <w:pPr>
        <w:pStyle w:val="H6"/>
      </w:pPr>
      <w:r w:rsidRPr="004B59AC">
        <w:t>6.8.1.3</w:t>
      </w:r>
      <w:r w:rsidRPr="004B59AC">
        <w:tab/>
        <w:t>Test description</w:t>
      </w:r>
    </w:p>
    <w:p w14:paraId="53141A24" w14:textId="77777777" w:rsidR="00296E35" w:rsidRPr="004B59AC" w:rsidRDefault="00296E35" w:rsidP="00296E35">
      <w:pPr>
        <w:pStyle w:val="H6"/>
      </w:pPr>
      <w:r w:rsidRPr="004B59AC">
        <w:t>6.8.1.3.1</w:t>
      </w:r>
      <w:r w:rsidRPr="004B59AC">
        <w:tab/>
        <w:t>Pre-test conditions</w:t>
      </w:r>
    </w:p>
    <w:p w14:paraId="453BBF3A" w14:textId="77777777" w:rsidR="00296E35" w:rsidRPr="004B59AC" w:rsidRDefault="00296E35" w:rsidP="00296E35">
      <w:pPr>
        <w:pStyle w:val="H6"/>
      </w:pPr>
      <w:r w:rsidRPr="004B59AC">
        <w:t>Test configuration:</w:t>
      </w:r>
    </w:p>
    <w:p w14:paraId="20240058" w14:textId="77777777" w:rsidR="00296E35" w:rsidRPr="004B59AC" w:rsidRDefault="00296E35" w:rsidP="00296E35">
      <w:pPr>
        <w:pStyle w:val="B1"/>
      </w:pPr>
      <w:r w:rsidRPr="004B59AC">
        <w:t>-</w:t>
      </w:r>
      <w:r w:rsidRPr="004B59AC">
        <w:tab/>
        <w:t>Single cell configuration according to TS 36.879-1 [2] clause 5.2.2.2.1.</w:t>
      </w:r>
    </w:p>
    <w:p w14:paraId="202DF581" w14:textId="77777777" w:rsidR="00296E35" w:rsidRPr="004B59AC" w:rsidRDefault="00296E35" w:rsidP="00296E35">
      <w:pPr>
        <w:pStyle w:val="H6"/>
      </w:pPr>
      <w:r w:rsidRPr="004B59AC">
        <w:t>Preamble:</w:t>
      </w:r>
    </w:p>
    <w:p w14:paraId="1E301EEC" w14:textId="77777777" w:rsidR="00296E35" w:rsidRPr="004B59AC" w:rsidRDefault="00296E35" w:rsidP="00296E35">
      <w:pPr>
        <w:pStyle w:val="B1"/>
      </w:pPr>
      <w:r w:rsidRPr="004B59AC">
        <w:t>-</w:t>
      </w:r>
      <w:r w:rsidRPr="004B59AC">
        <w:tab/>
        <w:t>The UE has performed procedure 'Initial registration' as described in TS 36.879-1 [2] clause 5.4.2.</w:t>
      </w:r>
    </w:p>
    <w:p w14:paraId="371EFB08" w14:textId="77777777" w:rsidR="00296E35" w:rsidRPr="004B59AC" w:rsidRDefault="00296E35" w:rsidP="00296E35">
      <w:pPr>
        <w:pStyle w:val="B1"/>
      </w:pPr>
      <w:r w:rsidRPr="004B59AC">
        <w:t>-</w:t>
      </w:r>
      <w:r w:rsidRPr="004B59AC">
        <w:tab/>
        <w:t>UE States at the end of the preamble:</w:t>
      </w:r>
    </w:p>
    <w:p w14:paraId="3A913DB2" w14:textId="77777777" w:rsidR="00296E35" w:rsidRPr="004B59AC" w:rsidRDefault="00296E35" w:rsidP="00296E35">
      <w:pPr>
        <w:pStyle w:val="B1"/>
        <w:ind w:left="852"/>
      </w:pPr>
      <w:r w:rsidRPr="004B59AC">
        <w:t>-</w:t>
      </w:r>
      <w:r w:rsidRPr="004B59AC">
        <w:tab/>
        <w:t>The UE is in RRC_IDLE state.</w:t>
      </w:r>
    </w:p>
    <w:p w14:paraId="70F89CB2" w14:textId="77777777" w:rsidR="00296E35" w:rsidRPr="004B59AC" w:rsidRDefault="00296E35" w:rsidP="00296E35">
      <w:pPr>
        <w:pStyle w:val="B1"/>
        <w:ind w:left="852"/>
      </w:pPr>
      <w:r w:rsidRPr="004B59AC">
        <w:t>-</w:t>
      </w:r>
      <w:r w:rsidRPr="004B59AC">
        <w:tab/>
        <w:t>The client is registered for MCData.</w:t>
      </w:r>
    </w:p>
    <w:p w14:paraId="0CA03A00" w14:textId="77777777" w:rsidR="00296E35" w:rsidRPr="004B59AC" w:rsidRDefault="00296E35" w:rsidP="00296E35">
      <w:pPr>
        <w:pStyle w:val="H6"/>
      </w:pPr>
      <w:r w:rsidRPr="004B59AC">
        <w:t>6.8.1.3.2</w:t>
      </w:r>
      <w:r w:rsidRPr="004B59AC">
        <w:tab/>
        <w:t>Test procedure sequence</w:t>
      </w:r>
    </w:p>
    <w:p w14:paraId="79DDC3AD" w14:textId="77777777" w:rsidR="00296E35" w:rsidRPr="004B59AC" w:rsidRDefault="00296E35" w:rsidP="00296E35">
      <w:pPr>
        <w:pStyle w:val="TH"/>
      </w:pPr>
      <w:r w:rsidRPr="004B59AC">
        <w:t>Table 6.8.1.3.2-1: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B59AC" w14:paraId="16A01C32" w14:textId="77777777" w:rsidTr="002E3FCC">
        <w:tc>
          <w:tcPr>
            <w:tcW w:w="649" w:type="dxa"/>
            <w:tcBorders>
              <w:top w:val="single" w:sz="4" w:space="0" w:color="auto"/>
              <w:left w:val="single" w:sz="4" w:space="0" w:color="auto"/>
              <w:bottom w:val="nil"/>
              <w:right w:val="single" w:sz="4" w:space="0" w:color="auto"/>
            </w:tcBorders>
            <w:hideMark/>
          </w:tcPr>
          <w:p w14:paraId="4BA8AE18" w14:textId="77777777" w:rsidR="00296E35" w:rsidRPr="004B59AC" w:rsidRDefault="00296E35" w:rsidP="002E3FCC">
            <w:pPr>
              <w:pStyle w:val="TAH"/>
            </w:pPr>
            <w:r w:rsidRPr="004B59AC">
              <w:t>St</w:t>
            </w:r>
          </w:p>
        </w:tc>
        <w:tc>
          <w:tcPr>
            <w:tcW w:w="3970" w:type="dxa"/>
            <w:tcBorders>
              <w:top w:val="single" w:sz="4" w:space="0" w:color="auto"/>
              <w:left w:val="single" w:sz="4" w:space="0" w:color="auto"/>
              <w:bottom w:val="nil"/>
              <w:right w:val="single" w:sz="4" w:space="0" w:color="auto"/>
            </w:tcBorders>
            <w:hideMark/>
          </w:tcPr>
          <w:p w14:paraId="212BBE70" w14:textId="77777777" w:rsidR="00296E35" w:rsidRPr="004B59AC" w:rsidRDefault="00296E35" w:rsidP="002E3FCC">
            <w:pPr>
              <w:pStyle w:val="TAH"/>
            </w:pPr>
            <w:r w:rsidRPr="004B59AC">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635A1DC" w14:textId="77777777" w:rsidR="00296E35" w:rsidRPr="004B59AC" w:rsidRDefault="00296E35" w:rsidP="002E3FCC">
            <w:pPr>
              <w:pStyle w:val="TAH"/>
            </w:pPr>
            <w:r w:rsidRPr="004B59AC">
              <w:t>Message Sequence</w:t>
            </w:r>
          </w:p>
        </w:tc>
        <w:tc>
          <w:tcPr>
            <w:tcW w:w="567" w:type="dxa"/>
            <w:tcBorders>
              <w:top w:val="single" w:sz="4" w:space="0" w:color="auto"/>
              <w:left w:val="single" w:sz="4" w:space="0" w:color="auto"/>
              <w:bottom w:val="nil"/>
              <w:right w:val="single" w:sz="4" w:space="0" w:color="auto"/>
            </w:tcBorders>
            <w:hideMark/>
          </w:tcPr>
          <w:p w14:paraId="728F4039" w14:textId="77777777" w:rsidR="00296E35" w:rsidRPr="004B59AC" w:rsidRDefault="00296E35" w:rsidP="002E3FCC">
            <w:pPr>
              <w:pStyle w:val="TAH"/>
            </w:pPr>
            <w:r w:rsidRPr="004B59AC">
              <w:t>TP</w:t>
            </w:r>
          </w:p>
        </w:tc>
        <w:tc>
          <w:tcPr>
            <w:tcW w:w="892" w:type="dxa"/>
            <w:tcBorders>
              <w:top w:val="single" w:sz="4" w:space="0" w:color="auto"/>
              <w:left w:val="single" w:sz="4" w:space="0" w:color="auto"/>
              <w:bottom w:val="nil"/>
              <w:right w:val="single" w:sz="4" w:space="0" w:color="auto"/>
            </w:tcBorders>
            <w:hideMark/>
          </w:tcPr>
          <w:p w14:paraId="7C9FB999" w14:textId="77777777" w:rsidR="00296E35" w:rsidRPr="004B59AC" w:rsidRDefault="00296E35" w:rsidP="002E3FCC">
            <w:pPr>
              <w:pStyle w:val="TAH"/>
            </w:pPr>
            <w:r w:rsidRPr="004B59AC">
              <w:t>Verdict</w:t>
            </w:r>
          </w:p>
        </w:tc>
      </w:tr>
      <w:tr w:rsidR="00296E35" w:rsidRPr="004B59AC" w14:paraId="63005DD0" w14:textId="77777777" w:rsidTr="002E3FCC">
        <w:tc>
          <w:tcPr>
            <w:tcW w:w="649" w:type="dxa"/>
            <w:tcBorders>
              <w:top w:val="nil"/>
              <w:left w:val="single" w:sz="4" w:space="0" w:color="auto"/>
              <w:bottom w:val="single" w:sz="4" w:space="0" w:color="auto"/>
              <w:right w:val="single" w:sz="4" w:space="0" w:color="auto"/>
            </w:tcBorders>
          </w:tcPr>
          <w:p w14:paraId="17665626" w14:textId="77777777" w:rsidR="00296E35" w:rsidRPr="004B59AC"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C03BB2F" w14:textId="77777777" w:rsidR="00296E35" w:rsidRPr="004B59AC"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630C993" w14:textId="77777777" w:rsidR="00296E35" w:rsidRPr="004B59AC" w:rsidRDefault="00296E35" w:rsidP="002E3FCC">
            <w:pPr>
              <w:pStyle w:val="TAH"/>
            </w:pPr>
            <w:r w:rsidRPr="004B59AC">
              <w:t>U - S</w:t>
            </w:r>
          </w:p>
        </w:tc>
        <w:tc>
          <w:tcPr>
            <w:tcW w:w="2978" w:type="dxa"/>
            <w:tcBorders>
              <w:top w:val="single" w:sz="4" w:space="0" w:color="auto"/>
              <w:left w:val="single" w:sz="4" w:space="0" w:color="auto"/>
              <w:bottom w:val="single" w:sz="4" w:space="0" w:color="auto"/>
              <w:right w:val="single" w:sz="4" w:space="0" w:color="auto"/>
            </w:tcBorders>
            <w:hideMark/>
          </w:tcPr>
          <w:p w14:paraId="58B1DB87" w14:textId="77777777" w:rsidR="00296E35" w:rsidRPr="004B59AC" w:rsidRDefault="00296E35" w:rsidP="002E3FCC">
            <w:pPr>
              <w:pStyle w:val="TAH"/>
            </w:pPr>
            <w:r w:rsidRPr="004B59AC">
              <w:t>Message</w:t>
            </w:r>
          </w:p>
        </w:tc>
        <w:tc>
          <w:tcPr>
            <w:tcW w:w="567" w:type="dxa"/>
            <w:tcBorders>
              <w:top w:val="nil"/>
              <w:left w:val="single" w:sz="4" w:space="0" w:color="auto"/>
              <w:bottom w:val="single" w:sz="4" w:space="0" w:color="auto"/>
              <w:right w:val="single" w:sz="4" w:space="0" w:color="auto"/>
            </w:tcBorders>
          </w:tcPr>
          <w:p w14:paraId="3A3F9CB1" w14:textId="77777777" w:rsidR="00296E35" w:rsidRPr="004B59AC"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356AF331" w14:textId="77777777" w:rsidR="00296E35" w:rsidRPr="004B59AC" w:rsidRDefault="00296E35" w:rsidP="002E3FCC">
            <w:pPr>
              <w:pStyle w:val="TAH"/>
            </w:pPr>
          </w:p>
        </w:tc>
      </w:tr>
      <w:tr w:rsidR="00296E35" w:rsidRPr="004B59AC" w14:paraId="523BA817" w14:textId="77777777" w:rsidTr="002E3FCC">
        <w:tc>
          <w:tcPr>
            <w:tcW w:w="649" w:type="dxa"/>
            <w:tcBorders>
              <w:top w:val="nil"/>
              <w:left w:val="single" w:sz="4" w:space="0" w:color="auto"/>
              <w:bottom w:val="single" w:sz="4" w:space="0" w:color="auto"/>
              <w:right w:val="single" w:sz="4" w:space="0" w:color="auto"/>
            </w:tcBorders>
          </w:tcPr>
          <w:p w14:paraId="201BEB8D" w14:textId="77777777" w:rsidR="00296E35" w:rsidRPr="004B59AC" w:rsidRDefault="00296E35" w:rsidP="002E3FCC">
            <w:pPr>
              <w:pStyle w:val="TAC"/>
            </w:pPr>
            <w:r w:rsidRPr="004B59AC">
              <w:t>1</w:t>
            </w:r>
          </w:p>
        </w:tc>
        <w:tc>
          <w:tcPr>
            <w:tcW w:w="3970" w:type="dxa"/>
            <w:tcBorders>
              <w:top w:val="nil"/>
              <w:left w:val="single" w:sz="4" w:space="0" w:color="auto"/>
              <w:bottom w:val="single" w:sz="4" w:space="0" w:color="auto"/>
              <w:right w:val="single" w:sz="4" w:space="0" w:color="auto"/>
            </w:tcBorders>
          </w:tcPr>
          <w:p w14:paraId="6A2844C8" w14:textId="15158243" w:rsidR="00296E35" w:rsidRPr="004B59AC" w:rsidRDefault="00296E35" w:rsidP="002E3FCC">
            <w:pPr>
              <w:pStyle w:val="TAL"/>
            </w:pPr>
            <w:r w:rsidRPr="004B59AC">
              <w:t>Make the UE (MCData client) upload an object, test file 1 (</w:t>
            </w:r>
            <w:r w:rsidR="00ED7609">
              <w:t>ANNEX</w:t>
            </w:r>
            <w:r w:rsidRPr="004B59AC">
              <w:t xml:space="preserve"> A.2.1), to the message store.</w:t>
            </w:r>
          </w:p>
          <w:p w14:paraId="25E38E37" w14:textId="77777777" w:rsidR="00296E35" w:rsidRPr="004B59AC" w:rsidRDefault="00296E35" w:rsidP="002E3FCC">
            <w:pPr>
              <w:pStyle w:val="TAL"/>
              <w:rPr>
                <w:szCs w:val="18"/>
              </w:rPr>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25D39A7D"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41DA845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771358F6"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3C48DC63" w14:textId="77777777" w:rsidR="00296E35" w:rsidRPr="004B59AC" w:rsidRDefault="00296E35" w:rsidP="002E3FCC">
            <w:pPr>
              <w:pStyle w:val="TAC"/>
            </w:pPr>
            <w:r w:rsidRPr="004B59AC">
              <w:t>-</w:t>
            </w:r>
          </w:p>
        </w:tc>
      </w:tr>
      <w:tr w:rsidR="00296E35" w:rsidRPr="004B59AC" w14:paraId="78F34EB1" w14:textId="77777777" w:rsidTr="002E3FCC">
        <w:tc>
          <w:tcPr>
            <w:tcW w:w="649" w:type="dxa"/>
            <w:tcBorders>
              <w:top w:val="nil"/>
              <w:left w:val="single" w:sz="4" w:space="0" w:color="auto"/>
              <w:bottom w:val="single" w:sz="4" w:space="0" w:color="auto"/>
              <w:right w:val="single" w:sz="4" w:space="0" w:color="auto"/>
            </w:tcBorders>
          </w:tcPr>
          <w:p w14:paraId="55AC6A4C" w14:textId="77777777" w:rsidR="00296E35" w:rsidRPr="004B59AC" w:rsidRDefault="00296E35" w:rsidP="002E3FCC">
            <w:pPr>
              <w:pStyle w:val="TAC"/>
            </w:pPr>
            <w:r w:rsidRPr="004B59AC">
              <w:t>2</w:t>
            </w:r>
          </w:p>
        </w:tc>
        <w:tc>
          <w:tcPr>
            <w:tcW w:w="3970" w:type="dxa"/>
            <w:tcBorders>
              <w:top w:val="nil"/>
              <w:left w:val="single" w:sz="4" w:space="0" w:color="auto"/>
              <w:bottom w:val="single" w:sz="4" w:space="0" w:color="auto"/>
              <w:right w:val="single" w:sz="4" w:space="0" w:color="auto"/>
            </w:tcBorders>
          </w:tcPr>
          <w:p w14:paraId="5276CDAF" w14:textId="59DAFFEC" w:rsidR="00296E35" w:rsidRPr="004B59AC" w:rsidRDefault="00296E35" w:rsidP="002E3FCC">
            <w:pPr>
              <w:pStyle w:val="TAL"/>
            </w:pPr>
            <w:r w:rsidRPr="004B59AC">
              <w:t xml:space="preserve">Check: Does the UE (MCData client) correctly perform procedure </w:t>
            </w:r>
            <w:r w:rsidRPr="004B59AC">
              <w:rPr>
                <w:b/>
                <w:bCs/>
              </w:rPr>
              <w:t>'Message Store Function Object Upload using HTTP'</w:t>
            </w:r>
            <w:r w:rsidRPr="004B59AC">
              <w:rPr>
                <w:bCs/>
              </w:rPr>
              <w:t xml:space="preserve"> as described in TS </w:t>
            </w:r>
            <w:r>
              <w:rPr>
                <w:bCs/>
              </w:rPr>
              <w:t>37.579</w:t>
            </w:r>
            <w:r w:rsidRPr="004B59AC">
              <w:rPr>
                <w:bCs/>
              </w:rPr>
              <w:t xml:space="preserve">-1 </w:t>
            </w:r>
            <w:r w:rsidRPr="004B59AC">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tcPr>
          <w:p w14:paraId="32BD97E1"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2E785C6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5A7D575F" w14:textId="77777777" w:rsidR="00296E35" w:rsidRPr="004B59AC" w:rsidRDefault="00296E35" w:rsidP="002E3FCC">
            <w:pPr>
              <w:pStyle w:val="TAC"/>
            </w:pPr>
            <w:r w:rsidRPr="004B59AC">
              <w:t>1</w:t>
            </w:r>
          </w:p>
        </w:tc>
        <w:tc>
          <w:tcPr>
            <w:tcW w:w="892" w:type="dxa"/>
            <w:tcBorders>
              <w:top w:val="nil"/>
              <w:left w:val="single" w:sz="4" w:space="0" w:color="auto"/>
              <w:bottom w:val="single" w:sz="4" w:space="0" w:color="auto"/>
              <w:right w:val="single" w:sz="4" w:space="0" w:color="auto"/>
            </w:tcBorders>
          </w:tcPr>
          <w:p w14:paraId="158DB8B2" w14:textId="77777777" w:rsidR="00296E35" w:rsidRPr="004B59AC" w:rsidRDefault="00296E35" w:rsidP="002E3FCC">
            <w:pPr>
              <w:pStyle w:val="TAC"/>
            </w:pPr>
            <w:r w:rsidRPr="004B59AC">
              <w:t>P</w:t>
            </w:r>
          </w:p>
        </w:tc>
      </w:tr>
      <w:tr w:rsidR="00296E35" w:rsidRPr="004B59AC" w14:paraId="3732645E" w14:textId="77777777" w:rsidTr="002E3FCC">
        <w:tc>
          <w:tcPr>
            <w:tcW w:w="649" w:type="dxa"/>
            <w:tcBorders>
              <w:top w:val="nil"/>
              <w:left w:val="single" w:sz="4" w:space="0" w:color="auto"/>
              <w:bottom w:val="single" w:sz="4" w:space="0" w:color="auto"/>
              <w:right w:val="single" w:sz="4" w:space="0" w:color="auto"/>
            </w:tcBorders>
          </w:tcPr>
          <w:p w14:paraId="291EC7D3" w14:textId="77777777" w:rsidR="00296E35" w:rsidRPr="004B59AC" w:rsidRDefault="00296E35" w:rsidP="002E3FCC">
            <w:pPr>
              <w:pStyle w:val="TAC"/>
            </w:pPr>
            <w:r w:rsidRPr="004B59AC">
              <w:t>3</w:t>
            </w:r>
          </w:p>
        </w:tc>
        <w:tc>
          <w:tcPr>
            <w:tcW w:w="3970" w:type="dxa"/>
            <w:tcBorders>
              <w:top w:val="nil"/>
              <w:left w:val="single" w:sz="4" w:space="0" w:color="auto"/>
              <w:bottom w:val="single" w:sz="4" w:space="0" w:color="auto"/>
              <w:right w:val="single" w:sz="4" w:space="0" w:color="auto"/>
            </w:tcBorders>
          </w:tcPr>
          <w:p w14:paraId="1CE4B64E" w14:textId="7532EE72" w:rsidR="00296E35" w:rsidRPr="004B59AC" w:rsidRDefault="00296E35" w:rsidP="002E3FCC">
            <w:pPr>
              <w:pStyle w:val="TAL"/>
            </w:pPr>
            <w:r w:rsidRPr="004B59AC">
              <w:t>Make the UE (MCData client) search for existing objects that were created in the message store.</w:t>
            </w:r>
          </w:p>
          <w:p w14:paraId="0D32A1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6A5F440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63C2595F"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31EB899F"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340B791F" w14:textId="77777777" w:rsidR="00296E35" w:rsidRPr="004B59AC" w:rsidRDefault="00296E35" w:rsidP="002E3FCC">
            <w:pPr>
              <w:pStyle w:val="TAC"/>
            </w:pPr>
            <w:r w:rsidRPr="004B59AC">
              <w:t>-</w:t>
            </w:r>
          </w:p>
        </w:tc>
      </w:tr>
      <w:tr w:rsidR="00296E35" w:rsidRPr="004B59AC" w14:paraId="170BDFB1" w14:textId="77777777" w:rsidTr="002E3FCC">
        <w:tc>
          <w:tcPr>
            <w:tcW w:w="649" w:type="dxa"/>
            <w:tcBorders>
              <w:top w:val="nil"/>
              <w:left w:val="single" w:sz="4" w:space="0" w:color="auto"/>
              <w:bottom w:val="single" w:sz="4" w:space="0" w:color="auto"/>
              <w:right w:val="single" w:sz="4" w:space="0" w:color="auto"/>
            </w:tcBorders>
          </w:tcPr>
          <w:p w14:paraId="23413647" w14:textId="77777777" w:rsidR="00296E35" w:rsidRPr="004B59AC" w:rsidRDefault="00296E35" w:rsidP="002E3FCC">
            <w:pPr>
              <w:pStyle w:val="TAC"/>
            </w:pPr>
            <w:r w:rsidRPr="004B59AC">
              <w:t>4</w:t>
            </w:r>
          </w:p>
        </w:tc>
        <w:tc>
          <w:tcPr>
            <w:tcW w:w="3970" w:type="dxa"/>
            <w:tcBorders>
              <w:top w:val="nil"/>
              <w:left w:val="single" w:sz="4" w:space="0" w:color="auto"/>
              <w:bottom w:val="single" w:sz="4" w:space="0" w:color="auto"/>
              <w:right w:val="single" w:sz="4" w:space="0" w:color="auto"/>
            </w:tcBorders>
          </w:tcPr>
          <w:p w14:paraId="17CC0A40" w14:textId="3DF28EC4" w:rsidR="00296E35" w:rsidRPr="004B59AC" w:rsidRDefault="00296E35" w:rsidP="002E3FCC">
            <w:pPr>
              <w:pStyle w:val="TAL"/>
            </w:pPr>
            <w:r w:rsidRPr="004B59AC">
              <w:t xml:space="preserve">Check: Does the UE (MCData client) correctly perform procedure </w:t>
            </w:r>
            <w:r w:rsidRPr="004B59AC">
              <w:rPr>
                <w:b/>
                <w:bCs/>
              </w:rPr>
              <w:t>'Message Store Function Post Request using HTTP'</w:t>
            </w:r>
            <w:r w:rsidRPr="004B59AC">
              <w:rPr>
                <w:bCs/>
              </w:rPr>
              <w:t xml:space="preserve"> as described in TS </w:t>
            </w:r>
            <w:r>
              <w:rPr>
                <w:bCs/>
              </w:rPr>
              <w:t>37.579</w:t>
            </w:r>
            <w:r w:rsidRPr="004B59AC">
              <w:rPr>
                <w:bCs/>
              </w:rPr>
              <w:t xml:space="preserve">-1 </w:t>
            </w:r>
            <w:r w:rsidRPr="004B59AC">
              <w:t>[2] Table 5.3C.17.2-1 to search for existing objects that were created in the message store?</w:t>
            </w:r>
          </w:p>
        </w:tc>
        <w:tc>
          <w:tcPr>
            <w:tcW w:w="709" w:type="dxa"/>
            <w:tcBorders>
              <w:top w:val="single" w:sz="4" w:space="0" w:color="auto"/>
              <w:left w:val="single" w:sz="4" w:space="0" w:color="auto"/>
              <w:bottom w:val="single" w:sz="4" w:space="0" w:color="auto"/>
              <w:right w:val="single" w:sz="4" w:space="0" w:color="auto"/>
            </w:tcBorders>
          </w:tcPr>
          <w:p w14:paraId="09B20588"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0D8AE270"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241DA6B9" w14:textId="77777777" w:rsidR="00296E35" w:rsidRPr="004B59AC" w:rsidRDefault="00296E35" w:rsidP="002E3FCC">
            <w:pPr>
              <w:pStyle w:val="TAC"/>
            </w:pPr>
            <w:r w:rsidRPr="004B59AC">
              <w:t>2</w:t>
            </w:r>
          </w:p>
        </w:tc>
        <w:tc>
          <w:tcPr>
            <w:tcW w:w="892" w:type="dxa"/>
            <w:tcBorders>
              <w:top w:val="nil"/>
              <w:left w:val="single" w:sz="4" w:space="0" w:color="auto"/>
              <w:bottom w:val="single" w:sz="4" w:space="0" w:color="auto"/>
              <w:right w:val="single" w:sz="4" w:space="0" w:color="auto"/>
            </w:tcBorders>
          </w:tcPr>
          <w:p w14:paraId="2091DE5A" w14:textId="77777777" w:rsidR="00296E35" w:rsidRPr="004B59AC" w:rsidRDefault="00296E35" w:rsidP="002E3FCC">
            <w:pPr>
              <w:pStyle w:val="TAC"/>
            </w:pPr>
            <w:r w:rsidRPr="004B59AC">
              <w:t>P</w:t>
            </w:r>
          </w:p>
        </w:tc>
      </w:tr>
      <w:tr w:rsidR="00296E35" w:rsidRPr="004B59AC" w14:paraId="36DA0050" w14:textId="77777777" w:rsidTr="002E3FCC">
        <w:tc>
          <w:tcPr>
            <w:tcW w:w="649" w:type="dxa"/>
            <w:tcBorders>
              <w:top w:val="nil"/>
              <w:left w:val="single" w:sz="4" w:space="0" w:color="auto"/>
              <w:bottom w:val="single" w:sz="4" w:space="0" w:color="auto"/>
              <w:right w:val="single" w:sz="4" w:space="0" w:color="auto"/>
            </w:tcBorders>
          </w:tcPr>
          <w:p w14:paraId="3D91373B" w14:textId="77777777" w:rsidR="00296E35" w:rsidRPr="004B59AC" w:rsidRDefault="00296E35" w:rsidP="002E3FCC">
            <w:pPr>
              <w:pStyle w:val="TAC"/>
            </w:pPr>
            <w:r w:rsidRPr="004B59AC">
              <w:t>5</w:t>
            </w:r>
          </w:p>
        </w:tc>
        <w:tc>
          <w:tcPr>
            <w:tcW w:w="3970" w:type="dxa"/>
            <w:tcBorders>
              <w:top w:val="nil"/>
              <w:left w:val="single" w:sz="4" w:space="0" w:color="auto"/>
              <w:bottom w:val="single" w:sz="4" w:space="0" w:color="auto"/>
              <w:right w:val="single" w:sz="4" w:space="0" w:color="auto"/>
            </w:tcBorders>
          </w:tcPr>
          <w:p w14:paraId="0700B98A" w14:textId="77777777" w:rsidR="00296E35" w:rsidRPr="004B59AC" w:rsidRDefault="00296E35" w:rsidP="002E3FCC">
            <w:pPr>
              <w:pStyle w:val="TAL"/>
            </w:pPr>
            <w:r w:rsidRPr="004B59AC">
              <w:t>Make the UE (MCData client) update an object by adding a flag.</w:t>
            </w:r>
          </w:p>
          <w:p w14:paraId="41DA94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7974B47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0D3CBCDC"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6E26063B"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43C9FC1F" w14:textId="77777777" w:rsidR="00296E35" w:rsidRPr="004B59AC" w:rsidRDefault="00296E35" w:rsidP="002E3FCC">
            <w:pPr>
              <w:pStyle w:val="TAC"/>
            </w:pPr>
            <w:r w:rsidRPr="004B59AC">
              <w:t>-</w:t>
            </w:r>
          </w:p>
        </w:tc>
      </w:tr>
      <w:tr w:rsidR="00296E35" w:rsidRPr="004B59AC" w14:paraId="216ED79D" w14:textId="77777777" w:rsidTr="002E3FCC">
        <w:tc>
          <w:tcPr>
            <w:tcW w:w="649" w:type="dxa"/>
            <w:tcBorders>
              <w:top w:val="nil"/>
              <w:left w:val="single" w:sz="4" w:space="0" w:color="auto"/>
              <w:bottom w:val="single" w:sz="4" w:space="0" w:color="auto"/>
              <w:right w:val="single" w:sz="4" w:space="0" w:color="auto"/>
            </w:tcBorders>
          </w:tcPr>
          <w:p w14:paraId="644AC8BD" w14:textId="77777777" w:rsidR="00296E35" w:rsidRPr="004B59AC" w:rsidRDefault="00296E35" w:rsidP="002E3FCC">
            <w:pPr>
              <w:pStyle w:val="TAC"/>
            </w:pPr>
            <w:r w:rsidRPr="004B59AC">
              <w:t>6</w:t>
            </w:r>
          </w:p>
        </w:tc>
        <w:tc>
          <w:tcPr>
            <w:tcW w:w="3970" w:type="dxa"/>
            <w:tcBorders>
              <w:top w:val="nil"/>
              <w:left w:val="single" w:sz="4" w:space="0" w:color="auto"/>
              <w:bottom w:val="single" w:sz="4" w:space="0" w:color="auto"/>
              <w:right w:val="single" w:sz="4" w:space="0" w:color="auto"/>
            </w:tcBorders>
          </w:tcPr>
          <w:p w14:paraId="2403E609" w14:textId="458E0B83" w:rsidR="00296E35" w:rsidRPr="004B59AC" w:rsidRDefault="00296E35" w:rsidP="002E3FCC">
            <w:pPr>
              <w:pStyle w:val="TAL"/>
            </w:pPr>
            <w:r w:rsidRPr="004B59AC">
              <w:t xml:space="preserve">Check: Does the UE (MCData client) correctly perform procedure </w:t>
            </w:r>
            <w:r w:rsidRPr="004B59AC">
              <w:rPr>
                <w:b/>
                <w:bCs/>
              </w:rPr>
              <w:t>'Message Store Function Put Request using HTTP'</w:t>
            </w:r>
            <w:r w:rsidRPr="004B59AC">
              <w:rPr>
                <w:bCs/>
              </w:rPr>
              <w:t xml:space="preserve"> as described in TS </w:t>
            </w:r>
            <w:r>
              <w:rPr>
                <w:bCs/>
              </w:rPr>
              <w:t>37.579</w:t>
            </w:r>
            <w:r w:rsidRPr="004B59AC">
              <w:rPr>
                <w:bCs/>
              </w:rPr>
              <w:t xml:space="preserve">-1 </w:t>
            </w:r>
            <w:r w:rsidRPr="004B59AC">
              <w:t>[2] Table 5.3C.18.2-1 to update an object by adding a flag?</w:t>
            </w:r>
          </w:p>
        </w:tc>
        <w:tc>
          <w:tcPr>
            <w:tcW w:w="709" w:type="dxa"/>
            <w:tcBorders>
              <w:top w:val="single" w:sz="4" w:space="0" w:color="auto"/>
              <w:left w:val="single" w:sz="4" w:space="0" w:color="auto"/>
              <w:bottom w:val="single" w:sz="4" w:space="0" w:color="auto"/>
              <w:right w:val="single" w:sz="4" w:space="0" w:color="auto"/>
            </w:tcBorders>
          </w:tcPr>
          <w:p w14:paraId="449CA5E9"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4895AFCA"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3185B18C" w14:textId="77777777" w:rsidR="00296E35" w:rsidRPr="004B59AC" w:rsidRDefault="00296E35" w:rsidP="002E3FCC">
            <w:pPr>
              <w:pStyle w:val="TAC"/>
            </w:pPr>
            <w:r w:rsidRPr="004B59AC">
              <w:t>3</w:t>
            </w:r>
          </w:p>
        </w:tc>
        <w:tc>
          <w:tcPr>
            <w:tcW w:w="892" w:type="dxa"/>
            <w:tcBorders>
              <w:top w:val="nil"/>
              <w:left w:val="single" w:sz="4" w:space="0" w:color="auto"/>
              <w:bottom w:val="single" w:sz="4" w:space="0" w:color="auto"/>
              <w:right w:val="single" w:sz="4" w:space="0" w:color="auto"/>
            </w:tcBorders>
          </w:tcPr>
          <w:p w14:paraId="70F9278A" w14:textId="77777777" w:rsidR="00296E35" w:rsidRPr="004B59AC" w:rsidRDefault="00296E35" w:rsidP="002E3FCC">
            <w:pPr>
              <w:pStyle w:val="TAC"/>
            </w:pPr>
            <w:r w:rsidRPr="004B59AC">
              <w:t>P</w:t>
            </w:r>
          </w:p>
        </w:tc>
      </w:tr>
      <w:tr w:rsidR="00296E35" w:rsidRPr="004B59AC" w14:paraId="44AF5E29" w14:textId="77777777" w:rsidTr="002E3FCC">
        <w:tc>
          <w:tcPr>
            <w:tcW w:w="649" w:type="dxa"/>
            <w:tcBorders>
              <w:top w:val="nil"/>
              <w:left w:val="single" w:sz="4" w:space="0" w:color="auto"/>
              <w:bottom w:val="single" w:sz="4" w:space="0" w:color="auto"/>
              <w:right w:val="single" w:sz="4" w:space="0" w:color="auto"/>
            </w:tcBorders>
          </w:tcPr>
          <w:p w14:paraId="34526CE4" w14:textId="77777777" w:rsidR="00296E35" w:rsidRPr="004B59AC" w:rsidRDefault="00296E35" w:rsidP="002E3FCC">
            <w:pPr>
              <w:pStyle w:val="TAC"/>
            </w:pPr>
            <w:r w:rsidRPr="004B59AC">
              <w:t>7</w:t>
            </w:r>
          </w:p>
        </w:tc>
        <w:tc>
          <w:tcPr>
            <w:tcW w:w="3970" w:type="dxa"/>
            <w:tcBorders>
              <w:top w:val="nil"/>
              <w:left w:val="single" w:sz="4" w:space="0" w:color="auto"/>
              <w:bottom w:val="single" w:sz="4" w:space="0" w:color="auto"/>
              <w:right w:val="single" w:sz="4" w:space="0" w:color="auto"/>
            </w:tcBorders>
          </w:tcPr>
          <w:p w14:paraId="59282BE9" w14:textId="77777777" w:rsidR="00296E35" w:rsidRPr="004B59AC" w:rsidRDefault="00296E35" w:rsidP="002E3FCC">
            <w:pPr>
              <w:pStyle w:val="TAL"/>
            </w:pPr>
            <w:r w:rsidRPr="004B59AC">
              <w:t>Make the UE (MCData client) retrieve an object.</w:t>
            </w:r>
          </w:p>
          <w:p w14:paraId="7529759D"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5291FE6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45DA4EC6"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630CDE17"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7FB1023A" w14:textId="77777777" w:rsidR="00296E35" w:rsidRPr="004B59AC" w:rsidRDefault="00296E35" w:rsidP="002E3FCC">
            <w:pPr>
              <w:pStyle w:val="TAC"/>
            </w:pPr>
            <w:r w:rsidRPr="004B59AC">
              <w:t>-</w:t>
            </w:r>
          </w:p>
        </w:tc>
      </w:tr>
      <w:tr w:rsidR="00296E35" w:rsidRPr="004B59AC" w14:paraId="27B75EC2" w14:textId="77777777" w:rsidTr="002E3FCC">
        <w:tc>
          <w:tcPr>
            <w:tcW w:w="649" w:type="dxa"/>
            <w:tcBorders>
              <w:top w:val="nil"/>
              <w:left w:val="single" w:sz="4" w:space="0" w:color="auto"/>
              <w:bottom w:val="single" w:sz="4" w:space="0" w:color="auto"/>
              <w:right w:val="single" w:sz="4" w:space="0" w:color="auto"/>
            </w:tcBorders>
          </w:tcPr>
          <w:p w14:paraId="16BC24BD" w14:textId="77777777" w:rsidR="00296E35" w:rsidRPr="004B59AC" w:rsidRDefault="00296E35" w:rsidP="002E3FCC">
            <w:pPr>
              <w:pStyle w:val="TAC"/>
            </w:pPr>
            <w:r w:rsidRPr="004B59AC">
              <w:t>8</w:t>
            </w:r>
          </w:p>
        </w:tc>
        <w:tc>
          <w:tcPr>
            <w:tcW w:w="3970" w:type="dxa"/>
            <w:tcBorders>
              <w:top w:val="nil"/>
              <w:left w:val="single" w:sz="4" w:space="0" w:color="auto"/>
              <w:bottom w:val="single" w:sz="4" w:space="0" w:color="auto"/>
              <w:right w:val="single" w:sz="4" w:space="0" w:color="auto"/>
            </w:tcBorders>
          </w:tcPr>
          <w:p w14:paraId="4ADA11F8" w14:textId="794A2EB0" w:rsidR="00296E35" w:rsidRPr="004B59AC" w:rsidRDefault="00296E35" w:rsidP="002E3FCC">
            <w:pPr>
              <w:pStyle w:val="TAL"/>
              <w:rPr>
                <w:color w:val="000000"/>
              </w:rPr>
            </w:pPr>
            <w:r w:rsidRPr="004B59AC">
              <w:t xml:space="preserve">Check: Does the UE (MCData client) correctly perform procedure </w:t>
            </w:r>
            <w:r w:rsidRPr="004B59AC">
              <w:rPr>
                <w:b/>
                <w:bCs/>
              </w:rPr>
              <w:t>'Message Store Function Retrieve using HTTP'</w:t>
            </w:r>
            <w:r w:rsidRPr="004B59AC">
              <w:rPr>
                <w:bCs/>
              </w:rPr>
              <w:t xml:space="preserve"> as described in TS </w:t>
            </w:r>
            <w:r>
              <w:rPr>
                <w:bCs/>
              </w:rPr>
              <w:t>37.579</w:t>
            </w:r>
            <w:r w:rsidRPr="004B59AC">
              <w:rPr>
                <w:bCs/>
              </w:rPr>
              <w:t xml:space="preserve">-1 </w:t>
            </w:r>
            <w:r w:rsidRPr="004B59AC">
              <w:t>[2] Table 5.3C.16.2-1 to retrieve an object in the message store?</w:t>
            </w:r>
          </w:p>
        </w:tc>
        <w:tc>
          <w:tcPr>
            <w:tcW w:w="709" w:type="dxa"/>
            <w:tcBorders>
              <w:top w:val="single" w:sz="4" w:space="0" w:color="auto"/>
              <w:left w:val="single" w:sz="4" w:space="0" w:color="auto"/>
              <w:bottom w:val="single" w:sz="4" w:space="0" w:color="auto"/>
              <w:right w:val="single" w:sz="4" w:space="0" w:color="auto"/>
            </w:tcBorders>
          </w:tcPr>
          <w:p w14:paraId="2AF0307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5B80D34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7835F02E" w14:textId="77777777" w:rsidR="00296E35" w:rsidRPr="004B59AC" w:rsidRDefault="00296E35" w:rsidP="002E3FCC">
            <w:pPr>
              <w:pStyle w:val="TAC"/>
            </w:pPr>
            <w:r w:rsidRPr="004B59AC">
              <w:t>4</w:t>
            </w:r>
          </w:p>
        </w:tc>
        <w:tc>
          <w:tcPr>
            <w:tcW w:w="892" w:type="dxa"/>
            <w:tcBorders>
              <w:top w:val="nil"/>
              <w:left w:val="single" w:sz="4" w:space="0" w:color="auto"/>
              <w:bottom w:val="single" w:sz="4" w:space="0" w:color="auto"/>
              <w:right w:val="single" w:sz="4" w:space="0" w:color="auto"/>
            </w:tcBorders>
          </w:tcPr>
          <w:p w14:paraId="484C070D" w14:textId="77777777" w:rsidR="00296E35" w:rsidRPr="004B59AC" w:rsidRDefault="00296E35" w:rsidP="002E3FCC">
            <w:pPr>
              <w:pStyle w:val="TAC"/>
            </w:pPr>
            <w:r w:rsidRPr="004B59AC">
              <w:t>P</w:t>
            </w:r>
          </w:p>
        </w:tc>
      </w:tr>
      <w:tr w:rsidR="00296E35" w:rsidRPr="004B59AC" w14:paraId="3D590C4C" w14:textId="77777777" w:rsidTr="002E3FCC">
        <w:tc>
          <w:tcPr>
            <w:tcW w:w="649" w:type="dxa"/>
            <w:tcBorders>
              <w:top w:val="nil"/>
              <w:left w:val="single" w:sz="4" w:space="0" w:color="auto"/>
              <w:bottom w:val="single" w:sz="4" w:space="0" w:color="auto"/>
              <w:right w:val="single" w:sz="4" w:space="0" w:color="auto"/>
            </w:tcBorders>
          </w:tcPr>
          <w:p w14:paraId="40BAF492" w14:textId="77777777" w:rsidR="00296E35" w:rsidRPr="004B59AC" w:rsidRDefault="00296E35" w:rsidP="002E3FCC">
            <w:pPr>
              <w:pStyle w:val="TAC"/>
            </w:pPr>
            <w:r w:rsidRPr="004B59AC">
              <w:t>9</w:t>
            </w:r>
          </w:p>
        </w:tc>
        <w:tc>
          <w:tcPr>
            <w:tcW w:w="3970" w:type="dxa"/>
            <w:tcBorders>
              <w:top w:val="nil"/>
              <w:left w:val="single" w:sz="4" w:space="0" w:color="auto"/>
              <w:bottom w:val="single" w:sz="4" w:space="0" w:color="auto"/>
              <w:right w:val="single" w:sz="4" w:space="0" w:color="auto"/>
            </w:tcBorders>
          </w:tcPr>
          <w:p w14:paraId="5F455270" w14:textId="77777777" w:rsidR="00296E35" w:rsidRPr="004B59AC" w:rsidRDefault="00296E35" w:rsidP="002E3FCC">
            <w:pPr>
              <w:pStyle w:val="TAL"/>
            </w:pPr>
            <w:r w:rsidRPr="004B59AC">
              <w:t>Make the UE (MCData client) delete an object.</w:t>
            </w:r>
          </w:p>
          <w:p w14:paraId="017884E2"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078E7EB0"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009EDC57"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6977AFA3"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2F99E0FD" w14:textId="77777777" w:rsidR="00296E35" w:rsidRPr="004B59AC" w:rsidRDefault="00296E35" w:rsidP="002E3FCC">
            <w:pPr>
              <w:pStyle w:val="TAC"/>
            </w:pPr>
            <w:r w:rsidRPr="004B59AC">
              <w:t>-</w:t>
            </w:r>
          </w:p>
        </w:tc>
      </w:tr>
      <w:tr w:rsidR="00296E35" w:rsidRPr="004B59AC" w14:paraId="3E1DEF3A" w14:textId="77777777" w:rsidTr="002E3FCC">
        <w:tc>
          <w:tcPr>
            <w:tcW w:w="649" w:type="dxa"/>
            <w:tcBorders>
              <w:top w:val="nil"/>
              <w:left w:val="single" w:sz="4" w:space="0" w:color="auto"/>
              <w:bottom w:val="single" w:sz="4" w:space="0" w:color="auto"/>
              <w:right w:val="single" w:sz="4" w:space="0" w:color="auto"/>
            </w:tcBorders>
          </w:tcPr>
          <w:p w14:paraId="1C3996E7" w14:textId="77777777" w:rsidR="00296E35" w:rsidRPr="004B59AC" w:rsidRDefault="00296E35" w:rsidP="002E3FCC">
            <w:pPr>
              <w:pStyle w:val="TAC"/>
            </w:pPr>
            <w:r w:rsidRPr="004B59AC">
              <w:t>10</w:t>
            </w:r>
          </w:p>
        </w:tc>
        <w:tc>
          <w:tcPr>
            <w:tcW w:w="3970" w:type="dxa"/>
            <w:tcBorders>
              <w:top w:val="nil"/>
              <w:left w:val="single" w:sz="4" w:space="0" w:color="auto"/>
              <w:bottom w:val="single" w:sz="4" w:space="0" w:color="auto"/>
              <w:right w:val="single" w:sz="4" w:space="0" w:color="auto"/>
            </w:tcBorders>
          </w:tcPr>
          <w:p w14:paraId="685EE6D8" w14:textId="215B7A42" w:rsidR="00296E35" w:rsidRPr="004B59AC" w:rsidRDefault="00296E35" w:rsidP="002E3FCC">
            <w:pPr>
              <w:pStyle w:val="TAL"/>
            </w:pPr>
            <w:r w:rsidRPr="004B59AC">
              <w:t xml:space="preserve">Check: Does the UE (MCData client) correctly perform procedure </w:t>
            </w:r>
            <w:r w:rsidRPr="004B59AC">
              <w:rPr>
                <w:b/>
                <w:bCs/>
              </w:rPr>
              <w:t>'Message Store Function Delete using HTTP'</w:t>
            </w:r>
            <w:r w:rsidRPr="004B59AC">
              <w:rPr>
                <w:bCs/>
              </w:rPr>
              <w:t xml:space="preserve"> as described in TS </w:t>
            </w:r>
            <w:r>
              <w:rPr>
                <w:bCs/>
              </w:rPr>
              <w:t>37.579</w:t>
            </w:r>
            <w:r w:rsidRPr="004B59AC">
              <w:rPr>
                <w:bCs/>
              </w:rPr>
              <w:t xml:space="preserve">-1 </w:t>
            </w:r>
            <w:r w:rsidRPr="004B59AC">
              <w:t>[2] Table 5.3C.15.2-1 to delete an object in the message store?</w:t>
            </w:r>
          </w:p>
        </w:tc>
        <w:tc>
          <w:tcPr>
            <w:tcW w:w="709" w:type="dxa"/>
            <w:tcBorders>
              <w:top w:val="single" w:sz="4" w:space="0" w:color="auto"/>
              <w:left w:val="single" w:sz="4" w:space="0" w:color="auto"/>
              <w:bottom w:val="single" w:sz="4" w:space="0" w:color="auto"/>
              <w:right w:val="single" w:sz="4" w:space="0" w:color="auto"/>
            </w:tcBorders>
          </w:tcPr>
          <w:p w14:paraId="1BCADEE3"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50D56BF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269B400A" w14:textId="77777777" w:rsidR="00296E35" w:rsidRPr="004B59AC" w:rsidRDefault="00296E35" w:rsidP="002E3FCC">
            <w:pPr>
              <w:pStyle w:val="TAC"/>
            </w:pPr>
            <w:r w:rsidRPr="004B59AC">
              <w:t>5</w:t>
            </w:r>
          </w:p>
        </w:tc>
        <w:tc>
          <w:tcPr>
            <w:tcW w:w="892" w:type="dxa"/>
            <w:tcBorders>
              <w:top w:val="nil"/>
              <w:left w:val="single" w:sz="4" w:space="0" w:color="auto"/>
              <w:bottom w:val="single" w:sz="4" w:space="0" w:color="auto"/>
              <w:right w:val="single" w:sz="4" w:space="0" w:color="auto"/>
            </w:tcBorders>
          </w:tcPr>
          <w:p w14:paraId="2CF495A7" w14:textId="77777777" w:rsidR="00296E35" w:rsidRPr="004B59AC" w:rsidRDefault="00296E35" w:rsidP="002E3FCC">
            <w:pPr>
              <w:pStyle w:val="TAC"/>
            </w:pPr>
            <w:r w:rsidRPr="004B59AC">
              <w:t>P</w:t>
            </w:r>
          </w:p>
        </w:tc>
      </w:tr>
      <w:tr w:rsidR="00296E35" w:rsidRPr="004B59AC" w14:paraId="5161C89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D6F4975" w14:textId="77777777" w:rsidR="00296E35" w:rsidRPr="004B59AC" w:rsidRDefault="00296E35" w:rsidP="002E3FCC">
            <w:pPr>
              <w:pStyle w:val="TAN"/>
            </w:pPr>
            <w:r w:rsidRPr="004B59AC">
              <w:t>NOTE 1:</w:t>
            </w:r>
            <w:r w:rsidRPr="004B59AC">
              <w:tab/>
              <w:t>This is expected to be done via a suitable implementation dependent MMI.</w:t>
            </w:r>
          </w:p>
        </w:tc>
      </w:tr>
    </w:tbl>
    <w:p w14:paraId="2F5A61AA" w14:textId="77777777" w:rsidR="00296E35" w:rsidRPr="004B59AC" w:rsidRDefault="00296E35" w:rsidP="00296E35"/>
    <w:p w14:paraId="396191CC" w14:textId="77777777" w:rsidR="00296E35" w:rsidRPr="004B59AC" w:rsidRDefault="00296E35" w:rsidP="00296E35">
      <w:pPr>
        <w:pStyle w:val="H6"/>
      </w:pPr>
      <w:r w:rsidRPr="004B59AC">
        <w:t>6.8.1.3.3</w:t>
      </w:r>
      <w:r w:rsidRPr="004B59AC">
        <w:tab/>
        <w:t>Specific message contents</w:t>
      </w:r>
    </w:p>
    <w:p w14:paraId="6F230D2F" w14:textId="108D0BAE" w:rsidR="00296E35" w:rsidRPr="004B59AC" w:rsidRDefault="00296E35" w:rsidP="00296E35">
      <w:pPr>
        <w:pStyle w:val="TH"/>
      </w:pPr>
      <w:r w:rsidRPr="004B59AC">
        <w:t xml:space="preserve">Table 6.8.1.3.3-1: HTTP POST from the UE (Step 2, Table 6.8.1.3.2-1; step 2, TS </w:t>
      </w:r>
      <w:r>
        <w:t>37.579</w:t>
      </w:r>
      <w:r w:rsidRPr="004B59AC">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3CEC99E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BDA841" w14:textId="115AC1A2"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3C14F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D94062"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7C70B"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4BEBC9DC"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2FABE719"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70CD6C51" w14:textId="77777777" w:rsidR="00296E35" w:rsidRPr="004B59AC" w:rsidRDefault="00296E35" w:rsidP="002E3FCC">
            <w:pPr>
              <w:pStyle w:val="TAH"/>
            </w:pPr>
            <w:r w:rsidRPr="004B59AC">
              <w:t>Condition</w:t>
            </w:r>
          </w:p>
        </w:tc>
      </w:tr>
      <w:tr w:rsidR="00296E35" w:rsidRPr="004B59AC" w14:paraId="3B36F04D" w14:textId="77777777" w:rsidTr="002E3FCC">
        <w:tc>
          <w:tcPr>
            <w:tcW w:w="2837" w:type="dxa"/>
            <w:tcBorders>
              <w:top w:val="single" w:sz="4" w:space="0" w:color="auto"/>
              <w:left w:val="single" w:sz="4" w:space="0" w:color="auto"/>
              <w:bottom w:val="single" w:sz="4" w:space="0" w:color="auto"/>
              <w:right w:val="single" w:sz="4" w:space="0" w:color="auto"/>
            </w:tcBorders>
          </w:tcPr>
          <w:p w14:paraId="7A0611AF"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55E15F3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0E5F2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6622E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55E4CA" w14:textId="77777777" w:rsidR="00296E35" w:rsidRPr="004B59AC" w:rsidRDefault="00296E35" w:rsidP="002E3FCC">
            <w:pPr>
              <w:pStyle w:val="TAL"/>
            </w:pPr>
          </w:p>
        </w:tc>
      </w:tr>
      <w:tr w:rsidR="00296E35" w:rsidRPr="004B59AC" w14:paraId="2242D2DD" w14:textId="77777777" w:rsidTr="002E3FCC">
        <w:tc>
          <w:tcPr>
            <w:tcW w:w="2837" w:type="dxa"/>
            <w:tcBorders>
              <w:top w:val="single" w:sz="4" w:space="0" w:color="auto"/>
              <w:left w:val="single" w:sz="4" w:space="0" w:color="auto"/>
              <w:bottom w:val="single" w:sz="4" w:space="0" w:color="auto"/>
              <w:right w:val="single" w:sz="4" w:space="0" w:color="auto"/>
            </w:tcBorders>
          </w:tcPr>
          <w:p w14:paraId="45AD886C"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D5777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F4BC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2BFFD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02CB6C" w14:textId="77777777" w:rsidR="00296E35" w:rsidRPr="004B59AC" w:rsidRDefault="00296E35" w:rsidP="002E3FCC">
            <w:pPr>
              <w:pStyle w:val="TAL"/>
            </w:pPr>
          </w:p>
        </w:tc>
      </w:tr>
      <w:tr w:rsidR="00296E35" w:rsidRPr="004B59AC" w14:paraId="1BBF688C" w14:textId="77777777" w:rsidTr="002E3FCC">
        <w:tc>
          <w:tcPr>
            <w:tcW w:w="2837" w:type="dxa"/>
            <w:tcBorders>
              <w:top w:val="single" w:sz="4" w:space="0" w:color="auto"/>
              <w:left w:val="single" w:sz="4" w:space="0" w:color="auto"/>
              <w:bottom w:val="single" w:sz="4" w:space="0" w:color="auto"/>
              <w:right w:val="single" w:sz="4" w:space="0" w:color="auto"/>
            </w:tcBorders>
          </w:tcPr>
          <w:p w14:paraId="78A03FF3"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6C23B0C" w14:textId="77777777" w:rsidR="00296E35" w:rsidRPr="004B59AC" w:rsidRDefault="00296E35" w:rsidP="002E3FCC">
            <w:pPr>
              <w:pStyle w:val="TAL"/>
            </w:pPr>
            <w:r w:rsidRPr="004B59AC">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5460193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B5503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32F04" w14:textId="77777777" w:rsidR="00296E35" w:rsidRPr="004B59AC" w:rsidRDefault="00296E35" w:rsidP="002E3FCC">
            <w:pPr>
              <w:pStyle w:val="TAL"/>
            </w:pPr>
          </w:p>
        </w:tc>
      </w:tr>
      <w:tr w:rsidR="00296E35" w:rsidRPr="004B59AC" w14:paraId="286D1841" w14:textId="77777777" w:rsidTr="002E3FCC">
        <w:tc>
          <w:tcPr>
            <w:tcW w:w="2837" w:type="dxa"/>
            <w:tcBorders>
              <w:top w:val="single" w:sz="4" w:space="0" w:color="auto"/>
              <w:left w:val="single" w:sz="4" w:space="0" w:color="auto"/>
              <w:bottom w:val="single" w:sz="4" w:space="0" w:color="auto"/>
              <w:right w:val="single" w:sz="4" w:space="0" w:color="auto"/>
            </w:tcBorders>
          </w:tcPr>
          <w:p w14:paraId="191A9043"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2B1D262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4E129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2B217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AE9A95" w14:textId="77777777" w:rsidR="00296E35" w:rsidRPr="004B59AC" w:rsidRDefault="00296E35" w:rsidP="002E3FCC">
            <w:pPr>
              <w:pStyle w:val="TAL"/>
            </w:pPr>
          </w:p>
        </w:tc>
      </w:tr>
      <w:tr w:rsidR="00296E35" w:rsidRPr="004B59AC" w14:paraId="73D261D9" w14:textId="77777777" w:rsidTr="002E3FCC">
        <w:tc>
          <w:tcPr>
            <w:tcW w:w="2837" w:type="dxa"/>
            <w:tcBorders>
              <w:top w:val="single" w:sz="4" w:space="0" w:color="auto"/>
              <w:left w:val="single" w:sz="4" w:space="0" w:color="auto"/>
              <w:bottom w:val="single" w:sz="4" w:space="0" w:color="auto"/>
              <w:right w:val="single" w:sz="4" w:space="0" w:color="auto"/>
            </w:tcBorders>
          </w:tcPr>
          <w:p w14:paraId="7C482C15"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77D023DA" w14:textId="77777777" w:rsidR="00296E35" w:rsidRPr="004B59AC" w:rsidRDefault="00296E35" w:rsidP="002E3FCC">
            <w:pPr>
              <w:pStyle w:val="TAL"/>
            </w:pPr>
            <w:r w:rsidRPr="004B59AC">
              <w:t>"multipart/form-data"</w:t>
            </w:r>
          </w:p>
        </w:tc>
        <w:tc>
          <w:tcPr>
            <w:tcW w:w="2127" w:type="dxa"/>
            <w:tcBorders>
              <w:top w:val="single" w:sz="4" w:space="0" w:color="auto"/>
              <w:left w:val="single" w:sz="4" w:space="0" w:color="auto"/>
              <w:bottom w:val="single" w:sz="4" w:space="0" w:color="auto"/>
              <w:right w:val="single" w:sz="4" w:space="0" w:color="auto"/>
            </w:tcBorders>
          </w:tcPr>
          <w:p w14:paraId="06FC56B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9748FB" w14:textId="77777777" w:rsidR="00296E35" w:rsidRPr="004B59AC" w:rsidRDefault="00296E35" w:rsidP="002E3FCC">
            <w:pPr>
              <w:pStyle w:val="TAL"/>
            </w:pPr>
            <w:r w:rsidRPr="004B59AC">
              <w:t>RFC 2388 [43]</w:t>
            </w:r>
          </w:p>
        </w:tc>
        <w:tc>
          <w:tcPr>
            <w:tcW w:w="1135" w:type="dxa"/>
            <w:tcBorders>
              <w:top w:val="single" w:sz="4" w:space="0" w:color="auto"/>
              <w:left w:val="single" w:sz="4" w:space="0" w:color="auto"/>
              <w:bottom w:val="single" w:sz="4" w:space="0" w:color="auto"/>
              <w:right w:val="single" w:sz="4" w:space="0" w:color="auto"/>
            </w:tcBorders>
          </w:tcPr>
          <w:p w14:paraId="5BD775E3" w14:textId="77777777" w:rsidR="00296E35" w:rsidRPr="004B59AC" w:rsidRDefault="00296E35" w:rsidP="002E3FCC">
            <w:pPr>
              <w:pStyle w:val="TAL"/>
            </w:pPr>
          </w:p>
        </w:tc>
      </w:tr>
      <w:tr w:rsidR="00296E35" w:rsidRPr="004B59AC" w14:paraId="6D153C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900C09C" w14:textId="77777777" w:rsidR="00296E35" w:rsidRPr="004B59AC" w:rsidRDefault="00296E35" w:rsidP="002E3FCC">
            <w:pPr>
              <w:pStyle w:val="TAL"/>
              <w:rPr>
                <w:b/>
                <w:bCs/>
              </w:rPr>
            </w:pPr>
            <w:r w:rsidRPr="004B59AC">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EA0766"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2AAF05"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8919E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B45B09" w14:textId="77777777" w:rsidR="00296E35" w:rsidRPr="004B59AC" w:rsidRDefault="00296E35" w:rsidP="002E3FCC">
            <w:pPr>
              <w:pStyle w:val="TAL"/>
            </w:pPr>
          </w:p>
        </w:tc>
      </w:tr>
      <w:tr w:rsidR="00296E35" w:rsidRPr="004B59AC" w14:paraId="57EEDF5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B00830" w14:textId="77777777" w:rsidR="00296E35" w:rsidRPr="004B59AC" w:rsidRDefault="00296E35" w:rsidP="002E3FCC">
            <w:pPr>
              <w:pStyle w:val="TAL"/>
              <w:rPr>
                <w:b/>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3709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7E15AA" w14:textId="77777777" w:rsidR="00296E35" w:rsidRPr="004B59AC" w:rsidRDefault="00296E35" w:rsidP="002E3FCC">
            <w:pPr>
              <w:pStyle w:val="TAL"/>
            </w:pPr>
            <w:r w:rsidRPr="004B59AC">
              <w:rPr>
                <w:b/>
                <w:bCs/>
              </w:rPr>
              <w:t>Object</w:t>
            </w:r>
          </w:p>
        </w:tc>
        <w:tc>
          <w:tcPr>
            <w:tcW w:w="1419" w:type="dxa"/>
            <w:tcBorders>
              <w:top w:val="single" w:sz="4" w:space="0" w:color="auto"/>
              <w:left w:val="single" w:sz="4" w:space="0" w:color="auto"/>
              <w:bottom w:val="single" w:sz="4" w:space="0" w:color="auto"/>
              <w:right w:val="single" w:sz="4" w:space="0" w:color="auto"/>
            </w:tcBorders>
          </w:tcPr>
          <w:p w14:paraId="781211D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4270D1" w14:textId="77777777" w:rsidR="00296E35" w:rsidRPr="004B59AC" w:rsidRDefault="00296E35" w:rsidP="002E3FCC">
            <w:pPr>
              <w:pStyle w:val="TAL"/>
            </w:pPr>
          </w:p>
        </w:tc>
      </w:tr>
      <w:tr w:rsidR="00296E35" w:rsidRPr="004B59AC" w14:paraId="03DEC25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FBB9AC"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0EA884"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63B0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6A0E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B85D43" w14:textId="77777777" w:rsidR="00296E35" w:rsidRPr="004B59AC" w:rsidRDefault="00296E35" w:rsidP="002E3FCC">
            <w:pPr>
              <w:pStyle w:val="TAL"/>
            </w:pPr>
          </w:p>
        </w:tc>
      </w:tr>
      <w:tr w:rsidR="00296E35" w:rsidRPr="004B59AC" w14:paraId="2F08FD4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12AEA" w14:textId="77777777" w:rsidR="00296E35" w:rsidRPr="004B59AC" w:rsidRDefault="00296E35" w:rsidP="002E3FCC">
            <w:pPr>
              <w:pStyle w:val="TAL"/>
              <w:rPr>
                <w:b/>
                <w:bCs/>
              </w:rPr>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5A682128"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67CCE6A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BA71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9C436" w14:textId="77777777" w:rsidR="00296E35" w:rsidRPr="004B59AC" w:rsidRDefault="00296E35" w:rsidP="002E3FCC">
            <w:pPr>
              <w:pStyle w:val="TAL"/>
            </w:pPr>
          </w:p>
        </w:tc>
      </w:tr>
      <w:tr w:rsidR="00296E35" w:rsidRPr="004B59AC" w14:paraId="307D6DE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EA1080" w14:textId="77777777" w:rsidR="00296E35" w:rsidRPr="004B59AC" w:rsidRDefault="00296E35" w:rsidP="002E3FCC">
            <w:pPr>
              <w:pStyle w:val="TAL"/>
              <w:rPr>
                <w:b/>
                <w:bCs/>
              </w:rPr>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C87A15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45723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B087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BF7878" w14:textId="77777777" w:rsidR="00296E35" w:rsidRPr="004B59AC" w:rsidRDefault="00296E35" w:rsidP="002E3FCC">
            <w:pPr>
              <w:pStyle w:val="TAL"/>
            </w:pPr>
          </w:p>
        </w:tc>
      </w:tr>
      <w:tr w:rsidR="00296E35" w:rsidRPr="004B59AC" w14:paraId="0224690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ED4C38" w14:textId="77777777" w:rsidR="00296E35" w:rsidRPr="004B59AC" w:rsidRDefault="00296E35" w:rsidP="002E3FCC">
            <w:pPr>
              <w:pStyle w:val="TAL"/>
              <w:rPr>
                <w:b/>
                <w:bCs/>
              </w:rPr>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6891E75E" w14:textId="77777777" w:rsidR="00296E35" w:rsidRPr="004B59AC" w:rsidRDefault="00296E35" w:rsidP="002E3FCC">
            <w:pPr>
              <w:pStyle w:val="TAL"/>
            </w:pPr>
            <w:r w:rsidRPr="004B59AC">
              <w:t>form-data</w:t>
            </w:r>
          </w:p>
        </w:tc>
        <w:tc>
          <w:tcPr>
            <w:tcW w:w="2127" w:type="dxa"/>
            <w:tcBorders>
              <w:top w:val="single" w:sz="4" w:space="0" w:color="auto"/>
              <w:left w:val="single" w:sz="4" w:space="0" w:color="auto"/>
              <w:bottom w:val="single" w:sz="4" w:space="0" w:color="auto"/>
              <w:right w:val="single" w:sz="4" w:space="0" w:color="auto"/>
            </w:tcBorders>
          </w:tcPr>
          <w:p w14:paraId="4065F7F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E75B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0AF5A35" w14:textId="77777777" w:rsidR="00296E35" w:rsidRPr="004B59AC" w:rsidRDefault="00296E35" w:rsidP="002E3FCC">
            <w:pPr>
              <w:pStyle w:val="TAL"/>
            </w:pPr>
          </w:p>
        </w:tc>
      </w:tr>
      <w:tr w:rsidR="00296E35" w:rsidRPr="004B59AC" w14:paraId="3F49C472" w14:textId="77777777" w:rsidTr="002E3FCC">
        <w:tc>
          <w:tcPr>
            <w:tcW w:w="2837" w:type="dxa"/>
            <w:tcBorders>
              <w:top w:val="single" w:sz="4" w:space="0" w:color="auto"/>
              <w:left w:val="single" w:sz="4" w:space="0" w:color="auto"/>
              <w:bottom w:val="single" w:sz="4" w:space="0" w:color="auto"/>
              <w:right w:val="single" w:sz="4" w:space="0" w:color="auto"/>
            </w:tcBorders>
          </w:tcPr>
          <w:p w14:paraId="49DD760D" w14:textId="77777777" w:rsidR="00296E35" w:rsidRPr="004B59AC" w:rsidRDefault="00296E35" w:rsidP="002E3FCC">
            <w:pPr>
              <w:pStyle w:val="TAL"/>
              <w:rPr>
                <w:b/>
                <w:bCs/>
              </w:rPr>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5006A206" w14:textId="77777777" w:rsidR="00296E35" w:rsidRPr="004B59AC" w:rsidRDefault="00296E35" w:rsidP="002E3FCC">
            <w:pPr>
              <w:pStyle w:val="TAL"/>
            </w:pPr>
            <w:r w:rsidRPr="004B59AC">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29828DB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418B3"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6B455BB" w14:textId="77777777" w:rsidR="00296E35" w:rsidRPr="004B59AC" w:rsidRDefault="00296E35" w:rsidP="002E3FCC">
            <w:pPr>
              <w:pStyle w:val="TAL"/>
            </w:pPr>
          </w:p>
        </w:tc>
      </w:tr>
      <w:tr w:rsidR="00296E35" w:rsidRPr="004B59AC" w14:paraId="447E8326" w14:textId="77777777" w:rsidTr="002E3FCC">
        <w:tc>
          <w:tcPr>
            <w:tcW w:w="2837" w:type="dxa"/>
            <w:tcBorders>
              <w:top w:val="single" w:sz="4" w:space="0" w:color="auto"/>
              <w:left w:val="single" w:sz="4" w:space="0" w:color="auto"/>
              <w:bottom w:val="single" w:sz="4" w:space="0" w:color="auto"/>
              <w:right w:val="single" w:sz="4" w:space="0" w:color="auto"/>
            </w:tcBorders>
          </w:tcPr>
          <w:p w14:paraId="0C021745" w14:textId="77777777" w:rsidR="00296E35" w:rsidRPr="004B59AC" w:rsidRDefault="00296E35" w:rsidP="002E3FCC">
            <w:pPr>
              <w:pStyle w:val="TAL"/>
              <w:rPr>
                <w:b/>
                <w:bCs/>
              </w:rPr>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47435AF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0609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A393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BA2BA" w14:textId="77777777" w:rsidR="00296E35" w:rsidRPr="004B59AC" w:rsidRDefault="00296E35" w:rsidP="002E3FCC">
            <w:pPr>
              <w:pStyle w:val="TAL"/>
            </w:pPr>
          </w:p>
        </w:tc>
      </w:tr>
      <w:tr w:rsidR="00296E35" w:rsidRPr="004B59AC" w14:paraId="20EADBFC" w14:textId="77777777" w:rsidTr="002E3FCC">
        <w:tc>
          <w:tcPr>
            <w:tcW w:w="2837" w:type="dxa"/>
            <w:tcBorders>
              <w:top w:val="single" w:sz="4" w:space="0" w:color="auto"/>
              <w:left w:val="single" w:sz="4" w:space="0" w:color="auto"/>
              <w:bottom w:val="single" w:sz="4" w:space="0" w:color="auto"/>
              <w:right w:val="single" w:sz="4" w:space="0" w:color="auto"/>
            </w:tcBorders>
          </w:tcPr>
          <w:p w14:paraId="447A30E1" w14:textId="77777777" w:rsidR="00296E35" w:rsidRPr="004B59AC" w:rsidRDefault="00296E35" w:rsidP="002E3FCC">
            <w:pPr>
              <w:pStyle w:val="TAL"/>
              <w:rPr>
                <w:b/>
                <w:bCs/>
              </w:rPr>
            </w:pPr>
            <w:r w:rsidRPr="004B59AC">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1EB20D0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AB28A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35759" w14:textId="77777777" w:rsidR="00296E35" w:rsidRPr="004B59AC" w:rsidRDefault="00296E35" w:rsidP="002E3FCC">
            <w:pPr>
              <w:pStyle w:val="TAL"/>
            </w:pPr>
            <w:r w:rsidRPr="004B59AC">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67AD284" w14:textId="77777777" w:rsidR="00296E35" w:rsidRPr="004B59AC" w:rsidRDefault="00296E35" w:rsidP="002E3FCC">
            <w:pPr>
              <w:pStyle w:val="TAL"/>
            </w:pPr>
          </w:p>
        </w:tc>
      </w:tr>
      <w:tr w:rsidR="00296E35" w:rsidRPr="004B59AC" w14:paraId="1B4E3EF6" w14:textId="77777777" w:rsidTr="002E3FCC">
        <w:tc>
          <w:tcPr>
            <w:tcW w:w="2837" w:type="dxa"/>
            <w:tcBorders>
              <w:top w:val="single" w:sz="4" w:space="0" w:color="auto"/>
              <w:left w:val="single" w:sz="4" w:space="0" w:color="auto"/>
              <w:bottom w:val="single" w:sz="4" w:space="0" w:color="auto"/>
              <w:right w:val="single" w:sz="4" w:space="0" w:color="auto"/>
            </w:tcBorders>
          </w:tcPr>
          <w:p w14:paraId="6D0617B4" w14:textId="77777777" w:rsidR="00296E35" w:rsidRPr="004B59AC" w:rsidRDefault="00296E35" w:rsidP="002E3FCC">
            <w:pPr>
              <w:pStyle w:val="TAL"/>
              <w:rPr>
                <w:b/>
                <w:bCs/>
              </w:rPr>
            </w:pPr>
            <w:r w:rsidRPr="004B59AC">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1DC84755"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276553E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51B9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3F0276" w14:textId="77777777" w:rsidR="00296E35" w:rsidRPr="004B59AC" w:rsidRDefault="00296E35" w:rsidP="002E3FCC">
            <w:pPr>
              <w:pStyle w:val="TAL"/>
            </w:pPr>
          </w:p>
        </w:tc>
      </w:tr>
      <w:tr w:rsidR="00296E35" w:rsidRPr="004B59AC" w14:paraId="46A61433" w14:textId="77777777" w:rsidTr="002E3FCC">
        <w:tc>
          <w:tcPr>
            <w:tcW w:w="2837" w:type="dxa"/>
            <w:tcBorders>
              <w:top w:val="single" w:sz="4" w:space="0" w:color="auto"/>
              <w:left w:val="single" w:sz="4" w:space="0" w:color="auto"/>
              <w:bottom w:val="single" w:sz="4" w:space="0" w:color="auto"/>
              <w:right w:val="single" w:sz="4" w:space="0" w:color="auto"/>
            </w:tcBorders>
          </w:tcPr>
          <w:p w14:paraId="23D231E5" w14:textId="77777777" w:rsidR="00296E35" w:rsidRPr="004B59AC" w:rsidRDefault="00296E35" w:rsidP="002E3FCC">
            <w:pPr>
              <w:pStyle w:val="TAL"/>
              <w:rPr>
                <w:b/>
                <w:bCs/>
              </w:rPr>
            </w:pPr>
            <w:r w:rsidRPr="004B59AC">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1D0DF74"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551946F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C5870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99140" w14:textId="77777777" w:rsidR="00296E35" w:rsidRPr="004B59AC" w:rsidRDefault="00296E35" w:rsidP="002E3FCC">
            <w:pPr>
              <w:pStyle w:val="TAL"/>
            </w:pPr>
          </w:p>
        </w:tc>
      </w:tr>
      <w:tr w:rsidR="00296E35" w:rsidRPr="004B59AC" w14:paraId="7B514E32" w14:textId="77777777" w:rsidTr="002E3FCC">
        <w:tc>
          <w:tcPr>
            <w:tcW w:w="2837" w:type="dxa"/>
            <w:tcBorders>
              <w:top w:val="single" w:sz="4" w:space="0" w:color="auto"/>
              <w:left w:val="single" w:sz="4" w:space="0" w:color="auto"/>
              <w:bottom w:val="single" w:sz="4" w:space="0" w:color="auto"/>
              <w:right w:val="single" w:sz="4" w:space="0" w:color="auto"/>
            </w:tcBorders>
          </w:tcPr>
          <w:p w14:paraId="6C61BB19" w14:textId="77777777" w:rsidR="00296E35" w:rsidRPr="004B59AC" w:rsidRDefault="00296E35" w:rsidP="002E3FCC">
            <w:pPr>
              <w:pStyle w:val="TAL"/>
              <w:rPr>
                <w:b/>
                <w:bCs/>
              </w:rPr>
            </w:pPr>
            <w:r w:rsidRPr="004B59AC">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7C538E5D"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2C896F5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81F3B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6F7E69" w14:textId="77777777" w:rsidR="00296E35" w:rsidRPr="004B59AC" w:rsidRDefault="00296E35" w:rsidP="002E3FCC">
            <w:pPr>
              <w:pStyle w:val="TAL"/>
            </w:pPr>
          </w:p>
        </w:tc>
      </w:tr>
      <w:tr w:rsidR="00296E35" w:rsidRPr="004B59AC" w14:paraId="0511A661" w14:textId="77777777" w:rsidTr="002E3FCC">
        <w:tc>
          <w:tcPr>
            <w:tcW w:w="2837" w:type="dxa"/>
            <w:tcBorders>
              <w:top w:val="single" w:sz="4" w:space="0" w:color="auto"/>
              <w:left w:val="single" w:sz="4" w:space="0" w:color="auto"/>
              <w:bottom w:val="single" w:sz="4" w:space="0" w:color="auto"/>
              <w:right w:val="single" w:sz="4" w:space="0" w:color="auto"/>
            </w:tcBorders>
          </w:tcPr>
          <w:p w14:paraId="7931BC03" w14:textId="77777777" w:rsidR="00296E35" w:rsidRPr="004B59AC" w:rsidRDefault="00296E35" w:rsidP="002E3FCC">
            <w:pPr>
              <w:pStyle w:val="TAL"/>
              <w:rPr>
                <w:b/>
                <w:bCs/>
              </w:rPr>
            </w:pPr>
            <w:r w:rsidRPr="004B59AC">
              <w:t xml:space="preserve">        flags</w:t>
            </w:r>
          </w:p>
        </w:tc>
        <w:tc>
          <w:tcPr>
            <w:tcW w:w="2127" w:type="dxa"/>
            <w:tcBorders>
              <w:top w:val="single" w:sz="4" w:space="0" w:color="auto"/>
              <w:left w:val="single" w:sz="4" w:space="0" w:color="auto"/>
              <w:bottom w:val="single" w:sz="4" w:space="0" w:color="auto"/>
              <w:right w:val="single" w:sz="4" w:space="0" w:color="auto"/>
            </w:tcBorders>
          </w:tcPr>
          <w:p w14:paraId="0406B601"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1081020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37B33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220D0" w14:textId="77777777" w:rsidR="00296E35" w:rsidRPr="004B59AC" w:rsidRDefault="00296E35" w:rsidP="002E3FCC">
            <w:pPr>
              <w:pStyle w:val="TAL"/>
            </w:pPr>
          </w:p>
        </w:tc>
      </w:tr>
      <w:tr w:rsidR="00296E35" w:rsidRPr="004B59AC" w14:paraId="4380A150" w14:textId="77777777" w:rsidTr="002E3FCC">
        <w:tc>
          <w:tcPr>
            <w:tcW w:w="2837" w:type="dxa"/>
            <w:tcBorders>
              <w:top w:val="single" w:sz="4" w:space="0" w:color="auto"/>
              <w:left w:val="single" w:sz="4" w:space="0" w:color="auto"/>
              <w:bottom w:val="single" w:sz="4" w:space="0" w:color="auto"/>
              <w:right w:val="single" w:sz="4" w:space="0" w:color="auto"/>
            </w:tcBorders>
          </w:tcPr>
          <w:p w14:paraId="11289069" w14:textId="77777777" w:rsidR="00296E35" w:rsidRPr="004B59AC" w:rsidRDefault="00296E35" w:rsidP="002E3FCC">
            <w:pPr>
              <w:pStyle w:val="TAL"/>
              <w:rPr>
                <w:b/>
                <w:bCs/>
              </w:rPr>
            </w:pPr>
            <w:r w:rsidRPr="004B59AC">
              <w:t xml:space="preserve">        imdns</w:t>
            </w:r>
          </w:p>
        </w:tc>
        <w:tc>
          <w:tcPr>
            <w:tcW w:w="2127" w:type="dxa"/>
            <w:tcBorders>
              <w:top w:val="single" w:sz="4" w:space="0" w:color="auto"/>
              <w:left w:val="single" w:sz="4" w:space="0" w:color="auto"/>
              <w:bottom w:val="single" w:sz="4" w:space="0" w:color="auto"/>
              <w:right w:val="single" w:sz="4" w:space="0" w:color="auto"/>
            </w:tcBorders>
          </w:tcPr>
          <w:p w14:paraId="5C38D65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8301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3B89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5D1F25" w14:textId="77777777" w:rsidR="00296E35" w:rsidRPr="004B59AC" w:rsidRDefault="00296E35" w:rsidP="002E3FCC">
            <w:pPr>
              <w:pStyle w:val="TAL"/>
            </w:pPr>
          </w:p>
        </w:tc>
      </w:tr>
      <w:tr w:rsidR="00296E35" w:rsidRPr="004B59AC" w14:paraId="62FC28E9" w14:textId="77777777" w:rsidTr="002E3FCC">
        <w:tc>
          <w:tcPr>
            <w:tcW w:w="2837" w:type="dxa"/>
            <w:tcBorders>
              <w:top w:val="single" w:sz="4" w:space="0" w:color="auto"/>
              <w:left w:val="single" w:sz="4" w:space="0" w:color="auto"/>
              <w:bottom w:val="single" w:sz="4" w:space="0" w:color="auto"/>
              <w:right w:val="single" w:sz="4" w:space="0" w:color="auto"/>
            </w:tcBorders>
          </w:tcPr>
          <w:p w14:paraId="38B94FDB" w14:textId="77777777" w:rsidR="00296E35" w:rsidRPr="004B59AC" w:rsidRDefault="00296E35" w:rsidP="002E3FCC">
            <w:pPr>
              <w:pStyle w:val="TAL"/>
              <w:rPr>
                <w:b/>
                <w:bCs/>
              </w:rPr>
            </w:pPr>
            <w:r w:rsidRPr="004B59AC">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38395D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C7A22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A46C2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D6515D" w14:textId="77777777" w:rsidR="00296E35" w:rsidRPr="004B59AC" w:rsidRDefault="00296E35" w:rsidP="002E3FCC">
            <w:pPr>
              <w:pStyle w:val="TAL"/>
            </w:pPr>
          </w:p>
        </w:tc>
      </w:tr>
      <w:tr w:rsidR="00296E35" w:rsidRPr="004B59AC" w14:paraId="2EBF61C1" w14:textId="77777777" w:rsidTr="002E3FCC">
        <w:tc>
          <w:tcPr>
            <w:tcW w:w="2837" w:type="dxa"/>
            <w:tcBorders>
              <w:top w:val="single" w:sz="4" w:space="0" w:color="auto"/>
              <w:left w:val="single" w:sz="4" w:space="0" w:color="auto"/>
              <w:bottom w:val="single" w:sz="4" w:space="0" w:color="auto"/>
              <w:right w:val="single" w:sz="4" w:space="0" w:color="auto"/>
            </w:tcBorders>
          </w:tcPr>
          <w:p w14:paraId="7EBA6176" w14:textId="77777777" w:rsidR="00296E35" w:rsidRPr="004B59AC" w:rsidRDefault="00296E35" w:rsidP="002E3FCC">
            <w:pPr>
              <w:pStyle w:val="TAL"/>
              <w:rPr>
                <w:b/>
                <w:bCs/>
              </w:rPr>
            </w:pPr>
            <w:r w:rsidRPr="004B59AC">
              <w:t xml:space="preserve">        path</w:t>
            </w:r>
          </w:p>
        </w:tc>
        <w:tc>
          <w:tcPr>
            <w:tcW w:w="2127" w:type="dxa"/>
            <w:tcBorders>
              <w:top w:val="single" w:sz="4" w:space="0" w:color="auto"/>
              <w:left w:val="single" w:sz="4" w:space="0" w:color="auto"/>
              <w:bottom w:val="single" w:sz="4" w:space="0" w:color="auto"/>
              <w:right w:val="single" w:sz="4" w:space="0" w:color="auto"/>
            </w:tcBorders>
          </w:tcPr>
          <w:p w14:paraId="4F39DE8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A19F7C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43128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2B072F" w14:textId="77777777" w:rsidR="00296E35" w:rsidRPr="004B59AC" w:rsidRDefault="00296E35" w:rsidP="002E3FCC">
            <w:pPr>
              <w:pStyle w:val="TAL"/>
            </w:pPr>
          </w:p>
        </w:tc>
      </w:tr>
      <w:tr w:rsidR="00296E35" w:rsidRPr="004B59AC" w14:paraId="05B338E9" w14:textId="77777777" w:rsidTr="002E3FCC">
        <w:tc>
          <w:tcPr>
            <w:tcW w:w="2837" w:type="dxa"/>
            <w:tcBorders>
              <w:top w:val="single" w:sz="4" w:space="0" w:color="auto"/>
              <w:left w:val="single" w:sz="4" w:space="0" w:color="auto"/>
              <w:bottom w:val="single" w:sz="4" w:space="0" w:color="auto"/>
              <w:right w:val="single" w:sz="4" w:space="0" w:color="auto"/>
            </w:tcBorders>
          </w:tcPr>
          <w:p w14:paraId="7F15EE1E" w14:textId="77777777" w:rsidR="00296E35" w:rsidRPr="004B59AC" w:rsidRDefault="00296E35" w:rsidP="002E3FCC">
            <w:pPr>
              <w:pStyle w:val="TAL"/>
              <w:rPr>
                <w:b/>
                <w:bCs/>
              </w:rPr>
            </w:pPr>
            <w:r w:rsidRPr="004B59AC">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075D004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5E004D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6D1F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530352" w14:textId="77777777" w:rsidR="00296E35" w:rsidRPr="004B59AC" w:rsidRDefault="00296E35" w:rsidP="002E3FCC">
            <w:pPr>
              <w:pStyle w:val="TAL"/>
            </w:pPr>
          </w:p>
        </w:tc>
      </w:tr>
      <w:tr w:rsidR="00296E35" w:rsidRPr="004B59AC" w14:paraId="0CBE4E6B" w14:textId="77777777" w:rsidTr="002E3FCC">
        <w:tc>
          <w:tcPr>
            <w:tcW w:w="2837" w:type="dxa"/>
            <w:tcBorders>
              <w:top w:val="single" w:sz="4" w:space="0" w:color="auto"/>
              <w:left w:val="single" w:sz="4" w:space="0" w:color="auto"/>
              <w:bottom w:val="single" w:sz="4" w:space="0" w:color="auto"/>
              <w:right w:val="single" w:sz="4" w:space="0" w:color="auto"/>
            </w:tcBorders>
          </w:tcPr>
          <w:p w14:paraId="479AE722" w14:textId="77777777" w:rsidR="00296E35" w:rsidRPr="004B59AC" w:rsidRDefault="00296E35" w:rsidP="002E3FCC">
            <w:pPr>
              <w:pStyle w:val="TAL"/>
              <w:rPr>
                <w:b/>
                <w:bCs/>
              </w:rPr>
            </w:pPr>
            <w:r w:rsidRPr="004B59AC">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1CA1EECD"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52F41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6A99A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957534" w14:textId="77777777" w:rsidR="00296E35" w:rsidRPr="004B59AC" w:rsidRDefault="00296E35" w:rsidP="002E3FCC">
            <w:pPr>
              <w:pStyle w:val="TAL"/>
            </w:pPr>
          </w:p>
        </w:tc>
      </w:tr>
      <w:tr w:rsidR="00296E35" w:rsidRPr="004B59AC" w14:paraId="1DE2CB7D" w14:textId="77777777" w:rsidTr="002E3FCC">
        <w:tc>
          <w:tcPr>
            <w:tcW w:w="2837" w:type="dxa"/>
            <w:tcBorders>
              <w:top w:val="single" w:sz="4" w:space="0" w:color="auto"/>
              <w:left w:val="single" w:sz="4" w:space="0" w:color="auto"/>
              <w:bottom w:val="single" w:sz="4" w:space="0" w:color="auto"/>
              <w:right w:val="single" w:sz="4" w:space="0" w:color="auto"/>
            </w:tcBorders>
          </w:tcPr>
          <w:p w14:paraId="7BD32287" w14:textId="77777777" w:rsidR="00296E35" w:rsidRPr="004B59AC" w:rsidRDefault="00296E35" w:rsidP="002E3FCC">
            <w:pPr>
              <w:pStyle w:val="TAL"/>
              <w:rPr>
                <w:b/>
                <w:bCs/>
              </w:rPr>
            </w:pPr>
            <w:r w:rsidRPr="004B59AC">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DE09611"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BEA024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668AF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ED83B6" w14:textId="77777777" w:rsidR="00296E35" w:rsidRPr="004B59AC" w:rsidRDefault="00296E35" w:rsidP="002E3FCC">
            <w:pPr>
              <w:pStyle w:val="TAL"/>
            </w:pPr>
          </w:p>
        </w:tc>
      </w:tr>
      <w:tr w:rsidR="00296E35" w:rsidRPr="004B59AC" w14:paraId="2DA97446" w14:textId="77777777" w:rsidTr="002E3FCC">
        <w:tc>
          <w:tcPr>
            <w:tcW w:w="2837" w:type="dxa"/>
            <w:tcBorders>
              <w:top w:val="single" w:sz="4" w:space="0" w:color="auto"/>
              <w:left w:val="single" w:sz="4" w:space="0" w:color="auto"/>
              <w:bottom w:val="single" w:sz="4" w:space="0" w:color="auto"/>
              <w:right w:val="single" w:sz="4" w:space="0" w:color="auto"/>
            </w:tcBorders>
          </w:tcPr>
          <w:p w14:paraId="20A5433E" w14:textId="77777777" w:rsidR="00296E35" w:rsidRPr="004B59AC" w:rsidRDefault="00296E35" w:rsidP="002E3FCC">
            <w:pPr>
              <w:pStyle w:val="TAL"/>
              <w:rPr>
                <w:b/>
                <w:bCs/>
              </w:rPr>
            </w:pPr>
            <w:r w:rsidRPr="004B59AC">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F116A46"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5A270DF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4EC2F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9A9DEE" w14:textId="77777777" w:rsidR="00296E35" w:rsidRPr="004B59AC" w:rsidRDefault="00296E35" w:rsidP="002E3FCC">
            <w:pPr>
              <w:pStyle w:val="TAL"/>
            </w:pPr>
          </w:p>
        </w:tc>
      </w:tr>
      <w:tr w:rsidR="00296E35" w:rsidRPr="004B59AC" w14:paraId="70AE64D4" w14:textId="77777777" w:rsidTr="002E3FCC">
        <w:tc>
          <w:tcPr>
            <w:tcW w:w="2837" w:type="dxa"/>
            <w:tcBorders>
              <w:top w:val="single" w:sz="4" w:space="0" w:color="auto"/>
              <w:left w:val="single" w:sz="4" w:space="0" w:color="auto"/>
              <w:bottom w:val="single" w:sz="4" w:space="0" w:color="auto"/>
              <w:right w:val="single" w:sz="4" w:space="0" w:color="auto"/>
            </w:tcBorders>
          </w:tcPr>
          <w:p w14:paraId="58DE7FD7" w14:textId="77777777" w:rsidR="00296E35" w:rsidRPr="004B59AC" w:rsidRDefault="00296E35" w:rsidP="002E3FCC">
            <w:pPr>
              <w:pStyle w:val="TAL"/>
              <w:rPr>
                <w:b/>
                <w:bCs/>
              </w:rPr>
            </w:pPr>
            <w:r w:rsidRPr="004B59AC">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6ADB2FD9"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75C7826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1A87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08C65B" w14:textId="77777777" w:rsidR="00296E35" w:rsidRPr="004B59AC" w:rsidRDefault="00296E35" w:rsidP="002E3FCC">
            <w:pPr>
              <w:pStyle w:val="TAL"/>
            </w:pPr>
          </w:p>
        </w:tc>
      </w:tr>
      <w:tr w:rsidR="00296E35" w:rsidRPr="004B59AC" w14:paraId="07D882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D5F0CB4" w14:textId="77777777" w:rsidR="00296E35" w:rsidRPr="004B59AC" w:rsidRDefault="00296E35" w:rsidP="002E3FCC">
            <w:pPr>
              <w:pStyle w:val="TAL"/>
              <w:rPr>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277409C"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3F69E2D" w14:textId="77777777" w:rsidR="00296E35" w:rsidRPr="004B59AC" w:rsidRDefault="00296E35" w:rsidP="002E3FCC">
            <w:pPr>
              <w:pStyle w:val="TAL"/>
            </w:pPr>
            <w:r w:rsidRPr="004B59AC">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071F07C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7A388E" w14:textId="77777777" w:rsidR="00296E35" w:rsidRPr="004B59AC" w:rsidRDefault="00296E35" w:rsidP="002E3FCC">
            <w:pPr>
              <w:pStyle w:val="TAL"/>
            </w:pPr>
          </w:p>
        </w:tc>
      </w:tr>
      <w:tr w:rsidR="00296E35" w:rsidRPr="004B59AC" w14:paraId="6C2406B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15CC7F"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52D31F"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79FB7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B0EEB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C24D80" w14:textId="77777777" w:rsidR="00296E35" w:rsidRPr="004B59AC" w:rsidRDefault="00296E35" w:rsidP="002E3FCC">
            <w:pPr>
              <w:pStyle w:val="TAL"/>
            </w:pPr>
          </w:p>
        </w:tc>
      </w:tr>
      <w:tr w:rsidR="00296E35" w:rsidRPr="004B59AC" w14:paraId="2DB8939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D232EF7" w14:textId="77777777" w:rsidR="00296E35" w:rsidRPr="004B59AC" w:rsidRDefault="00296E35" w:rsidP="002E3FCC">
            <w:pPr>
              <w:pStyle w:val="TAL"/>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09CD9D77" w14:textId="77777777" w:rsidR="00296E35" w:rsidRPr="004B59AC" w:rsidRDefault="00296E35" w:rsidP="002E3FCC">
            <w:pPr>
              <w:pStyle w:val="TAL"/>
            </w:pPr>
            <w:r w:rsidRPr="004B59AC">
              <w:t>"application/octet-stream"</w:t>
            </w:r>
          </w:p>
        </w:tc>
        <w:tc>
          <w:tcPr>
            <w:tcW w:w="2127" w:type="dxa"/>
            <w:tcBorders>
              <w:top w:val="single" w:sz="4" w:space="0" w:color="auto"/>
              <w:left w:val="single" w:sz="4" w:space="0" w:color="auto"/>
              <w:bottom w:val="single" w:sz="4" w:space="0" w:color="auto"/>
              <w:right w:val="single" w:sz="4" w:space="0" w:color="auto"/>
            </w:tcBorders>
          </w:tcPr>
          <w:p w14:paraId="301E88A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6CCE1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A8837" w14:textId="77777777" w:rsidR="00296E35" w:rsidRPr="004B59AC" w:rsidRDefault="00296E35" w:rsidP="002E3FCC">
            <w:pPr>
              <w:pStyle w:val="TAL"/>
            </w:pPr>
          </w:p>
        </w:tc>
      </w:tr>
      <w:tr w:rsidR="00296E35" w:rsidRPr="004B59AC" w14:paraId="38352C6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D034AD2" w14:textId="77777777" w:rsidR="00296E35" w:rsidRPr="004B59AC" w:rsidRDefault="00296E35" w:rsidP="002E3FCC">
            <w:pPr>
              <w:pStyle w:val="TAL"/>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225A25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6C803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0409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3981CC" w14:textId="77777777" w:rsidR="00296E35" w:rsidRPr="004B59AC" w:rsidRDefault="00296E35" w:rsidP="002E3FCC">
            <w:pPr>
              <w:pStyle w:val="TAL"/>
            </w:pPr>
          </w:p>
        </w:tc>
      </w:tr>
      <w:tr w:rsidR="00296E35" w:rsidRPr="004B59AC" w14:paraId="50A99D3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F53538" w14:textId="77777777" w:rsidR="00296E35" w:rsidRPr="004B59AC" w:rsidRDefault="00296E35" w:rsidP="002E3FCC">
            <w:pPr>
              <w:pStyle w:val="TAL"/>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5C07A253" w14:textId="77777777" w:rsidR="00296E35" w:rsidRPr="004B59AC" w:rsidRDefault="00296E35" w:rsidP="002E3FCC">
            <w:pPr>
              <w:pStyle w:val="TAL"/>
            </w:pPr>
            <w:r w:rsidRPr="004B59AC">
              <w:t>attachments</w:t>
            </w:r>
          </w:p>
        </w:tc>
        <w:tc>
          <w:tcPr>
            <w:tcW w:w="2127" w:type="dxa"/>
            <w:tcBorders>
              <w:top w:val="single" w:sz="4" w:space="0" w:color="auto"/>
              <w:left w:val="single" w:sz="4" w:space="0" w:color="auto"/>
              <w:bottom w:val="single" w:sz="4" w:space="0" w:color="auto"/>
              <w:right w:val="single" w:sz="4" w:space="0" w:color="auto"/>
            </w:tcBorders>
          </w:tcPr>
          <w:p w14:paraId="2BEB231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AE1A7F"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03B5E9E" w14:textId="77777777" w:rsidR="00296E35" w:rsidRPr="004B59AC" w:rsidRDefault="00296E35" w:rsidP="002E3FCC">
            <w:pPr>
              <w:pStyle w:val="TAL"/>
            </w:pPr>
          </w:p>
        </w:tc>
      </w:tr>
      <w:tr w:rsidR="00296E35" w:rsidRPr="004B59AC" w14:paraId="227EE227" w14:textId="77777777" w:rsidTr="002E3FCC">
        <w:tc>
          <w:tcPr>
            <w:tcW w:w="2837" w:type="dxa"/>
            <w:tcBorders>
              <w:top w:val="single" w:sz="4" w:space="0" w:color="auto"/>
              <w:left w:val="single" w:sz="4" w:space="0" w:color="auto"/>
              <w:bottom w:val="single" w:sz="4" w:space="0" w:color="auto"/>
              <w:right w:val="single" w:sz="4" w:space="0" w:color="auto"/>
            </w:tcBorders>
          </w:tcPr>
          <w:p w14:paraId="1600AA83" w14:textId="77777777" w:rsidR="00296E35" w:rsidRPr="004B59AC" w:rsidRDefault="00296E35" w:rsidP="002E3FCC">
            <w:pPr>
              <w:pStyle w:val="TAL"/>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329A162B" w14:textId="77777777" w:rsidR="00296E35" w:rsidRPr="004B59AC" w:rsidRDefault="00296E35" w:rsidP="002E3FCC">
            <w:pPr>
              <w:pStyle w:val="TAL"/>
            </w:pPr>
            <w:r w:rsidRPr="004B59AC">
              <w:t>filename with any value</w:t>
            </w:r>
          </w:p>
        </w:tc>
        <w:tc>
          <w:tcPr>
            <w:tcW w:w="2127" w:type="dxa"/>
            <w:tcBorders>
              <w:top w:val="single" w:sz="4" w:space="0" w:color="auto"/>
              <w:left w:val="single" w:sz="4" w:space="0" w:color="auto"/>
              <w:bottom w:val="single" w:sz="4" w:space="0" w:color="auto"/>
              <w:right w:val="single" w:sz="4" w:space="0" w:color="auto"/>
            </w:tcBorders>
          </w:tcPr>
          <w:p w14:paraId="5C513A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A3F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CA4347F" w14:textId="77777777" w:rsidR="00296E35" w:rsidRPr="004B59AC" w:rsidRDefault="00296E35" w:rsidP="002E3FCC">
            <w:pPr>
              <w:pStyle w:val="TAL"/>
            </w:pPr>
          </w:p>
        </w:tc>
      </w:tr>
      <w:tr w:rsidR="00296E35" w:rsidRPr="004B59AC" w14:paraId="67B807F0" w14:textId="77777777" w:rsidTr="002E3FCC">
        <w:tc>
          <w:tcPr>
            <w:tcW w:w="2837" w:type="dxa"/>
            <w:tcBorders>
              <w:top w:val="single" w:sz="4" w:space="0" w:color="auto"/>
              <w:left w:val="single" w:sz="4" w:space="0" w:color="auto"/>
              <w:bottom w:val="single" w:sz="4" w:space="0" w:color="auto"/>
              <w:right w:val="single" w:sz="4" w:space="0" w:color="auto"/>
            </w:tcBorders>
          </w:tcPr>
          <w:p w14:paraId="78B6A8DD" w14:textId="77777777" w:rsidR="00296E35" w:rsidRPr="004B59AC" w:rsidRDefault="00296E35" w:rsidP="002E3FCC">
            <w:pPr>
              <w:pStyle w:val="TAL"/>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279170E" w14:textId="77777777" w:rsidR="00296E35" w:rsidRPr="004B59AC" w:rsidRDefault="00296E35" w:rsidP="002E3FCC">
            <w:pPr>
              <w:pStyle w:val="TAL"/>
            </w:pPr>
            <w:r w:rsidRPr="004B59AC">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4A7635CC" w14:textId="77777777" w:rsidR="00296E35" w:rsidRPr="004B59AC" w:rsidRDefault="00296E35" w:rsidP="002E3FCC">
            <w:pPr>
              <w:pStyle w:val="TAL"/>
            </w:pPr>
            <w:r w:rsidRPr="004B59AC">
              <w:t>The binary for test file 1</w:t>
            </w:r>
          </w:p>
        </w:tc>
        <w:tc>
          <w:tcPr>
            <w:tcW w:w="1419" w:type="dxa"/>
            <w:tcBorders>
              <w:top w:val="single" w:sz="4" w:space="0" w:color="auto"/>
              <w:left w:val="single" w:sz="4" w:space="0" w:color="auto"/>
              <w:bottom w:val="single" w:sz="4" w:space="0" w:color="auto"/>
              <w:right w:val="single" w:sz="4" w:space="0" w:color="auto"/>
            </w:tcBorders>
          </w:tcPr>
          <w:p w14:paraId="33FAB86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81842A" w14:textId="77777777" w:rsidR="00296E35" w:rsidRPr="004B59AC" w:rsidRDefault="00296E35" w:rsidP="002E3FCC">
            <w:pPr>
              <w:pStyle w:val="TAL"/>
            </w:pPr>
          </w:p>
        </w:tc>
      </w:tr>
      <w:tr w:rsidR="00296E35" w:rsidRPr="004B59AC" w14:paraId="4191FD8B"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A15635F" w14:textId="77777777" w:rsidR="00296E35" w:rsidRPr="004B59AC" w:rsidRDefault="00296E35" w:rsidP="002E3FCC">
            <w:pPr>
              <w:pStyle w:val="TAL"/>
            </w:pPr>
            <w:r w:rsidRPr="004B59AC">
              <w:t>NOTE 1:</w:t>
            </w:r>
            <w:r w:rsidRPr="004B59AC">
              <w:tab/>
              <w:t>As the client does not know the resourceURL or path of any folder yet, it is assumed that the client does neither provide a &lt;parentFolder&gt; nor a &lt;parentFolderPath&gt;</w:t>
            </w:r>
          </w:p>
        </w:tc>
      </w:tr>
    </w:tbl>
    <w:p w14:paraId="18B882A8" w14:textId="77777777" w:rsidR="00296E35" w:rsidRPr="004B59AC" w:rsidRDefault="00296E35" w:rsidP="00296E35"/>
    <w:p w14:paraId="7979339B" w14:textId="17CF7BBF" w:rsidR="00296E35" w:rsidRPr="004B59AC" w:rsidRDefault="00296E35" w:rsidP="00296E35">
      <w:pPr>
        <w:pStyle w:val="TH"/>
      </w:pPr>
      <w:r w:rsidRPr="004B59AC">
        <w:t xml:space="preserve">Table 6.8.1.3.3-2: HTTP 201 Created from the SS (step 2, Table 6.8.1.3.2-1; step 3, TS </w:t>
      </w:r>
      <w:r>
        <w:t>37.579</w:t>
      </w:r>
      <w:r w:rsidRPr="004B59AC">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3D9EE864" w14:textId="77777777" w:rsidTr="002E3FCC">
        <w:tc>
          <w:tcPr>
            <w:tcW w:w="9650" w:type="dxa"/>
            <w:gridSpan w:val="5"/>
            <w:hideMark/>
          </w:tcPr>
          <w:p w14:paraId="39BDB393" w14:textId="415DDE16" w:rsidR="00296E35" w:rsidRPr="004B59AC" w:rsidRDefault="00296E35" w:rsidP="002E3FCC">
            <w:pPr>
              <w:pStyle w:val="TAL"/>
            </w:pPr>
            <w:r w:rsidRPr="004B59AC">
              <w:t xml:space="preserve">Derivation Path: TS </w:t>
            </w:r>
            <w:r>
              <w:t>37.579</w:t>
            </w:r>
            <w:r w:rsidRPr="004B59AC">
              <w:t>-1 [2], Table 5.5.4.7-1</w:t>
            </w:r>
          </w:p>
        </w:tc>
      </w:tr>
      <w:tr w:rsidR="00296E35" w:rsidRPr="004B59AC" w14:paraId="5369969C" w14:textId="77777777" w:rsidTr="002E3FCC">
        <w:tblPrEx>
          <w:jc w:val="center"/>
          <w:tblInd w:w="0" w:type="dxa"/>
        </w:tblPrEx>
        <w:trPr>
          <w:cantSplit/>
          <w:jc w:val="center"/>
        </w:trPr>
        <w:tc>
          <w:tcPr>
            <w:tcW w:w="2838" w:type="dxa"/>
          </w:tcPr>
          <w:p w14:paraId="144623F1" w14:textId="77777777" w:rsidR="00296E35" w:rsidRPr="004B59AC" w:rsidRDefault="00296E35" w:rsidP="002E3FCC">
            <w:pPr>
              <w:pStyle w:val="TAH"/>
            </w:pPr>
            <w:r w:rsidRPr="004B59AC">
              <w:t>Information Element</w:t>
            </w:r>
          </w:p>
        </w:tc>
        <w:tc>
          <w:tcPr>
            <w:tcW w:w="2128" w:type="dxa"/>
          </w:tcPr>
          <w:p w14:paraId="61DD7F55" w14:textId="77777777" w:rsidR="00296E35" w:rsidRPr="004B59AC" w:rsidRDefault="00296E35" w:rsidP="002E3FCC">
            <w:pPr>
              <w:pStyle w:val="TAH"/>
            </w:pPr>
            <w:r w:rsidRPr="004B59AC">
              <w:t>Value/remark</w:t>
            </w:r>
          </w:p>
        </w:tc>
        <w:tc>
          <w:tcPr>
            <w:tcW w:w="2128" w:type="dxa"/>
          </w:tcPr>
          <w:p w14:paraId="096AD538" w14:textId="77777777" w:rsidR="00296E35" w:rsidRPr="004B59AC" w:rsidRDefault="00296E35" w:rsidP="002E3FCC">
            <w:pPr>
              <w:pStyle w:val="TAH"/>
            </w:pPr>
            <w:r w:rsidRPr="004B59AC">
              <w:t>Comment</w:t>
            </w:r>
          </w:p>
        </w:tc>
        <w:tc>
          <w:tcPr>
            <w:tcW w:w="1420" w:type="dxa"/>
          </w:tcPr>
          <w:p w14:paraId="62828A0D" w14:textId="77777777" w:rsidR="00296E35" w:rsidRPr="004B59AC" w:rsidRDefault="00296E35" w:rsidP="002E3FCC">
            <w:pPr>
              <w:pStyle w:val="TAH"/>
            </w:pPr>
            <w:r w:rsidRPr="004B59AC">
              <w:t>Reference</w:t>
            </w:r>
          </w:p>
        </w:tc>
        <w:tc>
          <w:tcPr>
            <w:tcW w:w="1136" w:type="dxa"/>
          </w:tcPr>
          <w:p w14:paraId="44F70437" w14:textId="77777777" w:rsidR="00296E35" w:rsidRPr="004B59AC" w:rsidRDefault="00296E35" w:rsidP="002E3FCC">
            <w:pPr>
              <w:pStyle w:val="TAH"/>
            </w:pPr>
            <w:r w:rsidRPr="004B59AC">
              <w:t>Condition</w:t>
            </w:r>
          </w:p>
        </w:tc>
      </w:tr>
      <w:tr w:rsidR="00296E35" w:rsidRPr="004B59AC" w14:paraId="4A826625" w14:textId="77777777" w:rsidTr="002E3FCC">
        <w:tblPrEx>
          <w:jc w:val="center"/>
          <w:tblInd w:w="0" w:type="dxa"/>
        </w:tblPrEx>
        <w:trPr>
          <w:cantSplit/>
          <w:jc w:val="center"/>
        </w:trPr>
        <w:tc>
          <w:tcPr>
            <w:tcW w:w="2838" w:type="dxa"/>
            <w:hideMark/>
          </w:tcPr>
          <w:p w14:paraId="14C3B657" w14:textId="77777777" w:rsidR="00296E35" w:rsidRPr="004B59AC" w:rsidRDefault="00296E35" w:rsidP="002E3FCC">
            <w:pPr>
              <w:pStyle w:val="TAL"/>
              <w:rPr>
                <w:b/>
              </w:rPr>
            </w:pPr>
            <w:r w:rsidRPr="004B59AC">
              <w:rPr>
                <w:b/>
              </w:rPr>
              <w:t>Location</w:t>
            </w:r>
          </w:p>
        </w:tc>
        <w:tc>
          <w:tcPr>
            <w:tcW w:w="2128" w:type="dxa"/>
          </w:tcPr>
          <w:p w14:paraId="3336EF03" w14:textId="77777777" w:rsidR="00296E35" w:rsidRPr="004B59AC" w:rsidRDefault="00296E35" w:rsidP="002E3FCC">
            <w:pPr>
              <w:pStyle w:val="TAL"/>
            </w:pPr>
          </w:p>
        </w:tc>
        <w:tc>
          <w:tcPr>
            <w:tcW w:w="2128" w:type="dxa"/>
          </w:tcPr>
          <w:p w14:paraId="5D7C23E6" w14:textId="77777777" w:rsidR="00296E35" w:rsidRPr="004B59AC" w:rsidRDefault="00296E35" w:rsidP="002E3FCC">
            <w:pPr>
              <w:pStyle w:val="TAL"/>
            </w:pPr>
          </w:p>
        </w:tc>
        <w:tc>
          <w:tcPr>
            <w:tcW w:w="1420" w:type="dxa"/>
          </w:tcPr>
          <w:p w14:paraId="7E7A1846" w14:textId="77777777" w:rsidR="00296E35" w:rsidRPr="004B59AC" w:rsidRDefault="00296E35" w:rsidP="002E3FCC">
            <w:pPr>
              <w:pStyle w:val="TAL"/>
            </w:pPr>
          </w:p>
        </w:tc>
        <w:tc>
          <w:tcPr>
            <w:tcW w:w="1136" w:type="dxa"/>
          </w:tcPr>
          <w:p w14:paraId="2D0240F3" w14:textId="77777777" w:rsidR="00296E35" w:rsidRPr="004B59AC" w:rsidRDefault="00296E35" w:rsidP="002E3FCC">
            <w:pPr>
              <w:pStyle w:val="TAL"/>
            </w:pPr>
          </w:p>
        </w:tc>
      </w:tr>
      <w:tr w:rsidR="00296E35" w:rsidRPr="004B59AC" w14:paraId="3914118B" w14:textId="77777777" w:rsidTr="002E3FCC">
        <w:tblPrEx>
          <w:jc w:val="center"/>
          <w:tblInd w:w="0" w:type="dxa"/>
        </w:tblPrEx>
        <w:trPr>
          <w:cantSplit/>
          <w:jc w:val="center"/>
        </w:trPr>
        <w:tc>
          <w:tcPr>
            <w:tcW w:w="2838" w:type="dxa"/>
            <w:hideMark/>
          </w:tcPr>
          <w:p w14:paraId="0795784E" w14:textId="77777777" w:rsidR="00296E35" w:rsidRPr="004B59AC" w:rsidRDefault="00296E35" w:rsidP="002E3FCC">
            <w:pPr>
              <w:pStyle w:val="TAL"/>
            </w:pPr>
            <w:r w:rsidRPr="004B59AC">
              <w:t xml:space="preserve">  uri</w:t>
            </w:r>
          </w:p>
        </w:tc>
        <w:tc>
          <w:tcPr>
            <w:tcW w:w="2128" w:type="dxa"/>
            <w:hideMark/>
          </w:tcPr>
          <w:p w14:paraId="0C34FA2B" w14:textId="77777777" w:rsidR="00296E35" w:rsidRPr="004B59AC" w:rsidRDefault="00296E35" w:rsidP="002E3FCC">
            <w:pPr>
              <w:pStyle w:val="TAL"/>
            </w:pPr>
            <w:r w:rsidRPr="004B59AC">
              <w:t>tsc_MCData_MsgSF_AbsoluteBaseURL &amp; "/objects/objectId0001"</w:t>
            </w:r>
          </w:p>
        </w:tc>
        <w:tc>
          <w:tcPr>
            <w:tcW w:w="2128" w:type="dxa"/>
            <w:hideMark/>
          </w:tcPr>
          <w:p w14:paraId="676DEF14" w14:textId="77777777" w:rsidR="00296E35" w:rsidRPr="004B59AC" w:rsidRDefault="00296E35" w:rsidP="002E3FCC">
            <w:pPr>
              <w:pStyle w:val="TAL"/>
            </w:pPr>
            <w:r w:rsidRPr="004B59AC">
              <w:t>"objectId0001" arbitrarily selected</w:t>
            </w:r>
          </w:p>
        </w:tc>
        <w:tc>
          <w:tcPr>
            <w:tcW w:w="1420" w:type="dxa"/>
          </w:tcPr>
          <w:p w14:paraId="7F79B997" w14:textId="77777777" w:rsidR="00296E35" w:rsidRPr="004B59AC" w:rsidRDefault="00296E35" w:rsidP="002E3FCC">
            <w:pPr>
              <w:pStyle w:val="TAL"/>
            </w:pPr>
          </w:p>
        </w:tc>
        <w:tc>
          <w:tcPr>
            <w:tcW w:w="1136" w:type="dxa"/>
          </w:tcPr>
          <w:p w14:paraId="7BD1C233" w14:textId="77777777" w:rsidR="00296E35" w:rsidRPr="004B59AC" w:rsidRDefault="00296E35" w:rsidP="002E3FCC">
            <w:pPr>
              <w:pStyle w:val="TAL"/>
            </w:pPr>
          </w:p>
        </w:tc>
      </w:tr>
      <w:tr w:rsidR="00296E35" w:rsidRPr="004B59AC" w14:paraId="3D0B203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1F1D471" w14:textId="77777777" w:rsidR="00296E35" w:rsidRPr="004B59AC" w:rsidRDefault="00296E35" w:rsidP="002E3FCC">
            <w:pPr>
              <w:pStyle w:val="TAL"/>
              <w:rPr>
                <w:b/>
              </w:rPr>
            </w:pPr>
            <w:r w:rsidRPr="004B59AC">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56FCFD0"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6D843374"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B6E1A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FA93F7" w14:textId="77777777" w:rsidR="00296E35" w:rsidRPr="004B59AC" w:rsidRDefault="00296E35" w:rsidP="002E3FCC">
            <w:pPr>
              <w:pStyle w:val="TAL"/>
            </w:pPr>
          </w:p>
        </w:tc>
      </w:tr>
      <w:tr w:rsidR="00296E35" w:rsidRPr="004B59AC" w14:paraId="13330F6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E0456E"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2CD49089"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B9B01B"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A601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AA4E6B2" w14:textId="77777777" w:rsidR="00296E35" w:rsidRPr="004B59AC" w:rsidRDefault="00296E35" w:rsidP="002E3FCC">
            <w:pPr>
              <w:pStyle w:val="TAL"/>
            </w:pPr>
          </w:p>
        </w:tc>
      </w:tr>
      <w:tr w:rsidR="00296E35" w:rsidRPr="004B59AC" w14:paraId="4DFACE5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8E2F355" w14:textId="77777777" w:rsidR="00296E35" w:rsidRPr="004B59AC" w:rsidRDefault="00296E35" w:rsidP="002E3FCC">
            <w:pPr>
              <w:pStyle w:val="TAL"/>
              <w:rPr>
                <w:b/>
              </w:rPr>
            </w:pPr>
            <w:r w:rsidRPr="004B59AC">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259DC299"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303F1C5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2EBD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38E6CC" w14:textId="77777777" w:rsidR="00296E35" w:rsidRPr="004B59AC" w:rsidRDefault="00296E35" w:rsidP="002E3FCC">
            <w:pPr>
              <w:pStyle w:val="TAL"/>
            </w:pPr>
          </w:p>
        </w:tc>
      </w:tr>
      <w:tr w:rsidR="00296E35" w:rsidRPr="004B59AC" w14:paraId="2F2F351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9CACA9B"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63CB5E78"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BF40A59" w14:textId="77777777" w:rsidR="00296E35" w:rsidRPr="004B59AC" w:rsidRDefault="00296E35" w:rsidP="002E3FCC">
            <w:pPr>
              <w:pStyle w:val="TAL"/>
            </w:pPr>
            <w:r w:rsidRPr="004B59AC">
              <w:t>same as in Location</w:t>
            </w:r>
          </w:p>
        </w:tc>
        <w:tc>
          <w:tcPr>
            <w:tcW w:w="1420" w:type="dxa"/>
            <w:tcBorders>
              <w:top w:val="single" w:sz="4" w:space="0" w:color="auto"/>
              <w:left w:val="single" w:sz="4" w:space="0" w:color="auto"/>
              <w:bottom w:val="single" w:sz="4" w:space="0" w:color="auto"/>
              <w:right w:val="single" w:sz="4" w:space="0" w:color="auto"/>
            </w:tcBorders>
          </w:tcPr>
          <w:p w14:paraId="2C3DA94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4933A44" w14:textId="77777777" w:rsidR="00296E35" w:rsidRPr="004B59AC" w:rsidRDefault="00296E35" w:rsidP="002E3FCC">
            <w:pPr>
              <w:pStyle w:val="TAL"/>
            </w:pPr>
          </w:p>
        </w:tc>
      </w:tr>
      <w:tr w:rsidR="00296E35" w:rsidRPr="004B59AC" w14:paraId="596AF4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15A7C0"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6D14125"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54BD24D2" w14:textId="77777777" w:rsidR="00296E35" w:rsidRPr="004B59AC" w:rsidRDefault="00296E35" w:rsidP="002E3FCC">
            <w:pPr>
              <w:pStyle w:val="TAL"/>
            </w:pPr>
            <w:r w:rsidRPr="004B59AC">
              <w:t>arbitrarily selected</w:t>
            </w:r>
          </w:p>
        </w:tc>
        <w:tc>
          <w:tcPr>
            <w:tcW w:w="1420" w:type="dxa"/>
            <w:tcBorders>
              <w:top w:val="single" w:sz="4" w:space="0" w:color="auto"/>
              <w:left w:val="single" w:sz="4" w:space="0" w:color="auto"/>
              <w:bottom w:val="single" w:sz="4" w:space="0" w:color="auto"/>
              <w:right w:val="single" w:sz="4" w:space="0" w:color="auto"/>
            </w:tcBorders>
          </w:tcPr>
          <w:p w14:paraId="773A7A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6F2F01" w14:textId="77777777" w:rsidR="00296E35" w:rsidRPr="004B59AC" w:rsidRDefault="00296E35" w:rsidP="002E3FCC">
            <w:pPr>
              <w:pStyle w:val="TAL"/>
            </w:pPr>
          </w:p>
        </w:tc>
      </w:tr>
    </w:tbl>
    <w:p w14:paraId="7737B853" w14:textId="77777777" w:rsidR="00296E35" w:rsidRPr="004B59AC" w:rsidRDefault="00296E35" w:rsidP="00296E35"/>
    <w:p w14:paraId="2FA74150" w14:textId="1507F43D" w:rsidR="00296E35" w:rsidRPr="004B59AC" w:rsidRDefault="00296E35" w:rsidP="00296E35">
      <w:pPr>
        <w:pStyle w:val="TH"/>
      </w:pPr>
      <w:r w:rsidRPr="004B59AC">
        <w:t xml:space="preserve">Table 6.8.1.3.3-3: HTTP POST from the UE (Step 4, Table 6.8.1.3.2-1; step 2, TS </w:t>
      </w:r>
      <w:r>
        <w:t>37.579</w:t>
      </w:r>
      <w:r w:rsidRPr="004B59AC">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5A4897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8168F6" w14:textId="1ED108D8"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0E259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3AB436"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203982"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0E4B0B6B"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7001BD84"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0DD07342" w14:textId="77777777" w:rsidR="00296E35" w:rsidRPr="004B59AC" w:rsidRDefault="00296E35" w:rsidP="002E3FCC">
            <w:pPr>
              <w:pStyle w:val="TAH"/>
            </w:pPr>
            <w:r w:rsidRPr="004B59AC">
              <w:t>Condition</w:t>
            </w:r>
          </w:p>
        </w:tc>
      </w:tr>
      <w:tr w:rsidR="00296E35" w:rsidRPr="004B59AC" w14:paraId="7BC3578E" w14:textId="77777777" w:rsidTr="002E3FCC">
        <w:tc>
          <w:tcPr>
            <w:tcW w:w="2837" w:type="dxa"/>
            <w:tcBorders>
              <w:top w:val="single" w:sz="4" w:space="0" w:color="auto"/>
              <w:left w:val="single" w:sz="4" w:space="0" w:color="auto"/>
              <w:bottom w:val="single" w:sz="4" w:space="0" w:color="auto"/>
              <w:right w:val="single" w:sz="4" w:space="0" w:color="auto"/>
            </w:tcBorders>
          </w:tcPr>
          <w:p w14:paraId="56966217"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623DE0F3"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EBA6E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E3FC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DC75" w14:textId="77777777" w:rsidR="00296E35" w:rsidRPr="004B59AC" w:rsidRDefault="00296E35" w:rsidP="002E3FCC">
            <w:pPr>
              <w:pStyle w:val="TAL"/>
            </w:pPr>
          </w:p>
        </w:tc>
      </w:tr>
      <w:tr w:rsidR="00296E35" w:rsidRPr="004B59AC" w14:paraId="6EDE5934" w14:textId="77777777" w:rsidTr="002E3FCC">
        <w:tc>
          <w:tcPr>
            <w:tcW w:w="2837" w:type="dxa"/>
            <w:tcBorders>
              <w:top w:val="single" w:sz="4" w:space="0" w:color="auto"/>
              <w:left w:val="single" w:sz="4" w:space="0" w:color="auto"/>
              <w:bottom w:val="single" w:sz="4" w:space="0" w:color="auto"/>
              <w:right w:val="single" w:sz="4" w:space="0" w:color="auto"/>
            </w:tcBorders>
          </w:tcPr>
          <w:p w14:paraId="1002E7BD"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A80E898"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67EC2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DA90D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F2922B" w14:textId="77777777" w:rsidR="00296E35" w:rsidRPr="004B59AC" w:rsidRDefault="00296E35" w:rsidP="002E3FCC">
            <w:pPr>
              <w:pStyle w:val="TAL"/>
            </w:pPr>
          </w:p>
        </w:tc>
      </w:tr>
      <w:tr w:rsidR="00296E35" w:rsidRPr="004B59AC" w14:paraId="1D54C87F" w14:textId="77777777" w:rsidTr="002E3FCC">
        <w:tc>
          <w:tcPr>
            <w:tcW w:w="2837" w:type="dxa"/>
            <w:tcBorders>
              <w:top w:val="single" w:sz="4" w:space="0" w:color="auto"/>
              <w:left w:val="single" w:sz="4" w:space="0" w:color="auto"/>
              <w:bottom w:val="single" w:sz="4" w:space="0" w:color="auto"/>
              <w:right w:val="single" w:sz="4" w:space="0" w:color="auto"/>
            </w:tcBorders>
          </w:tcPr>
          <w:p w14:paraId="63111B12"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2248730F" w14:textId="77777777" w:rsidR="00296E35" w:rsidRPr="004B59AC" w:rsidRDefault="00296E35" w:rsidP="002E3FCC">
            <w:pPr>
              <w:pStyle w:val="TAL"/>
            </w:pPr>
            <w:r w:rsidRPr="004B59AC">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5072C10B" w14:textId="77777777" w:rsidR="00296E35" w:rsidRPr="004B59AC" w:rsidRDefault="00296E35" w:rsidP="002E3FCC">
            <w:pPr>
              <w:pStyle w:val="TAL"/>
            </w:pPr>
            <w:r w:rsidRPr="004B59AC">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5D649E7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20CC91" w14:textId="77777777" w:rsidR="00296E35" w:rsidRPr="004B59AC" w:rsidRDefault="00296E35" w:rsidP="002E3FCC">
            <w:pPr>
              <w:pStyle w:val="TAL"/>
            </w:pPr>
          </w:p>
        </w:tc>
      </w:tr>
      <w:tr w:rsidR="00296E35" w:rsidRPr="004B59AC" w14:paraId="62E071C4" w14:textId="77777777" w:rsidTr="002E3FCC">
        <w:tc>
          <w:tcPr>
            <w:tcW w:w="2837" w:type="dxa"/>
            <w:tcBorders>
              <w:top w:val="single" w:sz="4" w:space="0" w:color="auto"/>
              <w:left w:val="single" w:sz="4" w:space="0" w:color="auto"/>
              <w:bottom w:val="single" w:sz="4" w:space="0" w:color="auto"/>
              <w:right w:val="single" w:sz="4" w:space="0" w:color="auto"/>
            </w:tcBorders>
          </w:tcPr>
          <w:p w14:paraId="589C6050"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0227D56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78F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570CC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0DFA4" w14:textId="77777777" w:rsidR="00296E35" w:rsidRPr="004B59AC" w:rsidRDefault="00296E35" w:rsidP="002E3FCC">
            <w:pPr>
              <w:pStyle w:val="TAL"/>
            </w:pPr>
          </w:p>
        </w:tc>
      </w:tr>
      <w:tr w:rsidR="00296E35" w:rsidRPr="004B59AC" w14:paraId="0221757B" w14:textId="77777777" w:rsidTr="002E3FCC">
        <w:tc>
          <w:tcPr>
            <w:tcW w:w="2837" w:type="dxa"/>
            <w:tcBorders>
              <w:top w:val="single" w:sz="4" w:space="0" w:color="auto"/>
              <w:left w:val="single" w:sz="4" w:space="0" w:color="auto"/>
              <w:bottom w:val="single" w:sz="4" w:space="0" w:color="auto"/>
              <w:right w:val="single" w:sz="4" w:space="0" w:color="auto"/>
            </w:tcBorders>
          </w:tcPr>
          <w:p w14:paraId="57794837"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62D441EA"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3F1A9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A47B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9D5061" w14:textId="77777777" w:rsidR="00296E35" w:rsidRPr="004B59AC" w:rsidRDefault="00296E35" w:rsidP="002E3FCC">
            <w:pPr>
              <w:pStyle w:val="TAL"/>
            </w:pPr>
          </w:p>
        </w:tc>
      </w:tr>
      <w:tr w:rsidR="00296E35" w:rsidRPr="004B59AC" w14:paraId="1F17B878" w14:textId="77777777" w:rsidTr="002E3FCC">
        <w:tc>
          <w:tcPr>
            <w:tcW w:w="2837" w:type="dxa"/>
            <w:tcBorders>
              <w:top w:val="single" w:sz="4" w:space="0" w:color="auto"/>
              <w:left w:val="single" w:sz="4" w:space="0" w:color="auto"/>
              <w:bottom w:val="single" w:sz="4" w:space="0" w:color="auto"/>
              <w:right w:val="single" w:sz="4" w:space="0" w:color="auto"/>
            </w:tcBorders>
          </w:tcPr>
          <w:p w14:paraId="58A493CC" w14:textId="77777777" w:rsidR="00296E35" w:rsidRPr="004B59AC" w:rsidRDefault="00296E35" w:rsidP="002E3FCC">
            <w:pPr>
              <w:pStyle w:val="TAL"/>
              <w:rPr>
                <w:b/>
                <w:bCs/>
              </w:rPr>
            </w:pPr>
            <w:r w:rsidRPr="004B59AC">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3CC6E81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C2387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DB221" w14:textId="77777777" w:rsidR="00296E35" w:rsidRPr="004B59AC" w:rsidRDefault="00296E35" w:rsidP="002E3FCC">
            <w:pPr>
              <w:pStyle w:val="TAL"/>
            </w:pPr>
            <w:r w:rsidRPr="004B59AC">
              <w:t>RESTful Network API for NMS [40], clause 6.8</w:t>
            </w:r>
          </w:p>
        </w:tc>
        <w:tc>
          <w:tcPr>
            <w:tcW w:w="1135" w:type="dxa"/>
            <w:tcBorders>
              <w:top w:val="single" w:sz="4" w:space="0" w:color="auto"/>
              <w:left w:val="single" w:sz="4" w:space="0" w:color="auto"/>
              <w:bottom w:val="single" w:sz="4" w:space="0" w:color="auto"/>
              <w:right w:val="single" w:sz="4" w:space="0" w:color="auto"/>
            </w:tcBorders>
          </w:tcPr>
          <w:p w14:paraId="7DA787F5" w14:textId="77777777" w:rsidR="00296E35" w:rsidRPr="004B59AC" w:rsidRDefault="00296E35" w:rsidP="002E3FCC">
            <w:pPr>
              <w:pStyle w:val="TAL"/>
            </w:pPr>
          </w:p>
        </w:tc>
      </w:tr>
      <w:tr w:rsidR="00296E35" w:rsidRPr="004B59AC" w14:paraId="6C55BE3F" w14:textId="77777777" w:rsidTr="002E3FCC">
        <w:tc>
          <w:tcPr>
            <w:tcW w:w="2837" w:type="dxa"/>
            <w:tcBorders>
              <w:top w:val="single" w:sz="4" w:space="0" w:color="auto"/>
              <w:left w:val="single" w:sz="4" w:space="0" w:color="auto"/>
              <w:bottom w:val="single" w:sz="4" w:space="0" w:color="auto"/>
              <w:right w:val="single" w:sz="4" w:space="0" w:color="auto"/>
            </w:tcBorders>
          </w:tcPr>
          <w:p w14:paraId="6C0C8DD0" w14:textId="77777777" w:rsidR="00296E35" w:rsidRPr="004B59AC" w:rsidRDefault="00296E35" w:rsidP="002E3FCC">
            <w:pPr>
              <w:pStyle w:val="TAL"/>
              <w:rPr>
                <w:rFonts w:eastAsia="Malgun Gothic"/>
                <w:b/>
                <w:bCs/>
              </w:rPr>
            </w:pPr>
            <w:r w:rsidRPr="004B59AC">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38A943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0921E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9C213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B2899A" w14:textId="77777777" w:rsidR="00296E35" w:rsidRPr="004B59AC" w:rsidRDefault="00296E35" w:rsidP="002E3FCC">
            <w:pPr>
              <w:pStyle w:val="TAL"/>
            </w:pPr>
          </w:p>
        </w:tc>
      </w:tr>
      <w:tr w:rsidR="00296E35" w:rsidRPr="004B59AC" w14:paraId="05E97CE1" w14:textId="77777777" w:rsidTr="002E3FCC">
        <w:tc>
          <w:tcPr>
            <w:tcW w:w="2837" w:type="dxa"/>
            <w:tcBorders>
              <w:top w:val="single" w:sz="4" w:space="0" w:color="auto"/>
              <w:left w:val="single" w:sz="4" w:space="0" w:color="auto"/>
              <w:bottom w:val="single" w:sz="4" w:space="0" w:color="auto"/>
              <w:right w:val="single" w:sz="4" w:space="0" w:color="auto"/>
            </w:tcBorders>
          </w:tcPr>
          <w:p w14:paraId="307066E8" w14:textId="77777777" w:rsidR="00296E35" w:rsidRPr="004B59AC" w:rsidRDefault="00296E35" w:rsidP="002E3FCC">
            <w:pPr>
              <w:pStyle w:val="TAL"/>
              <w:rPr>
                <w:rFonts w:eastAsia="Malgun Gothic"/>
              </w:rPr>
            </w:pPr>
            <w:r w:rsidRPr="004B59AC">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63289B09"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27D0906C" w14:textId="77777777" w:rsidR="00296E35" w:rsidRPr="004B59AC" w:rsidRDefault="00296E35" w:rsidP="002E3FCC">
            <w:pPr>
              <w:pStyle w:val="TAL"/>
            </w:pPr>
            <w:r w:rsidRPr="004B59AC">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0741452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0661F9" w14:textId="77777777" w:rsidR="00296E35" w:rsidRPr="004B59AC" w:rsidRDefault="00296E35" w:rsidP="002E3FCC">
            <w:pPr>
              <w:pStyle w:val="TAL"/>
            </w:pPr>
          </w:p>
        </w:tc>
      </w:tr>
      <w:tr w:rsidR="00296E35" w:rsidRPr="004B59AC" w14:paraId="5DC64E0E" w14:textId="77777777" w:rsidTr="002E3FCC">
        <w:tc>
          <w:tcPr>
            <w:tcW w:w="2837" w:type="dxa"/>
            <w:tcBorders>
              <w:top w:val="single" w:sz="4" w:space="0" w:color="auto"/>
              <w:left w:val="single" w:sz="4" w:space="0" w:color="auto"/>
              <w:bottom w:val="single" w:sz="4" w:space="0" w:color="auto"/>
              <w:right w:val="single" w:sz="4" w:space="0" w:color="auto"/>
            </w:tcBorders>
          </w:tcPr>
          <w:p w14:paraId="69687B1C" w14:textId="77777777" w:rsidR="00296E35" w:rsidRPr="004B59AC" w:rsidRDefault="00296E35" w:rsidP="002E3FCC">
            <w:pPr>
              <w:pStyle w:val="TAL"/>
              <w:rPr>
                <w:rFonts w:eastAsia="Malgun Gothic"/>
              </w:rPr>
            </w:pPr>
            <w:r w:rsidRPr="004B59AC">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6847C3ED"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34446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2FD23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082CA" w14:textId="77777777" w:rsidR="00296E35" w:rsidRPr="004B59AC" w:rsidRDefault="00296E35" w:rsidP="002E3FCC">
            <w:pPr>
              <w:pStyle w:val="TAL"/>
            </w:pPr>
          </w:p>
        </w:tc>
      </w:tr>
      <w:tr w:rsidR="00296E35" w:rsidRPr="004B59AC" w14:paraId="203EF78B" w14:textId="77777777" w:rsidTr="002E3FCC">
        <w:tc>
          <w:tcPr>
            <w:tcW w:w="2837" w:type="dxa"/>
            <w:tcBorders>
              <w:top w:val="single" w:sz="4" w:space="0" w:color="auto"/>
              <w:left w:val="single" w:sz="4" w:space="0" w:color="auto"/>
              <w:bottom w:val="single" w:sz="4" w:space="0" w:color="auto"/>
              <w:right w:val="single" w:sz="4" w:space="0" w:color="auto"/>
            </w:tcBorders>
          </w:tcPr>
          <w:p w14:paraId="1BAD64A7" w14:textId="77777777" w:rsidR="00296E35" w:rsidRPr="004B59AC" w:rsidRDefault="00296E35" w:rsidP="002E3FCC">
            <w:pPr>
              <w:pStyle w:val="TAL"/>
              <w:rPr>
                <w:rFonts w:eastAsia="Malgun Gothic"/>
              </w:rPr>
            </w:pPr>
            <w:r w:rsidRPr="004B59AC">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65FB0DE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51D38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BBB4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BB79DD" w14:textId="77777777" w:rsidR="00296E35" w:rsidRPr="004B59AC" w:rsidRDefault="00296E35" w:rsidP="002E3FCC">
            <w:pPr>
              <w:pStyle w:val="TAL"/>
            </w:pPr>
          </w:p>
        </w:tc>
      </w:tr>
      <w:tr w:rsidR="00296E35" w:rsidRPr="004B59AC" w14:paraId="788685D6" w14:textId="77777777" w:rsidTr="002E3FCC">
        <w:tc>
          <w:tcPr>
            <w:tcW w:w="2837" w:type="dxa"/>
            <w:tcBorders>
              <w:top w:val="single" w:sz="4" w:space="0" w:color="auto"/>
              <w:left w:val="single" w:sz="4" w:space="0" w:color="auto"/>
              <w:bottom w:val="single" w:sz="4" w:space="0" w:color="auto"/>
              <w:right w:val="single" w:sz="4" w:space="0" w:color="auto"/>
            </w:tcBorders>
          </w:tcPr>
          <w:p w14:paraId="2AAB4452" w14:textId="77777777" w:rsidR="00296E35" w:rsidRPr="004B59AC" w:rsidRDefault="00296E35" w:rsidP="002E3FCC">
            <w:pPr>
              <w:pStyle w:val="TAL"/>
              <w:rPr>
                <w:rFonts w:eastAsia="Malgun Gothic"/>
              </w:rPr>
            </w:pPr>
            <w:r w:rsidRPr="004B59AC">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0768D9CE" w14:textId="77777777" w:rsidR="00296E35" w:rsidRPr="004B59AC" w:rsidRDefault="00296E35" w:rsidP="002E3FCC">
            <w:pPr>
              <w:pStyle w:val="TAL"/>
            </w:pPr>
            <w:r w:rsidRPr="004B59AC">
              <w:t>CreatedObjects</w:t>
            </w:r>
          </w:p>
        </w:tc>
        <w:tc>
          <w:tcPr>
            <w:tcW w:w="2127" w:type="dxa"/>
            <w:tcBorders>
              <w:top w:val="single" w:sz="4" w:space="0" w:color="auto"/>
              <w:left w:val="single" w:sz="4" w:space="0" w:color="auto"/>
              <w:bottom w:val="single" w:sz="4" w:space="0" w:color="auto"/>
              <w:right w:val="single" w:sz="4" w:space="0" w:color="auto"/>
            </w:tcBorders>
          </w:tcPr>
          <w:p w14:paraId="5C78696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70B61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074FA1" w14:textId="77777777" w:rsidR="00296E35" w:rsidRPr="004B59AC" w:rsidRDefault="00296E35" w:rsidP="002E3FCC">
            <w:pPr>
              <w:pStyle w:val="TAL"/>
            </w:pPr>
          </w:p>
        </w:tc>
      </w:tr>
      <w:tr w:rsidR="00296E35" w:rsidRPr="004B59AC" w14:paraId="015B7B6C" w14:textId="77777777" w:rsidTr="002E3FCC">
        <w:tc>
          <w:tcPr>
            <w:tcW w:w="2837" w:type="dxa"/>
            <w:tcBorders>
              <w:top w:val="single" w:sz="4" w:space="0" w:color="auto"/>
              <w:left w:val="single" w:sz="4" w:space="0" w:color="auto"/>
              <w:bottom w:val="single" w:sz="4" w:space="0" w:color="auto"/>
              <w:right w:val="single" w:sz="4" w:space="0" w:color="auto"/>
            </w:tcBorders>
          </w:tcPr>
          <w:p w14:paraId="5BC96557" w14:textId="77777777" w:rsidR="00296E35" w:rsidRPr="004B59AC" w:rsidRDefault="00296E35" w:rsidP="002E3FCC">
            <w:pPr>
              <w:pStyle w:val="TAL"/>
              <w:rPr>
                <w:rFonts w:eastAsia="Malgun Gothic"/>
              </w:rPr>
            </w:pPr>
            <w:r w:rsidRPr="004B59AC">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5841AB8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A5E03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AFAAB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34B047" w14:textId="77777777" w:rsidR="00296E35" w:rsidRPr="004B59AC" w:rsidRDefault="00296E35" w:rsidP="002E3FCC">
            <w:pPr>
              <w:pStyle w:val="TAL"/>
            </w:pPr>
          </w:p>
        </w:tc>
      </w:tr>
      <w:tr w:rsidR="00296E35" w:rsidRPr="004B59AC" w14:paraId="62F5D577" w14:textId="77777777" w:rsidTr="002E3FCC">
        <w:tc>
          <w:tcPr>
            <w:tcW w:w="2837" w:type="dxa"/>
            <w:tcBorders>
              <w:top w:val="single" w:sz="4" w:space="0" w:color="auto"/>
              <w:left w:val="single" w:sz="4" w:space="0" w:color="auto"/>
              <w:bottom w:val="single" w:sz="4" w:space="0" w:color="auto"/>
              <w:right w:val="single" w:sz="4" w:space="0" w:color="auto"/>
            </w:tcBorders>
          </w:tcPr>
          <w:p w14:paraId="2D9A99CE" w14:textId="77777777" w:rsidR="00296E35" w:rsidRPr="004B59AC" w:rsidRDefault="00296E35" w:rsidP="002E3FCC">
            <w:pPr>
              <w:pStyle w:val="TAL"/>
              <w:rPr>
                <w:rFonts w:eastAsia="Malgun Gothic"/>
              </w:rPr>
            </w:pPr>
            <w:r w:rsidRPr="004B59AC">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1F0B36D3" w14:textId="77777777" w:rsidR="00296E35" w:rsidRPr="004B59AC" w:rsidRDefault="00296E35" w:rsidP="002E3FCC">
            <w:pPr>
              <w:pStyle w:val="TAL"/>
            </w:pPr>
            <w:r w:rsidRPr="004B59AC">
              <w:t>""</w:t>
            </w:r>
          </w:p>
        </w:tc>
        <w:tc>
          <w:tcPr>
            <w:tcW w:w="2127" w:type="dxa"/>
            <w:tcBorders>
              <w:top w:val="single" w:sz="4" w:space="0" w:color="auto"/>
              <w:left w:val="single" w:sz="4" w:space="0" w:color="auto"/>
              <w:bottom w:val="single" w:sz="4" w:space="0" w:color="auto"/>
              <w:right w:val="single" w:sz="4" w:space="0" w:color="auto"/>
            </w:tcBorders>
          </w:tcPr>
          <w:p w14:paraId="0C430A78" w14:textId="77777777" w:rsidR="00296E35" w:rsidRPr="004B59AC" w:rsidRDefault="00296E35" w:rsidP="002E3FCC">
            <w:pPr>
              <w:pStyle w:val="TAL"/>
            </w:pPr>
            <w:r w:rsidRPr="004B59AC">
              <w:t>Searching for existing objects that were created in the store since a previous CreatedObjects search.</w:t>
            </w:r>
          </w:p>
          <w:p w14:paraId="02F55635" w14:textId="77777777" w:rsidR="00296E35" w:rsidRPr="004B59AC" w:rsidRDefault="00296E35" w:rsidP="002E3FCC">
            <w:pPr>
              <w:pStyle w:val="TAL"/>
            </w:pPr>
          </w:p>
          <w:p w14:paraId="18F8D85B" w14:textId="77777777" w:rsidR="00296E35" w:rsidRPr="004B59AC" w:rsidRDefault="00296E35" w:rsidP="002E3FCC">
            <w:pPr>
              <w:pStyle w:val="TAL"/>
            </w:pPr>
            <w:r w:rsidRPr="004B59AC">
              <w:t>Searching an empty string ("") denotes all existing objects in the store</w:t>
            </w:r>
          </w:p>
        </w:tc>
        <w:tc>
          <w:tcPr>
            <w:tcW w:w="1419" w:type="dxa"/>
            <w:tcBorders>
              <w:top w:val="single" w:sz="4" w:space="0" w:color="auto"/>
              <w:left w:val="single" w:sz="4" w:space="0" w:color="auto"/>
              <w:bottom w:val="single" w:sz="4" w:space="0" w:color="auto"/>
              <w:right w:val="single" w:sz="4" w:space="0" w:color="auto"/>
            </w:tcBorders>
          </w:tcPr>
          <w:p w14:paraId="1D90D38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0F6DD8" w14:textId="77777777" w:rsidR="00296E35" w:rsidRPr="004B59AC" w:rsidRDefault="00296E35" w:rsidP="002E3FCC">
            <w:pPr>
              <w:pStyle w:val="TAL"/>
            </w:pPr>
          </w:p>
        </w:tc>
      </w:tr>
      <w:tr w:rsidR="00296E35" w:rsidRPr="004B59AC" w14:paraId="152272FD" w14:textId="77777777" w:rsidTr="002E3FCC">
        <w:tc>
          <w:tcPr>
            <w:tcW w:w="2837" w:type="dxa"/>
            <w:tcBorders>
              <w:top w:val="single" w:sz="4" w:space="0" w:color="auto"/>
              <w:left w:val="single" w:sz="4" w:space="0" w:color="auto"/>
              <w:bottom w:val="single" w:sz="4" w:space="0" w:color="auto"/>
              <w:right w:val="single" w:sz="4" w:space="0" w:color="auto"/>
            </w:tcBorders>
          </w:tcPr>
          <w:p w14:paraId="0C0B1E3C" w14:textId="77777777" w:rsidR="00296E35" w:rsidRPr="004B59AC" w:rsidRDefault="00296E35" w:rsidP="002E3FCC">
            <w:pPr>
              <w:pStyle w:val="TAL"/>
              <w:rPr>
                <w:rFonts w:eastAsia="Malgun Gothic"/>
              </w:rPr>
            </w:pPr>
            <w:r w:rsidRPr="004B59AC">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21939BC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6CBA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1FD24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2AC23" w14:textId="77777777" w:rsidR="00296E35" w:rsidRPr="004B59AC" w:rsidRDefault="00296E35" w:rsidP="002E3FCC">
            <w:pPr>
              <w:pStyle w:val="TAL"/>
            </w:pPr>
          </w:p>
        </w:tc>
      </w:tr>
      <w:tr w:rsidR="00296E35" w:rsidRPr="004B59AC" w14:paraId="465CA4EA" w14:textId="77777777" w:rsidTr="002E3FCC">
        <w:tc>
          <w:tcPr>
            <w:tcW w:w="2837" w:type="dxa"/>
            <w:tcBorders>
              <w:top w:val="single" w:sz="4" w:space="0" w:color="auto"/>
              <w:left w:val="single" w:sz="4" w:space="0" w:color="auto"/>
              <w:bottom w:val="single" w:sz="4" w:space="0" w:color="auto"/>
              <w:right w:val="single" w:sz="4" w:space="0" w:color="auto"/>
            </w:tcBorders>
          </w:tcPr>
          <w:p w14:paraId="65A21732" w14:textId="77777777" w:rsidR="00296E35" w:rsidRPr="004B59AC" w:rsidRDefault="00296E35" w:rsidP="002E3FCC">
            <w:pPr>
              <w:pStyle w:val="TAL"/>
              <w:rPr>
                <w:rFonts w:eastAsia="Malgun Gothic"/>
              </w:rPr>
            </w:pPr>
            <w:r w:rsidRPr="004B59AC">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1660B75A"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766B78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9BD35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06AE62" w14:textId="77777777" w:rsidR="00296E35" w:rsidRPr="004B59AC" w:rsidRDefault="00296E35" w:rsidP="002E3FCC">
            <w:pPr>
              <w:pStyle w:val="TAL"/>
            </w:pPr>
          </w:p>
        </w:tc>
      </w:tr>
      <w:tr w:rsidR="00296E35" w:rsidRPr="004B59AC" w14:paraId="38BD23E2" w14:textId="77777777" w:rsidTr="002E3FCC">
        <w:tc>
          <w:tcPr>
            <w:tcW w:w="2837" w:type="dxa"/>
            <w:tcBorders>
              <w:top w:val="single" w:sz="4" w:space="0" w:color="auto"/>
              <w:left w:val="single" w:sz="4" w:space="0" w:color="auto"/>
              <w:bottom w:val="single" w:sz="4" w:space="0" w:color="auto"/>
              <w:right w:val="single" w:sz="4" w:space="0" w:color="auto"/>
            </w:tcBorders>
          </w:tcPr>
          <w:p w14:paraId="6B2F9180" w14:textId="77777777" w:rsidR="00296E35" w:rsidRPr="004B59AC" w:rsidRDefault="00296E35" w:rsidP="002E3FCC">
            <w:pPr>
              <w:pStyle w:val="TAL"/>
              <w:rPr>
                <w:rFonts w:eastAsia="Malgun Gothic"/>
              </w:rPr>
            </w:pPr>
            <w:r w:rsidRPr="004B59AC">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1AEDDC4E"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22959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C203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7C11A1" w14:textId="77777777" w:rsidR="00296E35" w:rsidRPr="004B59AC" w:rsidRDefault="00296E35" w:rsidP="002E3FCC">
            <w:pPr>
              <w:pStyle w:val="TAL"/>
            </w:pPr>
          </w:p>
        </w:tc>
      </w:tr>
      <w:tr w:rsidR="00296E35" w:rsidRPr="004B59AC" w14:paraId="272C7837" w14:textId="77777777" w:rsidTr="002E3FCC">
        <w:tc>
          <w:tcPr>
            <w:tcW w:w="2837" w:type="dxa"/>
            <w:tcBorders>
              <w:top w:val="single" w:sz="4" w:space="0" w:color="auto"/>
              <w:left w:val="single" w:sz="4" w:space="0" w:color="auto"/>
              <w:bottom w:val="single" w:sz="4" w:space="0" w:color="auto"/>
              <w:right w:val="single" w:sz="4" w:space="0" w:color="auto"/>
            </w:tcBorders>
          </w:tcPr>
          <w:p w14:paraId="4B165923" w14:textId="77777777" w:rsidR="00296E35" w:rsidRPr="004B59AC" w:rsidRDefault="00296E35" w:rsidP="002E3FCC">
            <w:pPr>
              <w:pStyle w:val="TAL"/>
              <w:rPr>
                <w:rFonts w:eastAsia="Malgun Gothic"/>
              </w:rPr>
            </w:pPr>
            <w:r w:rsidRPr="004B59AC">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33666ADC"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B1E36E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2D834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130826" w14:textId="77777777" w:rsidR="00296E35" w:rsidRPr="004B59AC" w:rsidRDefault="00296E35" w:rsidP="002E3FCC">
            <w:pPr>
              <w:pStyle w:val="TAL"/>
            </w:pPr>
          </w:p>
        </w:tc>
      </w:tr>
      <w:tr w:rsidR="00296E35" w:rsidRPr="004B59AC" w14:paraId="0863CD31" w14:textId="77777777" w:rsidTr="002E3FCC">
        <w:tc>
          <w:tcPr>
            <w:tcW w:w="2837" w:type="dxa"/>
            <w:tcBorders>
              <w:top w:val="single" w:sz="4" w:space="0" w:color="auto"/>
              <w:left w:val="single" w:sz="4" w:space="0" w:color="auto"/>
              <w:bottom w:val="single" w:sz="4" w:space="0" w:color="auto"/>
              <w:right w:val="single" w:sz="4" w:space="0" w:color="auto"/>
            </w:tcBorders>
          </w:tcPr>
          <w:p w14:paraId="700CAAB9" w14:textId="77777777" w:rsidR="00296E35" w:rsidRPr="004B59AC" w:rsidRDefault="00296E35" w:rsidP="002E3FCC">
            <w:pPr>
              <w:pStyle w:val="TAL"/>
              <w:rPr>
                <w:rFonts w:eastAsia="Malgun Gothic"/>
              </w:rPr>
            </w:pPr>
            <w:r w:rsidRPr="004B59AC">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30FE65C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2A928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9F2CA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80F5D5" w14:textId="77777777" w:rsidR="00296E35" w:rsidRPr="004B59AC" w:rsidRDefault="00296E35" w:rsidP="002E3FCC">
            <w:pPr>
              <w:pStyle w:val="TAL"/>
            </w:pPr>
          </w:p>
        </w:tc>
      </w:tr>
    </w:tbl>
    <w:p w14:paraId="77C377FC" w14:textId="77777777" w:rsidR="00296E35" w:rsidRPr="004B59AC" w:rsidRDefault="00296E35" w:rsidP="00296E35"/>
    <w:p w14:paraId="20DEFEAD" w14:textId="2CB81590" w:rsidR="00296E35" w:rsidRPr="004B59AC" w:rsidRDefault="00296E35" w:rsidP="00296E35">
      <w:pPr>
        <w:pStyle w:val="TH"/>
      </w:pPr>
      <w:r w:rsidRPr="004B59AC">
        <w:t xml:space="preserve">Table 6.8.1.3.3-4: HTTP 200 (OK) from the SS (step 4, Table 6.8.1.3.2-1; step 3, TS </w:t>
      </w:r>
      <w:r>
        <w:t>37.579</w:t>
      </w:r>
      <w:r w:rsidRPr="004B59AC">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29FDA77A" w14:textId="77777777" w:rsidTr="002E3FCC">
        <w:tc>
          <w:tcPr>
            <w:tcW w:w="9650" w:type="dxa"/>
            <w:gridSpan w:val="5"/>
            <w:hideMark/>
          </w:tcPr>
          <w:p w14:paraId="25DCFDB4" w14:textId="41A1A076" w:rsidR="00296E35" w:rsidRPr="004B59AC" w:rsidRDefault="00296E35" w:rsidP="002E3FCC">
            <w:pPr>
              <w:pStyle w:val="TAL"/>
            </w:pPr>
            <w:r w:rsidRPr="004B59AC">
              <w:t xml:space="preserve">Derivation Path: TS </w:t>
            </w:r>
            <w:r>
              <w:t>37.579</w:t>
            </w:r>
            <w:r w:rsidRPr="004B59AC">
              <w:t>-1 [2], Table 5.5.4.6-1</w:t>
            </w:r>
          </w:p>
        </w:tc>
      </w:tr>
      <w:tr w:rsidR="00296E35" w:rsidRPr="004B59AC" w14:paraId="4E2E6BA8" w14:textId="77777777" w:rsidTr="002E3FCC">
        <w:tblPrEx>
          <w:jc w:val="center"/>
          <w:tblInd w:w="0" w:type="dxa"/>
        </w:tblPrEx>
        <w:trPr>
          <w:cantSplit/>
          <w:jc w:val="center"/>
        </w:trPr>
        <w:tc>
          <w:tcPr>
            <w:tcW w:w="2838" w:type="dxa"/>
          </w:tcPr>
          <w:p w14:paraId="030EB8EF" w14:textId="77777777" w:rsidR="00296E35" w:rsidRPr="004B59AC" w:rsidRDefault="00296E35" w:rsidP="002E3FCC">
            <w:pPr>
              <w:pStyle w:val="TAH"/>
              <w:rPr>
                <w:bCs/>
              </w:rPr>
            </w:pPr>
            <w:r w:rsidRPr="004B59AC">
              <w:t>Information Element</w:t>
            </w:r>
          </w:p>
        </w:tc>
        <w:tc>
          <w:tcPr>
            <w:tcW w:w="2128" w:type="dxa"/>
          </w:tcPr>
          <w:p w14:paraId="66D9527B" w14:textId="77777777" w:rsidR="00296E35" w:rsidRPr="004B59AC" w:rsidRDefault="00296E35" w:rsidP="002E3FCC">
            <w:pPr>
              <w:pStyle w:val="TAH"/>
            </w:pPr>
            <w:r w:rsidRPr="004B59AC">
              <w:t>Value/remark</w:t>
            </w:r>
          </w:p>
        </w:tc>
        <w:tc>
          <w:tcPr>
            <w:tcW w:w="2128" w:type="dxa"/>
          </w:tcPr>
          <w:p w14:paraId="3A3E3897" w14:textId="77777777" w:rsidR="00296E35" w:rsidRPr="004B59AC" w:rsidRDefault="00296E35" w:rsidP="002E3FCC">
            <w:pPr>
              <w:pStyle w:val="TAH"/>
            </w:pPr>
            <w:r w:rsidRPr="004B59AC">
              <w:t>Comment</w:t>
            </w:r>
          </w:p>
        </w:tc>
        <w:tc>
          <w:tcPr>
            <w:tcW w:w="1420" w:type="dxa"/>
          </w:tcPr>
          <w:p w14:paraId="000DC5A9" w14:textId="77777777" w:rsidR="00296E35" w:rsidRPr="004B59AC" w:rsidRDefault="00296E35" w:rsidP="002E3FCC">
            <w:pPr>
              <w:pStyle w:val="TAH"/>
            </w:pPr>
            <w:r w:rsidRPr="004B59AC">
              <w:t>Reference</w:t>
            </w:r>
          </w:p>
        </w:tc>
        <w:tc>
          <w:tcPr>
            <w:tcW w:w="1136" w:type="dxa"/>
          </w:tcPr>
          <w:p w14:paraId="2B649ED7" w14:textId="77777777" w:rsidR="00296E35" w:rsidRPr="004B59AC" w:rsidRDefault="00296E35" w:rsidP="002E3FCC">
            <w:pPr>
              <w:pStyle w:val="TAH"/>
            </w:pPr>
            <w:r w:rsidRPr="004B59AC">
              <w:t>Condition</w:t>
            </w:r>
          </w:p>
        </w:tc>
      </w:tr>
      <w:tr w:rsidR="00296E35" w:rsidRPr="004B59AC" w14:paraId="57F3D685" w14:textId="77777777" w:rsidTr="002E3FCC">
        <w:tblPrEx>
          <w:jc w:val="center"/>
          <w:tblInd w:w="0" w:type="dxa"/>
        </w:tblPrEx>
        <w:trPr>
          <w:cantSplit/>
          <w:jc w:val="center"/>
        </w:trPr>
        <w:tc>
          <w:tcPr>
            <w:tcW w:w="2838" w:type="dxa"/>
          </w:tcPr>
          <w:p w14:paraId="65E4F36E" w14:textId="77777777" w:rsidR="00296E35" w:rsidRPr="004B59AC" w:rsidRDefault="00296E35" w:rsidP="002E3FCC">
            <w:pPr>
              <w:pStyle w:val="TAL"/>
              <w:rPr>
                <w:b/>
              </w:rPr>
            </w:pPr>
            <w:r w:rsidRPr="004B59AC">
              <w:rPr>
                <w:b/>
                <w:bCs/>
              </w:rPr>
              <w:t>Content-Type</w:t>
            </w:r>
          </w:p>
        </w:tc>
        <w:tc>
          <w:tcPr>
            <w:tcW w:w="2128" w:type="dxa"/>
          </w:tcPr>
          <w:p w14:paraId="1B5BB647" w14:textId="77777777" w:rsidR="00296E35" w:rsidRPr="004B59AC" w:rsidRDefault="00296E35" w:rsidP="002E3FCC">
            <w:pPr>
              <w:pStyle w:val="TAL"/>
            </w:pPr>
          </w:p>
        </w:tc>
        <w:tc>
          <w:tcPr>
            <w:tcW w:w="2128" w:type="dxa"/>
          </w:tcPr>
          <w:p w14:paraId="286C8A2D" w14:textId="77777777" w:rsidR="00296E35" w:rsidRPr="004B59AC" w:rsidRDefault="00296E35" w:rsidP="002E3FCC">
            <w:pPr>
              <w:pStyle w:val="TAL"/>
            </w:pPr>
          </w:p>
        </w:tc>
        <w:tc>
          <w:tcPr>
            <w:tcW w:w="1420" w:type="dxa"/>
          </w:tcPr>
          <w:p w14:paraId="66FDA5A7" w14:textId="77777777" w:rsidR="00296E35" w:rsidRPr="004B59AC" w:rsidRDefault="00296E35" w:rsidP="002E3FCC">
            <w:pPr>
              <w:pStyle w:val="TAL"/>
            </w:pPr>
          </w:p>
        </w:tc>
        <w:tc>
          <w:tcPr>
            <w:tcW w:w="1136" w:type="dxa"/>
          </w:tcPr>
          <w:p w14:paraId="2BC8F88C" w14:textId="77777777" w:rsidR="00296E35" w:rsidRPr="004B59AC" w:rsidRDefault="00296E35" w:rsidP="002E3FCC">
            <w:pPr>
              <w:pStyle w:val="TAL"/>
            </w:pPr>
          </w:p>
        </w:tc>
      </w:tr>
      <w:tr w:rsidR="00296E35" w:rsidRPr="004B59AC" w14:paraId="3FF76802" w14:textId="77777777" w:rsidTr="002E3FCC">
        <w:tblPrEx>
          <w:jc w:val="center"/>
          <w:tblInd w:w="0" w:type="dxa"/>
        </w:tblPrEx>
        <w:trPr>
          <w:cantSplit/>
          <w:jc w:val="center"/>
        </w:trPr>
        <w:tc>
          <w:tcPr>
            <w:tcW w:w="2838" w:type="dxa"/>
          </w:tcPr>
          <w:p w14:paraId="407986FB"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113C1CC9" w14:textId="77777777" w:rsidR="00296E35" w:rsidRPr="004B59AC" w:rsidRDefault="00296E35" w:rsidP="002E3FCC">
            <w:pPr>
              <w:pStyle w:val="TAL"/>
            </w:pPr>
            <w:r w:rsidRPr="004B59AC">
              <w:t>"application/xml"</w:t>
            </w:r>
          </w:p>
        </w:tc>
        <w:tc>
          <w:tcPr>
            <w:tcW w:w="2128" w:type="dxa"/>
          </w:tcPr>
          <w:p w14:paraId="4A28F714" w14:textId="77777777" w:rsidR="00296E35" w:rsidRPr="004B59AC" w:rsidRDefault="00296E35" w:rsidP="002E3FCC">
            <w:pPr>
              <w:pStyle w:val="TAL"/>
            </w:pPr>
          </w:p>
        </w:tc>
        <w:tc>
          <w:tcPr>
            <w:tcW w:w="1420" w:type="dxa"/>
          </w:tcPr>
          <w:p w14:paraId="209B8C9D" w14:textId="77777777" w:rsidR="00296E35" w:rsidRPr="004B59AC" w:rsidRDefault="00296E35" w:rsidP="002E3FCC">
            <w:pPr>
              <w:pStyle w:val="TAL"/>
            </w:pPr>
          </w:p>
        </w:tc>
        <w:tc>
          <w:tcPr>
            <w:tcW w:w="1136" w:type="dxa"/>
          </w:tcPr>
          <w:p w14:paraId="0A6E2E6B" w14:textId="77777777" w:rsidR="00296E35" w:rsidRPr="004B59AC" w:rsidRDefault="00296E35" w:rsidP="002E3FCC">
            <w:pPr>
              <w:pStyle w:val="TAL"/>
            </w:pPr>
          </w:p>
        </w:tc>
      </w:tr>
      <w:tr w:rsidR="00296E35" w:rsidRPr="004B59AC" w14:paraId="72F2ED9E" w14:textId="77777777" w:rsidTr="002E3FCC">
        <w:tblPrEx>
          <w:jc w:val="center"/>
          <w:tblInd w:w="0" w:type="dxa"/>
        </w:tblPrEx>
        <w:trPr>
          <w:cantSplit/>
          <w:jc w:val="center"/>
        </w:trPr>
        <w:tc>
          <w:tcPr>
            <w:tcW w:w="2838" w:type="dxa"/>
          </w:tcPr>
          <w:p w14:paraId="115DE3DB" w14:textId="77777777" w:rsidR="00296E35" w:rsidRPr="004B59AC" w:rsidRDefault="00296E35" w:rsidP="002E3FCC">
            <w:pPr>
              <w:pStyle w:val="TAL"/>
              <w:rPr>
                <w:b/>
                <w:bCs/>
              </w:rPr>
            </w:pPr>
            <w:r w:rsidRPr="004B59AC">
              <w:rPr>
                <w:rFonts w:eastAsia="Malgun Gothic"/>
                <w:b/>
                <w:bCs/>
              </w:rPr>
              <w:t>Message-body: NMS ObjectList</w:t>
            </w:r>
          </w:p>
        </w:tc>
        <w:tc>
          <w:tcPr>
            <w:tcW w:w="2128" w:type="dxa"/>
          </w:tcPr>
          <w:p w14:paraId="59FAF4D7" w14:textId="77777777" w:rsidR="00296E35" w:rsidRPr="004B59AC" w:rsidRDefault="00296E35" w:rsidP="002E3FCC">
            <w:pPr>
              <w:pStyle w:val="TAL"/>
            </w:pPr>
          </w:p>
        </w:tc>
        <w:tc>
          <w:tcPr>
            <w:tcW w:w="2128" w:type="dxa"/>
          </w:tcPr>
          <w:p w14:paraId="0B8FC35C" w14:textId="77777777" w:rsidR="00296E35" w:rsidRPr="004B59AC" w:rsidRDefault="00296E35" w:rsidP="002E3FCC">
            <w:pPr>
              <w:pStyle w:val="TAL"/>
            </w:pPr>
          </w:p>
        </w:tc>
        <w:tc>
          <w:tcPr>
            <w:tcW w:w="1420" w:type="dxa"/>
          </w:tcPr>
          <w:p w14:paraId="25465F70" w14:textId="77777777" w:rsidR="00296E35" w:rsidRPr="004B59AC" w:rsidRDefault="00296E35" w:rsidP="002E3FCC">
            <w:pPr>
              <w:pStyle w:val="TAL"/>
            </w:pPr>
          </w:p>
        </w:tc>
        <w:tc>
          <w:tcPr>
            <w:tcW w:w="1136" w:type="dxa"/>
          </w:tcPr>
          <w:p w14:paraId="17C81C50" w14:textId="77777777" w:rsidR="00296E35" w:rsidRPr="004B59AC" w:rsidRDefault="00296E35" w:rsidP="002E3FCC">
            <w:pPr>
              <w:pStyle w:val="TAL"/>
            </w:pPr>
          </w:p>
        </w:tc>
      </w:tr>
      <w:tr w:rsidR="00296E35" w:rsidRPr="004B59AC" w14:paraId="737B939E" w14:textId="77777777" w:rsidTr="002E3FCC">
        <w:tblPrEx>
          <w:jc w:val="center"/>
          <w:tblInd w:w="0" w:type="dxa"/>
        </w:tblPrEx>
        <w:trPr>
          <w:cantSplit/>
          <w:jc w:val="center"/>
        </w:trPr>
        <w:tc>
          <w:tcPr>
            <w:tcW w:w="2838" w:type="dxa"/>
          </w:tcPr>
          <w:p w14:paraId="6C92CE51" w14:textId="77777777" w:rsidR="00296E35" w:rsidRPr="004B59AC" w:rsidRDefault="00296E35" w:rsidP="002E3FCC">
            <w:pPr>
              <w:pStyle w:val="TAL"/>
            </w:pPr>
            <w:r w:rsidRPr="004B59AC">
              <w:t xml:space="preserve">  Object [1]</w:t>
            </w:r>
          </w:p>
        </w:tc>
        <w:tc>
          <w:tcPr>
            <w:tcW w:w="2128" w:type="dxa"/>
          </w:tcPr>
          <w:p w14:paraId="5701E672" w14:textId="77777777" w:rsidR="00296E35" w:rsidRPr="004B59AC" w:rsidRDefault="00296E35" w:rsidP="002E3FCC">
            <w:pPr>
              <w:pStyle w:val="TAL"/>
            </w:pPr>
          </w:p>
        </w:tc>
        <w:tc>
          <w:tcPr>
            <w:tcW w:w="2128" w:type="dxa"/>
          </w:tcPr>
          <w:p w14:paraId="7EF28857" w14:textId="77777777" w:rsidR="00296E35" w:rsidRPr="004B59AC" w:rsidRDefault="00296E35" w:rsidP="002E3FCC">
            <w:pPr>
              <w:pStyle w:val="TAL"/>
            </w:pPr>
          </w:p>
        </w:tc>
        <w:tc>
          <w:tcPr>
            <w:tcW w:w="1420" w:type="dxa"/>
          </w:tcPr>
          <w:p w14:paraId="39656525" w14:textId="77777777" w:rsidR="00296E35" w:rsidRPr="004B59AC" w:rsidRDefault="00296E35" w:rsidP="002E3FCC">
            <w:pPr>
              <w:pStyle w:val="TAL"/>
            </w:pPr>
          </w:p>
        </w:tc>
        <w:tc>
          <w:tcPr>
            <w:tcW w:w="1136" w:type="dxa"/>
          </w:tcPr>
          <w:p w14:paraId="01E619E2" w14:textId="77777777" w:rsidR="00296E35" w:rsidRPr="004B59AC" w:rsidRDefault="00296E35" w:rsidP="002E3FCC">
            <w:pPr>
              <w:pStyle w:val="TAL"/>
            </w:pPr>
          </w:p>
        </w:tc>
      </w:tr>
      <w:tr w:rsidR="00296E35" w:rsidRPr="004B59AC" w14:paraId="110FBFB0" w14:textId="77777777" w:rsidTr="002E3FCC">
        <w:tblPrEx>
          <w:jc w:val="center"/>
          <w:tblInd w:w="0" w:type="dxa"/>
        </w:tblPrEx>
        <w:trPr>
          <w:cantSplit/>
          <w:jc w:val="center"/>
        </w:trPr>
        <w:tc>
          <w:tcPr>
            <w:tcW w:w="2838" w:type="dxa"/>
          </w:tcPr>
          <w:p w14:paraId="66DB0E28" w14:textId="77777777" w:rsidR="00296E35" w:rsidRPr="004B59AC" w:rsidRDefault="00296E35" w:rsidP="002E3FCC">
            <w:pPr>
              <w:pStyle w:val="TAL"/>
            </w:pPr>
            <w:r w:rsidRPr="004B59AC">
              <w:t xml:space="preserve">    parentFolder</w:t>
            </w:r>
          </w:p>
        </w:tc>
        <w:tc>
          <w:tcPr>
            <w:tcW w:w="2128" w:type="dxa"/>
          </w:tcPr>
          <w:p w14:paraId="7CBB0BBD"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Pr>
          <w:p w14:paraId="2EBE517D" w14:textId="77777777" w:rsidR="00296E35" w:rsidRPr="004B59AC" w:rsidRDefault="00296E35" w:rsidP="002E3FCC">
            <w:pPr>
              <w:pStyle w:val="TAL"/>
            </w:pPr>
            <w:r w:rsidRPr="004B59AC">
              <w:t>"folderId0001" arbitrarily selected as id of the root folder</w:t>
            </w:r>
          </w:p>
        </w:tc>
        <w:tc>
          <w:tcPr>
            <w:tcW w:w="1420" w:type="dxa"/>
          </w:tcPr>
          <w:p w14:paraId="5648FDC1" w14:textId="77777777" w:rsidR="00296E35" w:rsidRPr="004B59AC" w:rsidRDefault="00296E35" w:rsidP="002E3FCC">
            <w:pPr>
              <w:pStyle w:val="TAL"/>
            </w:pPr>
          </w:p>
        </w:tc>
        <w:tc>
          <w:tcPr>
            <w:tcW w:w="1136" w:type="dxa"/>
          </w:tcPr>
          <w:p w14:paraId="493BAAAE" w14:textId="77777777" w:rsidR="00296E35" w:rsidRPr="004B59AC" w:rsidRDefault="00296E35" w:rsidP="002E3FCC">
            <w:pPr>
              <w:pStyle w:val="TAL"/>
            </w:pPr>
          </w:p>
        </w:tc>
      </w:tr>
      <w:tr w:rsidR="00296E35" w:rsidRPr="004B59AC" w14:paraId="1E5552CF" w14:textId="77777777" w:rsidTr="002E3FCC">
        <w:tblPrEx>
          <w:jc w:val="center"/>
          <w:tblInd w:w="0" w:type="dxa"/>
        </w:tblPrEx>
        <w:trPr>
          <w:cantSplit/>
          <w:jc w:val="center"/>
        </w:trPr>
        <w:tc>
          <w:tcPr>
            <w:tcW w:w="2838" w:type="dxa"/>
          </w:tcPr>
          <w:p w14:paraId="24397AB0" w14:textId="77777777" w:rsidR="00296E35" w:rsidRPr="004B59AC" w:rsidRDefault="00296E35" w:rsidP="002E3FCC">
            <w:pPr>
              <w:pStyle w:val="TAL"/>
            </w:pPr>
            <w:r w:rsidRPr="004B59AC">
              <w:t xml:space="preserve">    attributes</w:t>
            </w:r>
          </w:p>
        </w:tc>
        <w:tc>
          <w:tcPr>
            <w:tcW w:w="2128" w:type="dxa"/>
          </w:tcPr>
          <w:p w14:paraId="4C246ACF" w14:textId="77777777" w:rsidR="00296E35" w:rsidRPr="004B59AC" w:rsidRDefault="00296E35" w:rsidP="002E3FCC">
            <w:pPr>
              <w:pStyle w:val="TAL"/>
            </w:pPr>
            <w:r w:rsidRPr="004B59AC">
              <w:t>empty list</w:t>
            </w:r>
          </w:p>
        </w:tc>
        <w:tc>
          <w:tcPr>
            <w:tcW w:w="2128" w:type="dxa"/>
          </w:tcPr>
          <w:p w14:paraId="2C225BDF" w14:textId="77777777" w:rsidR="00296E35" w:rsidRPr="004B59AC" w:rsidRDefault="00296E35" w:rsidP="002E3FCC">
            <w:pPr>
              <w:pStyle w:val="TAL"/>
            </w:pPr>
          </w:p>
        </w:tc>
        <w:tc>
          <w:tcPr>
            <w:tcW w:w="1420" w:type="dxa"/>
          </w:tcPr>
          <w:p w14:paraId="3D2B373B" w14:textId="77777777" w:rsidR="00296E35" w:rsidRPr="004B59AC" w:rsidRDefault="00296E35" w:rsidP="002E3FCC">
            <w:pPr>
              <w:pStyle w:val="TAL"/>
            </w:pPr>
          </w:p>
        </w:tc>
        <w:tc>
          <w:tcPr>
            <w:tcW w:w="1136" w:type="dxa"/>
          </w:tcPr>
          <w:p w14:paraId="3DF29545" w14:textId="77777777" w:rsidR="00296E35" w:rsidRPr="004B59AC" w:rsidRDefault="00296E35" w:rsidP="002E3FCC">
            <w:pPr>
              <w:pStyle w:val="TAL"/>
            </w:pPr>
          </w:p>
        </w:tc>
      </w:tr>
      <w:tr w:rsidR="00296E35" w:rsidRPr="004B59AC" w14:paraId="273589E8" w14:textId="77777777" w:rsidTr="002E3FCC">
        <w:tblPrEx>
          <w:jc w:val="center"/>
          <w:tblInd w:w="0" w:type="dxa"/>
        </w:tblPrEx>
        <w:trPr>
          <w:cantSplit/>
          <w:jc w:val="center"/>
        </w:trPr>
        <w:tc>
          <w:tcPr>
            <w:tcW w:w="2838" w:type="dxa"/>
          </w:tcPr>
          <w:p w14:paraId="4A568167" w14:textId="77777777" w:rsidR="00296E35" w:rsidRPr="004B59AC" w:rsidRDefault="00296E35" w:rsidP="002E3FCC">
            <w:pPr>
              <w:pStyle w:val="TAL"/>
            </w:pPr>
            <w:r w:rsidRPr="004B59AC">
              <w:t xml:space="preserve">    flags</w:t>
            </w:r>
          </w:p>
        </w:tc>
        <w:tc>
          <w:tcPr>
            <w:tcW w:w="2128" w:type="dxa"/>
          </w:tcPr>
          <w:p w14:paraId="73AF1AB7" w14:textId="77777777" w:rsidR="00296E35" w:rsidRPr="004B59AC" w:rsidRDefault="00296E35" w:rsidP="002E3FCC">
            <w:pPr>
              <w:pStyle w:val="TAL"/>
            </w:pPr>
            <w:r w:rsidRPr="004B59AC">
              <w:t>empty list</w:t>
            </w:r>
          </w:p>
        </w:tc>
        <w:tc>
          <w:tcPr>
            <w:tcW w:w="2128" w:type="dxa"/>
          </w:tcPr>
          <w:p w14:paraId="1FA0D791" w14:textId="77777777" w:rsidR="00296E35" w:rsidRPr="004B59AC" w:rsidRDefault="00296E35" w:rsidP="002E3FCC">
            <w:pPr>
              <w:pStyle w:val="TAL"/>
            </w:pPr>
          </w:p>
        </w:tc>
        <w:tc>
          <w:tcPr>
            <w:tcW w:w="1420" w:type="dxa"/>
          </w:tcPr>
          <w:p w14:paraId="787A9D87" w14:textId="77777777" w:rsidR="00296E35" w:rsidRPr="004B59AC" w:rsidRDefault="00296E35" w:rsidP="002E3FCC">
            <w:pPr>
              <w:pStyle w:val="TAL"/>
            </w:pPr>
          </w:p>
        </w:tc>
        <w:tc>
          <w:tcPr>
            <w:tcW w:w="1136" w:type="dxa"/>
          </w:tcPr>
          <w:p w14:paraId="12FA4BAB" w14:textId="77777777" w:rsidR="00296E35" w:rsidRPr="004B59AC" w:rsidRDefault="00296E35" w:rsidP="002E3FCC">
            <w:pPr>
              <w:pStyle w:val="TAL"/>
            </w:pPr>
          </w:p>
        </w:tc>
      </w:tr>
      <w:tr w:rsidR="00296E35" w:rsidRPr="004B59AC" w14:paraId="57437724" w14:textId="77777777" w:rsidTr="002E3FCC">
        <w:tblPrEx>
          <w:jc w:val="center"/>
          <w:tblInd w:w="0" w:type="dxa"/>
        </w:tblPrEx>
        <w:trPr>
          <w:cantSplit/>
          <w:jc w:val="center"/>
        </w:trPr>
        <w:tc>
          <w:tcPr>
            <w:tcW w:w="2838" w:type="dxa"/>
          </w:tcPr>
          <w:p w14:paraId="4BF85841" w14:textId="77777777" w:rsidR="00296E35" w:rsidRPr="004B59AC" w:rsidRDefault="00296E35" w:rsidP="002E3FCC">
            <w:pPr>
              <w:pStyle w:val="TAL"/>
            </w:pPr>
            <w:r w:rsidRPr="004B59AC">
              <w:t xml:space="preserve">    imdns</w:t>
            </w:r>
          </w:p>
        </w:tc>
        <w:tc>
          <w:tcPr>
            <w:tcW w:w="2128" w:type="dxa"/>
          </w:tcPr>
          <w:p w14:paraId="115EA0B0" w14:textId="77777777" w:rsidR="00296E35" w:rsidRPr="004B59AC" w:rsidRDefault="00296E35" w:rsidP="002E3FCC">
            <w:pPr>
              <w:pStyle w:val="TAL"/>
            </w:pPr>
            <w:r w:rsidRPr="004B59AC">
              <w:t>Not present</w:t>
            </w:r>
          </w:p>
        </w:tc>
        <w:tc>
          <w:tcPr>
            <w:tcW w:w="2128" w:type="dxa"/>
          </w:tcPr>
          <w:p w14:paraId="76474911" w14:textId="77777777" w:rsidR="00296E35" w:rsidRPr="004B59AC" w:rsidRDefault="00296E35" w:rsidP="002E3FCC">
            <w:pPr>
              <w:pStyle w:val="TAL"/>
            </w:pPr>
          </w:p>
        </w:tc>
        <w:tc>
          <w:tcPr>
            <w:tcW w:w="1420" w:type="dxa"/>
          </w:tcPr>
          <w:p w14:paraId="27CAF5CE" w14:textId="77777777" w:rsidR="00296E35" w:rsidRPr="004B59AC" w:rsidRDefault="00296E35" w:rsidP="002E3FCC">
            <w:pPr>
              <w:pStyle w:val="TAL"/>
            </w:pPr>
          </w:p>
        </w:tc>
        <w:tc>
          <w:tcPr>
            <w:tcW w:w="1136" w:type="dxa"/>
          </w:tcPr>
          <w:p w14:paraId="3044B794" w14:textId="77777777" w:rsidR="00296E35" w:rsidRPr="004B59AC" w:rsidRDefault="00296E35" w:rsidP="002E3FCC">
            <w:pPr>
              <w:pStyle w:val="TAL"/>
            </w:pPr>
          </w:p>
        </w:tc>
      </w:tr>
      <w:tr w:rsidR="00296E35" w:rsidRPr="004B59AC" w14:paraId="5AA8E1C0" w14:textId="77777777" w:rsidTr="002E3FCC">
        <w:tblPrEx>
          <w:jc w:val="center"/>
          <w:tblInd w:w="0" w:type="dxa"/>
        </w:tblPrEx>
        <w:trPr>
          <w:cantSplit/>
          <w:jc w:val="center"/>
        </w:trPr>
        <w:tc>
          <w:tcPr>
            <w:tcW w:w="2838" w:type="dxa"/>
          </w:tcPr>
          <w:p w14:paraId="523E79C4" w14:textId="77777777" w:rsidR="00296E35" w:rsidRPr="004B59AC" w:rsidRDefault="00296E35" w:rsidP="002E3FCC">
            <w:pPr>
              <w:pStyle w:val="TAL"/>
            </w:pPr>
            <w:r w:rsidRPr="004B59AC">
              <w:t xml:space="preserve">    resourceURL</w:t>
            </w:r>
          </w:p>
        </w:tc>
        <w:tc>
          <w:tcPr>
            <w:tcW w:w="2128" w:type="dxa"/>
          </w:tcPr>
          <w:p w14:paraId="41D23E4D" w14:textId="77777777" w:rsidR="00296E35" w:rsidRPr="004B59AC" w:rsidRDefault="00296E35" w:rsidP="002E3FCC">
            <w:pPr>
              <w:pStyle w:val="TAL"/>
            </w:pPr>
            <w:r w:rsidRPr="004B59AC">
              <w:t>tsc_MCData_MsgSF_AbsoluteBaseURL &amp; "/objects/objectId0001"</w:t>
            </w:r>
          </w:p>
        </w:tc>
        <w:tc>
          <w:tcPr>
            <w:tcW w:w="2128" w:type="dxa"/>
          </w:tcPr>
          <w:p w14:paraId="39ACF19B" w14:textId="77777777" w:rsidR="00296E35" w:rsidRPr="004B59AC" w:rsidRDefault="00296E35" w:rsidP="002E3FCC">
            <w:pPr>
              <w:pStyle w:val="TAL"/>
            </w:pPr>
          </w:p>
        </w:tc>
        <w:tc>
          <w:tcPr>
            <w:tcW w:w="1420" w:type="dxa"/>
          </w:tcPr>
          <w:p w14:paraId="3ABD94C9" w14:textId="77777777" w:rsidR="00296E35" w:rsidRPr="004B59AC" w:rsidRDefault="00296E35" w:rsidP="002E3FCC">
            <w:pPr>
              <w:pStyle w:val="TAL"/>
            </w:pPr>
          </w:p>
        </w:tc>
        <w:tc>
          <w:tcPr>
            <w:tcW w:w="1136" w:type="dxa"/>
          </w:tcPr>
          <w:p w14:paraId="1601B5D1" w14:textId="77777777" w:rsidR="00296E35" w:rsidRPr="004B59AC" w:rsidRDefault="00296E35" w:rsidP="002E3FCC">
            <w:pPr>
              <w:pStyle w:val="TAL"/>
            </w:pPr>
          </w:p>
        </w:tc>
      </w:tr>
      <w:tr w:rsidR="00296E35" w:rsidRPr="004B59AC" w14:paraId="4B9B10AE" w14:textId="77777777" w:rsidTr="002E3FCC">
        <w:tblPrEx>
          <w:jc w:val="center"/>
          <w:tblInd w:w="0" w:type="dxa"/>
        </w:tblPrEx>
        <w:trPr>
          <w:cantSplit/>
          <w:jc w:val="center"/>
        </w:trPr>
        <w:tc>
          <w:tcPr>
            <w:tcW w:w="2838" w:type="dxa"/>
          </w:tcPr>
          <w:p w14:paraId="1BE95FE3" w14:textId="77777777" w:rsidR="00296E35" w:rsidRPr="004B59AC" w:rsidRDefault="00296E35" w:rsidP="002E3FCC">
            <w:pPr>
              <w:pStyle w:val="TAL"/>
            </w:pPr>
            <w:r w:rsidRPr="004B59AC">
              <w:t xml:space="preserve">    path</w:t>
            </w:r>
          </w:p>
        </w:tc>
        <w:tc>
          <w:tcPr>
            <w:tcW w:w="2128" w:type="dxa"/>
          </w:tcPr>
          <w:p w14:paraId="631058D6" w14:textId="77777777" w:rsidR="00296E35" w:rsidRPr="004B59AC" w:rsidRDefault="00296E35" w:rsidP="002E3FCC">
            <w:pPr>
              <w:pStyle w:val="TAL"/>
            </w:pPr>
            <w:r w:rsidRPr="004B59AC">
              <w:t>"main/test-file-1"</w:t>
            </w:r>
          </w:p>
        </w:tc>
        <w:tc>
          <w:tcPr>
            <w:tcW w:w="2128" w:type="dxa"/>
          </w:tcPr>
          <w:p w14:paraId="052CEDA0" w14:textId="77777777" w:rsidR="00296E35" w:rsidRPr="004B59AC" w:rsidRDefault="00296E35" w:rsidP="002E3FCC">
            <w:pPr>
              <w:pStyle w:val="TAL"/>
            </w:pPr>
          </w:p>
        </w:tc>
        <w:tc>
          <w:tcPr>
            <w:tcW w:w="1420" w:type="dxa"/>
          </w:tcPr>
          <w:p w14:paraId="27A4CB79" w14:textId="77777777" w:rsidR="00296E35" w:rsidRPr="004B59AC" w:rsidRDefault="00296E35" w:rsidP="002E3FCC">
            <w:pPr>
              <w:pStyle w:val="TAL"/>
            </w:pPr>
          </w:p>
        </w:tc>
        <w:tc>
          <w:tcPr>
            <w:tcW w:w="1136" w:type="dxa"/>
          </w:tcPr>
          <w:p w14:paraId="781EAB35" w14:textId="77777777" w:rsidR="00296E35" w:rsidRPr="004B59AC" w:rsidRDefault="00296E35" w:rsidP="002E3FCC">
            <w:pPr>
              <w:pStyle w:val="TAL"/>
            </w:pPr>
          </w:p>
        </w:tc>
      </w:tr>
      <w:tr w:rsidR="00296E35" w:rsidRPr="004B59AC" w14:paraId="562A79F2" w14:textId="77777777" w:rsidTr="002E3FCC">
        <w:tblPrEx>
          <w:jc w:val="center"/>
          <w:tblInd w:w="0" w:type="dxa"/>
        </w:tblPrEx>
        <w:trPr>
          <w:cantSplit/>
          <w:jc w:val="center"/>
        </w:trPr>
        <w:tc>
          <w:tcPr>
            <w:tcW w:w="2838" w:type="dxa"/>
          </w:tcPr>
          <w:p w14:paraId="16DBC9F1" w14:textId="77777777" w:rsidR="00296E35" w:rsidRPr="004B59AC" w:rsidRDefault="00296E35" w:rsidP="002E3FCC">
            <w:pPr>
              <w:pStyle w:val="TAL"/>
            </w:pPr>
            <w:r w:rsidRPr="004B59AC">
              <w:t xml:space="preserve">    payloadURL</w:t>
            </w:r>
          </w:p>
        </w:tc>
        <w:tc>
          <w:tcPr>
            <w:tcW w:w="2128" w:type="dxa"/>
          </w:tcPr>
          <w:p w14:paraId="08DED727" w14:textId="77777777" w:rsidR="00296E35" w:rsidRPr="004B59AC" w:rsidRDefault="00296E35" w:rsidP="002E3FCC">
            <w:pPr>
              <w:pStyle w:val="TAL"/>
            </w:pPr>
            <w:r w:rsidRPr="004B59AC">
              <w:t>tsc_MCData_MsgSF_BaseURL &amp; "/objects/objectId0001/payload"</w:t>
            </w:r>
          </w:p>
        </w:tc>
        <w:tc>
          <w:tcPr>
            <w:tcW w:w="2128" w:type="dxa"/>
          </w:tcPr>
          <w:p w14:paraId="67F0BA46" w14:textId="77777777" w:rsidR="00296E35" w:rsidRPr="004B59AC" w:rsidRDefault="00296E35" w:rsidP="002E3FCC">
            <w:pPr>
              <w:pStyle w:val="TAL"/>
            </w:pPr>
          </w:p>
        </w:tc>
        <w:tc>
          <w:tcPr>
            <w:tcW w:w="1420" w:type="dxa"/>
          </w:tcPr>
          <w:p w14:paraId="1926F7BC" w14:textId="77777777" w:rsidR="00296E35" w:rsidRPr="004B59AC" w:rsidRDefault="00296E35" w:rsidP="002E3FCC">
            <w:pPr>
              <w:pStyle w:val="TAL"/>
            </w:pPr>
          </w:p>
        </w:tc>
        <w:tc>
          <w:tcPr>
            <w:tcW w:w="1136" w:type="dxa"/>
          </w:tcPr>
          <w:p w14:paraId="06FA94C8" w14:textId="77777777" w:rsidR="00296E35" w:rsidRPr="004B59AC" w:rsidRDefault="00296E35" w:rsidP="002E3FCC">
            <w:pPr>
              <w:pStyle w:val="TAL"/>
            </w:pPr>
          </w:p>
        </w:tc>
      </w:tr>
      <w:tr w:rsidR="00296E35" w:rsidRPr="004B59AC" w14:paraId="665BEFCC" w14:textId="77777777" w:rsidTr="002E3FCC">
        <w:tblPrEx>
          <w:jc w:val="center"/>
          <w:tblInd w:w="0" w:type="dxa"/>
        </w:tblPrEx>
        <w:trPr>
          <w:cantSplit/>
          <w:jc w:val="center"/>
        </w:trPr>
        <w:tc>
          <w:tcPr>
            <w:tcW w:w="2838" w:type="dxa"/>
          </w:tcPr>
          <w:p w14:paraId="36952915" w14:textId="77777777" w:rsidR="00296E35" w:rsidRPr="004B59AC" w:rsidRDefault="00296E35" w:rsidP="002E3FCC">
            <w:pPr>
              <w:pStyle w:val="TAL"/>
            </w:pPr>
            <w:r w:rsidRPr="004B59AC">
              <w:t xml:space="preserve">    payloadPart</w:t>
            </w:r>
          </w:p>
        </w:tc>
        <w:tc>
          <w:tcPr>
            <w:tcW w:w="2128" w:type="dxa"/>
          </w:tcPr>
          <w:p w14:paraId="1355E140" w14:textId="77777777" w:rsidR="00296E35" w:rsidRPr="004B59AC" w:rsidRDefault="00296E35" w:rsidP="002E3FCC">
            <w:pPr>
              <w:pStyle w:val="TAL"/>
            </w:pPr>
            <w:r w:rsidRPr="004B59AC">
              <w:t>Not present</w:t>
            </w:r>
          </w:p>
        </w:tc>
        <w:tc>
          <w:tcPr>
            <w:tcW w:w="2128" w:type="dxa"/>
          </w:tcPr>
          <w:p w14:paraId="60AF06D3" w14:textId="77777777" w:rsidR="00296E35" w:rsidRPr="004B59AC" w:rsidRDefault="00296E35" w:rsidP="002E3FCC">
            <w:pPr>
              <w:pStyle w:val="TAL"/>
            </w:pPr>
          </w:p>
        </w:tc>
        <w:tc>
          <w:tcPr>
            <w:tcW w:w="1420" w:type="dxa"/>
          </w:tcPr>
          <w:p w14:paraId="35A5BDCC" w14:textId="77777777" w:rsidR="00296E35" w:rsidRPr="004B59AC" w:rsidRDefault="00296E35" w:rsidP="002E3FCC">
            <w:pPr>
              <w:pStyle w:val="TAL"/>
            </w:pPr>
          </w:p>
        </w:tc>
        <w:tc>
          <w:tcPr>
            <w:tcW w:w="1136" w:type="dxa"/>
          </w:tcPr>
          <w:p w14:paraId="326EF93A" w14:textId="77777777" w:rsidR="00296E35" w:rsidRPr="004B59AC" w:rsidRDefault="00296E35" w:rsidP="002E3FCC">
            <w:pPr>
              <w:pStyle w:val="TAL"/>
            </w:pPr>
          </w:p>
        </w:tc>
      </w:tr>
      <w:tr w:rsidR="00296E35" w:rsidRPr="004B59AC" w14:paraId="213AFF3D" w14:textId="77777777" w:rsidTr="002E3FCC">
        <w:tblPrEx>
          <w:jc w:val="center"/>
          <w:tblInd w:w="0" w:type="dxa"/>
        </w:tblPrEx>
        <w:trPr>
          <w:cantSplit/>
          <w:jc w:val="center"/>
        </w:trPr>
        <w:tc>
          <w:tcPr>
            <w:tcW w:w="2838" w:type="dxa"/>
          </w:tcPr>
          <w:p w14:paraId="700B5B1E" w14:textId="77777777" w:rsidR="00296E35" w:rsidRPr="004B59AC" w:rsidRDefault="00296E35" w:rsidP="002E3FCC">
            <w:pPr>
              <w:pStyle w:val="TAL"/>
            </w:pPr>
            <w:r w:rsidRPr="004B59AC">
              <w:t xml:space="preserve">    lastModSeq</w:t>
            </w:r>
          </w:p>
        </w:tc>
        <w:tc>
          <w:tcPr>
            <w:tcW w:w="2128" w:type="dxa"/>
          </w:tcPr>
          <w:p w14:paraId="7EB39152" w14:textId="77777777" w:rsidR="00296E35" w:rsidRPr="004B59AC" w:rsidRDefault="00296E35" w:rsidP="002E3FCC">
            <w:pPr>
              <w:pStyle w:val="TAL"/>
            </w:pPr>
            <w:r w:rsidRPr="004B59AC">
              <w:t>Not present</w:t>
            </w:r>
          </w:p>
        </w:tc>
        <w:tc>
          <w:tcPr>
            <w:tcW w:w="2128" w:type="dxa"/>
          </w:tcPr>
          <w:p w14:paraId="49DAE7B5" w14:textId="77777777" w:rsidR="00296E35" w:rsidRPr="004B59AC" w:rsidRDefault="00296E35" w:rsidP="002E3FCC">
            <w:pPr>
              <w:pStyle w:val="TAL"/>
            </w:pPr>
          </w:p>
        </w:tc>
        <w:tc>
          <w:tcPr>
            <w:tcW w:w="1420" w:type="dxa"/>
          </w:tcPr>
          <w:p w14:paraId="6DF7DA66" w14:textId="77777777" w:rsidR="00296E35" w:rsidRPr="004B59AC" w:rsidRDefault="00296E35" w:rsidP="002E3FCC">
            <w:pPr>
              <w:pStyle w:val="TAL"/>
            </w:pPr>
          </w:p>
        </w:tc>
        <w:tc>
          <w:tcPr>
            <w:tcW w:w="1136" w:type="dxa"/>
          </w:tcPr>
          <w:p w14:paraId="58827E7A" w14:textId="77777777" w:rsidR="00296E35" w:rsidRPr="004B59AC" w:rsidRDefault="00296E35" w:rsidP="002E3FCC">
            <w:pPr>
              <w:pStyle w:val="TAL"/>
            </w:pPr>
          </w:p>
        </w:tc>
      </w:tr>
      <w:tr w:rsidR="00296E35" w:rsidRPr="004B59AC" w14:paraId="28C58407" w14:textId="77777777" w:rsidTr="002E3FCC">
        <w:tblPrEx>
          <w:jc w:val="center"/>
          <w:tblInd w:w="0" w:type="dxa"/>
        </w:tblPrEx>
        <w:trPr>
          <w:cantSplit/>
          <w:jc w:val="center"/>
        </w:trPr>
        <w:tc>
          <w:tcPr>
            <w:tcW w:w="2838" w:type="dxa"/>
          </w:tcPr>
          <w:p w14:paraId="6F5E96BB" w14:textId="77777777" w:rsidR="00296E35" w:rsidRPr="004B59AC" w:rsidRDefault="00296E35" w:rsidP="002E3FCC">
            <w:pPr>
              <w:pStyle w:val="TAL"/>
            </w:pPr>
            <w:r w:rsidRPr="004B59AC">
              <w:t xml:space="preserve">    correlationId</w:t>
            </w:r>
          </w:p>
        </w:tc>
        <w:tc>
          <w:tcPr>
            <w:tcW w:w="2128" w:type="dxa"/>
          </w:tcPr>
          <w:p w14:paraId="1AC98064" w14:textId="77777777" w:rsidR="00296E35" w:rsidRPr="004B59AC" w:rsidRDefault="00296E35" w:rsidP="002E3FCC">
            <w:pPr>
              <w:pStyle w:val="TAL"/>
            </w:pPr>
            <w:r w:rsidRPr="004B59AC">
              <w:t>As received in POST request at step 2 (if so)</w:t>
            </w:r>
          </w:p>
        </w:tc>
        <w:tc>
          <w:tcPr>
            <w:tcW w:w="2128" w:type="dxa"/>
          </w:tcPr>
          <w:p w14:paraId="3F4F4AEE" w14:textId="77777777" w:rsidR="00296E35" w:rsidRPr="004B59AC" w:rsidRDefault="00296E35" w:rsidP="002E3FCC">
            <w:pPr>
              <w:pStyle w:val="TAL"/>
            </w:pPr>
          </w:p>
        </w:tc>
        <w:tc>
          <w:tcPr>
            <w:tcW w:w="1420" w:type="dxa"/>
          </w:tcPr>
          <w:p w14:paraId="5FFA54B1" w14:textId="77777777" w:rsidR="00296E35" w:rsidRPr="004B59AC" w:rsidRDefault="00296E35" w:rsidP="002E3FCC">
            <w:pPr>
              <w:pStyle w:val="TAL"/>
            </w:pPr>
          </w:p>
        </w:tc>
        <w:tc>
          <w:tcPr>
            <w:tcW w:w="1136" w:type="dxa"/>
          </w:tcPr>
          <w:p w14:paraId="218FE80A" w14:textId="77777777" w:rsidR="00296E35" w:rsidRPr="004B59AC" w:rsidRDefault="00296E35" w:rsidP="002E3FCC">
            <w:pPr>
              <w:pStyle w:val="TAL"/>
            </w:pPr>
          </w:p>
        </w:tc>
      </w:tr>
      <w:tr w:rsidR="00296E35" w:rsidRPr="004B59AC" w14:paraId="1754205D" w14:textId="77777777" w:rsidTr="002E3FCC">
        <w:tblPrEx>
          <w:jc w:val="center"/>
          <w:tblInd w:w="0" w:type="dxa"/>
        </w:tblPrEx>
        <w:trPr>
          <w:cantSplit/>
          <w:jc w:val="center"/>
        </w:trPr>
        <w:tc>
          <w:tcPr>
            <w:tcW w:w="2838" w:type="dxa"/>
          </w:tcPr>
          <w:p w14:paraId="3C66C374" w14:textId="77777777" w:rsidR="00296E35" w:rsidRPr="004B59AC" w:rsidRDefault="00296E35" w:rsidP="002E3FCC">
            <w:pPr>
              <w:pStyle w:val="TAL"/>
            </w:pPr>
            <w:r w:rsidRPr="004B59AC">
              <w:t xml:space="preserve">    correlationTag</w:t>
            </w:r>
          </w:p>
        </w:tc>
        <w:tc>
          <w:tcPr>
            <w:tcW w:w="2128" w:type="dxa"/>
          </w:tcPr>
          <w:p w14:paraId="4D651AD9" w14:textId="77777777" w:rsidR="00296E35" w:rsidRPr="004B59AC" w:rsidRDefault="00296E35" w:rsidP="002E3FCC">
            <w:pPr>
              <w:pStyle w:val="TAL"/>
            </w:pPr>
            <w:r w:rsidRPr="004B59AC">
              <w:t>As received in POST request at step 2 (if so)</w:t>
            </w:r>
          </w:p>
        </w:tc>
        <w:tc>
          <w:tcPr>
            <w:tcW w:w="2128" w:type="dxa"/>
          </w:tcPr>
          <w:p w14:paraId="3AC3CB47" w14:textId="77777777" w:rsidR="00296E35" w:rsidRPr="004B59AC" w:rsidRDefault="00296E35" w:rsidP="002E3FCC">
            <w:pPr>
              <w:pStyle w:val="TAL"/>
            </w:pPr>
          </w:p>
        </w:tc>
        <w:tc>
          <w:tcPr>
            <w:tcW w:w="1420" w:type="dxa"/>
          </w:tcPr>
          <w:p w14:paraId="045A3179" w14:textId="77777777" w:rsidR="00296E35" w:rsidRPr="004B59AC" w:rsidRDefault="00296E35" w:rsidP="002E3FCC">
            <w:pPr>
              <w:pStyle w:val="TAL"/>
            </w:pPr>
          </w:p>
        </w:tc>
        <w:tc>
          <w:tcPr>
            <w:tcW w:w="1136" w:type="dxa"/>
          </w:tcPr>
          <w:p w14:paraId="132897CC" w14:textId="77777777" w:rsidR="00296E35" w:rsidRPr="004B59AC" w:rsidRDefault="00296E35" w:rsidP="002E3FCC">
            <w:pPr>
              <w:pStyle w:val="TAL"/>
            </w:pPr>
          </w:p>
        </w:tc>
      </w:tr>
    </w:tbl>
    <w:p w14:paraId="116A4C8E" w14:textId="77777777" w:rsidR="00296E35" w:rsidRPr="004B59AC" w:rsidRDefault="00296E35" w:rsidP="00296E35"/>
    <w:p w14:paraId="3607A2FA" w14:textId="387039AF" w:rsidR="00296E35" w:rsidRPr="004B59AC" w:rsidRDefault="00296E35" w:rsidP="00296E35">
      <w:pPr>
        <w:pStyle w:val="TH"/>
      </w:pPr>
      <w:r w:rsidRPr="004B59AC">
        <w:t xml:space="preserve">Table 6.8.1.3.3-5: HTTP PUT from the UE (Step 6, Table 6.8.1.3.2-1; step 2, TS </w:t>
      </w:r>
      <w:r>
        <w:t>37.579</w:t>
      </w:r>
      <w:r w:rsidRPr="004B59AC">
        <w:t>-1 [2] Table 5.3C.18.2-1)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5EFCBD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E041DEC" w14:textId="777D4EBA" w:rsidR="00296E35" w:rsidRPr="004B59AC" w:rsidRDefault="00296E35" w:rsidP="002E3FCC">
            <w:pPr>
              <w:pStyle w:val="TAL"/>
            </w:pPr>
            <w:r w:rsidRPr="004B59AC">
              <w:t xml:space="preserve">Derivation Path: TS </w:t>
            </w:r>
            <w:r>
              <w:t>37.579</w:t>
            </w:r>
            <w:r w:rsidRPr="004B59AC">
              <w:t>-1 [2], Table 5.5.4.4-1, condition MSG_STORE</w:t>
            </w:r>
          </w:p>
        </w:tc>
      </w:tr>
      <w:tr w:rsidR="00296E35" w:rsidRPr="004B59AC" w14:paraId="6688FF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D7F28"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33D66E"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29B61CF1"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A81215E"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56E9E87E" w14:textId="77777777" w:rsidR="00296E35" w:rsidRPr="004B59AC" w:rsidRDefault="00296E35" w:rsidP="002E3FCC">
            <w:pPr>
              <w:pStyle w:val="TAH"/>
            </w:pPr>
            <w:r w:rsidRPr="004B59AC">
              <w:t>Condition</w:t>
            </w:r>
          </w:p>
        </w:tc>
      </w:tr>
      <w:tr w:rsidR="00296E35" w:rsidRPr="004B59AC" w14:paraId="171BE998" w14:textId="77777777" w:rsidTr="002E3FCC">
        <w:tc>
          <w:tcPr>
            <w:tcW w:w="2837" w:type="dxa"/>
            <w:tcBorders>
              <w:top w:val="single" w:sz="4" w:space="0" w:color="auto"/>
              <w:left w:val="single" w:sz="4" w:space="0" w:color="auto"/>
              <w:bottom w:val="single" w:sz="4" w:space="0" w:color="auto"/>
              <w:right w:val="single" w:sz="4" w:space="0" w:color="auto"/>
            </w:tcBorders>
          </w:tcPr>
          <w:p w14:paraId="30B89714"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3488B860"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161A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478D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CB3D6" w14:textId="77777777" w:rsidR="00296E35" w:rsidRPr="004B59AC" w:rsidRDefault="00296E35" w:rsidP="002E3FCC">
            <w:pPr>
              <w:pStyle w:val="TAL"/>
            </w:pPr>
          </w:p>
        </w:tc>
      </w:tr>
      <w:tr w:rsidR="00296E35" w:rsidRPr="004B59AC" w14:paraId="3455C4A6" w14:textId="77777777" w:rsidTr="002E3FCC">
        <w:tc>
          <w:tcPr>
            <w:tcW w:w="2837" w:type="dxa"/>
            <w:tcBorders>
              <w:top w:val="single" w:sz="4" w:space="0" w:color="auto"/>
              <w:left w:val="single" w:sz="4" w:space="0" w:color="auto"/>
              <w:bottom w:val="single" w:sz="4" w:space="0" w:color="auto"/>
              <w:right w:val="single" w:sz="4" w:space="0" w:color="auto"/>
            </w:tcBorders>
          </w:tcPr>
          <w:p w14:paraId="24DD1F52"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20761F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6C82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A59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B7982E" w14:textId="77777777" w:rsidR="00296E35" w:rsidRPr="004B59AC" w:rsidRDefault="00296E35" w:rsidP="002E3FCC">
            <w:pPr>
              <w:pStyle w:val="TAL"/>
            </w:pPr>
          </w:p>
        </w:tc>
      </w:tr>
      <w:tr w:rsidR="00296E35" w:rsidRPr="004B59AC" w14:paraId="5FCFC526" w14:textId="77777777" w:rsidTr="002E3FCC">
        <w:tc>
          <w:tcPr>
            <w:tcW w:w="2837" w:type="dxa"/>
            <w:tcBorders>
              <w:top w:val="single" w:sz="4" w:space="0" w:color="auto"/>
              <w:left w:val="single" w:sz="4" w:space="0" w:color="auto"/>
              <w:bottom w:val="single" w:sz="4" w:space="0" w:color="auto"/>
              <w:right w:val="single" w:sz="4" w:space="0" w:color="auto"/>
            </w:tcBorders>
          </w:tcPr>
          <w:p w14:paraId="5965E706"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55CBF66" w14:textId="77777777" w:rsidR="00296E35" w:rsidRPr="004B59AC" w:rsidRDefault="00296E35" w:rsidP="002E3FCC">
            <w:pPr>
              <w:pStyle w:val="TAL"/>
            </w:pPr>
            <w:r w:rsidRPr="004B59AC">
              <w:t>tsc_MCData_MsgSF_BaseURL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2278D50" w14:textId="77777777" w:rsidR="00296E35" w:rsidRPr="004B59AC" w:rsidRDefault="00296E35" w:rsidP="002E3FCC">
            <w:pPr>
              <w:pStyle w:val="TAL"/>
            </w:pPr>
            <w:r w:rsidRPr="004B59AC">
              <w:t>URI addressing the object's flags</w:t>
            </w:r>
          </w:p>
        </w:tc>
        <w:tc>
          <w:tcPr>
            <w:tcW w:w="1419" w:type="dxa"/>
            <w:tcBorders>
              <w:top w:val="single" w:sz="4" w:space="0" w:color="auto"/>
              <w:left w:val="single" w:sz="4" w:space="0" w:color="auto"/>
              <w:bottom w:val="single" w:sz="4" w:space="0" w:color="auto"/>
              <w:right w:val="single" w:sz="4" w:space="0" w:color="auto"/>
            </w:tcBorders>
          </w:tcPr>
          <w:p w14:paraId="026507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CB1D9" w14:textId="77777777" w:rsidR="00296E35" w:rsidRPr="004B59AC" w:rsidRDefault="00296E35" w:rsidP="002E3FCC">
            <w:pPr>
              <w:pStyle w:val="TAL"/>
            </w:pPr>
          </w:p>
        </w:tc>
      </w:tr>
      <w:tr w:rsidR="00296E35" w:rsidRPr="004B59AC" w:rsidDel="00DF1E83" w14:paraId="4D23FCD6" w14:textId="77777777" w:rsidTr="002E3FCC">
        <w:tc>
          <w:tcPr>
            <w:tcW w:w="2837" w:type="dxa"/>
            <w:tcBorders>
              <w:top w:val="single" w:sz="4" w:space="0" w:color="auto"/>
              <w:left w:val="single" w:sz="4" w:space="0" w:color="auto"/>
              <w:bottom w:val="single" w:sz="4" w:space="0" w:color="auto"/>
              <w:right w:val="single" w:sz="4" w:space="0" w:color="auto"/>
            </w:tcBorders>
          </w:tcPr>
          <w:p w14:paraId="40CB2230" w14:textId="77777777" w:rsidR="00296E35" w:rsidRPr="004B59AC" w:rsidDel="00DF1E83" w:rsidRDefault="00296E35" w:rsidP="002E3FCC">
            <w:pPr>
              <w:pStyle w:val="TAL"/>
              <w:rPr>
                <w:b/>
                <w:bCs/>
              </w:rPr>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4BEB6E0B" w14:textId="77777777" w:rsidR="00296E35" w:rsidRPr="004B59AC" w:rsidDel="00DF1E83"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E97756"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93E1D5"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B55B7" w14:textId="77777777" w:rsidR="00296E35" w:rsidRPr="004B59AC" w:rsidDel="00DF1E83" w:rsidRDefault="00296E35" w:rsidP="002E3FCC">
            <w:pPr>
              <w:pStyle w:val="TAL"/>
            </w:pPr>
          </w:p>
        </w:tc>
      </w:tr>
      <w:tr w:rsidR="00296E35" w:rsidRPr="004B59AC" w:rsidDel="00DF1E83" w14:paraId="458A8815" w14:textId="77777777" w:rsidTr="002E3FCC">
        <w:tc>
          <w:tcPr>
            <w:tcW w:w="2837" w:type="dxa"/>
            <w:tcBorders>
              <w:top w:val="single" w:sz="4" w:space="0" w:color="auto"/>
              <w:left w:val="single" w:sz="4" w:space="0" w:color="auto"/>
              <w:bottom w:val="single" w:sz="4" w:space="0" w:color="auto"/>
              <w:right w:val="single" w:sz="4" w:space="0" w:color="auto"/>
            </w:tcBorders>
          </w:tcPr>
          <w:p w14:paraId="78A76FC9" w14:textId="77777777" w:rsidR="00296E35" w:rsidRPr="004B59AC" w:rsidDel="00DF1E83" w:rsidRDefault="00296E35" w:rsidP="002E3FCC">
            <w:pPr>
              <w:pStyle w:val="TAL"/>
              <w:rPr>
                <w:b/>
                <w:bCs/>
              </w:rPr>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4A786E40" w14:textId="77777777" w:rsidR="00296E35" w:rsidRPr="004B59AC" w:rsidDel="00DF1E83"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92A6D63"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B3242A"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7F37BF" w14:textId="77777777" w:rsidR="00296E35" w:rsidRPr="004B59AC" w:rsidDel="00DF1E83" w:rsidRDefault="00296E35" w:rsidP="002E3FCC">
            <w:pPr>
              <w:pStyle w:val="TAL"/>
            </w:pPr>
          </w:p>
        </w:tc>
      </w:tr>
      <w:tr w:rsidR="00296E35" w:rsidRPr="004B59AC" w14:paraId="7DFD0B3E" w14:textId="77777777" w:rsidTr="002E3FCC">
        <w:tc>
          <w:tcPr>
            <w:tcW w:w="2837" w:type="dxa"/>
            <w:tcBorders>
              <w:top w:val="single" w:sz="4" w:space="0" w:color="auto"/>
              <w:left w:val="single" w:sz="4" w:space="0" w:color="auto"/>
              <w:bottom w:val="single" w:sz="4" w:space="0" w:color="auto"/>
              <w:right w:val="single" w:sz="4" w:space="0" w:color="auto"/>
            </w:tcBorders>
          </w:tcPr>
          <w:p w14:paraId="6E936478" w14:textId="77777777" w:rsidR="00296E35" w:rsidRPr="004B59AC" w:rsidRDefault="00296E35" w:rsidP="002E3FCC">
            <w:pPr>
              <w:pStyle w:val="TAL"/>
              <w:rPr>
                <w:b/>
                <w:bCs/>
              </w:rPr>
            </w:pPr>
            <w:r w:rsidRPr="004B59AC">
              <w:rPr>
                <w:rFonts w:eastAsia="Malgun Gothic"/>
                <w:b/>
                <w:bCs/>
              </w:rPr>
              <w:t>Message-body: NMS flagList</w:t>
            </w:r>
          </w:p>
        </w:tc>
        <w:tc>
          <w:tcPr>
            <w:tcW w:w="2127" w:type="dxa"/>
            <w:tcBorders>
              <w:top w:val="single" w:sz="4" w:space="0" w:color="auto"/>
              <w:left w:val="single" w:sz="4" w:space="0" w:color="auto"/>
              <w:bottom w:val="single" w:sz="4" w:space="0" w:color="auto"/>
              <w:right w:val="single" w:sz="4" w:space="0" w:color="auto"/>
            </w:tcBorders>
          </w:tcPr>
          <w:p w14:paraId="27823D71"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7BD69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E53894" w14:textId="77777777" w:rsidR="00296E35" w:rsidRPr="004B59AC" w:rsidRDefault="00296E35" w:rsidP="002E3FCC">
            <w:pPr>
              <w:pStyle w:val="TAL"/>
            </w:pPr>
            <w:r w:rsidRPr="004B59AC">
              <w:t>RESTful Network API for NMS [40], clause 6.3</w:t>
            </w:r>
          </w:p>
        </w:tc>
        <w:tc>
          <w:tcPr>
            <w:tcW w:w="1135" w:type="dxa"/>
            <w:tcBorders>
              <w:top w:val="single" w:sz="4" w:space="0" w:color="auto"/>
              <w:left w:val="single" w:sz="4" w:space="0" w:color="auto"/>
              <w:bottom w:val="single" w:sz="4" w:space="0" w:color="auto"/>
              <w:right w:val="single" w:sz="4" w:space="0" w:color="auto"/>
            </w:tcBorders>
          </w:tcPr>
          <w:p w14:paraId="73B83CAF" w14:textId="77777777" w:rsidR="00296E35" w:rsidRPr="004B59AC" w:rsidRDefault="00296E35" w:rsidP="002E3FCC">
            <w:pPr>
              <w:pStyle w:val="TAL"/>
            </w:pPr>
          </w:p>
        </w:tc>
      </w:tr>
      <w:tr w:rsidR="00296E35" w:rsidRPr="004B59AC" w14:paraId="457546FE" w14:textId="77777777" w:rsidTr="002E3FCC">
        <w:tc>
          <w:tcPr>
            <w:tcW w:w="2837" w:type="dxa"/>
            <w:tcBorders>
              <w:top w:val="single" w:sz="4" w:space="0" w:color="auto"/>
              <w:left w:val="single" w:sz="4" w:space="0" w:color="auto"/>
              <w:bottom w:val="single" w:sz="4" w:space="0" w:color="auto"/>
              <w:right w:val="single" w:sz="4" w:space="0" w:color="auto"/>
            </w:tcBorders>
          </w:tcPr>
          <w:p w14:paraId="6FA54B85" w14:textId="77777777" w:rsidR="00296E35" w:rsidRPr="004B59AC" w:rsidRDefault="00296E35" w:rsidP="002E3FCC">
            <w:pPr>
              <w:pStyle w:val="TAL"/>
              <w:rPr>
                <w:rFonts w:eastAsia="Malgun Gothic"/>
              </w:rPr>
            </w:pPr>
            <w:r w:rsidRPr="004B59AC">
              <w:rPr>
                <w:rFonts w:eastAsia="Malgun Gothic"/>
              </w:rPr>
              <w:t xml:space="preserve">  flag [1]</w:t>
            </w:r>
          </w:p>
        </w:tc>
        <w:tc>
          <w:tcPr>
            <w:tcW w:w="2127" w:type="dxa"/>
            <w:tcBorders>
              <w:top w:val="single" w:sz="4" w:space="0" w:color="auto"/>
              <w:left w:val="single" w:sz="4" w:space="0" w:color="auto"/>
              <w:bottom w:val="single" w:sz="4" w:space="0" w:color="auto"/>
              <w:right w:val="single" w:sz="4" w:space="0" w:color="auto"/>
            </w:tcBorders>
          </w:tcPr>
          <w:p w14:paraId="334F3337"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006C8F3D" w14:textId="77777777" w:rsidR="00296E35" w:rsidRPr="004B59AC" w:rsidRDefault="00296E35" w:rsidP="002E3FCC">
            <w:pPr>
              <w:pStyle w:val="TAL"/>
            </w:pPr>
            <w:r w:rsidRPr="004B59AC">
              <w:t>Flag provided by MMI at step 5</w:t>
            </w:r>
          </w:p>
        </w:tc>
        <w:tc>
          <w:tcPr>
            <w:tcW w:w="1419" w:type="dxa"/>
            <w:tcBorders>
              <w:top w:val="single" w:sz="4" w:space="0" w:color="auto"/>
              <w:left w:val="single" w:sz="4" w:space="0" w:color="auto"/>
              <w:bottom w:val="single" w:sz="4" w:space="0" w:color="auto"/>
              <w:right w:val="single" w:sz="4" w:space="0" w:color="auto"/>
            </w:tcBorders>
          </w:tcPr>
          <w:p w14:paraId="5FBFCADC"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D64080" w14:textId="77777777" w:rsidR="00296E35" w:rsidRPr="004B59AC" w:rsidRDefault="00296E35" w:rsidP="002E3FCC">
            <w:pPr>
              <w:pStyle w:val="TAL"/>
            </w:pPr>
          </w:p>
        </w:tc>
      </w:tr>
      <w:tr w:rsidR="00296E35" w:rsidRPr="004B59AC" w14:paraId="00CB45F7" w14:textId="77777777" w:rsidTr="002E3FCC">
        <w:tc>
          <w:tcPr>
            <w:tcW w:w="2837" w:type="dxa"/>
            <w:tcBorders>
              <w:top w:val="single" w:sz="4" w:space="0" w:color="auto"/>
              <w:left w:val="single" w:sz="4" w:space="0" w:color="auto"/>
              <w:bottom w:val="single" w:sz="4" w:space="0" w:color="auto"/>
              <w:right w:val="single" w:sz="4" w:space="0" w:color="auto"/>
            </w:tcBorders>
          </w:tcPr>
          <w:p w14:paraId="3F31459B"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482226" w14:textId="77777777" w:rsidR="00296E35" w:rsidRPr="004B59AC" w:rsidRDefault="00296E35" w:rsidP="002E3FCC">
            <w:pPr>
              <w:pStyle w:val="TAL"/>
            </w:pPr>
            <w:r w:rsidRPr="004B59AC">
              <w:t>tsc_MCData_MsgSF_AbsoluteBaseURL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A52F9A6" w14:textId="77777777" w:rsidR="00296E35" w:rsidRPr="004B59AC" w:rsidRDefault="00296E35" w:rsidP="002E3FCC">
            <w:pPr>
              <w:pStyle w:val="TAL"/>
            </w:pPr>
            <w:r w:rsidRPr="004B59AC">
              <w:t>mandatory for PUT request</w:t>
            </w:r>
          </w:p>
        </w:tc>
        <w:tc>
          <w:tcPr>
            <w:tcW w:w="1419" w:type="dxa"/>
            <w:tcBorders>
              <w:top w:val="single" w:sz="4" w:space="0" w:color="auto"/>
              <w:left w:val="single" w:sz="4" w:space="0" w:color="auto"/>
              <w:bottom w:val="single" w:sz="4" w:space="0" w:color="auto"/>
              <w:right w:val="single" w:sz="4" w:space="0" w:color="auto"/>
            </w:tcBorders>
          </w:tcPr>
          <w:p w14:paraId="6C403A1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011D3B" w14:textId="77777777" w:rsidR="00296E35" w:rsidRPr="004B59AC" w:rsidRDefault="00296E35" w:rsidP="002E3FCC">
            <w:pPr>
              <w:pStyle w:val="TAL"/>
            </w:pPr>
          </w:p>
        </w:tc>
      </w:tr>
    </w:tbl>
    <w:p w14:paraId="1147CD01" w14:textId="77777777" w:rsidR="00296E35" w:rsidRPr="004B59AC" w:rsidRDefault="00296E35" w:rsidP="00296E35"/>
    <w:p w14:paraId="0A9062A7" w14:textId="0F078AD6" w:rsidR="00296E35" w:rsidRPr="004B59AC" w:rsidRDefault="00296E35" w:rsidP="00296E35">
      <w:pPr>
        <w:pStyle w:val="TH"/>
      </w:pPr>
      <w:r w:rsidRPr="004B59AC">
        <w:t xml:space="preserve">Table 6.8.1.3.3-6: HTTP 200 (OK) from the SS (step 6, Table 6.8.1.3.2-1; step 3, TS </w:t>
      </w:r>
      <w:r>
        <w:t>37.579</w:t>
      </w:r>
      <w:r w:rsidRPr="004B59AC">
        <w:t>-1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579D5C4" w14:textId="77777777" w:rsidTr="002E3FCC">
        <w:tc>
          <w:tcPr>
            <w:tcW w:w="9650" w:type="dxa"/>
            <w:gridSpan w:val="5"/>
            <w:hideMark/>
          </w:tcPr>
          <w:p w14:paraId="602563FD" w14:textId="74EDEF4C" w:rsidR="00296E35" w:rsidRPr="004B59AC" w:rsidRDefault="00296E35" w:rsidP="002E3FCC">
            <w:pPr>
              <w:pStyle w:val="TAL"/>
            </w:pPr>
            <w:r w:rsidRPr="004B59AC">
              <w:t xml:space="preserve">Derivation Path: TS </w:t>
            </w:r>
            <w:r>
              <w:t>37.579</w:t>
            </w:r>
            <w:r w:rsidRPr="004B59AC">
              <w:t>-1 [2], Table 5.5.4.6-1</w:t>
            </w:r>
          </w:p>
        </w:tc>
      </w:tr>
      <w:tr w:rsidR="00296E35" w:rsidRPr="004B59AC" w14:paraId="524D5543" w14:textId="77777777" w:rsidTr="002E3FCC">
        <w:tblPrEx>
          <w:jc w:val="center"/>
          <w:tblInd w:w="0" w:type="dxa"/>
        </w:tblPrEx>
        <w:trPr>
          <w:cantSplit/>
          <w:jc w:val="center"/>
        </w:trPr>
        <w:tc>
          <w:tcPr>
            <w:tcW w:w="2838" w:type="dxa"/>
          </w:tcPr>
          <w:p w14:paraId="7E0A6AC2" w14:textId="77777777" w:rsidR="00296E35" w:rsidRPr="004B59AC" w:rsidRDefault="00296E35" w:rsidP="002E3FCC">
            <w:pPr>
              <w:pStyle w:val="TAH"/>
              <w:rPr>
                <w:bCs/>
              </w:rPr>
            </w:pPr>
            <w:r w:rsidRPr="004B59AC">
              <w:t>Information Element</w:t>
            </w:r>
          </w:p>
        </w:tc>
        <w:tc>
          <w:tcPr>
            <w:tcW w:w="2128" w:type="dxa"/>
          </w:tcPr>
          <w:p w14:paraId="70AE9B45" w14:textId="77777777" w:rsidR="00296E35" w:rsidRPr="004B59AC" w:rsidRDefault="00296E35" w:rsidP="002E3FCC">
            <w:pPr>
              <w:pStyle w:val="TAH"/>
            </w:pPr>
            <w:r w:rsidRPr="004B59AC">
              <w:t>Value/remark</w:t>
            </w:r>
          </w:p>
        </w:tc>
        <w:tc>
          <w:tcPr>
            <w:tcW w:w="2128" w:type="dxa"/>
          </w:tcPr>
          <w:p w14:paraId="75879D93" w14:textId="77777777" w:rsidR="00296E35" w:rsidRPr="004B59AC" w:rsidRDefault="00296E35" w:rsidP="002E3FCC">
            <w:pPr>
              <w:pStyle w:val="TAH"/>
            </w:pPr>
            <w:r w:rsidRPr="004B59AC">
              <w:t>Comment</w:t>
            </w:r>
          </w:p>
        </w:tc>
        <w:tc>
          <w:tcPr>
            <w:tcW w:w="1420" w:type="dxa"/>
          </w:tcPr>
          <w:p w14:paraId="6EB505D0" w14:textId="77777777" w:rsidR="00296E35" w:rsidRPr="004B59AC" w:rsidRDefault="00296E35" w:rsidP="002E3FCC">
            <w:pPr>
              <w:pStyle w:val="TAH"/>
            </w:pPr>
            <w:r w:rsidRPr="004B59AC">
              <w:t>Reference</w:t>
            </w:r>
          </w:p>
        </w:tc>
        <w:tc>
          <w:tcPr>
            <w:tcW w:w="1136" w:type="dxa"/>
          </w:tcPr>
          <w:p w14:paraId="31ACEEAE" w14:textId="77777777" w:rsidR="00296E35" w:rsidRPr="004B59AC" w:rsidRDefault="00296E35" w:rsidP="002E3FCC">
            <w:pPr>
              <w:pStyle w:val="TAH"/>
            </w:pPr>
            <w:r w:rsidRPr="004B59AC">
              <w:t>Condition</w:t>
            </w:r>
          </w:p>
        </w:tc>
      </w:tr>
      <w:tr w:rsidR="00296E35" w:rsidRPr="004B59AC" w14:paraId="6245E230" w14:textId="77777777" w:rsidTr="002E3FCC">
        <w:tblPrEx>
          <w:jc w:val="center"/>
          <w:tblInd w:w="0" w:type="dxa"/>
        </w:tblPrEx>
        <w:trPr>
          <w:cantSplit/>
          <w:jc w:val="center"/>
        </w:trPr>
        <w:tc>
          <w:tcPr>
            <w:tcW w:w="2838" w:type="dxa"/>
          </w:tcPr>
          <w:p w14:paraId="7BCCD330" w14:textId="77777777" w:rsidR="00296E35" w:rsidRPr="004B59AC" w:rsidRDefault="00296E35" w:rsidP="002E3FCC">
            <w:pPr>
              <w:pStyle w:val="TAL"/>
              <w:rPr>
                <w:b/>
              </w:rPr>
            </w:pPr>
            <w:r w:rsidRPr="004B59AC">
              <w:rPr>
                <w:b/>
                <w:bCs/>
              </w:rPr>
              <w:t>Content-Type</w:t>
            </w:r>
          </w:p>
        </w:tc>
        <w:tc>
          <w:tcPr>
            <w:tcW w:w="2128" w:type="dxa"/>
          </w:tcPr>
          <w:p w14:paraId="7BCECF32" w14:textId="77777777" w:rsidR="00296E35" w:rsidRPr="004B59AC" w:rsidRDefault="00296E35" w:rsidP="002E3FCC">
            <w:pPr>
              <w:pStyle w:val="TAL"/>
            </w:pPr>
          </w:p>
        </w:tc>
        <w:tc>
          <w:tcPr>
            <w:tcW w:w="2128" w:type="dxa"/>
          </w:tcPr>
          <w:p w14:paraId="47EFAD9F" w14:textId="77777777" w:rsidR="00296E35" w:rsidRPr="004B59AC" w:rsidRDefault="00296E35" w:rsidP="002E3FCC">
            <w:pPr>
              <w:pStyle w:val="TAL"/>
            </w:pPr>
          </w:p>
        </w:tc>
        <w:tc>
          <w:tcPr>
            <w:tcW w:w="1420" w:type="dxa"/>
          </w:tcPr>
          <w:p w14:paraId="50E47B5C" w14:textId="77777777" w:rsidR="00296E35" w:rsidRPr="004B59AC" w:rsidRDefault="00296E35" w:rsidP="002E3FCC">
            <w:pPr>
              <w:pStyle w:val="TAL"/>
            </w:pPr>
          </w:p>
        </w:tc>
        <w:tc>
          <w:tcPr>
            <w:tcW w:w="1136" w:type="dxa"/>
          </w:tcPr>
          <w:p w14:paraId="685D6704" w14:textId="77777777" w:rsidR="00296E35" w:rsidRPr="004B59AC" w:rsidRDefault="00296E35" w:rsidP="002E3FCC">
            <w:pPr>
              <w:pStyle w:val="TAL"/>
            </w:pPr>
          </w:p>
        </w:tc>
      </w:tr>
      <w:tr w:rsidR="00296E35" w:rsidRPr="004B59AC" w14:paraId="4A70B59A" w14:textId="77777777" w:rsidTr="002E3FCC">
        <w:tblPrEx>
          <w:jc w:val="center"/>
          <w:tblInd w:w="0" w:type="dxa"/>
        </w:tblPrEx>
        <w:trPr>
          <w:cantSplit/>
          <w:jc w:val="center"/>
        </w:trPr>
        <w:tc>
          <w:tcPr>
            <w:tcW w:w="2838" w:type="dxa"/>
          </w:tcPr>
          <w:p w14:paraId="2E032E32"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4B0FF713" w14:textId="77777777" w:rsidR="00296E35" w:rsidRPr="004B59AC" w:rsidRDefault="00296E35" w:rsidP="002E3FCC">
            <w:pPr>
              <w:pStyle w:val="TAL"/>
            </w:pPr>
            <w:r w:rsidRPr="004B59AC">
              <w:t>"application/xml"</w:t>
            </w:r>
          </w:p>
        </w:tc>
        <w:tc>
          <w:tcPr>
            <w:tcW w:w="2128" w:type="dxa"/>
          </w:tcPr>
          <w:p w14:paraId="3E86759C" w14:textId="77777777" w:rsidR="00296E35" w:rsidRPr="004B59AC" w:rsidRDefault="00296E35" w:rsidP="002E3FCC">
            <w:pPr>
              <w:pStyle w:val="TAL"/>
            </w:pPr>
          </w:p>
        </w:tc>
        <w:tc>
          <w:tcPr>
            <w:tcW w:w="1420" w:type="dxa"/>
          </w:tcPr>
          <w:p w14:paraId="475AB61E" w14:textId="77777777" w:rsidR="00296E35" w:rsidRPr="004B59AC" w:rsidRDefault="00296E35" w:rsidP="002E3FCC">
            <w:pPr>
              <w:pStyle w:val="TAL"/>
            </w:pPr>
          </w:p>
        </w:tc>
        <w:tc>
          <w:tcPr>
            <w:tcW w:w="1136" w:type="dxa"/>
          </w:tcPr>
          <w:p w14:paraId="7E096B92" w14:textId="77777777" w:rsidR="00296E35" w:rsidRPr="004B59AC" w:rsidRDefault="00296E35" w:rsidP="002E3FCC">
            <w:pPr>
              <w:pStyle w:val="TAL"/>
            </w:pPr>
          </w:p>
        </w:tc>
      </w:tr>
      <w:tr w:rsidR="00296E35" w:rsidRPr="004B59AC" w14:paraId="4668452A" w14:textId="77777777" w:rsidTr="002E3FCC">
        <w:tblPrEx>
          <w:jc w:val="center"/>
          <w:tblInd w:w="0" w:type="dxa"/>
        </w:tblPrEx>
        <w:trPr>
          <w:cantSplit/>
          <w:jc w:val="center"/>
        </w:trPr>
        <w:tc>
          <w:tcPr>
            <w:tcW w:w="2838" w:type="dxa"/>
          </w:tcPr>
          <w:p w14:paraId="60F3AEA2" w14:textId="77777777" w:rsidR="00296E35" w:rsidRPr="004B59AC" w:rsidRDefault="00296E35" w:rsidP="002E3FCC">
            <w:pPr>
              <w:pStyle w:val="TAL"/>
              <w:rPr>
                <w:b/>
                <w:bCs/>
              </w:rPr>
            </w:pPr>
            <w:r w:rsidRPr="004B59AC">
              <w:rPr>
                <w:rFonts w:eastAsia="Malgun Gothic"/>
                <w:b/>
                <w:bCs/>
              </w:rPr>
              <w:t>Message-body: NMS flagList</w:t>
            </w:r>
          </w:p>
        </w:tc>
        <w:tc>
          <w:tcPr>
            <w:tcW w:w="2128" w:type="dxa"/>
          </w:tcPr>
          <w:p w14:paraId="7F7F66F2" w14:textId="77777777" w:rsidR="00296E35" w:rsidRPr="004B59AC" w:rsidRDefault="00296E35" w:rsidP="002E3FCC">
            <w:pPr>
              <w:pStyle w:val="TAL"/>
            </w:pPr>
          </w:p>
        </w:tc>
        <w:tc>
          <w:tcPr>
            <w:tcW w:w="2128" w:type="dxa"/>
          </w:tcPr>
          <w:p w14:paraId="559D59E8" w14:textId="77777777" w:rsidR="00296E35" w:rsidRPr="004B59AC" w:rsidRDefault="00296E35" w:rsidP="002E3FCC">
            <w:pPr>
              <w:pStyle w:val="TAL"/>
            </w:pPr>
          </w:p>
        </w:tc>
        <w:tc>
          <w:tcPr>
            <w:tcW w:w="1420" w:type="dxa"/>
          </w:tcPr>
          <w:p w14:paraId="108F0D33" w14:textId="77777777" w:rsidR="00296E35" w:rsidRPr="004B59AC" w:rsidRDefault="00296E35" w:rsidP="002E3FCC">
            <w:pPr>
              <w:pStyle w:val="TAL"/>
            </w:pPr>
            <w:r w:rsidRPr="004B59AC">
              <w:t>RESTful Network API for NMS [40], clause 6.3</w:t>
            </w:r>
          </w:p>
        </w:tc>
        <w:tc>
          <w:tcPr>
            <w:tcW w:w="1136" w:type="dxa"/>
          </w:tcPr>
          <w:p w14:paraId="5AFA10ED" w14:textId="77777777" w:rsidR="00296E35" w:rsidRPr="004B59AC" w:rsidRDefault="00296E35" w:rsidP="002E3FCC">
            <w:pPr>
              <w:pStyle w:val="TAL"/>
            </w:pPr>
          </w:p>
        </w:tc>
      </w:tr>
      <w:tr w:rsidR="00296E35" w:rsidRPr="004B59AC" w14:paraId="5A233490" w14:textId="77777777" w:rsidTr="002E3FCC">
        <w:tblPrEx>
          <w:jc w:val="center"/>
          <w:tblInd w:w="0" w:type="dxa"/>
        </w:tblPrEx>
        <w:trPr>
          <w:cantSplit/>
          <w:jc w:val="center"/>
        </w:trPr>
        <w:tc>
          <w:tcPr>
            <w:tcW w:w="2838" w:type="dxa"/>
          </w:tcPr>
          <w:p w14:paraId="293239C5" w14:textId="77777777" w:rsidR="00296E35" w:rsidRPr="004B59AC" w:rsidRDefault="00296E35" w:rsidP="002E3FCC">
            <w:pPr>
              <w:pStyle w:val="TAL"/>
              <w:rPr>
                <w:b/>
                <w:bCs/>
              </w:rPr>
            </w:pPr>
            <w:r w:rsidRPr="004B59AC">
              <w:rPr>
                <w:rFonts w:eastAsia="Malgun Gothic"/>
              </w:rPr>
              <w:t xml:space="preserve">  flag [1]</w:t>
            </w:r>
          </w:p>
        </w:tc>
        <w:tc>
          <w:tcPr>
            <w:tcW w:w="2128" w:type="dxa"/>
          </w:tcPr>
          <w:p w14:paraId="06DF086C" w14:textId="77777777" w:rsidR="00296E35" w:rsidRPr="004B59AC" w:rsidRDefault="00296E35" w:rsidP="002E3FCC">
            <w:pPr>
              <w:pStyle w:val="TAL"/>
            </w:pPr>
            <w:r w:rsidRPr="004B59AC">
              <w:t>same flag as in the PUT request</w:t>
            </w:r>
          </w:p>
        </w:tc>
        <w:tc>
          <w:tcPr>
            <w:tcW w:w="2128" w:type="dxa"/>
          </w:tcPr>
          <w:p w14:paraId="3552C025" w14:textId="77777777" w:rsidR="00296E35" w:rsidRPr="004B59AC" w:rsidRDefault="00296E35" w:rsidP="002E3FCC">
            <w:pPr>
              <w:pStyle w:val="TAL"/>
            </w:pPr>
          </w:p>
        </w:tc>
        <w:tc>
          <w:tcPr>
            <w:tcW w:w="1420" w:type="dxa"/>
          </w:tcPr>
          <w:p w14:paraId="42A22C06" w14:textId="77777777" w:rsidR="00296E35" w:rsidRPr="004B59AC" w:rsidRDefault="00296E35" w:rsidP="002E3FCC">
            <w:pPr>
              <w:pStyle w:val="TAL"/>
            </w:pPr>
          </w:p>
        </w:tc>
        <w:tc>
          <w:tcPr>
            <w:tcW w:w="1136" w:type="dxa"/>
          </w:tcPr>
          <w:p w14:paraId="627FC130" w14:textId="77777777" w:rsidR="00296E35" w:rsidRPr="004B59AC" w:rsidRDefault="00296E35" w:rsidP="002E3FCC">
            <w:pPr>
              <w:pStyle w:val="TAL"/>
            </w:pPr>
          </w:p>
        </w:tc>
      </w:tr>
      <w:tr w:rsidR="00296E35" w:rsidRPr="004B59AC" w14:paraId="6429C0A8" w14:textId="77777777" w:rsidTr="002E3FCC">
        <w:tblPrEx>
          <w:jc w:val="center"/>
          <w:tblInd w:w="0" w:type="dxa"/>
        </w:tblPrEx>
        <w:trPr>
          <w:cantSplit/>
          <w:jc w:val="center"/>
        </w:trPr>
        <w:tc>
          <w:tcPr>
            <w:tcW w:w="2838" w:type="dxa"/>
          </w:tcPr>
          <w:p w14:paraId="13A46842"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8" w:type="dxa"/>
          </w:tcPr>
          <w:p w14:paraId="25406DB1" w14:textId="77777777" w:rsidR="00296E35" w:rsidRPr="004B59AC" w:rsidRDefault="00296E35" w:rsidP="002E3FCC">
            <w:pPr>
              <w:pStyle w:val="TAL"/>
            </w:pPr>
            <w:r w:rsidRPr="004B59AC">
              <w:t>tsc_MCData_MsgSF_AbsoluteBaseURL &amp; "/objects/objectId0001/flags"</w:t>
            </w:r>
          </w:p>
        </w:tc>
        <w:tc>
          <w:tcPr>
            <w:tcW w:w="2128" w:type="dxa"/>
          </w:tcPr>
          <w:p w14:paraId="33BCDE3E" w14:textId="77777777" w:rsidR="00296E35" w:rsidRPr="004B59AC" w:rsidRDefault="00296E35" w:rsidP="002E3FCC">
            <w:pPr>
              <w:pStyle w:val="TAL"/>
            </w:pPr>
          </w:p>
        </w:tc>
        <w:tc>
          <w:tcPr>
            <w:tcW w:w="1420" w:type="dxa"/>
          </w:tcPr>
          <w:p w14:paraId="6FA6BA2D" w14:textId="77777777" w:rsidR="00296E35" w:rsidRPr="004B59AC" w:rsidRDefault="00296E35" w:rsidP="002E3FCC">
            <w:pPr>
              <w:pStyle w:val="TAL"/>
            </w:pPr>
          </w:p>
        </w:tc>
        <w:tc>
          <w:tcPr>
            <w:tcW w:w="1136" w:type="dxa"/>
          </w:tcPr>
          <w:p w14:paraId="6A413F64" w14:textId="77777777" w:rsidR="00296E35" w:rsidRPr="004B59AC" w:rsidRDefault="00296E35" w:rsidP="002E3FCC">
            <w:pPr>
              <w:pStyle w:val="TAL"/>
            </w:pPr>
          </w:p>
        </w:tc>
      </w:tr>
    </w:tbl>
    <w:p w14:paraId="30D0EB5D" w14:textId="77777777" w:rsidR="00296E35" w:rsidRPr="004B59AC" w:rsidRDefault="00296E35" w:rsidP="00296E35"/>
    <w:p w14:paraId="59E20BB3" w14:textId="56CD6B9F" w:rsidR="00296E35" w:rsidRPr="004B59AC" w:rsidRDefault="00296E35" w:rsidP="00296E35">
      <w:pPr>
        <w:pStyle w:val="TH"/>
      </w:pPr>
      <w:r w:rsidRPr="004B59AC">
        <w:t xml:space="preserve">Table 6.8.1.3.3-7: HTTP GET from the UE (Step 8, Table 6.8.1.3.2-1; step 2, TS </w:t>
      </w:r>
      <w:r>
        <w:t>37.579</w:t>
      </w:r>
      <w:r w:rsidRPr="004B59AC">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998E8B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E7C5B7" w14:textId="0FD6C5D1" w:rsidR="00296E35" w:rsidRPr="004B59AC" w:rsidRDefault="00296E35" w:rsidP="002E3FCC">
            <w:pPr>
              <w:pStyle w:val="TAL"/>
            </w:pPr>
            <w:r w:rsidRPr="004B59AC">
              <w:t xml:space="preserve">Derivation Path: TS </w:t>
            </w:r>
            <w:r>
              <w:t>37.579</w:t>
            </w:r>
            <w:r w:rsidRPr="004B59AC">
              <w:t>-1 [2], Table 5.5.4.2-1, condition MSG_STORE</w:t>
            </w:r>
          </w:p>
        </w:tc>
      </w:tr>
      <w:tr w:rsidR="00296E35" w:rsidRPr="004B59AC" w14:paraId="0B1AD31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241875"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CB1CE3"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3C202F3E"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39C14440"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46642636" w14:textId="77777777" w:rsidR="00296E35" w:rsidRPr="004B59AC" w:rsidRDefault="00296E35" w:rsidP="002E3FCC">
            <w:pPr>
              <w:pStyle w:val="TAH"/>
            </w:pPr>
            <w:r w:rsidRPr="004B59AC">
              <w:t>Condition</w:t>
            </w:r>
          </w:p>
        </w:tc>
      </w:tr>
      <w:tr w:rsidR="00296E35" w:rsidRPr="004B59AC" w14:paraId="28047324" w14:textId="77777777" w:rsidTr="002E3FCC">
        <w:tc>
          <w:tcPr>
            <w:tcW w:w="2837" w:type="dxa"/>
            <w:tcBorders>
              <w:top w:val="single" w:sz="4" w:space="0" w:color="auto"/>
              <w:left w:val="single" w:sz="4" w:space="0" w:color="auto"/>
              <w:bottom w:val="single" w:sz="4" w:space="0" w:color="auto"/>
              <w:right w:val="single" w:sz="4" w:space="0" w:color="auto"/>
            </w:tcBorders>
          </w:tcPr>
          <w:p w14:paraId="1F20DB4B"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A89A01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CF760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EF1AE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E799CF" w14:textId="77777777" w:rsidR="00296E35" w:rsidRPr="004B59AC" w:rsidRDefault="00296E35" w:rsidP="002E3FCC">
            <w:pPr>
              <w:pStyle w:val="TAL"/>
            </w:pPr>
          </w:p>
        </w:tc>
      </w:tr>
      <w:tr w:rsidR="00296E35" w:rsidRPr="004B59AC" w14:paraId="2EC37B5F" w14:textId="77777777" w:rsidTr="002E3FCC">
        <w:tc>
          <w:tcPr>
            <w:tcW w:w="2837" w:type="dxa"/>
            <w:tcBorders>
              <w:top w:val="single" w:sz="4" w:space="0" w:color="auto"/>
              <w:left w:val="single" w:sz="4" w:space="0" w:color="auto"/>
              <w:bottom w:val="single" w:sz="4" w:space="0" w:color="auto"/>
              <w:right w:val="single" w:sz="4" w:space="0" w:color="auto"/>
            </w:tcBorders>
          </w:tcPr>
          <w:p w14:paraId="4DC1F6DB"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528140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958D5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5CF86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39763" w14:textId="77777777" w:rsidR="00296E35" w:rsidRPr="004B59AC" w:rsidRDefault="00296E35" w:rsidP="002E3FCC">
            <w:pPr>
              <w:pStyle w:val="TAL"/>
            </w:pPr>
          </w:p>
        </w:tc>
      </w:tr>
      <w:tr w:rsidR="00296E35" w:rsidRPr="004B59AC" w14:paraId="5809366A" w14:textId="77777777" w:rsidTr="002E3FCC">
        <w:tc>
          <w:tcPr>
            <w:tcW w:w="2837" w:type="dxa"/>
            <w:tcBorders>
              <w:top w:val="single" w:sz="4" w:space="0" w:color="auto"/>
              <w:left w:val="single" w:sz="4" w:space="0" w:color="auto"/>
              <w:bottom w:val="single" w:sz="4" w:space="0" w:color="auto"/>
              <w:right w:val="single" w:sz="4" w:space="0" w:color="auto"/>
            </w:tcBorders>
          </w:tcPr>
          <w:p w14:paraId="1C60AD27"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43DF6924"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6CD157DA"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62434D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0CE711" w14:textId="77777777" w:rsidR="00296E35" w:rsidRPr="004B59AC" w:rsidRDefault="00296E35" w:rsidP="002E3FCC">
            <w:pPr>
              <w:pStyle w:val="TAL"/>
            </w:pPr>
          </w:p>
        </w:tc>
      </w:tr>
    </w:tbl>
    <w:p w14:paraId="74796608" w14:textId="77777777" w:rsidR="00296E35" w:rsidRPr="004B59AC" w:rsidRDefault="00296E35" w:rsidP="00296E35"/>
    <w:p w14:paraId="704C45D4" w14:textId="7C4BA633" w:rsidR="00296E35" w:rsidRPr="004B59AC" w:rsidRDefault="00296E35" w:rsidP="00296E35">
      <w:pPr>
        <w:pStyle w:val="TH"/>
      </w:pPr>
      <w:r w:rsidRPr="004B59AC">
        <w:t xml:space="preserve">Table 6.8.1.3.3-8: HTTP 200 (OK) from the SS (step 8, Table 6.8.1.3.2-1; step 3, TS </w:t>
      </w:r>
      <w:r>
        <w:t>37.579</w:t>
      </w:r>
      <w:r w:rsidRPr="004B59AC">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10326CA" w14:textId="77777777" w:rsidTr="002E3FCC">
        <w:tc>
          <w:tcPr>
            <w:tcW w:w="9650" w:type="dxa"/>
            <w:gridSpan w:val="5"/>
            <w:hideMark/>
          </w:tcPr>
          <w:p w14:paraId="391FB8D9" w14:textId="4C5B689C" w:rsidR="00296E35" w:rsidRPr="004B59AC" w:rsidRDefault="00296E35" w:rsidP="002E3FCC">
            <w:pPr>
              <w:pStyle w:val="TAL"/>
            </w:pPr>
            <w:r w:rsidRPr="004B59AC">
              <w:t xml:space="preserve">Derivation Path: TS </w:t>
            </w:r>
            <w:r>
              <w:t>37.579</w:t>
            </w:r>
            <w:r w:rsidRPr="004B59AC">
              <w:t>-1 [2], Table 5.5.4.6-1</w:t>
            </w:r>
          </w:p>
        </w:tc>
      </w:tr>
      <w:tr w:rsidR="00296E35" w:rsidRPr="004B59AC" w14:paraId="7BBBFE4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F3D193" w14:textId="77777777" w:rsidR="00296E35" w:rsidRPr="004B59AC" w:rsidRDefault="00296E35" w:rsidP="002E3FCC">
            <w:pPr>
              <w:pStyle w:val="TAH"/>
            </w:pPr>
            <w:r w:rsidRPr="004B59AC">
              <w:t>Information Element</w:t>
            </w:r>
          </w:p>
        </w:tc>
        <w:tc>
          <w:tcPr>
            <w:tcW w:w="2128" w:type="dxa"/>
            <w:tcBorders>
              <w:top w:val="single" w:sz="4" w:space="0" w:color="auto"/>
              <w:left w:val="single" w:sz="4" w:space="0" w:color="auto"/>
              <w:bottom w:val="single" w:sz="4" w:space="0" w:color="auto"/>
              <w:right w:val="single" w:sz="4" w:space="0" w:color="auto"/>
            </w:tcBorders>
          </w:tcPr>
          <w:p w14:paraId="64BBC519" w14:textId="77777777" w:rsidR="00296E35" w:rsidRPr="004B59AC" w:rsidRDefault="00296E35" w:rsidP="002E3FCC">
            <w:pPr>
              <w:pStyle w:val="TAH"/>
            </w:pPr>
            <w:r w:rsidRPr="004B59AC">
              <w:t>Value/remark</w:t>
            </w:r>
          </w:p>
        </w:tc>
        <w:tc>
          <w:tcPr>
            <w:tcW w:w="2128" w:type="dxa"/>
            <w:tcBorders>
              <w:top w:val="single" w:sz="4" w:space="0" w:color="auto"/>
              <w:left w:val="single" w:sz="4" w:space="0" w:color="auto"/>
              <w:bottom w:val="single" w:sz="4" w:space="0" w:color="auto"/>
              <w:right w:val="single" w:sz="4" w:space="0" w:color="auto"/>
            </w:tcBorders>
          </w:tcPr>
          <w:p w14:paraId="128541FA" w14:textId="77777777" w:rsidR="00296E35" w:rsidRPr="004B59AC" w:rsidRDefault="00296E35" w:rsidP="002E3FCC">
            <w:pPr>
              <w:pStyle w:val="TAH"/>
            </w:pPr>
            <w:r w:rsidRPr="004B59AC">
              <w:t>Comment</w:t>
            </w:r>
          </w:p>
        </w:tc>
        <w:tc>
          <w:tcPr>
            <w:tcW w:w="1420" w:type="dxa"/>
            <w:tcBorders>
              <w:top w:val="single" w:sz="4" w:space="0" w:color="auto"/>
              <w:left w:val="single" w:sz="4" w:space="0" w:color="auto"/>
              <w:bottom w:val="single" w:sz="4" w:space="0" w:color="auto"/>
              <w:right w:val="single" w:sz="4" w:space="0" w:color="auto"/>
            </w:tcBorders>
          </w:tcPr>
          <w:p w14:paraId="1D40CAE5" w14:textId="77777777" w:rsidR="00296E35" w:rsidRPr="004B59AC" w:rsidRDefault="00296E35" w:rsidP="002E3FCC">
            <w:pPr>
              <w:pStyle w:val="TAH"/>
            </w:pPr>
            <w:r w:rsidRPr="004B59AC">
              <w:t>Reference</w:t>
            </w:r>
          </w:p>
        </w:tc>
        <w:tc>
          <w:tcPr>
            <w:tcW w:w="1136" w:type="dxa"/>
            <w:tcBorders>
              <w:top w:val="single" w:sz="4" w:space="0" w:color="auto"/>
              <w:left w:val="single" w:sz="4" w:space="0" w:color="auto"/>
              <w:bottom w:val="single" w:sz="4" w:space="0" w:color="auto"/>
              <w:right w:val="single" w:sz="4" w:space="0" w:color="auto"/>
            </w:tcBorders>
          </w:tcPr>
          <w:p w14:paraId="59B47A13" w14:textId="77777777" w:rsidR="00296E35" w:rsidRPr="004B59AC" w:rsidRDefault="00296E35" w:rsidP="002E3FCC">
            <w:pPr>
              <w:pStyle w:val="TAH"/>
            </w:pPr>
            <w:r w:rsidRPr="004B59AC">
              <w:t>Condition</w:t>
            </w:r>
          </w:p>
        </w:tc>
      </w:tr>
      <w:tr w:rsidR="00296E35" w:rsidRPr="004B59AC" w14:paraId="101ECA3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1789D0" w14:textId="77777777" w:rsidR="00296E35" w:rsidRPr="004B59AC" w:rsidRDefault="00296E35" w:rsidP="002E3FCC">
            <w:pPr>
              <w:pStyle w:val="TAL"/>
              <w:rPr>
                <w:b/>
                <w:bCs/>
              </w:rPr>
            </w:pPr>
            <w:r w:rsidRPr="004B59AC">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00EF97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984D1F2"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77725F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0F7DE7B" w14:textId="77777777" w:rsidR="00296E35" w:rsidRPr="004B59AC" w:rsidRDefault="00296E35" w:rsidP="002E3FCC">
            <w:pPr>
              <w:pStyle w:val="TAL"/>
            </w:pPr>
          </w:p>
        </w:tc>
      </w:tr>
      <w:tr w:rsidR="00296E35" w:rsidRPr="004B59AC" w14:paraId="543C722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83F3B14"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7CCA251C"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FEA1DF"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094EE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834D61" w14:textId="77777777" w:rsidR="00296E35" w:rsidRPr="004B59AC" w:rsidRDefault="00296E35" w:rsidP="002E3FCC">
            <w:pPr>
              <w:pStyle w:val="TAL"/>
            </w:pPr>
          </w:p>
        </w:tc>
      </w:tr>
      <w:tr w:rsidR="00296E35" w:rsidRPr="004B59AC" w14:paraId="1CA2399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DF536F0" w14:textId="77777777" w:rsidR="00296E35" w:rsidRPr="004B59AC" w:rsidRDefault="00296E35" w:rsidP="002E3FCC">
            <w:pPr>
              <w:pStyle w:val="TAL"/>
              <w:rPr>
                <w:b/>
              </w:rPr>
            </w:pPr>
            <w:r w:rsidRPr="004B59AC">
              <w:rPr>
                <w:b/>
              </w:rPr>
              <w:t>Message-body: NMS Object</w:t>
            </w:r>
          </w:p>
        </w:tc>
        <w:tc>
          <w:tcPr>
            <w:tcW w:w="2128" w:type="dxa"/>
            <w:tcBorders>
              <w:top w:val="single" w:sz="4" w:space="0" w:color="auto"/>
              <w:left w:val="single" w:sz="4" w:space="0" w:color="auto"/>
              <w:bottom w:val="single" w:sz="4" w:space="0" w:color="auto"/>
              <w:right w:val="single" w:sz="4" w:space="0" w:color="auto"/>
            </w:tcBorders>
            <w:hideMark/>
          </w:tcPr>
          <w:p w14:paraId="33496211"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143E797" w14:textId="77777777" w:rsidR="00296E35" w:rsidRPr="004B59AC" w:rsidRDefault="00296E35" w:rsidP="002E3FCC">
            <w:pPr>
              <w:pStyle w:val="TAL"/>
            </w:pPr>
            <w:r w:rsidRPr="004B59AC">
              <w:t>same object as in the HTTP 200 (OK) at step 4 but with flag added at step 6</w:t>
            </w:r>
          </w:p>
        </w:tc>
        <w:tc>
          <w:tcPr>
            <w:tcW w:w="1420" w:type="dxa"/>
            <w:tcBorders>
              <w:top w:val="single" w:sz="4" w:space="0" w:color="auto"/>
              <w:left w:val="single" w:sz="4" w:space="0" w:color="auto"/>
              <w:bottom w:val="single" w:sz="4" w:space="0" w:color="auto"/>
              <w:right w:val="single" w:sz="4" w:space="0" w:color="auto"/>
            </w:tcBorders>
          </w:tcPr>
          <w:p w14:paraId="4518554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8CABA8" w14:textId="77777777" w:rsidR="00296E35" w:rsidRPr="004B59AC" w:rsidRDefault="00296E35" w:rsidP="002E3FCC">
            <w:pPr>
              <w:pStyle w:val="TAL"/>
            </w:pPr>
          </w:p>
        </w:tc>
      </w:tr>
      <w:tr w:rsidR="00296E35" w:rsidRPr="00B70DBF" w14:paraId="77E0BD8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687ABAC" w14:textId="77777777" w:rsidR="00296E35" w:rsidRPr="004B59AC" w:rsidRDefault="00296E35" w:rsidP="002E3FCC">
            <w:pPr>
              <w:pStyle w:val="TAL"/>
            </w:pPr>
            <w:r w:rsidRPr="004B59AC">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6DD1B535"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21219649" w14:textId="77777777" w:rsidR="00296E35" w:rsidRPr="00B70DBF"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208F34E1" w14:textId="77777777" w:rsidR="00296E35" w:rsidRPr="00B70DBF"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30EC64B8" w14:textId="77777777" w:rsidR="00296E35" w:rsidRPr="00B70DBF" w:rsidRDefault="00296E35" w:rsidP="002E3FCC">
            <w:pPr>
              <w:pStyle w:val="TAL"/>
              <w:rPr>
                <w:lang w:val="sv-SE"/>
              </w:rPr>
            </w:pPr>
          </w:p>
        </w:tc>
      </w:tr>
      <w:tr w:rsidR="00296E35" w:rsidRPr="004B59AC" w14:paraId="376456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D410AF" w14:textId="77777777" w:rsidR="00296E35" w:rsidRPr="004B59AC" w:rsidRDefault="00296E35" w:rsidP="002E3FCC">
            <w:pPr>
              <w:pStyle w:val="TAL"/>
            </w:pPr>
            <w:r w:rsidRPr="00B70DBF">
              <w:rPr>
                <w:lang w:val="sv-SE"/>
              </w:rPr>
              <w:t xml:space="preserve">  </w:t>
            </w:r>
            <w:r w:rsidRPr="004B59AC">
              <w:t>attributes</w:t>
            </w:r>
          </w:p>
        </w:tc>
        <w:tc>
          <w:tcPr>
            <w:tcW w:w="2128" w:type="dxa"/>
            <w:tcBorders>
              <w:top w:val="single" w:sz="4" w:space="0" w:color="auto"/>
              <w:left w:val="single" w:sz="4" w:space="0" w:color="auto"/>
              <w:bottom w:val="single" w:sz="4" w:space="0" w:color="auto"/>
              <w:right w:val="single" w:sz="4" w:space="0" w:color="auto"/>
            </w:tcBorders>
            <w:hideMark/>
          </w:tcPr>
          <w:p w14:paraId="7990A9DD" w14:textId="77777777" w:rsidR="00296E35" w:rsidRPr="004B59AC" w:rsidRDefault="00296E35" w:rsidP="002E3FCC">
            <w:pPr>
              <w:pStyle w:val="TAL"/>
            </w:pPr>
            <w:r w:rsidRPr="004B59AC">
              <w:t>empty list</w:t>
            </w:r>
          </w:p>
        </w:tc>
        <w:tc>
          <w:tcPr>
            <w:tcW w:w="2128" w:type="dxa"/>
            <w:tcBorders>
              <w:top w:val="single" w:sz="4" w:space="0" w:color="auto"/>
              <w:left w:val="single" w:sz="4" w:space="0" w:color="auto"/>
              <w:bottom w:val="single" w:sz="4" w:space="0" w:color="auto"/>
              <w:right w:val="single" w:sz="4" w:space="0" w:color="auto"/>
            </w:tcBorders>
            <w:hideMark/>
          </w:tcPr>
          <w:p w14:paraId="3DD18E81"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54B1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1FA0AF" w14:textId="77777777" w:rsidR="00296E35" w:rsidRPr="004B59AC" w:rsidRDefault="00296E35" w:rsidP="002E3FCC">
            <w:pPr>
              <w:pStyle w:val="TAL"/>
            </w:pPr>
          </w:p>
        </w:tc>
      </w:tr>
      <w:tr w:rsidR="00296E35" w:rsidRPr="004B59AC" w14:paraId="6CF339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F5C3E79" w14:textId="77777777" w:rsidR="00296E35" w:rsidRPr="004B59AC" w:rsidRDefault="00296E35" w:rsidP="002E3FCC">
            <w:pPr>
              <w:pStyle w:val="TAL"/>
            </w:pPr>
            <w:r w:rsidRPr="004B59AC">
              <w:t xml:space="preserve">  flags</w:t>
            </w:r>
          </w:p>
        </w:tc>
        <w:tc>
          <w:tcPr>
            <w:tcW w:w="2128" w:type="dxa"/>
            <w:tcBorders>
              <w:top w:val="single" w:sz="4" w:space="0" w:color="auto"/>
              <w:left w:val="single" w:sz="4" w:space="0" w:color="auto"/>
              <w:bottom w:val="single" w:sz="4" w:space="0" w:color="auto"/>
              <w:right w:val="single" w:sz="4" w:space="0" w:color="auto"/>
            </w:tcBorders>
            <w:hideMark/>
          </w:tcPr>
          <w:p w14:paraId="30D5759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80CB5D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A9A5D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94D138A" w14:textId="77777777" w:rsidR="00296E35" w:rsidRPr="004B59AC" w:rsidRDefault="00296E35" w:rsidP="002E3FCC">
            <w:pPr>
              <w:pStyle w:val="TAL"/>
            </w:pPr>
          </w:p>
        </w:tc>
      </w:tr>
      <w:tr w:rsidR="00296E35" w:rsidRPr="004B59AC" w14:paraId="047956E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9E2551D" w14:textId="77777777" w:rsidR="00296E35" w:rsidRPr="004B59AC" w:rsidRDefault="00296E35" w:rsidP="002E3FCC">
            <w:pPr>
              <w:pStyle w:val="TAL"/>
            </w:pPr>
            <w:r w:rsidRPr="004B59AC">
              <w:t xml:space="preserve">    flag[1]</w:t>
            </w:r>
          </w:p>
        </w:tc>
        <w:tc>
          <w:tcPr>
            <w:tcW w:w="2128" w:type="dxa"/>
            <w:tcBorders>
              <w:top w:val="single" w:sz="4" w:space="0" w:color="auto"/>
              <w:left w:val="single" w:sz="4" w:space="0" w:color="auto"/>
              <w:bottom w:val="single" w:sz="4" w:space="0" w:color="auto"/>
              <w:right w:val="single" w:sz="4" w:space="0" w:color="auto"/>
            </w:tcBorders>
            <w:hideMark/>
          </w:tcPr>
          <w:p w14:paraId="0AE81C12" w14:textId="77777777" w:rsidR="00296E35" w:rsidRPr="004B59AC" w:rsidRDefault="00296E35" w:rsidP="002E3FCC">
            <w:pPr>
              <w:pStyle w:val="TAL"/>
            </w:pPr>
            <w:r w:rsidRPr="004B59AC">
              <w:t>same flag as in the PUT request of step 6</w:t>
            </w:r>
          </w:p>
        </w:tc>
        <w:tc>
          <w:tcPr>
            <w:tcW w:w="2128" w:type="dxa"/>
            <w:tcBorders>
              <w:top w:val="single" w:sz="4" w:space="0" w:color="auto"/>
              <w:left w:val="single" w:sz="4" w:space="0" w:color="auto"/>
              <w:bottom w:val="single" w:sz="4" w:space="0" w:color="auto"/>
              <w:right w:val="single" w:sz="4" w:space="0" w:color="auto"/>
            </w:tcBorders>
            <w:hideMark/>
          </w:tcPr>
          <w:p w14:paraId="05898C8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8E19E9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8CF3FF" w14:textId="77777777" w:rsidR="00296E35" w:rsidRPr="004B59AC" w:rsidRDefault="00296E35" w:rsidP="002E3FCC">
            <w:pPr>
              <w:pStyle w:val="TAL"/>
            </w:pPr>
          </w:p>
        </w:tc>
      </w:tr>
      <w:tr w:rsidR="00296E35" w:rsidRPr="004B59AC" w14:paraId="047E91C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E06B607"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281FE8A" w14:textId="77777777" w:rsidR="00296E35" w:rsidRPr="004B59AC" w:rsidRDefault="00296E35" w:rsidP="002E3FCC">
            <w:pPr>
              <w:pStyle w:val="TAL"/>
            </w:pPr>
            <w:r w:rsidRPr="004B59AC">
              <w:t>tsc_MCData_MsgSF_AbsoluteBaseURL &amp; "/objects/objectId0001/flags"</w:t>
            </w:r>
          </w:p>
        </w:tc>
        <w:tc>
          <w:tcPr>
            <w:tcW w:w="2128" w:type="dxa"/>
            <w:tcBorders>
              <w:top w:val="single" w:sz="4" w:space="0" w:color="auto"/>
              <w:left w:val="single" w:sz="4" w:space="0" w:color="auto"/>
              <w:bottom w:val="single" w:sz="4" w:space="0" w:color="auto"/>
              <w:right w:val="single" w:sz="4" w:space="0" w:color="auto"/>
            </w:tcBorders>
            <w:hideMark/>
          </w:tcPr>
          <w:p w14:paraId="700EBF5C"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D0145A"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9A971C6" w14:textId="77777777" w:rsidR="00296E35" w:rsidRPr="004B59AC" w:rsidRDefault="00296E35" w:rsidP="002E3FCC">
            <w:pPr>
              <w:pStyle w:val="TAL"/>
            </w:pPr>
          </w:p>
        </w:tc>
      </w:tr>
      <w:tr w:rsidR="00296E35" w:rsidRPr="004B59AC" w14:paraId="34D8A8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AC0E63" w14:textId="77777777" w:rsidR="00296E35" w:rsidRPr="004B59AC" w:rsidRDefault="00296E35" w:rsidP="002E3FCC">
            <w:pPr>
              <w:pStyle w:val="TAL"/>
            </w:pPr>
            <w:r w:rsidRPr="004B59AC">
              <w:t xml:space="preserve">  imdns</w:t>
            </w:r>
          </w:p>
        </w:tc>
        <w:tc>
          <w:tcPr>
            <w:tcW w:w="2128" w:type="dxa"/>
            <w:tcBorders>
              <w:top w:val="single" w:sz="4" w:space="0" w:color="auto"/>
              <w:left w:val="single" w:sz="4" w:space="0" w:color="auto"/>
              <w:bottom w:val="single" w:sz="4" w:space="0" w:color="auto"/>
              <w:right w:val="single" w:sz="4" w:space="0" w:color="auto"/>
            </w:tcBorders>
            <w:hideMark/>
          </w:tcPr>
          <w:p w14:paraId="11B0A630"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E4381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E4863C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27D30F" w14:textId="77777777" w:rsidR="00296E35" w:rsidRPr="004B59AC" w:rsidRDefault="00296E35" w:rsidP="002E3FCC">
            <w:pPr>
              <w:pStyle w:val="TAL"/>
            </w:pPr>
          </w:p>
        </w:tc>
      </w:tr>
      <w:tr w:rsidR="00296E35" w:rsidRPr="004B59AC" w14:paraId="02DE8DF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B81232"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E9EF82F"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3A3E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9B0C2B"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2E9387" w14:textId="77777777" w:rsidR="00296E35" w:rsidRPr="004B59AC" w:rsidRDefault="00296E35" w:rsidP="002E3FCC">
            <w:pPr>
              <w:pStyle w:val="TAL"/>
            </w:pPr>
          </w:p>
        </w:tc>
      </w:tr>
      <w:tr w:rsidR="00296E35" w:rsidRPr="004B59AC" w14:paraId="7FABD4C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EF81F9B"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FE15AF8"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036BCEE3"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EC986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4A0961D" w14:textId="77777777" w:rsidR="00296E35" w:rsidRPr="004B59AC" w:rsidRDefault="00296E35" w:rsidP="002E3FCC">
            <w:pPr>
              <w:pStyle w:val="TAL"/>
            </w:pPr>
          </w:p>
        </w:tc>
      </w:tr>
      <w:tr w:rsidR="00296E35" w:rsidRPr="004B59AC" w14:paraId="71765CE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E0F25B1" w14:textId="77777777" w:rsidR="00296E35" w:rsidRPr="004B59AC" w:rsidRDefault="00296E35" w:rsidP="002E3FCC">
            <w:pPr>
              <w:pStyle w:val="TAL"/>
            </w:pPr>
            <w:r w:rsidRPr="004B59AC">
              <w:t xml:space="preserve">  payloadURL</w:t>
            </w:r>
          </w:p>
        </w:tc>
        <w:tc>
          <w:tcPr>
            <w:tcW w:w="2128" w:type="dxa"/>
            <w:tcBorders>
              <w:top w:val="single" w:sz="4" w:space="0" w:color="auto"/>
              <w:left w:val="single" w:sz="4" w:space="0" w:color="auto"/>
              <w:bottom w:val="single" w:sz="4" w:space="0" w:color="auto"/>
              <w:right w:val="single" w:sz="4" w:space="0" w:color="auto"/>
            </w:tcBorders>
            <w:hideMark/>
          </w:tcPr>
          <w:p w14:paraId="2625EF1D" w14:textId="77777777" w:rsidR="00296E35" w:rsidRPr="004B59AC" w:rsidRDefault="00296E35" w:rsidP="002E3FCC">
            <w:pPr>
              <w:pStyle w:val="TAL"/>
            </w:pPr>
            <w:r w:rsidRPr="004B59AC">
              <w:t>tsc_MCData_MsgSF_BaseURL &amp; "/objects/objectId0001/payload"</w:t>
            </w:r>
          </w:p>
        </w:tc>
        <w:tc>
          <w:tcPr>
            <w:tcW w:w="2128" w:type="dxa"/>
            <w:tcBorders>
              <w:top w:val="single" w:sz="4" w:space="0" w:color="auto"/>
              <w:left w:val="single" w:sz="4" w:space="0" w:color="auto"/>
              <w:bottom w:val="single" w:sz="4" w:space="0" w:color="auto"/>
              <w:right w:val="single" w:sz="4" w:space="0" w:color="auto"/>
            </w:tcBorders>
            <w:hideMark/>
          </w:tcPr>
          <w:p w14:paraId="1852F019"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D1AA47"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67E2C4D" w14:textId="77777777" w:rsidR="00296E35" w:rsidRPr="004B59AC" w:rsidRDefault="00296E35" w:rsidP="002E3FCC">
            <w:pPr>
              <w:pStyle w:val="TAL"/>
            </w:pPr>
          </w:p>
        </w:tc>
      </w:tr>
      <w:tr w:rsidR="00296E35" w:rsidRPr="004B59AC" w14:paraId="3BC2F4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4D66547" w14:textId="77777777" w:rsidR="00296E35" w:rsidRPr="004B59AC" w:rsidRDefault="00296E35" w:rsidP="002E3FCC">
            <w:pPr>
              <w:pStyle w:val="TAL"/>
            </w:pPr>
            <w:r w:rsidRPr="004B59AC">
              <w:t xml:space="preserve">  payloadPart</w:t>
            </w:r>
          </w:p>
        </w:tc>
        <w:tc>
          <w:tcPr>
            <w:tcW w:w="2128" w:type="dxa"/>
            <w:tcBorders>
              <w:top w:val="single" w:sz="4" w:space="0" w:color="auto"/>
              <w:left w:val="single" w:sz="4" w:space="0" w:color="auto"/>
              <w:bottom w:val="single" w:sz="4" w:space="0" w:color="auto"/>
              <w:right w:val="single" w:sz="4" w:space="0" w:color="auto"/>
            </w:tcBorders>
            <w:hideMark/>
          </w:tcPr>
          <w:p w14:paraId="0FF83587"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2A42A0"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04AD20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167876B" w14:textId="77777777" w:rsidR="00296E35" w:rsidRPr="004B59AC" w:rsidRDefault="00296E35" w:rsidP="002E3FCC">
            <w:pPr>
              <w:pStyle w:val="TAL"/>
            </w:pPr>
          </w:p>
        </w:tc>
      </w:tr>
      <w:tr w:rsidR="00296E35" w:rsidRPr="004B59AC" w14:paraId="12590D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3A2460" w14:textId="77777777" w:rsidR="00296E35" w:rsidRPr="004B59AC" w:rsidRDefault="00296E35" w:rsidP="002E3FCC">
            <w:pPr>
              <w:pStyle w:val="TAL"/>
            </w:pPr>
            <w:r w:rsidRPr="004B59AC">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6E924446"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7C52239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62D5DB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70C597" w14:textId="77777777" w:rsidR="00296E35" w:rsidRPr="004B59AC" w:rsidRDefault="00296E35" w:rsidP="002E3FCC">
            <w:pPr>
              <w:pStyle w:val="TAL"/>
            </w:pPr>
          </w:p>
        </w:tc>
      </w:tr>
      <w:tr w:rsidR="00296E35" w:rsidRPr="004B59AC" w14:paraId="351121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D72F9B6" w14:textId="77777777" w:rsidR="00296E35" w:rsidRPr="004B59AC" w:rsidRDefault="00296E35" w:rsidP="002E3FCC">
            <w:pPr>
              <w:pStyle w:val="TAL"/>
            </w:pPr>
            <w:r w:rsidRPr="004B59AC">
              <w:t xml:space="preserve">  correlationId</w:t>
            </w:r>
          </w:p>
        </w:tc>
        <w:tc>
          <w:tcPr>
            <w:tcW w:w="2128" w:type="dxa"/>
            <w:tcBorders>
              <w:top w:val="single" w:sz="4" w:space="0" w:color="auto"/>
              <w:left w:val="single" w:sz="4" w:space="0" w:color="auto"/>
              <w:bottom w:val="single" w:sz="4" w:space="0" w:color="auto"/>
              <w:right w:val="single" w:sz="4" w:space="0" w:color="auto"/>
            </w:tcBorders>
            <w:hideMark/>
          </w:tcPr>
          <w:p w14:paraId="3EE2BA92"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1B1C4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795E7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CD43C11" w14:textId="77777777" w:rsidR="00296E35" w:rsidRPr="004B59AC" w:rsidRDefault="00296E35" w:rsidP="002E3FCC">
            <w:pPr>
              <w:pStyle w:val="TAL"/>
            </w:pPr>
          </w:p>
        </w:tc>
      </w:tr>
      <w:tr w:rsidR="00296E35" w:rsidRPr="004B59AC" w14:paraId="51FB47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31D239" w14:textId="77777777" w:rsidR="00296E35" w:rsidRPr="004B59AC" w:rsidRDefault="00296E35" w:rsidP="002E3FCC">
            <w:pPr>
              <w:pStyle w:val="TAL"/>
            </w:pPr>
            <w:r w:rsidRPr="004B59AC">
              <w:t xml:space="preserve">  correlationTag</w:t>
            </w:r>
          </w:p>
        </w:tc>
        <w:tc>
          <w:tcPr>
            <w:tcW w:w="2128" w:type="dxa"/>
            <w:tcBorders>
              <w:top w:val="single" w:sz="4" w:space="0" w:color="auto"/>
              <w:left w:val="single" w:sz="4" w:space="0" w:color="auto"/>
              <w:bottom w:val="single" w:sz="4" w:space="0" w:color="auto"/>
              <w:right w:val="single" w:sz="4" w:space="0" w:color="auto"/>
            </w:tcBorders>
            <w:hideMark/>
          </w:tcPr>
          <w:p w14:paraId="2B5AB49E"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51CFD80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DA075F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FD964C1" w14:textId="77777777" w:rsidR="00296E35" w:rsidRPr="004B59AC" w:rsidRDefault="00296E35" w:rsidP="002E3FCC">
            <w:pPr>
              <w:pStyle w:val="TAL"/>
            </w:pPr>
          </w:p>
        </w:tc>
      </w:tr>
    </w:tbl>
    <w:p w14:paraId="30018809" w14:textId="77777777" w:rsidR="00296E35" w:rsidRPr="004B59AC" w:rsidRDefault="00296E35" w:rsidP="00296E35"/>
    <w:p w14:paraId="45CCA06E" w14:textId="5FB72A28" w:rsidR="00296E35" w:rsidRPr="004B59AC" w:rsidRDefault="00296E35" w:rsidP="00296E35">
      <w:pPr>
        <w:pStyle w:val="TH"/>
      </w:pPr>
      <w:r w:rsidRPr="004B59AC">
        <w:t xml:space="preserve">Table 6.8.1.3.3-9: HTTP DELETE from the UE (Step 10, Table 6.8.1.3.2-1; step 2, TS </w:t>
      </w:r>
      <w:r>
        <w:t>37.579</w:t>
      </w:r>
      <w:r w:rsidRPr="004B59AC">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D6960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3369A9" w14:textId="76312506" w:rsidR="00296E35" w:rsidRPr="004B59AC" w:rsidRDefault="00296E35" w:rsidP="002E3FCC">
            <w:pPr>
              <w:pStyle w:val="TAL"/>
            </w:pPr>
            <w:r w:rsidRPr="004B59AC">
              <w:t xml:space="preserve">Derivation Path: TS </w:t>
            </w:r>
            <w:r>
              <w:t>37.579</w:t>
            </w:r>
            <w:r w:rsidRPr="004B59AC">
              <w:t>-1 [2], Table 5.5.4.5-1, condition MSG_STORE</w:t>
            </w:r>
          </w:p>
        </w:tc>
      </w:tr>
      <w:tr w:rsidR="00296E35" w:rsidRPr="004B59AC" w14:paraId="0917AC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98618C"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E2EFC1"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5B14AC48"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32238F2"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12EF803F" w14:textId="77777777" w:rsidR="00296E35" w:rsidRPr="004B59AC" w:rsidRDefault="00296E35" w:rsidP="002E3FCC">
            <w:pPr>
              <w:pStyle w:val="TAH"/>
            </w:pPr>
            <w:r w:rsidRPr="004B59AC">
              <w:t>Condition</w:t>
            </w:r>
          </w:p>
        </w:tc>
      </w:tr>
      <w:tr w:rsidR="00296E35" w:rsidRPr="004B59AC" w14:paraId="22FDF679" w14:textId="77777777" w:rsidTr="002E3FCC">
        <w:tc>
          <w:tcPr>
            <w:tcW w:w="2837" w:type="dxa"/>
            <w:tcBorders>
              <w:top w:val="single" w:sz="4" w:space="0" w:color="auto"/>
              <w:left w:val="single" w:sz="4" w:space="0" w:color="auto"/>
              <w:bottom w:val="single" w:sz="4" w:space="0" w:color="auto"/>
              <w:right w:val="single" w:sz="4" w:space="0" w:color="auto"/>
            </w:tcBorders>
          </w:tcPr>
          <w:p w14:paraId="6C486719"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0A82C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C9DFE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A04B9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806DB7" w14:textId="77777777" w:rsidR="00296E35" w:rsidRPr="004B59AC" w:rsidRDefault="00296E35" w:rsidP="002E3FCC">
            <w:pPr>
              <w:pStyle w:val="TAL"/>
            </w:pPr>
          </w:p>
        </w:tc>
      </w:tr>
      <w:tr w:rsidR="00296E35" w:rsidRPr="004B59AC" w14:paraId="49B666FB" w14:textId="77777777" w:rsidTr="002E3FCC">
        <w:tc>
          <w:tcPr>
            <w:tcW w:w="2837" w:type="dxa"/>
            <w:tcBorders>
              <w:top w:val="single" w:sz="4" w:space="0" w:color="auto"/>
              <w:left w:val="single" w:sz="4" w:space="0" w:color="auto"/>
              <w:bottom w:val="single" w:sz="4" w:space="0" w:color="auto"/>
              <w:right w:val="single" w:sz="4" w:space="0" w:color="auto"/>
            </w:tcBorders>
          </w:tcPr>
          <w:p w14:paraId="03E55681"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0343E7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4D76D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593A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EAE03" w14:textId="77777777" w:rsidR="00296E35" w:rsidRPr="004B59AC" w:rsidRDefault="00296E35" w:rsidP="002E3FCC">
            <w:pPr>
              <w:pStyle w:val="TAL"/>
            </w:pPr>
          </w:p>
        </w:tc>
      </w:tr>
      <w:tr w:rsidR="00296E35" w:rsidRPr="004B59AC" w14:paraId="017137E1" w14:textId="77777777" w:rsidTr="002E3FCC">
        <w:tc>
          <w:tcPr>
            <w:tcW w:w="2837" w:type="dxa"/>
            <w:tcBorders>
              <w:top w:val="single" w:sz="4" w:space="0" w:color="auto"/>
              <w:left w:val="single" w:sz="4" w:space="0" w:color="auto"/>
              <w:bottom w:val="single" w:sz="4" w:space="0" w:color="auto"/>
              <w:right w:val="single" w:sz="4" w:space="0" w:color="auto"/>
            </w:tcBorders>
          </w:tcPr>
          <w:p w14:paraId="7599865E"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1DC4C687"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2100DE9E"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969285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3E773E" w14:textId="77777777" w:rsidR="00296E35" w:rsidRPr="004B59AC" w:rsidRDefault="00296E35" w:rsidP="002E3FCC">
            <w:pPr>
              <w:pStyle w:val="TAL"/>
            </w:pPr>
          </w:p>
        </w:tc>
      </w:tr>
    </w:tbl>
    <w:p w14:paraId="6F79689C" w14:textId="77777777" w:rsidR="00296E35" w:rsidRDefault="00296E35" w:rsidP="00296E35"/>
    <w:p w14:paraId="1FAF1984" w14:textId="77777777" w:rsidR="00296E35" w:rsidRPr="0069162F" w:rsidRDefault="00296E35" w:rsidP="00296E35">
      <w:pPr>
        <w:pStyle w:val="Heading3"/>
      </w:pPr>
      <w:bookmarkStart w:id="1302" w:name="_Toc178186386"/>
      <w:bookmarkStart w:id="1303" w:name="_Toc210385202"/>
      <w:r w:rsidRPr="0069162F">
        <w:t>6.8.2</w:t>
      </w:r>
      <w:r w:rsidRPr="0069162F">
        <w:tab/>
        <w:t>On-network / MCData Message Store / Folders / Discover a folder / Create a folder / Object and folder copy / Search a folder / Move a folder / Delete a folder</w:t>
      </w:r>
      <w:bookmarkEnd w:id="1302"/>
      <w:bookmarkEnd w:id="1303"/>
    </w:p>
    <w:p w14:paraId="1B72B11A" w14:textId="77777777" w:rsidR="00296E35" w:rsidRPr="0069162F" w:rsidRDefault="00296E35" w:rsidP="00296E35">
      <w:pPr>
        <w:pStyle w:val="H6"/>
      </w:pPr>
      <w:r w:rsidRPr="0069162F">
        <w:t>6.8.2.1</w:t>
      </w:r>
      <w:r w:rsidRPr="0069162F">
        <w:tab/>
        <w:t>Test Purpose (TP)</w:t>
      </w:r>
    </w:p>
    <w:p w14:paraId="1A00E540" w14:textId="77777777" w:rsidR="00296E35" w:rsidRPr="0069162F" w:rsidRDefault="00296E35" w:rsidP="00296E35">
      <w:pPr>
        <w:pStyle w:val="H6"/>
      </w:pPr>
      <w:r w:rsidRPr="0069162F">
        <w:t>(1)</w:t>
      </w:r>
    </w:p>
    <w:p w14:paraId="2F67819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30E29628" w14:textId="77777777" w:rsidR="00296E35" w:rsidRPr="0069162F" w:rsidRDefault="00296E35" w:rsidP="00296E35">
      <w:pPr>
        <w:pStyle w:val="PL"/>
      </w:pPr>
      <w:r w:rsidRPr="0069162F">
        <w:t>ensure that {</w:t>
      </w:r>
    </w:p>
    <w:p w14:paraId="7FA74762" w14:textId="77777777" w:rsidR="00296E35" w:rsidRPr="0069162F" w:rsidRDefault="00296E35" w:rsidP="00296E35">
      <w:pPr>
        <w:pStyle w:val="PL"/>
      </w:pPr>
      <w:r w:rsidRPr="0069162F">
        <w:t xml:space="preserve">  </w:t>
      </w:r>
      <w:r w:rsidRPr="0069162F">
        <w:rPr>
          <w:b/>
        </w:rPr>
        <w:t>when</w:t>
      </w:r>
      <w:r w:rsidRPr="0069162F">
        <w:t xml:space="preserve"> { the MCDATA User requests to discover its main folder ID in the Message Store Function }</w:t>
      </w:r>
    </w:p>
    <w:p w14:paraId="4F6A660C" w14:textId="77777777" w:rsidR="00296E35" w:rsidRPr="0069162F" w:rsidRDefault="00296E35" w:rsidP="00296E35">
      <w:pPr>
        <w:pStyle w:val="PL"/>
      </w:pPr>
      <w:r w:rsidRPr="0069162F">
        <w:t xml:space="preserve">    </w:t>
      </w:r>
      <w:r w:rsidRPr="0069162F">
        <w:rPr>
          <w:b/>
        </w:rPr>
        <w:t>then</w:t>
      </w:r>
      <w:r w:rsidRPr="0069162F">
        <w:t xml:space="preserve"> { UE (MCData Client) requests to discover its main folder ID in the Message Store Function via an HTTP POST message }</w:t>
      </w:r>
    </w:p>
    <w:p w14:paraId="3FD9C67B" w14:textId="77777777" w:rsidR="00296E35" w:rsidRPr="0069162F" w:rsidRDefault="00296E35" w:rsidP="00296E35">
      <w:pPr>
        <w:pStyle w:val="PL"/>
      </w:pPr>
      <w:r w:rsidRPr="0069162F">
        <w:t xml:space="preserve">            }</w:t>
      </w:r>
    </w:p>
    <w:p w14:paraId="20A03AA5" w14:textId="77777777" w:rsidR="00296E35" w:rsidRPr="0069162F" w:rsidRDefault="00296E35" w:rsidP="00296E35">
      <w:pPr>
        <w:pStyle w:val="PL"/>
      </w:pPr>
    </w:p>
    <w:p w14:paraId="3DF69D3D" w14:textId="77777777" w:rsidR="00296E35" w:rsidRPr="0069162F" w:rsidRDefault="00296E35" w:rsidP="00296E35">
      <w:pPr>
        <w:pStyle w:val="H6"/>
      </w:pPr>
      <w:r w:rsidRPr="0069162F">
        <w:t>(2)</w:t>
      </w:r>
    </w:p>
    <w:p w14:paraId="38FB0A1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1BE375F" w14:textId="77777777" w:rsidR="00296E35" w:rsidRPr="0069162F" w:rsidRDefault="00296E35" w:rsidP="00296E35">
      <w:pPr>
        <w:pStyle w:val="PL"/>
      </w:pPr>
      <w:r w:rsidRPr="0069162F">
        <w:t>ensure that {</w:t>
      </w:r>
    </w:p>
    <w:p w14:paraId="495F0164" w14:textId="77777777" w:rsidR="00296E35" w:rsidRPr="0069162F" w:rsidRDefault="00296E35" w:rsidP="00296E35">
      <w:pPr>
        <w:pStyle w:val="PL"/>
      </w:pPr>
      <w:r w:rsidRPr="0069162F">
        <w:t xml:space="preserve">  </w:t>
      </w:r>
      <w:r w:rsidRPr="0069162F">
        <w:rPr>
          <w:b/>
        </w:rPr>
        <w:t>when</w:t>
      </w:r>
      <w:r w:rsidRPr="0069162F">
        <w:t xml:space="preserve"> { the MCDATA User requests to create a folder in the Message Store Function }</w:t>
      </w:r>
    </w:p>
    <w:p w14:paraId="5CC536EA" w14:textId="77777777" w:rsidR="00296E35" w:rsidRPr="0069162F" w:rsidRDefault="00296E35" w:rsidP="00296E35">
      <w:pPr>
        <w:pStyle w:val="PL"/>
      </w:pPr>
      <w:r w:rsidRPr="0069162F">
        <w:t xml:space="preserve">    </w:t>
      </w:r>
      <w:r w:rsidRPr="0069162F">
        <w:rPr>
          <w:b/>
        </w:rPr>
        <w:t>then</w:t>
      </w:r>
      <w:r w:rsidRPr="0069162F">
        <w:t xml:space="preserve"> { UE (MCData Client) requests to create a folder in the Message Store Function via an HTTP POST message }</w:t>
      </w:r>
    </w:p>
    <w:p w14:paraId="14D883D4" w14:textId="77777777" w:rsidR="00296E35" w:rsidRPr="0069162F" w:rsidRDefault="00296E35" w:rsidP="00296E35">
      <w:pPr>
        <w:pStyle w:val="PL"/>
      </w:pPr>
      <w:r w:rsidRPr="0069162F">
        <w:t xml:space="preserve">            }</w:t>
      </w:r>
    </w:p>
    <w:p w14:paraId="5146272B" w14:textId="77777777" w:rsidR="00296E35" w:rsidRPr="0069162F" w:rsidRDefault="00296E35" w:rsidP="00296E35">
      <w:pPr>
        <w:pStyle w:val="PL"/>
      </w:pPr>
    </w:p>
    <w:p w14:paraId="0B597D95" w14:textId="77777777" w:rsidR="00296E35" w:rsidRPr="0069162F" w:rsidRDefault="00296E35" w:rsidP="00296E35">
      <w:pPr>
        <w:pStyle w:val="H6"/>
      </w:pPr>
      <w:r w:rsidRPr="0069162F">
        <w:t>(3)</w:t>
      </w:r>
    </w:p>
    <w:p w14:paraId="0333724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67B2F922" w14:textId="77777777" w:rsidR="00296E35" w:rsidRPr="0069162F" w:rsidRDefault="00296E35" w:rsidP="00296E35">
      <w:pPr>
        <w:pStyle w:val="PL"/>
      </w:pPr>
      <w:r w:rsidRPr="0069162F">
        <w:t>ensure that {</w:t>
      </w:r>
    </w:p>
    <w:p w14:paraId="580C7F2B" w14:textId="77777777" w:rsidR="00296E35" w:rsidRPr="0069162F" w:rsidRDefault="00296E35" w:rsidP="00296E35">
      <w:pPr>
        <w:pStyle w:val="PL"/>
      </w:pPr>
      <w:r w:rsidRPr="0069162F">
        <w:t xml:space="preserve">  </w:t>
      </w:r>
      <w:r w:rsidRPr="0069162F">
        <w:rPr>
          <w:b/>
        </w:rPr>
        <w:t>when</w:t>
      </w:r>
      <w:r w:rsidRPr="0069162F">
        <w:t xml:space="preserve"> { the MCDATA User requests to upload a file to the Message Store Function }</w:t>
      </w:r>
    </w:p>
    <w:p w14:paraId="72778217" w14:textId="77777777" w:rsidR="00296E35" w:rsidRPr="0069162F" w:rsidRDefault="00296E35" w:rsidP="00296E35">
      <w:pPr>
        <w:pStyle w:val="PL"/>
      </w:pPr>
      <w:r w:rsidRPr="0069162F">
        <w:t xml:space="preserve">    </w:t>
      </w:r>
      <w:r w:rsidRPr="0069162F">
        <w:rPr>
          <w:b/>
        </w:rPr>
        <w:t>then</w:t>
      </w:r>
      <w:r w:rsidRPr="0069162F">
        <w:t xml:space="preserve"> { UE (MCData Client) uploads the file to the Message Store Function via an HTTP POST message }</w:t>
      </w:r>
    </w:p>
    <w:p w14:paraId="6DC694A7" w14:textId="77777777" w:rsidR="00296E35" w:rsidRPr="0069162F" w:rsidRDefault="00296E35" w:rsidP="00296E35">
      <w:pPr>
        <w:pStyle w:val="PL"/>
      </w:pPr>
      <w:r w:rsidRPr="0069162F">
        <w:t xml:space="preserve">            }</w:t>
      </w:r>
    </w:p>
    <w:p w14:paraId="7641C4DF" w14:textId="77777777" w:rsidR="00296E35" w:rsidRPr="0069162F" w:rsidRDefault="00296E35" w:rsidP="00296E35">
      <w:pPr>
        <w:pStyle w:val="PL"/>
      </w:pPr>
    </w:p>
    <w:p w14:paraId="542AA91B" w14:textId="77777777" w:rsidR="00296E35" w:rsidRPr="0069162F" w:rsidRDefault="00296E35" w:rsidP="00296E35">
      <w:pPr>
        <w:pStyle w:val="H6"/>
      </w:pPr>
      <w:r w:rsidRPr="0069162F">
        <w:t>(4)</w:t>
      </w:r>
    </w:p>
    <w:p w14:paraId="03A641A9"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C31A380" w14:textId="77777777" w:rsidR="00296E35" w:rsidRPr="0069162F" w:rsidRDefault="00296E35" w:rsidP="00296E35">
      <w:pPr>
        <w:pStyle w:val="PL"/>
      </w:pPr>
      <w:r w:rsidRPr="0069162F">
        <w:t>ensure that {</w:t>
      </w:r>
    </w:p>
    <w:p w14:paraId="375A1455" w14:textId="77777777" w:rsidR="00296E35" w:rsidRPr="0069162F" w:rsidRDefault="00296E35" w:rsidP="00296E35">
      <w:pPr>
        <w:pStyle w:val="PL"/>
      </w:pPr>
      <w:r w:rsidRPr="0069162F">
        <w:t xml:space="preserve">  </w:t>
      </w:r>
      <w:r w:rsidRPr="0069162F">
        <w:rPr>
          <w:b/>
        </w:rPr>
        <w:t>when</w:t>
      </w:r>
      <w:r w:rsidRPr="0069162F">
        <w:t xml:space="preserve"> { the MCDATA User requests to copy an object from one folder to another folder in the Message Store Function }</w:t>
      </w:r>
    </w:p>
    <w:p w14:paraId="15CAC883" w14:textId="77777777" w:rsidR="00296E35" w:rsidRPr="0069162F" w:rsidRDefault="00296E35" w:rsidP="00296E35">
      <w:pPr>
        <w:pStyle w:val="PL"/>
      </w:pPr>
      <w:r w:rsidRPr="0069162F">
        <w:t xml:space="preserve">    </w:t>
      </w:r>
      <w:r w:rsidRPr="0069162F">
        <w:rPr>
          <w:b/>
        </w:rPr>
        <w:t>then</w:t>
      </w:r>
      <w:r w:rsidRPr="0069162F">
        <w:t xml:space="preserve"> { UE (MCData Client) copies an object from one folder to another folder in the Message Store Function via an HTTP POST message }</w:t>
      </w:r>
    </w:p>
    <w:p w14:paraId="1F7B15F2" w14:textId="77777777" w:rsidR="00296E35" w:rsidRPr="0069162F" w:rsidRDefault="00296E35" w:rsidP="00296E35">
      <w:pPr>
        <w:pStyle w:val="PL"/>
      </w:pPr>
      <w:r w:rsidRPr="0069162F">
        <w:t xml:space="preserve">            }</w:t>
      </w:r>
    </w:p>
    <w:p w14:paraId="50059BE9" w14:textId="77777777" w:rsidR="00296E35" w:rsidRPr="0069162F" w:rsidRDefault="00296E35" w:rsidP="00296E35">
      <w:pPr>
        <w:pStyle w:val="PL"/>
      </w:pPr>
    </w:p>
    <w:p w14:paraId="023B1FED" w14:textId="77777777" w:rsidR="00296E35" w:rsidRPr="0069162F" w:rsidRDefault="00296E35" w:rsidP="00296E35">
      <w:pPr>
        <w:pStyle w:val="H6"/>
      </w:pPr>
      <w:r w:rsidRPr="0069162F">
        <w:t>(5)</w:t>
      </w:r>
    </w:p>
    <w:p w14:paraId="31447840"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2AC60F16" w14:textId="77777777" w:rsidR="00296E35" w:rsidRPr="0069162F" w:rsidRDefault="00296E35" w:rsidP="00296E35">
      <w:pPr>
        <w:pStyle w:val="PL"/>
      </w:pPr>
      <w:r w:rsidRPr="0069162F">
        <w:t>ensure that {</w:t>
      </w:r>
    </w:p>
    <w:p w14:paraId="0B3D95B0" w14:textId="77777777" w:rsidR="00296E35" w:rsidRPr="0069162F" w:rsidRDefault="00296E35" w:rsidP="00296E35">
      <w:pPr>
        <w:pStyle w:val="PL"/>
      </w:pPr>
      <w:r w:rsidRPr="0069162F">
        <w:t xml:space="preserve">  </w:t>
      </w:r>
      <w:r w:rsidRPr="0069162F">
        <w:rPr>
          <w:b/>
        </w:rPr>
        <w:t>when</w:t>
      </w:r>
      <w:r w:rsidRPr="0069162F">
        <w:t xml:space="preserve"> { the MCDATA User requests to search for information about the main folder in the  Message Store Function }</w:t>
      </w:r>
    </w:p>
    <w:p w14:paraId="54A43A7B" w14:textId="77777777" w:rsidR="00296E35" w:rsidRPr="0069162F" w:rsidRDefault="00296E35" w:rsidP="00296E35">
      <w:pPr>
        <w:pStyle w:val="PL"/>
      </w:pPr>
      <w:r w:rsidRPr="0069162F">
        <w:t xml:space="preserve">    </w:t>
      </w:r>
      <w:r w:rsidRPr="0069162F">
        <w:rPr>
          <w:b/>
        </w:rPr>
        <w:t>then</w:t>
      </w:r>
      <w:r w:rsidRPr="0069162F">
        <w:t xml:space="preserve"> { UE (MCData Client) searches for information about the main folder in the Message Store Function via an HTTP GET message }</w:t>
      </w:r>
    </w:p>
    <w:p w14:paraId="3B646DB4" w14:textId="77777777" w:rsidR="00296E35" w:rsidRPr="0069162F" w:rsidRDefault="00296E35" w:rsidP="00296E35">
      <w:pPr>
        <w:pStyle w:val="PL"/>
      </w:pPr>
      <w:r w:rsidRPr="0069162F">
        <w:t xml:space="preserve">            }</w:t>
      </w:r>
    </w:p>
    <w:p w14:paraId="16D1773F" w14:textId="77777777" w:rsidR="00296E35" w:rsidRPr="0069162F" w:rsidRDefault="00296E35" w:rsidP="00296E35">
      <w:pPr>
        <w:pStyle w:val="PL"/>
      </w:pPr>
    </w:p>
    <w:p w14:paraId="7CD87217" w14:textId="77777777" w:rsidR="00296E35" w:rsidRPr="0069162F" w:rsidRDefault="00296E35" w:rsidP="00296E35">
      <w:pPr>
        <w:pStyle w:val="H6"/>
      </w:pPr>
      <w:r w:rsidRPr="0069162F">
        <w:t>(6)</w:t>
      </w:r>
    </w:p>
    <w:p w14:paraId="169DE421"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42457E8F" w14:textId="77777777" w:rsidR="00296E35" w:rsidRPr="0069162F" w:rsidRDefault="00296E35" w:rsidP="00296E35">
      <w:pPr>
        <w:pStyle w:val="PL"/>
      </w:pPr>
      <w:r w:rsidRPr="0069162F">
        <w:t>ensure that {</w:t>
      </w:r>
    </w:p>
    <w:p w14:paraId="7F15131B" w14:textId="77777777" w:rsidR="00296E35" w:rsidRPr="0069162F" w:rsidRDefault="00296E35" w:rsidP="00296E35">
      <w:pPr>
        <w:pStyle w:val="PL"/>
      </w:pPr>
      <w:r w:rsidRPr="0069162F">
        <w:t xml:space="preserve">  </w:t>
      </w:r>
      <w:r w:rsidRPr="0069162F">
        <w:rPr>
          <w:b/>
        </w:rPr>
        <w:t>when</w:t>
      </w:r>
      <w:r w:rsidRPr="0069162F">
        <w:t xml:space="preserve"> { the MCDATA User requests to move a folder and its contents into another folder in the Message Store Function }</w:t>
      </w:r>
    </w:p>
    <w:p w14:paraId="668AE6DF" w14:textId="77777777" w:rsidR="00296E35" w:rsidRPr="0069162F" w:rsidRDefault="00296E35" w:rsidP="00296E35">
      <w:pPr>
        <w:pStyle w:val="PL"/>
      </w:pPr>
      <w:r w:rsidRPr="0069162F">
        <w:t xml:space="preserve">    </w:t>
      </w:r>
      <w:r w:rsidRPr="0069162F">
        <w:rPr>
          <w:b/>
        </w:rPr>
        <w:t>then</w:t>
      </w:r>
      <w:r w:rsidRPr="0069162F">
        <w:t xml:space="preserve"> { UE (MCData Client) moves the folder into another folder in the Message Store Function via an HTTP POST message }</w:t>
      </w:r>
    </w:p>
    <w:p w14:paraId="79C7E0C9" w14:textId="77777777" w:rsidR="00296E35" w:rsidRPr="0069162F" w:rsidRDefault="00296E35" w:rsidP="00296E35">
      <w:pPr>
        <w:pStyle w:val="PL"/>
      </w:pPr>
      <w:r w:rsidRPr="0069162F">
        <w:t xml:space="preserve">            }</w:t>
      </w:r>
    </w:p>
    <w:p w14:paraId="04076ED1" w14:textId="77777777" w:rsidR="00296E35" w:rsidRPr="0069162F" w:rsidRDefault="00296E35" w:rsidP="00296E35">
      <w:pPr>
        <w:pStyle w:val="PL"/>
      </w:pPr>
    </w:p>
    <w:p w14:paraId="2C32FBB4" w14:textId="77777777" w:rsidR="00296E35" w:rsidRPr="0069162F" w:rsidRDefault="00296E35" w:rsidP="00296E35">
      <w:pPr>
        <w:pStyle w:val="H6"/>
      </w:pPr>
      <w:r w:rsidRPr="0069162F">
        <w:t>(7)</w:t>
      </w:r>
    </w:p>
    <w:p w14:paraId="3AEEEF93"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7B69A34E" w14:textId="77777777" w:rsidR="00296E35" w:rsidRPr="0069162F" w:rsidRDefault="00296E35" w:rsidP="00296E35">
      <w:pPr>
        <w:pStyle w:val="PL"/>
      </w:pPr>
      <w:r w:rsidRPr="0069162F">
        <w:t>ensure that {</w:t>
      </w:r>
    </w:p>
    <w:p w14:paraId="1EAADD6D" w14:textId="77777777" w:rsidR="00296E35" w:rsidRPr="0069162F" w:rsidRDefault="00296E35" w:rsidP="00296E35">
      <w:pPr>
        <w:pStyle w:val="PL"/>
      </w:pPr>
      <w:r w:rsidRPr="0069162F">
        <w:t xml:space="preserve">  </w:t>
      </w:r>
      <w:r w:rsidRPr="0069162F">
        <w:rPr>
          <w:b/>
        </w:rPr>
        <w:t>when</w:t>
      </w:r>
      <w:r w:rsidRPr="0069162F">
        <w:t xml:space="preserve"> { the MCDATA User requests to delete a folder from the Message Store Function }</w:t>
      </w:r>
    </w:p>
    <w:p w14:paraId="1BFD5C44" w14:textId="77777777" w:rsidR="00296E35" w:rsidRPr="0069162F" w:rsidRDefault="00296E35" w:rsidP="00296E35">
      <w:pPr>
        <w:pStyle w:val="PL"/>
      </w:pPr>
      <w:r w:rsidRPr="0069162F">
        <w:t xml:space="preserve">    </w:t>
      </w:r>
      <w:r w:rsidRPr="0069162F">
        <w:rPr>
          <w:b/>
        </w:rPr>
        <w:t>then</w:t>
      </w:r>
      <w:r w:rsidRPr="0069162F">
        <w:t xml:space="preserve"> { UE (MCData Client) deletes the folder from the Message Store Function via an HTTP DELETE message }</w:t>
      </w:r>
    </w:p>
    <w:p w14:paraId="61C962FC" w14:textId="77777777" w:rsidR="00296E35" w:rsidRPr="0069162F" w:rsidRDefault="00296E35" w:rsidP="00296E35">
      <w:pPr>
        <w:pStyle w:val="PL"/>
      </w:pPr>
      <w:r w:rsidRPr="0069162F">
        <w:t xml:space="preserve">            }</w:t>
      </w:r>
    </w:p>
    <w:p w14:paraId="05E745ED" w14:textId="77777777" w:rsidR="00296E35" w:rsidRPr="0069162F" w:rsidRDefault="00296E35" w:rsidP="00296E35">
      <w:pPr>
        <w:pStyle w:val="PL"/>
      </w:pPr>
    </w:p>
    <w:p w14:paraId="1472498D" w14:textId="77777777" w:rsidR="00296E35" w:rsidRPr="0069162F" w:rsidRDefault="00296E35" w:rsidP="00296E35">
      <w:pPr>
        <w:pStyle w:val="H6"/>
      </w:pPr>
      <w:r w:rsidRPr="0069162F">
        <w:t>6.8.2.2</w:t>
      </w:r>
      <w:r w:rsidRPr="0069162F">
        <w:tab/>
        <w:t>Conformance requirements</w:t>
      </w:r>
    </w:p>
    <w:p w14:paraId="7F7C5F64" w14:textId="77777777" w:rsidR="00296E35" w:rsidRPr="0069162F" w:rsidRDefault="00296E35" w:rsidP="00296E35">
      <w:r w:rsidRPr="0069162F">
        <w:t xml:space="preserve">References: The conformance requirements covered in the current TC are specified in: TS 24.282, clauses </w:t>
      </w:r>
      <w:r w:rsidRPr="0069162F">
        <w:rPr>
          <w:rFonts w:eastAsia="Malgun Gothic"/>
        </w:rPr>
        <w:t>21.2.11.1, 21.2.8.1, 21.2.15.1, 21.2.6.1, 21.2.18.1, 21.2.10.1, 21.2.7.1</w:t>
      </w:r>
      <w:r w:rsidRPr="0069162F">
        <w:t>. Unless otherwise stated, these are Rel-16 requirements.</w:t>
      </w:r>
    </w:p>
    <w:p w14:paraId="61646FDE" w14:textId="77777777" w:rsidR="00296E35" w:rsidRPr="0069162F" w:rsidRDefault="00296E35" w:rsidP="00296E35">
      <w:pPr>
        <w:pStyle w:val="B1"/>
        <w:ind w:left="0" w:firstLine="0"/>
      </w:pPr>
      <w:r w:rsidRPr="0069162F">
        <w:t>[TS 24.282 clause 21.2.11.1]</w:t>
      </w:r>
    </w:p>
    <w:p w14:paraId="65249141" w14:textId="77777777" w:rsidR="00296E35" w:rsidRPr="0069162F" w:rsidRDefault="00296E35" w:rsidP="00296E35">
      <w:pPr>
        <w:rPr>
          <w:lang w:val="en-US"/>
        </w:rPr>
      </w:pPr>
      <w:r w:rsidRPr="0069162F">
        <w:rPr>
          <w:rFonts w:eastAsia="Malgun Gothic"/>
        </w:rPr>
        <w:t xml:space="preserve">To search for information about a selected set of folder(s) in the message store, the message store client, acting as an HTTP client </w:t>
      </w:r>
      <w:r w:rsidRPr="0069162F">
        <w:rPr>
          <w:rFonts w:eastAsia="Malgun Gothic"/>
          <w:lang w:val="en-US"/>
        </w:rPr>
        <w:t xml:space="preserve">shall follow the procedure described in </w:t>
      </w:r>
      <w:r w:rsidRPr="0069162F">
        <w:rPr>
          <w:rFonts w:eastAsia="Malgun Gothic"/>
        </w:rPr>
        <w:t>subclause 6.16 of OMA-TS-REST_NetAPI_NMS-V1_0-20190528-C [66] with</w:t>
      </w:r>
      <w:r w:rsidRPr="0069162F">
        <w:rPr>
          <w:lang w:val="en-US"/>
        </w:rPr>
        <w:t xml:space="preserve"> following clarification:</w:t>
      </w:r>
    </w:p>
    <w:p w14:paraId="46E5633F"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6.16.5 of OMA-TS-REST_NetAPI_NMS-V1_0-20190528-C [66] with</w:t>
      </w:r>
      <w:r w:rsidRPr="0069162F">
        <w:rPr>
          <w:lang w:val="en-US"/>
        </w:rPr>
        <w:t xml:space="preserve"> following clarifications:</w:t>
      </w:r>
    </w:p>
    <w:p w14:paraId="691D52A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4F8F104"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7D42F533"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which may include a SelectionCriteria, towards the message store function.</w:t>
      </w:r>
    </w:p>
    <w:p w14:paraId="0CC5A210"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6.16.2 of OMA-TS-REST_NetAPI_NMS-V1_0-20190528-C [66].</w:t>
      </w:r>
    </w:p>
    <w:p w14:paraId="14E6EF18" w14:textId="77777777" w:rsidR="00296E35" w:rsidRPr="0069162F" w:rsidRDefault="00296E35" w:rsidP="00296E35">
      <w:pPr>
        <w:pStyle w:val="B1"/>
        <w:ind w:left="0" w:firstLine="0"/>
      </w:pPr>
      <w:r w:rsidRPr="0069162F">
        <w:t>[TS 24.282 clause 21.2.8.1]</w:t>
      </w:r>
    </w:p>
    <w:p w14:paraId="7A6F36CB" w14:textId="77777777" w:rsidR="00296E35" w:rsidRPr="0069162F" w:rsidRDefault="00296E35" w:rsidP="00296E35">
      <w:pPr>
        <w:rPr>
          <w:lang w:val="en-US"/>
        </w:rPr>
      </w:pPr>
      <w:r w:rsidRPr="0069162F">
        <w:rPr>
          <w:rFonts w:eastAsia="Malgun Gothic"/>
        </w:rPr>
        <w:t xml:space="preserve">To create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6.13 of OMA-TS-REST_NetAPI_NMS-V1_0-20190528-C [66] with</w:t>
      </w:r>
      <w:r w:rsidRPr="0069162F">
        <w:rPr>
          <w:lang w:val="en-US"/>
        </w:rPr>
        <w:t xml:space="preserve"> following clarification:</w:t>
      </w:r>
    </w:p>
    <w:p w14:paraId="17960A1A"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6.13.5 of OMA-TS-REST_NetAPI_NMS-V1_0-20190528-C [66] with</w:t>
      </w:r>
      <w:r w:rsidRPr="0069162F">
        <w:rPr>
          <w:lang w:val="en-US"/>
        </w:rPr>
        <w:t xml:space="preserve"> following clarifications:</w:t>
      </w:r>
    </w:p>
    <w:p w14:paraId="720E40C3"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D77752"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10094FA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towards the message store function the HTTP </w:t>
      </w:r>
      <w:r w:rsidRPr="0069162F">
        <w:rPr>
          <w:rFonts w:eastAsia="Malgun Gothic"/>
          <w:lang w:val="en-IN"/>
        </w:rPr>
        <w:t>POST</w:t>
      </w:r>
      <w:r w:rsidRPr="0069162F">
        <w:rPr>
          <w:rFonts w:eastAsia="Malgun Gothic"/>
        </w:rPr>
        <w:t xml:space="preserve"> request identifying the target folder where the new folder is to be created.</w:t>
      </w:r>
    </w:p>
    <w:p w14:paraId="50413206"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6.13.2 of OMA-TS-REST_NetAPI_NMS-V1_0-20190528-C [66].</w:t>
      </w:r>
    </w:p>
    <w:p w14:paraId="7028FC26" w14:textId="77777777" w:rsidR="00296E35" w:rsidRPr="0069162F" w:rsidRDefault="00296E35" w:rsidP="00296E35">
      <w:pPr>
        <w:pStyle w:val="B1"/>
        <w:ind w:left="0" w:firstLine="0"/>
      </w:pPr>
      <w:r w:rsidRPr="0069162F">
        <w:t>[TS 24.282 clause 21.2.15.1]</w:t>
      </w:r>
    </w:p>
    <w:p w14:paraId="6F5E3430" w14:textId="77777777" w:rsidR="00296E35" w:rsidRPr="0069162F" w:rsidRDefault="00296E35" w:rsidP="00296E35">
      <w:pPr>
        <w:rPr>
          <w:lang w:val="en-US"/>
        </w:rPr>
      </w:pPr>
      <w:r w:rsidRPr="0069162F">
        <w:rPr>
          <w:rFonts w:eastAsia="Malgun Gothic"/>
        </w:rPr>
        <w:t xml:space="preserve">To upload the object(s) to the message store, the message store client acting as an HTTP client, </w:t>
      </w:r>
      <w:r w:rsidRPr="0069162F">
        <w:rPr>
          <w:rFonts w:eastAsia="Malgun Gothic"/>
          <w:lang w:val="en-US"/>
        </w:rPr>
        <w:t>shall follow the procedure described in subclause</w:t>
      </w:r>
      <w:r w:rsidRPr="0069162F">
        <w:t> </w:t>
      </w:r>
      <w:r w:rsidRPr="0069162F">
        <w:rPr>
          <w:rFonts w:eastAsia="Malgun Gothic"/>
        </w:rPr>
        <w:t>6.1 for single upload and subclause</w:t>
      </w:r>
      <w:r w:rsidRPr="0069162F">
        <w:t> </w:t>
      </w:r>
      <w:r w:rsidRPr="0069162F">
        <w:rPr>
          <w:rFonts w:eastAsia="Malgun Gothic"/>
        </w:rPr>
        <w:t>6.10 for bulk upload as specified in the OMA-TS-REST_NetAPI_NMS-V1_0-20190528-C [66] with</w:t>
      </w:r>
      <w:r w:rsidRPr="0069162F">
        <w:rPr>
          <w:lang w:val="en-US"/>
        </w:rPr>
        <w:t xml:space="preserve"> following clarification:</w:t>
      </w:r>
    </w:p>
    <w:p w14:paraId="0C051558" w14:textId="77777777" w:rsidR="00296E35" w:rsidRPr="0069162F" w:rsidRDefault="00296E35" w:rsidP="00296E35">
      <w:pPr>
        <w:pStyle w:val="B1"/>
      </w:pPr>
      <w:r w:rsidRPr="0069162F">
        <w:rPr>
          <w:rFonts w:eastAsia="Malgun Gothic"/>
        </w:rPr>
        <w:t>1)</w:t>
      </w:r>
      <w:r w:rsidRPr="0069162F">
        <w:rPr>
          <w:rFonts w:eastAsia="Malgun Gothic"/>
        </w:rPr>
        <w:tab/>
        <w:t xml:space="preserve">shall generate an HTTP </w:t>
      </w:r>
      <w:r w:rsidRPr="0069162F">
        <w:rPr>
          <w:rFonts w:eastAsia="Malgun Gothic"/>
          <w:lang w:val="en-IN"/>
        </w:rPr>
        <w:t xml:space="preserve">POST </w:t>
      </w:r>
      <w:r w:rsidRPr="0069162F">
        <w:rPr>
          <w:rFonts w:eastAsia="Malgun Gothic"/>
        </w:rPr>
        <w:t xml:space="preserve">request as specified in </w:t>
      </w:r>
      <w:r w:rsidRPr="0069162F">
        <w:rPr>
          <w:rFonts w:eastAsia="Malgun Gothic"/>
          <w:lang w:val="en-US"/>
        </w:rPr>
        <w:t>subclause</w:t>
      </w:r>
      <w:r w:rsidRPr="0069162F">
        <w:t> </w:t>
      </w:r>
      <w:r w:rsidRPr="0069162F">
        <w:rPr>
          <w:rFonts w:eastAsia="Malgun Gothic"/>
        </w:rPr>
        <w:t xml:space="preserve">6.1.5 and 6.10.5 of </w:t>
      </w:r>
      <w:r w:rsidRPr="0069162F">
        <w:t>OMA-TS-REST_NetAPI_NMS-V1_0-20190528-C [66] with</w:t>
      </w:r>
      <w:r w:rsidRPr="0069162F">
        <w:rPr>
          <w:lang w:val="en-US"/>
        </w:rPr>
        <w:t xml:space="preserve"> following clarifications</w:t>
      </w:r>
      <w:r w:rsidRPr="0069162F">
        <w:t>:</w:t>
      </w:r>
    </w:p>
    <w:p w14:paraId="3A1086D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11D6F3" w14:textId="77777777" w:rsidR="00296E35" w:rsidRPr="0069162F" w:rsidRDefault="00296E35" w:rsidP="00296E35">
      <w:pPr>
        <w:pStyle w:val="B2"/>
        <w:rPr>
          <w:rFonts w:eastAsia="Malgun Gothic"/>
        </w:rPr>
      </w:pPr>
      <w:r w:rsidRPr="0069162F">
        <w:rPr>
          <w:rFonts w:eastAsia="Malgun Gothic"/>
          <w:lang w:val="en-IN"/>
        </w:rPr>
        <w:t>b</w:t>
      </w:r>
      <w:r w:rsidRPr="0069162F">
        <w:rPr>
          <w:rFonts w:eastAsia="Malgun Gothic"/>
        </w:rPr>
        <w:t>)</w:t>
      </w:r>
      <w:r w:rsidRPr="0069162F">
        <w:rPr>
          <w:rFonts w:eastAsia="Malgun Gothic"/>
        </w:rPr>
        <w:tab/>
        <w:t>shall include a valid MCData access token in the HTTP Authorization header; and</w:t>
      </w:r>
    </w:p>
    <w:p w14:paraId="726FF0E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towards the message store function.</w:t>
      </w:r>
    </w:p>
    <w:p w14:paraId="4B78E851" w14:textId="77777777" w:rsidR="00296E35" w:rsidRPr="0069162F" w:rsidRDefault="00296E35" w:rsidP="00296E35">
      <w:pPr>
        <w:pStyle w:val="B1"/>
        <w:ind w:left="0" w:firstLine="0"/>
      </w:pPr>
      <w:r w:rsidRPr="0069162F">
        <w:rPr>
          <w:rFonts w:eastAsia="Malgun Gothic"/>
        </w:rPr>
        <w:t>Upon receipt of an HTTP response, the message store client shall follow the procedure as described in subclause</w:t>
      </w:r>
      <w:r w:rsidRPr="0069162F">
        <w:t> </w:t>
      </w:r>
      <w:r w:rsidRPr="0069162F">
        <w:rPr>
          <w:rFonts w:eastAsia="Malgun Gothic"/>
        </w:rPr>
        <w:t>6.1.2 for single upload and 6.10.2 for bulk upload as specified in the OMA-TS-REST_NetAPI_NMS-V1_0-20190528-</w:t>
      </w:r>
      <w:r w:rsidRPr="0069162F">
        <w:t>C [66].</w:t>
      </w:r>
    </w:p>
    <w:p w14:paraId="78753993" w14:textId="77777777" w:rsidR="00296E35" w:rsidRPr="0069162F" w:rsidRDefault="00296E35" w:rsidP="00296E35">
      <w:pPr>
        <w:pStyle w:val="B1"/>
        <w:ind w:left="0" w:firstLine="0"/>
      </w:pPr>
      <w:r w:rsidRPr="0069162F">
        <w:t>[TS 24.282 clause 21.2.6.1]</w:t>
      </w:r>
    </w:p>
    <w:p w14:paraId="442EA78D" w14:textId="77777777" w:rsidR="00296E35" w:rsidRPr="0069162F" w:rsidRDefault="00296E35" w:rsidP="00296E35">
      <w:pPr>
        <w:rPr>
          <w:lang w:val="en-US"/>
        </w:rPr>
      </w:pPr>
      <w:r w:rsidRPr="0069162F">
        <w:rPr>
          <w:rFonts w:eastAsia="Malgun Gothic"/>
        </w:rPr>
        <w:t xml:space="preserve">To copy object(s) and/or folder(s) to a destination folder in message store, the message store client, acting as an HTTP client, shall </w:t>
      </w:r>
      <w:r w:rsidRPr="0069162F">
        <w:rPr>
          <w:rFonts w:eastAsia="Malgun Gothic"/>
          <w:lang w:val="en-US"/>
        </w:rPr>
        <w:t>follow the procedure described in subclause </w:t>
      </w:r>
      <w:r w:rsidRPr="0069162F">
        <w:rPr>
          <w:rFonts w:eastAsia="Malgun Gothic"/>
        </w:rPr>
        <w:t>6.18 of OMA-TS-REST_NetAPI_NMS-V1_0-20190528-C [66] with</w:t>
      </w:r>
      <w:r w:rsidRPr="0069162F">
        <w:rPr>
          <w:lang w:val="en-US"/>
        </w:rPr>
        <w:t xml:space="preserve"> following clarification:</w:t>
      </w:r>
    </w:p>
    <w:p w14:paraId="4CDE9C78"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6.18.5 of OMA-TS-REST_NetAPI_NMS-V1_0-20190528-C [66] with</w:t>
      </w:r>
      <w:r w:rsidRPr="0069162F">
        <w:rPr>
          <w:lang w:val="en-US"/>
        </w:rPr>
        <w:t xml:space="preserve"> following clarifications:</w:t>
      </w:r>
    </w:p>
    <w:p w14:paraId="1325960B"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3F9CD6F"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414ADFF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HTTP </w:t>
      </w:r>
      <w:r w:rsidRPr="0069162F">
        <w:rPr>
          <w:rFonts w:eastAsia="Malgun Gothic"/>
          <w:lang w:val="en-IN"/>
        </w:rPr>
        <w:t>POST</w:t>
      </w:r>
      <w:r w:rsidRPr="0069162F">
        <w:rPr>
          <w:rFonts w:eastAsia="Malgun Gothic"/>
        </w:rPr>
        <w:t xml:space="preserve"> request identifying the target folder and the source objects(s) and/or folder(s) for copying operation towards the message store function.</w:t>
      </w:r>
    </w:p>
    <w:p w14:paraId="707EA287"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subclause 6.18.2 of OMA-TS-REST_NetAPI_NMS-V1_0-20190528-C [66].</w:t>
      </w:r>
    </w:p>
    <w:p w14:paraId="452DFDCB" w14:textId="77777777" w:rsidR="00296E35" w:rsidRPr="0069162F" w:rsidRDefault="00296E35" w:rsidP="00296E35">
      <w:pPr>
        <w:pStyle w:val="B1"/>
        <w:ind w:left="0" w:firstLine="0"/>
      </w:pPr>
      <w:r w:rsidRPr="0069162F">
        <w:t>[TS 24.282 clause 21.2.18.1]</w:t>
      </w:r>
    </w:p>
    <w:p w14:paraId="106E2C31" w14:textId="77777777" w:rsidR="00296E35" w:rsidRPr="0069162F" w:rsidRDefault="00296E35" w:rsidP="00296E35">
      <w:pPr>
        <w:rPr>
          <w:lang w:val="en-US"/>
        </w:rPr>
      </w:pPr>
      <w:r w:rsidRPr="0069162F">
        <w:rPr>
          <w:rFonts w:eastAsia="Malgun Gothic"/>
        </w:rPr>
        <w:t xml:space="preserve">To list subfolders of a given folder identified by its folder ID in the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clause </w:t>
      </w:r>
      <w:r w:rsidRPr="0069162F">
        <w:rPr>
          <w:rFonts w:eastAsia="Malgun Gothic"/>
        </w:rPr>
        <w:t>6.14 of OMA-TS-REST_NetAPI_NMS-V1_0-20190528-C [66] with</w:t>
      </w:r>
      <w:r w:rsidRPr="0069162F">
        <w:rPr>
          <w:lang w:val="en-US"/>
        </w:rPr>
        <w:t xml:space="preserve"> the following clarification:</w:t>
      </w:r>
    </w:p>
    <w:p w14:paraId="6DA2064D" w14:textId="77777777" w:rsidR="00296E35" w:rsidRPr="0069162F" w:rsidRDefault="00296E35" w:rsidP="00296E35">
      <w:pPr>
        <w:pStyle w:val="B1"/>
      </w:pPr>
      <w:r w:rsidRPr="0069162F">
        <w:t>1)</w:t>
      </w:r>
      <w:r w:rsidRPr="0069162F">
        <w:tab/>
        <w:t>shall generate an HTTP GET request as specified</w:t>
      </w:r>
      <w:r w:rsidRPr="0069162F">
        <w:rPr>
          <w:rFonts w:eastAsia="Malgun Gothic"/>
        </w:rPr>
        <w:t xml:space="preserve"> in </w:t>
      </w:r>
      <w:r w:rsidRPr="0069162F">
        <w:rPr>
          <w:rFonts w:eastAsia="Malgun Gothic"/>
          <w:lang w:val="en-US"/>
        </w:rPr>
        <w:t>clause </w:t>
      </w:r>
      <w:r w:rsidRPr="0069162F">
        <w:rPr>
          <w:rFonts w:eastAsia="Malgun Gothic"/>
        </w:rPr>
        <w:t>6.14.3 of OMA-TS-REST_NetAPI_NMS-V1_0-20190528-C [66] with</w:t>
      </w:r>
      <w:r w:rsidRPr="0069162F">
        <w:rPr>
          <w:lang w:val="en-US"/>
        </w:rPr>
        <w:t xml:space="preserve"> the following clarifications:</w:t>
      </w:r>
    </w:p>
    <w:p w14:paraId="7BD8A225"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40D14E1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 xml:space="preserve">shall include a valid MCData access token in the HTTP Authorization header; </w:t>
      </w:r>
    </w:p>
    <w:p w14:paraId="38AEA54C"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shall set the query string "listFilter" to:</w:t>
      </w:r>
    </w:p>
    <w:p w14:paraId="1F082AA1" w14:textId="77777777" w:rsidR="00296E35" w:rsidRPr="0069162F" w:rsidRDefault="00296E35" w:rsidP="00296E35">
      <w:pPr>
        <w:pStyle w:val="B3"/>
        <w:rPr>
          <w:rFonts w:eastAsia="Malgun Gothic"/>
        </w:rPr>
      </w:pPr>
      <w:r w:rsidRPr="0069162F">
        <w:rPr>
          <w:rFonts w:eastAsia="Malgun Gothic"/>
        </w:rPr>
        <w:t>i)</w:t>
      </w:r>
      <w:r w:rsidRPr="0069162F">
        <w:rPr>
          <w:rFonts w:eastAsia="Malgun Gothic"/>
        </w:rPr>
        <w:tab/>
        <w:t>"Subfolders" if only a list of subfolders is to be returned;</w:t>
      </w:r>
    </w:p>
    <w:p w14:paraId="17582A0C" w14:textId="77777777" w:rsidR="00296E35" w:rsidRPr="0069162F" w:rsidRDefault="00296E35" w:rsidP="00296E35">
      <w:pPr>
        <w:pStyle w:val="B3"/>
        <w:rPr>
          <w:rFonts w:eastAsia="Malgun Gothic"/>
        </w:rPr>
      </w:pPr>
      <w:r w:rsidRPr="0069162F">
        <w:rPr>
          <w:rFonts w:eastAsia="Malgun Gothic"/>
        </w:rPr>
        <w:t>ii)</w:t>
      </w:r>
      <w:r w:rsidRPr="0069162F">
        <w:rPr>
          <w:rFonts w:eastAsia="Malgun Gothic"/>
        </w:rPr>
        <w:tab/>
        <w:t>"Objects" if only a list of objects is to be returned; or</w:t>
      </w:r>
    </w:p>
    <w:p w14:paraId="2C51D3BF" w14:textId="77777777" w:rsidR="00296E35" w:rsidRPr="0069162F" w:rsidRDefault="00296E35" w:rsidP="00296E35">
      <w:pPr>
        <w:pStyle w:val="B3"/>
        <w:rPr>
          <w:rFonts w:eastAsia="Malgun Gothic"/>
        </w:rPr>
      </w:pPr>
      <w:r w:rsidRPr="0069162F">
        <w:rPr>
          <w:rFonts w:eastAsia="Malgun Gothic"/>
        </w:rPr>
        <w:t>iii)</w:t>
      </w:r>
      <w:r w:rsidRPr="0069162F">
        <w:rPr>
          <w:rFonts w:eastAsia="Malgun Gothic"/>
        </w:rPr>
        <w:tab/>
        <w:t>"All" if a list all contents of the specified folder is to be returned; and</w:t>
      </w:r>
    </w:p>
    <w:p w14:paraId="5A350181" w14:textId="77777777" w:rsidR="00296E35" w:rsidRPr="0069162F" w:rsidRDefault="00296E35" w:rsidP="00296E35">
      <w:pPr>
        <w:pStyle w:val="B1"/>
        <w:rPr>
          <w:rFonts w:eastAsia="Malgun Gothic"/>
        </w:rPr>
      </w:pPr>
      <w:r w:rsidRPr="0069162F">
        <w:rPr>
          <w:rFonts w:eastAsia="Malgun Gothic"/>
        </w:rPr>
        <w:t>2)</w:t>
      </w:r>
      <w:r w:rsidRPr="0069162F">
        <w:rPr>
          <w:rFonts w:eastAsia="Malgun Gothic"/>
        </w:rPr>
        <w:tab/>
        <w:t xml:space="preserve">shall send the HTTP </w:t>
      </w:r>
      <w:r w:rsidRPr="0069162F">
        <w:rPr>
          <w:rFonts w:eastAsia="Malgun Gothic"/>
          <w:lang w:val="en-IN"/>
        </w:rPr>
        <w:t>GET</w:t>
      </w:r>
      <w:r w:rsidRPr="0069162F">
        <w:rPr>
          <w:rFonts w:eastAsia="Malgun Gothic"/>
        </w:rPr>
        <w:t xml:space="preserve"> request towards the message store function.</w:t>
      </w:r>
    </w:p>
    <w:p w14:paraId="3E8797C4" w14:textId="77777777" w:rsidR="00296E35" w:rsidRPr="0069162F" w:rsidRDefault="00296E35" w:rsidP="00296E35">
      <w:pPr>
        <w:pStyle w:val="NO"/>
      </w:pPr>
      <w:bookmarkStart w:id="1304" w:name="_Hlk36394359"/>
      <w:r w:rsidRPr="0069162F">
        <w:t>NOTE:</w:t>
      </w:r>
      <w:r w:rsidRPr="0069162F">
        <w:tab/>
        <w:t xml:space="preserve">in order for the message store client to list the subfolders of the root folder, it first needs to discover its folder ID as described </w:t>
      </w:r>
      <w:r w:rsidRPr="0069162F">
        <w:rPr>
          <w:rFonts w:eastAsia="Malgun Gothic"/>
        </w:rPr>
        <w:t>in clause 5.1.6 of OMA-TS-REST_NetAPI_NMS-V1_0-20190528-C [66] using Folder search procedure specified in clause 21.2.11 of the present document.</w:t>
      </w:r>
      <w:r w:rsidRPr="0069162F">
        <w:t xml:space="preserve"> </w:t>
      </w:r>
    </w:p>
    <w:bookmarkEnd w:id="1304"/>
    <w:p w14:paraId="72D6153D"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clause 6.14.2 of OMA-TS-REST_NetAPI_NMS-V1_0-20190528-C [66].</w:t>
      </w:r>
    </w:p>
    <w:p w14:paraId="19F9B99A" w14:textId="77777777" w:rsidR="00296E35" w:rsidRPr="0069162F" w:rsidRDefault="00296E35" w:rsidP="00296E35">
      <w:pPr>
        <w:pStyle w:val="B1"/>
        <w:ind w:left="0" w:firstLine="0"/>
      </w:pPr>
      <w:r w:rsidRPr="0069162F">
        <w:t>[TS 24.282 clause 21.2.10.1]</w:t>
      </w:r>
    </w:p>
    <w:p w14:paraId="1C5206EA" w14:textId="77777777" w:rsidR="00296E35" w:rsidRPr="0069162F" w:rsidRDefault="00296E35" w:rsidP="00296E35">
      <w:pPr>
        <w:rPr>
          <w:lang w:val="en-US"/>
        </w:rPr>
      </w:pPr>
      <w:r w:rsidRPr="0069162F">
        <w:rPr>
          <w:rFonts w:eastAsia="Malgun Gothic"/>
        </w:rPr>
        <w:t xml:space="preserve">To move object(s) and/or folder(s) to a destination folder in the message store,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6.19 of OMA-TS-REST_NetAPI_NMS-V1_0-20190528-C [66] with</w:t>
      </w:r>
      <w:r w:rsidRPr="0069162F">
        <w:rPr>
          <w:lang w:val="en-US"/>
        </w:rPr>
        <w:t xml:space="preserve"> following clarification:</w:t>
      </w:r>
    </w:p>
    <w:p w14:paraId="11DFFACE"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6.19.5 of OMA-TS-REST_NetAPI_NMS-V1_0-20190528-C [66] with</w:t>
      </w:r>
      <w:r w:rsidRPr="0069162F">
        <w:rPr>
          <w:lang w:val="en-US"/>
        </w:rPr>
        <w:t xml:space="preserve"> following clarifications:</w:t>
      </w:r>
    </w:p>
    <w:p w14:paraId="58A5625D"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BBB6618"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3F489E88"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identifying source objects and/or folder(s) to be moved to the designated destination folder, towards the message store function.</w:t>
      </w:r>
    </w:p>
    <w:p w14:paraId="5FF68BE4" w14:textId="77777777" w:rsidR="00296E35" w:rsidRPr="0069162F" w:rsidRDefault="00296E35" w:rsidP="00296E35">
      <w:pPr>
        <w:pStyle w:val="B1"/>
        <w:ind w:left="0" w:firstLine="0"/>
      </w:pPr>
      <w:r w:rsidRPr="0069162F">
        <w:rPr>
          <w:rFonts w:eastAsia="Malgun Gothic"/>
        </w:rPr>
        <w:t>Upon receipt of a HTTP response, the message store client shall follow the procedure as described in subclause 6.19.2 of OMA-TS-REST_NetAPI_NMS-V1_0-20190528-C [66].</w:t>
      </w:r>
    </w:p>
    <w:p w14:paraId="1061846B" w14:textId="77777777" w:rsidR="00296E35" w:rsidRPr="0069162F" w:rsidRDefault="00296E35" w:rsidP="00296E35">
      <w:pPr>
        <w:pStyle w:val="B1"/>
        <w:ind w:left="0" w:firstLine="0"/>
      </w:pPr>
      <w:r w:rsidRPr="0069162F">
        <w:t>[TS 24.282 clause 21.2.7.1]</w:t>
      </w:r>
    </w:p>
    <w:p w14:paraId="0821C781" w14:textId="77777777" w:rsidR="00296E35" w:rsidRPr="0069162F" w:rsidRDefault="00296E35" w:rsidP="00296E35">
      <w:pPr>
        <w:rPr>
          <w:lang w:val="en-US"/>
        </w:rPr>
      </w:pPr>
      <w:r w:rsidRPr="0069162F">
        <w:rPr>
          <w:rFonts w:eastAsia="Malgun Gothic"/>
        </w:rPr>
        <w:t xml:space="preserve">To delete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6.14 of OMA-TS-REST_NetAPI_NMS-V1_0-20190528-C [66] with</w:t>
      </w:r>
      <w:r w:rsidRPr="0069162F">
        <w:rPr>
          <w:lang w:val="en-US"/>
        </w:rPr>
        <w:t xml:space="preserve"> following clarification:</w:t>
      </w:r>
    </w:p>
    <w:p w14:paraId="12EF500C" w14:textId="77777777" w:rsidR="00296E35" w:rsidRPr="0069162F" w:rsidRDefault="00296E35" w:rsidP="00296E35">
      <w:pPr>
        <w:pStyle w:val="B1"/>
      </w:pPr>
      <w:r w:rsidRPr="0069162F">
        <w:t>1)</w:t>
      </w:r>
      <w:r w:rsidRPr="0069162F">
        <w:tab/>
        <w:t>shall generate an HTTP DELETE request as specified</w:t>
      </w:r>
      <w:r w:rsidRPr="0069162F">
        <w:rPr>
          <w:rFonts w:eastAsia="Malgun Gothic"/>
        </w:rPr>
        <w:t xml:space="preserve"> in </w:t>
      </w:r>
      <w:r w:rsidRPr="0069162F">
        <w:rPr>
          <w:rFonts w:eastAsia="Malgun Gothic"/>
          <w:lang w:val="en-US"/>
        </w:rPr>
        <w:t>subclause </w:t>
      </w:r>
      <w:r w:rsidRPr="0069162F">
        <w:rPr>
          <w:rFonts w:eastAsia="Malgun Gothic"/>
        </w:rPr>
        <w:t>6.14.6 of OMA-TS-REST_NetAPI_NMS-V1_0-20190528-C [66] with</w:t>
      </w:r>
      <w:r w:rsidRPr="0069162F">
        <w:rPr>
          <w:lang w:val="en-US"/>
        </w:rPr>
        <w:t xml:space="preserve"> following clarifications:</w:t>
      </w:r>
    </w:p>
    <w:p w14:paraId="01DE87F9"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11303F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618D0B6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DELETE</w:t>
      </w:r>
      <w:r w:rsidRPr="0069162F">
        <w:rPr>
          <w:rFonts w:eastAsia="Malgun Gothic"/>
        </w:rPr>
        <w:t xml:space="preserve"> request identifying the folder to be deleted towards the message store function.</w:t>
      </w:r>
    </w:p>
    <w:p w14:paraId="7AFA6C7D"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6.14.2 of OMA-TS-REST_NetAPI_NMS-V1_0-20190528-C [66].</w:t>
      </w:r>
    </w:p>
    <w:p w14:paraId="7420F8F5" w14:textId="77777777" w:rsidR="00296E35" w:rsidRPr="0069162F" w:rsidRDefault="00296E35" w:rsidP="00296E35">
      <w:pPr>
        <w:pStyle w:val="H6"/>
      </w:pPr>
      <w:r w:rsidRPr="0069162F">
        <w:t>6.8.2.3</w:t>
      </w:r>
      <w:r w:rsidRPr="0069162F">
        <w:tab/>
        <w:t>Test description</w:t>
      </w:r>
    </w:p>
    <w:p w14:paraId="2FFBD175" w14:textId="77777777" w:rsidR="00296E35" w:rsidRPr="0069162F" w:rsidRDefault="00296E35" w:rsidP="00296E35">
      <w:pPr>
        <w:pStyle w:val="H6"/>
      </w:pPr>
      <w:r w:rsidRPr="0069162F">
        <w:t>6.8.2.3.1</w:t>
      </w:r>
      <w:r w:rsidRPr="0069162F">
        <w:tab/>
        <w:t>Pre-test conditions</w:t>
      </w:r>
    </w:p>
    <w:p w14:paraId="6A9F321E" w14:textId="77777777" w:rsidR="00296E35" w:rsidRPr="0069162F" w:rsidRDefault="00296E35" w:rsidP="00296E35">
      <w:pPr>
        <w:pStyle w:val="H6"/>
      </w:pPr>
      <w:r w:rsidRPr="0069162F">
        <w:t>Test configuration:</w:t>
      </w:r>
    </w:p>
    <w:p w14:paraId="7852A713" w14:textId="77777777" w:rsidR="00296E35" w:rsidRPr="0069162F" w:rsidRDefault="00296E35" w:rsidP="00296E35">
      <w:pPr>
        <w:pStyle w:val="B1"/>
      </w:pPr>
      <w:r w:rsidRPr="0069162F">
        <w:t>-</w:t>
      </w:r>
      <w:r w:rsidRPr="0069162F">
        <w:tab/>
        <w:t>Single cell configuration according to TS 36.879-1 [2] clause 5.2.2.2.1.</w:t>
      </w:r>
    </w:p>
    <w:p w14:paraId="15E07F9D" w14:textId="77777777" w:rsidR="00296E35" w:rsidRPr="0069162F" w:rsidRDefault="00296E35" w:rsidP="00296E35">
      <w:pPr>
        <w:pStyle w:val="H6"/>
      </w:pPr>
      <w:r w:rsidRPr="0069162F">
        <w:t>Preamble:</w:t>
      </w:r>
    </w:p>
    <w:p w14:paraId="608C5950" w14:textId="77777777" w:rsidR="00296E35" w:rsidRPr="0069162F" w:rsidRDefault="00296E35" w:rsidP="00296E35">
      <w:pPr>
        <w:pStyle w:val="B1"/>
      </w:pPr>
      <w:r w:rsidRPr="0069162F">
        <w:t>-</w:t>
      </w:r>
      <w:r w:rsidRPr="0069162F">
        <w:tab/>
        <w:t>The UE has performed procedure 'Initial registration' as described in TS 36.879-1 [2] clause 5.4.2.</w:t>
      </w:r>
    </w:p>
    <w:p w14:paraId="034B4382" w14:textId="77777777" w:rsidR="00296E35" w:rsidRPr="0069162F" w:rsidRDefault="00296E35" w:rsidP="00296E35">
      <w:pPr>
        <w:pStyle w:val="B1"/>
      </w:pPr>
      <w:r w:rsidRPr="0069162F">
        <w:t>-</w:t>
      </w:r>
      <w:r w:rsidRPr="0069162F">
        <w:tab/>
        <w:t>UE States at the end of the preamble:</w:t>
      </w:r>
    </w:p>
    <w:p w14:paraId="796985D9" w14:textId="77777777" w:rsidR="00296E35" w:rsidRPr="0069162F" w:rsidRDefault="00296E35" w:rsidP="00296E35">
      <w:pPr>
        <w:pStyle w:val="B1"/>
        <w:ind w:left="852"/>
      </w:pPr>
      <w:r w:rsidRPr="0069162F">
        <w:t>-</w:t>
      </w:r>
      <w:r w:rsidRPr="0069162F">
        <w:tab/>
        <w:t>The UE is in RRC_IDLE state.</w:t>
      </w:r>
    </w:p>
    <w:p w14:paraId="6040DBCE" w14:textId="77777777" w:rsidR="00296E35" w:rsidRPr="0069162F" w:rsidRDefault="00296E35" w:rsidP="00296E35">
      <w:pPr>
        <w:pStyle w:val="B1"/>
        <w:ind w:left="852"/>
      </w:pPr>
      <w:r w:rsidRPr="0069162F">
        <w:t>-</w:t>
      </w:r>
      <w:r w:rsidRPr="0069162F">
        <w:tab/>
        <w:t>The client is registered for MCData.</w:t>
      </w:r>
    </w:p>
    <w:p w14:paraId="333D5610" w14:textId="77777777" w:rsidR="00296E35" w:rsidRPr="0069162F" w:rsidRDefault="00296E35" w:rsidP="00296E35">
      <w:pPr>
        <w:pStyle w:val="H6"/>
      </w:pPr>
      <w:r w:rsidRPr="0069162F">
        <w:t>6.8.2.3.2</w:t>
      </w:r>
      <w:r w:rsidRPr="0069162F">
        <w:tab/>
        <w:t>Test procedure sequence</w:t>
      </w:r>
    </w:p>
    <w:p w14:paraId="531B70B0" w14:textId="77777777" w:rsidR="00296E35" w:rsidRPr="0069162F" w:rsidRDefault="00296E35" w:rsidP="00296E35">
      <w:pPr>
        <w:pStyle w:val="TH"/>
      </w:pPr>
      <w:r w:rsidRPr="0069162F">
        <w:t>Table 6.8.2.3.2-1: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69162F" w14:paraId="4E5722D5" w14:textId="77777777" w:rsidTr="002E3FCC">
        <w:tc>
          <w:tcPr>
            <w:tcW w:w="649" w:type="dxa"/>
            <w:tcBorders>
              <w:top w:val="single" w:sz="4" w:space="0" w:color="auto"/>
              <w:left w:val="single" w:sz="4" w:space="0" w:color="auto"/>
              <w:bottom w:val="nil"/>
              <w:right w:val="single" w:sz="4" w:space="0" w:color="auto"/>
            </w:tcBorders>
            <w:hideMark/>
          </w:tcPr>
          <w:p w14:paraId="5EBEF7B6" w14:textId="77777777" w:rsidR="00296E35" w:rsidRPr="0069162F" w:rsidRDefault="00296E35" w:rsidP="002E3FCC">
            <w:pPr>
              <w:pStyle w:val="TAH"/>
            </w:pPr>
            <w:r w:rsidRPr="0069162F">
              <w:t>St</w:t>
            </w:r>
          </w:p>
        </w:tc>
        <w:tc>
          <w:tcPr>
            <w:tcW w:w="3970" w:type="dxa"/>
            <w:tcBorders>
              <w:top w:val="single" w:sz="4" w:space="0" w:color="auto"/>
              <w:left w:val="single" w:sz="4" w:space="0" w:color="auto"/>
              <w:bottom w:val="nil"/>
              <w:right w:val="single" w:sz="4" w:space="0" w:color="auto"/>
            </w:tcBorders>
            <w:hideMark/>
          </w:tcPr>
          <w:p w14:paraId="5F31F0E9" w14:textId="77777777" w:rsidR="00296E35" w:rsidRPr="0069162F" w:rsidRDefault="00296E35" w:rsidP="002E3FCC">
            <w:pPr>
              <w:pStyle w:val="TAH"/>
            </w:pPr>
            <w:r w:rsidRPr="0069162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9F3F4C9" w14:textId="77777777" w:rsidR="00296E35" w:rsidRPr="0069162F" w:rsidRDefault="00296E35" w:rsidP="002E3FCC">
            <w:pPr>
              <w:pStyle w:val="TAH"/>
            </w:pPr>
            <w:r w:rsidRPr="0069162F">
              <w:t>Message Sequence</w:t>
            </w:r>
          </w:p>
        </w:tc>
        <w:tc>
          <w:tcPr>
            <w:tcW w:w="567" w:type="dxa"/>
            <w:tcBorders>
              <w:top w:val="single" w:sz="4" w:space="0" w:color="auto"/>
              <w:left w:val="single" w:sz="4" w:space="0" w:color="auto"/>
              <w:bottom w:val="nil"/>
              <w:right w:val="single" w:sz="4" w:space="0" w:color="auto"/>
            </w:tcBorders>
            <w:hideMark/>
          </w:tcPr>
          <w:p w14:paraId="3F028A34" w14:textId="77777777" w:rsidR="00296E35" w:rsidRPr="0069162F" w:rsidRDefault="00296E35" w:rsidP="002E3FCC">
            <w:pPr>
              <w:pStyle w:val="TAH"/>
            </w:pPr>
            <w:r w:rsidRPr="0069162F">
              <w:t>TP</w:t>
            </w:r>
          </w:p>
        </w:tc>
        <w:tc>
          <w:tcPr>
            <w:tcW w:w="892" w:type="dxa"/>
            <w:tcBorders>
              <w:top w:val="single" w:sz="4" w:space="0" w:color="auto"/>
              <w:left w:val="single" w:sz="4" w:space="0" w:color="auto"/>
              <w:bottom w:val="nil"/>
              <w:right w:val="single" w:sz="4" w:space="0" w:color="auto"/>
            </w:tcBorders>
            <w:hideMark/>
          </w:tcPr>
          <w:p w14:paraId="5F7CB5CB" w14:textId="77777777" w:rsidR="00296E35" w:rsidRPr="0069162F" w:rsidRDefault="00296E35" w:rsidP="002E3FCC">
            <w:pPr>
              <w:pStyle w:val="TAH"/>
            </w:pPr>
            <w:r w:rsidRPr="0069162F">
              <w:t>Verdict</w:t>
            </w:r>
          </w:p>
        </w:tc>
      </w:tr>
      <w:tr w:rsidR="00296E35" w:rsidRPr="0069162F" w14:paraId="0A735876" w14:textId="77777777" w:rsidTr="002E3FCC">
        <w:tc>
          <w:tcPr>
            <w:tcW w:w="649" w:type="dxa"/>
            <w:tcBorders>
              <w:top w:val="nil"/>
              <w:left w:val="single" w:sz="4" w:space="0" w:color="auto"/>
              <w:bottom w:val="single" w:sz="4" w:space="0" w:color="auto"/>
              <w:right w:val="single" w:sz="4" w:space="0" w:color="auto"/>
            </w:tcBorders>
          </w:tcPr>
          <w:p w14:paraId="7FE02968" w14:textId="77777777" w:rsidR="00296E35" w:rsidRPr="0069162F"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5A1676D" w14:textId="77777777" w:rsidR="00296E35" w:rsidRPr="0069162F"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09A920" w14:textId="77777777" w:rsidR="00296E35" w:rsidRPr="0069162F" w:rsidRDefault="00296E35" w:rsidP="002E3FCC">
            <w:pPr>
              <w:pStyle w:val="TAH"/>
            </w:pPr>
            <w:r w:rsidRPr="0069162F">
              <w:t>U - S</w:t>
            </w:r>
          </w:p>
        </w:tc>
        <w:tc>
          <w:tcPr>
            <w:tcW w:w="2978" w:type="dxa"/>
            <w:tcBorders>
              <w:top w:val="single" w:sz="4" w:space="0" w:color="auto"/>
              <w:left w:val="single" w:sz="4" w:space="0" w:color="auto"/>
              <w:bottom w:val="single" w:sz="4" w:space="0" w:color="auto"/>
              <w:right w:val="single" w:sz="4" w:space="0" w:color="auto"/>
            </w:tcBorders>
            <w:hideMark/>
          </w:tcPr>
          <w:p w14:paraId="09A9F304" w14:textId="77777777" w:rsidR="00296E35" w:rsidRPr="0069162F" w:rsidRDefault="00296E35" w:rsidP="002E3FCC">
            <w:pPr>
              <w:pStyle w:val="TAH"/>
            </w:pPr>
            <w:r w:rsidRPr="0069162F">
              <w:t>Message</w:t>
            </w:r>
          </w:p>
        </w:tc>
        <w:tc>
          <w:tcPr>
            <w:tcW w:w="567" w:type="dxa"/>
            <w:tcBorders>
              <w:top w:val="nil"/>
              <w:left w:val="single" w:sz="4" w:space="0" w:color="auto"/>
              <w:bottom w:val="single" w:sz="4" w:space="0" w:color="auto"/>
              <w:right w:val="single" w:sz="4" w:space="0" w:color="auto"/>
            </w:tcBorders>
          </w:tcPr>
          <w:p w14:paraId="57DC9161" w14:textId="77777777" w:rsidR="00296E35" w:rsidRPr="0069162F"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3C22788" w14:textId="77777777" w:rsidR="00296E35" w:rsidRPr="0069162F" w:rsidRDefault="00296E35" w:rsidP="002E3FCC">
            <w:pPr>
              <w:pStyle w:val="TAH"/>
            </w:pPr>
          </w:p>
        </w:tc>
      </w:tr>
      <w:tr w:rsidR="00296E35" w:rsidRPr="0069162F" w14:paraId="09050F40" w14:textId="77777777" w:rsidTr="002E3FCC">
        <w:tc>
          <w:tcPr>
            <w:tcW w:w="649" w:type="dxa"/>
            <w:tcBorders>
              <w:top w:val="nil"/>
              <w:left w:val="single" w:sz="4" w:space="0" w:color="auto"/>
              <w:bottom w:val="single" w:sz="4" w:space="0" w:color="auto"/>
              <w:right w:val="single" w:sz="4" w:space="0" w:color="auto"/>
            </w:tcBorders>
          </w:tcPr>
          <w:p w14:paraId="0615685C" w14:textId="77777777" w:rsidR="00296E35" w:rsidRPr="0069162F" w:rsidRDefault="00296E35" w:rsidP="002E3FCC">
            <w:pPr>
              <w:pStyle w:val="TAC"/>
            </w:pPr>
            <w:r w:rsidRPr="0069162F">
              <w:t>1</w:t>
            </w:r>
          </w:p>
        </w:tc>
        <w:tc>
          <w:tcPr>
            <w:tcW w:w="3970" w:type="dxa"/>
            <w:tcBorders>
              <w:top w:val="nil"/>
              <w:left w:val="single" w:sz="4" w:space="0" w:color="auto"/>
              <w:bottom w:val="single" w:sz="4" w:space="0" w:color="auto"/>
              <w:right w:val="single" w:sz="4" w:space="0" w:color="auto"/>
            </w:tcBorders>
          </w:tcPr>
          <w:p w14:paraId="7E513B74" w14:textId="77777777" w:rsidR="00296E35" w:rsidRPr="0069162F" w:rsidRDefault="00296E35" w:rsidP="002E3FCC">
            <w:pPr>
              <w:pStyle w:val="TAL"/>
            </w:pPr>
            <w:r w:rsidRPr="0069162F">
              <w:t>Make the UE (MCData client) search for information about the main folder in the message store.</w:t>
            </w:r>
          </w:p>
          <w:p w14:paraId="0D62CD8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2273553D"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3D99CA8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4FFC17FA"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1530B7BA" w14:textId="77777777" w:rsidR="00296E35" w:rsidRPr="0069162F" w:rsidRDefault="00296E35" w:rsidP="002E3FCC">
            <w:pPr>
              <w:pStyle w:val="TAC"/>
            </w:pPr>
            <w:r w:rsidRPr="0069162F">
              <w:t>-</w:t>
            </w:r>
          </w:p>
        </w:tc>
      </w:tr>
      <w:tr w:rsidR="00296E35" w:rsidRPr="0069162F" w14:paraId="49AAD729" w14:textId="77777777" w:rsidTr="002E3FCC">
        <w:tc>
          <w:tcPr>
            <w:tcW w:w="649" w:type="dxa"/>
            <w:tcBorders>
              <w:top w:val="nil"/>
              <w:left w:val="single" w:sz="4" w:space="0" w:color="auto"/>
              <w:bottom w:val="single" w:sz="4" w:space="0" w:color="auto"/>
              <w:right w:val="single" w:sz="4" w:space="0" w:color="auto"/>
            </w:tcBorders>
          </w:tcPr>
          <w:p w14:paraId="2226B1F7" w14:textId="77777777" w:rsidR="00296E35" w:rsidRPr="0069162F" w:rsidRDefault="00296E35" w:rsidP="002E3FCC">
            <w:pPr>
              <w:pStyle w:val="TAC"/>
            </w:pPr>
            <w:r w:rsidRPr="0069162F">
              <w:t>2</w:t>
            </w:r>
          </w:p>
        </w:tc>
        <w:tc>
          <w:tcPr>
            <w:tcW w:w="3970" w:type="dxa"/>
            <w:tcBorders>
              <w:top w:val="nil"/>
              <w:left w:val="single" w:sz="4" w:space="0" w:color="auto"/>
              <w:bottom w:val="single" w:sz="4" w:space="0" w:color="auto"/>
              <w:right w:val="single" w:sz="4" w:space="0" w:color="auto"/>
            </w:tcBorders>
          </w:tcPr>
          <w:p w14:paraId="41860E8C" w14:textId="2BEBC21D" w:rsidR="00296E35" w:rsidRPr="0069162F" w:rsidRDefault="00296E35" w:rsidP="002E3FCC">
            <w:pPr>
              <w:pStyle w:val="TAL"/>
            </w:pPr>
            <w:r w:rsidRPr="0069162F">
              <w:t xml:space="preserve">Check: Does the UE (MCData client) correctly perform procedure </w:t>
            </w:r>
            <w:r w:rsidRPr="0069162F">
              <w:rPr>
                <w:b/>
              </w:rPr>
              <w:t>'Message Store Function Post Request using HTTP'</w:t>
            </w:r>
            <w:r w:rsidRPr="0069162F">
              <w:t xml:space="preserve"> as described in TS </w:t>
            </w:r>
            <w:r>
              <w:t>37.579</w:t>
            </w:r>
            <w:r w:rsidRPr="0069162F">
              <w:t>-1 [2] Table 5.3C.17.2-1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tcPr>
          <w:p w14:paraId="4EE8E51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7A9106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0BE6F49F" w14:textId="77777777" w:rsidR="00296E35" w:rsidRPr="0069162F" w:rsidRDefault="00296E35" w:rsidP="002E3FCC">
            <w:pPr>
              <w:pStyle w:val="TAC"/>
            </w:pPr>
            <w:r w:rsidRPr="0069162F">
              <w:t>1</w:t>
            </w:r>
          </w:p>
        </w:tc>
        <w:tc>
          <w:tcPr>
            <w:tcW w:w="892" w:type="dxa"/>
            <w:tcBorders>
              <w:top w:val="nil"/>
              <w:left w:val="single" w:sz="4" w:space="0" w:color="auto"/>
              <w:bottom w:val="single" w:sz="4" w:space="0" w:color="auto"/>
              <w:right w:val="single" w:sz="4" w:space="0" w:color="auto"/>
            </w:tcBorders>
          </w:tcPr>
          <w:p w14:paraId="364329E4" w14:textId="77777777" w:rsidR="00296E35" w:rsidRPr="0069162F" w:rsidRDefault="00296E35" w:rsidP="002E3FCC">
            <w:pPr>
              <w:pStyle w:val="TAC"/>
            </w:pPr>
            <w:r w:rsidRPr="0069162F">
              <w:t>P</w:t>
            </w:r>
          </w:p>
        </w:tc>
      </w:tr>
      <w:tr w:rsidR="00296E35" w:rsidRPr="0069162F" w14:paraId="678708A5" w14:textId="77777777" w:rsidTr="002E3FCC">
        <w:tc>
          <w:tcPr>
            <w:tcW w:w="649" w:type="dxa"/>
            <w:tcBorders>
              <w:top w:val="nil"/>
              <w:left w:val="single" w:sz="4" w:space="0" w:color="auto"/>
              <w:bottom w:val="single" w:sz="4" w:space="0" w:color="auto"/>
              <w:right w:val="single" w:sz="4" w:space="0" w:color="auto"/>
            </w:tcBorders>
          </w:tcPr>
          <w:p w14:paraId="3A0D16BD" w14:textId="77777777" w:rsidR="00296E35" w:rsidRPr="0069162F" w:rsidRDefault="00296E35" w:rsidP="002E3FCC">
            <w:pPr>
              <w:pStyle w:val="TAC"/>
            </w:pPr>
            <w:r w:rsidRPr="0069162F">
              <w:t>3</w:t>
            </w:r>
          </w:p>
        </w:tc>
        <w:tc>
          <w:tcPr>
            <w:tcW w:w="3970" w:type="dxa"/>
            <w:tcBorders>
              <w:top w:val="nil"/>
              <w:left w:val="single" w:sz="4" w:space="0" w:color="auto"/>
              <w:bottom w:val="single" w:sz="4" w:space="0" w:color="auto"/>
              <w:right w:val="single" w:sz="4" w:space="0" w:color="auto"/>
            </w:tcBorders>
          </w:tcPr>
          <w:p w14:paraId="232E1825" w14:textId="77777777" w:rsidR="00296E35" w:rsidRPr="0069162F" w:rsidRDefault="00296E35" w:rsidP="002E3FCC">
            <w:pPr>
              <w:pStyle w:val="TAL"/>
            </w:pPr>
            <w:r w:rsidRPr="0069162F">
              <w:t>Make the UE (MCData client) create folder "Folder1" in the message store.</w:t>
            </w:r>
          </w:p>
          <w:p w14:paraId="3A6101DB"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3691142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76BF4E6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243063CC"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6F714593" w14:textId="77777777" w:rsidR="00296E35" w:rsidRPr="0069162F" w:rsidRDefault="00296E35" w:rsidP="002E3FCC">
            <w:pPr>
              <w:pStyle w:val="TAC"/>
            </w:pPr>
            <w:r w:rsidRPr="0069162F">
              <w:t>-</w:t>
            </w:r>
          </w:p>
        </w:tc>
      </w:tr>
      <w:tr w:rsidR="00296E35" w:rsidRPr="0069162F" w14:paraId="2E87F703" w14:textId="77777777" w:rsidTr="002E3FCC">
        <w:tc>
          <w:tcPr>
            <w:tcW w:w="649" w:type="dxa"/>
            <w:tcBorders>
              <w:top w:val="nil"/>
              <w:left w:val="single" w:sz="4" w:space="0" w:color="auto"/>
              <w:bottom w:val="single" w:sz="4" w:space="0" w:color="auto"/>
              <w:right w:val="single" w:sz="4" w:space="0" w:color="auto"/>
            </w:tcBorders>
          </w:tcPr>
          <w:p w14:paraId="42637FAD" w14:textId="77777777" w:rsidR="00296E35" w:rsidRPr="0069162F" w:rsidRDefault="00296E35" w:rsidP="002E3FCC">
            <w:pPr>
              <w:pStyle w:val="TAC"/>
            </w:pPr>
            <w:r w:rsidRPr="0069162F">
              <w:t>4</w:t>
            </w:r>
          </w:p>
        </w:tc>
        <w:tc>
          <w:tcPr>
            <w:tcW w:w="3970" w:type="dxa"/>
            <w:tcBorders>
              <w:top w:val="nil"/>
              <w:left w:val="single" w:sz="4" w:space="0" w:color="auto"/>
              <w:bottom w:val="single" w:sz="4" w:space="0" w:color="auto"/>
              <w:right w:val="single" w:sz="4" w:space="0" w:color="auto"/>
            </w:tcBorders>
          </w:tcPr>
          <w:p w14:paraId="7E25F29A" w14:textId="43726F32"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tcPr>
          <w:p w14:paraId="10D8E739"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6C2B311F"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50087409"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tcPr>
          <w:p w14:paraId="6F586E2F" w14:textId="77777777" w:rsidR="00296E35" w:rsidRPr="0069162F" w:rsidRDefault="00296E35" w:rsidP="002E3FCC">
            <w:pPr>
              <w:pStyle w:val="TAC"/>
            </w:pPr>
            <w:r w:rsidRPr="0069162F">
              <w:t>P</w:t>
            </w:r>
          </w:p>
        </w:tc>
      </w:tr>
      <w:tr w:rsidR="00296E35" w:rsidRPr="0069162F" w14:paraId="09BED9A0" w14:textId="77777777" w:rsidTr="002E3FCC">
        <w:tc>
          <w:tcPr>
            <w:tcW w:w="649" w:type="dxa"/>
            <w:tcBorders>
              <w:top w:val="nil"/>
              <w:left w:val="single" w:sz="4" w:space="0" w:color="auto"/>
              <w:bottom w:val="single" w:sz="4" w:space="0" w:color="auto"/>
              <w:right w:val="single" w:sz="4" w:space="0" w:color="auto"/>
            </w:tcBorders>
          </w:tcPr>
          <w:p w14:paraId="311C0455" w14:textId="77777777" w:rsidR="00296E35" w:rsidRPr="0069162F" w:rsidRDefault="00296E35" w:rsidP="002E3FCC">
            <w:pPr>
              <w:pStyle w:val="TAC"/>
            </w:pPr>
            <w:r w:rsidRPr="0069162F">
              <w:t>5</w:t>
            </w:r>
          </w:p>
        </w:tc>
        <w:tc>
          <w:tcPr>
            <w:tcW w:w="3970" w:type="dxa"/>
            <w:tcBorders>
              <w:top w:val="nil"/>
              <w:left w:val="single" w:sz="4" w:space="0" w:color="auto"/>
              <w:bottom w:val="single" w:sz="4" w:space="0" w:color="auto"/>
              <w:right w:val="single" w:sz="4" w:space="0" w:color="auto"/>
            </w:tcBorders>
          </w:tcPr>
          <w:p w14:paraId="1ADF0D58" w14:textId="7D02F817" w:rsidR="00296E35" w:rsidRPr="0069162F" w:rsidRDefault="00296E35" w:rsidP="002E3FCC">
            <w:pPr>
              <w:pStyle w:val="TAL"/>
            </w:pPr>
            <w:r w:rsidRPr="0069162F">
              <w:t>Make the UE (MCData client) upload an object, test file 1 (</w:t>
            </w:r>
            <w:r w:rsidR="00ED7609">
              <w:t>ANNEX</w:t>
            </w:r>
            <w:r w:rsidRPr="0069162F">
              <w:t xml:space="preserve"> A.2.1), to the message store in the new created folder "Folder1".</w:t>
            </w:r>
          </w:p>
          <w:p w14:paraId="7A0FA1FC" w14:textId="77777777" w:rsidR="00296E35" w:rsidRPr="0069162F" w:rsidRDefault="00296E35" w:rsidP="002E3FCC">
            <w:pPr>
              <w:pStyle w:val="TAL"/>
              <w:rPr>
                <w:szCs w:val="18"/>
              </w:rPr>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44C649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05FF284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28B988D5"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70C32712" w14:textId="77777777" w:rsidR="00296E35" w:rsidRPr="0069162F" w:rsidRDefault="00296E35" w:rsidP="002E3FCC">
            <w:pPr>
              <w:pStyle w:val="TAC"/>
            </w:pPr>
            <w:r w:rsidRPr="0069162F">
              <w:t>-</w:t>
            </w:r>
          </w:p>
        </w:tc>
      </w:tr>
      <w:tr w:rsidR="00296E35" w:rsidRPr="0069162F" w14:paraId="46E987F5" w14:textId="77777777" w:rsidTr="002E3FCC">
        <w:tc>
          <w:tcPr>
            <w:tcW w:w="649" w:type="dxa"/>
            <w:tcBorders>
              <w:top w:val="nil"/>
              <w:left w:val="single" w:sz="4" w:space="0" w:color="auto"/>
              <w:bottom w:val="single" w:sz="4" w:space="0" w:color="auto"/>
              <w:right w:val="single" w:sz="4" w:space="0" w:color="auto"/>
            </w:tcBorders>
          </w:tcPr>
          <w:p w14:paraId="79AF7ACE" w14:textId="77777777" w:rsidR="00296E35" w:rsidRPr="0069162F" w:rsidRDefault="00296E35" w:rsidP="002E3FCC">
            <w:pPr>
              <w:pStyle w:val="TAC"/>
            </w:pPr>
            <w:r w:rsidRPr="0069162F">
              <w:t>6</w:t>
            </w:r>
          </w:p>
        </w:tc>
        <w:tc>
          <w:tcPr>
            <w:tcW w:w="3970" w:type="dxa"/>
            <w:tcBorders>
              <w:top w:val="nil"/>
              <w:left w:val="single" w:sz="4" w:space="0" w:color="auto"/>
              <w:bottom w:val="single" w:sz="4" w:space="0" w:color="auto"/>
              <w:right w:val="single" w:sz="4" w:space="0" w:color="auto"/>
            </w:tcBorders>
          </w:tcPr>
          <w:p w14:paraId="5C072D11" w14:textId="4580190E"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tcPr>
          <w:p w14:paraId="1A58C550"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A964343"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519F39D4" w14:textId="77777777" w:rsidR="00296E35" w:rsidRPr="0069162F" w:rsidRDefault="00296E35" w:rsidP="002E3FCC">
            <w:pPr>
              <w:pStyle w:val="TAC"/>
            </w:pPr>
            <w:r w:rsidRPr="0069162F">
              <w:t>3</w:t>
            </w:r>
          </w:p>
        </w:tc>
        <w:tc>
          <w:tcPr>
            <w:tcW w:w="892" w:type="dxa"/>
            <w:tcBorders>
              <w:top w:val="nil"/>
              <w:left w:val="single" w:sz="4" w:space="0" w:color="auto"/>
              <w:bottom w:val="single" w:sz="4" w:space="0" w:color="auto"/>
              <w:right w:val="single" w:sz="4" w:space="0" w:color="auto"/>
            </w:tcBorders>
          </w:tcPr>
          <w:p w14:paraId="647A67B5" w14:textId="77777777" w:rsidR="00296E35" w:rsidRPr="0069162F" w:rsidRDefault="00296E35" w:rsidP="002E3FCC">
            <w:pPr>
              <w:pStyle w:val="TAC"/>
            </w:pPr>
            <w:r w:rsidRPr="0069162F">
              <w:t>P</w:t>
            </w:r>
          </w:p>
        </w:tc>
      </w:tr>
      <w:tr w:rsidR="00296E35" w:rsidRPr="0069162F" w14:paraId="3FD2F898" w14:textId="77777777" w:rsidTr="002E3FCC">
        <w:tc>
          <w:tcPr>
            <w:tcW w:w="649" w:type="dxa"/>
            <w:tcBorders>
              <w:top w:val="nil"/>
              <w:left w:val="single" w:sz="4" w:space="0" w:color="auto"/>
              <w:bottom w:val="single" w:sz="4" w:space="0" w:color="auto"/>
              <w:right w:val="single" w:sz="4" w:space="0" w:color="auto"/>
            </w:tcBorders>
          </w:tcPr>
          <w:p w14:paraId="0811AFDA" w14:textId="77777777" w:rsidR="00296E35" w:rsidRPr="0069162F" w:rsidRDefault="00296E35" w:rsidP="002E3FCC">
            <w:pPr>
              <w:pStyle w:val="TAC"/>
              <w:rPr>
                <w:szCs w:val="18"/>
              </w:rPr>
            </w:pPr>
            <w:r w:rsidRPr="0069162F">
              <w:rPr>
                <w:szCs w:val="18"/>
              </w:rPr>
              <w:t>7</w:t>
            </w:r>
          </w:p>
        </w:tc>
        <w:tc>
          <w:tcPr>
            <w:tcW w:w="3970" w:type="dxa"/>
            <w:tcBorders>
              <w:top w:val="nil"/>
              <w:left w:val="single" w:sz="4" w:space="0" w:color="auto"/>
              <w:bottom w:val="single" w:sz="4" w:space="0" w:color="auto"/>
              <w:right w:val="single" w:sz="4" w:space="0" w:color="auto"/>
            </w:tcBorders>
          </w:tcPr>
          <w:p w14:paraId="2993FC9D" w14:textId="77777777" w:rsidR="00296E35" w:rsidRPr="0069162F" w:rsidRDefault="00296E35" w:rsidP="002E3FCC">
            <w:pPr>
              <w:pStyle w:val="TAL"/>
            </w:pPr>
            <w:r w:rsidRPr="0069162F">
              <w:t>Make the UE (MCData client) create another folder "Folder2" in the message store.</w:t>
            </w:r>
          </w:p>
          <w:p w14:paraId="2D4ED247"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43E5ACF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D29119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0B93A3FF"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3A072994" w14:textId="77777777" w:rsidR="00296E35" w:rsidRPr="0069162F" w:rsidRDefault="00296E35" w:rsidP="002E3FCC">
            <w:pPr>
              <w:pStyle w:val="TAC"/>
            </w:pPr>
            <w:r w:rsidRPr="0069162F">
              <w:t>-</w:t>
            </w:r>
          </w:p>
        </w:tc>
      </w:tr>
      <w:tr w:rsidR="00296E35" w:rsidRPr="0069162F" w14:paraId="378D7ED1" w14:textId="77777777" w:rsidTr="002E3FCC">
        <w:tc>
          <w:tcPr>
            <w:tcW w:w="649" w:type="dxa"/>
            <w:tcBorders>
              <w:top w:val="nil"/>
              <w:left w:val="single" w:sz="4" w:space="0" w:color="auto"/>
              <w:bottom w:val="single" w:sz="4" w:space="0" w:color="auto"/>
              <w:right w:val="single" w:sz="4" w:space="0" w:color="auto"/>
            </w:tcBorders>
          </w:tcPr>
          <w:p w14:paraId="1B97B34A" w14:textId="77777777" w:rsidR="00296E35" w:rsidRPr="0069162F" w:rsidRDefault="00296E35" w:rsidP="002E3FCC">
            <w:pPr>
              <w:pStyle w:val="TAC"/>
              <w:rPr>
                <w:szCs w:val="18"/>
              </w:rPr>
            </w:pPr>
            <w:r w:rsidRPr="0069162F">
              <w:rPr>
                <w:szCs w:val="18"/>
              </w:rPr>
              <w:t>8</w:t>
            </w:r>
          </w:p>
        </w:tc>
        <w:tc>
          <w:tcPr>
            <w:tcW w:w="3970" w:type="dxa"/>
            <w:tcBorders>
              <w:top w:val="nil"/>
              <w:left w:val="single" w:sz="4" w:space="0" w:color="auto"/>
              <w:bottom w:val="single" w:sz="4" w:space="0" w:color="auto"/>
              <w:right w:val="single" w:sz="4" w:space="0" w:color="auto"/>
            </w:tcBorders>
          </w:tcPr>
          <w:p w14:paraId="25C5F015" w14:textId="7056DA81"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tcPr>
          <w:p w14:paraId="35981312"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2620714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45A6A588"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tcPr>
          <w:p w14:paraId="25292C19" w14:textId="77777777" w:rsidR="00296E35" w:rsidRPr="0069162F" w:rsidRDefault="00296E35" w:rsidP="002E3FCC">
            <w:pPr>
              <w:pStyle w:val="TAC"/>
            </w:pPr>
            <w:r w:rsidRPr="0069162F">
              <w:t>P</w:t>
            </w:r>
          </w:p>
        </w:tc>
      </w:tr>
      <w:tr w:rsidR="00296E35" w:rsidRPr="0069162F" w14:paraId="1E3116A8" w14:textId="77777777" w:rsidTr="002E3FCC">
        <w:tc>
          <w:tcPr>
            <w:tcW w:w="649" w:type="dxa"/>
            <w:tcBorders>
              <w:top w:val="nil"/>
              <w:left w:val="single" w:sz="4" w:space="0" w:color="auto"/>
              <w:bottom w:val="single" w:sz="4" w:space="0" w:color="auto"/>
              <w:right w:val="single" w:sz="4" w:space="0" w:color="auto"/>
            </w:tcBorders>
          </w:tcPr>
          <w:p w14:paraId="4A46F98F" w14:textId="77777777" w:rsidR="00296E35" w:rsidRPr="0069162F" w:rsidRDefault="00296E35" w:rsidP="002E3FCC">
            <w:pPr>
              <w:pStyle w:val="TAC"/>
              <w:rPr>
                <w:szCs w:val="18"/>
              </w:rPr>
            </w:pPr>
            <w:r w:rsidRPr="0069162F">
              <w:rPr>
                <w:szCs w:val="18"/>
              </w:rPr>
              <w:t>9</w:t>
            </w:r>
          </w:p>
        </w:tc>
        <w:tc>
          <w:tcPr>
            <w:tcW w:w="3970" w:type="dxa"/>
            <w:tcBorders>
              <w:top w:val="nil"/>
              <w:left w:val="single" w:sz="4" w:space="0" w:color="auto"/>
              <w:bottom w:val="single" w:sz="4" w:space="0" w:color="auto"/>
              <w:right w:val="single" w:sz="4" w:space="0" w:color="auto"/>
            </w:tcBorders>
          </w:tcPr>
          <w:p w14:paraId="1FE0B06D" w14:textId="34DC93E3" w:rsidR="00296E35" w:rsidRPr="0069162F" w:rsidRDefault="00296E35" w:rsidP="002E3FCC">
            <w:pPr>
              <w:pStyle w:val="TAL"/>
            </w:pPr>
            <w:r w:rsidRPr="0069162F">
              <w:t>Make the UE (MCData client) copy an object, test file 1 (</w:t>
            </w:r>
            <w:r w:rsidR="00ED7609">
              <w:t>ANNEX</w:t>
            </w:r>
            <w:r w:rsidRPr="0069162F">
              <w:t xml:space="preserve"> A.2.1), from Folder1 to Folder2 in the message store.</w:t>
            </w:r>
          </w:p>
          <w:p w14:paraId="09DD186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01FDA98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7B5D0A1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3B58E5BB"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5C720B87" w14:textId="77777777" w:rsidR="00296E35" w:rsidRPr="0069162F" w:rsidRDefault="00296E35" w:rsidP="002E3FCC">
            <w:pPr>
              <w:pStyle w:val="TAC"/>
            </w:pPr>
            <w:r w:rsidRPr="0069162F">
              <w:t>-</w:t>
            </w:r>
          </w:p>
        </w:tc>
      </w:tr>
      <w:tr w:rsidR="00296E35" w:rsidRPr="0069162F" w14:paraId="78A9DB4D" w14:textId="77777777" w:rsidTr="002E3FCC">
        <w:tc>
          <w:tcPr>
            <w:tcW w:w="649" w:type="dxa"/>
            <w:tcBorders>
              <w:top w:val="nil"/>
              <w:left w:val="single" w:sz="4" w:space="0" w:color="auto"/>
              <w:bottom w:val="single" w:sz="4" w:space="0" w:color="auto"/>
              <w:right w:val="single" w:sz="4" w:space="0" w:color="auto"/>
            </w:tcBorders>
          </w:tcPr>
          <w:p w14:paraId="5C3EF1FD" w14:textId="77777777" w:rsidR="00296E35" w:rsidRPr="0069162F" w:rsidRDefault="00296E35" w:rsidP="002E3FCC">
            <w:pPr>
              <w:pStyle w:val="TAC"/>
              <w:rPr>
                <w:szCs w:val="18"/>
              </w:rPr>
            </w:pPr>
            <w:r w:rsidRPr="0069162F">
              <w:rPr>
                <w:szCs w:val="18"/>
              </w:rPr>
              <w:t>10</w:t>
            </w:r>
          </w:p>
        </w:tc>
        <w:tc>
          <w:tcPr>
            <w:tcW w:w="3970" w:type="dxa"/>
            <w:tcBorders>
              <w:top w:val="nil"/>
              <w:left w:val="single" w:sz="4" w:space="0" w:color="auto"/>
              <w:bottom w:val="single" w:sz="4" w:space="0" w:color="auto"/>
              <w:right w:val="single" w:sz="4" w:space="0" w:color="auto"/>
            </w:tcBorders>
          </w:tcPr>
          <w:p w14:paraId="75D65145" w14:textId="5FB6C187"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copy an object, test file 1 (</w:t>
            </w:r>
            <w:r w:rsidR="00ED7609">
              <w:t>ANNEX</w:t>
            </w:r>
            <w:r w:rsidRPr="0069162F">
              <w:t xml:space="preserve"> A.2.1), from Folder1 to Folder2 in the message store?</w:t>
            </w:r>
          </w:p>
        </w:tc>
        <w:tc>
          <w:tcPr>
            <w:tcW w:w="709" w:type="dxa"/>
            <w:tcBorders>
              <w:top w:val="single" w:sz="4" w:space="0" w:color="auto"/>
              <w:left w:val="single" w:sz="4" w:space="0" w:color="auto"/>
              <w:bottom w:val="single" w:sz="4" w:space="0" w:color="auto"/>
              <w:right w:val="single" w:sz="4" w:space="0" w:color="auto"/>
            </w:tcBorders>
          </w:tcPr>
          <w:p w14:paraId="39F8C6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17E498F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37CBE0A4" w14:textId="77777777" w:rsidR="00296E35" w:rsidRPr="0069162F" w:rsidRDefault="00296E35" w:rsidP="002E3FCC">
            <w:pPr>
              <w:pStyle w:val="TAC"/>
            </w:pPr>
            <w:r w:rsidRPr="0069162F">
              <w:t>4</w:t>
            </w:r>
          </w:p>
        </w:tc>
        <w:tc>
          <w:tcPr>
            <w:tcW w:w="892" w:type="dxa"/>
            <w:tcBorders>
              <w:top w:val="nil"/>
              <w:left w:val="single" w:sz="4" w:space="0" w:color="auto"/>
              <w:bottom w:val="single" w:sz="4" w:space="0" w:color="auto"/>
              <w:right w:val="single" w:sz="4" w:space="0" w:color="auto"/>
            </w:tcBorders>
          </w:tcPr>
          <w:p w14:paraId="2375C8EC" w14:textId="77777777" w:rsidR="00296E35" w:rsidRPr="0069162F" w:rsidRDefault="00296E35" w:rsidP="002E3FCC">
            <w:pPr>
              <w:pStyle w:val="TAC"/>
            </w:pPr>
            <w:r w:rsidRPr="0069162F">
              <w:t>P</w:t>
            </w:r>
          </w:p>
        </w:tc>
      </w:tr>
      <w:tr w:rsidR="00296E35" w:rsidRPr="0069162F" w14:paraId="1791DFB9" w14:textId="77777777" w:rsidTr="002E3FCC">
        <w:tc>
          <w:tcPr>
            <w:tcW w:w="649" w:type="dxa"/>
            <w:tcBorders>
              <w:top w:val="nil"/>
              <w:left w:val="single" w:sz="4" w:space="0" w:color="auto"/>
              <w:bottom w:val="single" w:sz="4" w:space="0" w:color="auto"/>
              <w:right w:val="single" w:sz="4" w:space="0" w:color="auto"/>
            </w:tcBorders>
          </w:tcPr>
          <w:p w14:paraId="274F0373" w14:textId="77777777" w:rsidR="00296E35" w:rsidRPr="0069162F" w:rsidRDefault="00296E35" w:rsidP="002E3FCC">
            <w:pPr>
              <w:pStyle w:val="TAC"/>
              <w:rPr>
                <w:szCs w:val="18"/>
              </w:rPr>
            </w:pPr>
            <w:r w:rsidRPr="0069162F">
              <w:rPr>
                <w:szCs w:val="18"/>
              </w:rPr>
              <w:t>11</w:t>
            </w:r>
          </w:p>
        </w:tc>
        <w:tc>
          <w:tcPr>
            <w:tcW w:w="3970" w:type="dxa"/>
            <w:tcBorders>
              <w:top w:val="nil"/>
              <w:left w:val="single" w:sz="4" w:space="0" w:color="auto"/>
              <w:bottom w:val="single" w:sz="4" w:space="0" w:color="auto"/>
              <w:right w:val="single" w:sz="4" w:space="0" w:color="auto"/>
            </w:tcBorders>
          </w:tcPr>
          <w:p w14:paraId="1D440A9A" w14:textId="77777777" w:rsidR="00296E35" w:rsidRPr="0069162F" w:rsidRDefault="00296E35" w:rsidP="002E3FCC">
            <w:pPr>
              <w:pStyle w:val="TAL"/>
            </w:pPr>
            <w:r w:rsidRPr="0069162F">
              <w:t>Make the UE (MCData client) retrieve all information about the main folder in the message store.</w:t>
            </w:r>
          </w:p>
          <w:p w14:paraId="565775C8" w14:textId="77777777" w:rsidR="00296E35" w:rsidRPr="0069162F" w:rsidRDefault="00296E35" w:rsidP="002E3FCC">
            <w:pPr>
              <w:pStyle w:val="TAL"/>
            </w:pPr>
            <w:r w:rsidRPr="0069162F">
              <w:t>(NOTE 1, 2)</w:t>
            </w:r>
          </w:p>
        </w:tc>
        <w:tc>
          <w:tcPr>
            <w:tcW w:w="709" w:type="dxa"/>
            <w:tcBorders>
              <w:top w:val="single" w:sz="4" w:space="0" w:color="auto"/>
              <w:left w:val="single" w:sz="4" w:space="0" w:color="auto"/>
              <w:bottom w:val="single" w:sz="4" w:space="0" w:color="auto"/>
              <w:right w:val="single" w:sz="4" w:space="0" w:color="auto"/>
            </w:tcBorders>
          </w:tcPr>
          <w:p w14:paraId="744E7091"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00414EA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64725C50"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124C6380" w14:textId="77777777" w:rsidR="00296E35" w:rsidRPr="0069162F" w:rsidRDefault="00296E35" w:rsidP="002E3FCC">
            <w:pPr>
              <w:pStyle w:val="TAC"/>
            </w:pPr>
            <w:r w:rsidRPr="0069162F">
              <w:t>-</w:t>
            </w:r>
          </w:p>
        </w:tc>
      </w:tr>
      <w:tr w:rsidR="00296E35" w:rsidRPr="0069162F" w14:paraId="23A834C2" w14:textId="77777777" w:rsidTr="002E3FCC">
        <w:tc>
          <w:tcPr>
            <w:tcW w:w="649" w:type="dxa"/>
            <w:tcBorders>
              <w:top w:val="nil"/>
              <w:left w:val="single" w:sz="4" w:space="0" w:color="auto"/>
              <w:bottom w:val="single" w:sz="4" w:space="0" w:color="auto"/>
              <w:right w:val="single" w:sz="4" w:space="0" w:color="auto"/>
            </w:tcBorders>
          </w:tcPr>
          <w:p w14:paraId="524074DA" w14:textId="77777777" w:rsidR="00296E35" w:rsidRPr="0069162F" w:rsidRDefault="00296E35" w:rsidP="002E3FCC">
            <w:pPr>
              <w:pStyle w:val="TAC"/>
              <w:rPr>
                <w:szCs w:val="18"/>
              </w:rPr>
            </w:pPr>
            <w:r w:rsidRPr="0069162F">
              <w:rPr>
                <w:szCs w:val="18"/>
              </w:rPr>
              <w:t>12</w:t>
            </w:r>
          </w:p>
        </w:tc>
        <w:tc>
          <w:tcPr>
            <w:tcW w:w="3970" w:type="dxa"/>
            <w:tcBorders>
              <w:top w:val="nil"/>
              <w:left w:val="single" w:sz="4" w:space="0" w:color="auto"/>
              <w:bottom w:val="single" w:sz="4" w:space="0" w:color="auto"/>
              <w:right w:val="single" w:sz="4" w:space="0" w:color="auto"/>
            </w:tcBorders>
          </w:tcPr>
          <w:p w14:paraId="0DCFB553" w14:textId="3329791A" w:rsidR="00296E35" w:rsidRPr="0069162F" w:rsidRDefault="00296E35" w:rsidP="002E3FCC">
            <w:pPr>
              <w:pStyle w:val="TAL"/>
            </w:pPr>
            <w:r w:rsidRPr="0069162F">
              <w:t xml:space="preserve">Check: Does the UE (MCData client) correctly perform procedure </w:t>
            </w:r>
            <w:r w:rsidRPr="0069162F">
              <w:rPr>
                <w:b/>
                <w:bCs/>
              </w:rPr>
              <w:t>'Message Store Function Retrieve using HTTP'</w:t>
            </w:r>
            <w:r w:rsidRPr="0069162F">
              <w:rPr>
                <w:bCs/>
              </w:rPr>
              <w:t xml:space="preserve"> as described in TS </w:t>
            </w:r>
            <w:r>
              <w:rPr>
                <w:bCs/>
              </w:rPr>
              <w:t>37.579</w:t>
            </w:r>
            <w:r w:rsidRPr="0069162F">
              <w:rPr>
                <w:bCs/>
              </w:rPr>
              <w:t xml:space="preserve">-1 </w:t>
            </w:r>
            <w:r w:rsidRPr="0069162F">
              <w:t>[2] Table 5.3C.16.2-1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tcPr>
          <w:p w14:paraId="746BFABB"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6D7EC00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3298F21B" w14:textId="77777777" w:rsidR="00296E35" w:rsidRPr="0069162F" w:rsidRDefault="00296E35" w:rsidP="002E3FCC">
            <w:pPr>
              <w:pStyle w:val="TAC"/>
            </w:pPr>
            <w:r w:rsidRPr="0069162F">
              <w:t>5</w:t>
            </w:r>
          </w:p>
        </w:tc>
        <w:tc>
          <w:tcPr>
            <w:tcW w:w="892" w:type="dxa"/>
            <w:tcBorders>
              <w:top w:val="nil"/>
              <w:left w:val="single" w:sz="4" w:space="0" w:color="auto"/>
              <w:bottom w:val="single" w:sz="4" w:space="0" w:color="auto"/>
              <w:right w:val="single" w:sz="4" w:space="0" w:color="auto"/>
            </w:tcBorders>
          </w:tcPr>
          <w:p w14:paraId="308CC682" w14:textId="77777777" w:rsidR="00296E35" w:rsidRPr="0069162F" w:rsidRDefault="00296E35" w:rsidP="002E3FCC">
            <w:pPr>
              <w:pStyle w:val="TAC"/>
            </w:pPr>
            <w:r w:rsidRPr="0069162F">
              <w:t>P</w:t>
            </w:r>
          </w:p>
        </w:tc>
      </w:tr>
      <w:tr w:rsidR="00296E35" w:rsidRPr="0069162F" w14:paraId="0834BDFB" w14:textId="77777777" w:rsidTr="002E3FCC">
        <w:tc>
          <w:tcPr>
            <w:tcW w:w="649" w:type="dxa"/>
            <w:tcBorders>
              <w:top w:val="nil"/>
              <w:left w:val="single" w:sz="4" w:space="0" w:color="auto"/>
              <w:bottom w:val="single" w:sz="4" w:space="0" w:color="auto"/>
              <w:right w:val="single" w:sz="4" w:space="0" w:color="auto"/>
            </w:tcBorders>
          </w:tcPr>
          <w:p w14:paraId="06FCAD8D" w14:textId="77777777" w:rsidR="00296E35" w:rsidRPr="0069162F" w:rsidRDefault="00296E35" w:rsidP="002E3FCC">
            <w:pPr>
              <w:pStyle w:val="TAC"/>
              <w:rPr>
                <w:szCs w:val="18"/>
              </w:rPr>
            </w:pPr>
            <w:r w:rsidRPr="0069162F">
              <w:rPr>
                <w:szCs w:val="18"/>
              </w:rPr>
              <w:t>13</w:t>
            </w:r>
          </w:p>
        </w:tc>
        <w:tc>
          <w:tcPr>
            <w:tcW w:w="3970" w:type="dxa"/>
            <w:tcBorders>
              <w:top w:val="nil"/>
              <w:left w:val="single" w:sz="4" w:space="0" w:color="auto"/>
              <w:bottom w:val="single" w:sz="4" w:space="0" w:color="auto"/>
              <w:right w:val="single" w:sz="4" w:space="0" w:color="auto"/>
            </w:tcBorders>
          </w:tcPr>
          <w:p w14:paraId="269AC11B" w14:textId="77777777" w:rsidR="00296E35" w:rsidRPr="0069162F" w:rsidRDefault="00296E35" w:rsidP="002E3FCC">
            <w:pPr>
              <w:pStyle w:val="TAL"/>
            </w:pPr>
            <w:r w:rsidRPr="0069162F">
              <w:t>Make the UE (MCData client) move a folder and its contents, Folder2, into Folder1 in the message store.</w:t>
            </w:r>
          </w:p>
          <w:p w14:paraId="19EEFC35"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004E371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3A49C9D"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6D190767"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743DF6DF" w14:textId="77777777" w:rsidR="00296E35" w:rsidRPr="0069162F" w:rsidRDefault="00296E35" w:rsidP="002E3FCC">
            <w:pPr>
              <w:pStyle w:val="TAC"/>
            </w:pPr>
            <w:r w:rsidRPr="0069162F">
              <w:t>-</w:t>
            </w:r>
          </w:p>
        </w:tc>
      </w:tr>
      <w:tr w:rsidR="00296E35" w:rsidRPr="0069162F" w14:paraId="3AC2159B" w14:textId="77777777" w:rsidTr="002E3FCC">
        <w:tc>
          <w:tcPr>
            <w:tcW w:w="649" w:type="dxa"/>
            <w:tcBorders>
              <w:top w:val="nil"/>
              <w:left w:val="single" w:sz="4" w:space="0" w:color="auto"/>
              <w:bottom w:val="single" w:sz="4" w:space="0" w:color="auto"/>
              <w:right w:val="single" w:sz="4" w:space="0" w:color="auto"/>
            </w:tcBorders>
          </w:tcPr>
          <w:p w14:paraId="6A68E820" w14:textId="77777777" w:rsidR="00296E35" w:rsidRPr="0069162F" w:rsidRDefault="00296E35" w:rsidP="002E3FCC">
            <w:pPr>
              <w:pStyle w:val="TAC"/>
              <w:rPr>
                <w:szCs w:val="18"/>
              </w:rPr>
            </w:pPr>
            <w:r w:rsidRPr="0069162F">
              <w:rPr>
                <w:szCs w:val="18"/>
              </w:rPr>
              <w:t>14</w:t>
            </w:r>
          </w:p>
        </w:tc>
        <w:tc>
          <w:tcPr>
            <w:tcW w:w="3970" w:type="dxa"/>
            <w:tcBorders>
              <w:top w:val="nil"/>
              <w:left w:val="single" w:sz="4" w:space="0" w:color="auto"/>
              <w:bottom w:val="single" w:sz="4" w:space="0" w:color="auto"/>
              <w:right w:val="single" w:sz="4" w:space="0" w:color="auto"/>
            </w:tcBorders>
          </w:tcPr>
          <w:p w14:paraId="559DF854" w14:textId="7C21950F"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move a folder and its contents, Folder2, into Folder1 in the message store?</w:t>
            </w:r>
          </w:p>
        </w:tc>
        <w:tc>
          <w:tcPr>
            <w:tcW w:w="709" w:type="dxa"/>
            <w:tcBorders>
              <w:top w:val="single" w:sz="4" w:space="0" w:color="auto"/>
              <w:left w:val="single" w:sz="4" w:space="0" w:color="auto"/>
              <w:bottom w:val="single" w:sz="4" w:space="0" w:color="auto"/>
              <w:right w:val="single" w:sz="4" w:space="0" w:color="auto"/>
            </w:tcBorders>
          </w:tcPr>
          <w:p w14:paraId="284C8D2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1BCFD475"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0F164454" w14:textId="77777777" w:rsidR="00296E35" w:rsidRPr="0069162F" w:rsidRDefault="00296E35" w:rsidP="002E3FCC">
            <w:pPr>
              <w:pStyle w:val="TAC"/>
            </w:pPr>
            <w:r w:rsidRPr="0069162F">
              <w:t>6</w:t>
            </w:r>
          </w:p>
        </w:tc>
        <w:tc>
          <w:tcPr>
            <w:tcW w:w="892" w:type="dxa"/>
            <w:tcBorders>
              <w:top w:val="nil"/>
              <w:left w:val="single" w:sz="4" w:space="0" w:color="auto"/>
              <w:bottom w:val="single" w:sz="4" w:space="0" w:color="auto"/>
              <w:right w:val="single" w:sz="4" w:space="0" w:color="auto"/>
            </w:tcBorders>
          </w:tcPr>
          <w:p w14:paraId="64480A5A" w14:textId="77777777" w:rsidR="00296E35" w:rsidRPr="0069162F" w:rsidRDefault="00296E35" w:rsidP="002E3FCC">
            <w:pPr>
              <w:pStyle w:val="TAC"/>
            </w:pPr>
            <w:r w:rsidRPr="0069162F">
              <w:t>P</w:t>
            </w:r>
          </w:p>
        </w:tc>
      </w:tr>
      <w:tr w:rsidR="00296E35" w:rsidRPr="0069162F" w14:paraId="7728F424" w14:textId="77777777" w:rsidTr="002E3FCC">
        <w:tc>
          <w:tcPr>
            <w:tcW w:w="649" w:type="dxa"/>
            <w:tcBorders>
              <w:top w:val="nil"/>
              <w:left w:val="single" w:sz="4" w:space="0" w:color="auto"/>
              <w:bottom w:val="single" w:sz="4" w:space="0" w:color="auto"/>
              <w:right w:val="single" w:sz="4" w:space="0" w:color="auto"/>
            </w:tcBorders>
          </w:tcPr>
          <w:p w14:paraId="42C3BF43" w14:textId="77777777" w:rsidR="00296E35" w:rsidRPr="0069162F" w:rsidRDefault="00296E35" w:rsidP="002E3FCC">
            <w:pPr>
              <w:pStyle w:val="TAC"/>
            </w:pPr>
            <w:r w:rsidRPr="0069162F">
              <w:t>15</w:t>
            </w:r>
          </w:p>
        </w:tc>
        <w:tc>
          <w:tcPr>
            <w:tcW w:w="3970" w:type="dxa"/>
            <w:tcBorders>
              <w:top w:val="nil"/>
              <w:left w:val="single" w:sz="4" w:space="0" w:color="auto"/>
              <w:bottom w:val="single" w:sz="4" w:space="0" w:color="auto"/>
              <w:right w:val="single" w:sz="4" w:space="0" w:color="auto"/>
            </w:tcBorders>
          </w:tcPr>
          <w:p w14:paraId="6A8D5304" w14:textId="77777777" w:rsidR="00296E35" w:rsidRPr="0069162F" w:rsidRDefault="00296E35" w:rsidP="002E3FCC">
            <w:pPr>
              <w:pStyle w:val="TAL"/>
            </w:pPr>
            <w:r w:rsidRPr="0069162F">
              <w:t>Make the UE (MCData client) delete a folder, Folder1, including all the contained folders and objects.</w:t>
            </w:r>
          </w:p>
          <w:p w14:paraId="4AB6ACF3"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5D15C0B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268F0F8A"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5953D98D"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00CDEDD0" w14:textId="77777777" w:rsidR="00296E35" w:rsidRPr="0069162F" w:rsidRDefault="00296E35" w:rsidP="002E3FCC">
            <w:pPr>
              <w:pStyle w:val="TAC"/>
            </w:pPr>
            <w:r w:rsidRPr="0069162F">
              <w:t>-</w:t>
            </w:r>
          </w:p>
        </w:tc>
      </w:tr>
      <w:tr w:rsidR="00296E35" w:rsidRPr="0069162F" w14:paraId="3C19E364" w14:textId="77777777" w:rsidTr="002E3FCC">
        <w:tc>
          <w:tcPr>
            <w:tcW w:w="649" w:type="dxa"/>
            <w:tcBorders>
              <w:top w:val="nil"/>
              <w:left w:val="single" w:sz="4" w:space="0" w:color="auto"/>
              <w:bottom w:val="single" w:sz="4" w:space="0" w:color="auto"/>
              <w:right w:val="single" w:sz="4" w:space="0" w:color="auto"/>
            </w:tcBorders>
          </w:tcPr>
          <w:p w14:paraId="792AF007" w14:textId="77777777" w:rsidR="00296E35" w:rsidRPr="0069162F" w:rsidRDefault="00296E35" w:rsidP="002E3FCC">
            <w:pPr>
              <w:pStyle w:val="TAC"/>
            </w:pPr>
            <w:r w:rsidRPr="0069162F">
              <w:t>16</w:t>
            </w:r>
          </w:p>
        </w:tc>
        <w:tc>
          <w:tcPr>
            <w:tcW w:w="3970" w:type="dxa"/>
            <w:tcBorders>
              <w:top w:val="nil"/>
              <w:left w:val="single" w:sz="4" w:space="0" w:color="auto"/>
              <w:bottom w:val="single" w:sz="4" w:space="0" w:color="auto"/>
              <w:right w:val="single" w:sz="4" w:space="0" w:color="auto"/>
            </w:tcBorders>
          </w:tcPr>
          <w:p w14:paraId="7F4737F2" w14:textId="215FC1DC" w:rsidR="00296E35" w:rsidRPr="0069162F" w:rsidRDefault="00296E35" w:rsidP="002E3FCC">
            <w:pPr>
              <w:pStyle w:val="TAL"/>
            </w:pPr>
            <w:r w:rsidRPr="0069162F">
              <w:t xml:space="preserve">Check: Does the UE (MCData client) correctly perform procedure </w:t>
            </w:r>
            <w:r w:rsidRPr="0069162F">
              <w:rPr>
                <w:b/>
                <w:bCs/>
              </w:rPr>
              <w:t>'Message Store Function Delete using HTTP'</w:t>
            </w:r>
            <w:r w:rsidRPr="0069162F">
              <w:rPr>
                <w:bCs/>
              </w:rPr>
              <w:t xml:space="preserve"> as described in TS </w:t>
            </w:r>
            <w:r>
              <w:rPr>
                <w:bCs/>
              </w:rPr>
              <w:t>37.579</w:t>
            </w:r>
            <w:r w:rsidRPr="0069162F">
              <w:rPr>
                <w:bCs/>
              </w:rPr>
              <w:t xml:space="preserve">-1 </w:t>
            </w:r>
            <w:r w:rsidRPr="0069162F">
              <w:t>[2] Table 5.3C.15.2-1 to delete a folder in the message store?</w:t>
            </w:r>
          </w:p>
        </w:tc>
        <w:tc>
          <w:tcPr>
            <w:tcW w:w="709" w:type="dxa"/>
            <w:tcBorders>
              <w:top w:val="single" w:sz="4" w:space="0" w:color="auto"/>
              <w:left w:val="single" w:sz="4" w:space="0" w:color="auto"/>
              <w:bottom w:val="single" w:sz="4" w:space="0" w:color="auto"/>
              <w:right w:val="single" w:sz="4" w:space="0" w:color="auto"/>
            </w:tcBorders>
          </w:tcPr>
          <w:p w14:paraId="6A3A4568"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885A8C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1AA8E01E" w14:textId="77777777" w:rsidR="00296E35" w:rsidRPr="0069162F" w:rsidRDefault="00296E35" w:rsidP="002E3FCC">
            <w:pPr>
              <w:pStyle w:val="TAC"/>
            </w:pPr>
            <w:r w:rsidRPr="0069162F">
              <w:t>7</w:t>
            </w:r>
          </w:p>
        </w:tc>
        <w:tc>
          <w:tcPr>
            <w:tcW w:w="892" w:type="dxa"/>
            <w:tcBorders>
              <w:top w:val="nil"/>
              <w:left w:val="single" w:sz="4" w:space="0" w:color="auto"/>
              <w:bottom w:val="single" w:sz="4" w:space="0" w:color="auto"/>
              <w:right w:val="single" w:sz="4" w:space="0" w:color="auto"/>
            </w:tcBorders>
          </w:tcPr>
          <w:p w14:paraId="5BAAA21C" w14:textId="77777777" w:rsidR="00296E35" w:rsidRPr="0069162F" w:rsidRDefault="00296E35" w:rsidP="002E3FCC">
            <w:pPr>
              <w:pStyle w:val="TAC"/>
            </w:pPr>
            <w:r w:rsidRPr="0069162F">
              <w:t>P</w:t>
            </w:r>
          </w:p>
        </w:tc>
      </w:tr>
      <w:tr w:rsidR="00296E35" w:rsidRPr="0069162F" w14:paraId="036B1A9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835374A" w14:textId="77777777" w:rsidR="00296E35" w:rsidRPr="0069162F" w:rsidRDefault="00296E35" w:rsidP="002E3FCC">
            <w:pPr>
              <w:pStyle w:val="TAN"/>
            </w:pPr>
            <w:r>
              <w:t>NOTE 1:</w:t>
            </w:r>
            <w:r w:rsidRPr="0069162F">
              <w:t xml:space="preserve"> </w:t>
            </w:r>
            <w:r w:rsidRPr="0069162F">
              <w:tab/>
              <w:t>This is expected to be done via a suitable implementation dependent MMI.</w:t>
            </w:r>
          </w:p>
          <w:p w14:paraId="3C96E20E" w14:textId="77777777" w:rsidR="00296E35" w:rsidRPr="0069162F" w:rsidRDefault="00296E35" w:rsidP="002E3FCC">
            <w:pPr>
              <w:pStyle w:val="TAN"/>
            </w:pPr>
            <w:r w:rsidRPr="0069162F">
              <w:t>NOTE 2:</w:t>
            </w:r>
            <w:r w:rsidRPr="0069162F">
              <w:tab/>
              <w:t xml:space="preserve">"all information" means the main folder's subfolders and objects </w:t>
            </w:r>
            <w:r w:rsidRPr="0069162F">
              <w:sym w:font="Symbol" w:char="F0DE"/>
            </w:r>
            <w:r w:rsidRPr="0069162F">
              <w:t xml:space="preserve"> the HTTP GET request shall have the query string "listFilter" set to "All".</w:t>
            </w:r>
          </w:p>
        </w:tc>
      </w:tr>
    </w:tbl>
    <w:p w14:paraId="3EE6DA3C" w14:textId="77777777" w:rsidR="00296E35" w:rsidRPr="0069162F" w:rsidRDefault="00296E35" w:rsidP="00296E35"/>
    <w:p w14:paraId="394EF40F" w14:textId="77777777" w:rsidR="00296E35" w:rsidRPr="0069162F" w:rsidRDefault="00296E35" w:rsidP="00296E35">
      <w:pPr>
        <w:pStyle w:val="H6"/>
      </w:pPr>
      <w:r w:rsidRPr="0069162F">
        <w:t>6.8.2.3.3</w:t>
      </w:r>
      <w:r w:rsidRPr="0069162F">
        <w:tab/>
        <w:t>Specific message contents</w:t>
      </w:r>
    </w:p>
    <w:p w14:paraId="24F5A922" w14:textId="29EE3E21" w:rsidR="00296E35" w:rsidRPr="0069162F" w:rsidRDefault="00296E35" w:rsidP="00296E35">
      <w:pPr>
        <w:pStyle w:val="TH"/>
      </w:pPr>
      <w:r w:rsidRPr="0069162F">
        <w:t xml:space="preserve">Table 6.8.2.3.3-1: HTTP POST from the UE (Step 2,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3BE896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65457" w14:textId="243E5ED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DB032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A9778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5A4FD9"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6AB63CA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42BAFF"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70CB608" w14:textId="77777777" w:rsidR="00296E35" w:rsidRPr="0069162F" w:rsidRDefault="00296E35" w:rsidP="002E3FCC">
            <w:pPr>
              <w:pStyle w:val="TAH"/>
            </w:pPr>
            <w:r w:rsidRPr="0069162F">
              <w:t>Condition</w:t>
            </w:r>
          </w:p>
        </w:tc>
      </w:tr>
      <w:tr w:rsidR="00296E35" w:rsidRPr="0069162F" w14:paraId="3218747F" w14:textId="77777777" w:rsidTr="002E3FCC">
        <w:tc>
          <w:tcPr>
            <w:tcW w:w="2837" w:type="dxa"/>
            <w:tcBorders>
              <w:top w:val="single" w:sz="4" w:space="0" w:color="auto"/>
              <w:left w:val="single" w:sz="4" w:space="0" w:color="auto"/>
              <w:bottom w:val="single" w:sz="4" w:space="0" w:color="auto"/>
              <w:right w:val="single" w:sz="4" w:space="0" w:color="auto"/>
            </w:tcBorders>
          </w:tcPr>
          <w:p w14:paraId="0B842621"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B77CE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F9D9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8E2E8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BEE7A" w14:textId="77777777" w:rsidR="00296E35" w:rsidRPr="0069162F" w:rsidRDefault="00296E35" w:rsidP="002E3FCC">
            <w:pPr>
              <w:pStyle w:val="TAL"/>
            </w:pPr>
          </w:p>
        </w:tc>
      </w:tr>
      <w:tr w:rsidR="00296E35" w:rsidRPr="0069162F" w14:paraId="6DDF3AEE" w14:textId="77777777" w:rsidTr="002E3FCC">
        <w:tc>
          <w:tcPr>
            <w:tcW w:w="2837" w:type="dxa"/>
            <w:tcBorders>
              <w:top w:val="single" w:sz="4" w:space="0" w:color="auto"/>
              <w:left w:val="single" w:sz="4" w:space="0" w:color="auto"/>
              <w:bottom w:val="single" w:sz="4" w:space="0" w:color="auto"/>
              <w:right w:val="single" w:sz="4" w:space="0" w:color="auto"/>
            </w:tcBorders>
          </w:tcPr>
          <w:p w14:paraId="6F39EC1F"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C24661D"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6E1BF6"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373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DEF162" w14:textId="77777777" w:rsidR="00296E35" w:rsidRPr="0069162F" w:rsidRDefault="00296E35" w:rsidP="002E3FCC">
            <w:pPr>
              <w:pStyle w:val="TAL"/>
            </w:pPr>
          </w:p>
        </w:tc>
      </w:tr>
      <w:tr w:rsidR="00296E35" w:rsidRPr="0069162F" w14:paraId="1973F1B0" w14:textId="77777777" w:rsidTr="002E3FCC">
        <w:tc>
          <w:tcPr>
            <w:tcW w:w="2837" w:type="dxa"/>
            <w:tcBorders>
              <w:top w:val="single" w:sz="4" w:space="0" w:color="auto"/>
              <w:left w:val="single" w:sz="4" w:space="0" w:color="auto"/>
              <w:bottom w:val="single" w:sz="4" w:space="0" w:color="auto"/>
              <w:right w:val="single" w:sz="4" w:space="0" w:color="auto"/>
            </w:tcBorders>
          </w:tcPr>
          <w:p w14:paraId="27E49FE5"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08D6C92B" w14:textId="77777777" w:rsidR="00296E35" w:rsidRPr="0069162F" w:rsidRDefault="00296E35" w:rsidP="002E3FCC">
            <w:pPr>
              <w:pStyle w:val="TAL"/>
            </w:pPr>
            <w:r w:rsidRPr="0069162F">
              <w:t>tsc_MCData_MsgSF_BaseURL &amp; "/folders/operations/search"</w:t>
            </w:r>
          </w:p>
        </w:tc>
        <w:tc>
          <w:tcPr>
            <w:tcW w:w="2127" w:type="dxa"/>
            <w:tcBorders>
              <w:top w:val="single" w:sz="4" w:space="0" w:color="auto"/>
              <w:left w:val="single" w:sz="4" w:space="0" w:color="auto"/>
              <w:bottom w:val="single" w:sz="4" w:space="0" w:color="auto"/>
              <w:right w:val="single" w:sz="4" w:space="0" w:color="auto"/>
            </w:tcBorders>
          </w:tcPr>
          <w:p w14:paraId="32F03A35" w14:textId="77777777" w:rsidR="00296E35" w:rsidRPr="0069162F" w:rsidRDefault="00296E35" w:rsidP="002E3FCC">
            <w:pPr>
              <w:pStyle w:val="TAL"/>
            </w:pPr>
            <w:r w:rsidRPr="0069162F">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44F5D6F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3FDFF" w14:textId="77777777" w:rsidR="00296E35" w:rsidRPr="0069162F" w:rsidRDefault="00296E35" w:rsidP="002E3FCC">
            <w:pPr>
              <w:pStyle w:val="TAL"/>
            </w:pPr>
          </w:p>
        </w:tc>
      </w:tr>
      <w:tr w:rsidR="00296E35" w:rsidRPr="0069162F" w14:paraId="36D054F8" w14:textId="77777777" w:rsidTr="002E3FCC">
        <w:tc>
          <w:tcPr>
            <w:tcW w:w="2837" w:type="dxa"/>
            <w:tcBorders>
              <w:top w:val="single" w:sz="4" w:space="0" w:color="auto"/>
              <w:left w:val="single" w:sz="4" w:space="0" w:color="auto"/>
              <w:bottom w:val="single" w:sz="4" w:space="0" w:color="auto"/>
              <w:right w:val="single" w:sz="4" w:space="0" w:color="auto"/>
            </w:tcBorders>
          </w:tcPr>
          <w:p w14:paraId="100B9C72"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87D7B0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D5E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4B92E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5054C1" w14:textId="77777777" w:rsidR="00296E35" w:rsidRPr="0069162F" w:rsidRDefault="00296E35" w:rsidP="002E3FCC">
            <w:pPr>
              <w:pStyle w:val="TAL"/>
            </w:pPr>
          </w:p>
        </w:tc>
      </w:tr>
      <w:tr w:rsidR="00296E35" w:rsidRPr="0069162F" w14:paraId="4AF49785" w14:textId="77777777" w:rsidTr="002E3FCC">
        <w:tc>
          <w:tcPr>
            <w:tcW w:w="2837" w:type="dxa"/>
            <w:tcBorders>
              <w:top w:val="single" w:sz="4" w:space="0" w:color="auto"/>
              <w:left w:val="single" w:sz="4" w:space="0" w:color="auto"/>
              <w:bottom w:val="single" w:sz="4" w:space="0" w:color="auto"/>
              <w:right w:val="single" w:sz="4" w:space="0" w:color="auto"/>
            </w:tcBorders>
          </w:tcPr>
          <w:p w14:paraId="7158744D"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69728F61"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6AF35B2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FD86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0074A" w14:textId="77777777" w:rsidR="00296E35" w:rsidRPr="0069162F" w:rsidRDefault="00296E35" w:rsidP="002E3FCC">
            <w:pPr>
              <w:pStyle w:val="TAL"/>
            </w:pPr>
          </w:p>
        </w:tc>
      </w:tr>
      <w:tr w:rsidR="00296E35" w:rsidRPr="0069162F" w14:paraId="22AF50A8" w14:textId="77777777" w:rsidTr="002E3FCC">
        <w:tc>
          <w:tcPr>
            <w:tcW w:w="2837" w:type="dxa"/>
            <w:tcBorders>
              <w:top w:val="single" w:sz="4" w:space="0" w:color="auto"/>
              <w:left w:val="single" w:sz="4" w:space="0" w:color="auto"/>
              <w:bottom w:val="single" w:sz="4" w:space="0" w:color="auto"/>
              <w:right w:val="single" w:sz="4" w:space="0" w:color="auto"/>
            </w:tcBorders>
          </w:tcPr>
          <w:p w14:paraId="2465A9E7" w14:textId="77777777" w:rsidR="00296E35" w:rsidRPr="0069162F" w:rsidRDefault="00296E35" w:rsidP="002E3FCC">
            <w:pPr>
              <w:pStyle w:val="TAL"/>
            </w:pPr>
            <w:r w:rsidRPr="0069162F">
              <w:rPr>
                <w:rFonts w:eastAsia="Malgun Gothic"/>
                <w:b/>
                <w:bCs/>
              </w:rPr>
              <w:t>SelectionCriteria</w:t>
            </w:r>
          </w:p>
        </w:tc>
        <w:tc>
          <w:tcPr>
            <w:tcW w:w="2127" w:type="dxa"/>
            <w:tcBorders>
              <w:top w:val="single" w:sz="4" w:space="0" w:color="auto"/>
              <w:left w:val="single" w:sz="4" w:space="0" w:color="auto"/>
              <w:bottom w:val="single" w:sz="4" w:space="0" w:color="auto"/>
              <w:right w:val="single" w:sz="4" w:space="0" w:color="auto"/>
            </w:tcBorders>
          </w:tcPr>
          <w:p w14:paraId="6B33BB90"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AF697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6CDDB4" w14:textId="77777777" w:rsidR="00296E35" w:rsidRPr="0069162F" w:rsidRDefault="00296E35" w:rsidP="002E3FCC">
            <w:pPr>
              <w:pStyle w:val="TAL"/>
            </w:pPr>
            <w:r w:rsidRPr="0069162F">
              <w:t>RESTful Network API for NMS [40], clauses 6.8, 6.16</w:t>
            </w:r>
          </w:p>
        </w:tc>
        <w:tc>
          <w:tcPr>
            <w:tcW w:w="1135" w:type="dxa"/>
            <w:tcBorders>
              <w:top w:val="single" w:sz="4" w:space="0" w:color="auto"/>
              <w:left w:val="single" w:sz="4" w:space="0" w:color="auto"/>
              <w:bottom w:val="single" w:sz="4" w:space="0" w:color="auto"/>
              <w:right w:val="single" w:sz="4" w:space="0" w:color="auto"/>
            </w:tcBorders>
          </w:tcPr>
          <w:p w14:paraId="4982316F" w14:textId="77777777" w:rsidR="00296E35" w:rsidRPr="0069162F" w:rsidRDefault="00296E35" w:rsidP="002E3FCC">
            <w:pPr>
              <w:pStyle w:val="TAL"/>
            </w:pPr>
          </w:p>
        </w:tc>
      </w:tr>
      <w:tr w:rsidR="00296E35" w:rsidRPr="0069162F" w14:paraId="09505CCC" w14:textId="77777777" w:rsidTr="002E3FCC">
        <w:tc>
          <w:tcPr>
            <w:tcW w:w="2837" w:type="dxa"/>
            <w:tcBorders>
              <w:top w:val="single" w:sz="4" w:space="0" w:color="auto"/>
              <w:left w:val="single" w:sz="4" w:space="0" w:color="auto"/>
              <w:bottom w:val="single" w:sz="4" w:space="0" w:color="auto"/>
              <w:right w:val="single" w:sz="4" w:space="0" w:color="auto"/>
            </w:tcBorders>
          </w:tcPr>
          <w:p w14:paraId="3AB614FF" w14:textId="77777777" w:rsidR="00296E35" w:rsidRPr="0069162F" w:rsidRDefault="00296E35" w:rsidP="002E3FCC">
            <w:pPr>
              <w:pStyle w:val="TAL"/>
              <w:rPr>
                <w:rFonts w:eastAsia="Malgun Gothic"/>
              </w:rPr>
            </w:pPr>
            <w:r w:rsidRPr="0069162F">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76505DEA"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42FCD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F310E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BAB88" w14:textId="77777777" w:rsidR="00296E35" w:rsidRPr="0069162F" w:rsidRDefault="00296E35" w:rsidP="002E3FCC">
            <w:pPr>
              <w:pStyle w:val="TAL"/>
            </w:pPr>
          </w:p>
        </w:tc>
      </w:tr>
      <w:tr w:rsidR="00296E35" w:rsidRPr="0069162F" w14:paraId="50C7DDDA" w14:textId="77777777" w:rsidTr="002E3FCC">
        <w:tc>
          <w:tcPr>
            <w:tcW w:w="2837" w:type="dxa"/>
            <w:tcBorders>
              <w:top w:val="single" w:sz="4" w:space="0" w:color="auto"/>
              <w:left w:val="single" w:sz="4" w:space="0" w:color="auto"/>
              <w:bottom w:val="single" w:sz="4" w:space="0" w:color="auto"/>
              <w:right w:val="single" w:sz="4" w:space="0" w:color="auto"/>
            </w:tcBorders>
          </w:tcPr>
          <w:p w14:paraId="6B04B029" w14:textId="77777777" w:rsidR="00296E35" w:rsidRPr="0069162F" w:rsidRDefault="00296E35" w:rsidP="002E3FCC">
            <w:pPr>
              <w:pStyle w:val="TAL"/>
            </w:pPr>
            <w:r w:rsidRPr="0069162F">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2DE6FB9F" w14:textId="77777777" w:rsidR="00296E35" w:rsidRPr="0069162F" w:rsidRDefault="00296E35" w:rsidP="002E3FCC">
            <w:pPr>
              <w:pStyle w:val="TAL"/>
            </w:pPr>
            <w:r w:rsidRPr="0069162F">
              <w:t>any value</w:t>
            </w:r>
          </w:p>
        </w:tc>
        <w:tc>
          <w:tcPr>
            <w:tcW w:w="2127" w:type="dxa"/>
            <w:tcBorders>
              <w:top w:val="single" w:sz="4" w:space="0" w:color="auto"/>
              <w:left w:val="single" w:sz="4" w:space="0" w:color="auto"/>
              <w:bottom w:val="single" w:sz="4" w:space="0" w:color="auto"/>
              <w:right w:val="single" w:sz="4" w:space="0" w:color="auto"/>
            </w:tcBorders>
          </w:tcPr>
          <w:p w14:paraId="114FDDCE" w14:textId="77777777" w:rsidR="00296E35" w:rsidRPr="0069162F" w:rsidRDefault="00296E35" w:rsidP="002E3FCC">
            <w:pPr>
              <w:pStyle w:val="TAL"/>
            </w:pPr>
            <w:r w:rsidRPr="0069162F">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3FFCCF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B31209" w14:textId="77777777" w:rsidR="00296E35" w:rsidRPr="0069162F" w:rsidRDefault="00296E35" w:rsidP="002E3FCC">
            <w:pPr>
              <w:pStyle w:val="TAL"/>
            </w:pPr>
          </w:p>
        </w:tc>
      </w:tr>
      <w:tr w:rsidR="00296E35" w:rsidRPr="0069162F" w14:paraId="02F3437B" w14:textId="77777777" w:rsidTr="002E3FCC">
        <w:tc>
          <w:tcPr>
            <w:tcW w:w="2837" w:type="dxa"/>
            <w:tcBorders>
              <w:top w:val="single" w:sz="4" w:space="0" w:color="auto"/>
              <w:left w:val="single" w:sz="4" w:space="0" w:color="auto"/>
              <w:bottom w:val="single" w:sz="4" w:space="0" w:color="auto"/>
              <w:right w:val="single" w:sz="4" w:space="0" w:color="auto"/>
            </w:tcBorders>
          </w:tcPr>
          <w:p w14:paraId="1E96D455" w14:textId="77777777" w:rsidR="00296E35" w:rsidRPr="0069162F" w:rsidRDefault="00296E35" w:rsidP="002E3FCC">
            <w:pPr>
              <w:pStyle w:val="TAL"/>
            </w:pPr>
            <w:r w:rsidRPr="0069162F">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1B5C761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AB5C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8B9AD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ECE0B" w14:textId="77777777" w:rsidR="00296E35" w:rsidRPr="0069162F" w:rsidRDefault="00296E35" w:rsidP="002E3FCC">
            <w:pPr>
              <w:pStyle w:val="TAL"/>
            </w:pPr>
          </w:p>
        </w:tc>
      </w:tr>
      <w:tr w:rsidR="00296E35" w:rsidRPr="0069162F" w14:paraId="51B76655" w14:textId="77777777" w:rsidTr="002E3FCC">
        <w:tc>
          <w:tcPr>
            <w:tcW w:w="2837" w:type="dxa"/>
            <w:tcBorders>
              <w:top w:val="single" w:sz="4" w:space="0" w:color="auto"/>
              <w:left w:val="single" w:sz="4" w:space="0" w:color="auto"/>
              <w:bottom w:val="single" w:sz="4" w:space="0" w:color="auto"/>
              <w:right w:val="single" w:sz="4" w:space="0" w:color="auto"/>
            </w:tcBorders>
          </w:tcPr>
          <w:p w14:paraId="49708419" w14:textId="77777777" w:rsidR="00296E35" w:rsidRPr="0069162F" w:rsidRDefault="00296E35" w:rsidP="002E3FCC">
            <w:pPr>
              <w:pStyle w:val="TAL"/>
            </w:pPr>
            <w:r w:rsidRPr="0069162F">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898A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6E1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AD7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B84837" w14:textId="77777777" w:rsidR="00296E35" w:rsidRPr="0069162F" w:rsidRDefault="00296E35" w:rsidP="002E3FCC">
            <w:pPr>
              <w:pStyle w:val="TAL"/>
            </w:pPr>
          </w:p>
        </w:tc>
      </w:tr>
      <w:tr w:rsidR="00296E35" w:rsidRPr="0069162F" w14:paraId="72BCF61F" w14:textId="77777777" w:rsidTr="002E3FCC">
        <w:tc>
          <w:tcPr>
            <w:tcW w:w="2837" w:type="dxa"/>
            <w:tcBorders>
              <w:top w:val="single" w:sz="4" w:space="0" w:color="auto"/>
              <w:left w:val="single" w:sz="4" w:space="0" w:color="auto"/>
              <w:bottom w:val="single" w:sz="4" w:space="0" w:color="auto"/>
              <w:right w:val="single" w:sz="4" w:space="0" w:color="auto"/>
            </w:tcBorders>
          </w:tcPr>
          <w:p w14:paraId="03DDAA91" w14:textId="77777777" w:rsidR="00296E35" w:rsidRPr="0069162F" w:rsidRDefault="00296E35" w:rsidP="002E3FCC">
            <w:pPr>
              <w:pStyle w:val="TAL"/>
              <w:rPr>
                <w:rFonts w:eastAsia="Malgun Gothic"/>
              </w:rPr>
            </w:pPr>
            <w:r w:rsidRPr="0069162F">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69E52E6D" w14:textId="77777777" w:rsidR="00296E35" w:rsidRPr="0069162F" w:rsidRDefault="00296E35" w:rsidP="002E3FCC">
            <w:pPr>
              <w:pStyle w:val="TAL"/>
            </w:pPr>
            <w:r w:rsidRPr="0069162F">
              <w:t>attribute</w:t>
            </w:r>
          </w:p>
        </w:tc>
        <w:tc>
          <w:tcPr>
            <w:tcW w:w="2127" w:type="dxa"/>
            <w:tcBorders>
              <w:top w:val="single" w:sz="4" w:space="0" w:color="auto"/>
              <w:left w:val="single" w:sz="4" w:space="0" w:color="auto"/>
              <w:bottom w:val="single" w:sz="4" w:space="0" w:color="auto"/>
              <w:right w:val="single" w:sz="4" w:space="0" w:color="auto"/>
            </w:tcBorders>
          </w:tcPr>
          <w:p w14:paraId="1832FCD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9A30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8F6FB3" w14:textId="77777777" w:rsidR="00296E35" w:rsidRPr="0069162F" w:rsidRDefault="00296E35" w:rsidP="002E3FCC">
            <w:pPr>
              <w:pStyle w:val="TAL"/>
            </w:pPr>
          </w:p>
        </w:tc>
      </w:tr>
      <w:tr w:rsidR="00296E35" w:rsidRPr="0069162F" w14:paraId="45F8D0D9" w14:textId="77777777" w:rsidTr="002E3FCC">
        <w:tc>
          <w:tcPr>
            <w:tcW w:w="2837" w:type="dxa"/>
            <w:tcBorders>
              <w:top w:val="single" w:sz="4" w:space="0" w:color="auto"/>
              <w:left w:val="single" w:sz="4" w:space="0" w:color="auto"/>
              <w:bottom w:val="single" w:sz="4" w:space="0" w:color="auto"/>
              <w:right w:val="single" w:sz="4" w:space="0" w:color="auto"/>
            </w:tcBorders>
          </w:tcPr>
          <w:p w14:paraId="563B0A22" w14:textId="77777777" w:rsidR="00296E35" w:rsidRPr="0069162F" w:rsidRDefault="00296E35" w:rsidP="002E3FCC">
            <w:pPr>
              <w:pStyle w:val="TAL"/>
              <w:rPr>
                <w:rFonts w:eastAsia="Malgun Gothic"/>
              </w:rPr>
            </w:pPr>
            <w:r w:rsidRPr="0069162F">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32009265" w14:textId="77777777" w:rsidR="00296E35" w:rsidRPr="0069162F" w:rsidRDefault="00296E35" w:rsidP="002E3FCC">
            <w:pPr>
              <w:pStyle w:val="TAL"/>
            </w:pPr>
            <w:r w:rsidRPr="0069162F">
              <w:t>"Root"</w:t>
            </w:r>
          </w:p>
        </w:tc>
        <w:tc>
          <w:tcPr>
            <w:tcW w:w="2127" w:type="dxa"/>
            <w:tcBorders>
              <w:top w:val="single" w:sz="4" w:space="0" w:color="auto"/>
              <w:left w:val="single" w:sz="4" w:space="0" w:color="auto"/>
              <w:bottom w:val="single" w:sz="4" w:space="0" w:color="auto"/>
              <w:right w:val="single" w:sz="4" w:space="0" w:color="auto"/>
            </w:tcBorders>
          </w:tcPr>
          <w:p w14:paraId="5AFCF09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626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31E3B0" w14:textId="77777777" w:rsidR="00296E35" w:rsidRPr="0069162F" w:rsidRDefault="00296E35" w:rsidP="002E3FCC">
            <w:pPr>
              <w:pStyle w:val="TAL"/>
            </w:pPr>
          </w:p>
        </w:tc>
      </w:tr>
      <w:tr w:rsidR="00296E35" w:rsidRPr="0069162F" w14:paraId="461E8DFD" w14:textId="77777777" w:rsidTr="002E3FCC">
        <w:tc>
          <w:tcPr>
            <w:tcW w:w="2837" w:type="dxa"/>
            <w:tcBorders>
              <w:top w:val="single" w:sz="4" w:space="0" w:color="auto"/>
              <w:left w:val="single" w:sz="4" w:space="0" w:color="auto"/>
              <w:bottom w:val="single" w:sz="4" w:space="0" w:color="auto"/>
              <w:right w:val="single" w:sz="4" w:space="0" w:color="auto"/>
            </w:tcBorders>
          </w:tcPr>
          <w:p w14:paraId="7570DC9C" w14:textId="77777777" w:rsidR="00296E35" w:rsidRPr="0069162F" w:rsidRDefault="00296E35" w:rsidP="002E3FCC">
            <w:pPr>
              <w:pStyle w:val="TAL"/>
              <w:rPr>
                <w:rFonts w:eastAsia="Malgun Gothic"/>
              </w:rPr>
            </w:pPr>
            <w:r w:rsidRPr="0069162F">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5CC4D54" w14:textId="77777777" w:rsidR="00296E35" w:rsidRPr="0069162F" w:rsidRDefault="00296E35" w:rsidP="002E3FCC">
            <w:pPr>
              <w:pStyle w:val="TAL"/>
            </w:pPr>
            <w:r w:rsidRPr="0069162F">
              <w:t>"Yes"</w:t>
            </w:r>
          </w:p>
        </w:tc>
        <w:tc>
          <w:tcPr>
            <w:tcW w:w="2127" w:type="dxa"/>
            <w:tcBorders>
              <w:top w:val="single" w:sz="4" w:space="0" w:color="auto"/>
              <w:left w:val="single" w:sz="4" w:space="0" w:color="auto"/>
              <w:bottom w:val="single" w:sz="4" w:space="0" w:color="auto"/>
              <w:right w:val="single" w:sz="4" w:space="0" w:color="auto"/>
            </w:tcBorders>
          </w:tcPr>
          <w:p w14:paraId="09BF3E5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C7A3F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EA0714" w14:textId="77777777" w:rsidR="00296E35" w:rsidRPr="0069162F" w:rsidRDefault="00296E35" w:rsidP="002E3FCC">
            <w:pPr>
              <w:pStyle w:val="TAL"/>
            </w:pPr>
          </w:p>
        </w:tc>
      </w:tr>
      <w:tr w:rsidR="00296E35" w:rsidRPr="0069162F" w14:paraId="0F43DB0A" w14:textId="77777777" w:rsidTr="002E3FCC">
        <w:tc>
          <w:tcPr>
            <w:tcW w:w="2837" w:type="dxa"/>
            <w:tcBorders>
              <w:top w:val="single" w:sz="4" w:space="0" w:color="auto"/>
              <w:left w:val="single" w:sz="4" w:space="0" w:color="auto"/>
              <w:bottom w:val="single" w:sz="4" w:space="0" w:color="auto"/>
              <w:right w:val="single" w:sz="4" w:space="0" w:color="auto"/>
            </w:tcBorders>
          </w:tcPr>
          <w:p w14:paraId="1D3A0957" w14:textId="77777777" w:rsidR="00296E35" w:rsidRPr="0069162F" w:rsidRDefault="00296E35" w:rsidP="002E3FCC">
            <w:pPr>
              <w:pStyle w:val="TAL"/>
              <w:rPr>
                <w:rFonts w:eastAsia="Malgun Gothic"/>
              </w:rPr>
            </w:pPr>
            <w:r w:rsidRPr="0069162F">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56850DB2"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96B3D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19CD6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EA3D71" w14:textId="77777777" w:rsidR="00296E35" w:rsidRPr="0069162F" w:rsidRDefault="00296E35" w:rsidP="002E3FCC">
            <w:pPr>
              <w:pStyle w:val="TAL"/>
            </w:pPr>
          </w:p>
        </w:tc>
      </w:tr>
      <w:tr w:rsidR="00296E35" w:rsidRPr="0069162F" w14:paraId="15B9F868" w14:textId="77777777" w:rsidTr="002E3FCC">
        <w:tc>
          <w:tcPr>
            <w:tcW w:w="2837" w:type="dxa"/>
            <w:tcBorders>
              <w:top w:val="single" w:sz="4" w:space="0" w:color="auto"/>
              <w:left w:val="single" w:sz="4" w:space="0" w:color="auto"/>
              <w:bottom w:val="single" w:sz="4" w:space="0" w:color="auto"/>
              <w:right w:val="single" w:sz="4" w:space="0" w:color="auto"/>
            </w:tcBorders>
          </w:tcPr>
          <w:p w14:paraId="3936D0F2" w14:textId="77777777" w:rsidR="00296E35" w:rsidRPr="0069162F" w:rsidRDefault="00296E35" w:rsidP="002E3FCC">
            <w:pPr>
              <w:pStyle w:val="TAL"/>
              <w:rPr>
                <w:rFonts w:eastAsia="Malgun Gothic"/>
              </w:rPr>
            </w:pPr>
            <w:r w:rsidRPr="0069162F">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06FAA43E"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7B87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EEE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089E9E" w14:textId="77777777" w:rsidR="00296E35" w:rsidRPr="0069162F" w:rsidRDefault="00296E35" w:rsidP="002E3FCC">
            <w:pPr>
              <w:pStyle w:val="TAL"/>
            </w:pPr>
          </w:p>
        </w:tc>
      </w:tr>
      <w:tr w:rsidR="00296E35" w:rsidRPr="0069162F" w14:paraId="5B819A37" w14:textId="77777777" w:rsidTr="002E3FCC">
        <w:tc>
          <w:tcPr>
            <w:tcW w:w="2837" w:type="dxa"/>
            <w:tcBorders>
              <w:top w:val="single" w:sz="4" w:space="0" w:color="auto"/>
              <w:left w:val="single" w:sz="4" w:space="0" w:color="auto"/>
              <w:bottom w:val="single" w:sz="4" w:space="0" w:color="auto"/>
              <w:right w:val="single" w:sz="4" w:space="0" w:color="auto"/>
            </w:tcBorders>
          </w:tcPr>
          <w:p w14:paraId="1A7B5B91" w14:textId="77777777" w:rsidR="00296E35" w:rsidRPr="0069162F" w:rsidRDefault="00296E35" w:rsidP="002E3FCC">
            <w:pPr>
              <w:pStyle w:val="TAL"/>
              <w:rPr>
                <w:rFonts w:eastAsia="Malgun Gothic"/>
              </w:rPr>
            </w:pPr>
            <w:r w:rsidRPr="0069162F">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09747C7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4D8340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4FE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B05389" w14:textId="77777777" w:rsidR="00296E35" w:rsidRPr="0069162F" w:rsidRDefault="00296E35" w:rsidP="002E3FCC">
            <w:pPr>
              <w:pStyle w:val="TAL"/>
            </w:pPr>
          </w:p>
        </w:tc>
      </w:tr>
      <w:tr w:rsidR="00296E35" w:rsidRPr="0069162F" w14:paraId="1F9083C8" w14:textId="77777777" w:rsidTr="002E3FCC">
        <w:tc>
          <w:tcPr>
            <w:tcW w:w="2837" w:type="dxa"/>
            <w:tcBorders>
              <w:top w:val="single" w:sz="4" w:space="0" w:color="auto"/>
              <w:left w:val="single" w:sz="4" w:space="0" w:color="auto"/>
              <w:bottom w:val="single" w:sz="4" w:space="0" w:color="auto"/>
              <w:right w:val="single" w:sz="4" w:space="0" w:color="auto"/>
            </w:tcBorders>
          </w:tcPr>
          <w:p w14:paraId="16061BF4" w14:textId="77777777" w:rsidR="00296E35" w:rsidRPr="0069162F" w:rsidRDefault="00296E35" w:rsidP="002E3FCC">
            <w:pPr>
              <w:pStyle w:val="TAL"/>
              <w:rPr>
                <w:rFonts w:eastAsia="Malgun Gothic"/>
              </w:rPr>
            </w:pPr>
            <w:r w:rsidRPr="0069162F">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036B2FA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10664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14D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816871" w14:textId="77777777" w:rsidR="00296E35" w:rsidRPr="0069162F" w:rsidRDefault="00296E35" w:rsidP="002E3FCC">
            <w:pPr>
              <w:pStyle w:val="TAL"/>
            </w:pPr>
          </w:p>
        </w:tc>
      </w:tr>
      <w:tr w:rsidR="00296E35" w:rsidRPr="0069162F" w14:paraId="09EF138F" w14:textId="77777777" w:rsidTr="002E3FCC">
        <w:tc>
          <w:tcPr>
            <w:tcW w:w="2837" w:type="dxa"/>
            <w:tcBorders>
              <w:top w:val="single" w:sz="4" w:space="0" w:color="auto"/>
              <w:left w:val="single" w:sz="4" w:space="0" w:color="auto"/>
              <w:bottom w:val="single" w:sz="4" w:space="0" w:color="auto"/>
              <w:right w:val="single" w:sz="4" w:space="0" w:color="auto"/>
            </w:tcBorders>
          </w:tcPr>
          <w:p w14:paraId="061C4323" w14:textId="77777777" w:rsidR="00296E35" w:rsidRPr="0069162F" w:rsidRDefault="00296E35" w:rsidP="002E3FCC">
            <w:pPr>
              <w:pStyle w:val="TAL"/>
              <w:rPr>
                <w:rFonts w:eastAsia="Malgun Gothic"/>
              </w:rPr>
            </w:pPr>
            <w:r w:rsidRPr="0069162F">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0548410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F35C9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331B4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9CB75" w14:textId="77777777" w:rsidR="00296E35" w:rsidRPr="0069162F" w:rsidRDefault="00296E35" w:rsidP="002E3FCC">
            <w:pPr>
              <w:pStyle w:val="TAL"/>
            </w:pPr>
          </w:p>
        </w:tc>
      </w:tr>
    </w:tbl>
    <w:p w14:paraId="33CE1670" w14:textId="77777777" w:rsidR="00296E35" w:rsidRPr="0069162F" w:rsidRDefault="00296E35" w:rsidP="00296E35"/>
    <w:p w14:paraId="043F9717" w14:textId="5658AA29" w:rsidR="00296E35" w:rsidRPr="0069162F" w:rsidRDefault="00296E35" w:rsidP="00296E35">
      <w:pPr>
        <w:pStyle w:val="TH"/>
      </w:pPr>
      <w:r w:rsidRPr="0069162F">
        <w:t xml:space="preserve">Table 6.8.2.3.3-2: HTTP 200 (OK) from the SS (step 2,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465E23A5" w14:textId="77777777" w:rsidTr="002E3FCC">
        <w:tc>
          <w:tcPr>
            <w:tcW w:w="9650" w:type="dxa"/>
            <w:gridSpan w:val="5"/>
            <w:hideMark/>
          </w:tcPr>
          <w:p w14:paraId="1693FD03" w14:textId="595E83EB" w:rsidR="00296E35" w:rsidRPr="0069162F" w:rsidRDefault="00296E35" w:rsidP="002E3FCC">
            <w:pPr>
              <w:pStyle w:val="TAL"/>
            </w:pPr>
            <w:r w:rsidRPr="0069162F">
              <w:t xml:space="preserve">Derivation Path: TS </w:t>
            </w:r>
            <w:r>
              <w:t>37.579</w:t>
            </w:r>
            <w:r w:rsidRPr="0069162F">
              <w:t>-1 [2], Table 5.5.4.6-1</w:t>
            </w:r>
          </w:p>
        </w:tc>
      </w:tr>
      <w:tr w:rsidR="00296E35" w:rsidRPr="0069162F" w14:paraId="73B686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48A5CB1"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6B12AD6B"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4693C7C6"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2E63D1F8"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467AE52B" w14:textId="77777777" w:rsidR="00296E35" w:rsidRPr="0069162F" w:rsidRDefault="00296E35" w:rsidP="002E3FCC">
            <w:pPr>
              <w:pStyle w:val="TAH"/>
            </w:pPr>
            <w:r w:rsidRPr="0069162F">
              <w:t>Condition</w:t>
            </w:r>
          </w:p>
        </w:tc>
      </w:tr>
      <w:tr w:rsidR="00296E35" w:rsidRPr="0069162F" w14:paraId="4842A51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C5E3AB1" w14:textId="77777777" w:rsidR="00296E35" w:rsidRPr="0069162F" w:rsidRDefault="00296E35" w:rsidP="002E3FCC">
            <w:pPr>
              <w:pStyle w:val="TAL"/>
              <w:rPr>
                <w:b/>
                <w:bCs/>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FE7870"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E5F15E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0D77DF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607E757" w14:textId="77777777" w:rsidR="00296E35" w:rsidRPr="0069162F" w:rsidRDefault="00296E35" w:rsidP="002E3FCC">
            <w:pPr>
              <w:pStyle w:val="TAL"/>
            </w:pPr>
          </w:p>
        </w:tc>
      </w:tr>
      <w:tr w:rsidR="00296E35" w:rsidRPr="0069162F" w14:paraId="36917C4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FC40479"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5DEC7ABC"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542D63E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C5E5415"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9CC882F" w14:textId="77777777" w:rsidR="00296E35" w:rsidRPr="0069162F" w:rsidRDefault="00296E35" w:rsidP="002E3FCC">
            <w:pPr>
              <w:pStyle w:val="TAL"/>
            </w:pPr>
          </w:p>
        </w:tc>
      </w:tr>
      <w:tr w:rsidR="00296E35" w:rsidRPr="0069162F" w14:paraId="1FB44F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592D06" w14:textId="77777777" w:rsidR="00296E35" w:rsidRPr="0069162F" w:rsidRDefault="00296E35" w:rsidP="002E3FCC">
            <w:pPr>
              <w:pStyle w:val="TAL"/>
              <w:rPr>
                <w:b/>
                <w:bCs/>
              </w:rPr>
            </w:pPr>
            <w:r w:rsidRPr="0069162F">
              <w:rPr>
                <w:b/>
                <w:bCs/>
              </w:rPr>
              <w:t>Message-body: NMS folderList</w:t>
            </w:r>
          </w:p>
        </w:tc>
        <w:tc>
          <w:tcPr>
            <w:tcW w:w="2128" w:type="dxa"/>
            <w:tcBorders>
              <w:top w:val="single" w:sz="4" w:space="0" w:color="auto"/>
              <w:left w:val="single" w:sz="4" w:space="0" w:color="auto"/>
              <w:bottom w:val="single" w:sz="4" w:space="0" w:color="auto"/>
              <w:right w:val="single" w:sz="4" w:space="0" w:color="auto"/>
            </w:tcBorders>
            <w:hideMark/>
          </w:tcPr>
          <w:p w14:paraId="2620FD5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AA4F63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5864126" w14:textId="77777777" w:rsidR="00296E35" w:rsidRPr="0069162F" w:rsidRDefault="00296E35" w:rsidP="002E3FCC">
            <w:pPr>
              <w:pStyle w:val="TAL"/>
            </w:pPr>
            <w:r w:rsidRPr="0069162F">
              <w:t>RESTful Network API for NMS [40], clauses 6.8, 6.16</w:t>
            </w:r>
          </w:p>
        </w:tc>
        <w:tc>
          <w:tcPr>
            <w:tcW w:w="1136" w:type="dxa"/>
            <w:tcBorders>
              <w:top w:val="single" w:sz="4" w:space="0" w:color="auto"/>
              <w:left w:val="single" w:sz="4" w:space="0" w:color="auto"/>
              <w:bottom w:val="single" w:sz="4" w:space="0" w:color="auto"/>
              <w:right w:val="single" w:sz="4" w:space="0" w:color="auto"/>
            </w:tcBorders>
          </w:tcPr>
          <w:p w14:paraId="0A7E05E1" w14:textId="77777777" w:rsidR="00296E35" w:rsidRPr="0069162F" w:rsidRDefault="00296E35" w:rsidP="002E3FCC">
            <w:pPr>
              <w:pStyle w:val="TAL"/>
            </w:pPr>
          </w:p>
        </w:tc>
      </w:tr>
      <w:tr w:rsidR="00296E35" w:rsidRPr="0069162F" w14:paraId="57EB01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35F5A28" w14:textId="77777777" w:rsidR="00296E35" w:rsidRPr="0069162F" w:rsidRDefault="00296E35" w:rsidP="002E3FCC">
            <w:pPr>
              <w:pStyle w:val="TAL"/>
            </w:pPr>
            <w:r w:rsidRPr="0069162F">
              <w:t xml:space="preserve">  folder [1]</w:t>
            </w:r>
          </w:p>
        </w:tc>
        <w:tc>
          <w:tcPr>
            <w:tcW w:w="2128" w:type="dxa"/>
            <w:tcBorders>
              <w:top w:val="single" w:sz="4" w:space="0" w:color="auto"/>
              <w:left w:val="single" w:sz="4" w:space="0" w:color="auto"/>
              <w:bottom w:val="single" w:sz="4" w:space="0" w:color="auto"/>
              <w:right w:val="single" w:sz="4" w:space="0" w:color="auto"/>
            </w:tcBorders>
            <w:hideMark/>
          </w:tcPr>
          <w:p w14:paraId="5C1290BD"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478531" w14:textId="77777777" w:rsidR="00296E35" w:rsidRPr="0069162F" w:rsidRDefault="00296E35" w:rsidP="002E3FCC">
            <w:pPr>
              <w:pStyle w:val="TAL"/>
              <w:rPr>
                <w:b/>
                <w:bCs/>
              </w:rPr>
            </w:pPr>
          </w:p>
        </w:tc>
        <w:tc>
          <w:tcPr>
            <w:tcW w:w="1420" w:type="dxa"/>
            <w:tcBorders>
              <w:top w:val="single" w:sz="4" w:space="0" w:color="auto"/>
              <w:left w:val="single" w:sz="4" w:space="0" w:color="auto"/>
              <w:bottom w:val="single" w:sz="4" w:space="0" w:color="auto"/>
              <w:right w:val="single" w:sz="4" w:space="0" w:color="auto"/>
            </w:tcBorders>
          </w:tcPr>
          <w:p w14:paraId="05CD7D2D" w14:textId="77777777" w:rsidR="00296E35" w:rsidRPr="0069162F" w:rsidRDefault="00296E35" w:rsidP="002E3FCC">
            <w:pPr>
              <w:pStyle w:val="TAL"/>
            </w:pPr>
            <w:r w:rsidRPr="0069162F">
              <w:t>RESTful Network API for NMS [40], clause 5.3.2.8</w:t>
            </w:r>
          </w:p>
        </w:tc>
        <w:tc>
          <w:tcPr>
            <w:tcW w:w="1136" w:type="dxa"/>
            <w:tcBorders>
              <w:top w:val="single" w:sz="4" w:space="0" w:color="auto"/>
              <w:left w:val="single" w:sz="4" w:space="0" w:color="auto"/>
              <w:bottom w:val="single" w:sz="4" w:space="0" w:color="auto"/>
              <w:right w:val="single" w:sz="4" w:space="0" w:color="auto"/>
            </w:tcBorders>
          </w:tcPr>
          <w:p w14:paraId="3747C8B1" w14:textId="77777777" w:rsidR="00296E35" w:rsidRPr="0069162F" w:rsidRDefault="00296E35" w:rsidP="002E3FCC">
            <w:pPr>
              <w:pStyle w:val="TAL"/>
            </w:pPr>
          </w:p>
        </w:tc>
      </w:tr>
      <w:tr w:rsidR="00296E35" w:rsidRPr="0069162F" w14:paraId="55A9267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AA0A00"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2F4E88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2DD42CF"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D58FE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A310567" w14:textId="77777777" w:rsidR="00296E35" w:rsidRPr="0069162F" w:rsidRDefault="00296E35" w:rsidP="002E3FCC">
            <w:pPr>
              <w:pStyle w:val="TAL"/>
            </w:pPr>
          </w:p>
        </w:tc>
      </w:tr>
      <w:tr w:rsidR="00296E35" w:rsidRPr="0069162F" w14:paraId="0932519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35B291"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hideMark/>
          </w:tcPr>
          <w:p w14:paraId="081050E0"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4FB5FF0"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6A9C6DB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E2A5602" w14:textId="77777777" w:rsidR="00296E35" w:rsidRPr="0069162F" w:rsidRDefault="00296E35" w:rsidP="002E3FCC">
            <w:pPr>
              <w:pStyle w:val="TAL"/>
            </w:pPr>
          </w:p>
        </w:tc>
      </w:tr>
      <w:tr w:rsidR="00296E35" w:rsidRPr="0069162F" w14:paraId="2B47C3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A71A111"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hideMark/>
          </w:tcPr>
          <w:p w14:paraId="243CE963"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D23722"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E99E7B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5B6BEB" w14:textId="77777777" w:rsidR="00296E35" w:rsidRPr="0069162F" w:rsidRDefault="00296E35" w:rsidP="002E3FCC">
            <w:pPr>
              <w:pStyle w:val="TAL"/>
            </w:pPr>
          </w:p>
        </w:tc>
      </w:tr>
      <w:tr w:rsidR="00296E35" w:rsidRPr="0069162F" w14:paraId="6A9D0C3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B1D46C1"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hideMark/>
          </w:tcPr>
          <w:p w14:paraId="2D304C45"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30EAAF6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65724E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82FBE1C" w14:textId="77777777" w:rsidR="00296E35" w:rsidRPr="0069162F" w:rsidRDefault="00296E35" w:rsidP="002E3FCC">
            <w:pPr>
              <w:pStyle w:val="TAL"/>
            </w:pPr>
          </w:p>
        </w:tc>
      </w:tr>
      <w:tr w:rsidR="00296E35" w:rsidRPr="0069162F" w14:paraId="6E1D6EA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5EB78B9"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55830EA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1FD5CE0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84E70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7B5FD" w14:textId="77777777" w:rsidR="00296E35" w:rsidRPr="0069162F" w:rsidRDefault="00296E35" w:rsidP="002E3FCC">
            <w:pPr>
              <w:pStyle w:val="TAL"/>
            </w:pPr>
          </w:p>
        </w:tc>
      </w:tr>
      <w:tr w:rsidR="00296E35" w:rsidRPr="0069162F" w14:paraId="1554B90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A2A9192"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hideMark/>
          </w:tcPr>
          <w:p w14:paraId="4E1F81F4"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29C947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9C80B5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A687B72" w14:textId="77777777" w:rsidR="00296E35" w:rsidRPr="0069162F" w:rsidRDefault="00296E35" w:rsidP="002E3FCC">
            <w:pPr>
              <w:pStyle w:val="TAL"/>
            </w:pPr>
          </w:p>
        </w:tc>
      </w:tr>
      <w:tr w:rsidR="00296E35" w:rsidRPr="0069162F" w14:paraId="2FFEA3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4A271D"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DCB75E1" w14:textId="77777777" w:rsidR="00296E35" w:rsidRPr="00B70DBF" w:rsidRDefault="00296E35" w:rsidP="002E3FCC">
            <w:pPr>
              <w:pStyle w:val="TAL"/>
              <w:rPr>
                <w:lang w:val="sv-SE"/>
              </w:rPr>
            </w:pPr>
            <w:r w:rsidRPr="00B70DBF">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7175F368" w14:textId="77777777" w:rsidR="00296E35" w:rsidRPr="0069162F" w:rsidRDefault="00296E35" w:rsidP="002E3FCC">
            <w:pPr>
              <w:pStyle w:val="TAL"/>
            </w:pPr>
            <w:r w:rsidRPr="0069162F">
              <w:t>"folderId0000" arbitrarily selected as id of the root folder</w:t>
            </w:r>
          </w:p>
        </w:tc>
        <w:tc>
          <w:tcPr>
            <w:tcW w:w="1420" w:type="dxa"/>
            <w:tcBorders>
              <w:top w:val="single" w:sz="4" w:space="0" w:color="auto"/>
              <w:left w:val="single" w:sz="4" w:space="0" w:color="auto"/>
              <w:bottom w:val="single" w:sz="4" w:space="0" w:color="auto"/>
              <w:right w:val="single" w:sz="4" w:space="0" w:color="auto"/>
            </w:tcBorders>
          </w:tcPr>
          <w:p w14:paraId="5507BF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54054B7" w14:textId="77777777" w:rsidR="00296E35" w:rsidRPr="0069162F" w:rsidRDefault="00296E35" w:rsidP="002E3FCC">
            <w:pPr>
              <w:pStyle w:val="TAL"/>
            </w:pPr>
          </w:p>
        </w:tc>
      </w:tr>
      <w:tr w:rsidR="00296E35" w:rsidRPr="0069162F" w14:paraId="301C5B0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6E1DFCE"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253BF59" w14:textId="77777777" w:rsidR="00296E35" w:rsidRPr="0069162F" w:rsidRDefault="00296E35" w:rsidP="002E3FCC">
            <w:pPr>
              <w:pStyle w:val="TAL"/>
            </w:pPr>
            <w:r w:rsidRPr="0069162F">
              <w:t>"/main"</w:t>
            </w:r>
          </w:p>
        </w:tc>
        <w:tc>
          <w:tcPr>
            <w:tcW w:w="2128" w:type="dxa"/>
            <w:tcBorders>
              <w:top w:val="single" w:sz="4" w:space="0" w:color="auto"/>
              <w:left w:val="single" w:sz="4" w:space="0" w:color="auto"/>
              <w:bottom w:val="single" w:sz="4" w:space="0" w:color="auto"/>
              <w:right w:val="single" w:sz="4" w:space="0" w:color="auto"/>
            </w:tcBorders>
          </w:tcPr>
          <w:p w14:paraId="51E0872F"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DAEE55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A167EB" w14:textId="77777777" w:rsidR="00296E35" w:rsidRPr="0069162F" w:rsidRDefault="00296E35" w:rsidP="002E3FCC">
            <w:pPr>
              <w:pStyle w:val="TAL"/>
            </w:pPr>
          </w:p>
        </w:tc>
      </w:tr>
      <w:tr w:rsidR="00296E35" w:rsidRPr="0069162F" w14:paraId="16AC85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ADC8E94"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0A56B3B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B390ED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FAC05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B0D372" w14:textId="77777777" w:rsidR="00296E35" w:rsidRPr="0069162F" w:rsidRDefault="00296E35" w:rsidP="002E3FCC">
            <w:pPr>
              <w:pStyle w:val="TAL"/>
            </w:pPr>
          </w:p>
        </w:tc>
      </w:tr>
      <w:tr w:rsidR="00296E35" w:rsidRPr="0069162F" w14:paraId="5EF7A13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7ACAE6"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48C6C9F2"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0D3E3471"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66E794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72EF19A" w14:textId="77777777" w:rsidR="00296E35" w:rsidRPr="0069162F" w:rsidRDefault="00296E35" w:rsidP="002E3FCC">
            <w:pPr>
              <w:pStyle w:val="TAL"/>
            </w:pPr>
          </w:p>
        </w:tc>
      </w:tr>
      <w:tr w:rsidR="00296E35" w:rsidRPr="0069162F" w14:paraId="20C3651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CF0E059"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hideMark/>
          </w:tcPr>
          <w:p w14:paraId="1FDB8B9A"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487618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B600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2E5018" w14:textId="77777777" w:rsidR="00296E35" w:rsidRPr="0069162F" w:rsidRDefault="00296E35" w:rsidP="002E3FCC">
            <w:pPr>
              <w:pStyle w:val="TAL"/>
            </w:pPr>
          </w:p>
        </w:tc>
      </w:tr>
      <w:tr w:rsidR="00296E35" w:rsidRPr="0069162F" w14:paraId="4CE2D7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0ACC73"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hideMark/>
          </w:tcPr>
          <w:p w14:paraId="5052131F"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7B460B5"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DEEE56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0E49989" w14:textId="77777777" w:rsidR="00296E35" w:rsidRPr="0069162F" w:rsidRDefault="00296E35" w:rsidP="002E3FCC">
            <w:pPr>
              <w:pStyle w:val="TAL"/>
            </w:pPr>
          </w:p>
        </w:tc>
      </w:tr>
      <w:tr w:rsidR="00296E35" w:rsidRPr="0069162F" w14:paraId="6B175DF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57E257F"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hideMark/>
          </w:tcPr>
          <w:p w14:paraId="4371584C"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6E55294F"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41EA3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66F68E1" w14:textId="77777777" w:rsidR="00296E35" w:rsidRPr="0069162F" w:rsidRDefault="00296E35" w:rsidP="002E3FCC">
            <w:pPr>
              <w:pStyle w:val="TAL"/>
            </w:pPr>
          </w:p>
        </w:tc>
      </w:tr>
    </w:tbl>
    <w:p w14:paraId="7A7DECCE" w14:textId="77777777" w:rsidR="00296E35" w:rsidRPr="0069162F" w:rsidRDefault="00296E35" w:rsidP="00296E35"/>
    <w:p w14:paraId="4BF28DB3" w14:textId="4C9575F2" w:rsidR="00296E35" w:rsidRPr="0069162F" w:rsidRDefault="00296E35" w:rsidP="00296E35">
      <w:pPr>
        <w:pStyle w:val="TH"/>
      </w:pPr>
      <w:r w:rsidRPr="0069162F">
        <w:t xml:space="preserve">Table 6.8.2.3.3-3: HTTP POST from the UE (Step 4,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549E9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332F767" w14:textId="09346D5C"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49A9E4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EB898"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7C786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123274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A6F3B5"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BE05F03" w14:textId="77777777" w:rsidR="00296E35" w:rsidRPr="0069162F" w:rsidRDefault="00296E35" w:rsidP="002E3FCC">
            <w:pPr>
              <w:pStyle w:val="TAH"/>
            </w:pPr>
            <w:r w:rsidRPr="0069162F">
              <w:t>Condition</w:t>
            </w:r>
          </w:p>
        </w:tc>
      </w:tr>
      <w:tr w:rsidR="00296E35" w:rsidRPr="0069162F" w14:paraId="413577E3" w14:textId="77777777" w:rsidTr="002E3FCC">
        <w:tc>
          <w:tcPr>
            <w:tcW w:w="2837" w:type="dxa"/>
            <w:tcBorders>
              <w:top w:val="single" w:sz="4" w:space="0" w:color="auto"/>
              <w:left w:val="single" w:sz="4" w:space="0" w:color="auto"/>
              <w:bottom w:val="single" w:sz="4" w:space="0" w:color="auto"/>
              <w:right w:val="single" w:sz="4" w:space="0" w:color="auto"/>
            </w:tcBorders>
          </w:tcPr>
          <w:p w14:paraId="15AE4BB3"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5A9ADAC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812D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655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7BD8B6" w14:textId="77777777" w:rsidR="00296E35" w:rsidRPr="0069162F" w:rsidRDefault="00296E35" w:rsidP="002E3FCC">
            <w:pPr>
              <w:pStyle w:val="TAL"/>
            </w:pPr>
          </w:p>
        </w:tc>
      </w:tr>
      <w:tr w:rsidR="00296E35" w:rsidRPr="0069162F" w14:paraId="7D1DAD0F" w14:textId="77777777" w:rsidTr="002E3FCC">
        <w:tc>
          <w:tcPr>
            <w:tcW w:w="2837" w:type="dxa"/>
            <w:tcBorders>
              <w:top w:val="single" w:sz="4" w:space="0" w:color="auto"/>
              <w:left w:val="single" w:sz="4" w:space="0" w:color="auto"/>
              <w:bottom w:val="single" w:sz="4" w:space="0" w:color="auto"/>
              <w:right w:val="single" w:sz="4" w:space="0" w:color="auto"/>
            </w:tcBorders>
          </w:tcPr>
          <w:p w14:paraId="3B451B07"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52AB40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98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DEC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FB2DE" w14:textId="77777777" w:rsidR="00296E35" w:rsidRPr="0069162F" w:rsidRDefault="00296E35" w:rsidP="002E3FCC">
            <w:pPr>
              <w:pStyle w:val="TAL"/>
            </w:pPr>
          </w:p>
        </w:tc>
      </w:tr>
      <w:tr w:rsidR="00296E35" w:rsidRPr="0069162F" w14:paraId="557D0DE2" w14:textId="77777777" w:rsidTr="002E3FCC">
        <w:tc>
          <w:tcPr>
            <w:tcW w:w="2837" w:type="dxa"/>
            <w:tcBorders>
              <w:top w:val="single" w:sz="4" w:space="0" w:color="auto"/>
              <w:left w:val="single" w:sz="4" w:space="0" w:color="auto"/>
              <w:bottom w:val="single" w:sz="4" w:space="0" w:color="auto"/>
              <w:right w:val="single" w:sz="4" w:space="0" w:color="auto"/>
            </w:tcBorders>
          </w:tcPr>
          <w:p w14:paraId="7685246A"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6CD2DC09"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705023E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7E3EA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35FECD" w14:textId="77777777" w:rsidR="00296E35" w:rsidRPr="0069162F" w:rsidRDefault="00296E35" w:rsidP="002E3FCC">
            <w:pPr>
              <w:pStyle w:val="TAL"/>
            </w:pPr>
          </w:p>
        </w:tc>
      </w:tr>
      <w:tr w:rsidR="00296E35" w:rsidRPr="0069162F" w14:paraId="6A165C4E" w14:textId="77777777" w:rsidTr="002E3FCC">
        <w:tc>
          <w:tcPr>
            <w:tcW w:w="2837" w:type="dxa"/>
            <w:tcBorders>
              <w:top w:val="single" w:sz="4" w:space="0" w:color="auto"/>
              <w:left w:val="single" w:sz="4" w:space="0" w:color="auto"/>
              <w:bottom w:val="single" w:sz="4" w:space="0" w:color="auto"/>
              <w:right w:val="single" w:sz="4" w:space="0" w:color="auto"/>
            </w:tcBorders>
          </w:tcPr>
          <w:p w14:paraId="398A8A6B"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2ECF34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3CC9E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B3D3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983E9" w14:textId="77777777" w:rsidR="00296E35" w:rsidRPr="0069162F" w:rsidRDefault="00296E35" w:rsidP="002E3FCC">
            <w:pPr>
              <w:pStyle w:val="TAL"/>
            </w:pPr>
          </w:p>
        </w:tc>
      </w:tr>
      <w:tr w:rsidR="00296E35" w:rsidRPr="0069162F" w14:paraId="53A6F90E" w14:textId="77777777" w:rsidTr="002E3FCC">
        <w:tc>
          <w:tcPr>
            <w:tcW w:w="2837" w:type="dxa"/>
            <w:tcBorders>
              <w:top w:val="single" w:sz="4" w:space="0" w:color="auto"/>
              <w:left w:val="single" w:sz="4" w:space="0" w:color="auto"/>
              <w:bottom w:val="single" w:sz="4" w:space="0" w:color="auto"/>
              <w:right w:val="single" w:sz="4" w:space="0" w:color="auto"/>
            </w:tcBorders>
          </w:tcPr>
          <w:p w14:paraId="76E0144B"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0D777A09"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3B9157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D23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A96C6" w14:textId="77777777" w:rsidR="00296E35" w:rsidRPr="0069162F" w:rsidRDefault="00296E35" w:rsidP="002E3FCC">
            <w:pPr>
              <w:pStyle w:val="TAL"/>
            </w:pPr>
          </w:p>
        </w:tc>
      </w:tr>
      <w:tr w:rsidR="00296E35" w:rsidRPr="0069162F" w14:paraId="3AF4206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7AD60BB"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6164CD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20697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A57C4"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985BEC4" w14:textId="77777777" w:rsidR="00296E35" w:rsidRPr="0069162F" w:rsidRDefault="00296E35" w:rsidP="002E3FCC">
            <w:pPr>
              <w:pStyle w:val="TAL"/>
            </w:pPr>
          </w:p>
        </w:tc>
      </w:tr>
      <w:tr w:rsidR="00296E35" w:rsidRPr="0069162F" w14:paraId="6BE278C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28BAF90" w14:textId="77777777" w:rsidR="00296E35" w:rsidRPr="0069162F"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03DAFE3C" w14:textId="77777777" w:rsidR="00296E35" w:rsidRPr="0069162F" w:rsidRDefault="00296E35" w:rsidP="002E3FCC">
            <w:pPr>
              <w:pStyle w:val="TAL"/>
            </w:pPr>
            <w:r w:rsidRPr="0069162F">
              <w:t>tsc_MCData_MsgSF_BaseURL &amp; "/folders/folderId0000"</w:t>
            </w:r>
          </w:p>
          <w:p w14:paraId="0357EBE3"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F011DC2" w14:textId="77777777" w:rsidR="00296E35" w:rsidRPr="0069162F"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48DF81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1762126" w14:textId="77777777" w:rsidR="00296E35" w:rsidRPr="0069162F" w:rsidRDefault="00296E35" w:rsidP="002E3FCC">
            <w:pPr>
              <w:pStyle w:val="TAL"/>
            </w:pPr>
          </w:p>
        </w:tc>
      </w:tr>
      <w:tr w:rsidR="00296E35" w:rsidRPr="0069162F" w14:paraId="4301A02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3F8F07" w14:textId="77777777" w:rsidR="00296E35" w:rsidRPr="0069162F"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235EF6C2" w14:textId="77777777" w:rsidR="00296E35" w:rsidRPr="0069162F" w:rsidRDefault="00296E35" w:rsidP="002E3FCC">
            <w:pPr>
              <w:pStyle w:val="TAL"/>
            </w:pPr>
            <w:r w:rsidRPr="0069162F">
              <w:t>"/main" if present</w:t>
            </w:r>
          </w:p>
          <w:p w14:paraId="0D2D2395"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7BAB9F6" w14:textId="77777777" w:rsidR="00296E35" w:rsidRPr="0069162F"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717CD9F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C3FE5A" w14:textId="77777777" w:rsidR="00296E35" w:rsidRPr="0069162F" w:rsidRDefault="00296E35" w:rsidP="002E3FCC">
            <w:pPr>
              <w:pStyle w:val="TAL"/>
            </w:pPr>
          </w:p>
        </w:tc>
      </w:tr>
      <w:tr w:rsidR="00296E35" w:rsidRPr="0069162F" w14:paraId="193E88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68FF3C" w14:textId="77777777" w:rsidR="00296E35" w:rsidRPr="0069162F"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47147431"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76BA5C01" w14:textId="77777777" w:rsidR="00296E35" w:rsidRPr="0069162F"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66689B4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9076B" w14:textId="77777777" w:rsidR="00296E35" w:rsidRPr="0069162F" w:rsidRDefault="00296E35" w:rsidP="002E3FCC">
            <w:pPr>
              <w:pStyle w:val="TAL"/>
            </w:pPr>
          </w:p>
        </w:tc>
      </w:tr>
      <w:tr w:rsidR="00296E35" w:rsidRPr="0069162F" w14:paraId="6A0A17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F1721D9"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057A3516"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C5349C2"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62417D3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6E0D8A" w14:textId="77777777" w:rsidR="00296E35" w:rsidRPr="0069162F" w:rsidRDefault="00296E35" w:rsidP="002E3FCC">
            <w:pPr>
              <w:pStyle w:val="TAL"/>
            </w:pPr>
          </w:p>
        </w:tc>
      </w:tr>
      <w:tr w:rsidR="00296E35" w:rsidRPr="0069162F" w14:paraId="46AB1A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0248A6D"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34DF2C7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0BAE71D"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D4141B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82DED3" w14:textId="77777777" w:rsidR="00296E35" w:rsidRPr="0069162F" w:rsidRDefault="00296E35" w:rsidP="002E3FCC">
            <w:pPr>
              <w:pStyle w:val="TAL"/>
            </w:pPr>
          </w:p>
        </w:tc>
      </w:tr>
      <w:tr w:rsidR="00296E35" w:rsidRPr="0069162F" w14:paraId="732699B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19C0D1" w14:textId="77777777" w:rsidR="00296E35" w:rsidRPr="0069162F"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5006F009" w14:textId="77777777" w:rsidR="00296E35" w:rsidRPr="0069162F" w:rsidRDefault="00296E35" w:rsidP="002E3FCC">
            <w:pPr>
              <w:pStyle w:val="TAL"/>
            </w:pPr>
            <w:r w:rsidRPr="0069162F">
              <w:t>"Folder1"</w:t>
            </w:r>
          </w:p>
        </w:tc>
        <w:tc>
          <w:tcPr>
            <w:tcW w:w="2127" w:type="dxa"/>
            <w:tcBorders>
              <w:top w:val="single" w:sz="4" w:space="0" w:color="auto"/>
              <w:left w:val="single" w:sz="4" w:space="0" w:color="auto"/>
              <w:bottom w:val="single" w:sz="4" w:space="0" w:color="auto"/>
              <w:right w:val="single" w:sz="4" w:space="0" w:color="auto"/>
            </w:tcBorders>
          </w:tcPr>
          <w:p w14:paraId="35336881" w14:textId="77777777" w:rsidR="00296E35" w:rsidRPr="0069162F" w:rsidRDefault="00296E35" w:rsidP="002E3FCC">
            <w:pPr>
              <w:pStyle w:val="TAL"/>
            </w:pPr>
            <w:r w:rsidRPr="0069162F">
              <w:t>According to step 3</w:t>
            </w:r>
          </w:p>
        </w:tc>
        <w:tc>
          <w:tcPr>
            <w:tcW w:w="1419" w:type="dxa"/>
            <w:tcBorders>
              <w:top w:val="single" w:sz="4" w:space="0" w:color="auto"/>
              <w:left w:val="single" w:sz="4" w:space="0" w:color="auto"/>
              <w:bottom w:val="single" w:sz="4" w:space="0" w:color="auto"/>
              <w:right w:val="single" w:sz="4" w:space="0" w:color="auto"/>
            </w:tcBorders>
          </w:tcPr>
          <w:p w14:paraId="103CF18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AD1FD" w14:textId="77777777" w:rsidR="00296E35" w:rsidRPr="0069162F" w:rsidRDefault="00296E35" w:rsidP="002E3FCC">
            <w:pPr>
              <w:pStyle w:val="TAL"/>
            </w:pPr>
          </w:p>
        </w:tc>
      </w:tr>
      <w:tr w:rsidR="00296E35" w:rsidRPr="0069162F" w14:paraId="1AB4B2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AE50F20" w14:textId="77777777" w:rsidR="00296E35" w:rsidRPr="0069162F"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3082174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9C360F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6BFF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24AAAD" w14:textId="77777777" w:rsidR="00296E35" w:rsidRPr="0069162F" w:rsidRDefault="00296E35" w:rsidP="002E3FCC">
            <w:pPr>
              <w:pStyle w:val="TAL"/>
            </w:pPr>
          </w:p>
        </w:tc>
      </w:tr>
      <w:tr w:rsidR="00296E35" w:rsidRPr="0069162F" w14:paraId="1A577C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141D0BF" w14:textId="77777777" w:rsidR="00296E35" w:rsidRPr="0069162F"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74F1F943"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1F4834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5D82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EDE6B" w14:textId="77777777" w:rsidR="00296E35" w:rsidRPr="0069162F" w:rsidRDefault="00296E35" w:rsidP="002E3FCC">
            <w:pPr>
              <w:pStyle w:val="TAL"/>
            </w:pPr>
          </w:p>
        </w:tc>
      </w:tr>
      <w:tr w:rsidR="00296E35" w:rsidRPr="0069162F" w14:paraId="17A1688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4A3521" w14:textId="77777777" w:rsidR="00296E35" w:rsidRPr="0069162F"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1EE501D1"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28365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155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960DF0" w14:textId="77777777" w:rsidR="00296E35" w:rsidRPr="0069162F" w:rsidRDefault="00296E35" w:rsidP="002E3FCC">
            <w:pPr>
              <w:pStyle w:val="TAL"/>
            </w:pPr>
          </w:p>
        </w:tc>
      </w:tr>
      <w:tr w:rsidR="00296E35" w:rsidRPr="0069162F" w14:paraId="4BBB05F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6341A07"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7D73DB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768973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7F3FB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C955E" w14:textId="77777777" w:rsidR="00296E35" w:rsidRPr="0069162F" w:rsidRDefault="00296E35" w:rsidP="002E3FCC">
            <w:pPr>
              <w:pStyle w:val="TAL"/>
            </w:pPr>
          </w:p>
        </w:tc>
      </w:tr>
      <w:tr w:rsidR="00296E35" w:rsidRPr="0069162F" w14:paraId="3293DE98"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0E0FE97" w14:textId="77777777" w:rsidR="00296E35" w:rsidRPr="0069162F" w:rsidRDefault="00296E35" w:rsidP="002E3FCC">
            <w:pPr>
              <w:pStyle w:val="TAN"/>
            </w:pPr>
            <w:r w:rsidRPr="0069162F">
              <w:t>NOTE 1:</w:t>
            </w:r>
            <w:r w:rsidRPr="0069162F">
              <w:tab/>
              <w:t>Either parentFolder or parentFolderPath shall be present</w:t>
            </w:r>
          </w:p>
        </w:tc>
      </w:tr>
    </w:tbl>
    <w:p w14:paraId="6DCF2ABB" w14:textId="77777777" w:rsidR="00296E35" w:rsidRPr="0069162F" w:rsidRDefault="00296E35" w:rsidP="00296E35"/>
    <w:p w14:paraId="3FA74D02" w14:textId="237CEE5E" w:rsidR="00296E35" w:rsidRPr="0069162F" w:rsidRDefault="00296E35" w:rsidP="00296E35">
      <w:pPr>
        <w:pStyle w:val="TH"/>
      </w:pPr>
      <w:r w:rsidRPr="0069162F">
        <w:t xml:space="preserve">Table 6.8.2.3.3-4: HTTP 201 Created from the SS (step 4, Table 6.8.2.3.2-1; step 2,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16BEA3F" w14:textId="77777777" w:rsidTr="002E3FCC">
        <w:tc>
          <w:tcPr>
            <w:tcW w:w="9650" w:type="dxa"/>
            <w:gridSpan w:val="5"/>
            <w:hideMark/>
          </w:tcPr>
          <w:p w14:paraId="10420FFC" w14:textId="1AF5529B" w:rsidR="00296E35" w:rsidRPr="0069162F" w:rsidRDefault="00296E35" w:rsidP="002E3FCC">
            <w:pPr>
              <w:pStyle w:val="TAL"/>
            </w:pPr>
            <w:r w:rsidRPr="0069162F">
              <w:t xml:space="preserve">Derivation Path: TS </w:t>
            </w:r>
            <w:r>
              <w:t>37.579</w:t>
            </w:r>
            <w:r w:rsidRPr="0069162F">
              <w:t>-1 [2], Table 5.5.4.7-1</w:t>
            </w:r>
          </w:p>
        </w:tc>
      </w:tr>
      <w:tr w:rsidR="00296E35" w:rsidRPr="0069162F" w14:paraId="0A274D22" w14:textId="77777777" w:rsidTr="002E3FCC">
        <w:tblPrEx>
          <w:jc w:val="center"/>
          <w:tblInd w:w="0" w:type="dxa"/>
        </w:tblPrEx>
        <w:trPr>
          <w:cantSplit/>
          <w:jc w:val="center"/>
        </w:trPr>
        <w:tc>
          <w:tcPr>
            <w:tcW w:w="2838" w:type="dxa"/>
          </w:tcPr>
          <w:p w14:paraId="34065977" w14:textId="77777777" w:rsidR="00296E35" w:rsidRPr="0069162F" w:rsidRDefault="00296E35" w:rsidP="002E3FCC">
            <w:pPr>
              <w:pStyle w:val="TAH"/>
            </w:pPr>
            <w:r w:rsidRPr="0069162F">
              <w:t>Information Element</w:t>
            </w:r>
          </w:p>
        </w:tc>
        <w:tc>
          <w:tcPr>
            <w:tcW w:w="2128" w:type="dxa"/>
          </w:tcPr>
          <w:p w14:paraId="72A2F741" w14:textId="77777777" w:rsidR="00296E35" w:rsidRPr="0069162F" w:rsidRDefault="00296E35" w:rsidP="002E3FCC">
            <w:pPr>
              <w:pStyle w:val="TAH"/>
            </w:pPr>
            <w:r w:rsidRPr="0069162F">
              <w:t>Value/remark</w:t>
            </w:r>
          </w:p>
        </w:tc>
        <w:tc>
          <w:tcPr>
            <w:tcW w:w="2128" w:type="dxa"/>
          </w:tcPr>
          <w:p w14:paraId="70F46E53" w14:textId="77777777" w:rsidR="00296E35" w:rsidRPr="0069162F" w:rsidRDefault="00296E35" w:rsidP="002E3FCC">
            <w:pPr>
              <w:pStyle w:val="TAH"/>
            </w:pPr>
            <w:r w:rsidRPr="0069162F">
              <w:t>Comment</w:t>
            </w:r>
          </w:p>
        </w:tc>
        <w:tc>
          <w:tcPr>
            <w:tcW w:w="1420" w:type="dxa"/>
          </w:tcPr>
          <w:p w14:paraId="6C394DC7" w14:textId="77777777" w:rsidR="00296E35" w:rsidRPr="0069162F" w:rsidRDefault="00296E35" w:rsidP="002E3FCC">
            <w:pPr>
              <w:pStyle w:val="TAH"/>
            </w:pPr>
            <w:r w:rsidRPr="0069162F">
              <w:t>Reference</w:t>
            </w:r>
          </w:p>
        </w:tc>
        <w:tc>
          <w:tcPr>
            <w:tcW w:w="1136" w:type="dxa"/>
          </w:tcPr>
          <w:p w14:paraId="6D69AD39" w14:textId="77777777" w:rsidR="00296E35" w:rsidRPr="0069162F" w:rsidRDefault="00296E35" w:rsidP="002E3FCC">
            <w:pPr>
              <w:pStyle w:val="TAH"/>
            </w:pPr>
            <w:r w:rsidRPr="0069162F">
              <w:t>Condition</w:t>
            </w:r>
          </w:p>
        </w:tc>
      </w:tr>
      <w:tr w:rsidR="00296E35" w:rsidRPr="0069162F" w14:paraId="5EA82DF3" w14:textId="77777777" w:rsidTr="002E3FCC">
        <w:tblPrEx>
          <w:jc w:val="center"/>
          <w:tblInd w:w="0" w:type="dxa"/>
        </w:tblPrEx>
        <w:trPr>
          <w:cantSplit/>
          <w:jc w:val="center"/>
        </w:trPr>
        <w:tc>
          <w:tcPr>
            <w:tcW w:w="2838" w:type="dxa"/>
          </w:tcPr>
          <w:p w14:paraId="20C6DAB5" w14:textId="77777777" w:rsidR="00296E35" w:rsidRPr="0069162F" w:rsidRDefault="00296E35" w:rsidP="002E3FCC">
            <w:pPr>
              <w:pStyle w:val="TAL"/>
              <w:rPr>
                <w:b/>
              </w:rPr>
            </w:pPr>
            <w:r w:rsidRPr="0069162F">
              <w:rPr>
                <w:b/>
              </w:rPr>
              <w:t>Location</w:t>
            </w:r>
          </w:p>
        </w:tc>
        <w:tc>
          <w:tcPr>
            <w:tcW w:w="2128" w:type="dxa"/>
          </w:tcPr>
          <w:p w14:paraId="07C124EE" w14:textId="77777777" w:rsidR="00296E35" w:rsidRPr="0069162F" w:rsidRDefault="00296E35" w:rsidP="002E3FCC">
            <w:pPr>
              <w:pStyle w:val="TAL"/>
            </w:pPr>
          </w:p>
        </w:tc>
        <w:tc>
          <w:tcPr>
            <w:tcW w:w="2128" w:type="dxa"/>
          </w:tcPr>
          <w:p w14:paraId="17B26367" w14:textId="77777777" w:rsidR="00296E35" w:rsidRPr="0069162F" w:rsidRDefault="00296E35" w:rsidP="002E3FCC">
            <w:pPr>
              <w:pStyle w:val="TAL"/>
            </w:pPr>
          </w:p>
        </w:tc>
        <w:tc>
          <w:tcPr>
            <w:tcW w:w="1420" w:type="dxa"/>
          </w:tcPr>
          <w:p w14:paraId="319C2EF3" w14:textId="77777777" w:rsidR="00296E35" w:rsidRPr="0069162F" w:rsidRDefault="00296E35" w:rsidP="002E3FCC">
            <w:pPr>
              <w:pStyle w:val="TAL"/>
            </w:pPr>
          </w:p>
        </w:tc>
        <w:tc>
          <w:tcPr>
            <w:tcW w:w="1136" w:type="dxa"/>
          </w:tcPr>
          <w:p w14:paraId="4FC1F386" w14:textId="77777777" w:rsidR="00296E35" w:rsidRPr="0069162F" w:rsidRDefault="00296E35" w:rsidP="002E3FCC">
            <w:pPr>
              <w:pStyle w:val="TAL"/>
            </w:pPr>
          </w:p>
        </w:tc>
      </w:tr>
      <w:tr w:rsidR="00296E35" w:rsidRPr="0069162F" w14:paraId="50A582A2" w14:textId="77777777" w:rsidTr="002E3FCC">
        <w:tblPrEx>
          <w:jc w:val="center"/>
          <w:tblInd w:w="0" w:type="dxa"/>
        </w:tblPrEx>
        <w:trPr>
          <w:cantSplit/>
          <w:jc w:val="center"/>
        </w:trPr>
        <w:tc>
          <w:tcPr>
            <w:tcW w:w="2838" w:type="dxa"/>
          </w:tcPr>
          <w:p w14:paraId="74F7AE0C" w14:textId="77777777" w:rsidR="00296E35" w:rsidRPr="0069162F" w:rsidRDefault="00296E35" w:rsidP="002E3FCC">
            <w:pPr>
              <w:pStyle w:val="TAL"/>
              <w:rPr>
                <w:b/>
              </w:rPr>
            </w:pPr>
            <w:r w:rsidRPr="0069162F">
              <w:t xml:space="preserve">  uri</w:t>
            </w:r>
          </w:p>
        </w:tc>
        <w:tc>
          <w:tcPr>
            <w:tcW w:w="2128" w:type="dxa"/>
          </w:tcPr>
          <w:p w14:paraId="5CDCFC57" w14:textId="77777777" w:rsidR="00296E35" w:rsidRPr="0069162F" w:rsidRDefault="00296E35" w:rsidP="002E3FCC">
            <w:pPr>
              <w:pStyle w:val="TAL"/>
            </w:pPr>
            <w:r w:rsidRPr="0069162F">
              <w:t>tsc_MCData_MsgSF_BaseURL &amp; "/folders/folderId0001"</w:t>
            </w:r>
          </w:p>
        </w:tc>
        <w:tc>
          <w:tcPr>
            <w:tcW w:w="2128" w:type="dxa"/>
          </w:tcPr>
          <w:p w14:paraId="24C98AB8" w14:textId="77777777" w:rsidR="00296E35" w:rsidRPr="0069162F" w:rsidRDefault="00296E35" w:rsidP="002E3FCC">
            <w:pPr>
              <w:pStyle w:val="TAL"/>
            </w:pPr>
            <w:r w:rsidRPr="0069162F">
              <w:t>"folderId0001" arbitrarily selected</w:t>
            </w:r>
          </w:p>
        </w:tc>
        <w:tc>
          <w:tcPr>
            <w:tcW w:w="1420" w:type="dxa"/>
          </w:tcPr>
          <w:p w14:paraId="62DB8B02" w14:textId="77777777" w:rsidR="00296E35" w:rsidRPr="0069162F" w:rsidRDefault="00296E35" w:rsidP="002E3FCC">
            <w:pPr>
              <w:pStyle w:val="TAL"/>
            </w:pPr>
          </w:p>
        </w:tc>
        <w:tc>
          <w:tcPr>
            <w:tcW w:w="1136" w:type="dxa"/>
          </w:tcPr>
          <w:p w14:paraId="1B70C796" w14:textId="77777777" w:rsidR="00296E35" w:rsidRPr="0069162F" w:rsidRDefault="00296E35" w:rsidP="002E3FCC">
            <w:pPr>
              <w:pStyle w:val="TAL"/>
            </w:pPr>
          </w:p>
        </w:tc>
      </w:tr>
      <w:tr w:rsidR="00296E35" w:rsidRPr="0069162F" w14:paraId="717136AF" w14:textId="77777777" w:rsidTr="002E3FCC">
        <w:tblPrEx>
          <w:jc w:val="center"/>
          <w:tblInd w:w="0" w:type="dxa"/>
        </w:tblPrEx>
        <w:trPr>
          <w:cantSplit/>
          <w:jc w:val="center"/>
        </w:trPr>
        <w:tc>
          <w:tcPr>
            <w:tcW w:w="2838" w:type="dxa"/>
          </w:tcPr>
          <w:p w14:paraId="78916314" w14:textId="77777777" w:rsidR="00296E35" w:rsidRPr="0069162F" w:rsidRDefault="00296E35" w:rsidP="002E3FCC">
            <w:pPr>
              <w:pStyle w:val="TAL"/>
              <w:rPr>
                <w:b/>
              </w:rPr>
            </w:pPr>
            <w:r w:rsidRPr="0069162F">
              <w:rPr>
                <w:b/>
              </w:rPr>
              <w:t>Content-Type</w:t>
            </w:r>
          </w:p>
        </w:tc>
        <w:tc>
          <w:tcPr>
            <w:tcW w:w="2128" w:type="dxa"/>
          </w:tcPr>
          <w:p w14:paraId="7C92FB7C" w14:textId="77777777" w:rsidR="00296E35" w:rsidRPr="0069162F" w:rsidRDefault="00296E35" w:rsidP="002E3FCC">
            <w:pPr>
              <w:pStyle w:val="TAL"/>
            </w:pPr>
          </w:p>
        </w:tc>
        <w:tc>
          <w:tcPr>
            <w:tcW w:w="2128" w:type="dxa"/>
          </w:tcPr>
          <w:p w14:paraId="2DC6C2C1" w14:textId="77777777" w:rsidR="00296E35" w:rsidRPr="0069162F" w:rsidRDefault="00296E35" w:rsidP="002E3FCC">
            <w:pPr>
              <w:pStyle w:val="TAL"/>
            </w:pPr>
          </w:p>
        </w:tc>
        <w:tc>
          <w:tcPr>
            <w:tcW w:w="1420" w:type="dxa"/>
          </w:tcPr>
          <w:p w14:paraId="3D2A1F95" w14:textId="77777777" w:rsidR="00296E35" w:rsidRPr="0069162F" w:rsidRDefault="00296E35" w:rsidP="002E3FCC">
            <w:pPr>
              <w:pStyle w:val="TAL"/>
            </w:pPr>
          </w:p>
        </w:tc>
        <w:tc>
          <w:tcPr>
            <w:tcW w:w="1136" w:type="dxa"/>
          </w:tcPr>
          <w:p w14:paraId="140A7D2F" w14:textId="77777777" w:rsidR="00296E35" w:rsidRPr="0069162F" w:rsidRDefault="00296E35" w:rsidP="002E3FCC">
            <w:pPr>
              <w:pStyle w:val="TAL"/>
            </w:pPr>
          </w:p>
        </w:tc>
      </w:tr>
      <w:tr w:rsidR="00296E35" w:rsidRPr="0069162F" w14:paraId="36A31437" w14:textId="77777777" w:rsidTr="002E3FCC">
        <w:tblPrEx>
          <w:jc w:val="center"/>
          <w:tblInd w:w="0" w:type="dxa"/>
        </w:tblPrEx>
        <w:trPr>
          <w:cantSplit/>
          <w:jc w:val="center"/>
        </w:trPr>
        <w:tc>
          <w:tcPr>
            <w:tcW w:w="2838" w:type="dxa"/>
          </w:tcPr>
          <w:p w14:paraId="1F4BC3C6"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38A2417F" w14:textId="77777777" w:rsidR="00296E35" w:rsidRPr="0069162F" w:rsidRDefault="00296E35" w:rsidP="002E3FCC">
            <w:pPr>
              <w:pStyle w:val="TAL"/>
            </w:pPr>
            <w:r w:rsidRPr="0069162F">
              <w:t>"application/xml"</w:t>
            </w:r>
          </w:p>
        </w:tc>
        <w:tc>
          <w:tcPr>
            <w:tcW w:w="2128" w:type="dxa"/>
          </w:tcPr>
          <w:p w14:paraId="43B77250" w14:textId="77777777" w:rsidR="00296E35" w:rsidRPr="0069162F" w:rsidRDefault="00296E35" w:rsidP="002E3FCC">
            <w:pPr>
              <w:pStyle w:val="TAL"/>
            </w:pPr>
          </w:p>
        </w:tc>
        <w:tc>
          <w:tcPr>
            <w:tcW w:w="1420" w:type="dxa"/>
          </w:tcPr>
          <w:p w14:paraId="6FA94458" w14:textId="77777777" w:rsidR="00296E35" w:rsidRPr="0069162F" w:rsidRDefault="00296E35" w:rsidP="002E3FCC">
            <w:pPr>
              <w:pStyle w:val="TAL"/>
            </w:pPr>
          </w:p>
        </w:tc>
        <w:tc>
          <w:tcPr>
            <w:tcW w:w="1136" w:type="dxa"/>
          </w:tcPr>
          <w:p w14:paraId="4BAFE9A4" w14:textId="77777777" w:rsidR="00296E35" w:rsidRPr="0069162F" w:rsidRDefault="00296E35" w:rsidP="002E3FCC">
            <w:pPr>
              <w:pStyle w:val="TAL"/>
            </w:pPr>
          </w:p>
        </w:tc>
      </w:tr>
      <w:tr w:rsidR="00296E35" w:rsidRPr="0069162F" w14:paraId="603FC867" w14:textId="77777777" w:rsidTr="002E3FCC">
        <w:tblPrEx>
          <w:jc w:val="center"/>
          <w:tblInd w:w="0" w:type="dxa"/>
        </w:tblPrEx>
        <w:trPr>
          <w:cantSplit/>
          <w:jc w:val="center"/>
        </w:trPr>
        <w:tc>
          <w:tcPr>
            <w:tcW w:w="2838" w:type="dxa"/>
            <w:hideMark/>
          </w:tcPr>
          <w:p w14:paraId="294B6171" w14:textId="77777777" w:rsidR="00296E35" w:rsidRPr="0069162F" w:rsidRDefault="00296E35" w:rsidP="002E3FCC">
            <w:pPr>
              <w:pStyle w:val="TAL"/>
              <w:rPr>
                <w:b/>
              </w:rPr>
            </w:pPr>
            <w:r w:rsidRPr="0069162F">
              <w:rPr>
                <w:b/>
              </w:rPr>
              <w:t>Message-body: NMS Reference</w:t>
            </w:r>
          </w:p>
        </w:tc>
        <w:tc>
          <w:tcPr>
            <w:tcW w:w="2128" w:type="dxa"/>
          </w:tcPr>
          <w:p w14:paraId="4BE5EF43" w14:textId="77777777" w:rsidR="00296E35" w:rsidRPr="0069162F" w:rsidRDefault="00296E35" w:rsidP="002E3FCC">
            <w:pPr>
              <w:pStyle w:val="TAL"/>
            </w:pPr>
          </w:p>
        </w:tc>
        <w:tc>
          <w:tcPr>
            <w:tcW w:w="2128" w:type="dxa"/>
          </w:tcPr>
          <w:p w14:paraId="4F18B48E" w14:textId="77777777" w:rsidR="00296E35" w:rsidRPr="0069162F" w:rsidRDefault="00296E35" w:rsidP="002E3FCC">
            <w:pPr>
              <w:pStyle w:val="TAL"/>
            </w:pPr>
          </w:p>
        </w:tc>
        <w:tc>
          <w:tcPr>
            <w:tcW w:w="1420" w:type="dxa"/>
          </w:tcPr>
          <w:p w14:paraId="01D395EA" w14:textId="77777777" w:rsidR="00296E35" w:rsidRPr="0069162F" w:rsidRDefault="00296E35" w:rsidP="002E3FCC">
            <w:pPr>
              <w:pStyle w:val="TAL"/>
            </w:pPr>
            <w:r w:rsidRPr="0069162F">
              <w:t>RESTful Network API for NMS [40], clause 6.13</w:t>
            </w:r>
          </w:p>
        </w:tc>
        <w:tc>
          <w:tcPr>
            <w:tcW w:w="1136" w:type="dxa"/>
          </w:tcPr>
          <w:p w14:paraId="2D2ADBD2" w14:textId="77777777" w:rsidR="00296E35" w:rsidRPr="0069162F" w:rsidRDefault="00296E35" w:rsidP="002E3FCC">
            <w:pPr>
              <w:pStyle w:val="TAL"/>
            </w:pPr>
          </w:p>
        </w:tc>
      </w:tr>
      <w:tr w:rsidR="00296E35" w:rsidRPr="0069162F" w14:paraId="65025DC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9F80258"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A7EA52A"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379302C4" w14:textId="77777777" w:rsidR="00296E35" w:rsidRPr="0069162F"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1DDDF01F"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51A3B6" w14:textId="77777777" w:rsidR="00296E35" w:rsidRPr="0069162F" w:rsidRDefault="00296E35" w:rsidP="002E3FCC">
            <w:pPr>
              <w:pStyle w:val="TAL"/>
            </w:pPr>
          </w:p>
        </w:tc>
      </w:tr>
      <w:tr w:rsidR="00296E35" w:rsidRPr="0069162F" w14:paraId="1963A3F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6D45AE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BB0584A" w14:textId="77777777" w:rsidR="00296E35" w:rsidRPr="0069162F" w:rsidRDefault="00296E35" w:rsidP="002E3FCC">
            <w:pPr>
              <w:pStyle w:val="TAL"/>
            </w:pPr>
            <w:r w:rsidRPr="0069162F">
              <w:t>"/main/Folder1"</w:t>
            </w:r>
          </w:p>
        </w:tc>
        <w:tc>
          <w:tcPr>
            <w:tcW w:w="2128" w:type="dxa"/>
            <w:tcBorders>
              <w:top w:val="single" w:sz="4" w:space="0" w:color="auto"/>
              <w:left w:val="single" w:sz="4" w:space="0" w:color="auto"/>
              <w:bottom w:val="single" w:sz="4" w:space="0" w:color="auto"/>
              <w:right w:val="single" w:sz="4" w:space="0" w:color="auto"/>
            </w:tcBorders>
            <w:hideMark/>
          </w:tcPr>
          <w:p w14:paraId="7737D8D6"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34866E4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22A76" w14:textId="77777777" w:rsidR="00296E35" w:rsidRPr="0069162F" w:rsidRDefault="00296E35" w:rsidP="002E3FCC">
            <w:pPr>
              <w:pStyle w:val="TAL"/>
            </w:pPr>
          </w:p>
        </w:tc>
      </w:tr>
    </w:tbl>
    <w:p w14:paraId="1E96364A" w14:textId="77777777" w:rsidR="00296E35" w:rsidRPr="0069162F" w:rsidRDefault="00296E35" w:rsidP="00296E35"/>
    <w:p w14:paraId="03AD7C85" w14:textId="45D4C5EE" w:rsidR="00296E35" w:rsidRPr="0069162F" w:rsidRDefault="00296E35" w:rsidP="00296E35">
      <w:pPr>
        <w:pStyle w:val="TH"/>
      </w:pPr>
      <w:r w:rsidRPr="0069162F">
        <w:t xml:space="preserve">Table 6.8.2.3.3-5: HTTP POST from the UE (Step 6,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7A8AD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18EA04E" w14:textId="11A255BD"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3C63D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1C6BF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65D41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B857001"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4926E2C7"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3D6D56A" w14:textId="77777777" w:rsidR="00296E35" w:rsidRPr="0069162F" w:rsidRDefault="00296E35" w:rsidP="002E3FCC">
            <w:pPr>
              <w:pStyle w:val="TAH"/>
            </w:pPr>
            <w:r w:rsidRPr="0069162F">
              <w:t>Condition</w:t>
            </w:r>
          </w:p>
        </w:tc>
      </w:tr>
      <w:tr w:rsidR="00296E35" w:rsidRPr="0069162F" w14:paraId="7443A835" w14:textId="77777777" w:rsidTr="002E3FCC">
        <w:tc>
          <w:tcPr>
            <w:tcW w:w="2837" w:type="dxa"/>
            <w:tcBorders>
              <w:top w:val="single" w:sz="4" w:space="0" w:color="auto"/>
              <w:left w:val="single" w:sz="4" w:space="0" w:color="auto"/>
              <w:bottom w:val="single" w:sz="4" w:space="0" w:color="auto"/>
              <w:right w:val="single" w:sz="4" w:space="0" w:color="auto"/>
            </w:tcBorders>
          </w:tcPr>
          <w:p w14:paraId="3737996A"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6B0553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65C318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44B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3FAFB0" w14:textId="77777777" w:rsidR="00296E35" w:rsidRPr="0069162F" w:rsidRDefault="00296E35" w:rsidP="002E3FCC">
            <w:pPr>
              <w:pStyle w:val="TAL"/>
            </w:pPr>
          </w:p>
        </w:tc>
      </w:tr>
      <w:tr w:rsidR="00296E35" w:rsidRPr="0069162F" w14:paraId="01EA1B0C" w14:textId="77777777" w:rsidTr="002E3FCC">
        <w:tc>
          <w:tcPr>
            <w:tcW w:w="2837" w:type="dxa"/>
            <w:tcBorders>
              <w:top w:val="single" w:sz="4" w:space="0" w:color="auto"/>
              <w:left w:val="single" w:sz="4" w:space="0" w:color="auto"/>
              <w:bottom w:val="single" w:sz="4" w:space="0" w:color="auto"/>
              <w:right w:val="single" w:sz="4" w:space="0" w:color="auto"/>
            </w:tcBorders>
          </w:tcPr>
          <w:p w14:paraId="6298FF13"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27E65A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0D904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64D5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6DC34D" w14:textId="77777777" w:rsidR="00296E35" w:rsidRPr="0069162F" w:rsidRDefault="00296E35" w:rsidP="002E3FCC">
            <w:pPr>
              <w:pStyle w:val="TAL"/>
            </w:pPr>
          </w:p>
        </w:tc>
      </w:tr>
      <w:tr w:rsidR="00296E35" w:rsidRPr="0069162F" w14:paraId="5110F67E" w14:textId="77777777" w:rsidTr="002E3FCC">
        <w:tc>
          <w:tcPr>
            <w:tcW w:w="2837" w:type="dxa"/>
            <w:tcBorders>
              <w:top w:val="single" w:sz="4" w:space="0" w:color="auto"/>
              <w:left w:val="single" w:sz="4" w:space="0" w:color="auto"/>
              <w:bottom w:val="single" w:sz="4" w:space="0" w:color="auto"/>
              <w:right w:val="single" w:sz="4" w:space="0" w:color="auto"/>
            </w:tcBorders>
          </w:tcPr>
          <w:p w14:paraId="0D1C4612"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0B8E88D" w14:textId="77777777" w:rsidR="00296E35" w:rsidRPr="0069162F" w:rsidRDefault="00296E35" w:rsidP="002E3FCC">
            <w:pPr>
              <w:pStyle w:val="TAL"/>
            </w:pPr>
            <w:r w:rsidRPr="0069162F">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20BE22A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456A6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0EE26B" w14:textId="77777777" w:rsidR="00296E35" w:rsidRPr="0069162F" w:rsidRDefault="00296E35" w:rsidP="002E3FCC">
            <w:pPr>
              <w:pStyle w:val="TAL"/>
            </w:pPr>
          </w:p>
        </w:tc>
      </w:tr>
      <w:tr w:rsidR="00296E35" w:rsidRPr="0069162F" w14:paraId="4EA34933" w14:textId="77777777" w:rsidTr="002E3FCC">
        <w:tc>
          <w:tcPr>
            <w:tcW w:w="2837" w:type="dxa"/>
            <w:tcBorders>
              <w:top w:val="single" w:sz="4" w:space="0" w:color="auto"/>
              <w:left w:val="single" w:sz="4" w:space="0" w:color="auto"/>
              <w:bottom w:val="single" w:sz="4" w:space="0" w:color="auto"/>
              <w:right w:val="single" w:sz="4" w:space="0" w:color="auto"/>
            </w:tcBorders>
          </w:tcPr>
          <w:p w14:paraId="12CD0E8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5FB300D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345A5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7A05A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37E043" w14:textId="77777777" w:rsidR="00296E35" w:rsidRPr="0069162F" w:rsidRDefault="00296E35" w:rsidP="002E3FCC">
            <w:pPr>
              <w:pStyle w:val="TAL"/>
            </w:pPr>
          </w:p>
        </w:tc>
      </w:tr>
      <w:tr w:rsidR="00296E35" w:rsidRPr="0069162F" w14:paraId="109C57C6" w14:textId="77777777" w:rsidTr="002E3FCC">
        <w:tc>
          <w:tcPr>
            <w:tcW w:w="2837" w:type="dxa"/>
            <w:tcBorders>
              <w:top w:val="single" w:sz="4" w:space="0" w:color="auto"/>
              <w:left w:val="single" w:sz="4" w:space="0" w:color="auto"/>
              <w:bottom w:val="single" w:sz="4" w:space="0" w:color="auto"/>
              <w:right w:val="single" w:sz="4" w:space="0" w:color="auto"/>
            </w:tcBorders>
          </w:tcPr>
          <w:p w14:paraId="693C0D2E"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3FD28DE1" w14:textId="77777777" w:rsidR="00296E35" w:rsidRPr="0069162F" w:rsidRDefault="00296E35" w:rsidP="002E3FCC">
            <w:pPr>
              <w:pStyle w:val="TAL"/>
            </w:pPr>
            <w:r w:rsidRPr="0069162F">
              <w:t>"multipart/form-data"</w:t>
            </w:r>
          </w:p>
        </w:tc>
        <w:tc>
          <w:tcPr>
            <w:tcW w:w="2127" w:type="dxa"/>
            <w:tcBorders>
              <w:top w:val="single" w:sz="4" w:space="0" w:color="auto"/>
              <w:left w:val="single" w:sz="4" w:space="0" w:color="auto"/>
              <w:bottom w:val="single" w:sz="4" w:space="0" w:color="auto"/>
              <w:right w:val="single" w:sz="4" w:space="0" w:color="auto"/>
            </w:tcBorders>
          </w:tcPr>
          <w:p w14:paraId="0B99C75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81C700" w14:textId="77777777" w:rsidR="00296E35" w:rsidRPr="0069162F" w:rsidRDefault="00296E35" w:rsidP="002E3FCC">
            <w:pPr>
              <w:pStyle w:val="TAL"/>
            </w:pPr>
            <w:r w:rsidRPr="0069162F">
              <w:t>RFC 2388 [43]</w:t>
            </w:r>
          </w:p>
        </w:tc>
        <w:tc>
          <w:tcPr>
            <w:tcW w:w="1135" w:type="dxa"/>
            <w:tcBorders>
              <w:top w:val="single" w:sz="4" w:space="0" w:color="auto"/>
              <w:left w:val="single" w:sz="4" w:space="0" w:color="auto"/>
              <w:bottom w:val="single" w:sz="4" w:space="0" w:color="auto"/>
              <w:right w:val="single" w:sz="4" w:space="0" w:color="auto"/>
            </w:tcBorders>
          </w:tcPr>
          <w:p w14:paraId="7EBC15C6" w14:textId="77777777" w:rsidR="00296E35" w:rsidRPr="0069162F" w:rsidRDefault="00296E35" w:rsidP="002E3FCC">
            <w:pPr>
              <w:pStyle w:val="TAL"/>
            </w:pPr>
          </w:p>
        </w:tc>
      </w:tr>
      <w:tr w:rsidR="00296E35" w:rsidRPr="0069162F" w14:paraId="025509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E010BC" w14:textId="77777777" w:rsidR="00296E35" w:rsidRPr="0069162F" w:rsidRDefault="00296E35" w:rsidP="002E3FCC">
            <w:pPr>
              <w:pStyle w:val="TAL"/>
              <w:rPr>
                <w:b/>
                <w:bCs/>
              </w:rPr>
            </w:pPr>
            <w:r w:rsidRPr="0069162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6EED2EA"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1E33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BBBC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2A4991" w14:textId="77777777" w:rsidR="00296E35" w:rsidRPr="0069162F" w:rsidRDefault="00296E35" w:rsidP="002E3FCC">
            <w:pPr>
              <w:pStyle w:val="TAL"/>
            </w:pPr>
          </w:p>
        </w:tc>
      </w:tr>
      <w:tr w:rsidR="00296E35" w:rsidRPr="0069162F" w14:paraId="1288932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56AA6F"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ED51B0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9696" w14:textId="77777777" w:rsidR="00296E35" w:rsidRPr="0069162F" w:rsidRDefault="00296E35" w:rsidP="002E3FCC">
            <w:pPr>
              <w:pStyle w:val="TAL"/>
            </w:pPr>
            <w:r w:rsidRPr="0069162F">
              <w:rPr>
                <w:b/>
                <w:bCs/>
              </w:rPr>
              <w:t>Object</w:t>
            </w:r>
          </w:p>
        </w:tc>
        <w:tc>
          <w:tcPr>
            <w:tcW w:w="1419" w:type="dxa"/>
            <w:tcBorders>
              <w:top w:val="single" w:sz="4" w:space="0" w:color="auto"/>
              <w:left w:val="single" w:sz="4" w:space="0" w:color="auto"/>
              <w:bottom w:val="single" w:sz="4" w:space="0" w:color="auto"/>
              <w:right w:val="single" w:sz="4" w:space="0" w:color="auto"/>
            </w:tcBorders>
          </w:tcPr>
          <w:p w14:paraId="09EFD76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84FC2" w14:textId="77777777" w:rsidR="00296E35" w:rsidRPr="0069162F" w:rsidRDefault="00296E35" w:rsidP="002E3FCC">
            <w:pPr>
              <w:pStyle w:val="TAL"/>
            </w:pPr>
          </w:p>
        </w:tc>
      </w:tr>
      <w:tr w:rsidR="00296E35" w:rsidRPr="0069162F" w14:paraId="6A92AE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C830D0D"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986E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C7DF5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CFAD0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2E9839" w14:textId="77777777" w:rsidR="00296E35" w:rsidRPr="0069162F" w:rsidRDefault="00296E35" w:rsidP="002E3FCC">
            <w:pPr>
              <w:pStyle w:val="TAL"/>
            </w:pPr>
          </w:p>
        </w:tc>
      </w:tr>
      <w:tr w:rsidR="00296E35" w:rsidRPr="0069162F" w14:paraId="1DF4F5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2A3A67" w14:textId="77777777" w:rsidR="00296E35" w:rsidRPr="0069162F" w:rsidRDefault="00296E35" w:rsidP="002E3FCC">
            <w:pPr>
              <w:pStyle w:val="TAL"/>
              <w:rPr>
                <w:b/>
                <w:bCs/>
              </w:rPr>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270F3352"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0D30A9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E675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4897D1" w14:textId="77777777" w:rsidR="00296E35" w:rsidRPr="0069162F" w:rsidRDefault="00296E35" w:rsidP="002E3FCC">
            <w:pPr>
              <w:pStyle w:val="TAL"/>
            </w:pPr>
          </w:p>
        </w:tc>
      </w:tr>
      <w:tr w:rsidR="00296E35" w:rsidRPr="0069162F" w14:paraId="34D70E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98A9BF9" w14:textId="77777777" w:rsidR="00296E35" w:rsidRPr="0069162F" w:rsidRDefault="00296E35" w:rsidP="002E3FCC">
            <w:pPr>
              <w:pStyle w:val="TAL"/>
              <w:rPr>
                <w:b/>
                <w:bCs/>
              </w:rPr>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358E7F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8FFC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3A66B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25A82" w14:textId="77777777" w:rsidR="00296E35" w:rsidRPr="0069162F" w:rsidRDefault="00296E35" w:rsidP="002E3FCC">
            <w:pPr>
              <w:pStyle w:val="TAL"/>
            </w:pPr>
          </w:p>
        </w:tc>
      </w:tr>
      <w:tr w:rsidR="00296E35" w:rsidRPr="0069162F" w14:paraId="4CAA18A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95C1BA8" w14:textId="77777777" w:rsidR="00296E35" w:rsidRPr="0069162F" w:rsidRDefault="00296E35" w:rsidP="002E3FCC">
            <w:pPr>
              <w:pStyle w:val="TAL"/>
              <w:rPr>
                <w:b/>
                <w:bCs/>
              </w:rPr>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1D9DD712" w14:textId="77777777" w:rsidR="00296E35" w:rsidRPr="0069162F" w:rsidRDefault="00296E35" w:rsidP="002E3FCC">
            <w:pPr>
              <w:pStyle w:val="TAL"/>
            </w:pPr>
            <w:r w:rsidRPr="0069162F">
              <w:t>form-data</w:t>
            </w:r>
          </w:p>
        </w:tc>
        <w:tc>
          <w:tcPr>
            <w:tcW w:w="2127" w:type="dxa"/>
            <w:tcBorders>
              <w:top w:val="single" w:sz="4" w:space="0" w:color="auto"/>
              <w:left w:val="single" w:sz="4" w:space="0" w:color="auto"/>
              <w:bottom w:val="single" w:sz="4" w:space="0" w:color="auto"/>
              <w:right w:val="single" w:sz="4" w:space="0" w:color="auto"/>
            </w:tcBorders>
          </w:tcPr>
          <w:p w14:paraId="4B509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EBA36"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8EAA434" w14:textId="77777777" w:rsidR="00296E35" w:rsidRPr="0069162F" w:rsidRDefault="00296E35" w:rsidP="002E3FCC">
            <w:pPr>
              <w:pStyle w:val="TAL"/>
            </w:pPr>
          </w:p>
        </w:tc>
      </w:tr>
      <w:tr w:rsidR="00296E35" w:rsidRPr="0069162F" w14:paraId="2D004067" w14:textId="77777777" w:rsidTr="002E3FCC">
        <w:tc>
          <w:tcPr>
            <w:tcW w:w="2837" w:type="dxa"/>
            <w:tcBorders>
              <w:top w:val="single" w:sz="4" w:space="0" w:color="auto"/>
              <w:left w:val="single" w:sz="4" w:space="0" w:color="auto"/>
              <w:bottom w:val="single" w:sz="4" w:space="0" w:color="auto"/>
              <w:right w:val="single" w:sz="4" w:space="0" w:color="auto"/>
            </w:tcBorders>
          </w:tcPr>
          <w:p w14:paraId="3480E6F5" w14:textId="77777777" w:rsidR="00296E35" w:rsidRPr="0069162F" w:rsidRDefault="00296E35" w:rsidP="002E3FCC">
            <w:pPr>
              <w:pStyle w:val="TAL"/>
              <w:rPr>
                <w:b/>
                <w:bCs/>
              </w:rPr>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50291D7E" w14:textId="77777777" w:rsidR="00296E35" w:rsidRPr="0069162F" w:rsidRDefault="00296E35" w:rsidP="002E3FCC">
            <w:pPr>
              <w:pStyle w:val="TAL"/>
            </w:pPr>
            <w:r w:rsidRPr="0069162F">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545D587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17CA70"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7BDF22B" w14:textId="77777777" w:rsidR="00296E35" w:rsidRPr="0069162F" w:rsidRDefault="00296E35" w:rsidP="002E3FCC">
            <w:pPr>
              <w:pStyle w:val="TAL"/>
            </w:pPr>
          </w:p>
        </w:tc>
      </w:tr>
      <w:tr w:rsidR="00296E35" w:rsidRPr="0069162F" w14:paraId="3FB80786" w14:textId="77777777" w:rsidTr="002E3FCC">
        <w:tc>
          <w:tcPr>
            <w:tcW w:w="2837" w:type="dxa"/>
            <w:tcBorders>
              <w:top w:val="single" w:sz="4" w:space="0" w:color="auto"/>
              <w:left w:val="single" w:sz="4" w:space="0" w:color="auto"/>
              <w:bottom w:val="single" w:sz="4" w:space="0" w:color="auto"/>
              <w:right w:val="single" w:sz="4" w:space="0" w:color="auto"/>
            </w:tcBorders>
          </w:tcPr>
          <w:p w14:paraId="7DB36EA7" w14:textId="77777777" w:rsidR="00296E35" w:rsidRPr="0069162F" w:rsidRDefault="00296E35" w:rsidP="002E3FCC">
            <w:pPr>
              <w:pStyle w:val="TAL"/>
              <w:rPr>
                <w:b/>
                <w:bCs/>
              </w:rPr>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7A9088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BA34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021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9CAD7B" w14:textId="77777777" w:rsidR="00296E35" w:rsidRPr="0069162F" w:rsidRDefault="00296E35" w:rsidP="002E3FCC">
            <w:pPr>
              <w:pStyle w:val="TAL"/>
            </w:pPr>
          </w:p>
        </w:tc>
      </w:tr>
      <w:tr w:rsidR="00296E35" w:rsidRPr="0069162F" w14:paraId="4BCF22A0" w14:textId="77777777" w:rsidTr="002E3FCC">
        <w:tc>
          <w:tcPr>
            <w:tcW w:w="2837" w:type="dxa"/>
            <w:tcBorders>
              <w:top w:val="single" w:sz="4" w:space="0" w:color="auto"/>
              <w:left w:val="single" w:sz="4" w:space="0" w:color="auto"/>
              <w:bottom w:val="single" w:sz="4" w:space="0" w:color="auto"/>
              <w:right w:val="single" w:sz="4" w:space="0" w:color="auto"/>
            </w:tcBorders>
          </w:tcPr>
          <w:p w14:paraId="1205703B" w14:textId="77777777" w:rsidR="00296E35" w:rsidRPr="0069162F" w:rsidRDefault="00296E35" w:rsidP="002E3FCC">
            <w:pPr>
              <w:pStyle w:val="TAL"/>
              <w:rPr>
                <w:b/>
                <w:bCs/>
              </w:rPr>
            </w:pPr>
            <w:r w:rsidRPr="0069162F">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75AF450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F7DCD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0AA21" w14:textId="77777777" w:rsidR="00296E35" w:rsidRPr="0069162F" w:rsidRDefault="00296E35" w:rsidP="002E3FCC">
            <w:pPr>
              <w:pStyle w:val="TAL"/>
            </w:pPr>
            <w:r w:rsidRPr="0069162F">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FEB9565" w14:textId="77777777" w:rsidR="00296E35" w:rsidRPr="0069162F" w:rsidRDefault="00296E35" w:rsidP="002E3FCC">
            <w:pPr>
              <w:pStyle w:val="TAL"/>
            </w:pPr>
          </w:p>
        </w:tc>
      </w:tr>
      <w:tr w:rsidR="00296E35" w:rsidRPr="0069162F" w14:paraId="78348068" w14:textId="77777777" w:rsidTr="002E3FCC">
        <w:tc>
          <w:tcPr>
            <w:tcW w:w="2837" w:type="dxa"/>
            <w:tcBorders>
              <w:top w:val="single" w:sz="4" w:space="0" w:color="auto"/>
              <w:left w:val="single" w:sz="4" w:space="0" w:color="auto"/>
              <w:bottom w:val="single" w:sz="4" w:space="0" w:color="auto"/>
              <w:right w:val="single" w:sz="4" w:space="0" w:color="auto"/>
            </w:tcBorders>
          </w:tcPr>
          <w:p w14:paraId="64703348" w14:textId="77777777" w:rsidR="00296E35" w:rsidRPr="0069162F" w:rsidRDefault="00296E35" w:rsidP="002E3FCC">
            <w:pPr>
              <w:pStyle w:val="TAL"/>
              <w:rPr>
                <w:b/>
                <w:bCs/>
              </w:rPr>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3F6C4538" w14:textId="77777777" w:rsidR="00296E35" w:rsidRPr="0069162F" w:rsidRDefault="00296E35" w:rsidP="002E3FCC">
            <w:pPr>
              <w:pStyle w:val="TAL"/>
            </w:pPr>
            <w:r w:rsidRPr="0069162F">
              <w:t>tsc_MCData_MsgSF_BaseURL &amp; "/folders/folderId0001"</w:t>
            </w:r>
          </w:p>
          <w:p w14:paraId="37A85D0C"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10657D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3F1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67508" w14:textId="77777777" w:rsidR="00296E35" w:rsidRPr="0069162F" w:rsidRDefault="00296E35" w:rsidP="002E3FCC">
            <w:pPr>
              <w:pStyle w:val="TAL"/>
            </w:pPr>
          </w:p>
        </w:tc>
      </w:tr>
      <w:tr w:rsidR="00296E35" w:rsidRPr="0069162F" w14:paraId="339782C3" w14:textId="77777777" w:rsidTr="002E3FCC">
        <w:tc>
          <w:tcPr>
            <w:tcW w:w="2837" w:type="dxa"/>
            <w:tcBorders>
              <w:top w:val="single" w:sz="4" w:space="0" w:color="auto"/>
              <w:left w:val="single" w:sz="4" w:space="0" w:color="auto"/>
              <w:bottom w:val="single" w:sz="4" w:space="0" w:color="auto"/>
              <w:right w:val="single" w:sz="4" w:space="0" w:color="auto"/>
            </w:tcBorders>
          </w:tcPr>
          <w:p w14:paraId="112F0115" w14:textId="77777777" w:rsidR="00296E35" w:rsidRPr="0069162F" w:rsidRDefault="00296E35" w:rsidP="002E3FCC">
            <w:pPr>
              <w:pStyle w:val="TAL"/>
              <w:rPr>
                <w:b/>
                <w:bCs/>
              </w:rPr>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3493A4D" w14:textId="77777777" w:rsidR="00296E35" w:rsidRPr="0069162F" w:rsidRDefault="00296E35" w:rsidP="002E3FCC">
            <w:pPr>
              <w:pStyle w:val="TAL"/>
            </w:pPr>
            <w:r w:rsidRPr="0069162F">
              <w:t>"/main/Folder1"</w:t>
            </w:r>
          </w:p>
          <w:p w14:paraId="3B4E743D"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4BCE20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2ED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D7467" w14:textId="77777777" w:rsidR="00296E35" w:rsidRPr="0069162F" w:rsidRDefault="00296E35" w:rsidP="002E3FCC">
            <w:pPr>
              <w:pStyle w:val="TAL"/>
            </w:pPr>
          </w:p>
        </w:tc>
      </w:tr>
      <w:tr w:rsidR="00296E35" w:rsidRPr="0069162F" w14:paraId="15F57FC4" w14:textId="77777777" w:rsidTr="002E3FCC">
        <w:tc>
          <w:tcPr>
            <w:tcW w:w="2837" w:type="dxa"/>
            <w:tcBorders>
              <w:top w:val="single" w:sz="4" w:space="0" w:color="auto"/>
              <w:left w:val="single" w:sz="4" w:space="0" w:color="auto"/>
              <w:bottom w:val="single" w:sz="4" w:space="0" w:color="auto"/>
              <w:right w:val="single" w:sz="4" w:space="0" w:color="auto"/>
            </w:tcBorders>
          </w:tcPr>
          <w:p w14:paraId="56804988" w14:textId="77777777" w:rsidR="00296E35" w:rsidRPr="0069162F" w:rsidRDefault="00296E35" w:rsidP="002E3FCC">
            <w:pPr>
              <w:pStyle w:val="TAL"/>
              <w:rPr>
                <w:b/>
                <w:bCs/>
              </w:rPr>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1291C651"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7D71D81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B8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99569" w14:textId="77777777" w:rsidR="00296E35" w:rsidRPr="0069162F" w:rsidRDefault="00296E35" w:rsidP="002E3FCC">
            <w:pPr>
              <w:pStyle w:val="TAL"/>
            </w:pPr>
          </w:p>
        </w:tc>
      </w:tr>
      <w:tr w:rsidR="00296E35" w:rsidRPr="0069162F" w14:paraId="6DF3DEE9" w14:textId="77777777" w:rsidTr="002E3FCC">
        <w:tc>
          <w:tcPr>
            <w:tcW w:w="2837" w:type="dxa"/>
            <w:tcBorders>
              <w:top w:val="single" w:sz="4" w:space="0" w:color="auto"/>
              <w:left w:val="single" w:sz="4" w:space="0" w:color="auto"/>
              <w:bottom w:val="single" w:sz="4" w:space="0" w:color="auto"/>
              <w:right w:val="single" w:sz="4" w:space="0" w:color="auto"/>
            </w:tcBorders>
          </w:tcPr>
          <w:p w14:paraId="06333289" w14:textId="77777777" w:rsidR="00296E35" w:rsidRPr="0069162F" w:rsidRDefault="00296E35" w:rsidP="002E3FCC">
            <w:pPr>
              <w:pStyle w:val="TAL"/>
              <w:rPr>
                <w:b/>
                <w:bCs/>
              </w:rPr>
            </w:pPr>
            <w:r w:rsidRPr="0069162F">
              <w:t xml:space="preserve">        flags</w:t>
            </w:r>
          </w:p>
        </w:tc>
        <w:tc>
          <w:tcPr>
            <w:tcW w:w="2127" w:type="dxa"/>
            <w:tcBorders>
              <w:top w:val="single" w:sz="4" w:space="0" w:color="auto"/>
              <w:left w:val="single" w:sz="4" w:space="0" w:color="auto"/>
              <w:bottom w:val="single" w:sz="4" w:space="0" w:color="auto"/>
              <w:right w:val="single" w:sz="4" w:space="0" w:color="auto"/>
            </w:tcBorders>
          </w:tcPr>
          <w:p w14:paraId="75266B50"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5DEFC91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020F8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BAE21" w14:textId="77777777" w:rsidR="00296E35" w:rsidRPr="0069162F" w:rsidRDefault="00296E35" w:rsidP="002E3FCC">
            <w:pPr>
              <w:pStyle w:val="TAL"/>
            </w:pPr>
          </w:p>
        </w:tc>
      </w:tr>
      <w:tr w:rsidR="00296E35" w:rsidRPr="0069162F" w14:paraId="0181ADFA" w14:textId="77777777" w:rsidTr="002E3FCC">
        <w:tc>
          <w:tcPr>
            <w:tcW w:w="2837" w:type="dxa"/>
            <w:tcBorders>
              <w:top w:val="single" w:sz="4" w:space="0" w:color="auto"/>
              <w:left w:val="single" w:sz="4" w:space="0" w:color="auto"/>
              <w:bottom w:val="single" w:sz="4" w:space="0" w:color="auto"/>
              <w:right w:val="single" w:sz="4" w:space="0" w:color="auto"/>
            </w:tcBorders>
          </w:tcPr>
          <w:p w14:paraId="3FBB6FF4" w14:textId="77777777" w:rsidR="00296E35" w:rsidRPr="0069162F" w:rsidRDefault="00296E35" w:rsidP="002E3FCC">
            <w:pPr>
              <w:pStyle w:val="TAL"/>
              <w:rPr>
                <w:b/>
                <w:bCs/>
              </w:rPr>
            </w:pPr>
            <w:r w:rsidRPr="0069162F">
              <w:t xml:space="preserve">        imdns</w:t>
            </w:r>
          </w:p>
        </w:tc>
        <w:tc>
          <w:tcPr>
            <w:tcW w:w="2127" w:type="dxa"/>
            <w:tcBorders>
              <w:top w:val="single" w:sz="4" w:space="0" w:color="auto"/>
              <w:left w:val="single" w:sz="4" w:space="0" w:color="auto"/>
              <w:bottom w:val="single" w:sz="4" w:space="0" w:color="auto"/>
              <w:right w:val="single" w:sz="4" w:space="0" w:color="auto"/>
            </w:tcBorders>
          </w:tcPr>
          <w:p w14:paraId="14C2BF48"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E30E6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E0ED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B8BDF" w14:textId="77777777" w:rsidR="00296E35" w:rsidRPr="0069162F" w:rsidRDefault="00296E35" w:rsidP="002E3FCC">
            <w:pPr>
              <w:pStyle w:val="TAL"/>
            </w:pPr>
          </w:p>
        </w:tc>
      </w:tr>
      <w:tr w:rsidR="00296E35" w:rsidRPr="0069162F" w14:paraId="3C197459" w14:textId="77777777" w:rsidTr="002E3FCC">
        <w:tc>
          <w:tcPr>
            <w:tcW w:w="2837" w:type="dxa"/>
            <w:tcBorders>
              <w:top w:val="single" w:sz="4" w:space="0" w:color="auto"/>
              <w:left w:val="single" w:sz="4" w:space="0" w:color="auto"/>
              <w:bottom w:val="single" w:sz="4" w:space="0" w:color="auto"/>
              <w:right w:val="single" w:sz="4" w:space="0" w:color="auto"/>
            </w:tcBorders>
          </w:tcPr>
          <w:p w14:paraId="66FBF9A1" w14:textId="77777777" w:rsidR="00296E35" w:rsidRPr="0069162F" w:rsidRDefault="00296E35" w:rsidP="002E3FCC">
            <w:pPr>
              <w:pStyle w:val="TAL"/>
              <w:rPr>
                <w:b/>
                <w:bCs/>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BA47CF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05AEF1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40E3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23649" w14:textId="77777777" w:rsidR="00296E35" w:rsidRPr="0069162F" w:rsidRDefault="00296E35" w:rsidP="002E3FCC">
            <w:pPr>
              <w:pStyle w:val="TAL"/>
            </w:pPr>
          </w:p>
        </w:tc>
      </w:tr>
      <w:tr w:rsidR="00296E35" w:rsidRPr="0069162F" w14:paraId="23DD11F2" w14:textId="77777777" w:rsidTr="002E3FCC">
        <w:tc>
          <w:tcPr>
            <w:tcW w:w="2837" w:type="dxa"/>
            <w:tcBorders>
              <w:top w:val="single" w:sz="4" w:space="0" w:color="auto"/>
              <w:left w:val="single" w:sz="4" w:space="0" w:color="auto"/>
              <w:bottom w:val="single" w:sz="4" w:space="0" w:color="auto"/>
              <w:right w:val="single" w:sz="4" w:space="0" w:color="auto"/>
            </w:tcBorders>
          </w:tcPr>
          <w:p w14:paraId="37914E67" w14:textId="77777777" w:rsidR="00296E35" w:rsidRPr="0069162F" w:rsidRDefault="00296E35" w:rsidP="002E3FCC">
            <w:pPr>
              <w:pStyle w:val="TAL"/>
              <w:rPr>
                <w:b/>
                <w:bCs/>
              </w:rPr>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5C79979D"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BA45D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1620D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6F335" w14:textId="77777777" w:rsidR="00296E35" w:rsidRPr="0069162F" w:rsidRDefault="00296E35" w:rsidP="002E3FCC">
            <w:pPr>
              <w:pStyle w:val="TAL"/>
            </w:pPr>
          </w:p>
        </w:tc>
      </w:tr>
      <w:tr w:rsidR="00296E35" w:rsidRPr="0069162F" w14:paraId="5EB81C7B" w14:textId="77777777" w:rsidTr="002E3FCC">
        <w:tc>
          <w:tcPr>
            <w:tcW w:w="2837" w:type="dxa"/>
            <w:tcBorders>
              <w:top w:val="single" w:sz="4" w:space="0" w:color="auto"/>
              <w:left w:val="single" w:sz="4" w:space="0" w:color="auto"/>
              <w:bottom w:val="single" w:sz="4" w:space="0" w:color="auto"/>
              <w:right w:val="single" w:sz="4" w:space="0" w:color="auto"/>
            </w:tcBorders>
          </w:tcPr>
          <w:p w14:paraId="730634A5" w14:textId="77777777" w:rsidR="00296E35" w:rsidRPr="0069162F" w:rsidRDefault="00296E35" w:rsidP="002E3FCC">
            <w:pPr>
              <w:pStyle w:val="TAL"/>
              <w:rPr>
                <w:b/>
                <w:bCs/>
              </w:rPr>
            </w:pPr>
            <w:r w:rsidRPr="0069162F">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501EA5F0"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D0B5B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D8ED6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19394D" w14:textId="77777777" w:rsidR="00296E35" w:rsidRPr="0069162F" w:rsidRDefault="00296E35" w:rsidP="002E3FCC">
            <w:pPr>
              <w:pStyle w:val="TAL"/>
            </w:pPr>
          </w:p>
        </w:tc>
      </w:tr>
      <w:tr w:rsidR="00296E35" w:rsidRPr="0069162F" w14:paraId="32FF3C21" w14:textId="77777777" w:rsidTr="002E3FCC">
        <w:tc>
          <w:tcPr>
            <w:tcW w:w="2837" w:type="dxa"/>
            <w:tcBorders>
              <w:top w:val="single" w:sz="4" w:space="0" w:color="auto"/>
              <w:left w:val="single" w:sz="4" w:space="0" w:color="auto"/>
              <w:bottom w:val="single" w:sz="4" w:space="0" w:color="auto"/>
              <w:right w:val="single" w:sz="4" w:space="0" w:color="auto"/>
            </w:tcBorders>
          </w:tcPr>
          <w:p w14:paraId="58298EE5" w14:textId="77777777" w:rsidR="00296E35" w:rsidRPr="0069162F" w:rsidRDefault="00296E35" w:rsidP="002E3FCC">
            <w:pPr>
              <w:pStyle w:val="TAL"/>
              <w:rPr>
                <w:b/>
                <w:bCs/>
              </w:rPr>
            </w:pPr>
            <w:r w:rsidRPr="0069162F">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4D5BDCD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33919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65799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67BFC" w14:textId="77777777" w:rsidR="00296E35" w:rsidRPr="0069162F" w:rsidRDefault="00296E35" w:rsidP="002E3FCC">
            <w:pPr>
              <w:pStyle w:val="TAL"/>
            </w:pPr>
          </w:p>
        </w:tc>
      </w:tr>
      <w:tr w:rsidR="00296E35" w:rsidRPr="0069162F" w14:paraId="53AA0C65" w14:textId="77777777" w:rsidTr="002E3FCC">
        <w:tc>
          <w:tcPr>
            <w:tcW w:w="2837" w:type="dxa"/>
            <w:tcBorders>
              <w:top w:val="single" w:sz="4" w:space="0" w:color="auto"/>
              <w:left w:val="single" w:sz="4" w:space="0" w:color="auto"/>
              <w:bottom w:val="single" w:sz="4" w:space="0" w:color="auto"/>
              <w:right w:val="single" w:sz="4" w:space="0" w:color="auto"/>
            </w:tcBorders>
          </w:tcPr>
          <w:p w14:paraId="04B27FB4" w14:textId="77777777" w:rsidR="00296E35" w:rsidRPr="0069162F" w:rsidRDefault="00296E35" w:rsidP="002E3FCC">
            <w:pPr>
              <w:pStyle w:val="TAL"/>
              <w:rPr>
                <w:b/>
                <w:bCs/>
              </w:rPr>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4ED9DB5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6C015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06F1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9A9F6" w14:textId="77777777" w:rsidR="00296E35" w:rsidRPr="0069162F" w:rsidRDefault="00296E35" w:rsidP="002E3FCC">
            <w:pPr>
              <w:pStyle w:val="TAL"/>
            </w:pPr>
          </w:p>
        </w:tc>
      </w:tr>
      <w:tr w:rsidR="00296E35" w:rsidRPr="0069162F" w14:paraId="7FC978D4" w14:textId="77777777" w:rsidTr="002E3FCC">
        <w:tc>
          <w:tcPr>
            <w:tcW w:w="2837" w:type="dxa"/>
            <w:tcBorders>
              <w:top w:val="single" w:sz="4" w:space="0" w:color="auto"/>
              <w:left w:val="single" w:sz="4" w:space="0" w:color="auto"/>
              <w:bottom w:val="single" w:sz="4" w:space="0" w:color="auto"/>
              <w:right w:val="single" w:sz="4" w:space="0" w:color="auto"/>
            </w:tcBorders>
          </w:tcPr>
          <w:p w14:paraId="3DAA6A37" w14:textId="77777777" w:rsidR="00296E35" w:rsidRPr="0069162F" w:rsidRDefault="00296E35" w:rsidP="002E3FCC">
            <w:pPr>
              <w:pStyle w:val="TAL"/>
              <w:rPr>
                <w:b/>
                <w:bCs/>
              </w:rPr>
            </w:pPr>
            <w:r w:rsidRPr="0069162F">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4DB98C8F"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25215D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D26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4BD8D0" w14:textId="77777777" w:rsidR="00296E35" w:rsidRPr="0069162F" w:rsidRDefault="00296E35" w:rsidP="002E3FCC">
            <w:pPr>
              <w:pStyle w:val="TAL"/>
            </w:pPr>
          </w:p>
        </w:tc>
      </w:tr>
      <w:tr w:rsidR="00296E35" w:rsidRPr="0069162F" w14:paraId="18E3BA71" w14:textId="77777777" w:rsidTr="002E3FCC">
        <w:tc>
          <w:tcPr>
            <w:tcW w:w="2837" w:type="dxa"/>
            <w:tcBorders>
              <w:top w:val="single" w:sz="4" w:space="0" w:color="auto"/>
              <w:left w:val="single" w:sz="4" w:space="0" w:color="auto"/>
              <w:bottom w:val="single" w:sz="4" w:space="0" w:color="auto"/>
              <w:right w:val="single" w:sz="4" w:space="0" w:color="auto"/>
            </w:tcBorders>
          </w:tcPr>
          <w:p w14:paraId="6F2D68FB" w14:textId="77777777" w:rsidR="00296E35" w:rsidRPr="0069162F" w:rsidRDefault="00296E35" w:rsidP="002E3FCC">
            <w:pPr>
              <w:pStyle w:val="TAL"/>
              <w:rPr>
                <w:b/>
                <w:bCs/>
              </w:rPr>
            </w:pPr>
            <w:r w:rsidRPr="0069162F">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3C214AB6"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43C06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DBDD6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9703E" w14:textId="77777777" w:rsidR="00296E35" w:rsidRPr="0069162F" w:rsidRDefault="00296E35" w:rsidP="002E3FCC">
            <w:pPr>
              <w:pStyle w:val="TAL"/>
            </w:pPr>
          </w:p>
        </w:tc>
      </w:tr>
      <w:tr w:rsidR="00296E35" w:rsidRPr="0069162F" w14:paraId="502FF0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743233"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B6D4B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0BA356" w14:textId="77777777" w:rsidR="00296E35" w:rsidRPr="0069162F" w:rsidRDefault="00296E35" w:rsidP="002E3FCC">
            <w:pPr>
              <w:pStyle w:val="TAL"/>
            </w:pPr>
            <w:r w:rsidRPr="0069162F">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1985E3D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1D75D" w14:textId="77777777" w:rsidR="00296E35" w:rsidRPr="0069162F" w:rsidRDefault="00296E35" w:rsidP="002E3FCC">
            <w:pPr>
              <w:pStyle w:val="TAL"/>
            </w:pPr>
          </w:p>
        </w:tc>
      </w:tr>
      <w:tr w:rsidR="00296E35" w:rsidRPr="0069162F" w14:paraId="40C933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1A6C02"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AE77C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5A1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8B0CC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7619D1" w14:textId="77777777" w:rsidR="00296E35" w:rsidRPr="0069162F" w:rsidRDefault="00296E35" w:rsidP="002E3FCC">
            <w:pPr>
              <w:pStyle w:val="TAL"/>
            </w:pPr>
          </w:p>
        </w:tc>
      </w:tr>
      <w:tr w:rsidR="00296E35" w:rsidRPr="0069162F" w14:paraId="7F05BC7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C9A7C5" w14:textId="77777777" w:rsidR="00296E35" w:rsidRPr="0069162F" w:rsidRDefault="00296E35" w:rsidP="002E3FCC">
            <w:pPr>
              <w:pStyle w:val="TAL"/>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3035E41E" w14:textId="77777777" w:rsidR="00296E35" w:rsidRPr="0069162F" w:rsidRDefault="00296E35" w:rsidP="002E3FCC">
            <w:pPr>
              <w:pStyle w:val="TAL"/>
            </w:pPr>
            <w:r w:rsidRPr="0069162F">
              <w:t>"application/octet-stream"</w:t>
            </w:r>
          </w:p>
        </w:tc>
        <w:tc>
          <w:tcPr>
            <w:tcW w:w="2127" w:type="dxa"/>
            <w:tcBorders>
              <w:top w:val="single" w:sz="4" w:space="0" w:color="auto"/>
              <w:left w:val="single" w:sz="4" w:space="0" w:color="auto"/>
              <w:bottom w:val="single" w:sz="4" w:space="0" w:color="auto"/>
              <w:right w:val="single" w:sz="4" w:space="0" w:color="auto"/>
            </w:tcBorders>
          </w:tcPr>
          <w:p w14:paraId="1E7D2B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C396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331050" w14:textId="77777777" w:rsidR="00296E35" w:rsidRPr="0069162F" w:rsidRDefault="00296E35" w:rsidP="002E3FCC">
            <w:pPr>
              <w:pStyle w:val="TAL"/>
            </w:pPr>
          </w:p>
        </w:tc>
      </w:tr>
      <w:tr w:rsidR="00296E35" w:rsidRPr="0069162F" w14:paraId="7998E00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A1C9859" w14:textId="77777777" w:rsidR="00296E35" w:rsidRPr="0069162F" w:rsidRDefault="00296E35" w:rsidP="002E3FCC">
            <w:pPr>
              <w:pStyle w:val="TAL"/>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60D43E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F2F04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F7A0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F0252" w14:textId="77777777" w:rsidR="00296E35" w:rsidRPr="0069162F" w:rsidRDefault="00296E35" w:rsidP="002E3FCC">
            <w:pPr>
              <w:pStyle w:val="TAL"/>
            </w:pPr>
          </w:p>
        </w:tc>
      </w:tr>
      <w:tr w:rsidR="00296E35" w:rsidRPr="0069162F" w14:paraId="11E4EAB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8D73705" w14:textId="77777777" w:rsidR="00296E35" w:rsidRPr="0069162F" w:rsidRDefault="00296E35" w:rsidP="002E3FCC">
            <w:pPr>
              <w:pStyle w:val="TAL"/>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7366A9EF" w14:textId="77777777" w:rsidR="00296E35" w:rsidRPr="0069162F" w:rsidRDefault="00296E35" w:rsidP="002E3FCC">
            <w:pPr>
              <w:pStyle w:val="TAL"/>
            </w:pPr>
            <w:r w:rsidRPr="0069162F">
              <w:t>attachments</w:t>
            </w:r>
          </w:p>
        </w:tc>
        <w:tc>
          <w:tcPr>
            <w:tcW w:w="2127" w:type="dxa"/>
            <w:tcBorders>
              <w:top w:val="single" w:sz="4" w:space="0" w:color="auto"/>
              <w:left w:val="single" w:sz="4" w:space="0" w:color="auto"/>
              <w:bottom w:val="single" w:sz="4" w:space="0" w:color="auto"/>
              <w:right w:val="single" w:sz="4" w:space="0" w:color="auto"/>
            </w:tcBorders>
          </w:tcPr>
          <w:p w14:paraId="44921E0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97A5A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8BBA63B" w14:textId="77777777" w:rsidR="00296E35" w:rsidRPr="0069162F" w:rsidRDefault="00296E35" w:rsidP="002E3FCC">
            <w:pPr>
              <w:pStyle w:val="TAL"/>
            </w:pPr>
          </w:p>
        </w:tc>
      </w:tr>
      <w:tr w:rsidR="00296E35" w:rsidRPr="0069162F" w14:paraId="25C12BC3" w14:textId="77777777" w:rsidTr="002E3FCC">
        <w:tc>
          <w:tcPr>
            <w:tcW w:w="2837" w:type="dxa"/>
            <w:tcBorders>
              <w:top w:val="single" w:sz="4" w:space="0" w:color="auto"/>
              <w:left w:val="single" w:sz="4" w:space="0" w:color="auto"/>
              <w:bottom w:val="single" w:sz="4" w:space="0" w:color="auto"/>
              <w:right w:val="single" w:sz="4" w:space="0" w:color="auto"/>
            </w:tcBorders>
          </w:tcPr>
          <w:p w14:paraId="160E558A" w14:textId="77777777" w:rsidR="00296E35" w:rsidRPr="0069162F" w:rsidRDefault="00296E35" w:rsidP="002E3FCC">
            <w:pPr>
              <w:pStyle w:val="TAL"/>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3EF452CB" w14:textId="77777777" w:rsidR="00296E35" w:rsidRPr="0069162F" w:rsidRDefault="00296E35" w:rsidP="002E3FCC">
            <w:pPr>
              <w:pStyle w:val="TAL"/>
            </w:pPr>
            <w:r w:rsidRPr="0069162F">
              <w:t>filename with any value</w:t>
            </w:r>
          </w:p>
        </w:tc>
        <w:tc>
          <w:tcPr>
            <w:tcW w:w="2127" w:type="dxa"/>
            <w:tcBorders>
              <w:top w:val="single" w:sz="4" w:space="0" w:color="auto"/>
              <w:left w:val="single" w:sz="4" w:space="0" w:color="auto"/>
              <w:bottom w:val="single" w:sz="4" w:space="0" w:color="auto"/>
              <w:right w:val="single" w:sz="4" w:space="0" w:color="auto"/>
            </w:tcBorders>
          </w:tcPr>
          <w:p w14:paraId="3E19106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75DB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63F41471" w14:textId="77777777" w:rsidR="00296E35" w:rsidRPr="0069162F" w:rsidRDefault="00296E35" w:rsidP="002E3FCC">
            <w:pPr>
              <w:pStyle w:val="TAL"/>
            </w:pPr>
          </w:p>
        </w:tc>
      </w:tr>
      <w:tr w:rsidR="00296E35" w:rsidRPr="0069162F" w14:paraId="314C1A5A" w14:textId="77777777" w:rsidTr="002E3FCC">
        <w:tc>
          <w:tcPr>
            <w:tcW w:w="2837" w:type="dxa"/>
            <w:tcBorders>
              <w:top w:val="single" w:sz="4" w:space="0" w:color="auto"/>
              <w:left w:val="single" w:sz="4" w:space="0" w:color="auto"/>
              <w:bottom w:val="single" w:sz="4" w:space="0" w:color="auto"/>
              <w:right w:val="single" w:sz="4" w:space="0" w:color="auto"/>
            </w:tcBorders>
          </w:tcPr>
          <w:p w14:paraId="7EB8A337" w14:textId="77777777" w:rsidR="00296E35" w:rsidRPr="0069162F" w:rsidRDefault="00296E35" w:rsidP="002E3FCC">
            <w:pPr>
              <w:pStyle w:val="TAL"/>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0C5A6AD9" w14:textId="77777777" w:rsidR="00296E35" w:rsidRPr="0069162F" w:rsidRDefault="00296E35" w:rsidP="002E3FCC">
            <w:pPr>
              <w:pStyle w:val="TAL"/>
            </w:pPr>
            <w:r w:rsidRPr="0069162F">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03C1AFA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7D0CB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5E6B6E" w14:textId="77777777" w:rsidR="00296E35" w:rsidRPr="0069162F" w:rsidRDefault="00296E35" w:rsidP="002E3FCC">
            <w:pPr>
              <w:pStyle w:val="TAL"/>
            </w:pPr>
          </w:p>
        </w:tc>
      </w:tr>
      <w:tr w:rsidR="00296E35" w:rsidRPr="0069162F" w14:paraId="2480576E"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F9BBBCC" w14:textId="77777777" w:rsidR="00296E35" w:rsidRPr="0069162F" w:rsidRDefault="00296E35" w:rsidP="002E3FCC">
            <w:pPr>
              <w:pStyle w:val="TAL"/>
            </w:pPr>
            <w:r w:rsidRPr="0069162F">
              <w:t>NOTE 1:</w:t>
            </w:r>
            <w:r w:rsidRPr="0069162F">
              <w:tab/>
              <w:t>Either parentFolder or parentFolderPath shall be present</w:t>
            </w:r>
          </w:p>
        </w:tc>
      </w:tr>
    </w:tbl>
    <w:p w14:paraId="6AA6D406" w14:textId="77777777" w:rsidR="00296E35" w:rsidRPr="0069162F" w:rsidRDefault="00296E35" w:rsidP="00296E35"/>
    <w:p w14:paraId="1D20EBCF" w14:textId="2B1606C5" w:rsidR="00296E35" w:rsidRPr="0069162F" w:rsidRDefault="00296E35" w:rsidP="00296E35">
      <w:pPr>
        <w:pStyle w:val="TH"/>
      </w:pPr>
      <w:r w:rsidRPr="0069162F">
        <w:t xml:space="preserve">Table 6.8.2.3.3-6: HTTP 201 Created from the SS (step 6,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7A0EC9BD" w14:textId="77777777" w:rsidTr="002E3FCC">
        <w:tc>
          <w:tcPr>
            <w:tcW w:w="9650" w:type="dxa"/>
            <w:gridSpan w:val="5"/>
            <w:hideMark/>
          </w:tcPr>
          <w:p w14:paraId="130320D2" w14:textId="511D8571" w:rsidR="00296E35" w:rsidRPr="0069162F" w:rsidRDefault="00296E35" w:rsidP="002E3FCC">
            <w:pPr>
              <w:pStyle w:val="TAL"/>
            </w:pPr>
            <w:r w:rsidRPr="0069162F">
              <w:t xml:space="preserve">Derivation Path: TS </w:t>
            </w:r>
            <w:r>
              <w:t>37.579</w:t>
            </w:r>
            <w:r w:rsidRPr="0069162F">
              <w:t>-1 [2], Table 5.5.4.7-1</w:t>
            </w:r>
          </w:p>
        </w:tc>
      </w:tr>
      <w:tr w:rsidR="00296E35" w:rsidRPr="0069162F" w14:paraId="3518C196" w14:textId="77777777" w:rsidTr="002E3FCC">
        <w:tblPrEx>
          <w:jc w:val="center"/>
          <w:tblInd w:w="0" w:type="dxa"/>
        </w:tblPrEx>
        <w:trPr>
          <w:cantSplit/>
          <w:jc w:val="center"/>
        </w:trPr>
        <w:tc>
          <w:tcPr>
            <w:tcW w:w="2838" w:type="dxa"/>
          </w:tcPr>
          <w:p w14:paraId="245E535E" w14:textId="77777777" w:rsidR="00296E35" w:rsidRPr="0069162F" w:rsidRDefault="00296E35" w:rsidP="002E3FCC">
            <w:pPr>
              <w:pStyle w:val="TAH"/>
            </w:pPr>
            <w:r w:rsidRPr="0069162F">
              <w:t>Information Element</w:t>
            </w:r>
          </w:p>
        </w:tc>
        <w:tc>
          <w:tcPr>
            <w:tcW w:w="2128" w:type="dxa"/>
          </w:tcPr>
          <w:p w14:paraId="51B112CA" w14:textId="77777777" w:rsidR="00296E35" w:rsidRPr="0069162F" w:rsidRDefault="00296E35" w:rsidP="002E3FCC">
            <w:pPr>
              <w:pStyle w:val="TAH"/>
            </w:pPr>
            <w:r w:rsidRPr="0069162F">
              <w:t>Value/remark</w:t>
            </w:r>
          </w:p>
        </w:tc>
        <w:tc>
          <w:tcPr>
            <w:tcW w:w="2128" w:type="dxa"/>
          </w:tcPr>
          <w:p w14:paraId="112AC0D4" w14:textId="77777777" w:rsidR="00296E35" w:rsidRPr="0069162F" w:rsidRDefault="00296E35" w:rsidP="002E3FCC">
            <w:pPr>
              <w:pStyle w:val="TAH"/>
            </w:pPr>
            <w:r w:rsidRPr="0069162F">
              <w:t>Comment</w:t>
            </w:r>
          </w:p>
        </w:tc>
        <w:tc>
          <w:tcPr>
            <w:tcW w:w="1420" w:type="dxa"/>
          </w:tcPr>
          <w:p w14:paraId="303438A4" w14:textId="77777777" w:rsidR="00296E35" w:rsidRPr="0069162F" w:rsidRDefault="00296E35" w:rsidP="002E3FCC">
            <w:pPr>
              <w:pStyle w:val="TAH"/>
            </w:pPr>
            <w:r w:rsidRPr="0069162F">
              <w:t>Reference</w:t>
            </w:r>
          </w:p>
        </w:tc>
        <w:tc>
          <w:tcPr>
            <w:tcW w:w="1136" w:type="dxa"/>
          </w:tcPr>
          <w:p w14:paraId="5E6DCB2F" w14:textId="77777777" w:rsidR="00296E35" w:rsidRPr="0069162F" w:rsidRDefault="00296E35" w:rsidP="002E3FCC">
            <w:pPr>
              <w:pStyle w:val="TAH"/>
            </w:pPr>
            <w:r w:rsidRPr="0069162F">
              <w:t>Condition</w:t>
            </w:r>
          </w:p>
        </w:tc>
      </w:tr>
      <w:tr w:rsidR="00296E35" w:rsidRPr="0069162F" w14:paraId="65146743" w14:textId="77777777" w:rsidTr="002E3FCC">
        <w:tblPrEx>
          <w:jc w:val="center"/>
          <w:tblInd w:w="0" w:type="dxa"/>
        </w:tblPrEx>
        <w:trPr>
          <w:cantSplit/>
          <w:jc w:val="center"/>
        </w:trPr>
        <w:tc>
          <w:tcPr>
            <w:tcW w:w="2838" w:type="dxa"/>
            <w:hideMark/>
          </w:tcPr>
          <w:p w14:paraId="11C76678" w14:textId="77777777" w:rsidR="00296E35" w:rsidRPr="0069162F" w:rsidRDefault="00296E35" w:rsidP="002E3FCC">
            <w:pPr>
              <w:pStyle w:val="TAL"/>
              <w:rPr>
                <w:b/>
              </w:rPr>
            </w:pPr>
            <w:r w:rsidRPr="0069162F">
              <w:rPr>
                <w:b/>
              </w:rPr>
              <w:t>Location</w:t>
            </w:r>
          </w:p>
        </w:tc>
        <w:tc>
          <w:tcPr>
            <w:tcW w:w="2128" w:type="dxa"/>
          </w:tcPr>
          <w:p w14:paraId="29B2CE4E" w14:textId="77777777" w:rsidR="00296E35" w:rsidRPr="0069162F" w:rsidRDefault="00296E35" w:rsidP="002E3FCC">
            <w:pPr>
              <w:pStyle w:val="TAL"/>
            </w:pPr>
          </w:p>
        </w:tc>
        <w:tc>
          <w:tcPr>
            <w:tcW w:w="2128" w:type="dxa"/>
          </w:tcPr>
          <w:p w14:paraId="4BA14F77" w14:textId="77777777" w:rsidR="00296E35" w:rsidRPr="0069162F" w:rsidRDefault="00296E35" w:rsidP="002E3FCC">
            <w:pPr>
              <w:pStyle w:val="TAL"/>
            </w:pPr>
          </w:p>
        </w:tc>
        <w:tc>
          <w:tcPr>
            <w:tcW w:w="1420" w:type="dxa"/>
          </w:tcPr>
          <w:p w14:paraId="06726CDD" w14:textId="77777777" w:rsidR="00296E35" w:rsidRPr="0069162F" w:rsidRDefault="00296E35" w:rsidP="002E3FCC">
            <w:pPr>
              <w:pStyle w:val="TAL"/>
            </w:pPr>
            <w:r w:rsidRPr="0069162F">
              <w:t>RESTful Network API for NMS [40], clause 6.1</w:t>
            </w:r>
          </w:p>
        </w:tc>
        <w:tc>
          <w:tcPr>
            <w:tcW w:w="1136" w:type="dxa"/>
          </w:tcPr>
          <w:p w14:paraId="6EC70B96" w14:textId="77777777" w:rsidR="00296E35" w:rsidRPr="0069162F" w:rsidRDefault="00296E35" w:rsidP="002E3FCC">
            <w:pPr>
              <w:pStyle w:val="TAL"/>
            </w:pPr>
          </w:p>
        </w:tc>
      </w:tr>
      <w:tr w:rsidR="00296E35" w:rsidRPr="0069162F" w14:paraId="41A3278A" w14:textId="77777777" w:rsidTr="002E3FCC">
        <w:tblPrEx>
          <w:jc w:val="center"/>
          <w:tblInd w:w="0" w:type="dxa"/>
        </w:tblPrEx>
        <w:trPr>
          <w:cantSplit/>
          <w:jc w:val="center"/>
        </w:trPr>
        <w:tc>
          <w:tcPr>
            <w:tcW w:w="2838" w:type="dxa"/>
            <w:hideMark/>
          </w:tcPr>
          <w:p w14:paraId="5ACA5339" w14:textId="77777777" w:rsidR="00296E35" w:rsidRPr="0069162F" w:rsidRDefault="00296E35" w:rsidP="002E3FCC">
            <w:pPr>
              <w:pStyle w:val="TAL"/>
            </w:pPr>
            <w:r w:rsidRPr="0069162F">
              <w:t xml:space="preserve">  uri</w:t>
            </w:r>
          </w:p>
        </w:tc>
        <w:tc>
          <w:tcPr>
            <w:tcW w:w="2128" w:type="dxa"/>
            <w:hideMark/>
          </w:tcPr>
          <w:p w14:paraId="1EE7A267" w14:textId="77777777" w:rsidR="00296E35" w:rsidRPr="0069162F" w:rsidRDefault="00296E35" w:rsidP="002E3FCC">
            <w:pPr>
              <w:pStyle w:val="TAL"/>
            </w:pPr>
            <w:r w:rsidRPr="0069162F">
              <w:t>tsc_MCData_MsgSF_AbsoluteBaseURL &amp; "/objects/objectId0001"</w:t>
            </w:r>
          </w:p>
        </w:tc>
        <w:tc>
          <w:tcPr>
            <w:tcW w:w="2128" w:type="dxa"/>
            <w:hideMark/>
          </w:tcPr>
          <w:p w14:paraId="374E0416" w14:textId="77777777" w:rsidR="00296E35" w:rsidRPr="0069162F" w:rsidRDefault="00296E35" w:rsidP="002E3FCC">
            <w:pPr>
              <w:pStyle w:val="TAL"/>
            </w:pPr>
            <w:r w:rsidRPr="0069162F">
              <w:t>"objectId0001" arbitrarily selected</w:t>
            </w:r>
          </w:p>
        </w:tc>
        <w:tc>
          <w:tcPr>
            <w:tcW w:w="1420" w:type="dxa"/>
          </w:tcPr>
          <w:p w14:paraId="46FFA273" w14:textId="77777777" w:rsidR="00296E35" w:rsidRPr="0069162F" w:rsidRDefault="00296E35" w:rsidP="002E3FCC">
            <w:pPr>
              <w:pStyle w:val="TAL"/>
            </w:pPr>
          </w:p>
        </w:tc>
        <w:tc>
          <w:tcPr>
            <w:tcW w:w="1136" w:type="dxa"/>
          </w:tcPr>
          <w:p w14:paraId="5807E32D" w14:textId="77777777" w:rsidR="00296E35" w:rsidRPr="0069162F" w:rsidRDefault="00296E35" w:rsidP="002E3FCC">
            <w:pPr>
              <w:pStyle w:val="TAL"/>
            </w:pPr>
          </w:p>
        </w:tc>
      </w:tr>
      <w:tr w:rsidR="00296E35" w:rsidRPr="0069162F" w:rsidDel="00537381" w14:paraId="765E762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B30AC14" w14:textId="77777777" w:rsidR="00296E35" w:rsidRPr="0069162F" w:rsidDel="00537381" w:rsidRDefault="00296E35" w:rsidP="002E3FCC">
            <w:pPr>
              <w:pStyle w:val="TAL"/>
              <w:rPr>
                <w:b/>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465808"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6ABD96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9C16FCF"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CEB3509" w14:textId="77777777" w:rsidR="00296E35" w:rsidRPr="0069162F" w:rsidDel="00537381" w:rsidRDefault="00296E35" w:rsidP="002E3FCC">
            <w:pPr>
              <w:pStyle w:val="TAL"/>
            </w:pPr>
          </w:p>
        </w:tc>
      </w:tr>
      <w:tr w:rsidR="00296E35" w:rsidRPr="0069162F" w:rsidDel="00537381" w14:paraId="1DC03A8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0E6C45B" w14:textId="77777777" w:rsidR="00296E35" w:rsidRPr="0069162F" w:rsidDel="00537381" w:rsidRDefault="00296E35" w:rsidP="002E3FCC">
            <w:pPr>
              <w:pStyle w:val="TAL"/>
            </w:pPr>
            <w:r w:rsidRPr="0069162F">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50078DFB" w14:textId="77777777" w:rsidR="00296E35" w:rsidRPr="0069162F" w:rsidDel="00537381"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4CDEB57E"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E57E6A"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D2F619A" w14:textId="77777777" w:rsidR="00296E35" w:rsidRPr="0069162F" w:rsidDel="00537381" w:rsidRDefault="00296E35" w:rsidP="002E3FCC">
            <w:pPr>
              <w:pStyle w:val="TAL"/>
            </w:pPr>
          </w:p>
        </w:tc>
      </w:tr>
      <w:tr w:rsidR="00296E35" w:rsidRPr="0069162F" w:rsidDel="00537381" w14:paraId="5C33693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91D79B" w14:textId="77777777" w:rsidR="00296E35" w:rsidRPr="0069162F" w:rsidDel="00537381" w:rsidRDefault="00296E35" w:rsidP="002E3FCC">
            <w:pPr>
              <w:pStyle w:val="TAL"/>
              <w:rPr>
                <w:b/>
              </w:rPr>
            </w:pPr>
            <w:r w:rsidRPr="0069162F">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60094699"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EE64DF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44B177D"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FD0E6D0" w14:textId="77777777" w:rsidR="00296E35" w:rsidRPr="0069162F" w:rsidDel="00537381" w:rsidRDefault="00296E35" w:rsidP="002E3FCC">
            <w:pPr>
              <w:pStyle w:val="TAL"/>
            </w:pPr>
          </w:p>
        </w:tc>
      </w:tr>
      <w:tr w:rsidR="00296E35" w:rsidRPr="0069162F" w:rsidDel="00537381" w14:paraId="0E80865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B5850E7" w14:textId="77777777" w:rsidR="00296E35" w:rsidRPr="0069162F" w:rsidDel="00537381"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4624734D" w14:textId="77777777" w:rsidR="00296E35" w:rsidRPr="0069162F" w:rsidDel="00537381"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7F683273" w14:textId="77777777" w:rsidR="00296E35" w:rsidRPr="0069162F" w:rsidDel="00537381"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5B64720B"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77EB09" w14:textId="77777777" w:rsidR="00296E35" w:rsidRPr="0069162F" w:rsidDel="00537381" w:rsidRDefault="00296E35" w:rsidP="002E3FCC">
            <w:pPr>
              <w:pStyle w:val="TAL"/>
            </w:pPr>
          </w:p>
        </w:tc>
      </w:tr>
      <w:tr w:rsidR="00296E35" w:rsidRPr="0069162F" w:rsidDel="00537381" w14:paraId="49EA34B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AEC225" w14:textId="77777777" w:rsidR="00296E35" w:rsidRPr="0069162F" w:rsidDel="00537381"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125B0007" w14:textId="77777777" w:rsidR="00296E35" w:rsidRPr="0069162F" w:rsidDel="00537381" w:rsidRDefault="00296E35" w:rsidP="002E3FCC">
            <w:pPr>
              <w:pStyle w:val="TAL"/>
            </w:pPr>
            <w:r w:rsidRPr="0069162F">
              <w:t>"main/Folder1/test-file-1"</w:t>
            </w:r>
          </w:p>
        </w:tc>
        <w:tc>
          <w:tcPr>
            <w:tcW w:w="2128" w:type="dxa"/>
            <w:tcBorders>
              <w:top w:val="single" w:sz="4" w:space="0" w:color="auto"/>
              <w:left w:val="single" w:sz="4" w:space="0" w:color="auto"/>
              <w:bottom w:val="single" w:sz="4" w:space="0" w:color="auto"/>
              <w:right w:val="single" w:sz="4" w:space="0" w:color="auto"/>
            </w:tcBorders>
            <w:hideMark/>
          </w:tcPr>
          <w:p w14:paraId="481CC650" w14:textId="77777777" w:rsidR="00296E35" w:rsidRPr="0069162F" w:rsidDel="00537381" w:rsidRDefault="00296E35" w:rsidP="002E3FCC">
            <w:pPr>
              <w:pStyle w:val="TAL"/>
            </w:pPr>
            <w:r w:rsidRPr="0069162F">
              <w:t>"test-file-1" arbitrarily selected</w:t>
            </w:r>
          </w:p>
        </w:tc>
        <w:tc>
          <w:tcPr>
            <w:tcW w:w="1420" w:type="dxa"/>
            <w:tcBorders>
              <w:top w:val="single" w:sz="4" w:space="0" w:color="auto"/>
              <w:left w:val="single" w:sz="4" w:space="0" w:color="auto"/>
              <w:bottom w:val="single" w:sz="4" w:space="0" w:color="auto"/>
              <w:right w:val="single" w:sz="4" w:space="0" w:color="auto"/>
            </w:tcBorders>
          </w:tcPr>
          <w:p w14:paraId="12F0C6A1"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00C09E" w14:textId="77777777" w:rsidR="00296E35" w:rsidRPr="0069162F" w:rsidDel="00537381" w:rsidRDefault="00296E35" w:rsidP="002E3FCC">
            <w:pPr>
              <w:pStyle w:val="TAL"/>
            </w:pPr>
          </w:p>
        </w:tc>
      </w:tr>
    </w:tbl>
    <w:p w14:paraId="38F5C0C7" w14:textId="77777777" w:rsidR="00296E35" w:rsidRPr="0069162F" w:rsidRDefault="00296E35" w:rsidP="00296E35"/>
    <w:p w14:paraId="46F159C6" w14:textId="1565A4A5" w:rsidR="00296E35" w:rsidRPr="0069162F" w:rsidRDefault="00296E35" w:rsidP="00296E35">
      <w:pPr>
        <w:pStyle w:val="TH"/>
      </w:pPr>
      <w:r w:rsidRPr="0069162F">
        <w:t xml:space="preserve">Table 6.8.2.3.3-7: HTTP POST from the UE (Step 8,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43236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0DE5B6" w14:textId="38243EC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406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5C2696"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1270E"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2D84006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C1051B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91C0C09" w14:textId="77777777" w:rsidR="00296E35" w:rsidRPr="0069162F" w:rsidRDefault="00296E35" w:rsidP="002E3FCC">
            <w:pPr>
              <w:pStyle w:val="TAH"/>
            </w:pPr>
            <w:r w:rsidRPr="0069162F">
              <w:t>Condition</w:t>
            </w:r>
          </w:p>
        </w:tc>
      </w:tr>
      <w:tr w:rsidR="00296E35" w:rsidRPr="0069162F" w14:paraId="2911B5D4" w14:textId="77777777" w:rsidTr="002E3FCC">
        <w:tc>
          <w:tcPr>
            <w:tcW w:w="2837" w:type="dxa"/>
            <w:tcBorders>
              <w:top w:val="single" w:sz="4" w:space="0" w:color="auto"/>
              <w:left w:val="single" w:sz="4" w:space="0" w:color="auto"/>
              <w:bottom w:val="single" w:sz="4" w:space="0" w:color="auto"/>
              <w:right w:val="single" w:sz="4" w:space="0" w:color="auto"/>
            </w:tcBorders>
          </w:tcPr>
          <w:p w14:paraId="29CFA0CE"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1D58BC4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3BC78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62A1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CE248" w14:textId="77777777" w:rsidR="00296E35" w:rsidRPr="0069162F" w:rsidRDefault="00296E35" w:rsidP="002E3FCC">
            <w:pPr>
              <w:pStyle w:val="TAL"/>
            </w:pPr>
          </w:p>
        </w:tc>
      </w:tr>
      <w:tr w:rsidR="00296E35" w:rsidRPr="0069162F" w14:paraId="08D95F35" w14:textId="77777777" w:rsidTr="002E3FCC">
        <w:tc>
          <w:tcPr>
            <w:tcW w:w="2837" w:type="dxa"/>
            <w:tcBorders>
              <w:top w:val="single" w:sz="4" w:space="0" w:color="auto"/>
              <w:left w:val="single" w:sz="4" w:space="0" w:color="auto"/>
              <w:bottom w:val="single" w:sz="4" w:space="0" w:color="auto"/>
              <w:right w:val="single" w:sz="4" w:space="0" w:color="auto"/>
            </w:tcBorders>
          </w:tcPr>
          <w:p w14:paraId="27795F68"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64DE70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403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2651B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1A8125" w14:textId="77777777" w:rsidR="00296E35" w:rsidRPr="0069162F" w:rsidRDefault="00296E35" w:rsidP="002E3FCC">
            <w:pPr>
              <w:pStyle w:val="TAL"/>
            </w:pPr>
          </w:p>
        </w:tc>
      </w:tr>
      <w:tr w:rsidR="00296E35" w:rsidRPr="0069162F" w14:paraId="3BFCFFE1" w14:textId="77777777" w:rsidTr="002E3FCC">
        <w:tc>
          <w:tcPr>
            <w:tcW w:w="2837" w:type="dxa"/>
            <w:tcBorders>
              <w:top w:val="single" w:sz="4" w:space="0" w:color="auto"/>
              <w:left w:val="single" w:sz="4" w:space="0" w:color="auto"/>
              <w:bottom w:val="single" w:sz="4" w:space="0" w:color="auto"/>
              <w:right w:val="single" w:sz="4" w:space="0" w:color="auto"/>
            </w:tcBorders>
          </w:tcPr>
          <w:p w14:paraId="162623FC"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503F4912"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26E31F2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2F70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ECEAEB" w14:textId="77777777" w:rsidR="00296E35" w:rsidRPr="0069162F" w:rsidRDefault="00296E35" w:rsidP="002E3FCC">
            <w:pPr>
              <w:pStyle w:val="TAL"/>
            </w:pPr>
          </w:p>
        </w:tc>
      </w:tr>
      <w:tr w:rsidR="00296E35" w:rsidRPr="0069162F" w14:paraId="229670E0" w14:textId="77777777" w:rsidTr="002E3FCC">
        <w:tc>
          <w:tcPr>
            <w:tcW w:w="2837" w:type="dxa"/>
            <w:tcBorders>
              <w:top w:val="single" w:sz="4" w:space="0" w:color="auto"/>
              <w:left w:val="single" w:sz="4" w:space="0" w:color="auto"/>
              <w:bottom w:val="single" w:sz="4" w:space="0" w:color="auto"/>
              <w:right w:val="single" w:sz="4" w:space="0" w:color="auto"/>
            </w:tcBorders>
          </w:tcPr>
          <w:p w14:paraId="73F131A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070AC87C"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B9F76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558A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AD6206" w14:textId="77777777" w:rsidR="00296E35" w:rsidRPr="0069162F" w:rsidRDefault="00296E35" w:rsidP="002E3FCC">
            <w:pPr>
              <w:pStyle w:val="TAL"/>
            </w:pPr>
          </w:p>
        </w:tc>
      </w:tr>
      <w:tr w:rsidR="00296E35" w:rsidRPr="0069162F" w14:paraId="392EE046" w14:textId="77777777" w:rsidTr="002E3FCC">
        <w:tc>
          <w:tcPr>
            <w:tcW w:w="2837" w:type="dxa"/>
            <w:tcBorders>
              <w:top w:val="single" w:sz="4" w:space="0" w:color="auto"/>
              <w:left w:val="single" w:sz="4" w:space="0" w:color="auto"/>
              <w:bottom w:val="single" w:sz="4" w:space="0" w:color="auto"/>
              <w:right w:val="single" w:sz="4" w:space="0" w:color="auto"/>
            </w:tcBorders>
          </w:tcPr>
          <w:p w14:paraId="0074FC0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2F61474"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557B73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C72D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9DEA37" w14:textId="77777777" w:rsidR="00296E35" w:rsidRPr="0069162F" w:rsidRDefault="00296E35" w:rsidP="002E3FCC">
            <w:pPr>
              <w:pStyle w:val="TAL"/>
            </w:pPr>
          </w:p>
        </w:tc>
      </w:tr>
      <w:tr w:rsidR="00296E35" w:rsidRPr="0069162F" w14:paraId="0A4397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5EC248"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0C5030B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6A30F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5C5C1"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0E05C5A" w14:textId="77777777" w:rsidR="00296E35" w:rsidRPr="0069162F" w:rsidRDefault="00296E35" w:rsidP="002E3FCC">
            <w:pPr>
              <w:pStyle w:val="TAL"/>
            </w:pPr>
          </w:p>
        </w:tc>
      </w:tr>
      <w:tr w:rsidR="00296E35" w:rsidRPr="0069162F" w:rsidDel="00135714" w14:paraId="78C0458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E04BE94" w14:textId="77777777" w:rsidR="00296E35" w:rsidRPr="0069162F" w:rsidDel="00135714"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77101CF6" w14:textId="77777777" w:rsidR="00296E35" w:rsidRPr="0069162F" w:rsidRDefault="00296E35" w:rsidP="002E3FCC">
            <w:pPr>
              <w:pStyle w:val="TAL"/>
            </w:pPr>
            <w:r w:rsidRPr="0069162F">
              <w:t>tsc_MCData_MsgSF_BaseURL &amp; "/folders/folderId0000"</w:t>
            </w:r>
          </w:p>
          <w:p w14:paraId="40340A78"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2782763C" w14:textId="77777777" w:rsidR="00296E35" w:rsidRPr="0069162F" w:rsidDel="00135714"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2FEB110"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DBA7C7" w14:textId="77777777" w:rsidR="00296E35" w:rsidRPr="0069162F" w:rsidDel="00135714" w:rsidRDefault="00296E35" w:rsidP="002E3FCC">
            <w:pPr>
              <w:pStyle w:val="TAL"/>
            </w:pPr>
          </w:p>
        </w:tc>
      </w:tr>
      <w:tr w:rsidR="00296E35" w:rsidRPr="0069162F" w:rsidDel="00135714" w14:paraId="7521856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338036B" w14:textId="77777777" w:rsidR="00296E35" w:rsidRPr="0069162F" w:rsidDel="00135714"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16E7DC57" w14:textId="77777777" w:rsidR="00296E35" w:rsidRPr="0069162F" w:rsidRDefault="00296E35" w:rsidP="002E3FCC">
            <w:pPr>
              <w:pStyle w:val="TAL"/>
            </w:pPr>
            <w:r w:rsidRPr="0069162F">
              <w:t>"/main" if present</w:t>
            </w:r>
          </w:p>
          <w:p w14:paraId="57FCBF7C"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64AECA3" w14:textId="77777777" w:rsidR="00296E35" w:rsidRPr="0069162F" w:rsidDel="00135714"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364F4F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169A12" w14:textId="77777777" w:rsidR="00296E35" w:rsidRPr="0069162F" w:rsidDel="00135714" w:rsidRDefault="00296E35" w:rsidP="002E3FCC">
            <w:pPr>
              <w:pStyle w:val="TAL"/>
            </w:pPr>
          </w:p>
        </w:tc>
      </w:tr>
      <w:tr w:rsidR="00296E35" w:rsidRPr="0069162F" w:rsidDel="00135714" w14:paraId="78CABE3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0854C1" w14:textId="77777777" w:rsidR="00296E35" w:rsidRPr="0069162F" w:rsidDel="00135714"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4A845C2" w14:textId="77777777" w:rsidR="00296E35" w:rsidRPr="0069162F" w:rsidDel="00135714"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3688EE8E" w14:textId="77777777" w:rsidR="00296E35" w:rsidRPr="0069162F" w:rsidDel="00135714"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3E349793"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A7C204" w14:textId="77777777" w:rsidR="00296E35" w:rsidRPr="0069162F" w:rsidDel="00135714" w:rsidRDefault="00296E35" w:rsidP="002E3FCC">
            <w:pPr>
              <w:pStyle w:val="TAL"/>
            </w:pPr>
          </w:p>
        </w:tc>
      </w:tr>
      <w:tr w:rsidR="00296E35" w:rsidRPr="0069162F" w:rsidDel="00135714" w14:paraId="6F03E1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4F0F924" w14:textId="77777777" w:rsidR="00296E35" w:rsidRPr="0069162F" w:rsidDel="00135714"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B928F80"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0980EE5"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4804886"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6B14A5" w14:textId="77777777" w:rsidR="00296E35" w:rsidRPr="0069162F" w:rsidDel="00135714" w:rsidRDefault="00296E35" w:rsidP="002E3FCC">
            <w:pPr>
              <w:pStyle w:val="TAL"/>
            </w:pPr>
          </w:p>
        </w:tc>
      </w:tr>
      <w:tr w:rsidR="00296E35" w:rsidRPr="0069162F" w:rsidDel="00135714" w14:paraId="69303A1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2E41509" w14:textId="77777777" w:rsidR="00296E35" w:rsidRPr="0069162F" w:rsidDel="00135714"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0307BF22"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B3C2C0E"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E730879"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8D1AB" w14:textId="77777777" w:rsidR="00296E35" w:rsidRPr="0069162F" w:rsidDel="00135714" w:rsidRDefault="00296E35" w:rsidP="002E3FCC">
            <w:pPr>
              <w:pStyle w:val="TAL"/>
            </w:pPr>
          </w:p>
        </w:tc>
      </w:tr>
      <w:tr w:rsidR="00296E35" w:rsidRPr="0069162F" w:rsidDel="00135714" w14:paraId="540DFA2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A30EA81" w14:textId="77777777" w:rsidR="00296E35" w:rsidRPr="0069162F" w:rsidDel="00135714"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41A13D84" w14:textId="77777777" w:rsidR="00296E35" w:rsidRPr="0069162F" w:rsidDel="00135714" w:rsidRDefault="00296E35" w:rsidP="002E3FCC">
            <w:pPr>
              <w:pStyle w:val="TAL"/>
            </w:pPr>
            <w:r w:rsidRPr="0069162F">
              <w:t>"Folder2"</w:t>
            </w:r>
          </w:p>
        </w:tc>
        <w:tc>
          <w:tcPr>
            <w:tcW w:w="2127" w:type="dxa"/>
            <w:tcBorders>
              <w:top w:val="single" w:sz="4" w:space="0" w:color="auto"/>
              <w:left w:val="single" w:sz="4" w:space="0" w:color="auto"/>
              <w:bottom w:val="single" w:sz="4" w:space="0" w:color="auto"/>
              <w:right w:val="single" w:sz="4" w:space="0" w:color="auto"/>
            </w:tcBorders>
          </w:tcPr>
          <w:p w14:paraId="61C1C519" w14:textId="77777777" w:rsidR="00296E35" w:rsidRPr="0069162F" w:rsidDel="00135714" w:rsidRDefault="00296E35" w:rsidP="002E3FCC">
            <w:pPr>
              <w:pStyle w:val="TAL"/>
            </w:pPr>
            <w:r w:rsidRPr="0069162F">
              <w:t>According to step 7</w:t>
            </w:r>
          </w:p>
        </w:tc>
        <w:tc>
          <w:tcPr>
            <w:tcW w:w="1419" w:type="dxa"/>
            <w:tcBorders>
              <w:top w:val="single" w:sz="4" w:space="0" w:color="auto"/>
              <w:left w:val="single" w:sz="4" w:space="0" w:color="auto"/>
              <w:bottom w:val="single" w:sz="4" w:space="0" w:color="auto"/>
              <w:right w:val="single" w:sz="4" w:space="0" w:color="auto"/>
            </w:tcBorders>
          </w:tcPr>
          <w:p w14:paraId="61B3293F"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423592" w14:textId="77777777" w:rsidR="00296E35" w:rsidRPr="0069162F" w:rsidDel="00135714" w:rsidRDefault="00296E35" w:rsidP="002E3FCC">
            <w:pPr>
              <w:pStyle w:val="TAL"/>
            </w:pPr>
          </w:p>
        </w:tc>
      </w:tr>
      <w:tr w:rsidR="00296E35" w:rsidRPr="0069162F" w:rsidDel="00135714" w14:paraId="56DF2D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7429B63" w14:textId="77777777" w:rsidR="00296E35" w:rsidRPr="0069162F" w:rsidDel="00135714"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114FEA0D"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1D2BA5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431EE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055D75" w14:textId="77777777" w:rsidR="00296E35" w:rsidRPr="0069162F" w:rsidDel="00135714" w:rsidRDefault="00296E35" w:rsidP="002E3FCC">
            <w:pPr>
              <w:pStyle w:val="TAL"/>
            </w:pPr>
          </w:p>
        </w:tc>
      </w:tr>
      <w:tr w:rsidR="00296E35" w:rsidRPr="0069162F" w:rsidDel="00135714" w14:paraId="071108B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AE7BCA2" w14:textId="77777777" w:rsidR="00296E35" w:rsidRPr="0069162F" w:rsidDel="00135714"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373C5F94"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22B8A9B"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712DFA"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FDCF93" w14:textId="77777777" w:rsidR="00296E35" w:rsidRPr="0069162F" w:rsidDel="00135714" w:rsidRDefault="00296E35" w:rsidP="002E3FCC">
            <w:pPr>
              <w:pStyle w:val="TAL"/>
            </w:pPr>
          </w:p>
        </w:tc>
      </w:tr>
      <w:tr w:rsidR="00296E35" w:rsidRPr="0069162F" w:rsidDel="00135714" w14:paraId="7B3A7E2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387B41D" w14:textId="77777777" w:rsidR="00296E35" w:rsidRPr="0069162F" w:rsidDel="00135714"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78158463"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6C84D19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6938A4"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AEBAA0" w14:textId="77777777" w:rsidR="00296E35" w:rsidRPr="0069162F" w:rsidDel="00135714" w:rsidRDefault="00296E35" w:rsidP="002E3FCC">
            <w:pPr>
              <w:pStyle w:val="TAL"/>
            </w:pPr>
          </w:p>
        </w:tc>
      </w:tr>
      <w:tr w:rsidR="00296E35" w:rsidRPr="0069162F" w:rsidDel="00135714" w14:paraId="4681F6A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06FCA2" w14:textId="77777777" w:rsidR="00296E35" w:rsidRPr="0069162F" w:rsidDel="00135714"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D169191"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5DB42CA"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E146D"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8279A8" w14:textId="77777777" w:rsidR="00296E35" w:rsidRPr="0069162F" w:rsidDel="00135714" w:rsidRDefault="00296E35" w:rsidP="002E3FCC">
            <w:pPr>
              <w:pStyle w:val="TAL"/>
            </w:pPr>
          </w:p>
        </w:tc>
      </w:tr>
      <w:tr w:rsidR="00296E35" w:rsidRPr="0069162F" w:rsidDel="00135714" w14:paraId="47F6FD9E"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02DF34BE" w14:textId="77777777" w:rsidR="00296E35" w:rsidRPr="0069162F" w:rsidDel="00135714" w:rsidRDefault="00296E35" w:rsidP="002E3FCC">
            <w:pPr>
              <w:pStyle w:val="TAN"/>
            </w:pPr>
            <w:r w:rsidRPr="0069162F">
              <w:t>NOTE 1:</w:t>
            </w:r>
            <w:r w:rsidRPr="0069162F">
              <w:tab/>
              <w:t>Either parentFolder or parentFolderPath shall be present</w:t>
            </w:r>
          </w:p>
        </w:tc>
      </w:tr>
    </w:tbl>
    <w:p w14:paraId="696C70C3" w14:textId="77777777" w:rsidR="00296E35" w:rsidRPr="0069162F" w:rsidRDefault="00296E35" w:rsidP="00296E35"/>
    <w:p w14:paraId="002EDBEF" w14:textId="72E00F13" w:rsidR="00296E35" w:rsidRPr="0069162F" w:rsidRDefault="00296E35" w:rsidP="00296E35">
      <w:pPr>
        <w:pStyle w:val="TH"/>
      </w:pPr>
      <w:r w:rsidRPr="0069162F">
        <w:t xml:space="preserve">Table 6.8.2.3.3-8: HTTP 201 Created from the SS (step 8,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0C942A5" w14:textId="77777777" w:rsidTr="002E3FCC">
        <w:tc>
          <w:tcPr>
            <w:tcW w:w="9650" w:type="dxa"/>
            <w:gridSpan w:val="5"/>
            <w:hideMark/>
          </w:tcPr>
          <w:p w14:paraId="20B8134D" w14:textId="157DD6C9" w:rsidR="00296E35" w:rsidRPr="0069162F" w:rsidRDefault="00296E35" w:rsidP="002E3FCC">
            <w:pPr>
              <w:pStyle w:val="TAL"/>
            </w:pPr>
            <w:r w:rsidRPr="0069162F">
              <w:t xml:space="preserve">Derivation Path: TS </w:t>
            </w:r>
            <w:r>
              <w:t>37.579</w:t>
            </w:r>
            <w:r w:rsidRPr="0069162F">
              <w:t>-1 [2], Table 5.5.4.7-1</w:t>
            </w:r>
          </w:p>
        </w:tc>
      </w:tr>
      <w:tr w:rsidR="00296E35" w:rsidRPr="0069162F" w14:paraId="1F30B3D6" w14:textId="77777777" w:rsidTr="002E3FCC">
        <w:tblPrEx>
          <w:jc w:val="center"/>
          <w:tblInd w:w="0" w:type="dxa"/>
        </w:tblPrEx>
        <w:trPr>
          <w:cantSplit/>
          <w:jc w:val="center"/>
        </w:trPr>
        <w:tc>
          <w:tcPr>
            <w:tcW w:w="2838" w:type="dxa"/>
          </w:tcPr>
          <w:p w14:paraId="540E9BB7" w14:textId="77777777" w:rsidR="00296E35" w:rsidRPr="0069162F" w:rsidRDefault="00296E35" w:rsidP="002E3FCC">
            <w:pPr>
              <w:pStyle w:val="TAH"/>
            </w:pPr>
            <w:r w:rsidRPr="0069162F">
              <w:t>Information Element</w:t>
            </w:r>
          </w:p>
        </w:tc>
        <w:tc>
          <w:tcPr>
            <w:tcW w:w="2128" w:type="dxa"/>
          </w:tcPr>
          <w:p w14:paraId="4F78AB46" w14:textId="77777777" w:rsidR="00296E35" w:rsidRPr="0069162F" w:rsidRDefault="00296E35" w:rsidP="002E3FCC">
            <w:pPr>
              <w:pStyle w:val="TAH"/>
            </w:pPr>
            <w:r w:rsidRPr="0069162F">
              <w:t>Value/remark</w:t>
            </w:r>
          </w:p>
        </w:tc>
        <w:tc>
          <w:tcPr>
            <w:tcW w:w="2128" w:type="dxa"/>
          </w:tcPr>
          <w:p w14:paraId="634F7691" w14:textId="77777777" w:rsidR="00296E35" w:rsidRPr="0069162F" w:rsidRDefault="00296E35" w:rsidP="002E3FCC">
            <w:pPr>
              <w:pStyle w:val="TAH"/>
            </w:pPr>
            <w:r w:rsidRPr="0069162F">
              <w:t>Comment</w:t>
            </w:r>
          </w:p>
        </w:tc>
        <w:tc>
          <w:tcPr>
            <w:tcW w:w="1420" w:type="dxa"/>
          </w:tcPr>
          <w:p w14:paraId="7A848638" w14:textId="77777777" w:rsidR="00296E35" w:rsidRPr="0069162F" w:rsidRDefault="00296E35" w:rsidP="002E3FCC">
            <w:pPr>
              <w:pStyle w:val="TAH"/>
            </w:pPr>
            <w:r w:rsidRPr="0069162F">
              <w:t>Reference</w:t>
            </w:r>
          </w:p>
        </w:tc>
        <w:tc>
          <w:tcPr>
            <w:tcW w:w="1136" w:type="dxa"/>
          </w:tcPr>
          <w:p w14:paraId="491E019D" w14:textId="77777777" w:rsidR="00296E35" w:rsidRPr="0069162F" w:rsidRDefault="00296E35" w:rsidP="002E3FCC">
            <w:pPr>
              <w:pStyle w:val="TAH"/>
            </w:pPr>
            <w:r w:rsidRPr="0069162F">
              <w:t>Condition</w:t>
            </w:r>
          </w:p>
        </w:tc>
      </w:tr>
      <w:tr w:rsidR="00296E35" w:rsidRPr="0069162F" w14:paraId="0A5EFE6D" w14:textId="77777777" w:rsidTr="002E3FCC">
        <w:tblPrEx>
          <w:jc w:val="center"/>
          <w:tblInd w:w="0" w:type="dxa"/>
        </w:tblPrEx>
        <w:trPr>
          <w:cantSplit/>
          <w:jc w:val="center"/>
        </w:trPr>
        <w:tc>
          <w:tcPr>
            <w:tcW w:w="2838" w:type="dxa"/>
          </w:tcPr>
          <w:p w14:paraId="2A6FDD61" w14:textId="77777777" w:rsidR="00296E35" w:rsidRPr="0069162F" w:rsidRDefault="00296E35" w:rsidP="002E3FCC">
            <w:pPr>
              <w:pStyle w:val="TAL"/>
              <w:rPr>
                <w:b/>
              </w:rPr>
            </w:pPr>
            <w:r w:rsidRPr="0069162F">
              <w:rPr>
                <w:b/>
              </w:rPr>
              <w:t>Location</w:t>
            </w:r>
          </w:p>
        </w:tc>
        <w:tc>
          <w:tcPr>
            <w:tcW w:w="2128" w:type="dxa"/>
          </w:tcPr>
          <w:p w14:paraId="208C9467" w14:textId="77777777" w:rsidR="00296E35" w:rsidRPr="0069162F" w:rsidRDefault="00296E35" w:rsidP="002E3FCC">
            <w:pPr>
              <w:pStyle w:val="TAL"/>
            </w:pPr>
          </w:p>
        </w:tc>
        <w:tc>
          <w:tcPr>
            <w:tcW w:w="2128" w:type="dxa"/>
          </w:tcPr>
          <w:p w14:paraId="4C25F5CE" w14:textId="77777777" w:rsidR="00296E35" w:rsidRPr="0069162F" w:rsidRDefault="00296E35" w:rsidP="002E3FCC">
            <w:pPr>
              <w:pStyle w:val="TAL"/>
            </w:pPr>
          </w:p>
        </w:tc>
        <w:tc>
          <w:tcPr>
            <w:tcW w:w="1420" w:type="dxa"/>
          </w:tcPr>
          <w:p w14:paraId="6753B720" w14:textId="77777777" w:rsidR="00296E35" w:rsidRPr="0069162F" w:rsidRDefault="00296E35" w:rsidP="002E3FCC">
            <w:pPr>
              <w:pStyle w:val="TAL"/>
            </w:pPr>
          </w:p>
        </w:tc>
        <w:tc>
          <w:tcPr>
            <w:tcW w:w="1136" w:type="dxa"/>
          </w:tcPr>
          <w:p w14:paraId="11A537EB" w14:textId="77777777" w:rsidR="00296E35" w:rsidRPr="0069162F" w:rsidRDefault="00296E35" w:rsidP="002E3FCC">
            <w:pPr>
              <w:pStyle w:val="TAL"/>
            </w:pPr>
          </w:p>
        </w:tc>
      </w:tr>
      <w:tr w:rsidR="00296E35" w:rsidRPr="0069162F" w14:paraId="55774D4D" w14:textId="77777777" w:rsidTr="002E3FCC">
        <w:tblPrEx>
          <w:jc w:val="center"/>
          <w:tblInd w:w="0" w:type="dxa"/>
        </w:tblPrEx>
        <w:trPr>
          <w:cantSplit/>
          <w:jc w:val="center"/>
        </w:trPr>
        <w:tc>
          <w:tcPr>
            <w:tcW w:w="2838" w:type="dxa"/>
          </w:tcPr>
          <w:p w14:paraId="79535D15" w14:textId="77777777" w:rsidR="00296E35" w:rsidRPr="0069162F" w:rsidRDefault="00296E35" w:rsidP="002E3FCC">
            <w:pPr>
              <w:pStyle w:val="TAL"/>
              <w:rPr>
                <w:b/>
              </w:rPr>
            </w:pPr>
            <w:r w:rsidRPr="0069162F">
              <w:t xml:space="preserve">  uri</w:t>
            </w:r>
          </w:p>
        </w:tc>
        <w:tc>
          <w:tcPr>
            <w:tcW w:w="2128" w:type="dxa"/>
          </w:tcPr>
          <w:p w14:paraId="0E26E565" w14:textId="77777777" w:rsidR="00296E35" w:rsidRPr="0069162F" w:rsidRDefault="00296E35" w:rsidP="002E3FCC">
            <w:pPr>
              <w:pStyle w:val="TAL"/>
            </w:pPr>
            <w:r w:rsidRPr="0069162F">
              <w:t>tsc_MCData_MsgSF_BaseURL &amp; "/folders/folderId0002"</w:t>
            </w:r>
          </w:p>
        </w:tc>
        <w:tc>
          <w:tcPr>
            <w:tcW w:w="2128" w:type="dxa"/>
          </w:tcPr>
          <w:p w14:paraId="053B036D" w14:textId="77777777" w:rsidR="00296E35" w:rsidRPr="0069162F" w:rsidRDefault="00296E35" w:rsidP="002E3FCC">
            <w:pPr>
              <w:pStyle w:val="TAL"/>
            </w:pPr>
            <w:r w:rsidRPr="0069162F">
              <w:t>"folderId0002" arbitrarily selected</w:t>
            </w:r>
          </w:p>
        </w:tc>
        <w:tc>
          <w:tcPr>
            <w:tcW w:w="1420" w:type="dxa"/>
          </w:tcPr>
          <w:p w14:paraId="43FF14C2" w14:textId="77777777" w:rsidR="00296E35" w:rsidRPr="0069162F" w:rsidRDefault="00296E35" w:rsidP="002E3FCC">
            <w:pPr>
              <w:pStyle w:val="TAL"/>
            </w:pPr>
          </w:p>
        </w:tc>
        <w:tc>
          <w:tcPr>
            <w:tcW w:w="1136" w:type="dxa"/>
          </w:tcPr>
          <w:p w14:paraId="2BCC3E1B" w14:textId="77777777" w:rsidR="00296E35" w:rsidRPr="0069162F" w:rsidRDefault="00296E35" w:rsidP="002E3FCC">
            <w:pPr>
              <w:pStyle w:val="TAL"/>
            </w:pPr>
          </w:p>
        </w:tc>
      </w:tr>
      <w:tr w:rsidR="00296E35" w:rsidRPr="0069162F" w14:paraId="095D6CE8" w14:textId="77777777" w:rsidTr="002E3FCC">
        <w:tblPrEx>
          <w:jc w:val="center"/>
          <w:tblInd w:w="0" w:type="dxa"/>
        </w:tblPrEx>
        <w:trPr>
          <w:cantSplit/>
          <w:jc w:val="center"/>
        </w:trPr>
        <w:tc>
          <w:tcPr>
            <w:tcW w:w="2838" w:type="dxa"/>
          </w:tcPr>
          <w:p w14:paraId="5CDD655A" w14:textId="77777777" w:rsidR="00296E35" w:rsidRPr="0069162F" w:rsidRDefault="00296E35" w:rsidP="002E3FCC">
            <w:pPr>
              <w:pStyle w:val="TAL"/>
              <w:rPr>
                <w:b/>
              </w:rPr>
            </w:pPr>
            <w:r w:rsidRPr="0069162F">
              <w:rPr>
                <w:b/>
              </w:rPr>
              <w:t>Content-Type</w:t>
            </w:r>
          </w:p>
        </w:tc>
        <w:tc>
          <w:tcPr>
            <w:tcW w:w="2128" w:type="dxa"/>
          </w:tcPr>
          <w:p w14:paraId="34861A7E" w14:textId="77777777" w:rsidR="00296E35" w:rsidRPr="0069162F" w:rsidRDefault="00296E35" w:rsidP="002E3FCC">
            <w:pPr>
              <w:pStyle w:val="TAL"/>
            </w:pPr>
          </w:p>
        </w:tc>
        <w:tc>
          <w:tcPr>
            <w:tcW w:w="2128" w:type="dxa"/>
          </w:tcPr>
          <w:p w14:paraId="17B323BA" w14:textId="77777777" w:rsidR="00296E35" w:rsidRPr="0069162F" w:rsidRDefault="00296E35" w:rsidP="002E3FCC">
            <w:pPr>
              <w:pStyle w:val="TAL"/>
            </w:pPr>
          </w:p>
        </w:tc>
        <w:tc>
          <w:tcPr>
            <w:tcW w:w="1420" w:type="dxa"/>
          </w:tcPr>
          <w:p w14:paraId="4E6E42C7" w14:textId="77777777" w:rsidR="00296E35" w:rsidRPr="0069162F" w:rsidRDefault="00296E35" w:rsidP="002E3FCC">
            <w:pPr>
              <w:pStyle w:val="TAL"/>
            </w:pPr>
          </w:p>
        </w:tc>
        <w:tc>
          <w:tcPr>
            <w:tcW w:w="1136" w:type="dxa"/>
          </w:tcPr>
          <w:p w14:paraId="7704AC93" w14:textId="77777777" w:rsidR="00296E35" w:rsidRPr="0069162F" w:rsidRDefault="00296E35" w:rsidP="002E3FCC">
            <w:pPr>
              <w:pStyle w:val="TAL"/>
            </w:pPr>
          </w:p>
        </w:tc>
      </w:tr>
      <w:tr w:rsidR="00296E35" w:rsidRPr="0069162F" w14:paraId="3520CD79" w14:textId="77777777" w:rsidTr="002E3FCC">
        <w:tblPrEx>
          <w:jc w:val="center"/>
          <w:tblInd w:w="0" w:type="dxa"/>
        </w:tblPrEx>
        <w:trPr>
          <w:cantSplit/>
          <w:jc w:val="center"/>
        </w:trPr>
        <w:tc>
          <w:tcPr>
            <w:tcW w:w="2838" w:type="dxa"/>
          </w:tcPr>
          <w:p w14:paraId="6027AA2A"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6CB7FBB3" w14:textId="77777777" w:rsidR="00296E35" w:rsidRPr="0069162F" w:rsidRDefault="00296E35" w:rsidP="002E3FCC">
            <w:pPr>
              <w:pStyle w:val="TAL"/>
            </w:pPr>
            <w:r w:rsidRPr="0069162F">
              <w:t>"application/xml"</w:t>
            </w:r>
          </w:p>
        </w:tc>
        <w:tc>
          <w:tcPr>
            <w:tcW w:w="2128" w:type="dxa"/>
          </w:tcPr>
          <w:p w14:paraId="693FF830" w14:textId="77777777" w:rsidR="00296E35" w:rsidRPr="0069162F" w:rsidRDefault="00296E35" w:rsidP="002E3FCC">
            <w:pPr>
              <w:pStyle w:val="TAL"/>
            </w:pPr>
          </w:p>
        </w:tc>
        <w:tc>
          <w:tcPr>
            <w:tcW w:w="1420" w:type="dxa"/>
          </w:tcPr>
          <w:p w14:paraId="56213482" w14:textId="77777777" w:rsidR="00296E35" w:rsidRPr="0069162F" w:rsidRDefault="00296E35" w:rsidP="002E3FCC">
            <w:pPr>
              <w:pStyle w:val="TAL"/>
            </w:pPr>
          </w:p>
        </w:tc>
        <w:tc>
          <w:tcPr>
            <w:tcW w:w="1136" w:type="dxa"/>
          </w:tcPr>
          <w:p w14:paraId="52E84EB8" w14:textId="77777777" w:rsidR="00296E35" w:rsidRPr="0069162F" w:rsidRDefault="00296E35" w:rsidP="002E3FCC">
            <w:pPr>
              <w:pStyle w:val="TAL"/>
            </w:pPr>
          </w:p>
        </w:tc>
      </w:tr>
      <w:tr w:rsidR="00296E35" w:rsidRPr="0069162F" w14:paraId="4ECE3186" w14:textId="77777777" w:rsidTr="002E3FCC">
        <w:tblPrEx>
          <w:jc w:val="center"/>
          <w:tblInd w:w="0" w:type="dxa"/>
        </w:tblPrEx>
        <w:trPr>
          <w:cantSplit/>
          <w:jc w:val="center"/>
        </w:trPr>
        <w:tc>
          <w:tcPr>
            <w:tcW w:w="2838" w:type="dxa"/>
            <w:hideMark/>
          </w:tcPr>
          <w:p w14:paraId="467772A0" w14:textId="77777777" w:rsidR="00296E35" w:rsidRPr="0069162F" w:rsidRDefault="00296E35" w:rsidP="002E3FCC">
            <w:pPr>
              <w:pStyle w:val="TAL"/>
              <w:rPr>
                <w:b/>
              </w:rPr>
            </w:pPr>
            <w:r w:rsidRPr="0069162F">
              <w:rPr>
                <w:b/>
              </w:rPr>
              <w:t>Message-body: NMS Reference</w:t>
            </w:r>
          </w:p>
        </w:tc>
        <w:tc>
          <w:tcPr>
            <w:tcW w:w="2128" w:type="dxa"/>
          </w:tcPr>
          <w:p w14:paraId="6F752B87" w14:textId="77777777" w:rsidR="00296E35" w:rsidRPr="0069162F" w:rsidRDefault="00296E35" w:rsidP="002E3FCC">
            <w:pPr>
              <w:pStyle w:val="TAL"/>
            </w:pPr>
          </w:p>
        </w:tc>
        <w:tc>
          <w:tcPr>
            <w:tcW w:w="2128" w:type="dxa"/>
          </w:tcPr>
          <w:p w14:paraId="7D13DE37" w14:textId="77777777" w:rsidR="00296E35" w:rsidRPr="0069162F" w:rsidRDefault="00296E35" w:rsidP="002E3FCC">
            <w:pPr>
              <w:pStyle w:val="TAL"/>
            </w:pPr>
          </w:p>
        </w:tc>
        <w:tc>
          <w:tcPr>
            <w:tcW w:w="1420" w:type="dxa"/>
          </w:tcPr>
          <w:p w14:paraId="7E40CDB3" w14:textId="77777777" w:rsidR="00296E35" w:rsidRPr="0069162F" w:rsidRDefault="00296E35" w:rsidP="002E3FCC">
            <w:pPr>
              <w:pStyle w:val="TAL"/>
            </w:pPr>
            <w:r w:rsidRPr="0069162F">
              <w:t>RESTful Network API for NMS [40], clause 6.13</w:t>
            </w:r>
          </w:p>
        </w:tc>
        <w:tc>
          <w:tcPr>
            <w:tcW w:w="1136" w:type="dxa"/>
          </w:tcPr>
          <w:p w14:paraId="1720579F" w14:textId="77777777" w:rsidR="00296E35" w:rsidRPr="0069162F" w:rsidRDefault="00296E35" w:rsidP="002E3FCC">
            <w:pPr>
              <w:pStyle w:val="TAL"/>
            </w:pPr>
          </w:p>
        </w:tc>
      </w:tr>
      <w:tr w:rsidR="00296E35" w:rsidRPr="0069162F" w:rsidDel="00135714" w14:paraId="55B94BD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74EB573" w14:textId="77777777" w:rsidR="00296E35" w:rsidRPr="0069162F" w:rsidDel="00135714"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193D978" w14:textId="77777777" w:rsidR="00296E35" w:rsidRPr="009B6B8E" w:rsidDel="00135714"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hideMark/>
          </w:tcPr>
          <w:p w14:paraId="200A7828" w14:textId="77777777" w:rsidR="00296E35" w:rsidRPr="0069162F" w:rsidDel="00135714"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4CB06CC6"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749CFE5" w14:textId="77777777" w:rsidR="00296E35" w:rsidRPr="0069162F" w:rsidDel="00135714" w:rsidRDefault="00296E35" w:rsidP="002E3FCC">
            <w:pPr>
              <w:pStyle w:val="TAL"/>
            </w:pPr>
          </w:p>
        </w:tc>
      </w:tr>
      <w:tr w:rsidR="00296E35" w:rsidRPr="0069162F" w:rsidDel="00135714" w14:paraId="0CC9519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09EAA01" w14:textId="77777777" w:rsidR="00296E35" w:rsidRPr="0069162F" w:rsidDel="00135714"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21ECC5BA" w14:textId="77777777" w:rsidR="00296E35" w:rsidRPr="0069162F" w:rsidDel="00135714" w:rsidRDefault="00296E35" w:rsidP="002E3FCC">
            <w:pPr>
              <w:pStyle w:val="TAL"/>
            </w:pPr>
            <w:r w:rsidRPr="0069162F">
              <w:t>"/main/Folder2"</w:t>
            </w:r>
          </w:p>
        </w:tc>
        <w:tc>
          <w:tcPr>
            <w:tcW w:w="2128" w:type="dxa"/>
            <w:tcBorders>
              <w:top w:val="single" w:sz="4" w:space="0" w:color="auto"/>
              <w:left w:val="single" w:sz="4" w:space="0" w:color="auto"/>
              <w:bottom w:val="single" w:sz="4" w:space="0" w:color="auto"/>
              <w:right w:val="single" w:sz="4" w:space="0" w:color="auto"/>
            </w:tcBorders>
            <w:hideMark/>
          </w:tcPr>
          <w:p w14:paraId="136A307D" w14:textId="77777777" w:rsidR="00296E35" w:rsidRPr="0069162F" w:rsidDel="00135714"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6BD2DC90"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646026" w14:textId="77777777" w:rsidR="00296E35" w:rsidRPr="0069162F" w:rsidDel="00135714" w:rsidRDefault="00296E35" w:rsidP="002E3FCC">
            <w:pPr>
              <w:pStyle w:val="TAL"/>
            </w:pPr>
          </w:p>
        </w:tc>
      </w:tr>
    </w:tbl>
    <w:p w14:paraId="224B179F" w14:textId="77777777" w:rsidR="00296E35" w:rsidRPr="0069162F" w:rsidRDefault="00296E35" w:rsidP="00296E35"/>
    <w:p w14:paraId="35D5F07A" w14:textId="48376C31" w:rsidR="00296E35" w:rsidRPr="0069162F" w:rsidRDefault="00296E35" w:rsidP="00296E35">
      <w:pPr>
        <w:pStyle w:val="TH"/>
      </w:pPr>
      <w:r w:rsidRPr="0069162F">
        <w:t xml:space="preserve">Table 6.8.2.3.3-9: HTTP POST from the UE (Step 10,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78FCEF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B773742" w14:textId="253D0484"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7FF55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04D564"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7B457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325459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7EB9DC1"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650FBE2B" w14:textId="77777777" w:rsidR="00296E35" w:rsidRPr="0069162F" w:rsidRDefault="00296E35" w:rsidP="002E3FCC">
            <w:pPr>
              <w:pStyle w:val="TAH"/>
            </w:pPr>
            <w:r w:rsidRPr="0069162F">
              <w:t>Condition</w:t>
            </w:r>
          </w:p>
        </w:tc>
      </w:tr>
      <w:tr w:rsidR="00296E35" w:rsidRPr="0069162F" w14:paraId="656224A5" w14:textId="77777777" w:rsidTr="002E3FCC">
        <w:tc>
          <w:tcPr>
            <w:tcW w:w="2837" w:type="dxa"/>
            <w:tcBorders>
              <w:top w:val="single" w:sz="4" w:space="0" w:color="auto"/>
              <w:left w:val="single" w:sz="4" w:space="0" w:color="auto"/>
              <w:bottom w:val="single" w:sz="4" w:space="0" w:color="auto"/>
              <w:right w:val="single" w:sz="4" w:space="0" w:color="auto"/>
            </w:tcBorders>
          </w:tcPr>
          <w:p w14:paraId="097786F2"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980B8F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43FD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5731D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205B7A" w14:textId="77777777" w:rsidR="00296E35" w:rsidRPr="0069162F" w:rsidRDefault="00296E35" w:rsidP="002E3FCC">
            <w:pPr>
              <w:pStyle w:val="TAL"/>
            </w:pPr>
          </w:p>
        </w:tc>
      </w:tr>
      <w:tr w:rsidR="00296E35" w:rsidRPr="0069162F" w14:paraId="0AC0E883" w14:textId="77777777" w:rsidTr="002E3FCC">
        <w:tc>
          <w:tcPr>
            <w:tcW w:w="2837" w:type="dxa"/>
            <w:tcBorders>
              <w:top w:val="single" w:sz="4" w:space="0" w:color="auto"/>
              <w:left w:val="single" w:sz="4" w:space="0" w:color="auto"/>
              <w:bottom w:val="single" w:sz="4" w:space="0" w:color="auto"/>
              <w:right w:val="single" w:sz="4" w:space="0" w:color="auto"/>
            </w:tcBorders>
          </w:tcPr>
          <w:p w14:paraId="0124B92B"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8E0575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82E78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F97D2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437A8A" w14:textId="77777777" w:rsidR="00296E35" w:rsidRPr="0069162F" w:rsidRDefault="00296E35" w:rsidP="002E3FCC">
            <w:pPr>
              <w:pStyle w:val="TAL"/>
            </w:pPr>
          </w:p>
        </w:tc>
      </w:tr>
      <w:tr w:rsidR="00296E35" w:rsidRPr="0069162F" w14:paraId="2245422D" w14:textId="77777777" w:rsidTr="002E3FCC">
        <w:tc>
          <w:tcPr>
            <w:tcW w:w="2837" w:type="dxa"/>
            <w:tcBorders>
              <w:top w:val="single" w:sz="4" w:space="0" w:color="auto"/>
              <w:left w:val="single" w:sz="4" w:space="0" w:color="auto"/>
              <w:bottom w:val="single" w:sz="4" w:space="0" w:color="auto"/>
              <w:right w:val="single" w:sz="4" w:space="0" w:color="auto"/>
            </w:tcBorders>
          </w:tcPr>
          <w:p w14:paraId="25A49E1E"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752A50A" w14:textId="77777777" w:rsidR="00296E35" w:rsidRPr="0069162F" w:rsidRDefault="00296E35" w:rsidP="002E3FCC">
            <w:pPr>
              <w:pStyle w:val="TAL"/>
            </w:pPr>
            <w:r w:rsidRPr="0069162F">
              <w:t>tsc_MCData_MsgSF_BaseURL &amp; "/folders/operations/copyToFolder"</w:t>
            </w:r>
          </w:p>
        </w:tc>
        <w:tc>
          <w:tcPr>
            <w:tcW w:w="2127" w:type="dxa"/>
            <w:tcBorders>
              <w:top w:val="single" w:sz="4" w:space="0" w:color="auto"/>
              <w:left w:val="single" w:sz="4" w:space="0" w:color="auto"/>
              <w:bottom w:val="single" w:sz="4" w:space="0" w:color="auto"/>
              <w:right w:val="single" w:sz="4" w:space="0" w:color="auto"/>
            </w:tcBorders>
          </w:tcPr>
          <w:p w14:paraId="789236B0" w14:textId="77777777" w:rsidR="00296E35" w:rsidRPr="0069162F" w:rsidRDefault="00296E35" w:rsidP="002E3FCC">
            <w:pPr>
              <w:pStyle w:val="TAL"/>
            </w:pPr>
            <w:r w:rsidRPr="0069162F">
              <w:t>URI addressing the copy-to operation</w:t>
            </w:r>
          </w:p>
        </w:tc>
        <w:tc>
          <w:tcPr>
            <w:tcW w:w="1419" w:type="dxa"/>
            <w:tcBorders>
              <w:top w:val="single" w:sz="4" w:space="0" w:color="auto"/>
              <w:left w:val="single" w:sz="4" w:space="0" w:color="auto"/>
              <w:bottom w:val="single" w:sz="4" w:space="0" w:color="auto"/>
              <w:right w:val="single" w:sz="4" w:space="0" w:color="auto"/>
            </w:tcBorders>
          </w:tcPr>
          <w:p w14:paraId="1C48F7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5627E5" w14:textId="77777777" w:rsidR="00296E35" w:rsidRPr="0069162F" w:rsidRDefault="00296E35" w:rsidP="002E3FCC">
            <w:pPr>
              <w:pStyle w:val="TAL"/>
            </w:pPr>
          </w:p>
        </w:tc>
      </w:tr>
      <w:tr w:rsidR="00296E35" w:rsidRPr="0069162F" w14:paraId="042C061A" w14:textId="77777777" w:rsidTr="002E3FCC">
        <w:tc>
          <w:tcPr>
            <w:tcW w:w="2837" w:type="dxa"/>
            <w:tcBorders>
              <w:top w:val="single" w:sz="4" w:space="0" w:color="auto"/>
              <w:left w:val="single" w:sz="4" w:space="0" w:color="auto"/>
              <w:bottom w:val="single" w:sz="4" w:space="0" w:color="auto"/>
              <w:right w:val="single" w:sz="4" w:space="0" w:color="auto"/>
            </w:tcBorders>
          </w:tcPr>
          <w:p w14:paraId="560884D9"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FDD642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5724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0DD27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F3835" w14:textId="77777777" w:rsidR="00296E35" w:rsidRPr="0069162F" w:rsidRDefault="00296E35" w:rsidP="002E3FCC">
            <w:pPr>
              <w:pStyle w:val="TAL"/>
            </w:pPr>
          </w:p>
        </w:tc>
      </w:tr>
      <w:tr w:rsidR="00296E35" w:rsidRPr="0069162F" w14:paraId="3BBF79E4" w14:textId="77777777" w:rsidTr="002E3FCC">
        <w:tc>
          <w:tcPr>
            <w:tcW w:w="2837" w:type="dxa"/>
            <w:tcBorders>
              <w:top w:val="single" w:sz="4" w:space="0" w:color="auto"/>
              <w:left w:val="single" w:sz="4" w:space="0" w:color="auto"/>
              <w:bottom w:val="single" w:sz="4" w:space="0" w:color="auto"/>
              <w:right w:val="single" w:sz="4" w:space="0" w:color="auto"/>
            </w:tcBorders>
          </w:tcPr>
          <w:p w14:paraId="27F2B371"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4DABF08"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76DF6C9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6097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B6ED6F" w14:textId="77777777" w:rsidR="00296E35" w:rsidRPr="0069162F" w:rsidRDefault="00296E35" w:rsidP="002E3FCC">
            <w:pPr>
              <w:pStyle w:val="TAL"/>
            </w:pPr>
          </w:p>
        </w:tc>
      </w:tr>
      <w:tr w:rsidR="00296E35" w:rsidRPr="0069162F" w14:paraId="21C34D57" w14:textId="77777777" w:rsidTr="002E3FCC">
        <w:tc>
          <w:tcPr>
            <w:tcW w:w="2837" w:type="dxa"/>
            <w:tcBorders>
              <w:top w:val="single" w:sz="4" w:space="0" w:color="auto"/>
              <w:left w:val="single" w:sz="4" w:space="0" w:color="auto"/>
              <w:bottom w:val="single" w:sz="4" w:space="0" w:color="auto"/>
              <w:right w:val="single" w:sz="4" w:space="0" w:color="auto"/>
            </w:tcBorders>
          </w:tcPr>
          <w:p w14:paraId="3BB3ED01"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00981CA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8FE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4EC1AD" w14:textId="77777777" w:rsidR="00296E35" w:rsidRPr="0069162F" w:rsidRDefault="00296E35" w:rsidP="002E3FCC">
            <w:pPr>
              <w:pStyle w:val="TAL"/>
            </w:pPr>
            <w:r w:rsidRPr="0069162F">
              <w:t>RESTful Network API for NMS [40], clause 6.18</w:t>
            </w:r>
          </w:p>
        </w:tc>
        <w:tc>
          <w:tcPr>
            <w:tcW w:w="1135" w:type="dxa"/>
            <w:tcBorders>
              <w:top w:val="single" w:sz="4" w:space="0" w:color="auto"/>
              <w:left w:val="single" w:sz="4" w:space="0" w:color="auto"/>
              <w:bottom w:val="single" w:sz="4" w:space="0" w:color="auto"/>
              <w:right w:val="single" w:sz="4" w:space="0" w:color="auto"/>
            </w:tcBorders>
          </w:tcPr>
          <w:p w14:paraId="7A68CE67" w14:textId="77777777" w:rsidR="00296E35" w:rsidRPr="0069162F" w:rsidRDefault="00296E35" w:rsidP="002E3FCC">
            <w:pPr>
              <w:pStyle w:val="TAL"/>
            </w:pPr>
          </w:p>
        </w:tc>
      </w:tr>
      <w:tr w:rsidR="00296E35" w:rsidRPr="0069162F" w14:paraId="047D4464" w14:textId="77777777" w:rsidTr="002E3FCC">
        <w:tc>
          <w:tcPr>
            <w:tcW w:w="2837" w:type="dxa"/>
            <w:tcBorders>
              <w:top w:val="single" w:sz="4" w:space="0" w:color="auto"/>
              <w:left w:val="single" w:sz="4" w:space="0" w:color="auto"/>
              <w:bottom w:val="single" w:sz="4" w:space="0" w:color="auto"/>
              <w:right w:val="single" w:sz="4" w:space="0" w:color="auto"/>
            </w:tcBorders>
          </w:tcPr>
          <w:p w14:paraId="5C7AC943"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6D87F4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3AFE86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7265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BFA72D" w14:textId="77777777" w:rsidR="00296E35" w:rsidRPr="0069162F" w:rsidRDefault="00296E35" w:rsidP="002E3FCC">
            <w:pPr>
              <w:pStyle w:val="TAL"/>
            </w:pPr>
          </w:p>
        </w:tc>
      </w:tr>
      <w:tr w:rsidR="00296E35" w:rsidRPr="009B6B8E" w14:paraId="3BE19A68" w14:textId="77777777" w:rsidTr="002E3FCC">
        <w:tc>
          <w:tcPr>
            <w:tcW w:w="2837" w:type="dxa"/>
            <w:tcBorders>
              <w:top w:val="single" w:sz="4" w:space="0" w:color="auto"/>
              <w:left w:val="single" w:sz="4" w:space="0" w:color="auto"/>
              <w:bottom w:val="single" w:sz="4" w:space="0" w:color="auto"/>
              <w:right w:val="single" w:sz="4" w:space="0" w:color="auto"/>
            </w:tcBorders>
          </w:tcPr>
          <w:p w14:paraId="54B5580A"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BFF5BD0"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1E720EC9"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ADEECB"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63AE96F1" w14:textId="77777777" w:rsidR="00296E35" w:rsidRPr="009B6B8E" w:rsidRDefault="00296E35" w:rsidP="002E3FCC">
            <w:pPr>
              <w:pStyle w:val="TAL"/>
              <w:rPr>
                <w:lang w:val="sv-SE"/>
              </w:rPr>
            </w:pPr>
          </w:p>
        </w:tc>
      </w:tr>
      <w:tr w:rsidR="00296E35" w:rsidRPr="0069162F" w14:paraId="633A6B2F" w14:textId="77777777" w:rsidTr="002E3FCC">
        <w:tc>
          <w:tcPr>
            <w:tcW w:w="2837" w:type="dxa"/>
            <w:tcBorders>
              <w:top w:val="single" w:sz="4" w:space="0" w:color="auto"/>
              <w:left w:val="single" w:sz="4" w:space="0" w:color="auto"/>
              <w:bottom w:val="single" w:sz="4" w:space="0" w:color="auto"/>
              <w:right w:val="single" w:sz="4" w:space="0" w:color="auto"/>
            </w:tcBorders>
          </w:tcPr>
          <w:p w14:paraId="58ED4F1D" w14:textId="77777777" w:rsidR="00296E35" w:rsidRPr="0069162F" w:rsidRDefault="00296E35" w:rsidP="002E3FCC">
            <w:pPr>
              <w:pStyle w:val="TAL"/>
              <w:rPr>
                <w:rFonts w:eastAsia="Malgun Gothic"/>
              </w:rPr>
            </w:pPr>
            <w:r w:rsidRPr="009B6B8E">
              <w:rPr>
                <w:rFonts w:eastAsia="Malgun Gothic"/>
                <w:lang w:val="sv-SE"/>
              </w:rPr>
              <w:t xml:space="preserve">    </w:t>
            </w:r>
            <w:r w:rsidRPr="0069162F">
              <w:rPr>
                <w:rFonts w:eastAsia="Malgun Gothic"/>
              </w:rPr>
              <w:t>path</w:t>
            </w:r>
          </w:p>
        </w:tc>
        <w:tc>
          <w:tcPr>
            <w:tcW w:w="2127" w:type="dxa"/>
            <w:tcBorders>
              <w:top w:val="single" w:sz="4" w:space="0" w:color="auto"/>
              <w:left w:val="single" w:sz="4" w:space="0" w:color="auto"/>
              <w:bottom w:val="single" w:sz="4" w:space="0" w:color="auto"/>
              <w:right w:val="single" w:sz="4" w:space="0" w:color="auto"/>
            </w:tcBorders>
          </w:tcPr>
          <w:p w14:paraId="2300E261"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3F96A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FF99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82E71" w14:textId="77777777" w:rsidR="00296E35" w:rsidRPr="0069162F" w:rsidRDefault="00296E35" w:rsidP="002E3FCC">
            <w:pPr>
              <w:pStyle w:val="TAL"/>
            </w:pPr>
          </w:p>
        </w:tc>
      </w:tr>
      <w:tr w:rsidR="00296E35" w:rsidRPr="0069162F" w14:paraId="0DC543E4" w14:textId="77777777" w:rsidTr="002E3FCC">
        <w:tc>
          <w:tcPr>
            <w:tcW w:w="2837" w:type="dxa"/>
            <w:tcBorders>
              <w:top w:val="single" w:sz="4" w:space="0" w:color="auto"/>
              <w:left w:val="single" w:sz="4" w:space="0" w:color="auto"/>
              <w:bottom w:val="single" w:sz="4" w:space="0" w:color="auto"/>
              <w:right w:val="single" w:sz="4" w:space="0" w:color="auto"/>
            </w:tcBorders>
          </w:tcPr>
          <w:p w14:paraId="532EC483"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435B8A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970B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6660C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9C21B0" w14:textId="77777777" w:rsidR="00296E35" w:rsidRPr="0069162F" w:rsidRDefault="00296E35" w:rsidP="002E3FCC">
            <w:pPr>
              <w:pStyle w:val="TAL"/>
            </w:pPr>
          </w:p>
        </w:tc>
      </w:tr>
      <w:tr w:rsidR="00296E35" w:rsidRPr="0069162F" w14:paraId="7DF5F285" w14:textId="77777777" w:rsidTr="002E3FCC">
        <w:tc>
          <w:tcPr>
            <w:tcW w:w="2837" w:type="dxa"/>
            <w:tcBorders>
              <w:top w:val="single" w:sz="4" w:space="0" w:color="auto"/>
              <w:left w:val="single" w:sz="4" w:space="0" w:color="auto"/>
              <w:bottom w:val="single" w:sz="4" w:space="0" w:color="auto"/>
              <w:right w:val="single" w:sz="4" w:space="0" w:color="auto"/>
            </w:tcBorders>
          </w:tcPr>
          <w:p w14:paraId="63CA4B7B" w14:textId="77777777" w:rsidR="00296E35" w:rsidRPr="0069162F" w:rsidRDefault="00296E35" w:rsidP="002E3FCC">
            <w:pPr>
              <w:pStyle w:val="TAL"/>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2BE9CBA"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458F6CC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4BF2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953A9A" w14:textId="77777777" w:rsidR="00296E35" w:rsidRPr="0069162F" w:rsidRDefault="00296E35" w:rsidP="002E3FCC">
            <w:pPr>
              <w:pStyle w:val="TAL"/>
            </w:pPr>
          </w:p>
        </w:tc>
      </w:tr>
      <w:tr w:rsidR="00296E35" w:rsidRPr="0069162F" w14:paraId="55642ED9" w14:textId="77777777" w:rsidTr="002E3FCC">
        <w:tc>
          <w:tcPr>
            <w:tcW w:w="2837" w:type="dxa"/>
            <w:tcBorders>
              <w:top w:val="single" w:sz="4" w:space="0" w:color="auto"/>
              <w:left w:val="single" w:sz="4" w:space="0" w:color="auto"/>
              <w:bottom w:val="single" w:sz="4" w:space="0" w:color="auto"/>
              <w:right w:val="single" w:sz="4" w:space="0" w:color="auto"/>
            </w:tcBorders>
          </w:tcPr>
          <w:p w14:paraId="5F65CA95"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5F19901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BAAE8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C582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276BEC" w14:textId="77777777" w:rsidR="00296E35" w:rsidRPr="0069162F" w:rsidRDefault="00296E35" w:rsidP="002E3FCC">
            <w:pPr>
              <w:pStyle w:val="TAL"/>
            </w:pPr>
          </w:p>
        </w:tc>
      </w:tr>
      <w:tr w:rsidR="00296E35" w:rsidRPr="0069162F" w14:paraId="4891C1F5" w14:textId="77777777" w:rsidTr="002E3FCC">
        <w:tc>
          <w:tcPr>
            <w:tcW w:w="2837" w:type="dxa"/>
            <w:tcBorders>
              <w:top w:val="single" w:sz="4" w:space="0" w:color="auto"/>
              <w:left w:val="single" w:sz="4" w:space="0" w:color="auto"/>
              <w:bottom w:val="single" w:sz="4" w:space="0" w:color="auto"/>
              <w:right w:val="single" w:sz="4" w:space="0" w:color="auto"/>
            </w:tcBorders>
          </w:tcPr>
          <w:p w14:paraId="7F662D3E" w14:textId="77777777" w:rsidR="00296E35" w:rsidRPr="0069162F" w:rsidRDefault="00296E35" w:rsidP="002E3FCC">
            <w:pPr>
              <w:pStyle w:val="TAL"/>
            </w:pPr>
            <w:r w:rsidRPr="0069162F">
              <w:t xml:space="preserve">      objectReference[1]</w:t>
            </w:r>
          </w:p>
        </w:tc>
        <w:tc>
          <w:tcPr>
            <w:tcW w:w="2127" w:type="dxa"/>
            <w:tcBorders>
              <w:top w:val="single" w:sz="4" w:space="0" w:color="auto"/>
              <w:left w:val="single" w:sz="4" w:space="0" w:color="auto"/>
              <w:bottom w:val="single" w:sz="4" w:space="0" w:color="auto"/>
              <w:right w:val="single" w:sz="4" w:space="0" w:color="auto"/>
            </w:tcBorders>
          </w:tcPr>
          <w:p w14:paraId="0DE2B1B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970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2853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1D27EF" w14:textId="77777777" w:rsidR="00296E35" w:rsidRPr="0069162F" w:rsidRDefault="00296E35" w:rsidP="002E3FCC">
            <w:pPr>
              <w:pStyle w:val="TAL"/>
            </w:pPr>
          </w:p>
        </w:tc>
      </w:tr>
      <w:tr w:rsidR="00296E35" w:rsidRPr="0069162F" w14:paraId="34F2071E" w14:textId="77777777" w:rsidTr="002E3FCC">
        <w:tc>
          <w:tcPr>
            <w:tcW w:w="2837" w:type="dxa"/>
            <w:tcBorders>
              <w:top w:val="single" w:sz="4" w:space="0" w:color="auto"/>
              <w:left w:val="single" w:sz="4" w:space="0" w:color="auto"/>
              <w:bottom w:val="single" w:sz="4" w:space="0" w:color="auto"/>
              <w:right w:val="single" w:sz="4" w:space="0" w:color="auto"/>
            </w:tcBorders>
          </w:tcPr>
          <w:p w14:paraId="1ACAAE72"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C93081B" w14:textId="77777777" w:rsidR="00296E35" w:rsidRPr="0069162F" w:rsidRDefault="00296E35" w:rsidP="002E3FCC">
            <w:pPr>
              <w:pStyle w:val="TAL"/>
            </w:pPr>
            <w:r w:rsidRPr="0069162F">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5FAAD29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5DE28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C7BEDE" w14:textId="77777777" w:rsidR="00296E35" w:rsidRPr="0069162F" w:rsidRDefault="00296E35" w:rsidP="002E3FCC">
            <w:pPr>
              <w:pStyle w:val="TAL"/>
            </w:pPr>
          </w:p>
        </w:tc>
      </w:tr>
      <w:tr w:rsidR="00296E35" w:rsidRPr="0069162F" w14:paraId="2E4BCBC7" w14:textId="77777777" w:rsidTr="002E3FCC">
        <w:tc>
          <w:tcPr>
            <w:tcW w:w="2837" w:type="dxa"/>
            <w:tcBorders>
              <w:top w:val="single" w:sz="4" w:space="0" w:color="auto"/>
              <w:left w:val="single" w:sz="4" w:space="0" w:color="auto"/>
              <w:bottom w:val="single" w:sz="4" w:space="0" w:color="auto"/>
              <w:right w:val="single" w:sz="4" w:space="0" w:color="auto"/>
            </w:tcBorders>
          </w:tcPr>
          <w:p w14:paraId="4407D3C7"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7B5456E0" w14:textId="77777777" w:rsidR="00296E35" w:rsidRPr="0069162F" w:rsidRDefault="00296E35" w:rsidP="002E3FCC">
            <w:pPr>
              <w:pStyle w:val="TAL"/>
            </w:pPr>
            <w:r w:rsidRPr="0069162F">
              <w:t>"main/Folder1/test-file-1" if present</w:t>
            </w:r>
          </w:p>
        </w:tc>
        <w:tc>
          <w:tcPr>
            <w:tcW w:w="2127" w:type="dxa"/>
            <w:tcBorders>
              <w:top w:val="single" w:sz="4" w:space="0" w:color="auto"/>
              <w:left w:val="single" w:sz="4" w:space="0" w:color="auto"/>
              <w:bottom w:val="single" w:sz="4" w:space="0" w:color="auto"/>
              <w:right w:val="single" w:sz="4" w:space="0" w:color="auto"/>
            </w:tcBorders>
          </w:tcPr>
          <w:p w14:paraId="6D95CA8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889B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3157A" w14:textId="77777777" w:rsidR="00296E35" w:rsidRPr="0069162F" w:rsidRDefault="00296E35" w:rsidP="002E3FCC">
            <w:pPr>
              <w:pStyle w:val="TAL"/>
            </w:pPr>
          </w:p>
        </w:tc>
      </w:tr>
    </w:tbl>
    <w:p w14:paraId="2CD55EB2" w14:textId="77777777" w:rsidR="00296E35" w:rsidRPr="0069162F" w:rsidRDefault="00296E35" w:rsidP="00296E35"/>
    <w:p w14:paraId="109E9E7F" w14:textId="108BD828" w:rsidR="00296E35" w:rsidRPr="0069162F" w:rsidRDefault="00296E35" w:rsidP="00296E35">
      <w:pPr>
        <w:pStyle w:val="TH"/>
      </w:pPr>
      <w:r w:rsidRPr="0069162F">
        <w:t xml:space="preserve">Table 6.8.2.3.3-10: HTTP 200 (OK) from the SS (step 10,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3394E19B" w14:textId="77777777" w:rsidTr="002E3FCC">
        <w:tc>
          <w:tcPr>
            <w:tcW w:w="9650" w:type="dxa"/>
            <w:gridSpan w:val="5"/>
            <w:hideMark/>
          </w:tcPr>
          <w:p w14:paraId="30331AB8" w14:textId="1DA1E838" w:rsidR="00296E35" w:rsidRPr="0069162F" w:rsidRDefault="00296E35" w:rsidP="002E3FCC">
            <w:pPr>
              <w:pStyle w:val="TAL"/>
            </w:pPr>
            <w:r w:rsidRPr="0069162F">
              <w:t xml:space="preserve">Derivation Path: TS </w:t>
            </w:r>
            <w:r>
              <w:t>37.579</w:t>
            </w:r>
            <w:r w:rsidRPr="0069162F">
              <w:t>-1 [2], Table 5.5.4.6-1</w:t>
            </w:r>
          </w:p>
        </w:tc>
      </w:tr>
      <w:tr w:rsidR="00296E35" w:rsidRPr="0069162F" w14:paraId="0F5F3D5D" w14:textId="77777777" w:rsidTr="002E3FCC">
        <w:tblPrEx>
          <w:jc w:val="center"/>
          <w:tblInd w:w="0" w:type="dxa"/>
        </w:tblPrEx>
        <w:trPr>
          <w:cantSplit/>
          <w:jc w:val="center"/>
        </w:trPr>
        <w:tc>
          <w:tcPr>
            <w:tcW w:w="2838" w:type="dxa"/>
          </w:tcPr>
          <w:p w14:paraId="719FCC33" w14:textId="77777777" w:rsidR="00296E35" w:rsidRPr="0069162F" w:rsidRDefault="00296E35" w:rsidP="002E3FCC">
            <w:pPr>
              <w:pStyle w:val="TAH"/>
            </w:pPr>
            <w:r w:rsidRPr="0069162F">
              <w:t>Information Element</w:t>
            </w:r>
          </w:p>
        </w:tc>
        <w:tc>
          <w:tcPr>
            <w:tcW w:w="2128" w:type="dxa"/>
          </w:tcPr>
          <w:p w14:paraId="1A69B904" w14:textId="77777777" w:rsidR="00296E35" w:rsidRPr="0069162F" w:rsidRDefault="00296E35" w:rsidP="002E3FCC">
            <w:pPr>
              <w:pStyle w:val="TAH"/>
            </w:pPr>
            <w:r w:rsidRPr="0069162F">
              <w:t>Value/remark</w:t>
            </w:r>
          </w:p>
        </w:tc>
        <w:tc>
          <w:tcPr>
            <w:tcW w:w="2128" w:type="dxa"/>
          </w:tcPr>
          <w:p w14:paraId="64EB84ED" w14:textId="77777777" w:rsidR="00296E35" w:rsidRPr="0069162F" w:rsidRDefault="00296E35" w:rsidP="002E3FCC">
            <w:pPr>
              <w:pStyle w:val="TAH"/>
            </w:pPr>
            <w:r w:rsidRPr="0069162F">
              <w:t>Comment</w:t>
            </w:r>
          </w:p>
        </w:tc>
        <w:tc>
          <w:tcPr>
            <w:tcW w:w="1420" w:type="dxa"/>
          </w:tcPr>
          <w:p w14:paraId="3A5753F6" w14:textId="77777777" w:rsidR="00296E35" w:rsidRPr="0069162F" w:rsidRDefault="00296E35" w:rsidP="002E3FCC">
            <w:pPr>
              <w:pStyle w:val="TAH"/>
            </w:pPr>
            <w:r w:rsidRPr="0069162F">
              <w:t>Reference</w:t>
            </w:r>
          </w:p>
        </w:tc>
        <w:tc>
          <w:tcPr>
            <w:tcW w:w="1136" w:type="dxa"/>
          </w:tcPr>
          <w:p w14:paraId="433CD25E" w14:textId="77777777" w:rsidR="00296E35" w:rsidRPr="0069162F" w:rsidRDefault="00296E35" w:rsidP="002E3FCC">
            <w:pPr>
              <w:pStyle w:val="TAH"/>
            </w:pPr>
            <w:r w:rsidRPr="0069162F">
              <w:t>Condition</w:t>
            </w:r>
          </w:p>
        </w:tc>
      </w:tr>
      <w:tr w:rsidR="00296E35" w:rsidRPr="0069162F" w14:paraId="6A5408E7" w14:textId="77777777" w:rsidTr="002E3FCC">
        <w:tblPrEx>
          <w:jc w:val="center"/>
          <w:tblInd w:w="0" w:type="dxa"/>
        </w:tblPrEx>
        <w:trPr>
          <w:cantSplit/>
          <w:jc w:val="center"/>
        </w:trPr>
        <w:tc>
          <w:tcPr>
            <w:tcW w:w="2838" w:type="dxa"/>
          </w:tcPr>
          <w:p w14:paraId="53C1CAC3" w14:textId="77777777" w:rsidR="00296E35" w:rsidRPr="0069162F" w:rsidRDefault="00296E35" w:rsidP="002E3FCC">
            <w:pPr>
              <w:pStyle w:val="TAL"/>
              <w:rPr>
                <w:b/>
              </w:rPr>
            </w:pPr>
            <w:r w:rsidRPr="0069162F">
              <w:rPr>
                <w:b/>
                <w:bCs/>
              </w:rPr>
              <w:t>Content-Type</w:t>
            </w:r>
          </w:p>
        </w:tc>
        <w:tc>
          <w:tcPr>
            <w:tcW w:w="2128" w:type="dxa"/>
          </w:tcPr>
          <w:p w14:paraId="4C8C7A99" w14:textId="77777777" w:rsidR="00296E35" w:rsidRPr="0069162F" w:rsidRDefault="00296E35" w:rsidP="002E3FCC">
            <w:pPr>
              <w:pStyle w:val="TAL"/>
            </w:pPr>
          </w:p>
        </w:tc>
        <w:tc>
          <w:tcPr>
            <w:tcW w:w="2128" w:type="dxa"/>
          </w:tcPr>
          <w:p w14:paraId="44481EAB" w14:textId="77777777" w:rsidR="00296E35" w:rsidRPr="0069162F" w:rsidRDefault="00296E35" w:rsidP="002E3FCC">
            <w:pPr>
              <w:pStyle w:val="TAL"/>
            </w:pPr>
          </w:p>
        </w:tc>
        <w:tc>
          <w:tcPr>
            <w:tcW w:w="1420" w:type="dxa"/>
          </w:tcPr>
          <w:p w14:paraId="1DCD4CDB" w14:textId="77777777" w:rsidR="00296E35" w:rsidRPr="0069162F" w:rsidRDefault="00296E35" w:rsidP="002E3FCC">
            <w:pPr>
              <w:pStyle w:val="TAL"/>
            </w:pPr>
          </w:p>
        </w:tc>
        <w:tc>
          <w:tcPr>
            <w:tcW w:w="1136" w:type="dxa"/>
          </w:tcPr>
          <w:p w14:paraId="680A3304" w14:textId="77777777" w:rsidR="00296E35" w:rsidRPr="0069162F" w:rsidRDefault="00296E35" w:rsidP="002E3FCC">
            <w:pPr>
              <w:pStyle w:val="TAL"/>
            </w:pPr>
          </w:p>
        </w:tc>
      </w:tr>
      <w:tr w:rsidR="00296E35" w:rsidRPr="0069162F" w14:paraId="5728C7B0" w14:textId="77777777" w:rsidTr="002E3FCC">
        <w:tblPrEx>
          <w:jc w:val="center"/>
          <w:tblInd w:w="0" w:type="dxa"/>
        </w:tblPrEx>
        <w:trPr>
          <w:cantSplit/>
          <w:jc w:val="center"/>
        </w:trPr>
        <w:tc>
          <w:tcPr>
            <w:tcW w:w="2838" w:type="dxa"/>
          </w:tcPr>
          <w:p w14:paraId="34E667B3"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06251972" w14:textId="77777777" w:rsidR="00296E35" w:rsidRPr="0069162F" w:rsidRDefault="00296E35" w:rsidP="002E3FCC">
            <w:pPr>
              <w:pStyle w:val="TAL"/>
            </w:pPr>
            <w:r w:rsidRPr="0069162F">
              <w:t>"application/xml"</w:t>
            </w:r>
          </w:p>
        </w:tc>
        <w:tc>
          <w:tcPr>
            <w:tcW w:w="2128" w:type="dxa"/>
          </w:tcPr>
          <w:p w14:paraId="584DCE9A" w14:textId="77777777" w:rsidR="00296E35" w:rsidRPr="0069162F" w:rsidRDefault="00296E35" w:rsidP="002E3FCC">
            <w:pPr>
              <w:pStyle w:val="TAL"/>
            </w:pPr>
          </w:p>
        </w:tc>
        <w:tc>
          <w:tcPr>
            <w:tcW w:w="1420" w:type="dxa"/>
          </w:tcPr>
          <w:p w14:paraId="3BFBDFE2" w14:textId="77777777" w:rsidR="00296E35" w:rsidRPr="0069162F" w:rsidRDefault="00296E35" w:rsidP="002E3FCC">
            <w:pPr>
              <w:pStyle w:val="TAL"/>
            </w:pPr>
          </w:p>
        </w:tc>
        <w:tc>
          <w:tcPr>
            <w:tcW w:w="1136" w:type="dxa"/>
          </w:tcPr>
          <w:p w14:paraId="48C8B732" w14:textId="77777777" w:rsidR="00296E35" w:rsidRPr="0069162F" w:rsidRDefault="00296E35" w:rsidP="002E3FCC">
            <w:pPr>
              <w:pStyle w:val="TAL"/>
            </w:pPr>
          </w:p>
        </w:tc>
      </w:tr>
      <w:tr w:rsidR="00296E35" w:rsidRPr="0069162F" w14:paraId="2C881C06" w14:textId="77777777" w:rsidTr="002E3FCC">
        <w:tblPrEx>
          <w:jc w:val="center"/>
          <w:tblInd w:w="0" w:type="dxa"/>
        </w:tblPrEx>
        <w:trPr>
          <w:cantSplit/>
          <w:jc w:val="center"/>
        </w:trPr>
        <w:tc>
          <w:tcPr>
            <w:tcW w:w="2838" w:type="dxa"/>
          </w:tcPr>
          <w:p w14:paraId="52819290" w14:textId="77777777" w:rsidR="00296E35" w:rsidRPr="0069162F" w:rsidRDefault="00296E35" w:rsidP="002E3FCC">
            <w:pPr>
              <w:pStyle w:val="TAL"/>
              <w:rPr>
                <w:b/>
                <w:bCs/>
              </w:rPr>
            </w:pPr>
            <w:r w:rsidRPr="0069162F">
              <w:rPr>
                <w:b/>
                <w:bCs/>
              </w:rPr>
              <w:t>Message-body: NMS bulkResponseList</w:t>
            </w:r>
          </w:p>
        </w:tc>
        <w:tc>
          <w:tcPr>
            <w:tcW w:w="2128" w:type="dxa"/>
          </w:tcPr>
          <w:p w14:paraId="4FE0802B" w14:textId="77777777" w:rsidR="00296E35" w:rsidRPr="0069162F" w:rsidRDefault="00296E35" w:rsidP="002E3FCC">
            <w:pPr>
              <w:pStyle w:val="TAL"/>
            </w:pPr>
          </w:p>
        </w:tc>
        <w:tc>
          <w:tcPr>
            <w:tcW w:w="2128" w:type="dxa"/>
          </w:tcPr>
          <w:p w14:paraId="72A1D400" w14:textId="77777777" w:rsidR="00296E35" w:rsidRPr="0069162F" w:rsidRDefault="00296E35" w:rsidP="002E3FCC">
            <w:pPr>
              <w:pStyle w:val="TAL"/>
            </w:pPr>
          </w:p>
        </w:tc>
        <w:tc>
          <w:tcPr>
            <w:tcW w:w="1420" w:type="dxa"/>
          </w:tcPr>
          <w:p w14:paraId="454EF0CC" w14:textId="77777777" w:rsidR="00296E35" w:rsidRPr="0069162F" w:rsidRDefault="00296E35" w:rsidP="002E3FCC">
            <w:pPr>
              <w:pStyle w:val="TAL"/>
            </w:pPr>
            <w:r w:rsidRPr="0069162F">
              <w:t>RESTful Network API for NMS [40], clause 6.18</w:t>
            </w:r>
          </w:p>
        </w:tc>
        <w:tc>
          <w:tcPr>
            <w:tcW w:w="1136" w:type="dxa"/>
          </w:tcPr>
          <w:p w14:paraId="00789210" w14:textId="77777777" w:rsidR="00296E35" w:rsidRPr="0069162F" w:rsidRDefault="00296E35" w:rsidP="002E3FCC">
            <w:pPr>
              <w:pStyle w:val="TAL"/>
            </w:pPr>
          </w:p>
        </w:tc>
      </w:tr>
      <w:tr w:rsidR="00296E35" w:rsidRPr="0069162F" w14:paraId="077716BC" w14:textId="77777777" w:rsidTr="002E3FCC">
        <w:tblPrEx>
          <w:jc w:val="center"/>
          <w:tblInd w:w="0" w:type="dxa"/>
        </w:tblPrEx>
        <w:trPr>
          <w:cantSplit/>
          <w:jc w:val="center"/>
        </w:trPr>
        <w:tc>
          <w:tcPr>
            <w:tcW w:w="2838" w:type="dxa"/>
          </w:tcPr>
          <w:p w14:paraId="7CA7CC19" w14:textId="77777777" w:rsidR="00296E35" w:rsidRPr="0069162F" w:rsidRDefault="00296E35" w:rsidP="002E3FCC">
            <w:pPr>
              <w:pStyle w:val="TAL"/>
            </w:pPr>
            <w:r w:rsidRPr="0069162F">
              <w:t xml:space="preserve">  allSuccess</w:t>
            </w:r>
          </w:p>
        </w:tc>
        <w:tc>
          <w:tcPr>
            <w:tcW w:w="2128" w:type="dxa"/>
          </w:tcPr>
          <w:p w14:paraId="4C4DD015" w14:textId="77777777" w:rsidR="00296E35" w:rsidRPr="0069162F" w:rsidRDefault="00296E35" w:rsidP="002E3FCC">
            <w:pPr>
              <w:pStyle w:val="TAL"/>
            </w:pPr>
            <w:r w:rsidRPr="0069162F">
              <w:t>"true"</w:t>
            </w:r>
          </w:p>
        </w:tc>
        <w:tc>
          <w:tcPr>
            <w:tcW w:w="2128" w:type="dxa"/>
          </w:tcPr>
          <w:p w14:paraId="60349490" w14:textId="77777777" w:rsidR="00296E35" w:rsidRPr="0069162F" w:rsidRDefault="00296E35" w:rsidP="002E3FCC">
            <w:pPr>
              <w:pStyle w:val="TAL"/>
            </w:pPr>
          </w:p>
        </w:tc>
        <w:tc>
          <w:tcPr>
            <w:tcW w:w="1420" w:type="dxa"/>
          </w:tcPr>
          <w:p w14:paraId="5C343778" w14:textId="77777777" w:rsidR="00296E35" w:rsidRPr="0069162F" w:rsidRDefault="00296E35" w:rsidP="002E3FCC">
            <w:pPr>
              <w:pStyle w:val="TAL"/>
            </w:pPr>
          </w:p>
        </w:tc>
        <w:tc>
          <w:tcPr>
            <w:tcW w:w="1136" w:type="dxa"/>
          </w:tcPr>
          <w:p w14:paraId="5A40EAA8" w14:textId="77777777" w:rsidR="00296E35" w:rsidRPr="0069162F" w:rsidRDefault="00296E35" w:rsidP="002E3FCC">
            <w:pPr>
              <w:pStyle w:val="TAL"/>
            </w:pPr>
          </w:p>
        </w:tc>
      </w:tr>
      <w:tr w:rsidR="00296E35" w:rsidRPr="0069162F" w14:paraId="661A9300" w14:textId="77777777" w:rsidTr="002E3FCC">
        <w:tblPrEx>
          <w:jc w:val="center"/>
          <w:tblInd w:w="0" w:type="dxa"/>
        </w:tblPrEx>
        <w:trPr>
          <w:cantSplit/>
          <w:jc w:val="center"/>
        </w:trPr>
        <w:tc>
          <w:tcPr>
            <w:tcW w:w="2838" w:type="dxa"/>
          </w:tcPr>
          <w:p w14:paraId="7EAFECC1" w14:textId="77777777" w:rsidR="00296E35" w:rsidRPr="0069162F" w:rsidRDefault="00296E35" w:rsidP="002E3FCC">
            <w:pPr>
              <w:pStyle w:val="TAL"/>
            </w:pPr>
            <w:r w:rsidRPr="0069162F">
              <w:t xml:space="preserve">  Response [1]</w:t>
            </w:r>
          </w:p>
        </w:tc>
        <w:tc>
          <w:tcPr>
            <w:tcW w:w="2128" w:type="dxa"/>
          </w:tcPr>
          <w:p w14:paraId="3E1AACBD" w14:textId="77777777" w:rsidR="00296E35" w:rsidRPr="0069162F" w:rsidRDefault="00296E35" w:rsidP="002E3FCC">
            <w:pPr>
              <w:pStyle w:val="TAL"/>
            </w:pPr>
          </w:p>
        </w:tc>
        <w:tc>
          <w:tcPr>
            <w:tcW w:w="2128" w:type="dxa"/>
          </w:tcPr>
          <w:p w14:paraId="2061959F" w14:textId="77777777" w:rsidR="00296E35" w:rsidRPr="0069162F" w:rsidRDefault="00296E35" w:rsidP="002E3FCC">
            <w:pPr>
              <w:pStyle w:val="TAL"/>
            </w:pPr>
          </w:p>
        </w:tc>
        <w:tc>
          <w:tcPr>
            <w:tcW w:w="1420" w:type="dxa"/>
          </w:tcPr>
          <w:p w14:paraId="5AB5A8C3" w14:textId="77777777" w:rsidR="00296E35" w:rsidRPr="0069162F" w:rsidRDefault="00296E35" w:rsidP="002E3FCC">
            <w:pPr>
              <w:pStyle w:val="TAL"/>
            </w:pPr>
          </w:p>
        </w:tc>
        <w:tc>
          <w:tcPr>
            <w:tcW w:w="1136" w:type="dxa"/>
          </w:tcPr>
          <w:p w14:paraId="06181CEE" w14:textId="77777777" w:rsidR="00296E35" w:rsidRPr="0069162F" w:rsidRDefault="00296E35" w:rsidP="002E3FCC">
            <w:pPr>
              <w:pStyle w:val="TAL"/>
            </w:pPr>
          </w:p>
        </w:tc>
      </w:tr>
      <w:tr w:rsidR="00296E35" w:rsidRPr="0069162F" w14:paraId="4AFC5360" w14:textId="77777777" w:rsidTr="002E3FCC">
        <w:tblPrEx>
          <w:jc w:val="center"/>
          <w:tblInd w:w="0" w:type="dxa"/>
        </w:tblPrEx>
        <w:trPr>
          <w:cantSplit/>
          <w:jc w:val="center"/>
        </w:trPr>
        <w:tc>
          <w:tcPr>
            <w:tcW w:w="2838" w:type="dxa"/>
          </w:tcPr>
          <w:p w14:paraId="24865E37" w14:textId="77777777" w:rsidR="00296E35" w:rsidRPr="0069162F" w:rsidRDefault="00296E35" w:rsidP="002E3FCC">
            <w:pPr>
              <w:pStyle w:val="TAL"/>
            </w:pPr>
            <w:r w:rsidRPr="0069162F">
              <w:t xml:space="preserve">    code</w:t>
            </w:r>
          </w:p>
        </w:tc>
        <w:tc>
          <w:tcPr>
            <w:tcW w:w="2128" w:type="dxa"/>
          </w:tcPr>
          <w:p w14:paraId="51D91715" w14:textId="77777777" w:rsidR="00296E35" w:rsidRPr="0069162F" w:rsidRDefault="00296E35" w:rsidP="002E3FCC">
            <w:pPr>
              <w:pStyle w:val="TAL"/>
            </w:pPr>
            <w:r w:rsidRPr="0069162F">
              <w:t>"200"</w:t>
            </w:r>
          </w:p>
        </w:tc>
        <w:tc>
          <w:tcPr>
            <w:tcW w:w="2128" w:type="dxa"/>
          </w:tcPr>
          <w:p w14:paraId="105755D3" w14:textId="77777777" w:rsidR="00296E35" w:rsidRPr="0069162F" w:rsidRDefault="00296E35" w:rsidP="002E3FCC">
            <w:pPr>
              <w:pStyle w:val="TAL"/>
            </w:pPr>
          </w:p>
        </w:tc>
        <w:tc>
          <w:tcPr>
            <w:tcW w:w="1420" w:type="dxa"/>
          </w:tcPr>
          <w:p w14:paraId="0184474A" w14:textId="77777777" w:rsidR="00296E35" w:rsidRPr="0069162F" w:rsidRDefault="00296E35" w:rsidP="002E3FCC">
            <w:pPr>
              <w:pStyle w:val="TAL"/>
            </w:pPr>
          </w:p>
        </w:tc>
        <w:tc>
          <w:tcPr>
            <w:tcW w:w="1136" w:type="dxa"/>
          </w:tcPr>
          <w:p w14:paraId="4AAF87DF" w14:textId="77777777" w:rsidR="00296E35" w:rsidRPr="0069162F" w:rsidRDefault="00296E35" w:rsidP="002E3FCC">
            <w:pPr>
              <w:pStyle w:val="TAL"/>
            </w:pPr>
          </w:p>
        </w:tc>
      </w:tr>
      <w:tr w:rsidR="00296E35" w:rsidRPr="0069162F" w14:paraId="118A185A" w14:textId="77777777" w:rsidTr="002E3FCC">
        <w:tblPrEx>
          <w:jc w:val="center"/>
          <w:tblInd w:w="0" w:type="dxa"/>
        </w:tblPrEx>
        <w:trPr>
          <w:cantSplit/>
          <w:jc w:val="center"/>
        </w:trPr>
        <w:tc>
          <w:tcPr>
            <w:tcW w:w="2838" w:type="dxa"/>
          </w:tcPr>
          <w:p w14:paraId="4D175541" w14:textId="77777777" w:rsidR="00296E35" w:rsidRPr="0069162F" w:rsidRDefault="00296E35" w:rsidP="002E3FCC">
            <w:pPr>
              <w:pStyle w:val="TAL"/>
            </w:pPr>
            <w:r w:rsidRPr="0069162F">
              <w:t xml:space="preserve">    reason</w:t>
            </w:r>
          </w:p>
        </w:tc>
        <w:tc>
          <w:tcPr>
            <w:tcW w:w="2128" w:type="dxa"/>
          </w:tcPr>
          <w:p w14:paraId="132E6E1E" w14:textId="77777777" w:rsidR="00296E35" w:rsidRPr="0069162F" w:rsidRDefault="00296E35" w:rsidP="002E3FCC">
            <w:pPr>
              <w:pStyle w:val="TAL"/>
            </w:pPr>
            <w:r w:rsidRPr="0069162F">
              <w:t>"OK"</w:t>
            </w:r>
          </w:p>
        </w:tc>
        <w:tc>
          <w:tcPr>
            <w:tcW w:w="2128" w:type="dxa"/>
          </w:tcPr>
          <w:p w14:paraId="77431DA8" w14:textId="77777777" w:rsidR="00296E35" w:rsidRPr="0069162F" w:rsidRDefault="00296E35" w:rsidP="002E3FCC">
            <w:pPr>
              <w:pStyle w:val="TAL"/>
            </w:pPr>
          </w:p>
        </w:tc>
        <w:tc>
          <w:tcPr>
            <w:tcW w:w="1420" w:type="dxa"/>
          </w:tcPr>
          <w:p w14:paraId="64D5AF0A" w14:textId="77777777" w:rsidR="00296E35" w:rsidRPr="0069162F" w:rsidRDefault="00296E35" w:rsidP="002E3FCC">
            <w:pPr>
              <w:pStyle w:val="TAL"/>
            </w:pPr>
          </w:p>
        </w:tc>
        <w:tc>
          <w:tcPr>
            <w:tcW w:w="1136" w:type="dxa"/>
          </w:tcPr>
          <w:p w14:paraId="74A8F9F5" w14:textId="77777777" w:rsidR="00296E35" w:rsidRPr="0069162F" w:rsidRDefault="00296E35" w:rsidP="002E3FCC">
            <w:pPr>
              <w:pStyle w:val="TAL"/>
            </w:pPr>
          </w:p>
        </w:tc>
      </w:tr>
      <w:tr w:rsidR="00296E35" w:rsidRPr="0069162F" w14:paraId="76F8F078" w14:textId="77777777" w:rsidTr="002E3FCC">
        <w:tblPrEx>
          <w:jc w:val="center"/>
          <w:tblInd w:w="0" w:type="dxa"/>
        </w:tblPrEx>
        <w:trPr>
          <w:cantSplit/>
          <w:jc w:val="center"/>
        </w:trPr>
        <w:tc>
          <w:tcPr>
            <w:tcW w:w="2838" w:type="dxa"/>
          </w:tcPr>
          <w:p w14:paraId="79D50158" w14:textId="77777777" w:rsidR="00296E35" w:rsidRPr="0069162F" w:rsidRDefault="00296E35" w:rsidP="002E3FCC">
            <w:pPr>
              <w:pStyle w:val="TAL"/>
            </w:pPr>
            <w:r w:rsidRPr="0069162F">
              <w:t xml:space="preserve">    success</w:t>
            </w:r>
          </w:p>
        </w:tc>
        <w:tc>
          <w:tcPr>
            <w:tcW w:w="2128" w:type="dxa"/>
          </w:tcPr>
          <w:p w14:paraId="7BA18633" w14:textId="77777777" w:rsidR="00296E35" w:rsidRPr="0069162F" w:rsidRDefault="00296E35" w:rsidP="002E3FCC">
            <w:pPr>
              <w:pStyle w:val="TAL"/>
            </w:pPr>
          </w:p>
        </w:tc>
        <w:tc>
          <w:tcPr>
            <w:tcW w:w="2128" w:type="dxa"/>
          </w:tcPr>
          <w:p w14:paraId="7EA64ED4" w14:textId="77777777" w:rsidR="00296E35" w:rsidRPr="0069162F" w:rsidRDefault="00296E35" w:rsidP="002E3FCC">
            <w:pPr>
              <w:pStyle w:val="TAL"/>
            </w:pPr>
          </w:p>
        </w:tc>
        <w:tc>
          <w:tcPr>
            <w:tcW w:w="1420" w:type="dxa"/>
          </w:tcPr>
          <w:p w14:paraId="4D2B2868" w14:textId="77777777" w:rsidR="00296E35" w:rsidRPr="0069162F" w:rsidRDefault="00296E35" w:rsidP="002E3FCC">
            <w:pPr>
              <w:pStyle w:val="TAL"/>
            </w:pPr>
          </w:p>
        </w:tc>
        <w:tc>
          <w:tcPr>
            <w:tcW w:w="1136" w:type="dxa"/>
          </w:tcPr>
          <w:p w14:paraId="0BB9EE55" w14:textId="77777777" w:rsidR="00296E35" w:rsidRPr="0069162F" w:rsidRDefault="00296E35" w:rsidP="002E3FCC">
            <w:pPr>
              <w:pStyle w:val="TAL"/>
            </w:pPr>
          </w:p>
        </w:tc>
      </w:tr>
      <w:tr w:rsidR="00296E35" w:rsidRPr="0069162F" w14:paraId="2527833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72E1145"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4D5970A3"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7B42FE9E" w14:textId="77777777" w:rsidR="00296E35" w:rsidRPr="0069162F" w:rsidRDefault="00296E35" w:rsidP="002E3FCC">
            <w:pPr>
              <w:pStyle w:val="TAL"/>
            </w:pPr>
            <w:r w:rsidRPr="0069162F">
              <w:t>"objectId0002" arbitrarily selected</w:t>
            </w:r>
          </w:p>
        </w:tc>
        <w:tc>
          <w:tcPr>
            <w:tcW w:w="1420" w:type="dxa"/>
            <w:tcBorders>
              <w:top w:val="single" w:sz="4" w:space="0" w:color="auto"/>
              <w:left w:val="single" w:sz="4" w:space="0" w:color="auto"/>
              <w:bottom w:val="single" w:sz="4" w:space="0" w:color="auto"/>
              <w:right w:val="single" w:sz="4" w:space="0" w:color="auto"/>
            </w:tcBorders>
          </w:tcPr>
          <w:p w14:paraId="542EF8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07A3E6" w14:textId="77777777" w:rsidR="00296E35" w:rsidRPr="0069162F" w:rsidRDefault="00296E35" w:rsidP="002E3FCC">
            <w:pPr>
              <w:pStyle w:val="TAL"/>
            </w:pPr>
          </w:p>
        </w:tc>
      </w:tr>
      <w:tr w:rsidR="00296E35" w:rsidRPr="0069162F" w14:paraId="17629F7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E2054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34F1AAB8" w14:textId="77777777" w:rsidR="00296E35" w:rsidRPr="0069162F" w:rsidRDefault="00296E35" w:rsidP="002E3FCC">
            <w:pPr>
              <w:pStyle w:val="TAL"/>
            </w:pPr>
            <w:r w:rsidRPr="0069162F">
              <w:t>"main/Folder2/test-file-1"</w:t>
            </w:r>
          </w:p>
        </w:tc>
        <w:tc>
          <w:tcPr>
            <w:tcW w:w="2128" w:type="dxa"/>
            <w:tcBorders>
              <w:top w:val="single" w:sz="4" w:space="0" w:color="auto"/>
              <w:left w:val="single" w:sz="4" w:space="0" w:color="auto"/>
              <w:bottom w:val="single" w:sz="4" w:space="0" w:color="auto"/>
              <w:right w:val="single" w:sz="4" w:space="0" w:color="auto"/>
            </w:tcBorders>
          </w:tcPr>
          <w:p w14:paraId="362F2F9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B413F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1355DF7" w14:textId="77777777" w:rsidR="00296E35" w:rsidRPr="0069162F" w:rsidRDefault="00296E35" w:rsidP="002E3FCC">
            <w:pPr>
              <w:pStyle w:val="TAL"/>
            </w:pPr>
          </w:p>
        </w:tc>
      </w:tr>
      <w:tr w:rsidR="00296E35" w:rsidRPr="0069162F" w14:paraId="50F29DD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8BECFF"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3C0FD3E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640C930"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E731DD7"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14C8E0E" w14:textId="77777777" w:rsidR="00296E35" w:rsidRPr="0069162F" w:rsidRDefault="00296E35" w:rsidP="002E3FCC">
            <w:pPr>
              <w:pStyle w:val="TAL"/>
            </w:pPr>
          </w:p>
        </w:tc>
      </w:tr>
    </w:tbl>
    <w:p w14:paraId="069DB9B1" w14:textId="77777777" w:rsidR="00296E35" w:rsidRPr="0069162F" w:rsidRDefault="00296E35" w:rsidP="00296E35"/>
    <w:p w14:paraId="6BE96F73" w14:textId="7714338E" w:rsidR="00296E35" w:rsidRPr="0069162F" w:rsidRDefault="00296E35" w:rsidP="00296E35">
      <w:pPr>
        <w:pStyle w:val="TH"/>
      </w:pPr>
      <w:r w:rsidRPr="0069162F">
        <w:t xml:space="preserve">Table 6.8.2.3.3-11: HTTP GET from the UE (Step 12, Table 6.8.2.3.2-1; step 2, TS </w:t>
      </w:r>
      <w:r>
        <w:t>37.579</w:t>
      </w:r>
      <w:r w:rsidRPr="0069162F">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0D82B3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56578CC" w14:textId="7F9B3082" w:rsidR="00296E35" w:rsidRPr="0069162F" w:rsidRDefault="00296E35" w:rsidP="002E3FCC">
            <w:pPr>
              <w:pStyle w:val="TAL"/>
            </w:pPr>
            <w:r w:rsidRPr="0069162F">
              <w:t xml:space="preserve">Derivation Path: TS </w:t>
            </w:r>
            <w:r>
              <w:t>37.579</w:t>
            </w:r>
            <w:r w:rsidRPr="0069162F">
              <w:t>-1 [2], Table 5.5.4.2-1, condition MSG_STORE</w:t>
            </w:r>
          </w:p>
        </w:tc>
      </w:tr>
      <w:tr w:rsidR="00296E35" w:rsidRPr="0069162F" w14:paraId="7C3F7A4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FE8F43"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AAC3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013EBB7E"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EAB72A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259DB50" w14:textId="77777777" w:rsidR="00296E35" w:rsidRPr="0069162F" w:rsidRDefault="00296E35" w:rsidP="002E3FCC">
            <w:pPr>
              <w:pStyle w:val="TAH"/>
            </w:pPr>
            <w:r w:rsidRPr="0069162F">
              <w:t>Condition</w:t>
            </w:r>
          </w:p>
        </w:tc>
      </w:tr>
      <w:tr w:rsidR="00296E35" w:rsidRPr="0069162F" w14:paraId="6AE5F017" w14:textId="77777777" w:rsidTr="002E3FCC">
        <w:tc>
          <w:tcPr>
            <w:tcW w:w="2837" w:type="dxa"/>
            <w:tcBorders>
              <w:top w:val="single" w:sz="4" w:space="0" w:color="auto"/>
              <w:left w:val="single" w:sz="4" w:space="0" w:color="auto"/>
              <w:bottom w:val="single" w:sz="4" w:space="0" w:color="auto"/>
              <w:right w:val="single" w:sz="4" w:space="0" w:color="auto"/>
            </w:tcBorders>
          </w:tcPr>
          <w:p w14:paraId="2A42FD7D"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037C73"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CA32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FFB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792DFC" w14:textId="77777777" w:rsidR="00296E35" w:rsidRPr="0069162F" w:rsidRDefault="00296E35" w:rsidP="002E3FCC">
            <w:pPr>
              <w:pStyle w:val="TAL"/>
            </w:pPr>
          </w:p>
        </w:tc>
      </w:tr>
      <w:tr w:rsidR="00296E35" w:rsidRPr="0069162F" w14:paraId="045A29AE" w14:textId="77777777" w:rsidTr="002E3FCC">
        <w:tc>
          <w:tcPr>
            <w:tcW w:w="2837" w:type="dxa"/>
            <w:tcBorders>
              <w:top w:val="single" w:sz="4" w:space="0" w:color="auto"/>
              <w:left w:val="single" w:sz="4" w:space="0" w:color="auto"/>
              <w:bottom w:val="single" w:sz="4" w:space="0" w:color="auto"/>
              <w:right w:val="single" w:sz="4" w:space="0" w:color="auto"/>
            </w:tcBorders>
          </w:tcPr>
          <w:p w14:paraId="12389081"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F0C58F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BCD2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A734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866EED" w14:textId="77777777" w:rsidR="00296E35" w:rsidRPr="0069162F" w:rsidRDefault="00296E35" w:rsidP="002E3FCC">
            <w:pPr>
              <w:pStyle w:val="TAL"/>
            </w:pPr>
          </w:p>
        </w:tc>
      </w:tr>
      <w:tr w:rsidR="00296E35" w:rsidRPr="0069162F" w14:paraId="2ED0E392" w14:textId="77777777" w:rsidTr="002E3FCC">
        <w:tc>
          <w:tcPr>
            <w:tcW w:w="2837" w:type="dxa"/>
            <w:tcBorders>
              <w:top w:val="single" w:sz="4" w:space="0" w:color="auto"/>
              <w:left w:val="single" w:sz="4" w:space="0" w:color="auto"/>
              <w:bottom w:val="single" w:sz="4" w:space="0" w:color="auto"/>
              <w:right w:val="single" w:sz="4" w:space="0" w:color="auto"/>
            </w:tcBorders>
          </w:tcPr>
          <w:p w14:paraId="11FDB8CD" w14:textId="77777777" w:rsidR="00296E35" w:rsidRPr="0069162F" w:rsidRDefault="00296E35" w:rsidP="002E3FCC">
            <w:pPr>
              <w:pStyle w:val="TAL"/>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4DA759FA" w14:textId="77777777" w:rsidR="00296E35" w:rsidRPr="0069162F" w:rsidRDefault="00296E35" w:rsidP="002E3FCC">
            <w:pPr>
              <w:pStyle w:val="TAL"/>
            </w:pPr>
            <w:r w:rsidRPr="0069162F">
              <w:t>tsc_MCData_MsgSF_BaseURL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2833ACEE" w14:textId="77777777" w:rsidR="00296E35" w:rsidRPr="0069162F" w:rsidRDefault="00296E35" w:rsidP="002E3FCC">
            <w:pPr>
              <w:pStyle w:val="TAL"/>
            </w:pPr>
            <w:r w:rsidRPr="0069162F">
              <w:t>URI addressing the root folder</w:t>
            </w:r>
          </w:p>
        </w:tc>
        <w:tc>
          <w:tcPr>
            <w:tcW w:w="1419" w:type="dxa"/>
            <w:tcBorders>
              <w:top w:val="single" w:sz="4" w:space="0" w:color="auto"/>
              <w:left w:val="single" w:sz="4" w:space="0" w:color="auto"/>
              <w:bottom w:val="single" w:sz="4" w:space="0" w:color="auto"/>
              <w:right w:val="single" w:sz="4" w:space="0" w:color="auto"/>
            </w:tcBorders>
          </w:tcPr>
          <w:p w14:paraId="617DE98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482F6" w14:textId="77777777" w:rsidR="00296E35" w:rsidRPr="0069162F" w:rsidRDefault="00296E35" w:rsidP="002E3FCC">
            <w:pPr>
              <w:pStyle w:val="TAL"/>
            </w:pPr>
          </w:p>
        </w:tc>
      </w:tr>
      <w:tr w:rsidR="00296E35" w:rsidRPr="0069162F" w14:paraId="6A8DBE09" w14:textId="77777777" w:rsidTr="002E3FCC">
        <w:tc>
          <w:tcPr>
            <w:tcW w:w="2837" w:type="dxa"/>
            <w:tcBorders>
              <w:top w:val="single" w:sz="4" w:space="0" w:color="auto"/>
              <w:left w:val="single" w:sz="4" w:space="0" w:color="auto"/>
              <w:bottom w:val="single" w:sz="4" w:space="0" w:color="auto"/>
              <w:right w:val="single" w:sz="4" w:space="0" w:color="auto"/>
            </w:tcBorders>
          </w:tcPr>
          <w:p w14:paraId="1EB72777" w14:textId="77777777" w:rsidR="00296E35" w:rsidRPr="0069162F" w:rsidRDefault="00296E35" w:rsidP="002E3FCC">
            <w:pPr>
              <w:pStyle w:val="TAL"/>
            </w:pPr>
            <w:r w:rsidRPr="0069162F">
              <w:t xml:space="preserve">    query</w:t>
            </w:r>
          </w:p>
        </w:tc>
        <w:tc>
          <w:tcPr>
            <w:tcW w:w="2127" w:type="dxa"/>
            <w:tcBorders>
              <w:top w:val="single" w:sz="4" w:space="0" w:color="auto"/>
              <w:left w:val="single" w:sz="4" w:space="0" w:color="auto"/>
              <w:bottom w:val="single" w:sz="4" w:space="0" w:color="auto"/>
              <w:right w:val="single" w:sz="4" w:space="0" w:color="auto"/>
            </w:tcBorders>
          </w:tcPr>
          <w:p w14:paraId="7371C862" w14:textId="77777777" w:rsidR="00296E35" w:rsidRPr="0069162F" w:rsidRDefault="00296E35" w:rsidP="002E3FCC">
            <w:pPr>
              <w:pStyle w:val="TAL"/>
            </w:pPr>
            <w:r w:rsidRPr="0069162F">
              <w:t>"&amp;" separated list of query strings containing "listFilter=All"</w:t>
            </w:r>
          </w:p>
        </w:tc>
        <w:tc>
          <w:tcPr>
            <w:tcW w:w="2127" w:type="dxa"/>
            <w:tcBorders>
              <w:top w:val="single" w:sz="4" w:space="0" w:color="auto"/>
              <w:left w:val="single" w:sz="4" w:space="0" w:color="auto"/>
              <w:bottom w:val="single" w:sz="4" w:space="0" w:color="auto"/>
              <w:right w:val="single" w:sz="4" w:space="0" w:color="auto"/>
            </w:tcBorders>
          </w:tcPr>
          <w:p w14:paraId="6F2154BB" w14:textId="77777777" w:rsidR="00296E35" w:rsidRPr="0069162F" w:rsidRDefault="00296E35" w:rsidP="002E3FCC">
            <w:pPr>
              <w:pStyle w:val="TAL"/>
            </w:pPr>
            <w:r w:rsidRPr="0069162F">
              <w:t>NOTE: "listFilter=All" shall be achieved by an appropriate MMI</w:t>
            </w:r>
          </w:p>
        </w:tc>
        <w:tc>
          <w:tcPr>
            <w:tcW w:w="1419" w:type="dxa"/>
            <w:tcBorders>
              <w:top w:val="single" w:sz="4" w:space="0" w:color="auto"/>
              <w:left w:val="single" w:sz="4" w:space="0" w:color="auto"/>
              <w:bottom w:val="single" w:sz="4" w:space="0" w:color="auto"/>
              <w:right w:val="single" w:sz="4" w:space="0" w:color="auto"/>
            </w:tcBorders>
          </w:tcPr>
          <w:p w14:paraId="6CBC70F5" w14:textId="77777777" w:rsidR="00296E35" w:rsidRPr="0069162F" w:rsidRDefault="00296E35" w:rsidP="002E3FCC">
            <w:pPr>
              <w:pStyle w:val="TAL"/>
            </w:pPr>
            <w:r w:rsidRPr="0069162F">
              <w:t>RESTful Network API for NMS [40], clause 6.14.3</w:t>
            </w:r>
          </w:p>
        </w:tc>
        <w:tc>
          <w:tcPr>
            <w:tcW w:w="1135" w:type="dxa"/>
            <w:tcBorders>
              <w:top w:val="single" w:sz="4" w:space="0" w:color="auto"/>
              <w:left w:val="single" w:sz="4" w:space="0" w:color="auto"/>
              <w:bottom w:val="single" w:sz="4" w:space="0" w:color="auto"/>
              <w:right w:val="single" w:sz="4" w:space="0" w:color="auto"/>
            </w:tcBorders>
          </w:tcPr>
          <w:p w14:paraId="14465DEB" w14:textId="77777777" w:rsidR="00296E35" w:rsidRPr="0069162F" w:rsidRDefault="00296E35" w:rsidP="002E3FCC">
            <w:pPr>
              <w:pStyle w:val="TAL"/>
            </w:pPr>
          </w:p>
        </w:tc>
      </w:tr>
    </w:tbl>
    <w:p w14:paraId="5AC04BEA" w14:textId="77777777" w:rsidR="00296E35" w:rsidRPr="0069162F" w:rsidRDefault="00296E35" w:rsidP="00296E35"/>
    <w:p w14:paraId="1E2D3863" w14:textId="599A621F" w:rsidR="00296E35" w:rsidRPr="0069162F" w:rsidRDefault="00296E35" w:rsidP="00296E35">
      <w:pPr>
        <w:pStyle w:val="TH"/>
      </w:pPr>
      <w:r w:rsidRPr="0069162F">
        <w:t xml:space="preserve">Table 6.8.2.3.3-12: HTTP 200 (OK) from the SS (step 12, Table 6.8.2.3.2-1; step 3, TS </w:t>
      </w:r>
      <w:r>
        <w:t>37.579</w:t>
      </w:r>
      <w:r w:rsidRPr="0069162F">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672DC0A" w14:textId="77777777" w:rsidTr="002E3FCC">
        <w:tc>
          <w:tcPr>
            <w:tcW w:w="9650" w:type="dxa"/>
            <w:gridSpan w:val="5"/>
            <w:hideMark/>
          </w:tcPr>
          <w:p w14:paraId="47D8E26A" w14:textId="7C49C6F1" w:rsidR="00296E35" w:rsidRPr="0069162F" w:rsidRDefault="00296E35" w:rsidP="002E3FCC">
            <w:pPr>
              <w:pStyle w:val="TAL"/>
            </w:pPr>
            <w:r w:rsidRPr="0069162F">
              <w:t xml:space="preserve">Derivation Path: TS </w:t>
            </w:r>
            <w:r>
              <w:t>37.579</w:t>
            </w:r>
            <w:r w:rsidRPr="0069162F">
              <w:t>-1 [2], Table 5.5.4.6-1</w:t>
            </w:r>
          </w:p>
        </w:tc>
      </w:tr>
      <w:tr w:rsidR="00296E35" w:rsidRPr="0069162F" w14:paraId="4D9852A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F705C2C"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748CFD71"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5FE3C2BF"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3FB30C67"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52EF9E4A" w14:textId="77777777" w:rsidR="00296E35" w:rsidRPr="0069162F" w:rsidRDefault="00296E35" w:rsidP="002E3FCC">
            <w:pPr>
              <w:pStyle w:val="TAH"/>
            </w:pPr>
            <w:r w:rsidRPr="0069162F">
              <w:t>Condition</w:t>
            </w:r>
          </w:p>
        </w:tc>
      </w:tr>
      <w:tr w:rsidR="00296E35" w:rsidRPr="0069162F" w14:paraId="09E647F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7A88FDC" w14:textId="77777777" w:rsidR="00296E35" w:rsidRPr="0069162F" w:rsidRDefault="00296E35" w:rsidP="002E3FCC">
            <w:pPr>
              <w:pStyle w:val="TAL"/>
              <w:rPr>
                <w:b/>
                <w:bCs/>
              </w:rPr>
            </w:pPr>
            <w:r w:rsidRPr="0069162F">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8A3E30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2498A4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4A1CC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83FFD54" w14:textId="77777777" w:rsidR="00296E35" w:rsidRPr="0069162F" w:rsidRDefault="00296E35" w:rsidP="002E3FCC">
            <w:pPr>
              <w:pStyle w:val="TAL"/>
            </w:pPr>
          </w:p>
        </w:tc>
      </w:tr>
      <w:tr w:rsidR="00296E35" w:rsidRPr="0069162F" w14:paraId="31648E4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263E7BB"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2DBDEDB1"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6A54635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73B16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68DFF4" w14:textId="77777777" w:rsidR="00296E35" w:rsidRPr="0069162F" w:rsidRDefault="00296E35" w:rsidP="002E3FCC">
            <w:pPr>
              <w:pStyle w:val="TAL"/>
            </w:pPr>
          </w:p>
        </w:tc>
      </w:tr>
      <w:tr w:rsidR="00296E35" w:rsidRPr="0069162F" w14:paraId="5A63AFD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9B3E0C8" w14:textId="77777777" w:rsidR="00296E35" w:rsidRPr="0069162F" w:rsidRDefault="00296E35" w:rsidP="002E3FCC">
            <w:pPr>
              <w:pStyle w:val="TAL"/>
              <w:rPr>
                <w:b/>
                <w:bCs/>
              </w:rPr>
            </w:pPr>
            <w:r w:rsidRPr="0069162F">
              <w:rPr>
                <w:b/>
                <w:bCs/>
              </w:rPr>
              <w:t>Message-body: NMS Folder</w:t>
            </w:r>
          </w:p>
        </w:tc>
        <w:tc>
          <w:tcPr>
            <w:tcW w:w="2128" w:type="dxa"/>
            <w:tcBorders>
              <w:top w:val="single" w:sz="4" w:space="0" w:color="auto"/>
              <w:left w:val="single" w:sz="4" w:space="0" w:color="auto"/>
              <w:bottom w:val="single" w:sz="4" w:space="0" w:color="auto"/>
              <w:right w:val="single" w:sz="4" w:space="0" w:color="auto"/>
            </w:tcBorders>
          </w:tcPr>
          <w:p w14:paraId="04C35D6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5E419B4" w14:textId="77777777" w:rsidR="00296E35" w:rsidRPr="0069162F" w:rsidRDefault="00296E35" w:rsidP="002E3FCC">
            <w:pPr>
              <w:pStyle w:val="TAL"/>
            </w:pPr>
            <w:r w:rsidRPr="0069162F">
              <w:t>same folder as in the HTTP 200 (OK) at step 2 but with references to the folders created at steps 4 and 8 and with path information removed</w:t>
            </w:r>
          </w:p>
        </w:tc>
        <w:tc>
          <w:tcPr>
            <w:tcW w:w="1420" w:type="dxa"/>
            <w:tcBorders>
              <w:top w:val="single" w:sz="4" w:space="0" w:color="auto"/>
              <w:left w:val="single" w:sz="4" w:space="0" w:color="auto"/>
              <w:bottom w:val="single" w:sz="4" w:space="0" w:color="auto"/>
              <w:right w:val="single" w:sz="4" w:space="0" w:color="auto"/>
            </w:tcBorders>
          </w:tcPr>
          <w:p w14:paraId="2ABAF8F1" w14:textId="77777777" w:rsidR="00296E35" w:rsidRPr="0069162F" w:rsidRDefault="00296E35" w:rsidP="002E3FCC">
            <w:pPr>
              <w:pStyle w:val="TAL"/>
            </w:pPr>
            <w:r w:rsidRPr="0069162F">
              <w:t>RESTful Network API for NMS [40], clause 6.14</w:t>
            </w:r>
          </w:p>
        </w:tc>
        <w:tc>
          <w:tcPr>
            <w:tcW w:w="1136" w:type="dxa"/>
            <w:tcBorders>
              <w:top w:val="single" w:sz="4" w:space="0" w:color="auto"/>
              <w:left w:val="single" w:sz="4" w:space="0" w:color="auto"/>
              <w:bottom w:val="single" w:sz="4" w:space="0" w:color="auto"/>
              <w:right w:val="single" w:sz="4" w:space="0" w:color="auto"/>
            </w:tcBorders>
          </w:tcPr>
          <w:p w14:paraId="61ECF444" w14:textId="77777777" w:rsidR="00296E35" w:rsidRPr="0069162F" w:rsidRDefault="00296E35" w:rsidP="002E3FCC">
            <w:pPr>
              <w:pStyle w:val="TAL"/>
            </w:pPr>
          </w:p>
        </w:tc>
      </w:tr>
      <w:tr w:rsidR="00296E35" w:rsidRPr="0069162F" w14:paraId="1BF7C67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5CB9F8"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29573F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31E8FC4"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167E087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171118" w14:textId="77777777" w:rsidR="00296E35" w:rsidRPr="0069162F" w:rsidRDefault="00296E35" w:rsidP="002E3FCC">
            <w:pPr>
              <w:pStyle w:val="TAL"/>
            </w:pPr>
          </w:p>
        </w:tc>
      </w:tr>
      <w:tr w:rsidR="00296E35" w:rsidRPr="0069162F" w14:paraId="09CEE3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B84DFA8"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tcPr>
          <w:p w14:paraId="0384D4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9CB7E6A"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EBD5C5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18D0393" w14:textId="77777777" w:rsidR="00296E35" w:rsidRPr="0069162F" w:rsidRDefault="00296E35" w:rsidP="002E3FCC">
            <w:pPr>
              <w:pStyle w:val="TAL"/>
            </w:pPr>
          </w:p>
        </w:tc>
      </w:tr>
      <w:tr w:rsidR="00296E35" w:rsidRPr="0069162F" w14:paraId="112ABA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0EE7889"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37930047"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D7E7BD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6184A1"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029DDB1" w14:textId="77777777" w:rsidR="00296E35" w:rsidRPr="0069162F" w:rsidRDefault="00296E35" w:rsidP="002E3FCC">
            <w:pPr>
              <w:pStyle w:val="TAL"/>
            </w:pPr>
          </w:p>
        </w:tc>
      </w:tr>
      <w:tr w:rsidR="00296E35" w:rsidRPr="0069162F" w14:paraId="0454B15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F50DD1A"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tcPr>
          <w:p w14:paraId="4C3EF63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678E95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79D438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34EC29" w14:textId="77777777" w:rsidR="00296E35" w:rsidRPr="0069162F" w:rsidRDefault="00296E35" w:rsidP="002E3FCC">
            <w:pPr>
              <w:pStyle w:val="TAL"/>
            </w:pPr>
          </w:p>
        </w:tc>
      </w:tr>
      <w:tr w:rsidR="00296E35" w:rsidRPr="0069162F" w14:paraId="18A29B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25402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701A422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3A6897E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993D2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CB199D" w14:textId="77777777" w:rsidR="00296E35" w:rsidRPr="0069162F" w:rsidRDefault="00296E35" w:rsidP="002E3FCC">
            <w:pPr>
              <w:pStyle w:val="TAL"/>
            </w:pPr>
          </w:p>
        </w:tc>
      </w:tr>
      <w:tr w:rsidR="00296E35" w:rsidRPr="0069162F" w14:paraId="1BC12BD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12863A5"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tcPr>
          <w:p w14:paraId="7583774C"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4F848DF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46A07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877C87" w14:textId="77777777" w:rsidR="00296E35" w:rsidRPr="0069162F" w:rsidRDefault="00296E35" w:rsidP="002E3FCC">
            <w:pPr>
              <w:pStyle w:val="TAL"/>
            </w:pPr>
          </w:p>
        </w:tc>
      </w:tr>
      <w:tr w:rsidR="00296E35" w:rsidRPr="009B6B8E" w14:paraId="2BA674D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BAFCE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C849C5C" w14:textId="77777777" w:rsidR="00296E35" w:rsidRPr="009B6B8E"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566F2D9E"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0235E915"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693B8692" w14:textId="77777777" w:rsidR="00296E35" w:rsidRPr="009B6B8E" w:rsidRDefault="00296E35" w:rsidP="002E3FCC">
            <w:pPr>
              <w:pStyle w:val="TAL"/>
              <w:rPr>
                <w:lang w:val="sv-SE"/>
              </w:rPr>
            </w:pPr>
          </w:p>
        </w:tc>
      </w:tr>
      <w:tr w:rsidR="00296E35" w:rsidRPr="0069162F" w14:paraId="2CCF2B0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BDE53B9"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0B3EA95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DF32CDE" w14:textId="77777777" w:rsidR="00296E35" w:rsidRPr="0069162F" w:rsidRDefault="00296E35" w:rsidP="002E3FCC">
            <w:pPr>
              <w:pStyle w:val="TAL"/>
            </w:pPr>
            <w:r w:rsidRPr="0069162F">
              <w:t>present only if query string "path" is present in the Request URI of the HTTP GET</w:t>
            </w:r>
          </w:p>
        </w:tc>
        <w:tc>
          <w:tcPr>
            <w:tcW w:w="1420" w:type="dxa"/>
            <w:tcBorders>
              <w:top w:val="single" w:sz="4" w:space="0" w:color="auto"/>
              <w:left w:val="single" w:sz="4" w:space="0" w:color="auto"/>
              <w:bottom w:val="single" w:sz="4" w:space="0" w:color="auto"/>
              <w:right w:val="single" w:sz="4" w:space="0" w:color="auto"/>
            </w:tcBorders>
          </w:tcPr>
          <w:p w14:paraId="750D3EAD"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82A60C5" w14:textId="77777777" w:rsidR="00296E35" w:rsidRPr="0069162F" w:rsidRDefault="00296E35" w:rsidP="002E3FCC">
            <w:pPr>
              <w:pStyle w:val="TAL"/>
            </w:pPr>
          </w:p>
        </w:tc>
      </w:tr>
      <w:tr w:rsidR="00296E35" w:rsidRPr="0069162F" w14:paraId="7A908F8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B26DA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32249B4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16581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E2516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FD2F1BC" w14:textId="77777777" w:rsidR="00296E35" w:rsidRPr="0069162F" w:rsidRDefault="00296E35" w:rsidP="002E3FCC">
            <w:pPr>
              <w:pStyle w:val="TAL"/>
            </w:pPr>
          </w:p>
        </w:tc>
      </w:tr>
      <w:tr w:rsidR="00296E35" w:rsidRPr="0069162F" w14:paraId="6A0D5DD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F7D99"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16E20FC1"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7983294A"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7D3F55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977F561" w14:textId="77777777" w:rsidR="00296E35" w:rsidRPr="0069162F" w:rsidRDefault="00296E35" w:rsidP="002E3FCC">
            <w:pPr>
              <w:pStyle w:val="TAL"/>
            </w:pPr>
          </w:p>
        </w:tc>
      </w:tr>
      <w:tr w:rsidR="00296E35" w:rsidRPr="0069162F" w14:paraId="6F1BC16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DD68FAD"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4B528F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95DCF29"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EE13B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B09A4A" w14:textId="77777777" w:rsidR="00296E35" w:rsidRPr="0069162F" w:rsidRDefault="00296E35" w:rsidP="002E3FCC">
            <w:pPr>
              <w:pStyle w:val="TAL"/>
            </w:pPr>
          </w:p>
        </w:tc>
      </w:tr>
      <w:tr w:rsidR="00296E35" w:rsidRPr="0069162F" w14:paraId="63AFBDD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67E6F"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tcPr>
          <w:p w14:paraId="3DBD2AC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1D1F3F48"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2CB73F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2C9728" w14:textId="77777777" w:rsidR="00296E35" w:rsidRPr="0069162F" w:rsidRDefault="00296E35" w:rsidP="002E3FCC">
            <w:pPr>
              <w:pStyle w:val="TAL"/>
            </w:pPr>
          </w:p>
        </w:tc>
      </w:tr>
      <w:tr w:rsidR="00296E35" w:rsidRPr="0069162F" w14:paraId="5D6CD2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8138313" w14:textId="77777777" w:rsidR="00296E35" w:rsidRPr="0069162F" w:rsidRDefault="00296E35" w:rsidP="002E3FCC">
            <w:pPr>
              <w:pStyle w:val="TAL"/>
            </w:pPr>
            <w:r w:rsidRPr="0069162F">
              <w:t xml:space="preserve">      folderReference[1]</w:t>
            </w:r>
          </w:p>
        </w:tc>
        <w:tc>
          <w:tcPr>
            <w:tcW w:w="2128" w:type="dxa"/>
            <w:tcBorders>
              <w:top w:val="single" w:sz="4" w:space="0" w:color="auto"/>
              <w:left w:val="single" w:sz="4" w:space="0" w:color="auto"/>
              <w:bottom w:val="single" w:sz="4" w:space="0" w:color="auto"/>
              <w:right w:val="single" w:sz="4" w:space="0" w:color="auto"/>
            </w:tcBorders>
          </w:tcPr>
          <w:p w14:paraId="4F986E2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5C6D0D8"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5746BFE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03D5EDB" w14:textId="77777777" w:rsidR="00296E35" w:rsidRPr="0069162F" w:rsidRDefault="00296E35" w:rsidP="002E3FCC">
            <w:pPr>
              <w:pStyle w:val="TAL"/>
            </w:pPr>
          </w:p>
        </w:tc>
      </w:tr>
      <w:tr w:rsidR="00296E35" w:rsidRPr="0069162F" w14:paraId="1663DCC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C6C66F"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EB766DF" w14:textId="77777777" w:rsidR="00296E35" w:rsidRPr="0069162F"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2CF2249F"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073B6A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33557F" w14:textId="77777777" w:rsidR="00296E35" w:rsidRPr="0069162F" w:rsidRDefault="00296E35" w:rsidP="002E3FCC">
            <w:pPr>
              <w:pStyle w:val="TAL"/>
            </w:pPr>
          </w:p>
        </w:tc>
      </w:tr>
      <w:tr w:rsidR="00296E35" w:rsidRPr="0069162F" w14:paraId="51C067C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0189602"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A3F7F8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10D203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F9A79B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3CF645" w14:textId="77777777" w:rsidR="00296E35" w:rsidRPr="0069162F" w:rsidRDefault="00296E35" w:rsidP="002E3FCC">
            <w:pPr>
              <w:pStyle w:val="TAL"/>
            </w:pPr>
          </w:p>
        </w:tc>
      </w:tr>
      <w:tr w:rsidR="00296E35" w:rsidRPr="0069162F" w14:paraId="1E82800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D5AAF76" w14:textId="77777777" w:rsidR="00296E35" w:rsidRPr="0069162F" w:rsidRDefault="00296E35" w:rsidP="002E3FCC">
            <w:pPr>
              <w:pStyle w:val="TAL"/>
            </w:pPr>
            <w:r w:rsidRPr="0069162F">
              <w:t xml:space="preserve">      folderReference[2]</w:t>
            </w:r>
          </w:p>
        </w:tc>
        <w:tc>
          <w:tcPr>
            <w:tcW w:w="2128" w:type="dxa"/>
            <w:tcBorders>
              <w:top w:val="single" w:sz="4" w:space="0" w:color="auto"/>
              <w:left w:val="single" w:sz="4" w:space="0" w:color="auto"/>
              <w:bottom w:val="single" w:sz="4" w:space="0" w:color="auto"/>
              <w:right w:val="single" w:sz="4" w:space="0" w:color="auto"/>
            </w:tcBorders>
          </w:tcPr>
          <w:p w14:paraId="7B0A1E1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E31BC49"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65112BA3"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EC3F45D" w14:textId="77777777" w:rsidR="00296E35" w:rsidRPr="0069162F" w:rsidRDefault="00296E35" w:rsidP="002E3FCC">
            <w:pPr>
              <w:pStyle w:val="TAL"/>
            </w:pPr>
          </w:p>
        </w:tc>
      </w:tr>
      <w:tr w:rsidR="00296E35" w:rsidRPr="0069162F" w14:paraId="363F36A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F7784FC"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77358099"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5A93719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57A233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A6FCDC" w14:textId="77777777" w:rsidR="00296E35" w:rsidRPr="0069162F" w:rsidRDefault="00296E35" w:rsidP="002E3FCC">
            <w:pPr>
              <w:pStyle w:val="TAL"/>
            </w:pPr>
          </w:p>
        </w:tc>
      </w:tr>
      <w:tr w:rsidR="00296E35" w:rsidRPr="0069162F" w14:paraId="1630CFA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205705"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DB7370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8C7DE91"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6B2294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BE6895F" w14:textId="77777777" w:rsidR="00296E35" w:rsidRPr="0069162F" w:rsidRDefault="00296E35" w:rsidP="002E3FCC">
            <w:pPr>
              <w:pStyle w:val="TAL"/>
            </w:pPr>
          </w:p>
        </w:tc>
      </w:tr>
      <w:tr w:rsidR="00296E35" w:rsidRPr="0069162F" w14:paraId="35F15B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99B718A"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tcPr>
          <w:p w14:paraId="0B5FB19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12CF4B9" w14:textId="77777777" w:rsidR="00296E35" w:rsidRPr="0069162F" w:rsidRDefault="00296E35" w:rsidP="002E3FCC">
            <w:pPr>
              <w:pStyle w:val="TAL"/>
            </w:pPr>
            <w:r w:rsidRPr="0069162F">
              <w:t>there are no objects in the root folder</w:t>
            </w:r>
          </w:p>
        </w:tc>
        <w:tc>
          <w:tcPr>
            <w:tcW w:w="1420" w:type="dxa"/>
            <w:tcBorders>
              <w:top w:val="single" w:sz="4" w:space="0" w:color="auto"/>
              <w:left w:val="single" w:sz="4" w:space="0" w:color="auto"/>
              <w:bottom w:val="single" w:sz="4" w:space="0" w:color="auto"/>
              <w:right w:val="single" w:sz="4" w:space="0" w:color="auto"/>
            </w:tcBorders>
          </w:tcPr>
          <w:p w14:paraId="64B55B9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8859FF" w14:textId="77777777" w:rsidR="00296E35" w:rsidRPr="0069162F" w:rsidRDefault="00296E35" w:rsidP="002E3FCC">
            <w:pPr>
              <w:pStyle w:val="TAL"/>
            </w:pPr>
          </w:p>
        </w:tc>
      </w:tr>
    </w:tbl>
    <w:p w14:paraId="075BFBAE" w14:textId="77777777" w:rsidR="00296E35" w:rsidRPr="0069162F" w:rsidRDefault="00296E35" w:rsidP="00296E35"/>
    <w:p w14:paraId="6ED2EFC4" w14:textId="0BA3914C" w:rsidR="00296E35" w:rsidRPr="0069162F" w:rsidRDefault="00296E35" w:rsidP="00296E35">
      <w:pPr>
        <w:pStyle w:val="TH"/>
      </w:pPr>
      <w:r w:rsidRPr="0069162F">
        <w:t xml:space="preserve">Table 6.8.2.3.3-13: HTTP POST from the UE (Step 14,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F6FB6C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D451CD4" w14:textId="1B86283A"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509D9E3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C3A7E5"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0CA71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C745389"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5B5919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19F8AD3" w14:textId="77777777" w:rsidR="00296E35" w:rsidRPr="0069162F" w:rsidRDefault="00296E35" w:rsidP="002E3FCC">
            <w:pPr>
              <w:pStyle w:val="TAH"/>
            </w:pPr>
            <w:r w:rsidRPr="0069162F">
              <w:t>Condition</w:t>
            </w:r>
          </w:p>
        </w:tc>
      </w:tr>
      <w:tr w:rsidR="00296E35" w:rsidRPr="0069162F" w14:paraId="4E43E625" w14:textId="77777777" w:rsidTr="002E3FCC">
        <w:tc>
          <w:tcPr>
            <w:tcW w:w="2837" w:type="dxa"/>
            <w:tcBorders>
              <w:top w:val="single" w:sz="4" w:space="0" w:color="auto"/>
              <w:left w:val="single" w:sz="4" w:space="0" w:color="auto"/>
              <w:bottom w:val="single" w:sz="4" w:space="0" w:color="auto"/>
              <w:right w:val="single" w:sz="4" w:space="0" w:color="auto"/>
            </w:tcBorders>
          </w:tcPr>
          <w:p w14:paraId="49CC5EFB"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0648E5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B55A3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52320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55950C" w14:textId="77777777" w:rsidR="00296E35" w:rsidRPr="0069162F" w:rsidRDefault="00296E35" w:rsidP="002E3FCC">
            <w:pPr>
              <w:pStyle w:val="TAL"/>
            </w:pPr>
          </w:p>
        </w:tc>
      </w:tr>
      <w:tr w:rsidR="00296E35" w:rsidRPr="0069162F" w14:paraId="1443EC05" w14:textId="77777777" w:rsidTr="002E3FCC">
        <w:tc>
          <w:tcPr>
            <w:tcW w:w="2837" w:type="dxa"/>
            <w:tcBorders>
              <w:top w:val="single" w:sz="4" w:space="0" w:color="auto"/>
              <w:left w:val="single" w:sz="4" w:space="0" w:color="auto"/>
              <w:bottom w:val="single" w:sz="4" w:space="0" w:color="auto"/>
              <w:right w:val="single" w:sz="4" w:space="0" w:color="auto"/>
            </w:tcBorders>
          </w:tcPr>
          <w:p w14:paraId="1DE0EBCA"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8C26FC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465B5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2AE7B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08C394" w14:textId="77777777" w:rsidR="00296E35" w:rsidRPr="0069162F" w:rsidRDefault="00296E35" w:rsidP="002E3FCC">
            <w:pPr>
              <w:pStyle w:val="TAL"/>
            </w:pPr>
          </w:p>
        </w:tc>
      </w:tr>
      <w:tr w:rsidR="00296E35" w:rsidRPr="0069162F" w14:paraId="055B1109" w14:textId="77777777" w:rsidTr="002E3FCC">
        <w:tc>
          <w:tcPr>
            <w:tcW w:w="2837" w:type="dxa"/>
            <w:tcBorders>
              <w:top w:val="single" w:sz="4" w:space="0" w:color="auto"/>
              <w:left w:val="single" w:sz="4" w:space="0" w:color="auto"/>
              <w:bottom w:val="single" w:sz="4" w:space="0" w:color="auto"/>
              <w:right w:val="single" w:sz="4" w:space="0" w:color="auto"/>
            </w:tcBorders>
          </w:tcPr>
          <w:p w14:paraId="0CC23AD6"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257CE01" w14:textId="77777777" w:rsidR="00296E35" w:rsidRPr="0069162F" w:rsidRDefault="00296E35" w:rsidP="002E3FCC">
            <w:pPr>
              <w:pStyle w:val="TAL"/>
            </w:pPr>
            <w:r w:rsidRPr="0069162F">
              <w:t>tsc_MCData_MsgSF_BaseURL &amp; "/folders/operations/moveToFolder"</w:t>
            </w:r>
          </w:p>
        </w:tc>
        <w:tc>
          <w:tcPr>
            <w:tcW w:w="2127" w:type="dxa"/>
            <w:tcBorders>
              <w:top w:val="single" w:sz="4" w:space="0" w:color="auto"/>
              <w:left w:val="single" w:sz="4" w:space="0" w:color="auto"/>
              <w:bottom w:val="single" w:sz="4" w:space="0" w:color="auto"/>
              <w:right w:val="single" w:sz="4" w:space="0" w:color="auto"/>
            </w:tcBorders>
          </w:tcPr>
          <w:p w14:paraId="4D86C0EC" w14:textId="77777777" w:rsidR="00296E35" w:rsidRPr="0069162F" w:rsidRDefault="00296E35" w:rsidP="002E3FCC">
            <w:pPr>
              <w:pStyle w:val="TAL"/>
            </w:pPr>
            <w:r w:rsidRPr="0069162F">
              <w:t>URI addressing the move-to operation</w:t>
            </w:r>
          </w:p>
        </w:tc>
        <w:tc>
          <w:tcPr>
            <w:tcW w:w="1419" w:type="dxa"/>
            <w:tcBorders>
              <w:top w:val="single" w:sz="4" w:space="0" w:color="auto"/>
              <w:left w:val="single" w:sz="4" w:space="0" w:color="auto"/>
              <w:bottom w:val="single" w:sz="4" w:space="0" w:color="auto"/>
              <w:right w:val="single" w:sz="4" w:space="0" w:color="auto"/>
            </w:tcBorders>
          </w:tcPr>
          <w:p w14:paraId="45A3FF4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5A6C1" w14:textId="77777777" w:rsidR="00296E35" w:rsidRPr="0069162F" w:rsidRDefault="00296E35" w:rsidP="002E3FCC">
            <w:pPr>
              <w:pStyle w:val="TAL"/>
            </w:pPr>
          </w:p>
        </w:tc>
      </w:tr>
      <w:tr w:rsidR="00296E35" w:rsidRPr="0069162F" w14:paraId="3F88F520" w14:textId="77777777" w:rsidTr="002E3FCC">
        <w:tc>
          <w:tcPr>
            <w:tcW w:w="2837" w:type="dxa"/>
            <w:tcBorders>
              <w:top w:val="single" w:sz="4" w:space="0" w:color="auto"/>
              <w:left w:val="single" w:sz="4" w:space="0" w:color="auto"/>
              <w:bottom w:val="single" w:sz="4" w:space="0" w:color="auto"/>
              <w:right w:val="single" w:sz="4" w:space="0" w:color="auto"/>
            </w:tcBorders>
          </w:tcPr>
          <w:p w14:paraId="11A92E5C"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26439B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0707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5F58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986C8C" w14:textId="77777777" w:rsidR="00296E35" w:rsidRPr="0069162F" w:rsidRDefault="00296E35" w:rsidP="002E3FCC">
            <w:pPr>
              <w:pStyle w:val="TAL"/>
            </w:pPr>
          </w:p>
        </w:tc>
      </w:tr>
      <w:tr w:rsidR="00296E35" w:rsidRPr="0069162F" w14:paraId="20F1E0E3" w14:textId="77777777" w:rsidTr="002E3FCC">
        <w:tc>
          <w:tcPr>
            <w:tcW w:w="2837" w:type="dxa"/>
            <w:tcBorders>
              <w:top w:val="single" w:sz="4" w:space="0" w:color="auto"/>
              <w:left w:val="single" w:sz="4" w:space="0" w:color="auto"/>
              <w:bottom w:val="single" w:sz="4" w:space="0" w:color="auto"/>
              <w:right w:val="single" w:sz="4" w:space="0" w:color="auto"/>
            </w:tcBorders>
          </w:tcPr>
          <w:p w14:paraId="0430A44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591B98A7"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12BC1C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9D5E0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2DB127" w14:textId="77777777" w:rsidR="00296E35" w:rsidRPr="0069162F" w:rsidRDefault="00296E35" w:rsidP="002E3FCC">
            <w:pPr>
              <w:pStyle w:val="TAL"/>
            </w:pPr>
          </w:p>
        </w:tc>
      </w:tr>
      <w:tr w:rsidR="00296E35" w:rsidRPr="0069162F" w14:paraId="41AD8B71" w14:textId="77777777" w:rsidTr="002E3FCC">
        <w:tc>
          <w:tcPr>
            <w:tcW w:w="2837" w:type="dxa"/>
            <w:tcBorders>
              <w:top w:val="single" w:sz="4" w:space="0" w:color="auto"/>
              <w:left w:val="single" w:sz="4" w:space="0" w:color="auto"/>
              <w:bottom w:val="single" w:sz="4" w:space="0" w:color="auto"/>
              <w:right w:val="single" w:sz="4" w:space="0" w:color="auto"/>
            </w:tcBorders>
          </w:tcPr>
          <w:p w14:paraId="7A4D3562"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7F05F76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0D53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2FFAF2" w14:textId="77777777" w:rsidR="00296E35" w:rsidRPr="0069162F" w:rsidRDefault="00296E35" w:rsidP="002E3FCC">
            <w:pPr>
              <w:pStyle w:val="TAL"/>
            </w:pPr>
            <w:r w:rsidRPr="0069162F">
              <w:t>RESTful Network API for NMS [40], clause 6.19</w:t>
            </w:r>
          </w:p>
        </w:tc>
        <w:tc>
          <w:tcPr>
            <w:tcW w:w="1135" w:type="dxa"/>
            <w:tcBorders>
              <w:top w:val="single" w:sz="4" w:space="0" w:color="auto"/>
              <w:left w:val="single" w:sz="4" w:space="0" w:color="auto"/>
              <w:bottom w:val="single" w:sz="4" w:space="0" w:color="auto"/>
              <w:right w:val="single" w:sz="4" w:space="0" w:color="auto"/>
            </w:tcBorders>
          </w:tcPr>
          <w:p w14:paraId="27BABB3B" w14:textId="77777777" w:rsidR="00296E35" w:rsidRPr="0069162F" w:rsidRDefault="00296E35" w:rsidP="002E3FCC">
            <w:pPr>
              <w:pStyle w:val="TAL"/>
            </w:pPr>
          </w:p>
        </w:tc>
      </w:tr>
      <w:tr w:rsidR="00296E35" w:rsidRPr="0069162F" w14:paraId="0BD5E425" w14:textId="77777777" w:rsidTr="002E3FCC">
        <w:tc>
          <w:tcPr>
            <w:tcW w:w="2837" w:type="dxa"/>
            <w:tcBorders>
              <w:top w:val="single" w:sz="4" w:space="0" w:color="auto"/>
              <w:left w:val="single" w:sz="4" w:space="0" w:color="auto"/>
              <w:bottom w:val="single" w:sz="4" w:space="0" w:color="auto"/>
              <w:right w:val="single" w:sz="4" w:space="0" w:color="auto"/>
            </w:tcBorders>
          </w:tcPr>
          <w:p w14:paraId="39CB530E"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483E143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09AF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A6714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415D2" w14:textId="77777777" w:rsidR="00296E35" w:rsidRPr="0069162F" w:rsidRDefault="00296E35" w:rsidP="002E3FCC">
            <w:pPr>
              <w:pStyle w:val="TAL"/>
            </w:pPr>
          </w:p>
        </w:tc>
      </w:tr>
      <w:tr w:rsidR="00296E35" w:rsidRPr="0069162F" w14:paraId="1D317794" w14:textId="77777777" w:rsidTr="002E3FCC">
        <w:tc>
          <w:tcPr>
            <w:tcW w:w="2837" w:type="dxa"/>
            <w:tcBorders>
              <w:top w:val="single" w:sz="4" w:space="0" w:color="auto"/>
              <w:left w:val="single" w:sz="4" w:space="0" w:color="auto"/>
              <w:bottom w:val="single" w:sz="4" w:space="0" w:color="auto"/>
              <w:right w:val="single" w:sz="4" w:space="0" w:color="auto"/>
            </w:tcBorders>
          </w:tcPr>
          <w:p w14:paraId="279E2487"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8EC14A6" w14:textId="77777777" w:rsidR="00296E35" w:rsidRPr="009B6B8E" w:rsidRDefault="00296E35" w:rsidP="002E3FCC">
            <w:pPr>
              <w:pStyle w:val="TAL"/>
              <w:rPr>
                <w:lang w:val="sv-SE"/>
              </w:rPr>
            </w:pPr>
            <w:r w:rsidRPr="009B6B8E">
              <w:rPr>
                <w:lang w:val="sv-SE"/>
              </w:rPr>
              <w:t>tsc_MCData_MsgSF_AbsoluteBaseURL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13E11AB2" w14:textId="77777777" w:rsidR="00296E35" w:rsidRPr="0069162F" w:rsidRDefault="00296E35" w:rsidP="002E3FCC">
            <w:pPr>
              <w:pStyle w:val="TAL"/>
            </w:pPr>
            <w:r w:rsidRPr="0069162F">
              <w:t>Folder 1</w:t>
            </w:r>
          </w:p>
        </w:tc>
        <w:tc>
          <w:tcPr>
            <w:tcW w:w="1419" w:type="dxa"/>
            <w:tcBorders>
              <w:top w:val="single" w:sz="4" w:space="0" w:color="auto"/>
              <w:left w:val="single" w:sz="4" w:space="0" w:color="auto"/>
              <w:bottom w:val="single" w:sz="4" w:space="0" w:color="auto"/>
              <w:right w:val="single" w:sz="4" w:space="0" w:color="auto"/>
            </w:tcBorders>
          </w:tcPr>
          <w:p w14:paraId="3DC9D1D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840145" w14:textId="77777777" w:rsidR="00296E35" w:rsidRPr="0069162F" w:rsidRDefault="00296E35" w:rsidP="002E3FCC">
            <w:pPr>
              <w:pStyle w:val="TAL"/>
            </w:pPr>
          </w:p>
        </w:tc>
      </w:tr>
      <w:tr w:rsidR="00296E35" w:rsidRPr="0069162F" w14:paraId="0F38FC29" w14:textId="77777777" w:rsidTr="002E3FCC">
        <w:tc>
          <w:tcPr>
            <w:tcW w:w="2837" w:type="dxa"/>
            <w:tcBorders>
              <w:top w:val="single" w:sz="4" w:space="0" w:color="auto"/>
              <w:left w:val="single" w:sz="4" w:space="0" w:color="auto"/>
              <w:bottom w:val="single" w:sz="4" w:space="0" w:color="auto"/>
              <w:right w:val="single" w:sz="4" w:space="0" w:color="auto"/>
            </w:tcBorders>
          </w:tcPr>
          <w:p w14:paraId="0DC5357F" w14:textId="77777777" w:rsidR="00296E35" w:rsidRPr="0069162F" w:rsidRDefault="00296E35" w:rsidP="002E3FCC">
            <w:pPr>
              <w:pStyle w:val="TAL"/>
              <w:rPr>
                <w:rFonts w:eastAsia="Malgun Gothic"/>
              </w:rPr>
            </w:pPr>
            <w:r w:rsidRPr="0069162F">
              <w:rPr>
                <w:rFonts w:eastAsia="Malgun Gothic"/>
              </w:rPr>
              <w:t xml:space="preserve">    path</w:t>
            </w:r>
          </w:p>
        </w:tc>
        <w:tc>
          <w:tcPr>
            <w:tcW w:w="2127" w:type="dxa"/>
            <w:tcBorders>
              <w:top w:val="single" w:sz="4" w:space="0" w:color="auto"/>
              <w:left w:val="single" w:sz="4" w:space="0" w:color="auto"/>
              <w:bottom w:val="single" w:sz="4" w:space="0" w:color="auto"/>
              <w:right w:val="single" w:sz="4" w:space="0" w:color="auto"/>
            </w:tcBorders>
          </w:tcPr>
          <w:p w14:paraId="61A2139D" w14:textId="77777777" w:rsidR="00296E35" w:rsidRPr="0069162F" w:rsidRDefault="00296E35" w:rsidP="002E3FCC">
            <w:pPr>
              <w:pStyle w:val="TAL"/>
            </w:pPr>
            <w:r w:rsidRPr="0069162F">
              <w:t>"/main/Folder1" if present</w:t>
            </w:r>
          </w:p>
        </w:tc>
        <w:tc>
          <w:tcPr>
            <w:tcW w:w="2127" w:type="dxa"/>
            <w:tcBorders>
              <w:top w:val="single" w:sz="4" w:space="0" w:color="auto"/>
              <w:left w:val="single" w:sz="4" w:space="0" w:color="auto"/>
              <w:bottom w:val="single" w:sz="4" w:space="0" w:color="auto"/>
              <w:right w:val="single" w:sz="4" w:space="0" w:color="auto"/>
            </w:tcBorders>
          </w:tcPr>
          <w:p w14:paraId="21D75D0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7C99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D00EA" w14:textId="77777777" w:rsidR="00296E35" w:rsidRPr="0069162F" w:rsidRDefault="00296E35" w:rsidP="002E3FCC">
            <w:pPr>
              <w:pStyle w:val="TAL"/>
            </w:pPr>
          </w:p>
        </w:tc>
      </w:tr>
      <w:tr w:rsidR="00296E35" w:rsidRPr="0069162F" w14:paraId="65A8AB1D" w14:textId="77777777" w:rsidTr="002E3FCC">
        <w:tc>
          <w:tcPr>
            <w:tcW w:w="2837" w:type="dxa"/>
            <w:tcBorders>
              <w:top w:val="single" w:sz="4" w:space="0" w:color="auto"/>
              <w:left w:val="single" w:sz="4" w:space="0" w:color="auto"/>
              <w:bottom w:val="single" w:sz="4" w:space="0" w:color="auto"/>
              <w:right w:val="single" w:sz="4" w:space="0" w:color="auto"/>
            </w:tcBorders>
          </w:tcPr>
          <w:p w14:paraId="182E5AA2"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557B2F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B8A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0BAF1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491B49" w14:textId="77777777" w:rsidR="00296E35" w:rsidRPr="0069162F" w:rsidRDefault="00296E35" w:rsidP="002E3FCC">
            <w:pPr>
              <w:pStyle w:val="TAL"/>
            </w:pPr>
          </w:p>
        </w:tc>
      </w:tr>
      <w:tr w:rsidR="00296E35" w:rsidRPr="0069162F" w14:paraId="732D10B9" w14:textId="77777777" w:rsidTr="002E3FCC">
        <w:tc>
          <w:tcPr>
            <w:tcW w:w="2837" w:type="dxa"/>
            <w:tcBorders>
              <w:top w:val="single" w:sz="4" w:space="0" w:color="auto"/>
              <w:left w:val="single" w:sz="4" w:space="0" w:color="auto"/>
              <w:bottom w:val="single" w:sz="4" w:space="0" w:color="auto"/>
              <w:right w:val="single" w:sz="4" w:space="0" w:color="auto"/>
            </w:tcBorders>
          </w:tcPr>
          <w:p w14:paraId="12B97172" w14:textId="77777777" w:rsidR="00296E35" w:rsidRPr="0069162F" w:rsidRDefault="00296E35" w:rsidP="002E3FCC">
            <w:pPr>
              <w:pStyle w:val="TAL"/>
              <w:rPr>
                <w:rFonts w:eastAsia="Malgun Gothic"/>
              </w:rPr>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F41EA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C25A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14E9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484FDF" w14:textId="77777777" w:rsidR="00296E35" w:rsidRPr="0069162F" w:rsidRDefault="00296E35" w:rsidP="002E3FCC">
            <w:pPr>
              <w:pStyle w:val="TAL"/>
            </w:pPr>
          </w:p>
        </w:tc>
      </w:tr>
      <w:tr w:rsidR="00296E35" w:rsidRPr="0069162F" w14:paraId="1D081E6D" w14:textId="77777777" w:rsidTr="002E3FCC">
        <w:tc>
          <w:tcPr>
            <w:tcW w:w="2837" w:type="dxa"/>
            <w:tcBorders>
              <w:top w:val="single" w:sz="4" w:space="0" w:color="auto"/>
              <w:left w:val="single" w:sz="4" w:space="0" w:color="auto"/>
              <w:bottom w:val="single" w:sz="4" w:space="0" w:color="auto"/>
              <w:right w:val="single" w:sz="4" w:space="0" w:color="auto"/>
            </w:tcBorders>
          </w:tcPr>
          <w:p w14:paraId="22E78CEF" w14:textId="77777777" w:rsidR="00296E35" w:rsidRPr="0069162F" w:rsidRDefault="00296E35" w:rsidP="002E3FCC">
            <w:pPr>
              <w:pStyle w:val="TAL"/>
              <w:rPr>
                <w:rFonts w:eastAsia="Malgun Gothic"/>
              </w:rPr>
            </w:pPr>
            <w:r w:rsidRPr="0069162F">
              <w:rPr>
                <w:rFonts w:eastAsia="Malgun Gothic"/>
              </w:rPr>
              <w:t xml:space="preserve">      folderReference[1]</w:t>
            </w:r>
          </w:p>
        </w:tc>
        <w:tc>
          <w:tcPr>
            <w:tcW w:w="2127" w:type="dxa"/>
            <w:tcBorders>
              <w:top w:val="single" w:sz="4" w:space="0" w:color="auto"/>
              <w:left w:val="single" w:sz="4" w:space="0" w:color="auto"/>
              <w:bottom w:val="single" w:sz="4" w:space="0" w:color="auto"/>
              <w:right w:val="single" w:sz="4" w:space="0" w:color="auto"/>
            </w:tcBorders>
          </w:tcPr>
          <w:p w14:paraId="28166CE4"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C25EA" w14:textId="77777777" w:rsidR="00296E35" w:rsidRPr="0069162F" w:rsidRDefault="00296E35" w:rsidP="002E3FCC">
            <w:pPr>
              <w:pStyle w:val="TAL"/>
            </w:pPr>
            <w:r w:rsidRPr="0069162F">
              <w:t>Folder 2</w:t>
            </w:r>
          </w:p>
        </w:tc>
        <w:tc>
          <w:tcPr>
            <w:tcW w:w="1419" w:type="dxa"/>
            <w:tcBorders>
              <w:top w:val="single" w:sz="4" w:space="0" w:color="auto"/>
              <w:left w:val="single" w:sz="4" w:space="0" w:color="auto"/>
              <w:bottom w:val="single" w:sz="4" w:space="0" w:color="auto"/>
              <w:right w:val="single" w:sz="4" w:space="0" w:color="auto"/>
            </w:tcBorders>
          </w:tcPr>
          <w:p w14:paraId="0D277FF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4E73E" w14:textId="77777777" w:rsidR="00296E35" w:rsidRPr="0069162F" w:rsidRDefault="00296E35" w:rsidP="002E3FCC">
            <w:pPr>
              <w:pStyle w:val="TAL"/>
            </w:pPr>
          </w:p>
        </w:tc>
      </w:tr>
      <w:tr w:rsidR="00296E35" w:rsidRPr="009B6B8E" w14:paraId="36FA6144" w14:textId="77777777" w:rsidTr="002E3FCC">
        <w:tc>
          <w:tcPr>
            <w:tcW w:w="2837" w:type="dxa"/>
            <w:tcBorders>
              <w:top w:val="single" w:sz="4" w:space="0" w:color="auto"/>
              <w:left w:val="single" w:sz="4" w:space="0" w:color="auto"/>
              <w:bottom w:val="single" w:sz="4" w:space="0" w:color="auto"/>
              <w:right w:val="single" w:sz="4" w:space="0" w:color="auto"/>
            </w:tcBorders>
          </w:tcPr>
          <w:p w14:paraId="5B83FA76" w14:textId="77777777" w:rsidR="00296E35" w:rsidRPr="0069162F" w:rsidRDefault="00296E35" w:rsidP="002E3FCC">
            <w:pPr>
              <w:pStyle w:val="TAL"/>
              <w:rPr>
                <w:rFonts w:eastAsia="Malgun Gothic"/>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12C69EA"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4FE8292C"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805DDF"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0F9DE22C" w14:textId="77777777" w:rsidR="00296E35" w:rsidRPr="009B6B8E" w:rsidRDefault="00296E35" w:rsidP="002E3FCC">
            <w:pPr>
              <w:pStyle w:val="TAL"/>
              <w:rPr>
                <w:lang w:val="sv-SE"/>
              </w:rPr>
            </w:pPr>
          </w:p>
        </w:tc>
      </w:tr>
      <w:tr w:rsidR="00296E35" w:rsidRPr="0069162F" w14:paraId="4E7DA7FD" w14:textId="77777777" w:rsidTr="002E3FCC">
        <w:tc>
          <w:tcPr>
            <w:tcW w:w="2837" w:type="dxa"/>
            <w:tcBorders>
              <w:top w:val="single" w:sz="4" w:space="0" w:color="auto"/>
              <w:left w:val="single" w:sz="4" w:space="0" w:color="auto"/>
              <w:bottom w:val="single" w:sz="4" w:space="0" w:color="auto"/>
              <w:right w:val="single" w:sz="4" w:space="0" w:color="auto"/>
            </w:tcBorders>
          </w:tcPr>
          <w:p w14:paraId="3E7238C8" w14:textId="77777777" w:rsidR="00296E35" w:rsidRPr="0069162F" w:rsidRDefault="00296E35" w:rsidP="002E3FCC">
            <w:pPr>
              <w:pStyle w:val="TAL"/>
              <w:rPr>
                <w:rFonts w:eastAsia="Malgun Gothic"/>
              </w:rPr>
            </w:pPr>
            <w:r w:rsidRPr="009B6B8E">
              <w:rPr>
                <w:lang w:val="sv-SE"/>
              </w:rPr>
              <w:t xml:space="preserve">        </w:t>
            </w:r>
            <w:r w:rsidRPr="0069162F">
              <w:t>path</w:t>
            </w:r>
          </w:p>
        </w:tc>
        <w:tc>
          <w:tcPr>
            <w:tcW w:w="2127" w:type="dxa"/>
            <w:tcBorders>
              <w:top w:val="single" w:sz="4" w:space="0" w:color="auto"/>
              <w:left w:val="single" w:sz="4" w:space="0" w:color="auto"/>
              <w:bottom w:val="single" w:sz="4" w:space="0" w:color="auto"/>
              <w:right w:val="single" w:sz="4" w:space="0" w:color="auto"/>
            </w:tcBorders>
          </w:tcPr>
          <w:p w14:paraId="3EF92AA5"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7E5DB8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481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83E890" w14:textId="77777777" w:rsidR="00296E35" w:rsidRPr="0069162F" w:rsidRDefault="00296E35" w:rsidP="002E3FCC">
            <w:pPr>
              <w:pStyle w:val="TAL"/>
            </w:pPr>
          </w:p>
        </w:tc>
      </w:tr>
    </w:tbl>
    <w:p w14:paraId="45A28048" w14:textId="77777777" w:rsidR="00296E35" w:rsidRPr="0069162F" w:rsidRDefault="00296E35" w:rsidP="00296E35"/>
    <w:p w14:paraId="06202F2A" w14:textId="1F741ED6" w:rsidR="00296E35" w:rsidRPr="0069162F" w:rsidRDefault="00296E35" w:rsidP="00296E35">
      <w:pPr>
        <w:pStyle w:val="TH"/>
      </w:pPr>
      <w:r w:rsidRPr="0069162F">
        <w:t xml:space="preserve">Table 6.8.2.3.3-14: HTTP 200 (OK) from the SS (step 14,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4E0B4CC" w14:textId="77777777" w:rsidTr="002E3FCC">
        <w:tc>
          <w:tcPr>
            <w:tcW w:w="9650" w:type="dxa"/>
            <w:gridSpan w:val="5"/>
            <w:hideMark/>
          </w:tcPr>
          <w:p w14:paraId="1BBE0C0B" w14:textId="6D83B98A" w:rsidR="00296E35" w:rsidRPr="0069162F" w:rsidRDefault="00296E35" w:rsidP="002E3FCC">
            <w:pPr>
              <w:pStyle w:val="TAL"/>
            </w:pPr>
            <w:r w:rsidRPr="0069162F">
              <w:t xml:space="preserve">Derivation Path: TS </w:t>
            </w:r>
            <w:r>
              <w:t>37.579</w:t>
            </w:r>
            <w:r w:rsidRPr="0069162F">
              <w:t>-1 [2], Table 5.5.4.6-1</w:t>
            </w:r>
          </w:p>
        </w:tc>
      </w:tr>
      <w:tr w:rsidR="00296E35" w:rsidRPr="0069162F" w14:paraId="795F0F7C" w14:textId="77777777" w:rsidTr="002E3FCC">
        <w:tblPrEx>
          <w:jc w:val="center"/>
          <w:tblInd w:w="0" w:type="dxa"/>
        </w:tblPrEx>
        <w:trPr>
          <w:cantSplit/>
          <w:jc w:val="center"/>
        </w:trPr>
        <w:tc>
          <w:tcPr>
            <w:tcW w:w="2838" w:type="dxa"/>
          </w:tcPr>
          <w:p w14:paraId="1B84D5CC" w14:textId="77777777" w:rsidR="00296E35" w:rsidRPr="0069162F" w:rsidRDefault="00296E35" w:rsidP="002E3FCC">
            <w:pPr>
              <w:pStyle w:val="TAH"/>
            </w:pPr>
            <w:r w:rsidRPr="0069162F">
              <w:t>Information Element</w:t>
            </w:r>
          </w:p>
        </w:tc>
        <w:tc>
          <w:tcPr>
            <w:tcW w:w="2128" w:type="dxa"/>
          </w:tcPr>
          <w:p w14:paraId="520AA4DC" w14:textId="77777777" w:rsidR="00296E35" w:rsidRPr="0069162F" w:rsidRDefault="00296E35" w:rsidP="002E3FCC">
            <w:pPr>
              <w:pStyle w:val="TAH"/>
            </w:pPr>
            <w:r w:rsidRPr="0069162F">
              <w:t>Value/remark</w:t>
            </w:r>
          </w:p>
        </w:tc>
        <w:tc>
          <w:tcPr>
            <w:tcW w:w="2128" w:type="dxa"/>
          </w:tcPr>
          <w:p w14:paraId="7D637D23" w14:textId="77777777" w:rsidR="00296E35" w:rsidRPr="0069162F" w:rsidRDefault="00296E35" w:rsidP="002E3FCC">
            <w:pPr>
              <w:pStyle w:val="TAH"/>
            </w:pPr>
            <w:r w:rsidRPr="0069162F">
              <w:t>Comment</w:t>
            </w:r>
          </w:p>
        </w:tc>
        <w:tc>
          <w:tcPr>
            <w:tcW w:w="1420" w:type="dxa"/>
          </w:tcPr>
          <w:p w14:paraId="6CC49329" w14:textId="77777777" w:rsidR="00296E35" w:rsidRPr="0069162F" w:rsidRDefault="00296E35" w:rsidP="002E3FCC">
            <w:pPr>
              <w:pStyle w:val="TAH"/>
            </w:pPr>
            <w:r w:rsidRPr="0069162F">
              <w:t>Reference</w:t>
            </w:r>
          </w:p>
        </w:tc>
        <w:tc>
          <w:tcPr>
            <w:tcW w:w="1136" w:type="dxa"/>
          </w:tcPr>
          <w:p w14:paraId="4C4E7804" w14:textId="77777777" w:rsidR="00296E35" w:rsidRPr="0069162F" w:rsidRDefault="00296E35" w:rsidP="002E3FCC">
            <w:pPr>
              <w:pStyle w:val="TAH"/>
            </w:pPr>
            <w:r w:rsidRPr="0069162F">
              <w:t>Condition</w:t>
            </w:r>
          </w:p>
        </w:tc>
      </w:tr>
      <w:tr w:rsidR="00296E35" w:rsidRPr="0069162F" w14:paraId="5B0AD56C" w14:textId="77777777" w:rsidTr="002E3FCC">
        <w:tblPrEx>
          <w:jc w:val="center"/>
          <w:tblInd w:w="0" w:type="dxa"/>
        </w:tblPrEx>
        <w:trPr>
          <w:cantSplit/>
          <w:jc w:val="center"/>
        </w:trPr>
        <w:tc>
          <w:tcPr>
            <w:tcW w:w="2838" w:type="dxa"/>
          </w:tcPr>
          <w:p w14:paraId="4EE206AD" w14:textId="77777777" w:rsidR="00296E35" w:rsidRPr="0069162F" w:rsidRDefault="00296E35" w:rsidP="002E3FCC">
            <w:pPr>
              <w:pStyle w:val="TAL"/>
              <w:rPr>
                <w:b/>
              </w:rPr>
            </w:pPr>
            <w:r w:rsidRPr="0069162F">
              <w:rPr>
                <w:b/>
                <w:bCs/>
              </w:rPr>
              <w:t>Content-Type</w:t>
            </w:r>
          </w:p>
        </w:tc>
        <w:tc>
          <w:tcPr>
            <w:tcW w:w="2128" w:type="dxa"/>
          </w:tcPr>
          <w:p w14:paraId="5026F3C9" w14:textId="77777777" w:rsidR="00296E35" w:rsidRPr="0069162F" w:rsidRDefault="00296E35" w:rsidP="002E3FCC">
            <w:pPr>
              <w:pStyle w:val="TAL"/>
            </w:pPr>
          </w:p>
        </w:tc>
        <w:tc>
          <w:tcPr>
            <w:tcW w:w="2128" w:type="dxa"/>
          </w:tcPr>
          <w:p w14:paraId="0163572A" w14:textId="77777777" w:rsidR="00296E35" w:rsidRPr="0069162F" w:rsidRDefault="00296E35" w:rsidP="002E3FCC">
            <w:pPr>
              <w:pStyle w:val="TAL"/>
            </w:pPr>
          </w:p>
        </w:tc>
        <w:tc>
          <w:tcPr>
            <w:tcW w:w="1420" w:type="dxa"/>
          </w:tcPr>
          <w:p w14:paraId="5B13A45F" w14:textId="77777777" w:rsidR="00296E35" w:rsidRPr="0069162F" w:rsidRDefault="00296E35" w:rsidP="002E3FCC">
            <w:pPr>
              <w:pStyle w:val="TAL"/>
            </w:pPr>
          </w:p>
        </w:tc>
        <w:tc>
          <w:tcPr>
            <w:tcW w:w="1136" w:type="dxa"/>
          </w:tcPr>
          <w:p w14:paraId="1B95C09C" w14:textId="77777777" w:rsidR="00296E35" w:rsidRPr="0069162F" w:rsidRDefault="00296E35" w:rsidP="002E3FCC">
            <w:pPr>
              <w:pStyle w:val="TAL"/>
            </w:pPr>
          </w:p>
        </w:tc>
      </w:tr>
      <w:tr w:rsidR="00296E35" w:rsidRPr="0069162F" w14:paraId="085F6296" w14:textId="77777777" w:rsidTr="002E3FCC">
        <w:tblPrEx>
          <w:jc w:val="center"/>
          <w:tblInd w:w="0" w:type="dxa"/>
        </w:tblPrEx>
        <w:trPr>
          <w:cantSplit/>
          <w:jc w:val="center"/>
        </w:trPr>
        <w:tc>
          <w:tcPr>
            <w:tcW w:w="2838" w:type="dxa"/>
          </w:tcPr>
          <w:p w14:paraId="49AA6547"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28FC34DA" w14:textId="77777777" w:rsidR="00296E35" w:rsidRPr="0069162F" w:rsidRDefault="00296E35" w:rsidP="002E3FCC">
            <w:pPr>
              <w:pStyle w:val="TAL"/>
            </w:pPr>
            <w:r w:rsidRPr="0069162F">
              <w:t>"application/xml"</w:t>
            </w:r>
          </w:p>
        </w:tc>
        <w:tc>
          <w:tcPr>
            <w:tcW w:w="2128" w:type="dxa"/>
          </w:tcPr>
          <w:p w14:paraId="6E8463C9" w14:textId="77777777" w:rsidR="00296E35" w:rsidRPr="0069162F" w:rsidRDefault="00296E35" w:rsidP="002E3FCC">
            <w:pPr>
              <w:pStyle w:val="TAL"/>
            </w:pPr>
          </w:p>
        </w:tc>
        <w:tc>
          <w:tcPr>
            <w:tcW w:w="1420" w:type="dxa"/>
          </w:tcPr>
          <w:p w14:paraId="67F518FE" w14:textId="77777777" w:rsidR="00296E35" w:rsidRPr="0069162F" w:rsidRDefault="00296E35" w:rsidP="002E3FCC">
            <w:pPr>
              <w:pStyle w:val="TAL"/>
            </w:pPr>
          </w:p>
        </w:tc>
        <w:tc>
          <w:tcPr>
            <w:tcW w:w="1136" w:type="dxa"/>
          </w:tcPr>
          <w:p w14:paraId="40CCB598" w14:textId="77777777" w:rsidR="00296E35" w:rsidRPr="0069162F" w:rsidRDefault="00296E35" w:rsidP="002E3FCC">
            <w:pPr>
              <w:pStyle w:val="TAL"/>
            </w:pPr>
          </w:p>
        </w:tc>
      </w:tr>
      <w:tr w:rsidR="00296E35" w:rsidRPr="0069162F" w14:paraId="402C0CCB" w14:textId="77777777" w:rsidTr="002E3FCC">
        <w:tblPrEx>
          <w:jc w:val="center"/>
          <w:tblInd w:w="0" w:type="dxa"/>
        </w:tblPrEx>
        <w:trPr>
          <w:cantSplit/>
          <w:jc w:val="center"/>
        </w:trPr>
        <w:tc>
          <w:tcPr>
            <w:tcW w:w="2838" w:type="dxa"/>
          </w:tcPr>
          <w:p w14:paraId="4E55CA37" w14:textId="77777777" w:rsidR="00296E35" w:rsidRPr="0069162F" w:rsidRDefault="00296E35" w:rsidP="002E3FCC">
            <w:pPr>
              <w:pStyle w:val="TAL"/>
              <w:rPr>
                <w:b/>
                <w:bCs/>
              </w:rPr>
            </w:pPr>
            <w:r w:rsidRPr="0069162F">
              <w:rPr>
                <w:b/>
                <w:bCs/>
              </w:rPr>
              <w:t>Message-body: NMS bulkResponseList</w:t>
            </w:r>
          </w:p>
        </w:tc>
        <w:tc>
          <w:tcPr>
            <w:tcW w:w="2128" w:type="dxa"/>
          </w:tcPr>
          <w:p w14:paraId="4C3B82E3" w14:textId="77777777" w:rsidR="00296E35" w:rsidRPr="0069162F" w:rsidRDefault="00296E35" w:rsidP="002E3FCC">
            <w:pPr>
              <w:pStyle w:val="TAL"/>
            </w:pPr>
          </w:p>
        </w:tc>
        <w:tc>
          <w:tcPr>
            <w:tcW w:w="2128" w:type="dxa"/>
          </w:tcPr>
          <w:p w14:paraId="22190F51" w14:textId="77777777" w:rsidR="00296E35" w:rsidRPr="0069162F" w:rsidRDefault="00296E35" w:rsidP="002E3FCC">
            <w:pPr>
              <w:pStyle w:val="TAL"/>
            </w:pPr>
          </w:p>
        </w:tc>
        <w:tc>
          <w:tcPr>
            <w:tcW w:w="1420" w:type="dxa"/>
          </w:tcPr>
          <w:p w14:paraId="366D4987" w14:textId="77777777" w:rsidR="00296E35" w:rsidRPr="0069162F" w:rsidRDefault="00296E35" w:rsidP="002E3FCC">
            <w:pPr>
              <w:pStyle w:val="TAL"/>
            </w:pPr>
            <w:r w:rsidRPr="0069162F">
              <w:t>RESTful Network API for NMS [40], clause 6.19</w:t>
            </w:r>
          </w:p>
        </w:tc>
        <w:tc>
          <w:tcPr>
            <w:tcW w:w="1136" w:type="dxa"/>
          </w:tcPr>
          <w:p w14:paraId="19AA953D" w14:textId="77777777" w:rsidR="00296E35" w:rsidRPr="0069162F" w:rsidRDefault="00296E35" w:rsidP="002E3FCC">
            <w:pPr>
              <w:pStyle w:val="TAL"/>
            </w:pPr>
          </w:p>
        </w:tc>
      </w:tr>
      <w:tr w:rsidR="00296E35" w:rsidRPr="0069162F" w14:paraId="163E09DD" w14:textId="77777777" w:rsidTr="002E3FCC">
        <w:tblPrEx>
          <w:jc w:val="center"/>
          <w:tblInd w:w="0" w:type="dxa"/>
        </w:tblPrEx>
        <w:trPr>
          <w:cantSplit/>
          <w:jc w:val="center"/>
        </w:trPr>
        <w:tc>
          <w:tcPr>
            <w:tcW w:w="2838" w:type="dxa"/>
          </w:tcPr>
          <w:p w14:paraId="74F39418" w14:textId="77777777" w:rsidR="00296E35" w:rsidRPr="0069162F" w:rsidRDefault="00296E35" w:rsidP="002E3FCC">
            <w:pPr>
              <w:pStyle w:val="TAL"/>
            </w:pPr>
            <w:r w:rsidRPr="0069162F">
              <w:t xml:space="preserve">  allSuccess</w:t>
            </w:r>
          </w:p>
        </w:tc>
        <w:tc>
          <w:tcPr>
            <w:tcW w:w="2128" w:type="dxa"/>
          </w:tcPr>
          <w:p w14:paraId="3F856071" w14:textId="77777777" w:rsidR="00296E35" w:rsidRPr="0069162F" w:rsidRDefault="00296E35" w:rsidP="002E3FCC">
            <w:pPr>
              <w:pStyle w:val="TAL"/>
            </w:pPr>
            <w:r w:rsidRPr="0069162F">
              <w:t>"true"</w:t>
            </w:r>
          </w:p>
        </w:tc>
        <w:tc>
          <w:tcPr>
            <w:tcW w:w="2128" w:type="dxa"/>
          </w:tcPr>
          <w:p w14:paraId="7AD1B579" w14:textId="77777777" w:rsidR="00296E35" w:rsidRPr="0069162F" w:rsidRDefault="00296E35" w:rsidP="002E3FCC">
            <w:pPr>
              <w:pStyle w:val="TAL"/>
            </w:pPr>
          </w:p>
        </w:tc>
        <w:tc>
          <w:tcPr>
            <w:tcW w:w="1420" w:type="dxa"/>
          </w:tcPr>
          <w:p w14:paraId="5A2BEEC6" w14:textId="77777777" w:rsidR="00296E35" w:rsidRPr="0069162F" w:rsidRDefault="00296E35" w:rsidP="002E3FCC">
            <w:pPr>
              <w:pStyle w:val="TAL"/>
            </w:pPr>
          </w:p>
        </w:tc>
        <w:tc>
          <w:tcPr>
            <w:tcW w:w="1136" w:type="dxa"/>
          </w:tcPr>
          <w:p w14:paraId="6273F9AB" w14:textId="77777777" w:rsidR="00296E35" w:rsidRPr="0069162F" w:rsidRDefault="00296E35" w:rsidP="002E3FCC">
            <w:pPr>
              <w:pStyle w:val="TAL"/>
            </w:pPr>
          </w:p>
        </w:tc>
      </w:tr>
      <w:tr w:rsidR="00296E35" w:rsidRPr="0069162F" w14:paraId="71EEB5B7" w14:textId="77777777" w:rsidTr="002E3FCC">
        <w:tblPrEx>
          <w:jc w:val="center"/>
          <w:tblInd w:w="0" w:type="dxa"/>
        </w:tblPrEx>
        <w:trPr>
          <w:cantSplit/>
          <w:jc w:val="center"/>
        </w:trPr>
        <w:tc>
          <w:tcPr>
            <w:tcW w:w="2838" w:type="dxa"/>
          </w:tcPr>
          <w:p w14:paraId="650D169C" w14:textId="77777777" w:rsidR="00296E35" w:rsidRPr="0069162F" w:rsidRDefault="00296E35" w:rsidP="002E3FCC">
            <w:pPr>
              <w:pStyle w:val="TAL"/>
            </w:pPr>
            <w:r w:rsidRPr="0069162F">
              <w:t xml:space="preserve">  Response [1]</w:t>
            </w:r>
          </w:p>
        </w:tc>
        <w:tc>
          <w:tcPr>
            <w:tcW w:w="2128" w:type="dxa"/>
          </w:tcPr>
          <w:p w14:paraId="422948C5" w14:textId="77777777" w:rsidR="00296E35" w:rsidRPr="0069162F" w:rsidRDefault="00296E35" w:rsidP="002E3FCC">
            <w:pPr>
              <w:pStyle w:val="TAL"/>
            </w:pPr>
          </w:p>
        </w:tc>
        <w:tc>
          <w:tcPr>
            <w:tcW w:w="2128" w:type="dxa"/>
          </w:tcPr>
          <w:p w14:paraId="44D98F33" w14:textId="77777777" w:rsidR="00296E35" w:rsidRPr="0069162F" w:rsidRDefault="00296E35" w:rsidP="002E3FCC">
            <w:pPr>
              <w:pStyle w:val="TAL"/>
            </w:pPr>
          </w:p>
        </w:tc>
        <w:tc>
          <w:tcPr>
            <w:tcW w:w="1420" w:type="dxa"/>
          </w:tcPr>
          <w:p w14:paraId="69576500" w14:textId="77777777" w:rsidR="00296E35" w:rsidRPr="0069162F" w:rsidRDefault="00296E35" w:rsidP="002E3FCC">
            <w:pPr>
              <w:pStyle w:val="TAL"/>
            </w:pPr>
          </w:p>
        </w:tc>
        <w:tc>
          <w:tcPr>
            <w:tcW w:w="1136" w:type="dxa"/>
          </w:tcPr>
          <w:p w14:paraId="58CAAA28" w14:textId="77777777" w:rsidR="00296E35" w:rsidRPr="0069162F" w:rsidRDefault="00296E35" w:rsidP="002E3FCC">
            <w:pPr>
              <w:pStyle w:val="TAL"/>
            </w:pPr>
          </w:p>
        </w:tc>
      </w:tr>
      <w:tr w:rsidR="00296E35" w:rsidRPr="0069162F" w14:paraId="176B6B79" w14:textId="77777777" w:rsidTr="002E3FCC">
        <w:tblPrEx>
          <w:jc w:val="center"/>
          <w:tblInd w:w="0" w:type="dxa"/>
        </w:tblPrEx>
        <w:trPr>
          <w:cantSplit/>
          <w:jc w:val="center"/>
        </w:trPr>
        <w:tc>
          <w:tcPr>
            <w:tcW w:w="2838" w:type="dxa"/>
          </w:tcPr>
          <w:p w14:paraId="6DBE30FA" w14:textId="77777777" w:rsidR="00296E35" w:rsidRPr="0069162F" w:rsidRDefault="00296E35" w:rsidP="002E3FCC">
            <w:pPr>
              <w:pStyle w:val="TAL"/>
            </w:pPr>
            <w:r w:rsidRPr="0069162F">
              <w:t xml:space="preserve">    code</w:t>
            </w:r>
          </w:p>
        </w:tc>
        <w:tc>
          <w:tcPr>
            <w:tcW w:w="2128" w:type="dxa"/>
          </w:tcPr>
          <w:p w14:paraId="3469DEA2" w14:textId="77777777" w:rsidR="00296E35" w:rsidRPr="0069162F" w:rsidRDefault="00296E35" w:rsidP="002E3FCC">
            <w:pPr>
              <w:pStyle w:val="TAL"/>
            </w:pPr>
            <w:r w:rsidRPr="0069162F">
              <w:t>"200"</w:t>
            </w:r>
          </w:p>
        </w:tc>
        <w:tc>
          <w:tcPr>
            <w:tcW w:w="2128" w:type="dxa"/>
          </w:tcPr>
          <w:p w14:paraId="5C8EB169" w14:textId="77777777" w:rsidR="00296E35" w:rsidRPr="0069162F" w:rsidRDefault="00296E35" w:rsidP="002E3FCC">
            <w:pPr>
              <w:pStyle w:val="TAL"/>
            </w:pPr>
          </w:p>
        </w:tc>
        <w:tc>
          <w:tcPr>
            <w:tcW w:w="1420" w:type="dxa"/>
          </w:tcPr>
          <w:p w14:paraId="6938EAB3" w14:textId="77777777" w:rsidR="00296E35" w:rsidRPr="0069162F" w:rsidRDefault="00296E35" w:rsidP="002E3FCC">
            <w:pPr>
              <w:pStyle w:val="TAL"/>
            </w:pPr>
          </w:p>
        </w:tc>
        <w:tc>
          <w:tcPr>
            <w:tcW w:w="1136" w:type="dxa"/>
          </w:tcPr>
          <w:p w14:paraId="4790C1E6" w14:textId="77777777" w:rsidR="00296E35" w:rsidRPr="0069162F" w:rsidRDefault="00296E35" w:rsidP="002E3FCC">
            <w:pPr>
              <w:pStyle w:val="TAL"/>
            </w:pPr>
          </w:p>
        </w:tc>
      </w:tr>
      <w:tr w:rsidR="00296E35" w:rsidRPr="0069162F" w14:paraId="55529A29" w14:textId="77777777" w:rsidTr="002E3FCC">
        <w:tblPrEx>
          <w:jc w:val="center"/>
          <w:tblInd w:w="0" w:type="dxa"/>
        </w:tblPrEx>
        <w:trPr>
          <w:cantSplit/>
          <w:jc w:val="center"/>
        </w:trPr>
        <w:tc>
          <w:tcPr>
            <w:tcW w:w="2838" w:type="dxa"/>
          </w:tcPr>
          <w:p w14:paraId="0F06CF69" w14:textId="77777777" w:rsidR="00296E35" w:rsidRPr="0069162F" w:rsidRDefault="00296E35" w:rsidP="002E3FCC">
            <w:pPr>
              <w:pStyle w:val="TAL"/>
            </w:pPr>
            <w:r w:rsidRPr="0069162F">
              <w:t xml:space="preserve">    reason</w:t>
            </w:r>
          </w:p>
        </w:tc>
        <w:tc>
          <w:tcPr>
            <w:tcW w:w="2128" w:type="dxa"/>
          </w:tcPr>
          <w:p w14:paraId="134FA971" w14:textId="77777777" w:rsidR="00296E35" w:rsidRPr="0069162F" w:rsidRDefault="00296E35" w:rsidP="002E3FCC">
            <w:pPr>
              <w:pStyle w:val="TAL"/>
            </w:pPr>
            <w:r w:rsidRPr="0069162F">
              <w:t>"OK"</w:t>
            </w:r>
          </w:p>
        </w:tc>
        <w:tc>
          <w:tcPr>
            <w:tcW w:w="2128" w:type="dxa"/>
          </w:tcPr>
          <w:p w14:paraId="722413AA" w14:textId="77777777" w:rsidR="00296E35" w:rsidRPr="0069162F" w:rsidRDefault="00296E35" w:rsidP="002E3FCC">
            <w:pPr>
              <w:pStyle w:val="TAL"/>
            </w:pPr>
          </w:p>
        </w:tc>
        <w:tc>
          <w:tcPr>
            <w:tcW w:w="1420" w:type="dxa"/>
          </w:tcPr>
          <w:p w14:paraId="6D1342C3" w14:textId="77777777" w:rsidR="00296E35" w:rsidRPr="0069162F" w:rsidRDefault="00296E35" w:rsidP="002E3FCC">
            <w:pPr>
              <w:pStyle w:val="TAL"/>
            </w:pPr>
          </w:p>
        </w:tc>
        <w:tc>
          <w:tcPr>
            <w:tcW w:w="1136" w:type="dxa"/>
          </w:tcPr>
          <w:p w14:paraId="16F52329" w14:textId="77777777" w:rsidR="00296E35" w:rsidRPr="0069162F" w:rsidRDefault="00296E35" w:rsidP="002E3FCC">
            <w:pPr>
              <w:pStyle w:val="TAL"/>
            </w:pPr>
          </w:p>
        </w:tc>
      </w:tr>
      <w:tr w:rsidR="00296E35" w:rsidRPr="0069162F" w14:paraId="016A2EA4" w14:textId="77777777" w:rsidTr="002E3FCC">
        <w:tblPrEx>
          <w:jc w:val="center"/>
          <w:tblInd w:w="0" w:type="dxa"/>
        </w:tblPrEx>
        <w:trPr>
          <w:cantSplit/>
          <w:jc w:val="center"/>
        </w:trPr>
        <w:tc>
          <w:tcPr>
            <w:tcW w:w="2838" w:type="dxa"/>
          </w:tcPr>
          <w:p w14:paraId="5CF0EE8F" w14:textId="77777777" w:rsidR="00296E35" w:rsidRPr="0069162F" w:rsidRDefault="00296E35" w:rsidP="002E3FCC">
            <w:pPr>
              <w:pStyle w:val="TAL"/>
            </w:pPr>
            <w:r w:rsidRPr="0069162F">
              <w:t xml:space="preserve">    success</w:t>
            </w:r>
          </w:p>
        </w:tc>
        <w:tc>
          <w:tcPr>
            <w:tcW w:w="2128" w:type="dxa"/>
          </w:tcPr>
          <w:p w14:paraId="21FCD1B9" w14:textId="77777777" w:rsidR="00296E35" w:rsidRPr="0069162F" w:rsidRDefault="00296E35" w:rsidP="002E3FCC">
            <w:pPr>
              <w:pStyle w:val="TAL"/>
            </w:pPr>
          </w:p>
        </w:tc>
        <w:tc>
          <w:tcPr>
            <w:tcW w:w="2128" w:type="dxa"/>
          </w:tcPr>
          <w:p w14:paraId="7B065DA7" w14:textId="77777777" w:rsidR="00296E35" w:rsidRPr="0069162F" w:rsidRDefault="00296E35" w:rsidP="002E3FCC">
            <w:pPr>
              <w:pStyle w:val="TAL"/>
            </w:pPr>
          </w:p>
        </w:tc>
        <w:tc>
          <w:tcPr>
            <w:tcW w:w="1420" w:type="dxa"/>
          </w:tcPr>
          <w:p w14:paraId="3E43B964" w14:textId="77777777" w:rsidR="00296E35" w:rsidRPr="0069162F" w:rsidRDefault="00296E35" w:rsidP="002E3FCC">
            <w:pPr>
              <w:pStyle w:val="TAL"/>
            </w:pPr>
          </w:p>
        </w:tc>
        <w:tc>
          <w:tcPr>
            <w:tcW w:w="1136" w:type="dxa"/>
          </w:tcPr>
          <w:p w14:paraId="472C168E" w14:textId="77777777" w:rsidR="00296E35" w:rsidRPr="0069162F" w:rsidRDefault="00296E35" w:rsidP="002E3FCC">
            <w:pPr>
              <w:pStyle w:val="TAL"/>
            </w:pPr>
          </w:p>
        </w:tc>
      </w:tr>
      <w:tr w:rsidR="00296E35" w:rsidRPr="009B6B8E" w14:paraId="5E663B4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18BF00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5083AA43" w14:textId="77777777" w:rsidR="00296E35" w:rsidRPr="009B6B8E"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tcPr>
          <w:p w14:paraId="6627A55A" w14:textId="77777777" w:rsidR="00296E35" w:rsidRPr="009B6B8E" w:rsidRDefault="00296E35" w:rsidP="002E3FCC">
            <w:pPr>
              <w:pStyle w:val="TAL"/>
              <w:rPr>
                <w:lang w:val="sv-SE"/>
              </w:rPr>
            </w:pPr>
          </w:p>
          <w:p w14:paraId="19FF65CF"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75F17031"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4A69F845" w14:textId="77777777" w:rsidR="00296E35" w:rsidRPr="009B6B8E" w:rsidRDefault="00296E35" w:rsidP="002E3FCC">
            <w:pPr>
              <w:pStyle w:val="TAL"/>
              <w:rPr>
                <w:lang w:val="sv-SE"/>
              </w:rPr>
            </w:pPr>
          </w:p>
        </w:tc>
      </w:tr>
      <w:tr w:rsidR="00296E35" w:rsidRPr="0069162F" w14:paraId="1B60DEB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2FC957E"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7EFFCAED" w14:textId="77777777" w:rsidR="00296E35" w:rsidRPr="0069162F" w:rsidRDefault="00296E35" w:rsidP="002E3FCC">
            <w:pPr>
              <w:pStyle w:val="TAL"/>
            </w:pPr>
            <w:r w:rsidRPr="0069162F">
              <w:t>"main/Folder1/Folder2"</w:t>
            </w:r>
          </w:p>
        </w:tc>
        <w:tc>
          <w:tcPr>
            <w:tcW w:w="2128" w:type="dxa"/>
            <w:tcBorders>
              <w:top w:val="single" w:sz="4" w:space="0" w:color="auto"/>
              <w:left w:val="single" w:sz="4" w:space="0" w:color="auto"/>
              <w:bottom w:val="single" w:sz="4" w:space="0" w:color="auto"/>
              <w:right w:val="single" w:sz="4" w:space="0" w:color="auto"/>
            </w:tcBorders>
          </w:tcPr>
          <w:p w14:paraId="3618E33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3D20F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C9A028E" w14:textId="77777777" w:rsidR="00296E35" w:rsidRPr="0069162F" w:rsidRDefault="00296E35" w:rsidP="002E3FCC">
            <w:pPr>
              <w:pStyle w:val="TAL"/>
            </w:pPr>
          </w:p>
        </w:tc>
      </w:tr>
      <w:tr w:rsidR="00296E35" w:rsidRPr="0069162F" w14:paraId="110F5C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4D3094"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224D81A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27375B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27831C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81B0EB1" w14:textId="77777777" w:rsidR="00296E35" w:rsidRPr="0069162F" w:rsidRDefault="00296E35" w:rsidP="002E3FCC">
            <w:pPr>
              <w:pStyle w:val="TAL"/>
            </w:pPr>
          </w:p>
        </w:tc>
      </w:tr>
    </w:tbl>
    <w:p w14:paraId="156E4035" w14:textId="77777777" w:rsidR="00296E35" w:rsidRPr="0069162F" w:rsidRDefault="00296E35" w:rsidP="00296E35"/>
    <w:p w14:paraId="41A1E7E0" w14:textId="37B85CBF" w:rsidR="00296E35" w:rsidRPr="0069162F" w:rsidRDefault="00296E35" w:rsidP="00296E35">
      <w:pPr>
        <w:pStyle w:val="TH"/>
      </w:pPr>
      <w:r w:rsidRPr="0069162F">
        <w:t xml:space="preserve">Table 6.8.2.3.3-15: HTTP DELETE from the UE (Step 16, Table 6.8.2.3.2-1; step 2, TS </w:t>
      </w:r>
      <w:r>
        <w:t>37.579</w:t>
      </w:r>
      <w:r w:rsidRPr="0069162F">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9E1921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49662C" w14:textId="21FF25C7" w:rsidR="00296E35" w:rsidRPr="0069162F" w:rsidRDefault="00296E35" w:rsidP="002E3FCC">
            <w:pPr>
              <w:pStyle w:val="TAL"/>
            </w:pPr>
            <w:r w:rsidRPr="0069162F">
              <w:t xml:space="preserve">Derivation Path: TS </w:t>
            </w:r>
            <w:r>
              <w:t>37.579</w:t>
            </w:r>
            <w:r w:rsidRPr="0069162F">
              <w:t>-1 [2], Table 5.5.4.5-1, condition MSG_STORE</w:t>
            </w:r>
          </w:p>
        </w:tc>
      </w:tr>
      <w:tr w:rsidR="00296E35" w:rsidRPr="0069162F" w14:paraId="345F6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AEF3D7"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CD7DB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455D6E3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2C5AE50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6108F8A" w14:textId="77777777" w:rsidR="00296E35" w:rsidRPr="0069162F" w:rsidRDefault="00296E35" w:rsidP="002E3FCC">
            <w:pPr>
              <w:pStyle w:val="TAH"/>
            </w:pPr>
            <w:r w:rsidRPr="0069162F">
              <w:t>Condition</w:t>
            </w:r>
          </w:p>
        </w:tc>
      </w:tr>
      <w:tr w:rsidR="00296E35" w:rsidRPr="0069162F" w14:paraId="5C8ABC5B" w14:textId="77777777" w:rsidTr="002E3FCC">
        <w:tc>
          <w:tcPr>
            <w:tcW w:w="2837" w:type="dxa"/>
            <w:tcBorders>
              <w:top w:val="single" w:sz="4" w:space="0" w:color="auto"/>
              <w:left w:val="single" w:sz="4" w:space="0" w:color="auto"/>
              <w:bottom w:val="single" w:sz="4" w:space="0" w:color="auto"/>
              <w:right w:val="single" w:sz="4" w:space="0" w:color="auto"/>
            </w:tcBorders>
          </w:tcPr>
          <w:p w14:paraId="4AF5570C"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11940E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DB93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EBD5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7318C9" w14:textId="77777777" w:rsidR="00296E35" w:rsidRPr="0069162F" w:rsidRDefault="00296E35" w:rsidP="002E3FCC">
            <w:pPr>
              <w:pStyle w:val="TAL"/>
            </w:pPr>
          </w:p>
        </w:tc>
      </w:tr>
      <w:tr w:rsidR="00296E35" w:rsidRPr="0069162F" w14:paraId="35DF2AB1" w14:textId="77777777" w:rsidTr="002E3FCC">
        <w:tc>
          <w:tcPr>
            <w:tcW w:w="2837" w:type="dxa"/>
            <w:tcBorders>
              <w:top w:val="single" w:sz="4" w:space="0" w:color="auto"/>
              <w:left w:val="single" w:sz="4" w:space="0" w:color="auto"/>
              <w:bottom w:val="single" w:sz="4" w:space="0" w:color="auto"/>
              <w:right w:val="single" w:sz="4" w:space="0" w:color="auto"/>
            </w:tcBorders>
          </w:tcPr>
          <w:p w14:paraId="5168DEC7"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3F374B7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56DF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A53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EA8437" w14:textId="77777777" w:rsidR="00296E35" w:rsidRPr="0069162F" w:rsidRDefault="00296E35" w:rsidP="002E3FCC">
            <w:pPr>
              <w:pStyle w:val="TAL"/>
            </w:pPr>
          </w:p>
        </w:tc>
      </w:tr>
      <w:tr w:rsidR="00296E35" w:rsidRPr="0069162F" w14:paraId="021B524D" w14:textId="77777777" w:rsidTr="002E3FCC">
        <w:tc>
          <w:tcPr>
            <w:tcW w:w="2837" w:type="dxa"/>
            <w:tcBorders>
              <w:top w:val="single" w:sz="4" w:space="0" w:color="auto"/>
              <w:left w:val="single" w:sz="4" w:space="0" w:color="auto"/>
              <w:bottom w:val="single" w:sz="4" w:space="0" w:color="auto"/>
              <w:right w:val="single" w:sz="4" w:space="0" w:color="auto"/>
            </w:tcBorders>
          </w:tcPr>
          <w:p w14:paraId="4D7593C1"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2B22995" w14:textId="77777777" w:rsidR="00296E35" w:rsidRPr="0069162F" w:rsidRDefault="00296E35" w:rsidP="002E3FCC">
            <w:pPr>
              <w:pStyle w:val="TAL"/>
            </w:pPr>
            <w:r w:rsidRPr="0069162F">
              <w:t>tsc_MCData_MsgSF_BaseURL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77F20421" w14:textId="77777777" w:rsidR="00296E35" w:rsidRPr="0069162F" w:rsidRDefault="00296E35" w:rsidP="002E3FCC">
            <w:pPr>
              <w:pStyle w:val="TAL"/>
            </w:pPr>
            <w:r w:rsidRPr="0069162F">
              <w:t>URI addressing the Folder1</w:t>
            </w:r>
          </w:p>
        </w:tc>
        <w:tc>
          <w:tcPr>
            <w:tcW w:w="1419" w:type="dxa"/>
            <w:tcBorders>
              <w:top w:val="single" w:sz="4" w:space="0" w:color="auto"/>
              <w:left w:val="single" w:sz="4" w:space="0" w:color="auto"/>
              <w:bottom w:val="single" w:sz="4" w:space="0" w:color="auto"/>
              <w:right w:val="single" w:sz="4" w:space="0" w:color="auto"/>
            </w:tcBorders>
          </w:tcPr>
          <w:p w14:paraId="1A955F6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78A33D" w14:textId="77777777" w:rsidR="00296E35" w:rsidRPr="0069162F" w:rsidRDefault="00296E35" w:rsidP="002E3FCC">
            <w:pPr>
              <w:pStyle w:val="TAL"/>
            </w:pPr>
          </w:p>
        </w:tc>
      </w:tr>
    </w:tbl>
    <w:p w14:paraId="6D310041" w14:textId="77777777" w:rsidR="00296E35" w:rsidRPr="0069162F" w:rsidRDefault="00296E35" w:rsidP="00296E35"/>
    <w:p w14:paraId="0BE3A4DF" w14:textId="77777777" w:rsidR="00296E35" w:rsidRPr="00EF2220" w:rsidRDefault="00296E35" w:rsidP="00296E35">
      <w:pPr>
        <w:pStyle w:val="Heading3"/>
      </w:pPr>
      <w:bookmarkStart w:id="1305" w:name="_Toc178186387"/>
      <w:bookmarkStart w:id="1306" w:name="_Toc210385203"/>
      <w:r w:rsidRPr="00EF2220">
        <w:t>6.8.3</w:t>
      </w:r>
      <w:r w:rsidRPr="00EF2220">
        <w:tab/>
        <w:t>On-network / MCData Message Store / Subscription / Create a subscription to notifications / Update a subscription to notifications / Delete a subscription to notifications</w:t>
      </w:r>
      <w:bookmarkEnd w:id="1305"/>
      <w:bookmarkEnd w:id="1306"/>
    </w:p>
    <w:p w14:paraId="3738AEBE" w14:textId="77777777" w:rsidR="00296E35" w:rsidRPr="00EF2220" w:rsidRDefault="00296E35" w:rsidP="00296E35">
      <w:pPr>
        <w:pStyle w:val="H6"/>
      </w:pPr>
      <w:r w:rsidRPr="00EF2220">
        <w:t>6.8.3.1</w:t>
      </w:r>
      <w:r w:rsidRPr="00EF2220">
        <w:tab/>
        <w:t>Test Purpose (TP)</w:t>
      </w:r>
    </w:p>
    <w:p w14:paraId="14947D8D" w14:textId="77777777" w:rsidR="00296E35" w:rsidRPr="00EF2220" w:rsidRDefault="00296E35" w:rsidP="00296E35">
      <w:pPr>
        <w:pStyle w:val="H6"/>
      </w:pPr>
      <w:r w:rsidRPr="00EF2220">
        <w:t>(1)</w:t>
      </w:r>
    </w:p>
    <w:p w14:paraId="1FA14B7D"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09D9B5E8" w14:textId="77777777" w:rsidR="00296E35" w:rsidRPr="00EF2220" w:rsidRDefault="00296E35" w:rsidP="00296E35">
      <w:pPr>
        <w:pStyle w:val="PL"/>
      </w:pPr>
      <w:r w:rsidRPr="00EF2220">
        <w:t>ensure that {</w:t>
      </w:r>
    </w:p>
    <w:p w14:paraId="0024414E"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create a subscription to notifications about changes in the message store using </w:t>
      </w:r>
      <w:r w:rsidRPr="00EF2220">
        <w:t>the Message Store Function }</w:t>
      </w:r>
    </w:p>
    <w:p w14:paraId="09E9ED69" w14:textId="77777777" w:rsidR="00296E35" w:rsidRPr="00EF2220" w:rsidRDefault="00296E35" w:rsidP="00296E35">
      <w:pPr>
        <w:pStyle w:val="PL"/>
      </w:pPr>
      <w:r w:rsidRPr="00EF2220">
        <w:t xml:space="preserve">    </w:t>
      </w:r>
      <w:r w:rsidRPr="00EF2220">
        <w:rPr>
          <w:b/>
        </w:rPr>
        <w:t>then</w:t>
      </w:r>
      <w:r w:rsidRPr="00EF2220">
        <w:t xml:space="preserve"> { UE (MCData Client) requests </w:t>
      </w:r>
      <w:r w:rsidRPr="00EF2220">
        <w:rPr>
          <w:rFonts w:eastAsia="Malgun Gothic"/>
        </w:rPr>
        <w:t xml:space="preserve">create a subscription to notifications about changes in the message store using </w:t>
      </w:r>
      <w:r w:rsidRPr="00EF2220">
        <w:t>the Message Store Function via an HTTP POST message }</w:t>
      </w:r>
    </w:p>
    <w:p w14:paraId="6E457EBB" w14:textId="77777777" w:rsidR="00296E35" w:rsidRPr="00EF2220" w:rsidRDefault="00296E35" w:rsidP="00296E35">
      <w:pPr>
        <w:pStyle w:val="PL"/>
      </w:pPr>
      <w:r w:rsidRPr="00EF2220">
        <w:t xml:space="preserve">            }</w:t>
      </w:r>
    </w:p>
    <w:p w14:paraId="7B1BACE1" w14:textId="77777777" w:rsidR="00296E35" w:rsidRPr="00EF2220" w:rsidRDefault="00296E35" w:rsidP="00296E35">
      <w:pPr>
        <w:pStyle w:val="PL"/>
      </w:pPr>
    </w:p>
    <w:p w14:paraId="6FC42673" w14:textId="77777777" w:rsidR="00296E35" w:rsidRPr="00EF2220" w:rsidRDefault="00296E35" w:rsidP="00296E35">
      <w:pPr>
        <w:pStyle w:val="H6"/>
      </w:pPr>
      <w:r w:rsidRPr="00EF2220">
        <w:t>(2)</w:t>
      </w:r>
    </w:p>
    <w:p w14:paraId="53040D93"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5D89ADB9" w14:textId="77777777" w:rsidR="00296E35" w:rsidRPr="00EF2220" w:rsidRDefault="00296E35" w:rsidP="00296E35">
      <w:pPr>
        <w:pStyle w:val="PL"/>
      </w:pPr>
      <w:r w:rsidRPr="00EF2220">
        <w:t>ensure that {</w:t>
      </w:r>
    </w:p>
    <w:p w14:paraId="05DA6C93"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update a subscription to notifications about changes in the message store using </w:t>
      </w:r>
      <w:r w:rsidRPr="00EF2220">
        <w:t>the Message Store Function }</w:t>
      </w:r>
    </w:p>
    <w:p w14:paraId="2783F921"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update a subscription to notifications about changes in the message store using</w:t>
      </w:r>
      <w:r w:rsidRPr="00EF2220">
        <w:t xml:space="preserve"> the Message Store Function via an HTTP POST message }</w:t>
      </w:r>
    </w:p>
    <w:p w14:paraId="0CF92389" w14:textId="77777777" w:rsidR="00296E35" w:rsidRPr="00EF2220" w:rsidRDefault="00296E35" w:rsidP="00296E35">
      <w:pPr>
        <w:pStyle w:val="PL"/>
      </w:pPr>
      <w:r w:rsidRPr="00EF2220">
        <w:t xml:space="preserve">            }</w:t>
      </w:r>
    </w:p>
    <w:p w14:paraId="4CD4E941" w14:textId="77777777" w:rsidR="00296E35" w:rsidRPr="00EF2220" w:rsidRDefault="00296E35" w:rsidP="00296E35">
      <w:pPr>
        <w:pStyle w:val="PL"/>
      </w:pPr>
    </w:p>
    <w:p w14:paraId="1F053C14" w14:textId="77777777" w:rsidR="00296E35" w:rsidRPr="00EF2220" w:rsidRDefault="00296E35" w:rsidP="00296E35">
      <w:pPr>
        <w:pStyle w:val="H6"/>
      </w:pPr>
      <w:r w:rsidRPr="00EF2220">
        <w:t>(3)</w:t>
      </w:r>
    </w:p>
    <w:p w14:paraId="26DEA076"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45BE9680" w14:textId="77777777" w:rsidR="00296E35" w:rsidRPr="00EF2220" w:rsidRDefault="00296E35" w:rsidP="00296E35">
      <w:pPr>
        <w:pStyle w:val="PL"/>
      </w:pPr>
      <w:r w:rsidRPr="00EF2220">
        <w:t>ensure that {</w:t>
      </w:r>
    </w:p>
    <w:p w14:paraId="3BA078DA"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delete a subscription to notifications about changes in the message store using </w:t>
      </w:r>
      <w:r w:rsidRPr="00EF2220">
        <w:t>to the Message Store Function }</w:t>
      </w:r>
    </w:p>
    <w:p w14:paraId="1649208F"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delete a subscription to notifications about changes in the message store using</w:t>
      </w:r>
      <w:r w:rsidRPr="00EF2220">
        <w:t xml:space="preserve"> the Message Store Function via an HTTP DELETE message }</w:t>
      </w:r>
    </w:p>
    <w:p w14:paraId="0E72CDDE" w14:textId="77777777" w:rsidR="00296E35" w:rsidRPr="00EF2220" w:rsidRDefault="00296E35" w:rsidP="00296E35">
      <w:pPr>
        <w:pStyle w:val="PL"/>
      </w:pPr>
      <w:r w:rsidRPr="00EF2220">
        <w:t xml:space="preserve">            }</w:t>
      </w:r>
    </w:p>
    <w:p w14:paraId="65506ECD" w14:textId="77777777" w:rsidR="00296E35" w:rsidRPr="00EF2220" w:rsidRDefault="00296E35" w:rsidP="00296E35">
      <w:pPr>
        <w:pStyle w:val="PL"/>
      </w:pPr>
    </w:p>
    <w:p w14:paraId="59B78E4E" w14:textId="77777777" w:rsidR="00296E35" w:rsidRPr="00EF2220" w:rsidRDefault="00296E35" w:rsidP="00296E35">
      <w:pPr>
        <w:pStyle w:val="H6"/>
      </w:pPr>
      <w:r w:rsidRPr="00EF2220">
        <w:t>6.8.3.2</w:t>
      </w:r>
      <w:r w:rsidRPr="00EF2220">
        <w:tab/>
        <w:t>Conformance requirements</w:t>
      </w:r>
    </w:p>
    <w:p w14:paraId="71DB2C63" w14:textId="77777777" w:rsidR="00296E35" w:rsidRPr="00EF2220" w:rsidRDefault="00296E35" w:rsidP="00296E35">
      <w:r w:rsidRPr="00EF2220">
        <w:t xml:space="preserve">References: The conformance requirements covered in the current TC are specified in: TS 24.282, clauses </w:t>
      </w:r>
      <w:r w:rsidRPr="00EF2220">
        <w:rPr>
          <w:rFonts w:eastAsia="Malgun Gothic"/>
        </w:rPr>
        <w:t>21.2.12A.1, 21.2.14A.1, 21.2.13A.1</w:t>
      </w:r>
      <w:r w:rsidRPr="00EF2220">
        <w:t>. Unless otherwise stated, these are Rel-16 requirements.</w:t>
      </w:r>
    </w:p>
    <w:p w14:paraId="0042BAF2" w14:textId="77777777" w:rsidR="00296E35" w:rsidRPr="00EF2220" w:rsidRDefault="00296E35" w:rsidP="00296E35">
      <w:pPr>
        <w:pStyle w:val="B1"/>
        <w:ind w:left="0" w:firstLine="0"/>
      </w:pPr>
      <w:r w:rsidRPr="00EF2220">
        <w:t>[TS 24.282 clause 21.2.12A.1]</w:t>
      </w:r>
    </w:p>
    <w:p w14:paraId="1B0A7576" w14:textId="77777777" w:rsidR="00296E35" w:rsidRPr="00EF2220" w:rsidRDefault="00296E35" w:rsidP="00296E35">
      <w:pPr>
        <w:rPr>
          <w:rFonts w:eastAsia="Malgun Gothic"/>
        </w:rPr>
      </w:pPr>
      <w:r w:rsidRPr="00EF2220">
        <w:rPr>
          <w:rFonts w:eastAsia="Malgun Gothic"/>
        </w:rPr>
        <w:t xml:space="preserve">In order for the message store client to keep its local store in sync with the MCData message store, it needs to receive notifications about changes in the message store. For this purpose, the message store client would need to subscribe to notification from the message store, </w:t>
      </w: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7B48F566" w14:textId="77777777" w:rsidR="00296E35" w:rsidRPr="00EF2220" w:rsidRDefault="00296E35" w:rsidP="00296E35">
      <w:pPr>
        <w:rPr>
          <w:lang w:val="en-US"/>
        </w:rPr>
      </w:pPr>
      <w:r w:rsidRPr="00EF2220">
        <w:rPr>
          <w:rFonts w:eastAsia="Malgun Gothic"/>
        </w:rPr>
        <w:t xml:space="preserve">To create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6.20 of OMA-TS-REST_NetAPI_NMS-V1_0-20190528-C [66] with</w:t>
      </w:r>
      <w:r w:rsidRPr="00EF2220">
        <w:rPr>
          <w:lang w:val="en-US"/>
        </w:rPr>
        <w:t xml:space="preserve"> the following clarification:</w:t>
      </w:r>
    </w:p>
    <w:p w14:paraId="38FB47DC"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subclause </w:t>
      </w:r>
      <w:r w:rsidRPr="00EF2220">
        <w:rPr>
          <w:rFonts w:eastAsia="Malgun Gothic"/>
        </w:rPr>
        <w:t>6.20.5 of OMA-TS-REST_NetAPI_NMS-V1_0-20190528-C [66] with</w:t>
      </w:r>
      <w:r w:rsidRPr="00EF2220">
        <w:rPr>
          <w:lang w:val="en-US"/>
        </w:rPr>
        <w:t xml:space="preserve"> the following clarifications:</w:t>
      </w:r>
    </w:p>
    <w:p w14:paraId="1B009BDD"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 and</w:t>
      </w:r>
    </w:p>
    <w:p w14:paraId="01683811"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163BA24B"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08CDE0FB"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6.20.2 of OMA-TS-REST_NetAPI_NMS-V1_0-20190528-C [66].</w:t>
      </w:r>
    </w:p>
    <w:p w14:paraId="5D3CB1F8" w14:textId="77777777" w:rsidR="00296E35" w:rsidRPr="00EF2220" w:rsidRDefault="00296E35" w:rsidP="00296E35">
      <w:pPr>
        <w:pStyle w:val="B1"/>
        <w:ind w:left="0" w:firstLine="0"/>
      </w:pPr>
      <w:r w:rsidRPr="00EF2220">
        <w:t>[TS 24.282 clause 21.2.14A.1]</w:t>
      </w:r>
    </w:p>
    <w:p w14:paraId="7C8462CD" w14:textId="77777777" w:rsidR="00296E35" w:rsidRPr="00EF2220" w:rsidRDefault="00296E35" w:rsidP="00296E35">
      <w:r w:rsidRPr="00EF2220">
        <w:t>A client may update its subscription to notification in order to:</w:t>
      </w:r>
    </w:p>
    <w:p w14:paraId="7DCF439C" w14:textId="77777777" w:rsidR="00296E35" w:rsidRPr="00EF2220" w:rsidRDefault="00296E35" w:rsidP="00296E35">
      <w:pPr>
        <w:pStyle w:val="B1"/>
      </w:pPr>
      <w:r w:rsidRPr="00EF2220">
        <w:t>1)</w:t>
      </w:r>
      <w:r w:rsidRPr="00EF2220">
        <w:tab/>
        <w:t>extend the life of the subscription;</w:t>
      </w:r>
    </w:p>
    <w:p w14:paraId="1361C2AB" w14:textId="77777777" w:rsidR="00296E35" w:rsidRPr="00EF2220" w:rsidRDefault="00296E35" w:rsidP="00296E35">
      <w:pPr>
        <w:pStyle w:val="B1"/>
      </w:pPr>
      <w:r w:rsidRPr="00EF2220">
        <w:t>2)</w:t>
      </w:r>
      <w:r w:rsidRPr="00EF2220">
        <w:tab/>
        <w:t xml:space="preserve">restart the notification stream from where it left off. </w:t>
      </w:r>
    </w:p>
    <w:p w14:paraId="2875CB80" w14:textId="77777777" w:rsidR="00296E35" w:rsidRPr="00EF2220" w:rsidRDefault="00296E35" w:rsidP="00296E35">
      <w:pPr>
        <w:rPr>
          <w:rFonts w:eastAsia="Malgun Gothic"/>
        </w:rPr>
      </w:pP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4A0CBBE0" w14:textId="77777777" w:rsidR="00296E35" w:rsidRPr="00EF2220" w:rsidRDefault="00296E35" w:rsidP="00296E35">
      <w:pPr>
        <w:rPr>
          <w:lang w:val="en-US"/>
        </w:rPr>
      </w:pPr>
      <w:r w:rsidRPr="00EF2220">
        <w:rPr>
          <w:rFonts w:eastAsia="Malgun Gothic"/>
        </w:rPr>
        <w:t xml:space="preserve">To update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the with</w:t>
      </w:r>
      <w:r w:rsidRPr="00EF2220">
        <w:rPr>
          <w:lang w:val="en-US"/>
        </w:rPr>
        <w:t xml:space="preserve"> following clarification:</w:t>
      </w:r>
    </w:p>
    <w:p w14:paraId="65905A10"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clause </w:t>
      </w:r>
      <w:r w:rsidRPr="00EF2220">
        <w:rPr>
          <w:rFonts w:eastAsia="Malgun Gothic"/>
        </w:rPr>
        <w:t>6.21.5 of OMA-TS-REST_NetAPI_NMS-V1_0-20190528-C [66] with</w:t>
      </w:r>
      <w:r w:rsidRPr="00EF2220">
        <w:rPr>
          <w:lang w:val="en-US"/>
        </w:rPr>
        <w:t xml:space="preserve"> the following clarifications:</w:t>
      </w:r>
    </w:p>
    <w:p w14:paraId="6DDC01E9"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2C422947"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01365659"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1C9B47BC"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described in clause 6.21.2 of OMA-TS-REST_NetAPI_NMS-V1_0-20190528-C [66].</w:t>
      </w:r>
    </w:p>
    <w:p w14:paraId="0C1BC201" w14:textId="77777777" w:rsidR="00296E35" w:rsidRPr="00EF2220" w:rsidRDefault="00296E35" w:rsidP="00296E35">
      <w:pPr>
        <w:pStyle w:val="B1"/>
        <w:ind w:left="0" w:firstLine="0"/>
      </w:pPr>
      <w:r w:rsidRPr="00EF2220">
        <w:t>[TS 24.282 clause 21.2.13A.1]</w:t>
      </w:r>
    </w:p>
    <w:p w14:paraId="1FEE6304" w14:textId="77777777" w:rsidR="00296E35" w:rsidRPr="00EF2220" w:rsidRDefault="00296E35" w:rsidP="00296E35">
      <w:pPr>
        <w:rPr>
          <w:lang w:val="en-US"/>
        </w:rPr>
      </w:pPr>
      <w:r w:rsidRPr="00EF2220">
        <w:rPr>
          <w:rFonts w:eastAsia="Malgun Gothic"/>
        </w:rPr>
        <w:t xml:space="preserve">To delete / cancel a subscription and stop corresponding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with</w:t>
      </w:r>
      <w:r w:rsidRPr="00EF2220">
        <w:rPr>
          <w:lang w:val="en-US"/>
        </w:rPr>
        <w:t xml:space="preserve"> the following clarification:</w:t>
      </w:r>
    </w:p>
    <w:p w14:paraId="17594697" w14:textId="77777777" w:rsidR="00296E35" w:rsidRPr="00EF2220" w:rsidRDefault="00296E35" w:rsidP="00296E35">
      <w:pPr>
        <w:pStyle w:val="B1"/>
      </w:pPr>
      <w:r w:rsidRPr="00EF2220">
        <w:t>1)</w:t>
      </w:r>
      <w:r w:rsidRPr="00EF2220">
        <w:tab/>
        <w:t>shall generate an HTTP DELETE request as specified</w:t>
      </w:r>
      <w:r w:rsidRPr="00EF2220">
        <w:rPr>
          <w:rFonts w:eastAsia="Malgun Gothic"/>
        </w:rPr>
        <w:t xml:space="preserve"> in </w:t>
      </w:r>
      <w:r w:rsidRPr="00EF2220">
        <w:rPr>
          <w:rFonts w:eastAsia="Malgun Gothic"/>
          <w:lang w:val="en-US"/>
        </w:rPr>
        <w:t>subclause </w:t>
      </w:r>
      <w:r w:rsidRPr="00EF2220">
        <w:rPr>
          <w:rFonts w:eastAsia="Malgun Gothic"/>
        </w:rPr>
        <w:t>6.21.6 of OMA-TS-REST_NetAPI_NMS-V1_0-20190528-C [66] with</w:t>
      </w:r>
      <w:r w:rsidRPr="00EF2220">
        <w:rPr>
          <w:lang w:val="en-US"/>
        </w:rPr>
        <w:t xml:space="preserve"> the following clarifications:</w:t>
      </w:r>
    </w:p>
    <w:p w14:paraId="56F5DE8A"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316747DC"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623C9E7C"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DELETE</w:t>
      </w:r>
      <w:r w:rsidRPr="00EF2220">
        <w:rPr>
          <w:rFonts w:eastAsia="Malgun Gothic"/>
        </w:rPr>
        <w:t xml:space="preserve"> request identifying the subscription to be deleted towards the message store function.</w:t>
      </w:r>
    </w:p>
    <w:p w14:paraId="4A98D389"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6.21.2 of OMA-TS-REST_NetAPI_NMS-V1_0-20190528-C [66].</w:t>
      </w:r>
    </w:p>
    <w:p w14:paraId="63F81C76" w14:textId="77777777" w:rsidR="00296E35" w:rsidRPr="00EF2220" w:rsidRDefault="00296E35" w:rsidP="00296E35">
      <w:pPr>
        <w:pStyle w:val="H6"/>
      </w:pPr>
      <w:r w:rsidRPr="00EF2220">
        <w:t>6.8.3.3</w:t>
      </w:r>
      <w:r w:rsidRPr="00EF2220">
        <w:tab/>
        <w:t>Test description</w:t>
      </w:r>
    </w:p>
    <w:p w14:paraId="4068D813" w14:textId="77777777" w:rsidR="00296E35" w:rsidRPr="00EF2220" w:rsidRDefault="00296E35" w:rsidP="00296E35">
      <w:pPr>
        <w:pStyle w:val="H6"/>
      </w:pPr>
      <w:r w:rsidRPr="00EF2220">
        <w:t>6.8.3.3.1</w:t>
      </w:r>
      <w:r w:rsidRPr="00EF2220">
        <w:tab/>
        <w:t>Pre-test conditions</w:t>
      </w:r>
    </w:p>
    <w:p w14:paraId="11361863" w14:textId="77777777" w:rsidR="00296E35" w:rsidRPr="00EF2220" w:rsidRDefault="00296E35" w:rsidP="00296E35">
      <w:pPr>
        <w:pStyle w:val="H6"/>
      </w:pPr>
      <w:r w:rsidRPr="00EF2220">
        <w:t>Test configuration:</w:t>
      </w:r>
    </w:p>
    <w:p w14:paraId="63524C61" w14:textId="77777777" w:rsidR="00296E35" w:rsidRPr="00EF2220" w:rsidRDefault="00296E35" w:rsidP="00296E35">
      <w:pPr>
        <w:pStyle w:val="B1"/>
      </w:pPr>
      <w:r w:rsidRPr="00EF2220">
        <w:t>-</w:t>
      </w:r>
      <w:r w:rsidRPr="00EF2220">
        <w:tab/>
        <w:t>Single cell configuration according to TS 36.879-1 [2] clause 5.2.2.2.1.</w:t>
      </w:r>
    </w:p>
    <w:p w14:paraId="67490AD7" w14:textId="77777777" w:rsidR="00296E35" w:rsidRPr="00EF2220" w:rsidRDefault="00296E35" w:rsidP="00296E35">
      <w:pPr>
        <w:pStyle w:val="H6"/>
      </w:pPr>
      <w:r w:rsidRPr="00EF2220">
        <w:t>Preamble:</w:t>
      </w:r>
    </w:p>
    <w:p w14:paraId="7831BFA1" w14:textId="77777777" w:rsidR="00296E35" w:rsidRPr="00EF2220" w:rsidRDefault="00296E35" w:rsidP="00296E35">
      <w:pPr>
        <w:pStyle w:val="B1"/>
      </w:pPr>
      <w:r w:rsidRPr="00EF2220">
        <w:t>-</w:t>
      </w:r>
      <w:r w:rsidRPr="00EF2220">
        <w:tab/>
        <w:t>The UE has performed procedure 'Initial registration' as described in TS 36.879-1 [2] clause 5.4.2.</w:t>
      </w:r>
    </w:p>
    <w:p w14:paraId="2791886A" w14:textId="77777777" w:rsidR="00296E35" w:rsidRPr="00EF2220" w:rsidRDefault="00296E35" w:rsidP="00296E35">
      <w:pPr>
        <w:pStyle w:val="B1"/>
      </w:pPr>
      <w:r w:rsidRPr="00EF2220">
        <w:t>-</w:t>
      </w:r>
      <w:r w:rsidRPr="00EF2220">
        <w:tab/>
        <w:t>UE States at the end of the preamble:</w:t>
      </w:r>
    </w:p>
    <w:p w14:paraId="152B06FA" w14:textId="77777777" w:rsidR="00296E35" w:rsidRPr="00EF2220" w:rsidRDefault="00296E35" w:rsidP="00296E35">
      <w:pPr>
        <w:pStyle w:val="B1"/>
        <w:ind w:left="852"/>
      </w:pPr>
      <w:r w:rsidRPr="00EF2220">
        <w:t>-</w:t>
      </w:r>
      <w:r w:rsidRPr="00EF2220">
        <w:tab/>
        <w:t>The UE is in RRC_IDLE state.</w:t>
      </w:r>
    </w:p>
    <w:p w14:paraId="2EB76EB3" w14:textId="77777777" w:rsidR="00296E35" w:rsidRPr="00EF2220" w:rsidRDefault="00296E35" w:rsidP="00296E35">
      <w:pPr>
        <w:pStyle w:val="B1"/>
        <w:ind w:left="852"/>
      </w:pPr>
      <w:r w:rsidRPr="00EF2220">
        <w:t>-</w:t>
      </w:r>
      <w:r w:rsidRPr="00EF2220">
        <w:tab/>
        <w:t>The client is registered for MCData.</w:t>
      </w:r>
    </w:p>
    <w:p w14:paraId="4E1EA69D" w14:textId="77777777" w:rsidR="00296E35" w:rsidRPr="00EF2220" w:rsidRDefault="00296E35" w:rsidP="00296E35">
      <w:pPr>
        <w:pStyle w:val="H6"/>
      </w:pPr>
      <w:r w:rsidRPr="00EF2220">
        <w:t>6.8.3.3.2</w:t>
      </w:r>
      <w:r w:rsidRPr="00EF2220">
        <w:tab/>
        <w:t>Test procedure sequence</w:t>
      </w:r>
    </w:p>
    <w:p w14:paraId="08EAA9DC" w14:textId="77777777" w:rsidR="00296E35" w:rsidRPr="00EF2220" w:rsidRDefault="00296E35" w:rsidP="00296E35">
      <w:pPr>
        <w:pStyle w:val="TH"/>
      </w:pPr>
      <w:r w:rsidRPr="00EF2220">
        <w:t>Table 6.8.3.3.2-1: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EF2220" w14:paraId="5CC5D1C5" w14:textId="77777777" w:rsidTr="002E3FCC">
        <w:tc>
          <w:tcPr>
            <w:tcW w:w="649" w:type="dxa"/>
            <w:tcBorders>
              <w:top w:val="single" w:sz="4" w:space="0" w:color="auto"/>
              <w:left w:val="single" w:sz="4" w:space="0" w:color="auto"/>
              <w:bottom w:val="nil"/>
              <w:right w:val="single" w:sz="4" w:space="0" w:color="auto"/>
            </w:tcBorders>
            <w:hideMark/>
          </w:tcPr>
          <w:p w14:paraId="2D8301B7" w14:textId="77777777" w:rsidR="00296E35" w:rsidRPr="00EF2220" w:rsidRDefault="00296E35" w:rsidP="002E3FCC">
            <w:pPr>
              <w:pStyle w:val="TAH"/>
            </w:pPr>
            <w:r w:rsidRPr="00EF2220">
              <w:t>St</w:t>
            </w:r>
          </w:p>
        </w:tc>
        <w:tc>
          <w:tcPr>
            <w:tcW w:w="3970" w:type="dxa"/>
            <w:tcBorders>
              <w:top w:val="single" w:sz="4" w:space="0" w:color="auto"/>
              <w:left w:val="single" w:sz="4" w:space="0" w:color="auto"/>
              <w:bottom w:val="nil"/>
              <w:right w:val="single" w:sz="4" w:space="0" w:color="auto"/>
            </w:tcBorders>
            <w:hideMark/>
          </w:tcPr>
          <w:p w14:paraId="15E58414" w14:textId="77777777" w:rsidR="00296E35" w:rsidRPr="00EF2220" w:rsidRDefault="00296E35" w:rsidP="002E3FCC">
            <w:pPr>
              <w:pStyle w:val="TAH"/>
            </w:pPr>
            <w:r w:rsidRPr="00EF2220">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108A864" w14:textId="77777777" w:rsidR="00296E35" w:rsidRPr="00EF2220" w:rsidRDefault="00296E35" w:rsidP="002E3FCC">
            <w:pPr>
              <w:pStyle w:val="TAH"/>
            </w:pPr>
            <w:r w:rsidRPr="00EF2220">
              <w:t>Message Sequence</w:t>
            </w:r>
          </w:p>
        </w:tc>
        <w:tc>
          <w:tcPr>
            <w:tcW w:w="567" w:type="dxa"/>
            <w:tcBorders>
              <w:top w:val="single" w:sz="4" w:space="0" w:color="auto"/>
              <w:left w:val="single" w:sz="4" w:space="0" w:color="auto"/>
              <w:bottom w:val="nil"/>
              <w:right w:val="single" w:sz="4" w:space="0" w:color="auto"/>
            </w:tcBorders>
            <w:hideMark/>
          </w:tcPr>
          <w:p w14:paraId="6430D5D9" w14:textId="77777777" w:rsidR="00296E35" w:rsidRPr="00EF2220" w:rsidRDefault="00296E35" w:rsidP="002E3FCC">
            <w:pPr>
              <w:pStyle w:val="TAH"/>
            </w:pPr>
            <w:r w:rsidRPr="00EF2220">
              <w:t>TP</w:t>
            </w:r>
          </w:p>
        </w:tc>
        <w:tc>
          <w:tcPr>
            <w:tcW w:w="892" w:type="dxa"/>
            <w:tcBorders>
              <w:top w:val="single" w:sz="4" w:space="0" w:color="auto"/>
              <w:left w:val="single" w:sz="4" w:space="0" w:color="auto"/>
              <w:bottom w:val="nil"/>
              <w:right w:val="single" w:sz="4" w:space="0" w:color="auto"/>
            </w:tcBorders>
            <w:hideMark/>
          </w:tcPr>
          <w:p w14:paraId="4088D7A6" w14:textId="77777777" w:rsidR="00296E35" w:rsidRPr="00EF2220" w:rsidRDefault="00296E35" w:rsidP="002E3FCC">
            <w:pPr>
              <w:pStyle w:val="TAH"/>
            </w:pPr>
            <w:r w:rsidRPr="00EF2220">
              <w:t>Verdict</w:t>
            </w:r>
          </w:p>
        </w:tc>
      </w:tr>
      <w:tr w:rsidR="00296E35" w:rsidRPr="00EF2220" w14:paraId="50B28EC5" w14:textId="77777777" w:rsidTr="002E3FCC">
        <w:tc>
          <w:tcPr>
            <w:tcW w:w="649" w:type="dxa"/>
            <w:tcBorders>
              <w:top w:val="nil"/>
              <w:left w:val="single" w:sz="4" w:space="0" w:color="auto"/>
              <w:bottom w:val="single" w:sz="4" w:space="0" w:color="auto"/>
              <w:right w:val="single" w:sz="4" w:space="0" w:color="auto"/>
            </w:tcBorders>
          </w:tcPr>
          <w:p w14:paraId="2C0D63EF" w14:textId="77777777" w:rsidR="00296E35" w:rsidRPr="00EF2220"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18BF9AD9" w14:textId="77777777" w:rsidR="00296E35" w:rsidRPr="00EF222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9A43434" w14:textId="77777777" w:rsidR="00296E35" w:rsidRPr="00EF2220" w:rsidRDefault="00296E35" w:rsidP="002E3FCC">
            <w:pPr>
              <w:pStyle w:val="TAH"/>
            </w:pPr>
            <w:r w:rsidRPr="00EF2220">
              <w:t>U - S</w:t>
            </w:r>
          </w:p>
        </w:tc>
        <w:tc>
          <w:tcPr>
            <w:tcW w:w="2978" w:type="dxa"/>
            <w:tcBorders>
              <w:top w:val="single" w:sz="4" w:space="0" w:color="auto"/>
              <w:left w:val="single" w:sz="4" w:space="0" w:color="auto"/>
              <w:bottom w:val="single" w:sz="4" w:space="0" w:color="auto"/>
              <w:right w:val="single" w:sz="4" w:space="0" w:color="auto"/>
            </w:tcBorders>
            <w:hideMark/>
          </w:tcPr>
          <w:p w14:paraId="7B73594C" w14:textId="77777777" w:rsidR="00296E35" w:rsidRPr="00EF2220" w:rsidRDefault="00296E35" w:rsidP="002E3FCC">
            <w:pPr>
              <w:pStyle w:val="TAH"/>
            </w:pPr>
            <w:r w:rsidRPr="00EF2220">
              <w:t>Message</w:t>
            </w:r>
          </w:p>
        </w:tc>
        <w:tc>
          <w:tcPr>
            <w:tcW w:w="567" w:type="dxa"/>
            <w:tcBorders>
              <w:top w:val="nil"/>
              <w:left w:val="single" w:sz="4" w:space="0" w:color="auto"/>
              <w:bottom w:val="single" w:sz="4" w:space="0" w:color="auto"/>
              <w:right w:val="single" w:sz="4" w:space="0" w:color="auto"/>
            </w:tcBorders>
          </w:tcPr>
          <w:p w14:paraId="1335B179" w14:textId="77777777" w:rsidR="00296E35" w:rsidRPr="00EF2220"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DE621FD" w14:textId="77777777" w:rsidR="00296E35" w:rsidRPr="00EF2220" w:rsidRDefault="00296E35" w:rsidP="002E3FCC">
            <w:pPr>
              <w:pStyle w:val="TAH"/>
            </w:pPr>
          </w:p>
        </w:tc>
      </w:tr>
      <w:tr w:rsidR="00296E35" w:rsidRPr="00EF2220" w14:paraId="5A99C7D6" w14:textId="77777777" w:rsidTr="002E3FCC">
        <w:tc>
          <w:tcPr>
            <w:tcW w:w="649" w:type="dxa"/>
            <w:tcBorders>
              <w:top w:val="nil"/>
              <w:left w:val="single" w:sz="4" w:space="0" w:color="auto"/>
              <w:bottom w:val="single" w:sz="4" w:space="0" w:color="auto"/>
              <w:right w:val="single" w:sz="4" w:space="0" w:color="auto"/>
            </w:tcBorders>
          </w:tcPr>
          <w:p w14:paraId="6D1C0DAE" w14:textId="77777777" w:rsidR="00296E35" w:rsidRPr="00EF2220" w:rsidRDefault="00296E35" w:rsidP="002E3FCC">
            <w:pPr>
              <w:pStyle w:val="TAC"/>
            </w:pPr>
            <w:r w:rsidRPr="00EF2220">
              <w:t>1</w:t>
            </w:r>
          </w:p>
        </w:tc>
        <w:tc>
          <w:tcPr>
            <w:tcW w:w="3970" w:type="dxa"/>
            <w:tcBorders>
              <w:top w:val="nil"/>
              <w:left w:val="single" w:sz="4" w:space="0" w:color="auto"/>
              <w:bottom w:val="single" w:sz="4" w:space="0" w:color="auto"/>
              <w:right w:val="single" w:sz="4" w:space="0" w:color="auto"/>
            </w:tcBorders>
          </w:tcPr>
          <w:p w14:paraId="6845BE8D" w14:textId="77777777" w:rsidR="00296E35" w:rsidRPr="00EF2220" w:rsidRDefault="00296E35" w:rsidP="002E3FCC">
            <w:pPr>
              <w:pStyle w:val="TAL"/>
            </w:pPr>
            <w:r w:rsidRPr="00EF2220">
              <w:t xml:space="preserve">Make the UE (MCData client) </w:t>
            </w:r>
            <w:r w:rsidRPr="00EF2220">
              <w:rPr>
                <w:rFonts w:eastAsia="Malgun Gothic"/>
              </w:rPr>
              <w:t>create a subscription to notifications about changes in the message store function.</w:t>
            </w:r>
          </w:p>
          <w:p w14:paraId="56AC0841"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tcPr>
          <w:p w14:paraId="20C58812"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5501E7F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452BD461"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tcPr>
          <w:p w14:paraId="3D7F602F" w14:textId="77777777" w:rsidR="00296E35" w:rsidRPr="00EF2220" w:rsidRDefault="00296E35" w:rsidP="002E3FCC">
            <w:pPr>
              <w:pStyle w:val="TAC"/>
            </w:pPr>
            <w:r w:rsidRPr="00EF2220">
              <w:t>-</w:t>
            </w:r>
          </w:p>
        </w:tc>
      </w:tr>
      <w:tr w:rsidR="00296E35" w:rsidRPr="00EF2220" w14:paraId="1E275AFA" w14:textId="77777777" w:rsidTr="002E3FCC">
        <w:tc>
          <w:tcPr>
            <w:tcW w:w="649" w:type="dxa"/>
            <w:tcBorders>
              <w:top w:val="nil"/>
              <w:left w:val="single" w:sz="4" w:space="0" w:color="auto"/>
              <w:bottom w:val="single" w:sz="4" w:space="0" w:color="auto"/>
              <w:right w:val="single" w:sz="4" w:space="0" w:color="auto"/>
            </w:tcBorders>
          </w:tcPr>
          <w:p w14:paraId="589431A3" w14:textId="77777777" w:rsidR="00296E35" w:rsidRPr="00EF2220" w:rsidRDefault="00296E35" w:rsidP="002E3FCC">
            <w:pPr>
              <w:pStyle w:val="TAC"/>
            </w:pPr>
            <w:r w:rsidRPr="00EF2220">
              <w:t>2</w:t>
            </w:r>
          </w:p>
        </w:tc>
        <w:tc>
          <w:tcPr>
            <w:tcW w:w="3970" w:type="dxa"/>
            <w:tcBorders>
              <w:top w:val="nil"/>
              <w:left w:val="single" w:sz="4" w:space="0" w:color="auto"/>
              <w:bottom w:val="single" w:sz="4" w:space="0" w:color="auto"/>
              <w:right w:val="single" w:sz="4" w:space="0" w:color="auto"/>
            </w:tcBorders>
          </w:tcPr>
          <w:p w14:paraId="48410C56" w14:textId="7638DBA1" w:rsidR="00296E35" w:rsidRPr="00EF2220" w:rsidRDefault="00296E35" w:rsidP="002E3FCC">
            <w:pPr>
              <w:pStyle w:val="TAL"/>
            </w:pPr>
            <w:r w:rsidRPr="00EF2220">
              <w:t xml:space="preserve">Check: Does the UE (MCData client) correctly perform procedure </w:t>
            </w:r>
            <w:r w:rsidRPr="00EF2220">
              <w:rPr>
                <w:b/>
                <w:bCs/>
              </w:rPr>
              <w:t>'Message Store Function Object Upload using HTTP'</w:t>
            </w:r>
            <w:r w:rsidRPr="00EF2220">
              <w:rPr>
                <w:bCs/>
              </w:rPr>
              <w:t xml:space="preserve"> as described in TS </w:t>
            </w:r>
            <w:r>
              <w:rPr>
                <w:bCs/>
              </w:rPr>
              <w:t>37.579</w:t>
            </w:r>
            <w:r w:rsidRPr="00EF2220">
              <w:rPr>
                <w:bCs/>
              </w:rPr>
              <w:t xml:space="preserve">-1 </w:t>
            </w:r>
            <w:r w:rsidRPr="00EF2220">
              <w:t xml:space="preserve">[2] Table 5.3C.14.2-1 to </w:t>
            </w:r>
            <w:r w:rsidRPr="00EF2220">
              <w:rPr>
                <w:rFonts w:eastAsia="Malgun Gothic"/>
              </w:rPr>
              <w:t>create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tcPr>
          <w:p w14:paraId="02831C15"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7AD9072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72F34AFD" w14:textId="77777777" w:rsidR="00296E35" w:rsidRPr="00EF2220" w:rsidRDefault="00296E35" w:rsidP="002E3FCC">
            <w:pPr>
              <w:pStyle w:val="TAC"/>
            </w:pPr>
            <w:r w:rsidRPr="00EF2220">
              <w:t>1</w:t>
            </w:r>
          </w:p>
        </w:tc>
        <w:tc>
          <w:tcPr>
            <w:tcW w:w="892" w:type="dxa"/>
            <w:tcBorders>
              <w:top w:val="nil"/>
              <w:left w:val="single" w:sz="4" w:space="0" w:color="auto"/>
              <w:bottom w:val="single" w:sz="4" w:space="0" w:color="auto"/>
              <w:right w:val="single" w:sz="4" w:space="0" w:color="auto"/>
            </w:tcBorders>
          </w:tcPr>
          <w:p w14:paraId="7A90C01F" w14:textId="77777777" w:rsidR="00296E35" w:rsidRPr="00EF2220" w:rsidRDefault="00296E35" w:rsidP="002E3FCC">
            <w:pPr>
              <w:pStyle w:val="TAC"/>
            </w:pPr>
            <w:r w:rsidRPr="00EF2220">
              <w:t>P</w:t>
            </w:r>
          </w:p>
        </w:tc>
      </w:tr>
      <w:tr w:rsidR="00296E35" w:rsidRPr="00EF2220" w14:paraId="4A0EFD7E" w14:textId="77777777" w:rsidTr="002E3FCC">
        <w:tc>
          <w:tcPr>
            <w:tcW w:w="649" w:type="dxa"/>
            <w:tcBorders>
              <w:top w:val="nil"/>
              <w:left w:val="single" w:sz="4" w:space="0" w:color="auto"/>
              <w:bottom w:val="single" w:sz="4" w:space="0" w:color="auto"/>
              <w:right w:val="single" w:sz="4" w:space="0" w:color="auto"/>
            </w:tcBorders>
          </w:tcPr>
          <w:p w14:paraId="66D9EA15" w14:textId="77777777" w:rsidR="00296E35" w:rsidRPr="00EF2220" w:rsidRDefault="00296E35" w:rsidP="002E3FCC">
            <w:pPr>
              <w:pStyle w:val="TAC"/>
            </w:pPr>
            <w:r w:rsidRPr="00EF2220">
              <w:t>3</w:t>
            </w:r>
          </w:p>
        </w:tc>
        <w:tc>
          <w:tcPr>
            <w:tcW w:w="3970" w:type="dxa"/>
            <w:tcBorders>
              <w:top w:val="nil"/>
              <w:left w:val="single" w:sz="4" w:space="0" w:color="auto"/>
              <w:bottom w:val="single" w:sz="4" w:space="0" w:color="auto"/>
              <w:right w:val="single" w:sz="4" w:space="0" w:color="auto"/>
            </w:tcBorders>
          </w:tcPr>
          <w:p w14:paraId="50F6097C" w14:textId="77777777" w:rsidR="00296E35" w:rsidRPr="00EF2220" w:rsidRDefault="00296E35" w:rsidP="002E3FCC">
            <w:pPr>
              <w:pStyle w:val="TAL"/>
            </w:pPr>
            <w:r w:rsidRPr="00EF2220">
              <w:t xml:space="preserve">Make the UE (MCData client) </w:t>
            </w:r>
            <w:r w:rsidRPr="00EF2220">
              <w:rPr>
                <w:rFonts w:eastAsia="Malgun Gothic"/>
              </w:rPr>
              <w:t>update the duration of the subscription created at step 2 to 10800 seconds.</w:t>
            </w:r>
          </w:p>
          <w:p w14:paraId="09D6BC6E"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tcPr>
          <w:p w14:paraId="0E078E66"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52EE88A4"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23FCCE27"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tcPr>
          <w:p w14:paraId="347D6817" w14:textId="77777777" w:rsidR="00296E35" w:rsidRPr="00EF2220" w:rsidRDefault="00296E35" w:rsidP="002E3FCC">
            <w:pPr>
              <w:pStyle w:val="TAC"/>
            </w:pPr>
            <w:r w:rsidRPr="00EF2220">
              <w:t>-</w:t>
            </w:r>
          </w:p>
        </w:tc>
      </w:tr>
      <w:tr w:rsidR="00296E35" w:rsidRPr="00EF2220" w14:paraId="57DA97CE" w14:textId="77777777" w:rsidTr="002E3FCC">
        <w:tc>
          <w:tcPr>
            <w:tcW w:w="649" w:type="dxa"/>
            <w:tcBorders>
              <w:top w:val="nil"/>
              <w:left w:val="single" w:sz="4" w:space="0" w:color="auto"/>
              <w:bottom w:val="single" w:sz="4" w:space="0" w:color="auto"/>
              <w:right w:val="single" w:sz="4" w:space="0" w:color="auto"/>
            </w:tcBorders>
          </w:tcPr>
          <w:p w14:paraId="3C1F9B06" w14:textId="77777777" w:rsidR="00296E35" w:rsidRPr="00EF2220" w:rsidRDefault="00296E35" w:rsidP="002E3FCC">
            <w:pPr>
              <w:pStyle w:val="TAC"/>
            </w:pPr>
            <w:r w:rsidRPr="00EF2220">
              <w:t>4</w:t>
            </w:r>
          </w:p>
        </w:tc>
        <w:tc>
          <w:tcPr>
            <w:tcW w:w="3970" w:type="dxa"/>
            <w:tcBorders>
              <w:top w:val="nil"/>
              <w:left w:val="single" w:sz="4" w:space="0" w:color="auto"/>
              <w:bottom w:val="single" w:sz="4" w:space="0" w:color="auto"/>
              <w:right w:val="single" w:sz="4" w:space="0" w:color="auto"/>
            </w:tcBorders>
          </w:tcPr>
          <w:p w14:paraId="238AFD43" w14:textId="2A18FDAC" w:rsidR="00296E35" w:rsidRPr="00EF2220" w:rsidRDefault="00296E35" w:rsidP="002E3FCC">
            <w:pPr>
              <w:pStyle w:val="TAL"/>
            </w:pPr>
            <w:r w:rsidRPr="00EF2220">
              <w:t xml:space="preserve">Check: Does the UE (MCData client) correctly perform procedure </w:t>
            </w:r>
            <w:r w:rsidRPr="00EF2220">
              <w:rPr>
                <w:b/>
                <w:bCs/>
              </w:rPr>
              <w:t>'Message Store Function Post Request using HTTP'</w:t>
            </w:r>
            <w:r w:rsidRPr="00EF2220">
              <w:rPr>
                <w:bCs/>
              </w:rPr>
              <w:t xml:space="preserve"> as described in TS </w:t>
            </w:r>
            <w:r>
              <w:rPr>
                <w:bCs/>
              </w:rPr>
              <w:t>37.579</w:t>
            </w:r>
            <w:r w:rsidRPr="00EF2220">
              <w:rPr>
                <w:bCs/>
              </w:rPr>
              <w:t xml:space="preserve">-1 </w:t>
            </w:r>
            <w:r w:rsidRPr="00EF2220">
              <w:t xml:space="preserve">[2] Table 5.3C.17.2-1 to </w:t>
            </w:r>
            <w:r w:rsidRPr="00EF2220">
              <w:rPr>
                <w:rFonts w:eastAsia="Malgun Gothic"/>
              </w:rPr>
              <w:t>update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tcPr>
          <w:p w14:paraId="2622C324"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1EA500B7"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3B192EA5" w14:textId="77777777" w:rsidR="00296E35" w:rsidRPr="00EF2220" w:rsidRDefault="00296E35" w:rsidP="002E3FCC">
            <w:pPr>
              <w:pStyle w:val="TAC"/>
            </w:pPr>
            <w:r w:rsidRPr="00EF2220">
              <w:t>2</w:t>
            </w:r>
          </w:p>
        </w:tc>
        <w:tc>
          <w:tcPr>
            <w:tcW w:w="892" w:type="dxa"/>
            <w:tcBorders>
              <w:top w:val="nil"/>
              <w:left w:val="single" w:sz="4" w:space="0" w:color="auto"/>
              <w:bottom w:val="single" w:sz="4" w:space="0" w:color="auto"/>
              <w:right w:val="single" w:sz="4" w:space="0" w:color="auto"/>
            </w:tcBorders>
          </w:tcPr>
          <w:p w14:paraId="501F3254" w14:textId="77777777" w:rsidR="00296E35" w:rsidRPr="00EF2220" w:rsidRDefault="00296E35" w:rsidP="002E3FCC">
            <w:pPr>
              <w:pStyle w:val="TAC"/>
            </w:pPr>
            <w:r w:rsidRPr="00EF2220">
              <w:t>P</w:t>
            </w:r>
          </w:p>
        </w:tc>
      </w:tr>
      <w:tr w:rsidR="00296E35" w:rsidRPr="00EF2220" w14:paraId="3EA30896" w14:textId="77777777" w:rsidTr="002E3FCC">
        <w:tc>
          <w:tcPr>
            <w:tcW w:w="649" w:type="dxa"/>
            <w:tcBorders>
              <w:top w:val="nil"/>
              <w:left w:val="single" w:sz="4" w:space="0" w:color="auto"/>
              <w:bottom w:val="single" w:sz="4" w:space="0" w:color="auto"/>
              <w:right w:val="single" w:sz="4" w:space="0" w:color="auto"/>
            </w:tcBorders>
          </w:tcPr>
          <w:p w14:paraId="77FEAB20" w14:textId="77777777" w:rsidR="00296E35" w:rsidRPr="00EF2220" w:rsidRDefault="00296E35" w:rsidP="002E3FCC">
            <w:pPr>
              <w:pStyle w:val="TAC"/>
            </w:pPr>
            <w:r w:rsidRPr="00EF2220">
              <w:t>5</w:t>
            </w:r>
          </w:p>
        </w:tc>
        <w:tc>
          <w:tcPr>
            <w:tcW w:w="3970" w:type="dxa"/>
            <w:tcBorders>
              <w:top w:val="nil"/>
              <w:left w:val="single" w:sz="4" w:space="0" w:color="auto"/>
              <w:bottom w:val="single" w:sz="4" w:space="0" w:color="auto"/>
              <w:right w:val="single" w:sz="4" w:space="0" w:color="auto"/>
            </w:tcBorders>
          </w:tcPr>
          <w:p w14:paraId="7FF7DD09" w14:textId="77777777" w:rsidR="00296E35" w:rsidRPr="00EF2220" w:rsidRDefault="00296E35" w:rsidP="002E3FCC">
            <w:pPr>
              <w:pStyle w:val="TAL"/>
            </w:pPr>
            <w:r w:rsidRPr="00EF2220">
              <w:t xml:space="preserve">Make the UE (MCData client) </w:t>
            </w:r>
            <w:r w:rsidRPr="00EF2220">
              <w:rPr>
                <w:rFonts w:eastAsia="Malgun Gothic"/>
              </w:rPr>
              <w:t>delete the subscription created at step 2.</w:t>
            </w:r>
          </w:p>
          <w:p w14:paraId="62E7B08E" w14:textId="77777777" w:rsidR="00296E35" w:rsidRPr="00EF2220" w:rsidRDefault="00296E35" w:rsidP="002E3FCC">
            <w:pPr>
              <w:pStyle w:val="TAL"/>
              <w:rPr>
                <w:szCs w:val="18"/>
              </w:rPr>
            </w:pPr>
            <w:r w:rsidRPr="00EF2220">
              <w:t>(NOTE 1)</w:t>
            </w:r>
          </w:p>
        </w:tc>
        <w:tc>
          <w:tcPr>
            <w:tcW w:w="709" w:type="dxa"/>
            <w:tcBorders>
              <w:top w:val="single" w:sz="4" w:space="0" w:color="auto"/>
              <w:left w:val="single" w:sz="4" w:space="0" w:color="auto"/>
              <w:bottom w:val="single" w:sz="4" w:space="0" w:color="auto"/>
              <w:right w:val="single" w:sz="4" w:space="0" w:color="auto"/>
            </w:tcBorders>
          </w:tcPr>
          <w:p w14:paraId="6D6D3563"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11A61632"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2BAE4020"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tcPr>
          <w:p w14:paraId="56DEDBCC" w14:textId="77777777" w:rsidR="00296E35" w:rsidRPr="00EF2220" w:rsidRDefault="00296E35" w:rsidP="002E3FCC">
            <w:pPr>
              <w:pStyle w:val="TAC"/>
            </w:pPr>
            <w:r w:rsidRPr="00EF2220">
              <w:t>-</w:t>
            </w:r>
          </w:p>
        </w:tc>
      </w:tr>
      <w:tr w:rsidR="00296E35" w:rsidRPr="00EF2220" w14:paraId="78AB1A3B" w14:textId="77777777" w:rsidTr="002E3FCC">
        <w:tc>
          <w:tcPr>
            <w:tcW w:w="649" w:type="dxa"/>
            <w:tcBorders>
              <w:top w:val="nil"/>
              <w:left w:val="single" w:sz="4" w:space="0" w:color="auto"/>
              <w:bottom w:val="single" w:sz="4" w:space="0" w:color="auto"/>
              <w:right w:val="single" w:sz="4" w:space="0" w:color="auto"/>
            </w:tcBorders>
          </w:tcPr>
          <w:p w14:paraId="0F8D366A" w14:textId="77777777" w:rsidR="00296E35" w:rsidRPr="00EF2220" w:rsidRDefault="00296E35" w:rsidP="002E3FCC">
            <w:pPr>
              <w:pStyle w:val="TAC"/>
            </w:pPr>
            <w:r w:rsidRPr="00EF2220">
              <w:t>6</w:t>
            </w:r>
          </w:p>
        </w:tc>
        <w:tc>
          <w:tcPr>
            <w:tcW w:w="3970" w:type="dxa"/>
            <w:tcBorders>
              <w:top w:val="nil"/>
              <w:left w:val="single" w:sz="4" w:space="0" w:color="auto"/>
              <w:bottom w:val="single" w:sz="4" w:space="0" w:color="auto"/>
              <w:right w:val="single" w:sz="4" w:space="0" w:color="auto"/>
            </w:tcBorders>
          </w:tcPr>
          <w:p w14:paraId="376D44C5" w14:textId="75381E9E" w:rsidR="00296E35" w:rsidRPr="00EF2220" w:rsidRDefault="00296E35" w:rsidP="002E3FCC">
            <w:pPr>
              <w:pStyle w:val="TAL"/>
            </w:pPr>
            <w:r w:rsidRPr="00EF2220">
              <w:t xml:space="preserve">Check: Does the UE (MCData client) correctly perform procedure </w:t>
            </w:r>
            <w:r w:rsidRPr="00EF2220">
              <w:rPr>
                <w:b/>
                <w:bCs/>
              </w:rPr>
              <w:t>'Message Store Function Delete using HTTP'</w:t>
            </w:r>
            <w:r w:rsidRPr="00EF2220">
              <w:rPr>
                <w:bCs/>
              </w:rPr>
              <w:t xml:space="preserve"> as described in TS </w:t>
            </w:r>
            <w:r>
              <w:rPr>
                <w:bCs/>
              </w:rPr>
              <w:t>37.579</w:t>
            </w:r>
            <w:r w:rsidRPr="00EF2220">
              <w:rPr>
                <w:bCs/>
              </w:rPr>
              <w:t xml:space="preserve">-1 </w:t>
            </w:r>
            <w:r w:rsidRPr="00EF2220">
              <w:t xml:space="preserve">[2] Table 5.3C.15.2-1 to </w:t>
            </w:r>
            <w:r w:rsidRPr="00EF2220">
              <w:rPr>
                <w:rFonts w:eastAsia="Malgun Gothic"/>
              </w:rPr>
              <w:t>delete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tcPr>
          <w:p w14:paraId="75F3FF3F"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2C94113E"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47664D04" w14:textId="77777777" w:rsidR="00296E35" w:rsidRPr="00EF2220" w:rsidRDefault="00296E35" w:rsidP="002E3FCC">
            <w:pPr>
              <w:pStyle w:val="TAC"/>
            </w:pPr>
            <w:r w:rsidRPr="00EF2220">
              <w:t>3</w:t>
            </w:r>
          </w:p>
        </w:tc>
        <w:tc>
          <w:tcPr>
            <w:tcW w:w="892" w:type="dxa"/>
            <w:tcBorders>
              <w:top w:val="nil"/>
              <w:left w:val="single" w:sz="4" w:space="0" w:color="auto"/>
              <w:bottom w:val="single" w:sz="4" w:space="0" w:color="auto"/>
              <w:right w:val="single" w:sz="4" w:space="0" w:color="auto"/>
            </w:tcBorders>
          </w:tcPr>
          <w:p w14:paraId="3AA575F5" w14:textId="77777777" w:rsidR="00296E35" w:rsidRPr="00EF2220" w:rsidRDefault="00296E35" w:rsidP="002E3FCC">
            <w:pPr>
              <w:pStyle w:val="TAC"/>
            </w:pPr>
            <w:r w:rsidRPr="00EF2220">
              <w:t>P</w:t>
            </w:r>
          </w:p>
        </w:tc>
      </w:tr>
      <w:tr w:rsidR="00296E35" w:rsidRPr="00EF2220" w14:paraId="27485B60"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71A4EA8" w14:textId="77777777" w:rsidR="00296E35" w:rsidRPr="00EF2220" w:rsidRDefault="00296E35" w:rsidP="002E3FCC">
            <w:pPr>
              <w:pStyle w:val="TAN"/>
            </w:pPr>
            <w:r w:rsidRPr="00EF2220">
              <w:t>NOTE 1: This is expected to be done via a suitable implementation dependent MMI.</w:t>
            </w:r>
          </w:p>
        </w:tc>
      </w:tr>
    </w:tbl>
    <w:p w14:paraId="1DE62B46" w14:textId="77777777" w:rsidR="00296E35" w:rsidRPr="00EF2220" w:rsidRDefault="00296E35" w:rsidP="00296E35"/>
    <w:p w14:paraId="2216D527" w14:textId="77777777" w:rsidR="00296E35" w:rsidRPr="00EF2220" w:rsidRDefault="00296E35" w:rsidP="00296E35">
      <w:pPr>
        <w:pStyle w:val="H6"/>
      </w:pPr>
      <w:r w:rsidRPr="00EF2220">
        <w:t>6.8.3.3.3</w:t>
      </w:r>
      <w:r w:rsidRPr="00EF2220">
        <w:tab/>
        <w:t>Specific message contents</w:t>
      </w:r>
    </w:p>
    <w:p w14:paraId="60FBFFE6" w14:textId="40F01CFD" w:rsidR="00296E35" w:rsidRPr="00EF2220" w:rsidRDefault="00296E35" w:rsidP="00296E35">
      <w:pPr>
        <w:pStyle w:val="TH"/>
      </w:pPr>
      <w:r w:rsidRPr="00EF2220">
        <w:t xml:space="preserve">Table 6.8.3.3.3-1: HTTP POST from the UE (Step 2, Table 6.8.3.3.2-1; step 2, TS </w:t>
      </w:r>
      <w:r>
        <w:t>37.579</w:t>
      </w:r>
      <w:r w:rsidRPr="00EF2220">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7622795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950660" w14:textId="290C5DF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386659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9546F0"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F1A50"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14314096"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408785F2"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2A2A6B62" w14:textId="77777777" w:rsidR="00296E35" w:rsidRPr="00EF2220" w:rsidRDefault="00296E35" w:rsidP="002E3FCC">
            <w:pPr>
              <w:pStyle w:val="TAH"/>
            </w:pPr>
            <w:r w:rsidRPr="00EF2220">
              <w:t>Condition</w:t>
            </w:r>
          </w:p>
        </w:tc>
      </w:tr>
      <w:tr w:rsidR="00296E35" w:rsidRPr="00EF2220" w14:paraId="7F576CB2" w14:textId="77777777" w:rsidTr="002E3FCC">
        <w:tc>
          <w:tcPr>
            <w:tcW w:w="2837" w:type="dxa"/>
            <w:tcBorders>
              <w:top w:val="single" w:sz="4" w:space="0" w:color="auto"/>
              <w:left w:val="single" w:sz="4" w:space="0" w:color="auto"/>
              <w:bottom w:val="single" w:sz="4" w:space="0" w:color="auto"/>
              <w:right w:val="single" w:sz="4" w:space="0" w:color="auto"/>
            </w:tcBorders>
          </w:tcPr>
          <w:p w14:paraId="49886254"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10311440"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E285A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2E76E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3E224" w14:textId="77777777" w:rsidR="00296E35" w:rsidRPr="00EF2220" w:rsidRDefault="00296E35" w:rsidP="002E3FCC">
            <w:pPr>
              <w:pStyle w:val="TAL"/>
            </w:pPr>
          </w:p>
        </w:tc>
      </w:tr>
      <w:tr w:rsidR="00296E35" w:rsidRPr="00EF2220" w14:paraId="22AABE08" w14:textId="77777777" w:rsidTr="002E3FCC">
        <w:tc>
          <w:tcPr>
            <w:tcW w:w="2837" w:type="dxa"/>
            <w:tcBorders>
              <w:top w:val="single" w:sz="4" w:space="0" w:color="auto"/>
              <w:left w:val="single" w:sz="4" w:space="0" w:color="auto"/>
              <w:bottom w:val="single" w:sz="4" w:space="0" w:color="auto"/>
              <w:right w:val="single" w:sz="4" w:space="0" w:color="auto"/>
            </w:tcBorders>
          </w:tcPr>
          <w:p w14:paraId="57F1DEFA"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503EF7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068F7C"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BB473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A7C12D" w14:textId="77777777" w:rsidR="00296E35" w:rsidRPr="00EF2220" w:rsidRDefault="00296E35" w:rsidP="002E3FCC">
            <w:pPr>
              <w:pStyle w:val="TAL"/>
            </w:pPr>
          </w:p>
        </w:tc>
      </w:tr>
      <w:tr w:rsidR="00296E35" w:rsidRPr="00EF2220" w14:paraId="5F392C07" w14:textId="77777777" w:rsidTr="002E3FCC">
        <w:tc>
          <w:tcPr>
            <w:tcW w:w="2837" w:type="dxa"/>
            <w:tcBorders>
              <w:top w:val="single" w:sz="4" w:space="0" w:color="auto"/>
              <w:left w:val="single" w:sz="4" w:space="0" w:color="auto"/>
              <w:bottom w:val="single" w:sz="4" w:space="0" w:color="auto"/>
              <w:right w:val="single" w:sz="4" w:space="0" w:color="auto"/>
            </w:tcBorders>
          </w:tcPr>
          <w:p w14:paraId="0B48F4DA"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08E60EAA" w14:textId="77777777" w:rsidR="00296E35" w:rsidRPr="00EF2220" w:rsidRDefault="00296E35" w:rsidP="002E3FCC">
            <w:pPr>
              <w:pStyle w:val="TAL"/>
            </w:pPr>
            <w:r w:rsidRPr="00EF2220">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7CCD3D7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BBD06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37C97B" w14:textId="77777777" w:rsidR="00296E35" w:rsidRPr="00EF2220" w:rsidRDefault="00296E35" w:rsidP="002E3FCC">
            <w:pPr>
              <w:pStyle w:val="TAL"/>
            </w:pPr>
          </w:p>
        </w:tc>
      </w:tr>
      <w:tr w:rsidR="00296E35" w:rsidRPr="00EF2220" w14:paraId="2CCAF54A" w14:textId="77777777" w:rsidTr="002E3FCC">
        <w:tc>
          <w:tcPr>
            <w:tcW w:w="2837" w:type="dxa"/>
            <w:tcBorders>
              <w:top w:val="single" w:sz="4" w:space="0" w:color="auto"/>
              <w:left w:val="single" w:sz="4" w:space="0" w:color="auto"/>
              <w:bottom w:val="single" w:sz="4" w:space="0" w:color="auto"/>
              <w:right w:val="single" w:sz="4" w:space="0" w:color="auto"/>
            </w:tcBorders>
          </w:tcPr>
          <w:p w14:paraId="2F5AF929"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501573F5"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0E6494"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35752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DC4EE1" w14:textId="77777777" w:rsidR="00296E35" w:rsidRPr="00EF2220" w:rsidRDefault="00296E35" w:rsidP="002E3FCC">
            <w:pPr>
              <w:pStyle w:val="TAL"/>
            </w:pPr>
          </w:p>
        </w:tc>
      </w:tr>
      <w:tr w:rsidR="00296E35" w:rsidRPr="00EF2220" w14:paraId="0B9A8B3D" w14:textId="77777777" w:rsidTr="002E3FCC">
        <w:tc>
          <w:tcPr>
            <w:tcW w:w="2837" w:type="dxa"/>
            <w:tcBorders>
              <w:top w:val="single" w:sz="4" w:space="0" w:color="auto"/>
              <w:left w:val="single" w:sz="4" w:space="0" w:color="auto"/>
              <w:bottom w:val="single" w:sz="4" w:space="0" w:color="auto"/>
              <w:right w:val="single" w:sz="4" w:space="0" w:color="auto"/>
            </w:tcBorders>
          </w:tcPr>
          <w:p w14:paraId="0130F2C6"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4DDE5611"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6598B69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A1EA8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AEA91D" w14:textId="77777777" w:rsidR="00296E35" w:rsidRPr="00EF2220" w:rsidRDefault="00296E35" w:rsidP="002E3FCC">
            <w:pPr>
              <w:pStyle w:val="TAL"/>
            </w:pPr>
          </w:p>
        </w:tc>
      </w:tr>
      <w:tr w:rsidR="00296E35" w:rsidRPr="00EF2220" w14:paraId="2AA8379A" w14:textId="77777777" w:rsidTr="002E3FCC">
        <w:tc>
          <w:tcPr>
            <w:tcW w:w="2837" w:type="dxa"/>
            <w:tcBorders>
              <w:top w:val="single" w:sz="4" w:space="0" w:color="auto"/>
              <w:left w:val="single" w:sz="4" w:space="0" w:color="auto"/>
              <w:bottom w:val="single" w:sz="4" w:space="0" w:color="auto"/>
              <w:right w:val="single" w:sz="4" w:space="0" w:color="auto"/>
            </w:tcBorders>
          </w:tcPr>
          <w:p w14:paraId="42DC647F" w14:textId="77777777" w:rsidR="00296E35" w:rsidRPr="00EF2220" w:rsidRDefault="00296E35" w:rsidP="002E3FCC">
            <w:pPr>
              <w:pStyle w:val="TAL"/>
            </w:pPr>
            <w:r w:rsidRPr="00EF2220">
              <w:rPr>
                <w:b/>
              </w:rPr>
              <w:t>Message-body: NMS nms</w:t>
            </w:r>
            <w:r w:rsidRPr="00EF2220">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1C0844F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A6FA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A93A4C" w14:textId="77777777" w:rsidR="00296E35" w:rsidRPr="00EF2220" w:rsidRDefault="00296E35" w:rsidP="002E3FCC">
            <w:pPr>
              <w:pStyle w:val="TAL"/>
            </w:pPr>
            <w:r w:rsidRPr="00EF2220">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152E420A" w14:textId="77777777" w:rsidR="00296E35" w:rsidRPr="00EF2220" w:rsidRDefault="00296E35" w:rsidP="002E3FCC">
            <w:pPr>
              <w:pStyle w:val="TAL"/>
            </w:pPr>
          </w:p>
        </w:tc>
      </w:tr>
      <w:tr w:rsidR="00296E35" w:rsidRPr="00EF2220" w:rsidDel="00CA35D9" w14:paraId="09CB459C" w14:textId="77777777" w:rsidTr="002E3FCC">
        <w:tc>
          <w:tcPr>
            <w:tcW w:w="2837" w:type="dxa"/>
            <w:tcBorders>
              <w:top w:val="single" w:sz="4" w:space="0" w:color="auto"/>
              <w:left w:val="single" w:sz="4" w:space="0" w:color="auto"/>
              <w:bottom w:val="single" w:sz="4" w:space="0" w:color="auto"/>
              <w:right w:val="single" w:sz="4" w:space="0" w:color="auto"/>
            </w:tcBorders>
          </w:tcPr>
          <w:p w14:paraId="1269CABE" w14:textId="77777777" w:rsidR="00296E35" w:rsidRPr="00EF2220" w:rsidDel="00CA35D9" w:rsidRDefault="00296E35" w:rsidP="002E3FCC">
            <w:pPr>
              <w:pStyle w:val="TAL"/>
            </w:pPr>
            <w:r w:rsidRPr="00EF2220">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7F938C8C" w14:textId="77777777" w:rsidR="00296E35" w:rsidRPr="00EF2220" w:rsidDel="00CA35D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83D988"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D2E3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22DED4" w14:textId="77777777" w:rsidR="00296E35" w:rsidRPr="00EF2220" w:rsidDel="00CA35D9" w:rsidRDefault="00296E35" w:rsidP="002E3FCC">
            <w:pPr>
              <w:pStyle w:val="TAL"/>
            </w:pPr>
          </w:p>
        </w:tc>
      </w:tr>
      <w:tr w:rsidR="00296E35" w:rsidRPr="00EF2220" w:rsidDel="00CA35D9" w14:paraId="050A2457" w14:textId="77777777" w:rsidTr="002E3FCC">
        <w:tc>
          <w:tcPr>
            <w:tcW w:w="2837" w:type="dxa"/>
            <w:tcBorders>
              <w:top w:val="single" w:sz="4" w:space="0" w:color="auto"/>
              <w:left w:val="single" w:sz="4" w:space="0" w:color="auto"/>
              <w:bottom w:val="single" w:sz="4" w:space="0" w:color="auto"/>
              <w:right w:val="single" w:sz="4" w:space="0" w:color="auto"/>
            </w:tcBorders>
          </w:tcPr>
          <w:p w14:paraId="563A15F0" w14:textId="77777777" w:rsidR="00296E35" w:rsidRPr="00EF2220" w:rsidDel="00CA35D9" w:rsidRDefault="00296E35" w:rsidP="002E3FCC">
            <w:pPr>
              <w:pStyle w:val="TAL"/>
            </w:pPr>
            <w:r w:rsidRPr="00EF2220">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D686EBC" w14:textId="77777777" w:rsidR="00296E35" w:rsidRPr="00EF2220" w:rsidDel="00CA35D9" w:rsidRDefault="00296E35" w:rsidP="002E3FCC">
            <w:pPr>
              <w:pStyle w:val="TAL"/>
            </w:pPr>
            <w:r w:rsidRPr="00EF2220">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6CCDE7" w14:textId="77777777" w:rsidR="00296E35" w:rsidRPr="00EF2220" w:rsidRDefault="00296E35" w:rsidP="002E3FCC">
            <w:pPr>
              <w:pStyle w:val="TAL"/>
            </w:pPr>
            <w:r w:rsidRPr="00EF2220">
              <w:t>URL provided by the client to be used in HTTP POST requests of notifications;</w:t>
            </w:r>
          </w:p>
          <w:p w14:paraId="3B240C2E" w14:textId="77777777" w:rsidR="00296E35" w:rsidRPr="00EF2220" w:rsidRDefault="00296E35" w:rsidP="002E3FCC">
            <w:pPr>
              <w:pStyle w:val="TAL"/>
            </w:pPr>
            <w:r w:rsidRPr="00EF2220">
              <w:t>e.g.</w:t>
            </w:r>
          </w:p>
          <w:p w14:paraId="70F424E3" w14:textId="77777777" w:rsidR="00296E35" w:rsidRPr="00EF2220" w:rsidDel="00CA35D9" w:rsidRDefault="00296E35" w:rsidP="002E3FCC">
            <w:pPr>
              <w:pStyle w:val="TAL"/>
            </w:pPr>
            <w:r w:rsidRPr="00EF2220">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6138130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3F937E" w14:textId="77777777" w:rsidR="00296E35" w:rsidRPr="00EF2220" w:rsidDel="00CA35D9" w:rsidRDefault="00296E35" w:rsidP="002E3FCC">
            <w:pPr>
              <w:pStyle w:val="TAL"/>
            </w:pPr>
          </w:p>
        </w:tc>
      </w:tr>
      <w:tr w:rsidR="00296E35" w:rsidRPr="00EF2220" w:rsidDel="00CA35D9" w14:paraId="0C5E3D22" w14:textId="77777777" w:rsidTr="002E3FCC">
        <w:tc>
          <w:tcPr>
            <w:tcW w:w="2837" w:type="dxa"/>
            <w:tcBorders>
              <w:top w:val="single" w:sz="4" w:space="0" w:color="auto"/>
              <w:left w:val="single" w:sz="4" w:space="0" w:color="auto"/>
              <w:bottom w:val="single" w:sz="4" w:space="0" w:color="auto"/>
              <w:right w:val="single" w:sz="4" w:space="0" w:color="auto"/>
            </w:tcBorders>
          </w:tcPr>
          <w:p w14:paraId="7120CFBB" w14:textId="77777777" w:rsidR="00296E35" w:rsidRPr="00EF2220" w:rsidDel="00CA35D9" w:rsidRDefault="00296E35" w:rsidP="002E3FCC">
            <w:pPr>
              <w:pStyle w:val="TAL"/>
            </w:pPr>
            <w:r w:rsidRPr="00EF2220">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12CE26A2"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9ACC555"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1B155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0F4F33" w14:textId="77777777" w:rsidR="00296E35" w:rsidRPr="00EF2220" w:rsidDel="00CA35D9" w:rsidRDefault="00296E35" w:rsidP="002E3FCC">
            <w:pPr>
              <w:pStyle w:val="TAL"/>
            </w:pPr>
          </w:p>
        </w:tc>
      </w:tr>
      <w:tr w:rsidR="00296E35" w:rsidRPr="00EF2220" w:rsidDel="00CA35D9" w14:paraId="72B212AC" w14:textId="77777777" w:rsidTr="002E3FCC">
        <w:tc>
          <w:tcPr>
            <w:tcW w:w="2837" w:type="dxa"/>
            <w:tcBorders>
              <w:top w:val="single" w:sz="4" w:space="0" w:color="auto"/>
              <w:left w:val="single" w:sz="4" w:space="0" w:color="auto"/>
              <w:bottom w:val="single" w:sz="4" w:space="0" w:color="auto"/>
              <w:right w:val="single" w:sz="4" w:space="0" w:color="auto"/>
            </w:tcBorders>
          </w:tcPr>
          <w:p w14:paraId="165C0085" w14:textId="77777777" w:rsidR="00296E35" w:rsidRPr="00EF2220" w:rsidDel="00CA35D9" w:rsidRDefault="00296E35" w:rsidP="002E3FCC">
            <w:pPr>
              <w:pStyle w:val="TAL"/>
            </w:pPr>
            <w:r w:rsidRPr="00EF2220">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628CA683" w14:textId="77777777" w:rsidR="00296E35" w:rsidRPr="00EF2220" w:rsidDel="00CA35D9" w:rsidRDefault="00296E35" w:rsidP="002E3FCC">
            <w:pPr>
              <w:pStyle w:val="TAL"/>
            </w:pPr>
            <w:r w:rsidRPr="00EF2220">
              <w:t>"XML" ifpresent</w:t>
            </w:r>
          </w:p>
        </w:tc>
        <w:tc>
          <w:tcPr>
            <w:tcW w:w="2127" w:type="dxa"/>
            <w:tcBorders>
              <w:top w:val="single" w:sz="4" w:space="0" w:color="auto"/>
              <w:left w:val="single" w:sz="4" w:space="0" w:color="auto"/>
              <w:bottom w:val="single" w:sz="4" w:space="0" w:color="auto"/>
              <w:right w:val="single" w:sz="4" w:space="0" w:color="auto"/>
            </w:tcBorders>
          </w:tcPr>
          <w:p w14:paraId="48DCD245" w14:textId="77777777" w:rsidR="00296E35" w:rsidRPr="00EF2220" w:rsidDel="00CA35D9" w:rsidRDefault="00296E35" w:rsidP="002E3FCC">
            <w:pPr>
              <w:pStyle w:val="TAL"/>
            </w:pPr>
            <w:r w:rsidRPr="00EF2220">
              <w:t>XML if not present</w:t>
            </w:r>
          </w:p>
        </w:tc>
        <w:tc>
          <w:tcPr>
            <w:tcW w:w="1419" w:type="dxa"/>
            <w:tcBorders>
              <w:top w:val="single" w:sz="4" w:space="0" w:color="auto"/>
              <w:left w:val="single" w:sz="4" w:space="0" w:color="auto"/>
              <w:bottom w:val="single" w:sz="4" w:space="0" w:color="auto"/>
              <w:right w:val="single" w:sz="4" w:space="0" w:color="auto"/>
            </w:tcBorders>
          </w:tcPr>
          <w:p w14:paraId="5A7B835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6BB957" w14:textId="77777777" w:rsidR="00296E35" w:rsidRPr="00EF2220" w:rsidDel="00CA35D9" w:rsidRDefault="00296E35" w:rsidP="002E3FCC">
            <w:pPr>
              <w:pStyle w:val="TAL"/>
            </w:pPr>
          </w:p>
        </w:tc>
      </w:tr>
      <w:tr w:rsidR="00296E35" w:rsidRPr="00EF2220" w:rsidDel="00CA35D9" w14:paraId="1FB116DB" w14:textId="77777777" w:rsidTr="002E3FCC">
        <w:tc>
          <w:tcPr>
            <w:tcW w:w="2837" w:type="dxa"/>
            <w:tcBorders>
              <w:top w:val="single" w:sz="4" w:space="0" w:color="auto"/>
              <w:left w:val="single" w:sz="4" w:space="0" w:color="auto"/>
              <w:bottom w:val="single" w:sz="4" w:space="0" w:color="auto"/>
              <w:right w:val="single" w:sz="4" w:space="0" w:color="auto"/>
            </w:tcBorders>
          </w:tcPr>
          <w:p w14:paraId="3483490C" w14:textId="77777777" w:rsidR="00296E35" w:rsidRPr="00EF2220" w:rsidDel="00CA35D9" w:rsidRDefault="00296E35" w:rsidP="002E3FCC">
            <w:pPr>
              <w:pStyle w:val="TAL"/>
            </w:pPr>
            <w:r w:rsidRPr="00EF2220">
              <w:t xml:space="preserve">  duration</w:t>
            </w:r>
          </w:p>
        </w:tc>
        <w:tc>
          <w:tcPr>
            <w:tcW w:w="2127" w:type="dxa"/>
            <w:tcBorders>
              <w:top w:val="single" w:sz="4" w:space="0" w:color="auto"/>
              <w:left w:val="single" w:sz="4" w:space="0" w:color="auto"/>
              <w:bottom w:val="single" w:sz="4" w:space="0" w:color="auto"/>
              <w:right w:val="single" w:sz="4" w:space="0" w:color="auto"/>
            </w:tcBorders>
          </w:tcPr>
          <w:p w14:paraId="2B960E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36C5861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B5C43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67EF4" w14:textId="77777777" w:rsidR="00296E35" w:rsidRPr="00EF2220" w:rsidDel="00CA35D9" w:rsidRDefault="00296E35" w:rsidP="002E3FCC">
            <w:pPr>
              <w:pStyle w:val="TAL"/>
            </w:pPr>
          </w:p>
        </w:tc>
      </w:tr>
      <w:tr w:rsidR="00296E35" w:rsidRPr="00EF2220" w:rsidDel="00CA35D9" w14:paraId="01B2FF70" w14:textId="77777777" w:rsidTr="002E3FCC">
        <w:tc>
          <w:tcPr>
            <w:tcW w:w="2837" w:type="dxa"/>
            <w:tcBorders>
              <w:top w:val="single" w:sz="4" w:space="0" w:color="auto"/>
              <w:left w:val="single" w:sz="4" w:space="0" w:color="auto"/>
              <w:bottom w:val="single" w:sz="4" w:space="0" w:color="auto"/>
              <w:right w:val="single" w:sz="4" w:space="0" w:color="auto"/>
            </w:tcBorders>
          </w:tcPr>
          <w:p w14:paraId="67C69C95" w14:textId="77777777" w:rsidR="00296E35" w:rsidRPr="00EF2220" w:rsidDel="00CA35D9" w:rsidRDefault="00296E35" w:rsidP="002E3FCC">
            <w:pPr>
              <w:pStyle w:val="TAL"/>
            </w:pPr>
            <w:r w:rsidRPr="00EF2220">
              <w:t xml:space="preserve">  filter</w:t>
            </w:r>
          </w:p>
        </w:tc>
        <w:tc>
          <w:tcPr>
            <w:tcW w:w="2127" w:type="dxa"/>
            <w:tcBorders>
              <w:top w:val="single" w:sz="4" w:space="0" w:color="auto"/>
              <w:left w:val="single" w:sz="4" w:space="0" w:color="auto"/>
              <w:bottom w:val="single" w:sz="4" w:space="0" w:color="auto"/>
              <w:right w:val="single" w:sz="4" w:space="0" w:color="auto"/>
            </w:tcBorders>
          </w:tcPr>
          <w:p w14:paraId="4971F5D7"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33F120A8" w14:textId="77777777" w:rsidR="00296E35" w:rsidRPr="00EF2220" w:rsidDel="00CA35D9" w:rsidRDefault="00296E35" w:rsidP="002E3FCC">
            <w:pPr>
              <w:pStyle w:val="TAL"/>
            </w:pPr>
            <w:r w:rsidRPr="00EF2220">
              <w:t>(NOTE 1)</w:t>
            </w:r>
          </w:p>
        </w:tc>
        <w:tc>
          <w:tcPr>
            <w:tcW w:w="1419" w:type="dxa"/>
            <w:tcBorders>
              <w:top w:val="single" w:sz="4" w:space="0" w:color="auto"/>
              <w:left w:val="single" w:sz="4" w:space="0" w:color="auto"/>
              <w:bottom w:val="single" w:sz="4" w:space="0" w:color="auto"/>
              <w:right w:val="single" w:sz="4" w:space="0" w:color="auto"/>
            </w:tcBorders>
          </w:tcPr>
          <w:p w14:paraId="447EA7E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FCC8DF" w14:textId="77777777" w:rsidR="00296E35" w:rsidRPr="00EF2220" w:rsidDel="00CA35D9" w:rsidRDefault="00296E35" w:rsidP="002E3FCC">
            <w:pPr>
              <w:pStyle w:val="TAL"/>
            </w:pPr>
          </w:p>
        </w:tc>
      </w:tr>
      <w:tr w:rsidR="00296E35" w:rsidRPr="00EF2220" w:rsidDel="00CA35D9" w14:paraId="2C9D9E17" w14:textId="77777777" w:rsidTr="002E3FCC">
        <w:tc>
          <w:tcPr>
            <w:tcW w:w="2837" w:type="dxa"/>
            <w:tcBorders>
              <w:top w:val="single" w:sz="4" w:space="0" w:color="auto"/>
              <w:left w:val="single" w:sz="4" w:space="0" w:color="auto"/>
              <w:bottom w:val="single" w:sz="4" w:space="0" w:color="auto"/>
              <w:right w:val="single" w:sz="4" w:space="0" w:color="auto"/>
            </w:tcBorders>
          </w:tcPr>
          <w:p w14:paraId="4AFE18CB" w14:textId="77777777" w:rsidR="00296E35" w:rsidRPr="00EF2220" w:rsidDel="00CA35D9" w:rsidRDefault="00296E35" w:rsidP="002E3FCC">
            <w:pPr>
              <w:pStyle w:val="TAL"/>
            </w:pPr>
            <w:r w:rsidRPr="00EF2220">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110A0AEE"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4951F52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367E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F200F" w14:textId="77777777" w:rsidR="00296E35" w:rsidRPr="00EF2220" w:rsidDel="00CA35D9" w:rsidRDefault="00296E35" w:rsidP="002E3FCC">
            <w:pPr>
              <w:pStyle w:val="TAL"/>
            </w:pPr>
          </w:p>
        </w:tc>
      </w:tr>
      <w:tr w:rsidR="00296E35" w:rsidRPr="00EF2220" w:rsidDel="00CA35D9" w14:paraId="62CBC867" w14:textId="77777777" w:rsidTr="002E3FCC">
        <w:tc>
          <w:tcPr>
            <w:tcW w:w="2837" w:type="dxa"/>
            <w:tcBorders>
              <w:top w:val="single" w:sz="4" w:space="0" w:color="auto"/>
              <w:left w:val="single" w:sz="4" w:space="0" w:color="auto"/>
              <w:bottom w:val="single" w:sz="4" w:space="0" w:color="auto"/>
              <w:right w:val="single" w:sz="4" w:space="0" w:color="auto"/>
            </w:tcBorders>
          </w:tcPr>
          <w:p w14:paraId="35C6AC80" w14:textId="77777777" w:rsidR="00296E35" w:rsidRPr="00EF2220" w:rsidDel="00CA35D9" w:rsidRDefault="00296E35" w:rsidP="002E3FCC">
            <w:pPr>
              <w:pStyle w:val="TAL"/>
            </w:pPr>
            <w:r w:rsidRPr="00EF2220">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21D483AB"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70CBF070" w14:textId="77777777" w:rsidR="00296E35" w:rsidRPr="00EF2220" w:rsidDel="00CA35D9" w:rsidRDefault="00296E35" w:rsidP="002E3FCC">
            <w:pPr>
              <w:pStyle w:val="TAL"/>
            </w:pPr>
            <w:r w:rsidRPr="00EF2220">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5AD3F72A"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DF77A" w14:textId="77777777" w:rsidR="00296E35" w:rsidRPr="00EF2220" w:rsidDel="00CA35D9" w:rsidRDefault="00296E35" w:rsidP="002E3FCC">
            <w:pPr>
              <w:pStyle w:val="TAL"/>
            </w:pPr>
          </w:p>
        </w:tc>
      </w:tr>
      <w:tr w:rsidR="00296E35" w:rsidRPr="00EF2220" w:rsidDel="00CA35D9" w14:paraId="5A460677" w14:textId="77777777" w:rsidTr="002E3FCC">
        <w:tc>
          <w:tcPr>
            <w:tcW w:w="2837" w:type="dxa"/>
            <w:tcBorders>
              <w:top w:val="single" w:sz="4" w:space="0" w:color="auto"/>
              <w:left w:val="single" w:sz="4" w:space="0" w:color="auto"/>
              <w:bottom w:val="single" w:sz="4" w:space="0" w:color="auto"/>
              <w:right w:val="single" w:sz="4" w:space="0" w:color="auto"/>
            </w:tcBorders>
          </w:tcPr>
          <w:p w14:paraId="3ED40364" w14:textId="77777777" w:rsidR="00296E35" w:rsidRPr="00EF2220" w:rsidDel="00CA35D9" w:rsidRDefault="00296E35" w:rsidP="002E3FCC">
            <w:pPr>
              <w:pStyle w:val="TAL"/>
            </w:pPr>
            <w:r w:rsidRPr="00EF2220">
              <w:t xml:space="preserve">  index</w:t>
            </w:r>
          </w:p>
        </w:tc>
        <w:tc>
          <w:tcPr>
            <w:tcW w:w="2127" w:type="dxa"/>
            <w:tcBorders>
              <w:top w:val="single" w:sz="4" w:space="0" w:color="auto"/>
              <w:left w:val="single" w:sz="4" w:space="0" w:color="auto"/>
              <w:bottom w:val="single" w:sz="4" w:space="0" w:color="auto"/>
              <w:right w:val="single" w:sz="4" w:space="0" w:color="auto"/>
            </w:tcBorders>
          </w:tcPr>
          <w:p w14:paraId="6692E359"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2C28CD3C" w14:textId="77777777" w:rsidR="00296E35" w:rsidRPr="00EF2220" w:rsidDel="00CA35D9" w:rsidRDefault="00296E35" w:rsidP="002E3FCC">
            <w:pPr>
              <w:pStyle w:val="TAL"/>
            </w:pPr>
            <w:r w:rsidRPr="00EF2220">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345652F6"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96AE0" w14:textId="77777777" w:rsidR="00296E35" w:rsidRPr="00EF2220" w:rsidDel="00CA35D9" w:rsidRDefault="00296E35" w:rsidP="002E3FCC">
            <w:pPr>
              <w:pStyle w:val="TAL"/>
            </w:pPr>
          </w:p>
        </w:tc>
      </w:tr>
      <w:tr w:rsidR="00296E35" w:rsidRPr="00EF2220" w:rsidDel="00CA35D9" w14:paraId="6547D6AB" w14:textId="77777777" w:rsidTr="002E3FCC">
        <w:tc>
          <w:tcPr>
            <w:tcW w:w="2837" w:type="dxa"/>
            <w:tcBorders>
              <w:top w:val="single" w:sz="4" w:space="0" w:color="auto"/>
              <w:left w:val="single" w:sz="4" w:space="0" w:color="auto"/>
              <w:bottom w:val="single" w:sz="4" w:space="0" w:color="auto"/>
              <w:right w:val="single" w:sz="4" w:space="0" w:color="auto"/>
            </w:tcBorders>
          </w:tcPr>
          <w:p w14:paraId="4B72DD12" w14:textId="77777777" w:rsidR="00296E35" w:rsidRPr="00EF2220" w:rsidDel="00CA35D9" w:rsidRDefault="00296E35" w:rsidP="002E3FCC">
            <w:pPr>
              <w:pStyle w:val="TAL"/>
            </w:pPr>
            <w:r w:rsidRPr="00EF2220">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097CD37"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2AA86A02"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79CF4"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4D0865" w14:textId="77777777" w:rsidR="00296E35" w:rsidRPr="00EF2220" w:rsidDel="00CA35D9" w:rsidRDefault="00296E35" w:rsidP="002E3FCC">
            <w:pPr>
              <w:pStyle w:val="TAL"/>
            </w:pPr>
          </w:p>
        </w:tc>
      </w:tr>
      <w:tr w:rsidR="00296E35" w:rsidRPr="00EF2220" w:rsidDel="00CA35D9" w14:paraId="222FFCF4" w14:textId="77777777" w:rsidTr="002E3FCC">
        <w:tc>
          <w:tcPr>
            <w:tcW w:w="2837" w:type="dxa"/>
            <w:tcBorders>
              <w:top w:val="single" w:sz="4" w:space="0" w:color="auto"/>
              <w:left w:val="single" w:sz="4" w:space="0" w:color="auto"/>
              <w:bottom w:val="single" w:sz="4" w:space="0" w:color="auto"/>
              <w:right w:val="single" w:sz="4" w:space="0" w:color="auto"/>
            </w:tcBorders>
          </w:tcPr>
          <w:p w14:paraId="10033F02" w14:textId="77777777" w:rsidR="00296E35" w:rsidRPr="00EF2220" w:rsidDel="00CA35D9" w:rsidRDefault="00296E35" w:rsidP="002E3FCC">
            <w:pPr>
              <w:pStyle w:val="TAL"/>
            </w:pPr>
            <w:r w:rsidRPr="00EF2220">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794DD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5510FCBE"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BCF67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0D37" w14:textId="77777777" w:rsidR="00296E35" w:rsidRPr="00EF2220" w:rsidDel="00CA35D9" w:rsidRDefault="00296E35" w:rsidP="002E3FCC">
            <w:pPr>
              <w:pStyle w:val="TAL"/>
            </w:pPr>
          </w:p>
        </w:tc>
      </w:tr>
      <w:tr w:rsidR="00296E35" w:rsidRPr="00EF2220" w:rsidDel="00CA35D9" w14:paraId="600127BA" w14:textId="77777777" w:rsidTr="002E3FCC">
        <w:tc>
          <w:tcPr>
            <w:tcW w:w="2837" w:type="dxa"/>
            <w:tcBorders>
              <w:top w:val="single" w:sz="4" w:space="0" w:color="auto"/>
              <w:left w:val="single" w:sz="4" w:space="0" w:color="auto"/>
              <w:bottom w:val="single" w:sz="4" w:space="0" w:color="auto"/>
              <w:right w:val="single" w:sz="4" w:space="0" w:color="auto"/>
            </w:tcBorders>
          </w:tcPr>
          <w:p w14:paraId="2607EDCA" w14:textId="77777777" w:rsidR="00296E35" w:rsidRPr="00EF2220" w:rsidDel="00CA35D9" w:rsidRDefault="00296E35" w:rsidP="002E3FCC">
            <w:pPr>
              <w:pStyle w:val="TAL"/>
            </w:pPr>
            <w:r w:rsidRPr="00EF2220">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193A2D5C"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67EAE721"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B1CC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FE6F4F" w14:textId="77777777" w:rsidR="00296E35" w:rsidRPr="00EF2220" w:rsidDel="00CA35D9" w:rsidRDefault="00296E35" w:rsidP="002E3FCC">
            <w:pPr>
              <w:pStyle w:val="TAL"/>
            </w:pPr>
          </w:p>
        </w:tc>
      </w:tr>
      <w:tr w:rsidR="00296E35" w:rsidRPr="00EF2220" w:rsidDel="00CA35D9" w14:paraId="76719123" w14:textId="77777777" w:rsidTr="002E3FCC">
        <w:tc>
          <w:tcPr>
            <w:tcW w:w="2837" w:type="dxa"/>
            <w:tcBorders>
              <w:top w:val="single" w:sz="4" w:space="0" w:color="auto"/>
              <w:left w:val="single" w:sz="4" w:space="0" w:color="auto"/>
              <w:bottom w:val="single" w:sz="4" w:space="0" w:color="auto"/>
              <w:right w:val="single" w:sz="4" w:space="0" w:color="auto"/>
            </w:tcBorders>
          </w:tcPr>
          <w:p w14:paraId="275DF87E" w14:textId="77777777" w:rsidR="00296E35" w:rsidRPr="00EF2220" w:rsidDel="00CA35D9" w:rsidRDefault="00296E35" w:rsidP="002E3FCC">
            <w:pPr>
              <w:pStyle w:val="TAL"/>
            </w:pPr>
            <w:r w:rsidRPr="00EF2220">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B12BF28" w14:textId="77777777" w:rsidR="00296E35" w:rsidRPr="00EF2220" w:rsidDel="00CA35D9" w:rsidRDefault="00296E35" w:rsidP="002E3FCC">
            <w:pPr>
              <w:pStyle w:val="TAL"/>
            </w:pPr>
            <w:r w:rsidRPr="00EF2220">
              <w:t>false ifpresent</w:t>
            </w:r>
          </w:p>
        </w:tc>
        <w:tc>
          <w:tcPr>
            <w:tcW w:w="2127" w:type="dxa"/>
            <w:tcBorders>
              <w:top w:val="single" w:sz="4" w:space="0" w:color="auto"/>
              <w:left w:val="single" w:sz="4" w:space="0" w:color="auto"/>
              <w:bottom w:val="single" w:sz="4" w:space="0" w:color="auto"/>
              <w:right w:val="single" w:sz="4" w:space="0" w:color="auto"/>
            </w:tcBorders>
          </w:tcPr>
          <w:p w14:paraId="793C4303"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E3AFF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E37E50" w14:textId="77777777" w:rsidR="00296E35" w:rsidRPr="00EF2220" w:rsidDel="00CA35D9" w:rsidRDefault="00296E35" w:rsidP="002E3FCC">
            <w:pPr>
              <w:pStyle w:val="TAL"/>
            </w:pPr>
          </w:p>
        </w:tc>
      </w:tr>
      <w:tr w:rsidR="00296E35" w:rsidRPr="00EF2220" w:rsidDel="00CA35D9" w14:paraId="2809587D"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7DD9CFE4" w14:textId="77777777" w:rsidR="00296E35" w:rsidRPr="00EF2220" w:rsidDel="00CA35D9" w:rsidRDefault="00296E35" w:rsidP="002E3FCC">
            <w:pPr>
              <w:pStyle w:val="TAN"/>
            </w:pPr>
            <w:r w:rsidRPr="00EF2220">
              <w:t>NOTE 1</w:t>
            </w:r>
            <w:r w:rsidRPr="00EF2220">
              <w:tab/>
              <w:t>It is assumed that the MMI at step 1 does not require/provide any filter</w:t>
            </w:r>
          </w:p>
        </w:tc>
      </w:tr>
    </w:tbl>
    <w:p w14:paraId="0994743A" w14:textId="77777777" w:rsidR="00296E35" w:rsidRPr="00EF2220" w:rsidRDefault="00296E35" w:rsidP="00296E35"/>
    <w:p w14:paraId="1F3B8D1E" w14:textId="0BA09BBC" w:rsidR="00296E35" w:rsidRPr="00EF2220" w:rsidRDefault="00296E35" w:rsidP="00296E35">
      <w:pPr>
        <w:pStyle w:val="TH"/>
      </w:pPr>
      <w:r w:rsidRPr="00EF2220">
        <w:t xml:space="preserve">Table 6.8.3.3.3-2: HTTP 201 Created from the SS (step 2, Table 6.8.3.3.2-1; step 3, TS </w:t>
      </w:r>
      <w:r>
        <w:t>37.579</w:t>
      </w:r>
      <w:r w:rsidRPr="00EF2220">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329D5A21" w14:textId="77777777" w:rsidTr="002E3FCC">
        <w:tc>
          <w:tcPr>
            <w:tcW w:w="9650" w:type="dxa"/>
            <w:gridSpan w:val="5"/>
            <w:hideMark/>
          </w:tcPr>
          <w:p w14:paraId="4AA18CA4" w14:textId="657D72E1" w:rsidR="00296E35" w:rsidRPr="00EF2220" w:rsidRDefault="00296E35" w:rsidP="002E3FCC">
            <w:pPr>
              <w:pStyle w:val="TAL"/>
            </w:pPr>
            <w:r w:rsidRPr="00EF2220">
              <w:t xml:space="preserve">Derivation Path: TS </w:t>
            </w:r>
            <w:r>
              <w:t>37.579</w:t>
            </w:r>
            <w:r w:rsidRPr="00EF2220">
              <w:t>-1 [2], Table 5.5.4.7-1</w:t>
            </w:r>
          </w:p>
        </w:tc>
      </w:tr>
      <w:tr w:rsidR="00296E35" w:rsidRPr="00EF2220" w14:paraId="08808638" w14:textId="77777777" w:rsidTr="002E3FCC">
        <w:tblPrEx>
          <w:jc w:val="center"/>
          <w:tblInd w:w="0" w:type="dxa"/>
        </w:tblPrEx>
        <w:trPr>
          <w:cantSplit/>
          <w:jc w:val="center"/>
        </w:trPr>
        <w:tc>
          <w:tcPr>
            <w:tcW w:w="2838" w:type="dxa"/>
          </w:tcPr>
          <w:p w14:paraId="599762B4" w14:textId="77777777" w:rsidR="00296E35" w:rsidRPr="00EF2220" w:rsidRDefault="00296E35" w:rsidP="002E3FCC">
            <w:pPr>
              <w:pStyle w:val="TAH"/>
            </w:pPr>
            <w:r w:rsidRPr="00EF2220">
              <w:t>Information Element</w:t>
            </w:r>
          </w:p>
        </w:tc>
        <w:tc>
          <w:tcPr>
            <w:tcW w:w="2128" w:type="dxa"/>
          </w:tcPr>
          <w:p w14:paraId="1FB26E81" w14:textId="77777777" w:rsidR="00296E35" w:rsidRPr="00EF2220" w:rsidRDefault="00296E35" w:rsidP="002E3FCC">
            <w:pPr>
              <w:pStyle w:val="TAH"/>
            </w:pPr>
            <w:r w:rsidRPr="00EF2220">
              <w:t>Value/remark</w:t>
            </w:r>
          </w:p>
        </w:tc>
        <w:tc>
          <w:tcPr>
            <w:tcW w:w="2128" w:type="dxa"/>
          </w:tcPr>
          <w:p w14:paraId="1B461FE9" w14:textId="77777777" w:rsidR="00296E35" w:rsidRPr="00EF2220" w:rsidRDefault="00296E35" w:rsidP="002E3FCC">
            <w:pPr>
              <w:pStyle w:val="TAH"/>
            </w:pPr>
            <w:r w:rsidRPr="00EF2220">
              <w:t>Comment</w:t>
            </w:r>
          </w:p>
        </w:tc>
        <w:tc>
          <w:tcPr>
            <w:tcW w:w="1420" w:type="dxa"/>
          </w:tcPr>
          <w:p w14:paraId="6C42E756" w14:textId="77777777" w:rsidR="00296E35" w:rsidRPr="00EF2220" w:rsidRDefault="00296E35" w:rsidP="002E3FCC">
            <w:pPr>
              <w:pStyle w:val="TAH"/>
            </w:pPr>
            <w:r w:rsidRPr="00EF2220">
              <w:t>Reference</w:t>
            </w:r>
          </w:p>
        </w:tc>
        <w:tc>
          <w:tcPr>
            <w:tcW w:w="1136" w:type="dxa"/>
          </w:tcPr>
          <w:p w14:paraId="5DB1C933" w14:textId="77777777" w:rsidR="00296E35" w:rsidRPr="00EF2220" w:rsidRDefault="00296E35" w:rsidP="002E3FCC">
            <w:pPr>
              <w:pStyle w:val="TAH"/>
            </w:pPr>
            <w:r w:rsidRPr="00EF2220">
              <w:t>Condition</w:t>
            </w:r>
          </w:p>
        </w:tc>
      </w:tr>
      <w:tr w:rsidR="00296E35" w:rsidRPr="00EF2220" w14:paraId="5806C24B" w14:textId="77777777" w:rsidTr="002E3FCC">
        <w:tblPrEx>
          <w:jc w:val="center"/>
          <w:tblInd w:w="0" w:type="dxa"/>
        </w:tblPrEx>
        <w:trPr>
          <w:cantSplit/>
          <w:jc w:val="center"/>
        </w:trPr>
        <w:tc>
          <w:tcPr>
            <w:tcW w:w="2838" w:type="dxa"/>
          </w:tcPr>
          <w:p w14:paraId="45A9B9E8" w14:textId="77777777" w:rsidR="00296E35" w:rsidRPr="00EF2220" w:rsidRDefault="00296E35" w:rsidP="002E3FCC">
            <w:pPr>
              <w:pStyle w:val="TAL"/>
              <w:rPr>
                <w:b/>
              </w:rPr>
            </w:pPr>
            <w:r w:rsidRPr="00EF2220">
              <w:rPr>
                <w:b/>
              </w:rPr>
              <w:t>Location</w:t>
            </w:r>
          </w:p>
        </w:tc>
        <w:tc>
          <w:tcPr>
            <w:tcW w:w="2128" w:type="dxa"/>
          </w:tcPr>
          <w:p w14:paraId="1B4DCF87" w14:textId="77777777" w:rsidR="00296E35" w:rsidRPr="00EF2220" w:rsidRDefault="00296E35" w:rsidP="002E3FCC">
            <w:pPr>
              <w:pStyle w:val="TAL"/>
            </w:pPr>
          </w:p>
        </w:tc>
        <w:tc>
          <w:tcPr>
            <w:tcW w:w="2128" w:type="dxa"/>
          </w:tcPr>
          <w:p w14:paraId="131F2425" w14:textId="77777777" w:rsidR="00296E35" w:rsidRPr="00EF2220" w:rsidRDefault="00296E35" w:rsidP="002E3FCC">
            <w:pPr>
              <w:pStyle w:val="TAL"/>
            </w:pPr>
          </w:p>
        </w:tc>
        <w:tc>
          <w:tcPr>
            <w:tcW w:w="1420" w:type="dxa"/>
          </w:tcPr>
          <w:p w14:paraId="2CBA5877" w14:textId="77777777" w:rsidR="00296E35" w:rsidRPr="00EF2220" w:rsidRDefault="00296E35" w:rsidP="002E3FCC">
            <w:pPr>
              <w:pStyle w:val="TAL"/>
            </w:pPr>
          </w:p>
        </w:tc>
        <w:tc>
          <w:tcPr>
            <w:tcW w:w="1136" w:type="dxa"/>
          </w:tcPr>
          <w:p w14:paraId="03E0897A" w14:textId="77777777" w:rsidR="00296E35" w:rsidRPr="00EF2220" w:rsidRDefault="00296E35" w:rsidP="002E3FCC">
            <w:pPr>
              <w:pStyle w:val="TAL"/>
            </w:pPr>
          </w:p>
        </w:tc>
      </w:tr>
      <w:tr w:rsidR="00296E35" w:rsidRPr="00EF2220" w14:paraId="18BC9F42" w14:textId="77777777" w:rsidTr="002E3FCC">
        <w:tblPrEx>
          <w:jc w:val="center"/>
          <w:tblInd w:w="0" w:type="dxa"/>
        </w:tblPrEx>
        <w:trPr>
          <w:cantSplit/>
          <w:jc w:val="center"/>
        </w:trPr>
        <w:tc>
          <w:tcPr>
            <w:tcW w:w="2838" w:type="dxa"/>
          </w:tcPr>
          <w:p w14:paraId="1658A133" w14:textId="77777777" w:rsidR="00296E35" w:rsidRPr="00EF2220" w:rsidRDefault="00296E35" w:rsidP="002E3FCC">
            <w:pPr>
              <w:pStyle w:val="TAL"/>
              <w:rPr>
                <w:b/>
              </w:rPr>
            </w:pPr>
            <w:r w:rsidRPr="00EF2220">
              <w:t xml:space="preserve">  uri</w:t>
            </w:r>
          </w:p>
        </w:tc>
        <w:tc>
          <w:tcPr>
            <w:tcW w:w="2128" w:type="dxa"/>
          </w:tcPr>
          <w:p w14:paraId="612CCEDB" w14:textId="77777777" w:rsidR="00296E35" w:rsidRPr="00EF2220" w:rsidRDefault="00296E35" w:rsidP="002E3FCC">
            <w:pPr>
              <w:pStyle w:val="TAL"/>
            </w:pPr>
            <w:r w:rsidRPr="00EF2220">
              <w:t>tsc_MCData_MsgSF_AbsoluteBaseURL &amp; "/subscriptions/subscriptId0001"</w:t>
            </w:r>
          </w:p>
        </w:tc>
        <w:tc>
          <w:tcPr>
            <w:tcW w:w="2128" w:type="dxa"/>
          </w:tcPr>
          <w:p w14:paraId="0F08A3A5" w14:textId="77777777" w:rsidR="00296E35" w:rsidRPr="00EF2220" w:rsidRDefault="00296E35" w:rsidP="002E3FCC">
            <w:pPr>
              <w:pStyle w:val="TAL"/>
            </w:pPr>
            <w:r w:rsidRPr="00EF2220">
              <w:t>"subscriptId0001" arbitrarily selected</w:t>
            </w:r>
          </w:p>
        </w:tc>
        <w:tc>
          <w:tcPr>
            <w:tcW w:w="1420" w:type="dxa"/>
          </w:tcPr>
          <w:p w14:paraId="597A9CA0" w14:textId="77777777" w:rsidR="00296E35" w:rsidRPr="00EF2220" w:rsidRDefault="00296E35" w:rsidP="002E3FCC">
            <w:pPr>
              <w:pStyle w:val="TAL"/>
            </w:pPr>
          </w:p>
        </w:tc>
        <w:tc>
          <w:tcPr>
            <w:tcW w:w="1136" w:type="dxa"/>
          </w:tcPr>
          <w:p w14:paraId="4FD77BFE" w14:textId="77777777" w:rsidR="00296E35" w:rsidRPr="00EF2220" w:rsidRDefault="00296E35" w:rsidP="002E3FCC">
            <w:pPr>
              <w:pStyle w:val="TAL"/>
            </w:pPr>
          </w:p>
        </w:tc>
      </w:tr>
      <w:tr w:rsidR="00296E35" w:rsidRPr="00EF2220" w14:paraId="675C18BE" w14:textId="77777777" w:rsidTr="002E3FCC">
        <w:tblPrEx>
          <w:jc w:val="center"/>
          <w:tblInd w:w="0" w:type="dxa"/>
        </w:tblPrEx>
        <w:trPr>
          <w:cantSplit/>
          <w:jc w:val="center"/>
        </w:trPr>
        <w:tc>
          <w:tcPr>
            <w:tcW w:w="2838" w:type="dxa"/>
          </w:tcPr>
          <w:p w14:paraId="1736749B" w14:textId="77777777" w:rsidR="00296E35" w:rsidRPr="00EF2220" w:rsidRDefault="00296E35" w:rsidP="002E3FCC">
            <w:pPr>
              <w:pStyle w:val="TAL"/>
              <w:rPr>
                <w:b/>
              </w:rPr>
            </w:pPr>
            <w:r w:rsidRPr="00EF2220">
              <w:rPr>
                <w:b/>
              </w:rPr>
              <w:t>Content-Type</w:t>
            </w:r>
          </w:p>
        </w:tc>
        <w:tc>
          <w:tcPr>
            <w:tcW w:w="2128" w:type="dxa"/>
          </w:tcPr>
          <w:p w14:paraId="1F2418AE" w14:textId="77777777" w:rsidR="00296E35" w:rsidRPr="00EF2220" w:rsidRDefault="00296E35" w:rsidP="002E3FCC">
            <w:pPr>
              <w:pStyle w:val="TAL"/>
            </w:pPr>
          </w:p>
        </w:tc>
        <w:tc>
          <w:tcPr>
            <w:tcW w:w="2128" w:type="dxa"/>
          </w:tcPr>
          <w:p w14:paraId="46D391CB" w14:textId="77777777" w:rsidR="00296E35" w:rsidRPr="00EF2220" w:rsidRDefault="00296E35" w:rsidP="002E3FCC">
            <w:pPr>
              <w:pStyle w:val="TAL"/>
            </w:pPr>
          </w:p>
        </w:tc>
        <w:tc>
          <w:tcPr>
            <w:tcW w:w="1420" w:type="dxa"/>
          </w:tcPr>
          <w:p w14:paraId="3D8CF6A2" w14:textId="77777777" w:rsidR="00296E35" w:rsidRPr="00EF2220" w:rsidRDefault="00296E35" w:rsidP="002E3FCC">
            <w:pPr>
              <w:pStyle w:val="TAL"/>
            </w:pPr>
          </w:p>
        </w:tc>
        <w:tc>
          <w:tcPr>
            <w:tcW w:w="1136" w:type="dxa"/>
          </w:tcPr>
          <w:p w14:paraId="63DE6F2E" w14:textId="77777777" w:rsidR="00296E35" w:rsidRPr="00EF2220" w:rsidRDefault="00296E35" w:rsidP="002E3FCC">
            <w:pPr>
              <w:pStyle w:val="TAL"/>
            </w:pPr>
          </w:p>
        </w:tc>
      </w:tr>
      <w:tr w:rsidR="00296E35" w:rsidRPr="00EF2220" w14:paraId="341C5DD8" w14:textId="77777777" w:rsidTr="002E3FCC">
        <w:tblPrEx>
          <w:jc w:val="center"/>
          <w:tblInd w:w="0" w:type="dxa"/>
        </w:tblPrEx>
        <w:trPr>
          <w:cantSplit/>
          <w:jc w:val="center"/>
        </w:trPr>
        <w:tc>
          <w:tcPr>
            <w:tcW w:w="2838" w:type="dxa"/>
          </w:tcPr>
          <w:p w14:paraId="532E137A"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29AE2316" w14:textId="77777777" w:rsidR="00296E35" w:rsidRPr="00EF2220" w:rsidRDefault="00296E35" w:rsidP="002E3FCC">
            <w:pPr>
              <w:pStyle w:val="TAL"/>
            </w:pPr>
            <w:r w:rsidRPr="00EF2220">
              <w:t>"application/xml"</w:t>
            </w:r>
          </w:p>
        </w:tc>
        <w:tc>
          <w:tcPr>
            <w:tcW w:w="2128" w:type="dxa"/>
          </w:tcPr>
          <w:p w14:paraId="1884CED3" w14:textId="77777777" w:rsidR="00296E35" w:rsidRPr="00EF2220" w:rsidRDefault="00296E35" w:rsidP="002E3FCC">
            <w:pPr>
              <w:pStyle w:val="TAL"/>
            </w:pPr>
          </w:p>
        </w:tc>
        <w:tc>
          <w:tcPr>
            <w:tcW w:w="1420" w:type="dxa"/>
          </w:tcPr>
          <w:p w14:paraId="39FF213C" w14:textId="77777777" w:rsidR="00296E35" w:rsidRPr="00EF2220" w:rsidRDefault="00296E35" w:rsidP="002E3FCC">
            <w:pPr>
              <w:pStyle w:val="TAL"/>
            </w:pPr>
          </w:p>
        </w:tc>
        <w:tc>
          <w:tcPr>
            <w:tcW w:w="1136" w:type="dxa"/>
          </w:tcPr>
          <w:p w14:paraId="0BAAD790" w14:textId="77777777" w:rsidR="00296E35" w:rsidRPr="00EF2220" w:rsidRDefault="00296E35" w:rsidP="002E3FCC">
            <w:pPr>
              <w:pStyle w:val="TAL"/>
            </w:pPr>
          </w:p>
        </w:tc>
      </w:tr>
      <w:tr w:rsidR="00296E35" w:rsidRPr="00EF2220" w14:paraId="3F02178F" w14:textId="77777777" w:rsidTr="002E3FCC">
        <w:tblPrEx>
          <w:jc w:val="center"/>
          <w:tblInd w:w="0" w:type="dxa"/>
        </w:tblPrEx>
        <w:trPr>
          <w:cantSplit/>
          <w:jc w:val="center"/>
        </w:trPr>
        <w:tc>
          <w:tcPr>
            <w:tcW w:w="2838" w:type="dxa"/>
          </w:tcPr>
          <w:p w14:paraId="3F48F997" w14:textId="77777777" w:rsidR="00296E35" w:rsidRPr="00EF2220" w:rsidRDefault="00296E35" w:rsidP="002E3FCC">
            <w:pPr>
              <w:pStyle w:val="TAL"/>
              <w:rPr>
                <w:b/>
              </w:rPr>
            </w:pPr>
            <w:r w:rsidRPr="00EF2220">
              <w:rPr>
                <w:b/>
              </w:rPr>
              <w:t xml:space="preserve">Message-body: NMS </w:t>
            </w:r>
            <w:r w:rsidRPr="00EF2220">
              <w:rPr>
                <w:rFonts w:eastAsia="Malgun Gothic"/>
                <w:b/>
                <w:bCs/>
              </w:rPr>
              <w:t>Subscription</w:t>
            </w:r>
          </w:p>
        </w:tc>
        <w:tc>
          <w:tcPr>
            <w:tcW w:w="2128" w:type="dxa"/>
          </w:tcPr>
          <w:p w14:paraId="6D9BF2B0" w14:textId="77777777" w:rsidR="00296E35" w:rsidRPr="00EF2220" w:rsidRDefault="00296E35" w:rsidP="002E3FCC">
            <w:pPr>
              <w:pStyle w:val="TAL"/>
            </w:pPr>
          </w:p>
        </w:tc>
        <w:tc>
          <w:tcPr>
            <w:tcW w:w="2128" w:type="dxa"/>
          </w:tcPr>
          <w:p w14:paraId="12BA4C2A" w14:textId="77777777" w:rsidR="00296E35" w:rsidRPr="00EF2220" w:rsidRDefault="00296E35" w:rsidP="002E3FCC">
            <w:pPr>
              <w:pStyle w:val="TAL"/>
            </w:pPr>
          </w:p>
        </w:tc>
        <w:tc>
          <w:tcPr>
            <w:tcW w:w="1420" w:type="dxa"/>
          </w:tcPr>
          <w:p w14:paraId="1008B569" w14:textId="77777777" w:rsidR="00296E35" w:rsidRPr="00EF2220" w:rsidRDefault="00296E35" w:rsidP="002E3FCC">
            <w:pPr>
              <w:pStyle w:val="TAL"/>
            </w:pPr>
            <w:r w:rsidRPr="00EF2220">
              <w:t>RESTful Network API for NMS [40], clauses 6.20</w:t>
            </w:r>
          </w:p>
        </w:tc>
        <w:tc>
          <w:tcPr>
            <w:tcW w:w="1136" w:type="dxa"/>
          </w:tcPr>
          <w:p w14:paraId="392441EE" w14:textId="77777777" w:rsidR="00296E35" w:rsidRPr="00EF2220" w:rsidRDefault="00296E35" w:rsidP="002E3FCC">
            <w:pPr>
              <w:pStyle w:val="TAL"/>
            </w:pPr>
          </w:p>
        </w:tc>
      </w:tr>
      <w:tr w:rsidR="00296E35" w:rsidRPr="00EF2220" w:rsidDel="00EF3155" w14:paraId="368E44B0" w14:textId="77777777" w:rsidTr="002E3FCC">
        <w:tblPrEx>
          <w:jc w:val="center"/>
          <w:tblInd w:w="0" w:type="dxa"/>
        </w:tblPrEx>
        <w:trPr>
          <w:cantSplit/>
          <w:jc w:val="center"/>
        </w:trPr>
        <w:tc>
          <w:tcPr>
            <w:tcW w:w="2838" w:type="dxa"/>
          </w:tcPr>
          <w:p w14:paraId="4E4EA975" w14:textId="77777777" w:rsidR="00296E35" w:rsidRPr="00EF2220" w:rsidDel="00EF3155" w:rsidRDefault="00296E35" w:rsidP="002E3FCC">
            <w:pPr>
              <w:pStyle w:val="TAL"/>
            </w:pPr>
            <w:r w:rsidRPr="00EF2220">
              <w:t xml:space="preserve">  callbackReference</w:t>
            </w:r>
          </w:p>
        </w:tc>
        <w:tc>
          <w:tcPr>
            <w:tcW w:w="2128" w:type="dxa"/>
          </w:tcPr>
          <w:p w14:paraId="3AC7C58C" w14:textId="77777777" w:rsidR="00296E35" w:rsidRPr="00EF2220" w:rsidDel="00EF3155" w:rsidRDefault="00296E35" w:rsidP="002E3FCC">
            <w:pPr>
              <w:pStyle w:val="TAL"/>
            </w:pPr>
          </w:p>
        </w:tc>
        <w:tc>
          <w:tcPr>
            <w:tcW w:w="2128" w:type="dxa"/>
          </w:tcPr>
          <w:p w14:paraId="1CF24FBF" w14:textId="77777777" w:rsidR="00296E35" w:rsidRPr="00EF2220" w:rsidDel="00EF3155" w:rsidRDefault="00296E35" w:rsidP="002E3FCC">
            <w:pPr>
              <w:pStyle w:val="TAL"/>
            </w:pPr>
          </w:p>
        </w:tc>
        <w:tc>
          <w:tcPr>
            <w:tcW w:w="1420" w:type="dxa"/>
          </w:tcPr>
          <w:p w14:paraId="16EA1B98" w14:textId="77777777" w:rsidR="00296E35" w:rsidRPr="00EF2220" w:rsidDel="00EF3155" w:rsidRDefault="00296E35" w:rsidP="002E3FCC">
            <w:pPr>
              <w:pStyle w:val="TAL"/>
            </w:pPr>
          </w:p>
        </w:tc>
        <w:tc>
          <w:tcPr>
            <w:tcW w:w="1136" w:type="dxa"/>
          </w:tcPr>
          <w:p w14:paraId="2E315B74" w14:textId="77777777" w:rsidR="00296E35" w:rsidRPr="00EF2220" w:rsidDel="00EF3155" w:rsidRDefault="00296E35" w:rsidP="002E3FCC">
            <w:pPr>
              <w:pStyle w:val="TAL"/>
            </w:pPr>
          </w:p>
        </w:tc>
      </w:tr>
      <w:tr w:rsidR="00296E35" w:rsidRPr="00EF2220" w:rsidDel="00EF3155" w14:paraId="323C3DC9" w14:textId="77777777" w:rsidTr="002E3FCC">
        <w:tblPrEx>
          <w:jc w:val="center"/>
          <w:tblInd w:w="0" w:type="dxa"/>
        </w:tblPrEx>
        <w:trPr>
          <w:cantSplit/>
          <w:jc w:val="center"/>
        </w:trPr>
        <w:tc>
          <w:tcPr>
            <w:tcW w:w="2838" w:type="dxa"/>
          </w:tcPr>
          <w:p w14:paraId="0AEDDBB9" w14:textId="77777777" w:rsidR="00296E35" w:rsidRPr="00EF2220" w:rsidDel="00EF3155" w:rsidRDefault="00296E35" w:rsidP="002E3FCC">
            <w:pPr>
              <w:pStyle w:val="TAL"/>
            </w:pPr>
            <w:r w:rsidRPr="00EF2220">
              <w:t xml:space="preserve">    notifyURL</w:t>
            </w:r>
          </w:p>
        </w:tc>
        <w:tc>
          <w:tcPr>
            <w:tcW w:w="2128" w:type="dxa"/>
          </w:tcPr>
          <w:p w14:paraId="6212FC21" w14:textId="77777777" w:rsidR="00296E35" w:rsidRPr="00EF2220" w:rsidDel="00EF3155" w:rsidRDefault="00296E35" w:rsidP="002E3FCC">
            <w:pPr>
              <w:pStyle w:val="TAL"/>
            </w:pPr>
            <w:r w:rsidRPr="00EF2220">
              <w:t>same value as provided by the client in the POST request</w:t>
            </w:r>
          </w:p>
        </w:tc>
        <w:tc>
          <w:tcPr>
            <w:tcW w:w="2128" w:type="dxa"/>
          </w:tcPr>
          <w:p w14:paraId="0D5F7979" w14:textId="77777777" w:rsidR="00296E35" w:rsidRPr="00EF2220" w:rsidDel="00EF3155" w:rsidRDefault="00296E35" w:rsidP="002E3FCC">
            <w:pPr>
              <w:pStyle w:val="TAL"/>
            </w:pPr>
          </w:p>
        </w:tc>
        <w:tc>
          <w:tcPr>
            <w:tcW w:w="1420" w:type="dxa"/>
          </w:tcPr>
          <w:p w14:paraId="22C3D79F" w14:textId="77777777" w:rsidR="00296E35" w:rsidRPr="00EF2220" w:rsidDel="00EF3155" w:rsidRDefault="00296E35" w:rsidP="002E3FCC">
            <w:pPr>
              <w:pStyle w:val="TAL"/>
            </w:pPr>
          </w:p>
        </w:tc>
        <w:tc>
          <w:tcPr>
            <w:tcW w:w="1136" w:type="dxa"/>
          </w:tcPr>
          <w:p w14:paraId="4E33BF3C" w14:textId="77777777" w:rsidR="00296E35" w:rsidRPr="00EF2220" w:rsidDel="00EF3155" w:rsidRDefault="00296E35" w:rsidP="002E3FCC">
            <w:pPr>
              <w:pStyle w:val="TAL"/>
            </w:pPr>
          </w:p>
        </w:tc>
      </w:tr>
      <w:tr w:rsidR="00296E35" w:rsidRPr="00EF2220" w:rsidDel="00EF3155" w14:paraId="0F6FB8A7" w14:textId="77777777" w:rsidTr="002E3FCC">
        <w:tblPrEx>
          <w:jc w:val="center"/>
          <w:tblInd w:w="0" w:type="dxa"/>
        </w:tblPrEx>
        <w:trPr>
          <w:cantSplit/>
          <w:jc w:val="center"/>
        </w:trPr>
        <w:tc>
          <w:tcPr>
            <w:tcW w:w="2838" w:type="dxa"/>
          </w:tcPr>
          <w:p w14:paraId="4C1B0B74" w14:textId="77777777" w:rsidR="00296E35" w:rsidRPr="00EF2220" w:rsidDel="00EF3155" w:rsidRDefault="00296E35" w:rsidP="002E3FCC">
            <w:pPr>
              <w:pStyle w:val="TAL"/>
            </w:pPr>
            <w:r w:rsidRPr="00EF2220">
              <w:t xml:space="preserve">    callbackData</w:t>
            </w:r>
          </w:p>
        </w:tc>
        <w:tc>
          <w:tcPr>
            <w:tcW w:w="2128" w:type="dxa"/>
          </w:tcPr>
          <w:p w14:paraId="44934D43"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207E14C" w14:textId="77777777" w:rsidR="00296E35" w:rsidRPr="00EF2220" w:rsidDel="00EF3155" w:rsidRDefault="00296E35" w:rsidP="002E3FCC">
            <w:pPr>
              <w:pStyle w:val="TAL"/>
            </w:pPr>
          </w:p>
        </w:tc>
        <w:tc>
          <w:tcPr>
            <w:tcW w:w="1420" w:type="dxa"/>
          </w:tcPr>
          <w:p w14:paraId="635B1845" w14:textId="77777777" w:rsidR="00296E35" w:rsidRPr="00EF2220" w:rsidDel="00EF3155" w:rsidRDefault="00296E35" w:rsidP="002E3FCC">
            <w:pPr>
              <w:pStyle w:val="TAL"/>
            </w:pPr>
          </w:p>
        </w:tc>
        <w:tc>
          <w:tcPr>
            <w:tcW w:w="1136" w:type="dxa"/>
          </w:tcPr>
          <w:p w14:paraId="38BEEBFA" w14:textId="77777777" w:rsidR="00296E35" w:rsidRPr="00EF2220" w:rsidDel="00EF3155" w:rsidRDefault="00296E35" w:rsidP="002E3FCC">
            <w:pPr>
              <w:pStyle w:val="TAL"/>
            </w:pPr>
          </w:p>
        </w:tc>
      </w:tr>
      <w:tr w:rsidR="00296E35" w:rsidRPr="00EF2220" w:rsidDel="00EF3155" w14:paraId="0CFB924A" w14:textId="77777777" w:rsidTr="002E3FCC">
        <w:tblPrEx>
          <w:jc w:val="center"/>
          <w:tblInd w:w="0" w:type="dxa"/>
        </w:tblPrEx>
        <w:trPr>
          <w:cantSplit/>
          <w:jc w:val="center"/>
        </w:trPr>
        <w:tc>
          <w:tcPr>
            <w:tcW w:w="2838" w:type="dxa"/>
          </w:tcPr>
          <w:p w14:paraId="4C0BA88C" w14:textId="77777777" w:rsidR="00296E35" w:rsidRPr="00EF2220" w:rsidDel="00EF3155" w:rsidRDefault="00296E35" w:rsidP="002E3FCC">
            <w:pPr>
              <w:pStyle w:val="TAL"/>
            </w:pPr>
            <w:r w:rsidRPr="00EF2220">
              <w:t xml:space="preserve">    notificationFormat</w:t>
            </w:r>
          </w:p>
        </w:tc>
        <w:tc>
          <w:tcPr>
            <w:tcW w:w="2128" w:type="dxa"/>
          </w:tcPr>
          <w:p w14:paraId="764DE071"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24A84A3C" w14:textId="77777777" w:rsidR="00296E35" w:rsidRPr="00EF2220" w:rsidDel="00EF3155" w:rsidRDefault="00296E35" w:rsidP="002E3FCC">
            <w:pPr>
              <w:pStyle w:val="TAL"/>
            </w:pPr>
            <w:r w:rsidRPr="00EF2220">
              <w:t>Either "XML" or not present</w:t>
            </w:r>
          </w:p>
        </w:tc>
        <w:tc>
          <w:tcPr>
            <w:tcW w:w="1420" w:type="dxa"/>
          </w:tcPr>
          <w:p w14:paraId="6734AAF3" w14:textId="77777777" w:rsidR="00296E35" w:rsidRPr="00EF2220" w:rsidDel="00EF3155" w:rsidRDefault="00296E35" w:rsidP="002E3FCC">
            <w:pPr>
              <w:pStyle w:val="TAL"/>
            </w:pPr>
          </w:p>
        </w:tc>
        <w:tc>
          <w:tcPr>
            <w:tcW w:w="1136" w:type="dxa"/>
          </w:tcPr>
          <w:p w14:paraId="6A8F0D3B" w14:textId="77777777" w:rsidR="00296E35" w:rsidRPr="00EF2220" w:rsidDel="00EF3155" w:rsidRDefault="00296E35" w:rsidP="002E3FCC">
            <w:pPr>
              <w:pStyle w:val="TAL"/>
            </w:pPr>
          </w:p>
        </w:tc>
      </w:tr>
      <w:tr w:rsidR="00296E35" w:rsidRPr="00EF2220" w:rsidDel="00EF3155" w14:paraId="72601B8F" w14:textId="77777777" w:rsidTr="002E3FCC">
        <w:tblPrEx>
          <w:jc w:val="center"/>
          <w:tblInd w:w="0" w:type="dxa"/>
        </w:tblPrEx>
        <w:trPr>
          <w:cantSplit/>
          <w:jc w:val="center"/>
        </w:trPr>
        <w:tc>
          <w:tcPr>
            <w:tcW w:w="2838" w:type="dxa"/>
          </w:tcPr>
          <w:p w14:paraId="2A27CC0B" w14:textId="77777777" w:rsidR="00296E35" w:rsidRPr="00EF2220" w:rsidDel="00EF3155" w:rsidRDefault="00296E35" w:rsidP="002E3FCC">
            <w:pPr>
              <w:pStyle w:val="TAL"/>
            </w:pPr>
            <w:r w:rsidRPr="00EF2220">
              <w:t xml:space="preserve">  duration</w:t>
            </w:r>
          </w:p>
        </w:tc>
        <w:tc>
          <w:tcPr>
            <w:tcW w:w="2128" w:type="dxa"/>
          </w:tcPr>
          <w:p w14:paraId="53CB8D73" w14:textId="77777777" w:rsidR="00296E35" w:rsidRPr="00EF2220" w:rsidDel="00EF3155" w:rsidRDefault="00296E35" w:rsidP="002E3FCC">
            <w:pPr>
              <w:pStyle w:val="TAL"/>
            </w:pPr>
            <w:r w:rsidRPr="00EF2220">
              <w:t>Same value as provided by the client if present in the POST request otherwise "7200"</w:t>
            </w:r>
          </w:p>
        </w:tc>
        <w:tc>
          <w:tcPr>
            <w:tcW w:w="2128" w:type="dxa"/>
          </w:tcPr>
          <w:p w14:paraId="42FE4B3F" w14:textId="77777777" w:rsidR="00296E35" w:rsidRPr="00EF2220" w:rsidDel="00EF3155" w:rsidRDefault="00296E35" w:rsidP="002E3FCC">
            <w:pPr>
              <w:pStyle w:val="TAL"/>
            </w:pPr>
            <w:r w:rsidRPr="00EF2220">
              <w:t>7200 seconds if no other value has been provided by the client</w:t>
            </w:r>
          </w:p>
        </w:tc>
        <w:tc>
          <w:tcPr>
            <w:tcW w:w="1420" w:type="dxa"/>
          </w:tcPr>
          <w:p w14:paraId="30997AE4" w14:textId="77777777" w:rsidR="00296E35" w:rsidRPr="00EF2220" w:rsidDel="00EF3155" w:rsidRDefault="00296E35" w:rsidP="002E3FCC">
            <w:pPr>
              <w:pStyle w:val="TAL"/>
            </w:pPr>
          </w:p>
        </w:tc>
        <w:tc>
          <w:tcPr>
            <w:tcW w:w="1136" w:type="dxa"/>
          </w:tcPr>
          <w:p w14:paraId="0B0C4FDA" w14:textId="77777777" w:rsidR="00296E35" w:rsidRPr="00EF2220" w:rsidDel="00EF3155" w:rsidRDefault="00296E35" w:rsidP="002E3FCC">
            <w:pPr>
              <w:pStyle w:val="TAL"/>
            </w:pPr>
          </w:p>
        </w:tc>
      </w:tr>
      <w:tr w:rsidR="00296E35" w:rsidRPr="00EF2220" w:rsidDel="00EF3155" w14:paraId="1976DF23" w14:textId="77777777" w:rsidTr="002E3FCC">
        <w:tblPrEx>
          <w:jc w:val="center"/>
          <w:tblInd w:w="0" w:type="dxa"/>
        </w:tblPrEx>
        <w:trPr>
          <w:cantSplit/>
          <w:jc w:val="center"/>
        </w:trPr>
        <w:tc>
          <w:tcPr>
            <w:tcW w:w="2838" w:type="dxa"/>
          </w:tcPr>
          <w:p w14:paraId="6C0E3415" w14:textId="77777777" w:rsidR="00296E35" w:rsidRPr="00EF2220" w:rsidDel="00EF3155" w:rsidRDefault="00296E35" w:rsidP="002E3FCC">
            <w:pPr>
              <w:pStyle w:val="TAL"/>
            </w:pPr>
            <w:r w:rsidRPr="00EF2220">
              <w:t xml:space="preserve">  filter</w:t>
            </w:r>
          </w:p>
        </w:tc>
        <w:tc>
          <w:tcPr>
            <w:tcW w:w="2128" w:type="dxa"/>
          </w:tcPr>
          <w:p w14:paraId="77F102A3" w14:textId="77777777" w:rsidR="00296E35" w:rsidRPr="00EF2220" w:rsidDel="00EF3155" w:rsidRDefault="00296E35" w:rsidP="002E3FCC">
            <w:pPr>
              <w:pStyle w:val="TAL"/>
            </w:pPr>
            <w:r w:rsidRPr="00EF2220">
              <w:t>Not present</w:t>
            </w:r>
          </w:p>
        </w:tc>
        <w:tc>
          <w:tcPr>
            <w:tcW w:w="2128" w:type="dxa"/>
          </w:tcPr>
          <w:p w14:paraId="73FF0E8A" w14:textId="77777777" w:rsidR="00296E35" w:rsidRPr="00EF2220" w:rsidDel="00EF3155" w:rsidRDefault="00296E35" w:rsidP="002E3FCC">
            <w:pPr>
              <w:pStyle w:val="TAL"/>
            </w:pPr>
          </w:p>
        </w:tc>
        <w:tc>
          <w:tcPr>
            <w:tcW w:w="1420" w:type="dxa"/>
          </w:tcPr>
          <w:p w14:paraId="1ADDB08F" w14:textId="77777777" w:rsidR="00296E35" w:rsidRPr="00EF2220" w:rsidDel="00EF3155" w:rsidRDefault="00296E35" w:rsidP="002E3FCC">
            <w:pPr>
              <w:pStyle w:val="TAL"/>
            </w:pPr>
          </w:p>
        </w:tc>
        <w:tc>
          <w:tcPr>
            <w:tcW w:w="1136" w:type="dxa"/>
          </w:tcPr>
          <w:p w14:paraId="45CB0B22" w14:textId="77777777" w:rsidR="00296E35" w:rsidRPr="00EF2220" w:rsidDel="00EF3155" w:rsidRDefault="00296E35" w:rsidP="002E3FCC">
            <w:pPr>
              <w:pStyle w:val="TAL"/>
            </w:pPr>
          </w:p>
        </w:tc>
      </w:tr>
      <w:tr w:rsidR="00296E35" w:rsidRPr="00EF2220" w:rsidDel="00EF3155" w14:paraId="7D23EBCF" w14:textId="77777777" w:rsidTr="002E3FCC">
        <w:tblPrEx>
          <w:jc w:val="center"/>
          <w:tblInd w:w="0" w:type="dxa"/>
        </w:tblPrEx>
        <w:trPr>
          <w:cantSplit/>
          <w:jc w:val="center"/>
        </w:trPr>
        <w:tc>
          <w:tcPr>
            <w:tcW w:w="2838" w:type="dxa"/>
          </w:tcPr>
          <w:p w14:paraId="005AF5A5" w14:textId="77777777" w:rsidR="00296E35" w:rsidRPr="00EF2220" w:rsidDel="00EF3155" w:rsidRDefault="00296E35" w:rsidP="002E3FCC">
            <w:pPr>
              <w:pStyle w:val="TAL"/>
            </w:pPr>
            <w:r w:rsidRPr="00EF2220">
              <w:t xml:space="preserve">  clientCorrelator</w:t>
            </w:r>
          </w:p>
        </w:tc>
        <w:tc>
          <w:tcPr>
            <w:tcW w:w="2128" w:type="dxa"/>
          </w:tcPr>
          <w:p w14:paraId="3C8E69B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3E79B8B1" w14:textId="77777777" w:rsidR="00296E35" w:rsidRPr="00EF2220" w:rsidDel="00EF3155" w:rsidRDefault="00296E35" w:rsidP="002E3FCC">
            <w:pPr>
              <w:pStyle w:val="TAL"/>
            </w:pPr>
          </w:p>
        </w:tc>
        <w:tc>
          <w:tcPr>
            <w:tcW w:w="1420" w:type="dxa"/>
          </w:tcPr>
          <w:p w14:paraId="5EAF3D29" w14:textId="77777777" w:rsidR="00296E35" w:rsidRPr="00EF2220" w:rsidDel="00EF3155" w:rsidRDefault="00296E35" w:rsidP="002E3FCC">
            <w:pPr>
              <w:pStyle w:val="TAL"/>
            </w:pPr>
          </w:p>
        </w:tc>
        <w:tc>
          <w:tcPr>
            <w:tcW w:w="1136" w:type="dxa"/>
          </w:tcPr>
          <w:p w14:paraId="03CA2617" w14:textId="77777777" w:rsidR="00296E35" w:rsidRPr="00EF2220" w:rsidDel="00EF3155" w:rsidRDefault="00296E35" w:rsidP="002E3FCC">
            <w:pPr>
              <w:pStyle w:val="TAL"/>
            </w:pPr>
          </w:p>
        </w:tc>
      </w:tr>
      <w:tr w:rsidR="00296E35" w:rsidRPr="00EF2220" w:rsidDel="00EF3155" w14:paraId="19134EC3" w14:textId="77777777" w:rsidTr="002E3FCC">
        <w:tblPrEx>
          <w:jc w:val="center"/>
          <w:tblInd w:w="0" w:type="dxa"/>
        </w:tblPrEx>
        <w:trPr>
          <w:cantSplit/>
          <w:jc w:val="center"/>
        </w:trPr>
        <w:tc>
          <w:tcPr>
            <w:tcW w:w="2838" w:type="dxa"/>
          </w:tcPr>
          <w:p w14:paraId="661A71E3" w14:textId="77777777" w:rsidR="00296E35" w:rsidRPr="00EF2220" w:rsidDel="00EF3155" w:rsidRDefault="00296E35" w:rsidP="002E3FCC">
            <w:pPr>
              <w:pStyle w:val="TAL"/>
            </w:pPr>
            <w:r w:rsidRPr="00EF2220">
              <w:t xml:space="preserve">  resourceURL</w:t>
            </w:r>
          </w:p>
        </w:tc>
        <w:tc>
          <w:tcPr>
            <w:tcW w:w="2128" w:type="dxa"/>
          </w:tcPr>
          <w:p w14:paraId="1F8FFDE3" w14:textId="77777777" w:rsidR="00296E35" w:rsidRPr="00EF2220" w:rsidDel="00EF3155" w:rsidRDefault="00296E35" w:rsidP="002E3FCC">
            <w:pPr>
              <w:pStyle w:val="TAL"/>
            </w:pPr>
            <w:r w:rsidRPr="00EF2220">
              <w:t>tsc_MCData_MsgSF_AbsoluteBaseURL &amp; "/subscriptions/subscriptId0001"</w:t>
            </w:r>
          </w:p>
        </w:tc>
        <w:tc>
          <w:tcPr>
            <w:tcW w:w="2128" w:type="dxa"/>
          </w:tcPr>
          <w:p w14:paraId="720BC0EF" w14:textId="77777777" w:rsidR="00296E35" w:rsidRPr="00EF2220" w:rsidDel="00EF3155" w:rsidRDefault="00296E35" w:rsidP="002E3FCC">
            <w:pPr>
              <w:pStyle w:val="TAL"/>
            </w:pPr>
            <w:r w:rsidRPr="00EF2220">
              <w:t>same as in Location</w:t>
            </w:r>
          </w:p>
        </w:tc>
        <w:tc>
          <w:tcPr>
            <w:tcW w:w="1420" w:type="dxa"/>
          </w:tcPr>
          <w:p w14:paraId="47F57800" w14:textId="77777777" w:rsidR="00296E35" w:rsidRPr="00EF2220" w:rsidDel="00EF3155" w:rsidRDefault="00296E35" w:rsidP="002E3FCC">
            <w:pPr>
              <w:pStyle w:val="TAL"/>
            </w:pPr>
          </w:p>
        </w:tc>
        <w:tc>
          <w:tcPr>
            <w:tcW w:w="1136" w:type="dxa"/>
          </w:tcPr>
          <w:p w14:paraId="2F09767C" w14:textId="77777777" w:rsidR="00296E35" w:rsidRPr="00EF2220" w:rsidDel="00EF3155" w:rsidRDefault="00296E35" w:rsidP="002E3FCC">
            <w:pPr>
              <w:pStyle w:val="TAL"/>
            </w:pPr>
          </w:p>
        </w:tc>
      </w:tr>
      <w:tr w:rsidR="00296E35" w:rsidRPr="00EF2220" w:rsidDel="00EF3155" w14:paraId="2823BE47" w14:textId="77777777" w:rsidTr="002E3FCC">
        <w:tblPrEx>
          <w:jc w:val="center"/>
          <w:tblInd w:w="0" w:type="dxa"/>
        </w:tblPrEx>
        <w:trPr>
          <w:cantSplit/>
          <w:jc w:val="center"/>
        </w:trPr>
        <w:tc>
          <w:tcPr>
            <w:tcW w:w="2838" w:type="dxa"/>
          </w:tcPr>
          <w:p w14:paraId="14C14EE8" w14:textId="77777777" w:rsidR="00296E35" w:rsidRPr="00EF2220" w:rsidDel="00EF3155" w:rsidRDefault="00296E35" w:rsidP="002E3FCC">
            <w:pPr>
              <w:pStyle w:val="TAL"/>
            </w:pPr>
            <w:r w:rsidRPr="00EF2220">
              <w:t xml:space="preserve">  index</w:t>
            </w:r>
          </w:p>
        </w:tc>
        <w:tc>
          <w:tcPr>
            <w:tcW w:w="2128" w:type="dxa"/>
          </w:tcPr>
          <w:p w14:paraId="56FCD95F" w14:textId="77777777" w:rsidR="00296E35" w:rsidRPr="00EF2220" w:rsidDel="00EF3155" w:rsidRDefault="00296E35" w:rsidP="002E3FCC">
            <w:pPr>
              <w:pStyle w:val="TAL"/>
            </w:pPr>
            <w:r w:rsidRPr="00EF2220">
              <w:t>1</w:t>
            </w:r>
          </w:p>
        </w:tc>
        <w:tc>
          <w:tcPr>
            <w:tcW w:w="2128" w:type="dxa"/>
          </w:tcPr>
          <w:p w14:paraId="3D2BE91A" w14:textId="77777777" w:rsidR="00296E35" w:rsidRPr="00EF2220" w:rsidDel="00EF3155" w:rsidRDefault="00296E35" w:rsidP="002E3FCC">
            <w:pPr>
              <w:pStyle w:val="TAL"/>
            </w:pPr>
          </w:p>
        </w:tc>
        <w:tc>
          <w:tcPr>
            <w:tcW w:w="1420" w:type="dxa"/>
          </w:tcPr>
          <w:p w14:paraId="589A713F" w14:textId="77777777" w:rsidR="00296E35" w:rsidRPr="00EF2220" w:rsidDel="00EF3155" w:rsidRDefault="00296E35" w:rsidP="002E3FCC">
            <w:pPr>
              <w:pStyle w:val="TAL"/>
            </w:pPr>
          </w:p>
        </w:tc>
        <w:tc>
          <w:tcPr>
            <w:tcW w:w="1136" w:type="dxa"/>
          </w:tcPr>
          <w:p w14:paraId="37F75FD2" w14:textId="77777777" w:rsidR="00296E35" w:rsidRPr="00EF2220" w:rsidDel="00EF3155" w:rsidRDefault="00296E35" w:rsidP="002E3FCC">
            <w:pPr>
              <w:pStyle w:val="TAL"/>
            </w:pPr>
          </w:p>
        </w:tc>
      </w:tr>
      <w:tr w:rsidR="00296E35" w:rsidRPr="00EF2220" w:rsidDel="00EF3155" w14:paraId="16E9B95D" w14:textId="77777777" w:rsidTr="002E3FCC">
        <w:tblPrEx>
          <w:jc w:val="center"/>
          <w:tblInd w:w="0" w:type="dxa"/>
        </w:tblPrEx>
        <w:trPr>
          <w:cantSplit/>
          <w:jc w:val="center"/>
        </w:trPr>
        <w:tc>
          <w:tcPr>
            <w:tcW w:w="2838" w:type="dxa"/>
          </w:tcPr>
          <w:p w14:paraId="7E476C1A" w14:textId="77777777" w:rsidR="00296E35" w:rsidRPr="00EF2220" w:rsidDel="00EF3155" w:rsidRDefault="00296E35" w:rsidP="002E3FCC">
            <w:pPr>
              <w:pStyle w:val="TAL"/>
            </w:pPr>
            <w:r w:rsidRPr="00EF2220">
              <w:t xml:space="preserve">  restartToken</w:t>
            </w:r>
          </w:p>
        </w:tc>
        <w:tc>
          <w:tcPr>
            <w:tcW w:w="2128" w:type="dxa"/>
          </w:tcPr>
          <w:p w14:paraId="150B182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5A99F66" w14:textId="77777777" w:rsidR="00296E35" w:rsidRPr="00EF2220" w:rsidDel="00EF3155" w:rsidRDefault="00296E35" w:rsidP="002E3FCC">
            <w:pPr>
              <w:pStyle w:val="TAL"/>
            </w:pPr>
          </w:p>
        </w:tc>
        <w:tc>
          <w:tcPr>
            <w:tcW w:w="1420" w:type="dxa"/>
          </w:tcPr>
          <w:p w14:paraId="3754FE19" w14:textId="77777777" w:rsidR="00296E35" w:rsidRPr="00EF2220" w:rsidDel="00EF3155" w:rsidRDefault="00296E35" w:rsidP="002E3FCC">
            <w:pPr>
              <w:pStyle w:val="TAL"/>
            </w:pPr>
          </w:p>
        </w:tc>
        <w:tc>
          <w:tcPr>
            <w:tcW w:w="1136" w:type="dxa"/>
          </w:tcPr>
          <w:p w14:paraId="52A4CA17" w14:textId="77777777" w:rsidR="00296E35" w:rsidRPr="00EF2220" w:rsidDel="00EF3155" w:rsidRDefault="00296E35" w:rsidP="002E3FCC">
            <w:pPr>
              <w:pStyle w:val="TAL"/>
            </w:pPr>
          </w:p>
        </w:tc>
      </w:tr>
      <w:tr w:rsidR="00296E35" w:rsidRPr="00EF2220" w:rsidDel="00EF3155" w14:paraId="2F81EC09" w14:textId="77777777" w:rsidTr="002E3FCC">
        <w:tblPrEx>
          <w:jc w:val="center"/>
          <w:tblInd w:w="0" w:type="dxa"/>
        </w:tblPrEx>
        <w:trPr>
          <w:cantSplit/>
          <w:jc w:val="center"/>
        </w:trPr>
        <w:tc>
          <w:tcPr>
            <w:tcW w:w="2838" w:type="dxa"/>
          </w:tcPr>
          <w:p w14:paraId="1F78D292" w14:textId="77777777" w:rsidR="00296E35" w:rsidRPr="00EF2220" w:rsidDel="00EF3155" w:rsidRDefault="00296E35" w:rsidP="002E3FCC">
            <w:pPr>
              <w:pStyle w:val="TAL"/>
            </w:pPr>
            <w:r w:rsidRPr="00EF2220">
              <w:t xml:space="preserve">  maxEvents</w:t>
            </w:r>
          </w:p>
        </w:tc>
        <w:tc>
          <w:tcPr>
            <w:tcW w:w="2128" w:type="dxa"/>
          </w:tcPr>
          <w:p w14:paraId="7932DDD6" w14:textId="77777777" w:rsidR="00296E35" w:rsidRPr="00EF2220" w:rsidDel="00EF3155" w:rsidRDefault="00296E35" w:rsidP="002E3FCC">
            <w:pPr>
              <w:pStyle w:val="TAL"/>
            </w:pPr>
            <w:r w:rsidRPr="00EF2220">
              <w:t>Same value as provided by the client if present in the POST request otherwise "5"</w:t>
            </w:r>
          </w:p>
        </w:tc>
        <w:tc>
          <w:tcPr>
            <w:tcW w:w="2128" w:type="dxa"/>
          </w:tcPr>
          <w:p w14:paraId="2F7560CA" w14:textId="77777777" w:rsidR="00296E35" w:rsidRPr="00EF2220" w:rsidDel="00EF3155" w:rsidRDefault="00296E35" w:rsidP="002E3FCC">
            <w:pPr>
              <w:pStyle w:val="TAL"/>
            </w:pPr>
            <w:r w:rsidRPr="00EF2220">
              <w:t>"5" arbitrarily selected</w:t>
            </w:r>
          </w:p>
        </w:tc>
        <w:tc>
          <w:tcPr>
            <w:tcW w:w="1420" w:type="dxa"/>
          </w:tcPr>
          <w:p w14:paraId="450EFD93" w14:textId="77777777" w:rsidR="00296E35" w:rsidRPr="00EF2220" w:rsidDel="00EF3155" w:rsidRDefault="00296E35" w:rsidP="002E3FCC">
            <w:pPr>
              <w:pStyle w:val="TAL"/>
            </w:pPr>
          </w:p>
        </w:tc>
        <w:tc>
          <w:tcPr>
            <w:tcW w:w="1136" w:type="dxa"/>
          </w:tcPr>
          <w:p w14:paraId="6B22C239" w14:textId="77777777" w:rsidR="00296E35" w:rsidRPr="00EF2220" w:rsidDel="00EF3155" w:rsidRDefault="00296E35" w:rsidP="002E3FCC">
            <w:pPr>
              <w:pStyle w:val="TAL"/>
            </w:pPr>
          </w:p>
        </w:tc>
      </w:tr>
      <w:tr w:rsidR="00296E35" w:rsidRPr="00EF2220" w:rsidDel="00EF3155" w14:paraId="560CE2A0" w14:textId="77777777" w:rsidTr="002E3FCC">
        <w:tblPrEx>
          <w:jc w:val="center"/>
          <w:tblInd w:w="0" w:type="dxa"/>
        </w:tblPrEx>
        <w:trPr>
          <w:cantSplit/>
          <w:jc w:val="center"/>
        </w:trPr>
        <w:tc>
          <w:tcPr>
            <w:tcW w:w="2838" w:type="dxa"/>
          </w:tcPr>
          <w:p w14:paraId="2648DB54" w14:textId="77777777" w:rsidR="00296E35" w:rsidRPr="00EF2220" w:rsidRDefault="00296E35" w:rsidP="002E3FCC">
            <w:pPr>
              <w:pStyle w:val="TAL"/>
            </w:pPr>
            <w:r w:rsidRPr="00EF2220">
              <w:t xml:space="preserve">  objectAttributeNames</w:t>
            </w:r>
          </w:p>
        </w:tc>
        <w:tc>
          <w:tcPr>
            <w:tcW w:w="2128" w:type="dxa"/>
          </w:tcPr>
          <w:p w14:paraId="5412F8FC" w14:textId="77777777" w:rsidR="00296E35" w:rsidRPr="00EF2220" w:rsidRDefault="00296E35" w:rsidP="002E3FCC">
            <w:pPr>
              <w:pStyle w:val="TAL"/>
            </w:pPr>
            <w:r w:rsidRPr="00EF2220">
              <w:t>Not present</w:t>
            </w:r>
          </w:p>
        </w:tc>
        <w:tc>
          <w:tcPr>
            <w:tcW w:w="2128" w:type="dxa"/>
          </w:tcPr>
          <w:p w14:paraId="76E6C2B8" w14:textId="77777777" w:rsidR="00296E35" w:rsidRPr="00EF2220" w:rsidRDefault="00296E35" w:rsidP="002E3FCC">
            <w:pPr>
              <w:pStyle w:val="TAL"/>
            </w:pPr>
          </w:p>
        </w:tc>
        <w:tc>
          <w:tcPr>
            <w:tcW w:w="1420" w:type="dxa"/>
          </w:tcPr>
          <w:p w14:paraId="0DC9119F" w14:textId="77777777" w:rsidR="00296E35" w:rsidRPr="00EF2220" w:rsidDel="00EF3155" w:rsidRDefault="00296E35" w:rsidP="002E3FCC">
            <w:pPr>
              <w:pStyle w:val="TAL"/>
            </w:pPr>
          </w:p>
        </w:tc>
        <w:tc>
          <w:tcPr>
            <w:tcW w:w="1136" w:type="dxa"/>
          </w:tcPr>
          <w:p w14:paraId="75B5AF24" w14:textId="77777777" w:rsidR="00296E35" w:rsidRPr="00EF2220" w:rsidDel="00EF3155" w:rsidRDefault="00296E35" w:rsidP="002E3FCC">
            <w:pPr>
              <w:pStyle w:val="TAL"/>
            </w:pPr>
          </w:p>
        </w:tc>
      </w:tr>
      <w:tr w:rsidR="00296E35" w:rsidRPr="00EF2220" w:rsidDel="00EF3155" w14:paraId="18996074" w14:textId="77777777" w:rsidTr="002E3FCC">
        <w:tblPrEx>
          <w:jc w:val="center"/>
          <w:tblInd w:w="0" w:type="dxa"/>
        </w:tblPrEx>
        <w:trPr>
          <w:cantSplit/>
          <w:jc w:val="center"/>
        </w:trPr>
        <w:tc>
          <w:tcPr>
            <w:tcW w:w="2838" w:type="dxa"/>
          </w:tcPr>
          <w:p w14:paraId="475EF95A" w14:textId="77777777" w:rsidR="00296E35" w:rsidRPr="00EF2220" w:rsidRDefault="00296E35" w:rsidP="002E3FCC">
            <w:pPr>
              <w:pStyle w:val="TAL"/>
            </w:pPr>
            <w:r w:rsidRPr="00EF2220">
              <w:t xml:space="preserve">  inlineImdn</w:t>
            </w:r>
          </w:p>
        </w:tc>
        <w:tc>
          <w:tcPr>
            <w:tcW w:w="2128" w:type="dxa"/>
          </w:tcPr>
          <w:p w14:paraId="2190DABF" w14:textId="77777777" w:rsidR="00296E35" w:rsidRPr="00EF2220" w:rsidRDefault="00296E35" w:rsidP="002E3FCC">
            <w:pPr>
              <w:pStyle w:val="TAL"/>
            </w:pPr>
            <w:r w:rsidRPr="00EF2220">
              <w:t>Same value as provided by the client if present in the POST request otherwise not present</w:t>
            </w:r>
          </w:p>
        </w:tc>
        <w:tc>
          <w:tcPr>
            <w:tcW w:w="2128" w:type="dxa"/>
          </w:tcPr>
          <w:p w14:paraId="4D249E30" w14:textId="77777777" w:rsidR="00296E35" w:rsidRPr="00EF2220" w:rsidRDefault="00296E35" w:rsidP="002E3FCC">
            <w:pPr>
              <w:pStyle w:val="TAL"/>
            </w:pPr>
            <w:r w:rsidRPr="00EF2220">
              <w:t>Either "false" or not present</w:t>
            </w:r>
          </w:p>
        </w:tc>
        <w:tc>
          <w:tcPr>
            <w:tcW w:w="1420" w:type="dxa"/>
          </w:tcPr>
          <w:p w14:paraId="10D57840" w14:textId="77777777" w:rsidR="00296E35" w:rsidRPr="00EF2220" w:rsidDel="00EF3155" w:rsidRDefault="00296E35" w:rsidP="002E3FCC">
            <w:pPr>
              <w:pStyle w:val="TAL"/>
            </w:pPr>
          </w:p>
        </w:tc>
        <w:tc>
          <w:tcPr>
            <w:tcW w:w="1136" w:type="dxa"/>
          </w:tcPr>
          <w:p w14:paraId="6872D66F" w14:textId="77777777" w:rsidR="00296E35" w:rsidRPr="00EF2220" w:rsidDel="00EF3155" w:rsidRDefault="00296E35" w:rsidP="002E3FCC">
            <w:pPr>
              <w:pStyle w:val="TAL"/>
            </w:pPr>
          </w:p>
        </w:tc>
      </w:tr>
    </w:tbl>
    <w:p w14:paraId="4F160CD8" w14:textId="77777777" w:rsidR="00296E35" w:rsidRPr="00EF2220" w:rsidRDefault="00296E35" w:rsidP="00296E35"/>
    <w:p w14:paraId="1BF797FB" w14:textId="43E518C4" w:rsidR="00296E35" w:rsidRPr="00EF2220" w:rsidRDefault="00296E35" w:rsidP="00296E35">
      <w:pPr>
        <w:pStyle w:val="TH"/>
      </w:pPr>
      <w:r w:rsidRPr="00EF2220">
        <w:t xml:space="preserve">Table 6.8.3.3.3-3: HTTP POST from the UE (Step 4, Table 6.8.3.3.2-1; step 2, TS </w:t>
      </w:r>
      <w:r>
        <w:t>37.579</w:t>
      </w:r>
      <w:r w:rsidRPr="00EF2220">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6121968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48E460A" w14:textId="19CBC9A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226718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3314"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496546"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4ABF148E"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1F847B9B"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3886B1FD" w14:textId="77777777" w:rsidR="00296E35" w:rsidRPr="00EF2220" w:rsidRDefault="00296E35" w:rsidP="002E3FCC">
            <w:pPr>
              <w:pStyle w:val="TAH"/>
            </w:pPr>
            <w:r w:rsidRPr="00EF2220">
              <w:t>Condition</w:t>
            </w:r>
          </w:p>
        </w:tc>
      </w:tr>
      <w:tr w:rsidR="00296E35" w:rsidRPr="00EF2220" w14:paraId="17313A23" w14:textId="77777777" w:rsidTr="002E3FCC">
        <w:tc>
          <w:tcPr>
            <w:tcW w:w="2837" w:type="dxa"/>
            <w:tcBorders>
              <w:top w:val="single" w:sz="4" w:space="0" w:color="auto"/>
              <w:left w:val="single" w:sz="4" w:space="0" w:color="auto"/>
              <w:bottom w:val="single" w:sz="4" w:space="0" w:color="auto"/>
              <w:right w:val="single" w:sz="4" w:space="0" w:color="auto"/>
            </w:tcBorders>
          </w:tcPr>
          <w:p w14:paraId="68141ABF"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6652FC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BD433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C8AD9C"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B91396" w14:textId="77777777" w:rsidR="00296E35" w:rsidRPr="00EF2220" w:rsidRDefault="00296E35" w:rsidP="002E3FCC">
            <w:pPr>
              <w:pStyle w:val="TAL"/>
            </w:pPr>
          </w:p>
        </w:tc>
      </w:tr>
      <w:tr w:rsidR="00296E35" w:rsidRPr="00EF2220" w14:paraId="4DB6C0F2" w14:textId="77777777" w:rsidTr="002E3FCC">
        <w:tc>
          <w:tcPr>
            <w:tcW w:w="2837" w:type="dxa"/>
            <w:tcBorders>
              <w:top w:val="single" w:sz="4" w:space="0" w:color="auto"/>
              <w:left w:val="single" w:sz="4" w:space="0" w:color="auto"/>
              <w:bottom w:val="single" w:sz="4" w:space="0" w:color="auto"/>
              <w:right w:val="single" w:sz="4" w:space="0" w:color="auto"/>
            </w:tcBorders>
          </w:tcPr>
          <w:p w14:paraId="568FFF9E"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D4E455C"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7C903"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777C31"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42044" w14:textId="77777777" w:rsidR="00296E35" w:rsidRPr="00EF2220" w:rsidRDefault="00296E35" w:rsidP="002E3FCC">
            <w:pPr>
              <w:pStyle w:val="TAL"/>
            </w:pPr>
          </w:p>
        </w:tc>
      </w:tr>
      <w:tr w:rsidR="00296E35" w:rsidRPr="00EF2220" w14:paraId="035EC4C9" w14:textId="77777777" w:rsidTr="002E3FCC">
        <w:tc>
          <w:tcPr>
            <w:tcW w:w="2837" w:type="dxa"/>
            <w:tcBorders>
              <w:top w:val="single" w:sz="4" w:space="0" w:color="auto"/>
              <w:left w:val="single" w:sz="4" w:space="0" w:color="auto"/>
              <w:bottom w:val="single" w:sz="4" w:space="0" w:color="auto"/>
              <w:right w:val="single" w:sz="4" w:space="0" w:color="auto"/>
            </w:tcBorders>
          </w:tcPr>
          <w:p w14:paraId="7714ECF6"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78D38C87"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66C31E4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DD17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0A11EF" w14:textId="77777777" w:rsidR="00296E35" w:rsidRPr="00EF2220" w:rsidRDefault="00296E35" w:rsidP="002E3FCC">
            <w:pPr>
              <w:pStyle w:val="TAL"/>
            </w:pPr>
          </w:p>
        </w:tc>
      </w:tr>
      <w:tr w:rsidR="00296E35" w:rsidRPr="00EF2220" w14:paraId="6A37F0CB" w14:textId="77777777" w:rsidTr="002E3FCC">
        <w:tc>
          <w:tcPr>
            <w:tcW w:w="2837" w:type="dxa"/>
            <w:tcBorders>
              <w:top w:val="single" w:sz="4" w:space="0" w:color="auto"/>
              <w:left w:val="single" w:sz="4" w:space="0" w:color="auto"/>
              <w:bottom w:val="single" w:sz="4" w:space="0" w:color="auto"/>
              <w:right w:val="single" w:sz="4" w:space="0" w:color="auto"/>
            </w:tcBorders>
          </w:tcPr>
          <w:p w14:paraId="65B00705"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2D0A26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9834ED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3C58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6C990B" w14:textId="77777777" w:rsidR="00296E35" w:rsidRPr="00EF2220" w:rsidRDefault="00296E35" w:rsidP="002E3FCC">
            <w:pPr>
              <w:pStyle w:val="TAL"/>
            </w:pPr>
          </w:p>
        </w:tc>
      </w:tr>
      <w:tr w:rsidR="00296E35" w:rsidRPr="00EF2220" w14:paraId="356BE6DA" w14:textId="77777777" w:rsidTr="002E3FCC">
        <w:tc>
          <w:tcPr>
            <w:tcW w:w="2837" w:type="dxa"/>
            <w:tcBorders>
              <w:top w:val="single" w:sz="4" w:space="0" w:color="auto"/>
              <w:left w:val="single" w:sz="4" w:space="0" w:color="auto"/>
              <w:bottom w:val="single" w:sz="4" w:space="0" w:color="auto"/>
              <w:right w:val="single" w:sz="4" w:space="0" w:color="auto"/>
            </w:tcBorders>
          </w:tcPr>
          <w:p w14:paraId="7F1D859E"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2A9BF17D"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3B8C224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0AC2E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E4B11F" w14:textId="77777777" w:rsidR="00296E35" w:rsidRPr="00EF2220" w:rsidRDefault="00296E35" w:rsidP="002E3FCC">
            <w:pPr>
              <w:pStyle w:val="TAL"/>
            </w:pPr>
          </w:p>
        </w:tc>
      </w:tr>
      <w:tr w:rsidR="00296E35" w:rsidRPr="00EF2220" w14:paraId="4CE777D1" w14:textId="77777777" w:rsidTr="002E3FCC">
        <w:tc>
          <w:tcPr>
            <w:tcW w:w="2837" w:type="dxa"/>
            <w:tcBorders>
              <w:top w:val="single" w:sz="4" w:space="0" w:color="auto"/>
              <w:left w:val="single" w:sz="4" w:space="0" w:color="auto"/>
              <w:bottom w:val="single" w:sz="4" w:space="0" w:color="auto"/>
              <w:right w:val="single" w:sz="4" w:space="0" w:color="auto"/>
            </w:tcBorders>
          </w:tcPr>
          <w:p w14:paraId="078404F4" w14:textId="77777777" w:rsidR="00296E35" w:rsidRPr="00EF2220" w:rsidRDefault="00296E35" w:rsidP="002E3FCC">
            <w:pPr>
              <w:pStyle w:val="TAL"/>
            </w:pPr>
            <w:r w:rsidRPr="00EF2220">
              <w:rPr>
                <w:b/>
              </w:rPr>
              <w:t>Message-body: NMS nms</w:t>
            </w:r>
            <w:r w:rsidRPr="00EF2220">
              <w:rPr>
                <w:rFonts w:eastAsia="Malgun Gothic"/>
                <w:b/>
                <w:bCs/>
              </w:rPr>
              <w:t>SubscriptionUpdate</w:t>
            </w:r>
          </w:p>
        </w:tc>
        <w:tc>
          <w:tcPr>
            <w:tcW w:w="2127" w:type="dxa"/>
            <w:tcBorders>
              <w:top w:val="single" w:sz="4" w:space="0" w:color="auto"/>
              <w:left w:val="single" w:sz="4" w:space="0" w:color="auto"/>
              <w:bottom w:val="single" w:sz="4" w:space="0" w:color="auto"/>
              <w:right w:val="single" w:sz="4" w:space="0" w:color="auto"/>
            </w:tcBorders>
          </w:tcPr>
          <w:p w14:paraId="6EBEAA41"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6607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00BCBB" w14:textId="77777777" w:rsidR="00296E35" w:rsidRPr="00EF2220" w:rsidRDefault="00296E35" w:rsidP="002E3FCC">
            <w:pPr>
              <w:pStyle w:val="TAL"/>
            </w:pPr>
            <w:r w:rsidRPr="00EF2220">
              <w:t>RESTful Network API for NMS [40], clauses 6.21</w:t>
            </w:r>
          </w:p>
        </w:tc>
        <w:tc>
          <w:tcPr>
            <w:tcW w:w="1135" w:type="dxa"/>
            <w:tcBorders>
              <w:top w:val="single" w:sz="4" w:space="0" w:color="auto"/>
              <w:left w:val="single" w:sz="4" w:space="0" w:color="auto"/>
              <w:bottom w:val="single" w:sz="4" w:space="0" w:color="auto"/>
              <w:right w:val="single" w:sz="4" w:space="0" w:color="auto"/>
            </w:tcBorders>
          </w:tcPr>
          <w:p w14:paraId="46552E8B" w14:textId="77777777" w:rsidR="00296E35" w:rsidRPr="00EF2220" w:rsidRDefault="00296E35" w:rsidP="002E3FCC">
            <w:pPr>
              <w:pStyle w:val="TAL"/>
            </w:pPr>
          </w:p>
        </w:tc>
      </w:tr>
      <w:tr w:rsidR="00296E35" w:rsidRPr="00EF2220" w14:paraId="59B2DCCD" w14:textId="77777777" w:rsidTr="002E3FCC">
        <w:tc>
          <w:tcPr>
            <w:tcW w:w="2837" w:type="dxa"/>
            <w:tcBorders>
              <w:top w:val="single" w:sz="4" w:space="0" w:color="auto"/>
              <w:left w:val="single" w:sz="4" w:space="0" w:color="auto"/>
              <w:bottom w:val="single" w:sz="4" w:space="0" w:color="auto"/>
              <w:right w:val="single" w:sz="4" w:space="0" w:color="auto"/>
            </w:tcBorders>
          </w:tcPr>
          <w:p w14:paraId="66EC674A" w14:textId="77777777" w:rsidR="00296E35" w:rsidRPr="00EF2220" w:rsidRDefault="00296E35" w:rsidP="002E3FCC">
            <w:pPr>
              <w:pStyle w:val="TAL"/>
            </w:pPr>
            <w:r w:rsidRPr="00EF2220">
              <w:rPr>
                <w:rFonts w:eastAsia="Malgun Gothic"/>
              </w:rPr>
              <w:t xml:space="preserve">  duration</w:t>
            </w:r>
          </w:p>
        </w:tc>
        <w:tc>
          <w:tcPr>
            <w:tcW w:w="2127" w:type="dxa"/>
            <w:tcBorders>
              <w:top w:val="single" w:sz="4" w:space="0" w:color="auto"/>
              <w:left w:val="single" w:sz="4" w:space="0" w:color="auto"/>
              <w:bottom w:val="single" w:sz="4" w:space="0" w:color="auto"/>
              <w:right w:val="single" w:sz="4" w:space="0" w:color="auto"/>
            </w:tcBorders>
          </w:tcPr>
          <w:p w14:paraId="16435DF9" w14:textId="77777777" w:rsidR="00296E35" w:rsidRPr="00EF2220" w:rsidRDefault="00296E35" w:rsidP="002E3FCC">
            <w:pPr>
              <w:pStyle w:val="TAL"/>
            </w:pPr>
            <w:r w:rsidRPr="00EF2220">
              <w:t>"10800"</w:t>
            </w:r>
          </w:p>
        </w:tc>
        <w:tc>
          <w:tcPr>
            <w:tcW w:w="2127" w:type="dxa"/>
            <w:tcBorders>
              <w:top w:val="single" w:sz="4" w:space="0" w:color="auto"/>
              <w:left w:val="single" w:sz="4" w:space="0" w:color="auto"/>
              <w:bottom w:val="single" w:sz="4" w:space="0" w:color="auto"/>
              <w:right w:val="single" w:sz="4" w:space="0" w:color="auto"/>
            </w:tcBorders>
          </w:tcPr>
          <w:p w14:paraId="3178D60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B68ED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2F44D" w14:textId="77777777" w:rsidR="00296E35" w:rsidRPr="00EF2220" w:rsidRDefault="00296E35" w:rsidP="002E3FCC">
            <w:pPr>
              <w:pStyle w:val="TAL"/>
            </w:pPr>
          </w:p>
        </w:tc>
      </w:tr>
      <w:tr w:rsidR="00296E35" w:rsidRPr="00EF2220" w14:paraId="3B30F2E6" w14:textId="77777777" w:rsidTr="002E3FCC">
        <w:tc>
          <w:tcPr>
            <w:tcW w:w="2837" w:type="dxa"/>
            <w:tcBorders>
              <w:top w:val="single" w:sz="4" w:space="0" w:color="auto"/>
              <w:left w:val="single" w:sz="4" w:space="0" w:color="auto"/>
              <w:bottom w:val="single" w:sz="4" w:space="0" w:color="auto"/>
              <w:right w:val="single" w:sz="4" w:space="0" w:color="auto"/>
            </w:tcBorders>
          </w:tcPr>
          <w:p w14:paraId="3DCD9278" w14:textId="77777777" w:rsidR="00296E35" w:rsidRPr="00EF2220" w:rsidRDefault="00296E35" w:rsidP="002E3FCC">
            <w:pPr>
              <w:pStyle w:val="TAL"/>
              <w:rPr>
                <w:rFonts w:eastAsia="Malgun Gothic"/>
              </w:rPr>
            </w:pPr>
            <w:r w:rsidRPr="00EF2220">
              <w:rPr>
                <w:rFonts w:eastAsia="Malgun Gothic"/>
              </w:rPr>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278D1F3" w14:textId="77777777" w:rsidR="00296E35" w:rsidRPr="00EF2220"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401B0E4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F79B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CEC46" w14:textId="77777777" w:rsidR="00296E35" w:rsidRPr="00EF2220" w:rsidRDefault="00296E35" w:rsidP="002E3FCC">
            <w:pPr>
              <w:pStyle w:val="TAL"/>
            </w:pPr>
          </w:p>
        </w:tc>
      </w:tr>
    </w:tbl>
    <w:p w14:paraId="5FE3479B" w14:textId="77777777" w:rsidR="00296E35" w:rsidRPr="00EF2220" w:rsidRDefault="00296E35" w:rsidP="00296E35"/>
    <w:p w14:paraId="2D3EEE49" w14:textId="2EA00332" w:rsidR="00296E35" w:rsidRPr="00EF2220" w:rsidRDefault="00296E35" w:rsidP="00296E35">
      <w:pPr>
        <w:pStyle w:val="TH"/>
      </w:pPr>
      <w:r w:rsidRPr="00EF2220">
        <w:t xml:space="preserve">Table 6.8.3.3.3-4: HTTP 200 (OK) from the SS (step 4, Table 6.8.3.3.2-1; step 3, TS </w:t>
      </w:r>
      <w:r>
        <w:t>37.579</w:t>
      </w:r>
      <w:r w:rsidRPr="00EF2220">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05DA5DA1" w14:textId="77777777" w:rsidTr="002E3FCC">
        <w:tc>
          <w:tcPr>
            <w:tcW w:w="9650" w:type="dxa"/>
            <w:gridSpan w:val="5"/>
            <w:hideMark/>
          </w:tcPr>
          <w:p w14:paraId="62482C5A" w14:textId="6E2CCFA2" w:rsidR="00296E35" w:rsidRPr="00EF2220" w:rsidRDefault="00296E35" w:rsidP="002E3FCC">
            <w:pPr>
              <w:pStyle w:val="TAL"/>
            </w:pPr>
            <w:r w:rsidRPr="00EF2220">
              <w:t xml:space="preserve">Derivation Path: TS </w:t>
            </w:r>
            <w:r>
              <w:t>37.579</w:t>
            </w:r>
            <w:r w:rsidRPr="00EF2220">
              <w:t>-1 [2], Table 5.5.4.6-1</w:t>
            </w:r>
          </w:p>
        </w:tc>
      </w:tr>
      <w:tr w:rsidR="00296E35" w:rsidRPr="00EF2220" w14:paraId="56607E7C" w14:textId="77777777" w:rsidTr="002E3FCC">
        <w:tblPrEx>
          <w:jc w:val="center"/>
          <w:tblInd w:w="0" w:type="dxa"/>
        </w:tblPrEx>
        <w:trPr>
          <w:cantSplit/>
          <w:jc w:val="center"/>
        </w:trPr>
        <w:tc>
          <w:tcPr>
            <w:tcW w:w="2838" w:type="dxa"/>
          </w:tcPr>
          <w:p w14:paraId="2546904E" w14:textId="77777777" w:rsidR="00296E35" w:rsidRPr="00EF2220" w:rsidRDefault="00296E35" w:rsidP="002E3FCC">
            <w:pPr>
              <w:pStyle w:val="TAH"/>
            </w:pPr>
            <w:r w:rsidRPr="00EF2220">
              <w:t>Information Element</w:t>
            </w:r>
          </w:p>
        </w:tc>
        <w:tc>
          <w:tcPr>
            <w:tcW w:w="2128" w:type="dxa"/>
          </w:tcPr>
          <w:p w14:paraId="1F1AB743" w14:textId="77777777" w:rsidR="00296E35" w:rsidRPr="00EF2220" w:rsidRDefault="00296E35" w:rsidP="002E3FCC">
            <w:pPr>
              <w:pStyle w:val="TAH"/>
            </w:pPr>
            <w:r w:rsidRPr="00EF2220">
              <w:t>Value/remark</w:t>
            </w:r>
          </w:p>
        </w:tc>
        <w:tc>
          <w:tcPr>
            <w:tcW w:w="2128" w:type="dxa"/>
          </w:tcPr>
          <w:p w14:paraId="5EF53E49" w14:textId="77777777" w:rsidR="00296E35" w:rsidRPr="00EF2220" w:rsidRDefault="00296E35" w:rsidP="002E3FCC">
            <w:pPr>
              <w:pStyle w:val="TAH"/>
            </w:pPr>
            <w:r w:rsidRPr="00EF2220">
              <w:t>Comment</w:t>
            </w:r>
          </w:p>
        </w:tc>
        <w:tc>
          <w:tcPr>
            <w:tcW w:w="1420" w:type="dxa"/>
          </w:tcPr>
          <w:p w14:paraId="01635229" w14:textId="77777777" w:rsidR="00296E35" w:rsidRPr="00EF2220" w:rsidRDefault="00296E35" w:rsidP="002E3FCC">
            <w:pPr>
              <w:pStyle w:val="TAH"/>
            </w:pPr>
            <w:r w:rsidRPr="00EF2220">
              <w:t>Reference</w:t>
            </w:r>
          </w:p>
        </w:tc>
        <w:tc>
          <w:tcPr>
            <w:tcW w:w="1136" w:type="dxa"/>
          </w:tcPr>
          <w:p w14:paraId="5A53A7FD" w14:textId="77777777" w:rsidR="00296E35" w:rsidRPr="00EF2220" w:rsidRDefault="00296E35" w:rsidP="002E3FCC">
            <w:pPr>
              <w:pStyle w:val="TAH"/>
            </w:pPr>
            <w:r w:rsidRPr="00EF2220">
              <w:t>Condition</w:t>
            </w:r>
          </w:p>
        </w:tc>
      </w:tr>
      <w:tr w:rsidR="00296E35" w:rsidRPr="00EF2220" w14:paraId="3B1D761E" w14:textId="77777777" w:rsidTr="002E3FCC">
        <w:tblPrEx>
          <w:jc w:val="center"/>
          <w:tblInd w:w="0" w:type="dxa"/>
        </w:tblPrEx>
        <w:trPr>
          <w:cantSplit/>
          <w:jc w:val="center"/>
        </w:trPr>
        <w:tc>
          <w:tcPr>
            <w:tcW w:w="2838" w:type="dxa"/>
          </w:tcPr>
          <w:p w14:paraId="4EE13DBA" w14:textId="77777777" w:rsidR="00296E35" w:rsidRPr="00EF2220" w:rsidRDefault="00296E35" w:rsidP="002E3FCC">
            <w:pPr>
              <w:pStyle w:val="TAL"/>
              <w:rPr>
                <w:b/>
              </w:rPr>
            </w:pPr>
            <w:r w:rsidRPr="00EF2220">
              <w:rPr>
                <w:b/>
                <w:bCs/>
              </w:rPr>
              <w:t>Content-Type</w:t>
            </w:r>
          </w:p>
        </w:tc>
        <w:tc>
          <w:tcPr>
            <w:tcW w:w="2128" w:type="dxa"/>
          </w:tcPr>
          <w:p w14:paraId="3209EAE1" w14:textId="77777777" w:rsidR="00296E35" w:rsidRPr="00EF2220" w:rsidRDefault="00296E35" w:rsidP="002E3FCC">
            <w:pPr>
              <w:pStyle w:val="TAL"/>
            </w:pPr>
          </w:p>
        </w:tc>
        <w:tc>
          <w:tcPr>
            <w:tcW w:w="2128" w:type="dxa"/>
          </w:tcPr>
          <w:p w14:paraId="41847934" w14:textId="77777777" w:rsidR="00296E35" w:rsidRPr="00EF2220" w:rsidRDefault="00296E35" w:rsidP="002E3FCC">
            <w:pPr>
              <w:pStyle w:val="TAL"/>
            </w:pPr>
          </w:p>
        </w:tc>
        <w:tc>
          <w:tcPr>
            <w:tcW w:w="1420" w:type="dxa"/>
          </w:tcPr>
          <w:p w14:paraId="122A93F7" w14:textId="77777777" w:rsidR="00296E35" w:rsidRPr="00EF2220" w:rsidRDefault="00296E35" w:rsidP="002E3FCC">
            <w:pPr>
              <w:pStyle w:val="TAL"/>
            </w:pPr>
          </w:p>
        </w:tc>
        <w:tc>
          <w:tcPr>
            <w:tcW w:w="1136" w:type="dxa"/>
          </w:tcPr>
          <w:p w14:paraId="067B1691" w14:textId="77777777" w:rsidR="00296E35" w:rsidRPr="00EF2220" w:rsidRDefault="00296E35" w:rsidP="002E3FCC">
            <w:pPr>
              <w:pStyle w:val="TAL"/>
            </w:pPr>
          </w:p>
        </w:tc>
      </w:tr>
      <w:tr w:rsidR="00296E35" w:rsidRPr="00EF2220" w14:paraId="1635BD15" w14:textId="77777777" w:rsidTr="002E3FCC">
        <w:tblPrEx>
          <w:jc w:val="center"/>
          <w:tblInd w:w="0" w:type="dxa"/>
        </w:tblPrEx>
        <w:trPr>
          <w:cantSplit/>
          <w:jc w:val="center"/>
        </w:trPr>
        <w:tc>
          <w:tcPr>
            <w:tcW w:w="2838" w:type="dxa"/>
          </w:tcPr>
          <w:p w14:paraId="744934A3"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377545F4" w14:textId="77777777" w:rsidR="00296E35" w:rsidRPr="00EF2220" w:rsidRDefault="00296E35" w:rsidP="002E3FCC">
            <w:pPr>
              <w:pStyle w:val="TAL"/>
            </w:pPr>
            <w:r w:rsidRPr="00EF2220">
              <w:t>"application/xml"</w:t>
            </w:r>
          </w:p>
        </w:tc>
        <w:tc>
          <w:tcPr>
            <w:tcW w:w="2128" w:type="dxa"/>
          </w:tcPr>
          <w:p w14:paraId="29097B7B" w14:textId="77777777" w:rsidR="00296E35" w:rsidRPr="00EF2220" w:rsidRDefault="00296E35" w:rsidP="002E3FCC">
            <w:pPr>
              <w:pStyle w:val="TAL"/>
            </w:pPr>
          </w:p>
        </w:tc>
        <w:tc>
          <w:tcPr>
            <w:tcW w:w="1420" w:type="dxa"/>
          </w:tcPr>
          <w:p w14:paraId="6BD2EF5A" w14:textId="77777777" w:rsidR="00296E35" w:rsidRPr="00EF2220" w:rsidRDefault="00296E35" w:rsidP="002E3FCC">
            <w:pPr>
              <w:pStyle w:val="TAL"/>
            </w:pPr>
          </w:p>
        </w:tc>
        <w:tc>
          <w:tcPr>
            <w:tcW w:w="1136" w:type="dxa"/>
          </w:tcPr>
          <w:p w14:paraId="16354F73" w14:textId="77777777" w:rsidR="00296E35" w:rsidRPr="00EF2220" w:rsidRDefault="00296E35" w:rsidP="002E3FCC">
            <w:pPr>
              <w:pStyle w:val="TAL"/>
            </w:pPr>
          </w:p>
        </w:tc>
      </w:tr>
      <w:tr w:rsidR="00296E35" w:rsidRPr="00EF2220" w14:paraId="21AE67E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6A37AFD" w14:textId="77777777" w:rsidR="00296E35" w:rsidRPr="00EF2220" w:rsidRDefault="00296E35" w:rsidP="002E3FCC">
            <w:pPr>
              <w:pStyle w:val="TAL"/>
              <w:rPr>
                <w:b/>
                <w:bCs/>
              </w:rPr>
            </w:pPr>
            <w:r w:rsidRPr="00EF2220">
              <w:rPr>
                <w:b/>
              </w:rPr>
              <w:t>Message-body: NMS nms</w:t>
            </w:r>
            <w:r w:rsidRPr="00EF2220">
              <w:rPr>
                <w:b/>
                <w:bCs/>
              </w:rPr>
              <w:t>Subscription</w:t>
            </w:r>
          </w:p>
        </w:tc>
        <w:tc>
          <w:tcPr>
            <w:tcW w:w="2128" w:type="dxa"/>
            <w:tcBorders>
              <w:top w:val="single" w:sz="4" w:space="0" w:color="auto"/>
              <w:left w:val="single" w:sz="4" w:space="0" w:color="auto"/>
              <w:bottom w:val="single" w:sz="4" w:space="0" w:color="auto"/>
              <w:right w:val="single" w:sz="4" w:space="0" w:color="auto"/>
            </w:tcBorders>
          </w:tcPr>
          <w:p w14:paraId="68B203C4" w14:textId="77777777" w:rsidR="00296E35" w:rsidRPr="00EF2220" w:rsidRDefault="00296E35" w:rsidP="002E3FCC">
            <w:pPr>
              <w:pStyle w:val="TAL"/>
            </w:pPr>
            <w:r w:rsidRPr="00EF2220">
              <w:t>Same nmsSubscription as specified in Table 6.8.3.3.3-2 with modification of the &lt;duration&gt; element as shown below</w:t>
            </w:r>
          </w:p>
        </w:tc>
        <w:tc>
          <w:tcPr>
            <w:tcW w:w="2128" w:type="dxa"/>
            <w:tcBorders>
              <w:top w:val="single" w:sz="4" w:space="0" w:color="auto"/>
              <w:left w:val="single" w:sz="4" w:space="0" w:color="auto"/>
              <w:bottom w:val="single" w:sz="4" w:space="0" w:color="auto"/>
              <w:right w:val="single" w:sz="4" w:space="0" w:color="auto"/>
            </w:tcBorders>
          </w:tcPr>
          <w:p w14:paraId="10475777"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BF31ADE" w14:textId="77777777" w:rsidR="00296E35" w:rsidRPr="00EF2220" w:rsidRDefault="00296E35" w:rsidP="002E3FCC">
            <w:pPr>
              <w:pStyle w:val="TAL"/>
            </w:pPr>
            <w:r w:rsidRPr="00EF2220">
              <w:t>RESTful Network API for NMS [40], clauses 6.21</w:t>
            </w:r>
          </w:p>
        </w:tc>
        <w:tc>
          <w:tcPr>
            <w:tcW w:w="1136" w:type="dxa"/>
            <w:tcBorders>
              <w:top w:val="single" w:sz="4" w:space="0" w:color="auto"/>
              <w:left w:val="single" w:sz="4" w:space="0" w:color="auto"/>
              <w:bottom w:val="single" w:sz="4" w:space="0" w:color="auto"/>
              <w:right w:val="single" w:sz="4" w:space="0" w:color="auto"/>
            </w:tcBorders>
          </w:tcPr>
          <w:p w14:paraId="585A77AF" w14:textId="77777777" w:rsidR="00296E35" w:rsidRPr="00EF2220" w:rsidRDefault="00296E35" w:rsidP="002E3FCC">
            <w:pPr>
              <w:pStyle w:val="TAL"/>
            </w:pPr>
          </w:p>
        </w:tc>
      </w:tr>
      <w:tr w:rsidR="00296E35" w:rsidRPr="00EF2220" w14:paraId="4457EC4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AD45E36" w14:textId="77777777" w:rsidR="00296E35" w:rsidRPr="00EF2220" w:rsidRDefault="00296E35" w:rsidP="002E3FCC">
            <w:pPr>
              <w:pStyle w:val="TAL"/>
            </w:pPr>
            <w:r w:rsidRPr="00EF2220">
              <w:t xml:space="preserve">  duration</w:t>
            </w:r>
          </w:p>
        </w:tc>
        <w:tc>
          <w:tcPr>
            <w:tcW w:w="2128" w:type="dxa"/>
            <w:tcBorders>
              <w:top w:val="single" w:sz="4" w:space="0" w:color="auto"/>
              <w:left w:val="single" w:sz="4" w:space="0" w:color="auto"/>
              <w:bottom w:val="single" w:sz="4" w:space="0" w:color="auto"/>
              <w:right w:val="single" w:sz="4" w:space="0" w:color="auto"/>
            </w:tcBorders>
          </w:tcPr>
          <w:p w14:paraId="002F02EE" w14:textId="77777777" w:rsidR="00296E35" w:rsidRPr="00EF2220" w:rsidRDefault="00296E35" w:rsidP="002E3FCC">
            <w:pPr>
              <w:pStyle w:val="TAL"/>
            </w:pPr>
            <w:r w:rsidRPr="00EF2220">
              <w:t>"10800"</w:t>
            </w:r>
          </w:p>
        </w:tc>
        <w:tc>
          <w:tcPr>
            <w:tcW w:w="2128" w:type="dxa"/>
            <w:tcBorders>
              <w:top w:val="single" w:sz="4" w:space="0" w:color="auto"/>
              <w:left w:val="single" w:sz="4" w:space="0" w:color="auto"/>
              <w:bottom w:val="single" w:sz="4" w:space="0" w:color="auto"/>
              <w:right w:val="single" w:sz="4" w:space="0" w:color="auto"/>
            </w:tcBorders>
          </w:tcPr>
          <w:p w14:paraId="2690189D"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10D02B3" w14:textId="77777777" w:rsidR="00296E35" w:rsidRPr="00EF2220"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2D4FB6" w14:textId="77777777" w:rsidR="00296E35" w:rsidRPr="00EF2220" w:rsidRDefault="00296E35" w:rsidP="002E3FCC">
            <w:pPr>
              <w:pStyle w:val="TAL"/>
            </w:pPr>
          </w:p>
        </w:tc>
      </w:tr>
    </w:tbl>
    <w:p w14:paraId="7C107293" w14:textId="77777777" w:rsidR="00296E35" w:rsidRPr="00EF2220" w:rsidRDefault="00296E35" w:rsidP="00296E35"/>
    <w:p w14:paraId="1E086B3D" w14:textId="03A18564" w:rsidR="00296E35" w:rsidRPr="00EF2220" w:rsidRDefault="00296E35" w:rsidP="00296E35">
      <w:pPr>
        <w:pStyle w:val="TH"/>
      </w:pPr>
      <w:r w:rsidRPr="00EF2220">
        <w:t xml:space="preserve">Table 6.8.3.3.3-5: HTTP DELETE from the UE (Step 6, Table 6.8.3.3.2-1; step 2, TS </w:t>
      </w:r>
      <w:r>
        <w:t>37.579</w:t>
      </w:r>
      <w:r w:rsidRPr="00EF2220">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529EC59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06C420" w14:textId="64115230" w:rsidR="00296E35" w:rsidRPr="00EF2220" w:rsidRDefault="00296E35" w:rsidP="002E3FCC">
            <w:pPr>
              <w:pStyle w:val="TAL"/>
            </w:pPr>
            <w:r w:rsidRPr="00EF2220">
              <w:t xml:space="preserve">Derivation Path: TS </w:t>
            </w:r>
            <w:r>
              <w:t>37.579</w:t>
            </w:r>
            <w:r w:rsidRPr="00EF2220">
              <w:t>-1 [2], Table 5.5.4.5-1, condition MSG_STORE</w:t>
            </w:r>
          </w:p>
        </w:tc>
      </w:tr>
      <w:tr w:rsidR="00296E35" w:rsidRPr="00EF2220" w14:paraId="3464CBA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0FBE2D"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FF8948"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74426D30"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3363C911"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16256A1E" w14:textId="77777777" w:rsidR="00296E35" w:rsidRPr="00EF2220" w:rsidRDefault="00296E35" w:rsidP="002E3FCC">
            <w:pPr>
              <w:pStyle w:val="TAH"/>
            </w:pPr>
            <w:r w:rsidRPr="00EF2220">
              <w:t>Condition</w:t>
            </w:r>
          </w:p>
        </w:tc>
      </w:tr>
      <w:tr w:rsidR="00296E35" w:rsidRPr="00EF2220" w14:paraId="584C15A8" w14:textId="77777777" w:rsidTr="002E3FCC">
        <w:tc>
          <w:tcPr>
            <w:tcW w:w="2837" w:type="dxa"/>
            <w:tcBorders>
              <w:top w:val="single" w:sz="4" w:space="0" w:color="auto"/>
              <w:left w:val="single" w:sz="4" w:space="0" w:color="auto"/>
              <w:bottom w:val="single" w:sz="4" w:space="0" w:color="auto"/>
              <w:right w:val="single" w:sz="4" w:space="0" w:color="auto"/>
            </w:tcBorders>
          </w:tcPr>
          <w:p w14:paraId="19E69054" w14:textId="77777777" w:rsidR="00296E35" w:rsidRPr="00EF2220" w:rsidRDefault="00296E35" w:rsidP="002E3FCC">
            <w:pPr>
              <w:pStyle w:val="TAL"/>
              <w:rPr>
                <w:b/>
              </w:rPr>
            </w:pPr>
            <w:r w:rsidRPr="00EF2220">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D3BB03F"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E5308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3D4D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8B9C8" w14:textId="77777777" w:rsidR="00296E35" w:rsidRPr="00EF2220" w:rsidRDefault="00296E35" w:rsidP="002E3FCC">
            <w:pPr>
              <w:pStyle w:val="TAL"/>
            </w:pPr>
          </w:p>
        </w:tc>
      </w:tr>
      <w:tr w:rsidR="00296E35" w:rsidRPr="00EF2220" w14:paraId="0F3C7140" w14:textId="77777777" w:rsidTr="002E3FCC">
        <w:tc>
          <w:tcPr>
            <w:tcW w:w="2837" w:type="dxa"/>
            <w:tcBorders>
              <w:top w:val="single" w:sz="4" w:space="0" w:color="auto"/>
              <w:left w:val="single" w:sz="4" w:space="0" w:color="auto"/>
              <w:bottom w:val="single" w:sz="4" w:space="0" w:color="auto"/>
              <w:right w:val="single" w:sz="4" w:space="0" w:color="auto"/>
            </w:tcBorders>
          </w:tcPr>
          <w:p w14:paraId="79E7AC5D" w14:textId="77777777" w:rsidR="00296E35" w:rsidRPr="00EF2220" w:rsidRDefault="00296E35" w:rsidP="002E3FCC">
            <w:pPr>
              <w:pStyle w:val="TAL"/>
              <w:rPr>
                <w:b/>
              </w:rPr>
            </w:pPr>
            <w:r w:rsidRPr="00EF2220">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47CC5FED"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88CF8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8F46D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9E62AE" w14:textId="77777777" w:rsidR="00296E35" w:rsidRPr="00EF2220" w:rsidRDefault="00296E35" w:rsidP="002E3FCC">
            <w:pPr>
              <w:pStyle w:val="TAL"/>
            </w:pPr>
          </w:p>
        </w:tc>
      </w:tr>
      <w:tr w:rsidR="00296E35" w:rsidRPr="00EF2220" w14:paraId="73A15B91" w14:textId="77777777" w:rsidTr="002E3FCC">
        <w:tc>
          <w:tcPr>
            <w:tcW w:w="2837" w:type="dxa"/>
            <w:tcBorders>
              <w:top w:val="single" w:sz="4" w:space="0" w:color="auto"/>
              <w:left w:val="single" w:sz="4" w:space="0" w:color="auto"/>
              <w:bottom w:val="single" w:sz="4" w:space="0" w:color="auto"/>
              <w:right w:val="single" w:sz="4" w:space="0" w:color="auto"/>
            </w:tcBorders>
          </w:tcPr>
          <w:p w14:paraId="1CD15508" w14:textId="77777777" w:rsidR="00296E35" w:rsidRPr="00EF2220" w:rsidRDefault="00296E35" w:rsidP="002E3FCC">
            <w:pPr>
              <w:pStyle w:val="TAL"/>
              <w:rPr>
                <w:b/>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25B7D0E6"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17D5DBDA" w14:textId="77777777" w:rsidR="00296E35" w:rsidRPr="00EF2220" w:rsidRDefault="00296E35" w:rsidP="002E3FCC">
            <w:pPr>
              <w:pStyle w:val="TAL"/>
            </w:pPr>
            <w:r w:rsidRPr="00EF2220">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25FFAF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2A7A44" w14:textId="77777777" w:rsidR="00296E35" w:rsidRPr="00EF2220" w:rsidRDefault="00296E35" w:rsidP="002E3FCC">
            <w:pPr>
              <w:pStyle w:val="TAL"/>
            </w:pPr>
          </w:p>
        </w:tc>
      </w:tr>
    </w:tbl>
    <w:p w14:paraId="1042CADB" w14:textId="77777777" w:rsidR="00296E35" w:rsidRPr="00EF2220" w:rsidRDefault="00296E35" w:rsidP="00296E35"/>
    <w:p w14:paraId="6D6CECBA" w14:textId="77777777" w:rsidR="00296E35" w:rsidRPr="00C26BBB" w:rsidRDefault="00296E35" w:rsidP="00296E35">
      <w:pPr>
        <w:pStyle w:val="Heading3"/>
      </w:pPr>
      <w:bookmarkStart w:id="1307" w:name="_Toc178186388"/>
      <w:bookmarkStart w:id="1308" w:name="_Toc210385204"/>
      <w:r w:rsidRPr="00C26BBB">
        <w:t>6.8.4</w:t>
      </w:r>
      <w:r w:rsidRPr="00C26BBB">
        <w:tab/>
        <w:t>On-network / MCData Message Store / Synchronization / Synchronization notifications / Search-based synchronization</w:t>
      </w:r>
      <w:bookmarkEnd w:id="1307"/>
      <w:bookmarkEnd w:id="1308"/>
    </w:p>
    <w:p w14:paraId="06C28C1E" w14:textId="77777777" w:rsidR="00296E35" w:rsidRPr="00C26BBB" w:rsidRDefault="00296E35" w:rsidP="00296E35">
      <w:pPr>
        <w:pStyle w:val="H6"/>
      </w:pPr>
      <w:r w:rsidRPr="00C26BBB">
        <w:t>6.8.4.1</w:t>
      </w:r>
      <w:r w:rsidRPr="00C26BBB">
        <w:tab/>
        <w:t>Test Purpose (TP)</w:t>
      </w:r>
    </w:p>
    <w:p w14:paraId="708607C7" w14:textId="77777777" w:rsidR="00296E35" w:rsidRPr="00C26BBB" w:rsidRDefault="00296E35" w:rsidP="00296E35">
      <w:pPr>
        <w:pStyle w:val="H6"/>
      </w:pPr>
      <w:r w:rsidRPr="00C26BBB">
        <w:t>(1)</w:t>
      </w:r>
    </w:p>
    <w:p w14:paraId="60E555E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591E5005" w14:textId="77777777" w:rsidR="00296E35" w:rsidRPr="00C26BBB" w:rsidRDefault="00296E35" w:rsidP="00296E35">
      <w:pPr>
        <w:pStyle w:val="PL"/>
      </w:pPr>
      <w:r w:rsidRPr="00C26BBB">
        <w:t>ensure that {</w:t>
      </w:r>
    </w:p>
    <w:p w14:paraId="7AF0B15F" w14:textId="77777777" w:rsidR="00296E35" w:rsidRPr="00C26BBB" w:rsidRDefault="00296E35" w:rsidP="00296E35">
      <w:pPr>
        <w:pStyle w:val="PL"/>
      </w:pPr>
      <w:r w:rsidRPr="00C26BBB">
        <w:t xml:space="preserve">  </w:t>
      </w:r>
      <w:r w:rsidRPr="00C26BBB">
        <w:rPr>
          <w:b/>
        </w:rPr>
        <w:t>when</w:t>
      </w:r>
      <w:r w:rsidRPr="00C26BBB">
        <w:t xml:space="preserve"> { UE (MCData Client) receives a notification </w:t>
      </w:r>
      <w:r w:rsidRPr="00C26BBB">
        <w:rPr>
          <w:rFonts w:eastAsia="Malgun Gothic"/>
        </w:rPr>
        <w:t xml:space="preserve">about changes in the message store using using </w:t>
      </w:r>
      <w:r w:rsidRPr="00C26BBB">
        <w:t>the Message Store Function via an HTTP POST message }</w:t>
      </w:r>
    </w:p>
    <w:p w14:paraId="7ED17661" w14:textId="77777777" w:rsidR="00296E35" w:rsidRPr="00C26BBB" w:rsidRDefault="00296E35" w:rsidP="00296E35">
      <w:pPr>
        <w:pStyle w:val="PL"/>
      </w:pPr>
      <w:r w:rsidRPr="00C26BBB">
        <w:t xml:space="preserve">    </w:t>
      </w:r>
      <w:r w:rsidRPr="00C26BBB">
        <w:rPr>
          <w:b/>
        </w:rPr>
        <w:t>then</w:t>
      </w:r>
      <w:r w:rsidRPr="00C26BBB">
        <w:t xml:space="preserve"> { UE (MCData Client) responds with a HTTP 204 (No Content) message }</w:t>
      </w:r>
    </w:p>
    <w:p w14:paraId="44B76498" w14:textId="77777777" w:rsidR="00296E35" w:rsidRPr="00C26BBB" w:rsidRDefault="00296E35" w:rsidP="00296E35">
      <w:pPr>
        <w:pStyle w:val="PL"/>
      </w:pPr>
      <w:r w:rsidRPr="00C26BBB">
        <w:t xml:space="preserve">            }</w:t>
      </w:r>
    </w:p>
    <w:p w14:paraId="4A9AF0B6" w14:textId="77777777" w:rsidR="00296E35" w:rsidRPr="00C26BBB" w:rsidRDefault="00296E35" w:rsidP="00296E35">
      <w:pPr>
        <w:pStyle w:val="PL"/>
      </w:pPr>
    </w:p>
    <w:p w14:paraId="3511599F" w14:textId="77777777" w:rsidR="00296E35" w:rsidRPr="00C26BBB" w:rsidRDefault="00296E35" w:rsidP="00296E35">
      <w:pPr>
        <w:pStyle w:val="H6"/>
      </w:pPr>
      <w:r w:rsidRPr="00C26BBB">
        <w:t>(2)</w:t>
      </w:r>
    </w:p>
    <w:p w14:paraId="75A80AF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4ABA9122" w14:textId="77777777" w:rsidR="00296E35" w:rsidRPr="00C26BBB" w:rsidRDefault="00296E35" w:rsidP="00296E35">
      <w:pPr>
        <w:pStyle w:val="PL"/>
      </w:pPr>
      <w:r w:rsidRPr="00C26BBB">
        <w:t>ensure that {</w:t>
      </w:r>
    </w:p>
    <w:p w14:paraId="725E9DB0" w14:textId="77777777" w:rsidR="00296E35" w:rsidRPr="00C26BBB" w:rsidRDefault="00296E35" w:rsidP="00296E35">
      <w:pPr>
        <w:pStyle w:val="PL"/>
      </w:pPr>
      <w:r w:rsidRPr="00C26BBB">
        <w:t xml:space="preserve">  </w:t>
      </w:r>
      <w:r w:rsidRPr="00C26BBB">
        <w:rPr>
          <w:b/>
        </w:rPr>
        <w:t>when</w:t>
      </w:r>
      <w:r w:rsidRPr="00C26BBB">
        <w:t xml:space="preserve"> { the MCDATA User requests to </w:t>
      </w:r>
      <w:r w:rsidRPr="00C26BBB">
        <w:rPr>
          <w:rFonts w:eastAsia="Malgun Gothic"/>
        </w:rPr>
        <w:t xml:space="preserve">search for changes in the message store using </w:t>
      </w:r>
      <w:r w:rsidRPr="00C26BBB">
        <w:t>the Message Store Function }</w:t>
      </w:r>
    </w:p>
    <w:p w14:paraId="32D46F0F" w14:textId="77777777" w:rsidR="00296E35" w:rsidRPr="00C26BBB" w:rsidRDefault="00296E35" w:rsidP="00296E35">
      <w:pPr>
        <w:pStyle w:val="PL"/>
      </w:pPr>
      <w:r w:rsidRPr="00C26BBB">
        <w:t xml:space="preserve">    </w:t>
      </w:r>
      <w:r w:rsidRPr="00C26BBB">
        <w:rPr>
          <w:b/>
        </w:rPr>
        <w:t>then</w:t>
      </w:r>
      <w:r w:rsidRPr="00C26BBB">
        <w:t xml:space="preserve"> { UE (MCData Client) requests to </w:t>
      </w:r>
      <w:r w:rsidRPr="00C26BBB">
        <w:rPr>
          <w:rFonts w:eastAsia="Malgun Gothic"/>
        </w:rPr>
        <w:t xml:space="preserve">search for changes in the message store using </w:t>
      </w:r>
      <w:r w:rsidRPr="00C26BBB">
        <w:t>the Message Store Function via an HTTP POST message }</w:t>
      </w:r>
    </w:p>
    <w:p w14:paraId="1AB571B0" w14:textId="77777777" w:rsidR="00296E35" w:rsidRPr="00C26BBB" w:rsidRDefault="00296E35" w:rsidP="00296E35">
      <w:pPr>
        <w:pStyle w:val="PL"/>
      </w:pPr>
      <w:r w:rsidRPr="00C26BBB">
        <w:t xml:space="preserve">            }</w:t>
      </w:r>
    </w:p>
    <w:p w14:paraId="3DD71B3E" w14:textId="77777777" w:rsidR="00296E35" w:rsidRPr="00C26BBB" w:rsidRDefault="00296E35" w:rsidP="00296E35">
      <w:pPr>
        <w:pStyle w:val="PL"/>
      </w:pPr>
    </w:p>
    <w:p w14:paraId="003CFD1B" w14:textId="77777777" w:rsidR="00296E35" w:rsidRPr="00C26BBB" w:rsidRDefault="00296E35" w:rsidP="00296E35">
      <w:pPr>
        <w:pStyle w:val="H6"/>
      </w:pPr>
      <w:r w:rsidRPr="00C26BBB">
        <w:t>6.8.4.2</w:t>
      </w:r>
      <w:r w:rsidRPr="00C26BBB">
        <w:tab/>
        <w:t>Conformance requirements</w:t>
      </w:r>
    </w:p>
    <w:p w14:paraId="3EC6B7A5" w14:textId="77777777" w:rsidR="00296E35" w:rsidRPr="00C26BBB" w:rsidRDefault="00296E35" w:rsidP="00296E35">
      <w:r w:rsidRPr="00C26BBB">
        <w:t xml:space="preserve">References: The conformance requirements covered in the current TC are specified in: TS 24.282, clauses </w:t>
      </w:r>
      <w:r w:rsidRPr="00C26BBB">
        <w:rPr>
          <w:rFonts w:eastAsia="Malgun Gothic"/>
        </w:rPr>
        <w:t>21.2.16.2, 21.2.17.1</w:t>
      </w:r>
      <w:r w:rsidRPr="00C26BBB">
        <w:t>. Unless otherwise stated, these are Rel-16 requirements.</w:t>
      </w:r>
    </w:p>
    <w:p w14:paraId="68800FAE" w14:textId="77777777" w:rsidR="00296E35" w:rsidRPr="00C26BBB" w:rsidRDefault="00296E35" w:rsidP="00296E35">
      <w:pPr>
        <w:pStyle w:val="B1"/>
        <w:ind w:left="0" w:firstLine="0"/>
      </w:pPr>
      <w:r w:rsidRPr="00C26BBB">
        <w:t>[TS 24.282 clause 21.2.16.2]</w:t>
      </w:r>
    </w:p>
    <w:p w14:paraId="13E66D2A" w14:textId="77777777" w:rsidR="00296E35" w:rsidRPr="00C26BBB" w:rsidRDefault="00296E35" w:rsidP="00296E35">
      <w:pPr>
        <w:rPr>
          <w:lang w:val="en-US"/>
        </w:rPr>
      </w:pPr>
      <w:r w:rsidRPr="00C26BBB">
        <w:t xml:space="preserve">Upon receipt of the HTTP POST request from the </w:t>
      </w:r>
      <w:r w:rsidRPr="00C26BBB">
        <w:rPr>
          <w:rFonts w:eastAsia="Malgun Gothic"/>
        </w:rPr>
        <w:t>MCData message store</w:t>
      </w:r>
      <w:r w:rsidRPr="00C26BBB">
        <w:t>, as per clause 21.2.16.1, the message store client acting as an HTTP server</w:t>
      </w:r>
      <w:r w:rsidRPr="00C26BBB">
        <w:rPr>
          <w:lang w:val="en-US"/>
        </w:rPr>
        <w:t>:</w:t>
      </w:r>
    </w:p>
    <w:p w14:paraId="09F6ADC4" w14:textId="77777777" w:rsidR="00296E35" w:rsidRPr="00C26BBB" w:rsidRDefault="00296E35" w:rsidP="00296E35">
      <w:pPr>
        <w:pStyle w:val="B1"/>
      </w:pPr>
      <w:r w:rsidRPr="00C26BBB">
        <w:rPr>
          <w:lang w:val="en-US"/>
        </w:rPr>
        <w:t>1)</w:t>
      </w:r>
      <w:r w:rsidRPr="00C26BBB">
        <w:rPr>
          <w:lang w:val="en-US"/>
        </w:rPr>
        <w:tab/>
      </w:r>
      <w:r w:rsidRPr="00C26BBB">
        <w:t xml:space="preserve">shall process the HTTP </w:t>
      </w:r>
      <w:r w:rsidRPr="00C26BBB">
        <w:rPr>
          <w:lang w:val="en-US"/>
        </w:rPr>
        <w:t>POST</w:t>
      </w:r>
      <w:r w:rsidRPr="00C26BBB">
        <w:t xml:space="preserve"> request by following the procedures </w:t>
      </w:r>
      <w:r w:rsidRPr="00C26BBB">
        <w:rPr>
          <w:rFonts w:eastAsia="Malgun Gothic"/>
          <w:lang w:val="en-US"/>
        </w:rPr>
        <w:t xml:space="preserve">described </w:t>
      </w:r>
      <w:r w:rsidRPr="00C26BBB">
        <w:t>in</w:t>
      </w:r>
      <w:r w:rsidRPr="00C26BBB">
        <w:rPr>
          <w:rFonts w:eastAsia="Malgun Gothic"/>
        </w:rPr>
        <w:t xml:space="preserve"> </w:t>
      </w:r>
      <w:r w:rsidRPr="00C26BBB">
        <w:rPr>
          <w:rFonts w:eastAsia="Malgun Gothic"/>
          <w:lang w:val="en-US"/>
        </w:rPr>
        <w:t>clause </w:t>
      </w:r>
      <w:r w:rsidRPr="00C26BBB">
        <w:rPr>
          <w:rFonts w:eastAsia="Malgun Gothic"/>
        </w:rPr>
        <w:t>6.22.5 of OMA-TS-REST_NetAPI_NMS-V1_0-20190528-C [66]</w:t>
      </w:r>
      <w:r w:rsidRPr="00C26BBB">
        <w:t>; and</w:t>
      </w:r>
    </w:p>
    <w:p w14:paraId="5774F2F2" w14:textId="77777777" w:rsidR="00296E35" w:rsidRPr="00C26BBB" w:rsidRDefault="00296E35" w:rsidP="00296E35">
      <w:pPr>
        <w:pStyle w:val="B2"/>
        <w:rPr>
          <w:rFonts w:eastAsia="Malgun Gothic"/>
        </w:rPr>
      </w:pPr>
      <w:r w:rsidRPr="00C26BBB">
        <w:rPr>
          <w:rFonts w:eastAsia="Malgun Gothic"/>
        </w:rPr>
        <w:t>a)</w:t>
      </w:r>
      <w:r w:rsidRPr="00C26BBB">
        <w:rPr>
          <w:rFonts w:eastAsia="Malgun Gothic"/>
        </w:rPr>
        <w:tab/>
        <w:t xml:space="preserve">either use the notification content and the reported "restartToken" and "index" as specified in </w:t>
      </w:r>
      <w:r w:rsidRPr="00C26BBB">
        <w:rPr>
          <w:rFonts w:eastAsia="Malgun Gothic"/>
          <w:lang w:val="en-US"/>
        </w:rPr>
        <w:t>clause </w:t>
      </w:r>
      <w:r w:rsidRPr="00C26BBB">
        <w:rPr>
          <w:rFonts w:eastAsia="Malgun Gothic"/>
        </w:rPr>
        <w:t>5.1.5.1 of OMA-TS-REST_NetAPI_NMS-V1_0-20190528-C [66]</w:t>
      </w:r>
      <w:r w:rsidRPr="00C26BBB">
        <w:t xml:space="preserve"> to have the client’s local message store updated accordingly; or</w:t>
      </w:r>
    </w:p>
    <w:p w14:paraId="3C991757" w14:textId="77777777" w:rsidR="00296E35" w:rsidRPr="00C26BBB" w:rsidRDefault="00296E35" w:rsidP="00296E35">
      <w:pPr>
        <w:pStyle w:val="B2"/>
        <w:rPr>
          <w:rFonts w:eastAsia="Malgun Gothic"/>
        </w:rPr>
      </w:pPr>
      <w:r w:rsidRPr="00C26BBB">
        <w:rPr>
          <w:rFonts w:eastAsia="Malgun Gothic"/>
        </w:rPr>
        <w:t>b)</w:t>
      </w:r>
      <w:r w:rsidRPr="00C26BBB">
        <w:rPr>
          <w:rFonts w:eastAsia="Malgun Gothic"/>
        </w:rPr>
        <w:tab/>
        <w:t xml:space="preserve">use the notification </w:t>
      </w:r>
      <w:r w:rsidRPr="00C26BBB">
        <w:t xml:space="preserve">as a trigger to subsequently search the MCData message store for the list of changes as specified in </w:t>
      </w:r>
      <w:r w:rsidRPr="00C26BBB">
        <w:rPr>
          <w:rFonts w:eastAsia="Malgun Gothic"/>
          <w:lang w:val="en-US"/>
        </w:rPr>
        <w:t>clause </w:t>
      </w:r>
      <w:r w:rsidRPr="00C26BBB">
        <w:rPr>
          <w:rFonts w:eastAsia="Malgun Gothic"/>
        </w:rPr>
        <w:t>21.2.11.1</w:t>
      </w:r>
      <w:r w:rsidRPr="00C26BBB">
        <w:t>; and</w:t>
      </w:r>
    </w:p>
    <w:p w14:paraId="58212DE2" w14:textId="77777777" w:rsidR="00296E35" w:rsidRPr="00C26BBB" w:rsidRDefault="00296E35" w:rsidP="00296E35">
      <w:pPr>
        <w:pStyle w:val="B1"/>
      </w:pPr>
      <w:r w:rsidRPr="00C26BBB">
        <w:t>2)</w:t>
      </w:r>
      <w:r w:rsidRPr="00C26BBB">
        <w:tab/>
        <w:t>shall generate and send an HTTP response towards the message store function indicating the result of the operation</w:t>
      </w:r>
      <w:r w:rsidRPr="00C26BBB">
        <w:rPr>
          <w:rFonts w:eastAsia="Malgun Gothic"/>
        </w:rPr>
        <w:t xml:space="preserve"> as per clause 6.22.2 of OMA-TS-REST_NetAPI_NMS-V1_0-20190528-C [66]</w:t>
      </w:r>
      <w:r w:rsidRPr="00C26BBB">
        <w:t>.</w:t>
      </w:r>
    </w:p>
    <w:p w14:paraId="0BEA29AC" w14:textId="77777777" w:rsidR="00296E35" w:rsidRPr="00C26BBB" w:rsidRDefault="00296E35" w:rsidP="00296E35">
      <w:pPr>
        <w:pStyle w:val="NO"/>
      </w:pPr>
      <w:r w:rsidRPr="00C26BBB">
        <w:t>NOTE:</w:t>
      </w:r>
      <w:r w:rsidRPr="00C26BBB">
        <w:tab/>
        <w:t xml:space="preserve">The notifications about changes in the MCData message store can be used by the </w:t>
      </w:r>
      <w:r w:rsidRPr="00C26BBB">
        <w:rPr>
          <w:rFonts w:eastAsia="Malgun Gothic"/>
        </w:rPr>
        <w:t>message store</w:t>
      </w:r>
      <w:r w:rsidRPr="00C26BBB">
        <w:t xml:space="preserve"> client to synchronize its local message store with the MCData message store in two distinguished ways which are listed in sub-bullets "a" and "b" above.</w:t>
      </w:r>
    </w:p>
    <w:p w14:paraId="314D548C" w14:textId="77777777" w:rsidR="00296E35" w:rsidRPr="00C26BBB" w:rsidRDefault="00296E35" w:rsidP="00296E35">
      <w:pPr>
        <w:pStyle w:val="B1"/>
        <w:ind w:left="0" w:firstLine="0"/>
      </w:pPr>
      <w:r w:rsidRPr="00C26BBB">
        <w:t>[TS 24.282 clause 21.2.17.1]</w:t>
      </w:r>
    </w:p>
    <w:p w14:paraId="7EB14703" w14:textId="77777777" w:rsidR="00296E35" w:rsidRPr="00C26BBB" w:rsidRDefault="00296E35" w:rsidP="00296E35">
      <w:pPr>
        <w:rPr>
          <w:lang w:val="en-US"/>
        </w:rPr>
      </w:pPr>
      <w:r w:rsidRPr="00C26BBB">
        <w:rPr>
          <w:rFonts w:eastAsia="Malgun Gothic"/>
        </w:rPr>
        <w:t xml:space="preserve">To search for changes (e.g. newly created objects, recently deleted objects, etc) in the MCData message store using the message store function, the message store client, acting as an HTTP client </w:t>
      </w:r>
      <w:r w:rsidRPr="00C26BBB">
        <w:rPr>
          <w:rFonts w:eastAsia="Malgun Gothic"/>
          <w:lang w:val="en-US"/>
        </w:rPr>
        <w:t>shall</w:t>
      </w:r>
      <w:r w:rsidRPr="00C26BBB">
        <w:rPr>
          <w:rFonts w:eastAsia="Malgun Gothic"/>
        </w:rPr>
        <w:t xml:space="preserve"> </w:t>
      </w:r>
      <w:r w:rsidRPr="00C26BBB">
        <w:rPr>
          <w:rFonts w:eastAsia="Malgun Gothic"/>
          <w:lang w:val="en-US"/>
        </w:rPr>
        <w:t>follow the procedure described in clause </w:t>
      </w:r>
      <w:r w:rsidRPr="00C26BBB">
        <w:rPr>
          <w:rFonts w:eastAsia="Malgun Gothic"/>
        </w:rPr>
        <w:t>21.2.2.1 with</w:t>
      </w:r>
      <w:r w:rsidRPr="00C26BBB">
        <w:rPr>
          <w:lang w:val="en-US"/>
        </w:rPr>
        <w:t xml:space="preserve"> following clarification:</w:t>
      </w:r>
    </w:p>
    <w:p w14:paraId="71FE3B38" w14:textId="77777777" w:rsidR="00296E35" w:rsidRPr="00C26BBB" w:rsidRDefault="00296E35" w:rsidP="00296E35">
      <w:pPr>
        <w:pStyle w:val="B1"/>
      </w:pPr>
      <w:r w:rsidRPr="00C26BBB">
        <w:t>1)</w:t>
      </w:r>
      <w:r w:rsidRPr="00C26BBB">
        <w:tab/>
        <w:t>shall use the search criterion of "CreatedObjects", "VanishedObjects" or "Flag" in the HTTP POST request as specified</w:t>
      </w:r>
      <w:r w:rsidRPr="00C26BBB">
        <w:rPr>
          <w:rFonts w:eastAsia="Malgun Gothic"/>
        </w:rPr>
        <w:t xml:space="preserve"> in </w:t>
      </w:r>
      <w:r w:rsidRPr="00C26BBB">
        <w:rPr>
          <w:rFonts w:eastAsia="Malgun Gothic"/>
          <w:lang w:val="en-US"/>
        </w:rPr>
        <w:t>clause </w:t>
      </w:r>
      <w:r w:rsidRPr="00C26BBB">
        <w:rPr>
          <w:rFonts w:eastAsia="Malgun Gothic"/>
        </w:rPr>
        <w:t xml:space="preserve">5.1.5.2 and 5.4.2.2  of OMA-TS-REST_NetAPI_NMS-V1_0-20190528-C [66] in order to retrieve from the message store the list of the newly created object, recently deleted object and/or changes to flags </w:t>
      </w:r>
      <w:r w:rsidRPr="00C26BBB">
        <w:t>respectively</w:t>
      </w:r>
      <w:r w:rsidRPr="00C26BBB">
        <w:rPr>
          <w:rFonts w:eastAsia="Malgun Gothic"/>
        </w:rPr>
        <w:t>.</w:t>
      </w:r>
    </w:p>
    <w:p w14:paraId="4132BA5F" w14:textId="77777777" w:rsidR="00296E35" w:rsidRPr="00C26BBB" w:rsidRDefault="00296E35" w:rsidP="00296E35">
      <w:pPr>
        <w:pStyle w:val="H6"/>
      </w:pPr>
      <w:r w:rsidRPr="00C26BBB">
        <w:t>6.8.4.3</w:t>
      </w:r>
      <w:r w:rsidRPr="00C26BBB">
        <w:tab/>
        <w:t>Test description</w:t>
      </w:r>
    </w:p>
    <w:p w14:paraId="52249F0F" w14:textId="77777777" w:rsidR="00296E35" w:rsidRPr="00C26BBB" w:rsidRDefault="00296E35" w:rsidP="00296E35">
      <w:pPr>
        <w:pStyle w:val="H6"/>
      </w:pPr>
      <w:r w:rsidRPr="00C26BBB">
        <w:t>6.8.4.3.1</w:t>
      </w:r>
      <w:r w:rsidRPr="00C26BBB">
        <w:tab/>
        <w:t>Pre-test conditions</w:t>
      </w:r>
    </w:p>
    <w:p w14:paraId="61F6E667" w14:textId="77777777" w:rsidR="00296E35" w:rsidRPr="00C26BBB" w:rsidRDefault="00296E35" w:rsidP="00296E35">
      <w:pPr>
        <w:pStyle w:val="H6"/>
      </w:pPr>
      <w:r w:rsidRPr="00C26BBB">
        <w:t>Test configuration:</w:t>
      </w:r>
    </w:p>
    <w:p w14:paraId="57F1E318" w14:textId="77777777" w:rsidR="00296E35" w:rsidRPr="00C26BBB" w:rsidRDefault="00296E35" w:rsidP="00296E35">
      <w:pPr>
        <w:pStyle w:val="B1"/>
      </w:pPr>
      <w:r w:rsidRPr="00C26BBB">
        <w:t>-</w:t>
      </w:r>
      <w:r w:rsidRPr="00C26BBB">
        <w:tab/>
        <w:t>Single cell configuration according to TS 36.879-1 [2] clause 5.2.2.2.1.</w:t>
      </w:r>
    </w:p>
    <w:p w14:paraId="75A1FC36" w14:textId="77777777" w:rsidR="00296E35" w:rsidRPr="00C26BBB" w:rsidRDefault="00296E35" w:rsidP="00296E35">
      <w:pPr>
        <w:pStyle w:val="H6"/>
      </w:pPr>
      <w:r w:rsidRPr="00C26BBB">
        <w:t>Preamble:</w:t>
      </w:r>
    </w:p>
    <w:p w14:paraId="6255A46B" w14:textId="77777777" w:rsidR="00296E35" w:rsidRPr="00C26BBB" w:rsidRDefault="00296E35" w:rsidP="00296E35">
      <w:pPr>
        <w:pStyle w:val="B1"/>
      </w:pPr>
      <w:r w:rsidRPr="00C26BBB">
        <w:t>-</w:t>
      </w:r>
      <w:r w:rsidRPr="00C26BBB">
        <w:tab/>
        <w:t>The UE has performed procedure 'Initial registration' as described in TS 36.879-1 [2] clause 5.4.2.</w:t>
      </w:r>
    </w:p>
    <w:p w14:paraId="0A918001" w14:textId="77777777" w:rsidR="00296E35" w:rsidRPr="00C26BBB" w:rsidRDefault="00296E35" w:rsidP="00296E35">
      <w:pPr>
        <w:pStyle w:val="B1"/>
      </w:pPr>
      <w:r w:rsidRPr="00C26BBB">
        <w:t>-</w:t>
      </w:r>
      <w:r w:rsidRPr="00C26BBB">
        <w:tab/>
        <w:t>UE States at the end of the preamble:</w:t>
      </w:r>
    </w:p>
    <w:p w14:paraId="0AE865C2" w14:textId="77777777" w:rsidR="00296E35" w:rsidRPr="00C26BBB" w:rsidRDefault="00296E35" w:rsidP="00296E35">
      <w:pPr>
        <w:pStyle w:val="B1"/>
        <w:ind w:left="852"/>
      </w:pPr>
      <w:r w:rsidRPr="00C26BBB">
        <w:t>-</w:t>
      </w:r>
      <w:r w:rsidRPr="00C26BBB">
        <w:tab/>
        <w:t>The UE is in RRC_IDLE state.</w:t>
      </w:r>
    </w:p>
    <w:p w14:paraId="10946A38" w14:textId="77777777" w:rsidR="00296E35" w:rsidRPr="00C26BBB" w:rsidRDefault="00296E35" w:rsidP="00296E35">
      <w:pPr>
        <w:pStyle w:val="B1"/>
        <w:ind w:left="852"/>
      </w:pPr>
      <w:r w:rsidRPr="00C26BBB">
        <w:t>-</w:t>
      </w:r>
      <w:r w:rsidRPr="00C26BBB">
        <w:tab/>
        <w:t>The client is registered for MCData.</w:t>
      </w:r>
    </w:p>
    <w:p w14:paraId="28BB964D" w14:textId="77777777" w:rsidR="00296E35" w:rsidRPr="00C26BBB" w:rsidRDefault="00296E35" w:rsidP="00296E35">
      <w:pPr>
        <w:pStyle w:val="H6"/>
      </w:pPr>
      <w:r w:rsidRPr="00C26BBB">
        <w:t>6.8.4.3.2</w:t>
      </w:r>
      <w:r w:rsidRPr="00C26BBB">
        <w:tab/>
        <w:t>Test procedure sequence</w:t>
      </w:r>
    </w:p>
    <w:p w14:paraId="3F81C50A" w14:textId="77777777" w:rsidR="00296E35" w:rsidRPr="00C26BBB" w:rsidRDefault="00296E35" w:rsidP="00296E35">
      <w:pPr>
        <w:pStyle w:val="TH"/>
      </w:pPr>
      <w:r w:rsidRPr="00C26BBB">
        <w:t>Table 6.8.4.3.2-1: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26BBB" w14:paraId="5C372A86" w14:textId="77777777" w:rsidTr="002E3FCC">
        <w:tc>
          <w:tcPr>
            <w:tcW w:w="649" w:type="dxa"/>
            <w:tcBorders>
              <w:top w:val="single" w:sz="4" w:space="0" w:color="auto"/>
              <w:left w:val="single" w:sz="4" w:space="0" w:color="auto"/>
              <w:bottom w:val="nil"/>
              <w:right w:val="single" w:sz="4" w:space="0" w:color="auto"/>
            </w:tcBorders>
            <w:hideMark/>
          </w:tcPr>
          <w:p w14:paraId="7070EBE5" w14:textId="77777777" w:rsidR="00296E35" w:rsidRPr="00C26BBB" w:rsidRDefault="00296E35" w:rsidP="002E3FCC">
            <w:pPr>
              <w:pStyle w:val="TAH"/>
            </w:pPr>
            <w:r w:rsidRPr="00C26BBB">
              <w:t>St</w:t>
            </w:r>
          </w:p>
        </w:tc>
        <w:tc>
          <w:tcPr>
            <w:tcW w:w="3970" w:type="dxa"/>
            <w:tcBorders>
              <w:top w:val="single" w:sz="4" w:space="0" w:color="auto"/>
              <w:left w:val="single" w:sz="4" w:space="0" w:color="auto"/>
              <w:bottom w:val="nil"/>
              <w:right w:val="single" w:sz="4" w:space="0" w:color="auto"/>
            </w:tcBorders>
            <w:hideMark/>
          </w:tcPr>
          <w:p w14:paraId="3716932C" w14:textId="77777777" w:rsidR="00296E35" w:rsidRPr="00C26BBB" w:rsidRDefault="00296E35" w:rsidP="002E3FCC">
            <w:pPr>
              <w:pStyle w:val="TAH"/>
            </w:pPr>
            <w:r w:rsidRPr="00C26BB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818D6DF" w14:textId="77777777" w:rsidR="00296E35" w:rsidRPr="00C26BBB" w:rsidRDefault="00296E35" w:rsidP="002E3FCC">
            <w:pPr>
              <w:pStyle w:val="TAH"/>
            </w:pPr>
            <w:r w:rsidRPr="00C26BBB">
              <w:t>Message Sequence</w:t>
            </w:r>
          </w:p>
        </w:tc>
        <w:tc>
          <w:tcPr>
            <w:tcW w:w="567" w:type="dxa"/>
            <w:tcBorders>
              <w:top w:val="single" w:sz="4" w:space="0" w:color="auto"/>
              <w:left w:val="single" w:sz="4" w:space="0" w:color="auto"/>
              <w:bottom w:val="nil"/>
              <w:right w:val="single" w:sz="4" w:space="0" w:color="auto"/>
            </w:tcBorders>
            <w:hideMark/>
          </w:tcPr>
          <w:p w14:paraId="6BF82BAF" w14:textId="77777777" w:rsidR="00296E35" w:rsidRPr="00C26BBB" w:rsidRDefault="00296E35" w:rsidP="002E3FCC">
            <w:pPr>
              <w:pStyle w:val="TAH"/>
            </w:pPr>
            <w:r w:rsidRPr="00C26BBB">
              <w:t>TP</w:t>
            </w:r>
          </w:p>
        </w:tc>
        <w:tc>
          <w:tcPr>
            <w:tcW w:w="892" w:type="dxa"/>
            <w:tcBorders>
              <w:top w:val="single" w:sz="4" w:space="0" w:color="auto"/>
              <w:left w:val="single" w:sz="4" w:space="0" w:color="auto"/>
              <w:bottom w:val="nil"/>
              <w:right w:val="single" w:sz="4" w:space="0" w:color="auto"/>
            </w:tcBorders>
            <w:hideMark/>
          </w:tcPr>
          <w:p w14:paraId="2AB0D063" w14:textId="77777777" w:rsidR="00296E35" w:rsidRPr="00C26BBB" w:rsidRDefault="00296E35" w:rsidP="002E3FCC">
            <w:pPr>
              <w:pStyle w:val="TAH"/>
            </w:pPr>
            <w:r w:rsidRPr="00C26BBB">
              <w:t>Verdict</w:t>
            </w:r>
          </w:p>
        </w:tc>
      </w:tr>
      <w:tr w:rsidR="00296E35" w:rsidRPr="00C26BBB" w14:paraId="16CAE4E3" w14:textId="77777777" w:rsidTr="002E3FCC">
        <w:tc>
          <w:tcPr>
            <w:tcW w:w="649" w:type="dxa"/>
            <w:tcBorders>
              <w:top w:val="nil"/>
              <w:left w:val="single" w:sz="4" w:space="0" w:color="auto"/>
              <w:bottom w:val="single" w:sz="4" w:space="0" w:color="auto"/>
              <w:right w:val="single" w:sz="4" w:space="0" w:color="auto"/>
            </w:tcBorders>
          </w:tcPr>
          <w:p w14:paraId="4B67383C" w14:textId="77777777" w:rsidR="00296E35" w:rsidRPr="00C26BBB"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1E542AB" w14:textId="77777777" w:rsidR="00296E35" w:rsidRPr="00C26BBB"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33B7109" w14:textId="77777777" w:rsidR="00296E35" w:rsidRPr="00C26BBB" w:rsidRDefault="00296E35" w:rsidP="002E3FCC">
            <w:pPr>
              <w:pStyle w:val="TAH"/>
            </w:pPr>
            <w:r w:rsidRPr="00C26BBB">
              <w:t>U - S</w:t>
            </w:r>
          </w:p>
        </w:tc>
        <w:tc>
          <w:tcPr>
            <w:tcW w:w="2978" w:type="dxa"/>
            <w:tcBorders>
              <w:top w:val="single" w:sz="4" w:space="0" w:color="auto"/>
              <w:left w:val="single" w:sz="4" w:space="0" w:color="auto"/>
              <w:bottom w:val="single" w:sz="4" w:space="0" w:color="auto"/>
              <w:right w:val="single" w:sz="4" w:space="0" w:color="auto"/>
            </w:tcBorders>
            <w:hideMark/>
          </w:tcPr>
          <w:p w14:paraId="7A6C5B14" w14:textId="77777777" w:rsidR="00296E35" w:rsidRPr="00C26BBB" w:rsidRDefault="00296E35" w:rsidP="002E3FCC">
            <w:pPr>
              <w:pStyle w:val="TAH"/>
            </w:pPr>
            <w:r w:rsidRPr="00C26BBB">
              <w:t>Message</w:t>
            </w:r>
          </w:p>
        </w:tc>
        <w:tc>
          <w:tcPr>
            <w:tcW w:w="567" w:type="dxa"/>
            <w:tcBorders>
              <w:top w:val="nil"/>
              <w:left w:val="single" w:sz="4" w:space="0" w:color="auto"/>
              <w:bottom w:val="single" w:sz="4" w:space="0" w:color="auto"/>
              <w:right w:val="single" w:sz="4" w:space="0" w:color="auto"/>
            </w:tcBorders>
          </w:tcPr>
          <w:p w14:paraId="29EF154A" w14:textId="77777777" w:rsidR="00296E35" w:rsidRPr="00C26BBB"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41077A5" w14:textId="77777777" w:rsidR="00296E35" w:rsidRPr="00C26BBB" w:rsidRDefault="00296E35" w:rsidP="002E3FCC">
            <w:pPr>
              <w:pStyle w:val="TAH"/>
            </w:pPr>
          </w:p>
        </w:tc>
      </w:tr>
      <w:tr w:rsidR="00296E35" w:rsidRPr="00C26BBB" w14:paraId="6351E9CD" w14:textId="77777777" w:rsidTr="002E3FCC">
        <w:tc>
          <w:tcPr>
            <w:tcW w:w="649" w:type="dxa"/>
            <w:tcBorders>
              <w:top w:val="nil"/>
              <w:left w:val="single" w:sz="4" w:space="0" w:color="auto"/>
              <w:bottom w:val="single" w:sz="4" w:space="0" w:color="auto"/>
              <w:right w:val="single" w:sz="4" w:space="0" w:color="auto"/>
            </w:tcBorders>
          </w:tcPr>
          <w:p w14:paraId="00BB9A2E" w14:textId="77777777" w:rsidR="00296E35" w:rsidRPr="00C26BBB" w:rsidRDefault="00296E35" w:rsidP="002E3FCC">
            <w:pPr>
              <w:pStyle w:val="TAC"/>
            </w:pPr>
            <w:r w:rsidRPr="00C26BBB">
              <w:t>1</w:t>
            </w:r>
          </w:p>
        </w:tc>
        <w:tc>
          <w:tcPr>
            <w:tcW w:w="3970" w:type="dxa"/>
            <w:tcBorders>
              <w:top w:val="nil"/>
              <w:left w:val="single" w:sz="4" w:space="0" w:color="auto"/>
              <w:bottom w:val="single" w:sz="4" w:space="0" w:color="auto"/>
              <w:right w:val="single" w:sz="4" w:space="0" w:color="auto"/>
            </w:tcBorders>
          </w:tcPr>
          <w:p w14:paraId="381695A7" w14:textId="77777777" w:rsidR="00296E35" w:rsidRPr="00C26BBB" w:rsidRDefault="00296E35" w:rsidP="002E3FCC">
            <w:pPr>
              <w:pStyle w:val="TAL"/>
            </w:pPr>
            <w:r w:rsidRPr="00C26BBB">
              <w:t xml:space="preserve">Make the UE (MCData client) </w:t>
            </w:r>
            <w:r w:rsidRPr="00C26BBB">
              <w:rPr>
                <w:rFonts w:eastAsia="Malgun Gothic"/>
              </w:rPr>
              <w:t>create a subscription to notifications about changes in the message store function.</w:t>
            </w:r>
          </w:p>
          <w:p w14:paraId="5577F153" w14:textId="77777777" w:rsidR="00296E35" w:rsidRPr="00C26BBB" w:rsidRDefault="00296E35" w:rsidP="002E3FCC">
            <w:pPr>
              <w:pStyle w:val="TAL"/>
              <w:rPr>
                <w:color w:val="000000"/>
              </w:rPr>
            </w:pPr>
            <w:r w:rsidRPr="00C26BBB">
              <w:t>(NOTE 1)</w:t>
            </w:r>
          </w:p>
        </w:tc>
        <w:tc>
          <w:tcPr>
            <w:tcW w:w="709" w:type="dxa"/>
            <w:tcBorders>
              <w:top w:val="single" w:sz="4" w:space="0" w:color="auto"/>
              <w:left w:val="single" w:sz="4" w:space="0" w:color="auto"/>
              <w:bottom w:val="single" w:sz="4" w:space="0" w:color="auto"/>
              <w:right w:val="single" w:sz="4" w:space="0" w:color="auto"/>
            </w:tcBorders>
          </w:tcPr>
          <w:p w14:paraId="7571D14B"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2A7729C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388A70C4"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3214CEE5" w14:textId="77777777" w:rsidR="00296E35" w:rsidRPr="00C26BBB" w:rsidRDefault="00296E35" w:rsidP="002E3FCC">
            <w:pPr>
              <w:pStyle w:val="TAC"/>
            </w:pPr>
            <w:r w:rsidRPr="00C26BBB">
              <w:t>-</w:t>
            </w:r>
          </w:p>
        </w:tc>
      </w:tr>
      <w:tr w:rsidR="00296E35" w:rsidRPr="00C26BBB" w14:paraId="350054E7" w14:textId="77777777" w:rsidTr="002E3FCC">
        <w:tc>
          <w:tcPr>
            <w:tcW w:w="649" w:type="dxa"/>
            <w:tcBorders>
              <w:top w:val="nil"/>
              <w:left w:val="single" w:sz="4" w:space="0" w:color="auto"/>
              <w:bottom w:val="single" w:sz="4" w:space="0" w:color="auto"/>
              <w:right w:val="single" w:sz="4" w:space="0" w:color="auto"/>
            </w:tcBorders>
          </w:tcPr>
          <w:p w14:paraId="588349AB" w14:textId="77777777" w:rsidR="00296E35" w:rsidRPr="00C26BBB" w:rsidRDefault="00296E35" w:rsidP="002E3FCC">
            <w:pPr>
              <w:pStyle w:val="TAC"/>
            </w:pPr>
            <w:r w:rsidRPr="00C26BBB">
              <w:t>2</w:t>
            </w:r>
          </w:p>
        </w:tc>
        <w:tc>
          <w:tcPr>
            <w:tcW w:w="3970" w:type="dxa"/>
            <w:tcBorders>
              <w:top w:val="nil"/>
              <w:left w:val="single" w:sz="4" w:space="0" w:color="auto"/>
              <w:bottom w:val="single" w:sz="4" w:space="0" w:color="auto"/>
              <w:right w:val="single" w:sz="4" w:space="0" w:color="auto"/>
            </w:tcBorders>
          </w:tcPr>
          <w:p w14:paraId="3FAE0A0D" w14:textId="765B1CFC" w:rsidR="00296E35" w:rsidRPr="00C26BBB" w:rsidRDefault="00296E35" w:rsidP="002E3FCC">
            <w:pPr>
              <w:pStyle w:val="TAL"/>
              <w:rPr>
                <w:color w:val="000000"/>
              </w:rPr>
            </w:pPr>
            <w:r w:rsidRPr="00C26BBB">
              <w:t xml:space="preserve">The UE (MCData client) correctly performs procedure </w:t>
            </w:r>
            <w:r w:rsidRPr="00C26BBB">
              <w:rPr>
                <w:b/>
                <w:bCs/>
              </w:rPr>
              <w:t>'Message Store Function Object Upload using HTTP'</w:t>
            </w:r>
            <w:r w:rsidRPr="00C26BBB">
              <w:rPr>
                <w:bCs/>
              </w:rPr>
              <w:t xml:space="preserve"> as described in TS </w:t>
            </w:r>
            <w:r>
              <w:rPr>
                <w:bCs/>
              </w:rPr>
              <w:t>37.579</w:t>
            </w:r>
            <w:r w:rsidRPr="00C26BBB">
              <w:rPr>
                <w:bCs/>
              </w:rPr>
              <w:t xml:space="preserve">-1 </w:t>
            </w:r>
            <w:r w:rsidRPr="00C26BBB">
              <w:t xml:space="preserve">[2] Table 5.3C.14.2-1 to </w:t>
            </w:r>
            <w:r w:rsidRPr="00C26BBB">
              <w:rPr>
                <w:rFonts w:eastAsia="Malgun Gothic"/>
              </w:rPr>
              <w:t>create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tcPr>
          <w:p w14:paraId="12C461E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12EC91D8"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18A3C46B"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5DB2F225" w14:textId="77777777" w:rsidR="00296E35" w:rsidRPr="00C26BBB" w:rsidRDefault="00296E35" w:rsidP="002E3FCC">
            <w:pPr>
              <w:pStyle w:val="TAC"/>
            </w:pPr>
            <w:r w:rsidRPr="00C26BBB">
              <w:t>-</w:t>
            </w:r>
          </w:p>
        </w:tc>
      </w:tr>
      <w:tr w:rsidR="00296E35" w:rsidRPr="00C26BBB" w14:paraId="75058F8B" w14:textId="77777777" w:rsidTr="002E3FCC">
        <w:tc>
          <w:tcPr>
            <w:tcW w:w="649" w:type="dxa"/>
            <w:tcBorders>
              <w:top w:val="nil"/>
              <w:left w:val="single" w:sz="4" w:space="0" w:color="auto"/>
              <w:bottom w:val="single" w:sz="4" w:space="0" w:color="auto"/>
              <w:right w:val="single" w:sz="4" w:space="0" w:color="auto"/>
            </w:tcBorders>
          </w:tcPr>
          <w:p w14:paraId="68C5E520" w14:textId="77777777" w:rsidR="00296E35" w:rsidRPr="00C26BBB" w:rsidRDefault="00296E35" w:rsidP="002E3FCC">
            <w:pPr>
              <w:pStyle w:val="TAC"/>
            </w:pPr>
            <w:r w:rsidRPr="00C26BBB">
              <w:t>3</w:t>
            </w:r>
          </w:p>
        </w:tc>
        <w:tc>
          <w:tcPr>
            <w:tcW w:w="3970" w:type="dxa"/>
            <w:tcBorders>
              <w:top w:val="nil"/>
              <w:left w:val="single" w:sz="4" w:space="0" w:color="auto"/>
              <w:bottom w:val="single" w:sz="4" w:space="0" w:color="auto"/>
              <w:right w:val="single" w:sz="4" w:space="0" w:color="auto"/>
            </w:tcBorders>
          </w:tcPr>
          <w:p w14:paraId="0AF3FA35" w14:textId="19C19616" w:rsidR="00296E35" w:rsidRPr="00C26BBB" w:rsidRDefault="00296E35" w:rsidP="002E3FCC">
            <w:pPr>
              <w:pStyle w:val="TAL"/>
            </w:pPr>
            <w:r w:rsidRPr="00C26BBB">
              <w:t xml:space="preserve">Check: Does the UE (MCData client) correctly perform procedure </w:t>
            </w:r>
            <w:r w:rsidRPr="00C26BBB">
              <w:rPr>
                <w:b/>
                <w:bCs/>
              </w:rPr>
              <w:t>'Message Store Function Post Notification using HTTP'</w:t>
            </w:r>
            <w:r w:rsidRPr="00C26BBB">
              <w:rPr>
                <w:bCs/>
              </w:rPr>
              <w:t xml:space="preserve"> as described in TS </w:t>
            </w:r>
            <w:r>
              <w:rPr>
                <w:bCs/>
              </w:rPr>
              <w:t>37.579</w:t>
            </w:r>
            <w:r w:rsidRPr="00C26BBB">
              <w:rPr>
                <w:bCs/>
              </w:rPr>
              <w:t xml:space="preserve">-1 </w:t>
            </w:r>
            <w:r w:rsidRPr="00C26BBB">
              <w:t xml:space="preserve">[2] Table 5.3C.19.2-1 for notifications of </w:t>
            </w:r>
            <w:r w:rsidRPr="00C26BBB">
              <w:rPr>
                <w:rFonts w:eastAsia="Malgun Gothic"/>
              </w:rPr>
              <w:t>changes in the message store using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tcPr>
          <w:p w14:paraId="4CD2873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439A192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09C3D4A6" w14:textId="77777777" w:rsidR="00296E35" w:rsidRPr="00C26BBB" w:rsidRDefault="00296E35" w:rsidP="002E3FCC">
            <w:pPr>
              <w:pStyle w:val="TAC"/>
            </w:pPr>
            <w:r w:rsidRPr="00C26BBB">
              <w:t>1</w:t>
            </w:r>
          </w:p>
        </w:tc>
        <w:tc>
          <w:tcPr>
            <w:tcW w:w="892" w:type="dxa"/>
            <w:tcBorders>
              <w:top w:val="nil"/>
              <w:left w:val="single" w:sz="4" w:space="0" w:color="auto"/>
              <w:bottom w:val="single" w:sz="4" w:space="0" w:color="auto"/>
              <w:right w:val="single" w:sz="4" w:space="0" w:color="auto"/>
            </w:tcBorders>
          </w:tcPr>
          <w:p w14:paraId="38C191DD" w14:textId="77777777" w:rsidR="00296E35" w:rsidRPr="00C26BBB" w:rsidRDefault="00296E35" w:rsidP="002E3FCC">
            <w:pPr>
              <w:pStyle w:val="TAC"/>
            </w:pPr>
            <w:r w:rsidRPr="00C26BBB">
              <w:t>P</w:t>
            </w:r>
          </w:p>
        </w:tc>
      </w:tr>
      <w:tr w:rsidR="00296E35" w:rsidRPr="00C26BBB" w14:paraId="6EB07B65" w14:textId="77777777" w:rsidTr="002E3FCC">
        <w:tc>
          <w:tcPr>
            <w:tcW w:w="649" w:type="dxa"/>
            <w:tcBorders>
              <w:top w:val="nil"/>
              <w:left w:val="single" w:sz="4" w:space="0" w:color="auto"/>
              <w:bottom w:val="single" w:sz="4" w:space="0" w:color="auto"/>
              <w:right w:val="single" w:sz="4" w:space="0" w:color="auto"/>
            </w:tcBorders>
          </w:tcPr>
          <w:p w14:paraId="7160B38A" w14:textId="77777777" w:rsidR="00296E35" w:rsidRPr="00C26BBB" w:rsidRDefault="00296E35" w:rsidP="002E3FCC">
            <w:pPr>
              <w:pStyle w:val="TAC"/>
            </w:pPr>
            <w:r w:rsidRPr="00C26BBB">
              <w:t>4</w:t>
            </w:r>
          </w:p>
        </w:tc>
        <w:tc>
          <w:tcPr>
            <w:tcW w:w="3970" w:type="dxa"/>
            <w:tcBorders>
              <w:top w:val="nil"/>
              <w:left w:val="single" w:sz="4" w:space="0" w:color="auto"/>
              <w:bottom w:val="single" w:sz="4" w:space="0" w:color="auto"/>
              <w:right w:val="single" w:sz="4" w:space="0" w:color="auto"/>
            </w:tcBorders>
          </w:tcPr>
          <w:p w14:paraId="25D4B2A4" w14:textId="77777777" w:rsidR="00296E35" w:rsidRPr="00C26BBB" w:rsidRDefault="00296E35" w:rsidP="002E3FCC">
            <w:pPr>
              <w:pStyle w:val="TAL"/>
            </w:pPr>
            <w:r w:rsidRPr="00C26BBB">
              <w:t xml:space="preserve">Make the UE (MCData client) </w:t>
            </w:r>
            <w:r w:rsidRPr="00C26BBB">
              <w:rPr>
                <w:rFonts w:eastAsia="Malgun Gothic"/>
              </w:rPr>
              <w:t>search for recently created objects.</w:t>
            </w:r>
          </w:p>
          <w:p w14:paraId="6BD5FAA4"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tcPr>
          <w:p w14:paraId="0AFD6735"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366D1906"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1265BA9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63B34023" w14:textId="77777777" w:rsidR="00296E35" w:rsidRPr="00C26BBB" w:rsidRDefault="00296E35" w:rsidP="002E3FCC">
            <w:pPr>
              <w:pStyle w:val="TAC"/>
            </w:pPr>
            <w:r w:rsidRPr="00C26BBB">
              <w:t>-</w:t>
            </w:r>
          </w:p>
        </w:tc>
      </w:tr>
      <w:tr w:rsidR="00296E35" w:rsidRPr="00C26BBB" w14:paraId="7E9A9F33" w14:textId="77777777" w:rsidTr="002E3FCC">
        <w:tc>
          <w:tcPr>
            <w:tcW w:w="649" w:type="dxa"/>
            <w:tcBorders>
              <w:top w:val="nil"/>
              <w:left w:val="single" w:sz="4" w:space="0" w:color="auto"/>
              <w:bottom w:val="single" w:sz="4" w:space="0" w:color="auto"/>
              <w:right w:val="single" w:sz="4" w:space="0" w:color="auto"/>
            </w:tcBorders>
          </w:tcPr>
          <w:p w14:paraId="037AB520" w14:textId="77777777" w:rsidR="00296E35" w:rsidRPr="00C26BBB" w:rsidRDefault="00296E35" w:rsidP="002E3FCC">
            <w:pPr>
              <w:pStyle w:val="TAC"/>
            </w:pPr>
            <w:r w:rsidRPr="00C26BBB">
              <w:t>5</w:t>
            </w:r>
          </w:p>
        </w:tc>
        <w:tc>
          <w:tcPr>
            <w:tcW w:w="3970" w:type="dxa"/>
            <w:tcBorders>
              <w:top w:val="nil"/>
              <w:left w:val="single" w:sz="4" w:space="0" w:color="auto"/>
              <w:bottom w:val="single" w:sz="4" w:space="0" w:color="auto"/>
              <w:right w:val="single" w:sz="4" w:space="0" w:color="auto"/>
            </w:tcBorders>
          </w:tcPr>
          <w:p w14:paraId="1583419A" w14:textId="5E03DC15" w:rsidR="00296E35" w:rsidRPr="00C26BBB" w:rsidRDefault="00296E35" w:rsidP="002E3FCC">
            <w:pPr>
              <w:pStyle w:val="TAL"/>
            </w:pPr>
            <w:r w:rsidRPr="00C26BBB">
              <w:t xml:space="preserve">Check: Does the UE (MCData client) correctly perform procedure </w:t>
            </w:r>
            <w:r w:rsidRPr="00C26BBB">
              <w:rPr>
                <w:b/>
                <w:bCs/>
              </w:rPr>
              <w:t>'Message Store Function Post Request using HTTP'</w:t>
            </w:r>
            <w:r w:rsidRPr="00C26BBB">
              <w:rPr>
                <w:bCs/>
              </w:rPr>
              <w:t xml:space="preserve"> as described in TS </w:t>
            </w:r>
            <w:r>
              <w:rPr>
                <w:bCs/>
              </w:rPr>
              <w:t>37.579</w:t>
            </w:r>
            <w:r w:rsidRPr="00C26BBB">
              <w:rPr>
                <w:bCs/>
              </w:rPr>
              <w:t xml:space="preserve">-1 </w:t>
            </w:r>
            <w:r w:rsidRPr="00C26BBB">
              <w:t xml:space="preserve">[2] Table 5.3C.17.2-1 to </w:t>
            </w:r>
            <w:r w:rsidRPr="00C26BBB">
              <w:rPr>
                <w:rFonts w:eastAsia="Malgun Gothic"/>
              </w:rPr>
              <w:t>search for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tcPr>
          <w:p w14:paraId="6778748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131B591B"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1B36102A" w14:textId="77777777" w:rsidR="00296E35" w:rsidRPr="00C26BBB" w:rsidRDefault="00296E35" w:rsidP="002E3FCC">
            <w:pPr>
              <w:pStyle w:val="TAC"/>
            </w:pPr>
            <w:r w:rsidRPr="00C26BBB">
              <w:t>2</w:t>
            </w:r>
          </w:p>
        </w:tc>
        <w:tc>
          <w:tcPr>
            <w:tcW w:w="892" w:type="dxa"/>
            <w:tcBorders>
              <w:top w:val="nil"/>
              <w:left w:val="single" w:sz="4" w:space="0" w:color="auto"/>
              <w:bottom w:val="single" w:sz="4" w:space="0" w:color="auto"/>
              <w:right w:val="single" w:sz="4" w:space="0" w:color="auto"/>
            </w:tcBorders>
          </w:tcPr>
          <w:p w14:paraId="0416ED4F" w14:textId="77777777" w:rsidR="00296E35" w:rsidRPr="00C26BBB" w:rsidRDefault="00296E35" w:rsidP="002E3FCC">
            <w:pPr>
              <w:pStyle w:val="TAC"/>
            </w:pPr>
            <w:r w:rsidRPr="00C26BBB">
              <w:t>P</w:t>
            </w:r>
          </w:p>
        </w:tc>
      </w:tr>
      <w:tr w:rsidR="00296E35" w:rsidRPr="00C26BBB" w14:paraId="01073C40" w14:textId="77777777" w:rsidTr="002E3FCC">
        <w:tc>
          <w:tcPr>
            <w:tcW w:w="649" w:type="dxa"/>
            <w:tcBorders>
              <w:top w:val="nil"/>
              <w:left w:val="single" w:sz="4" w:space="0" w:color="auto"/>
              <w:bottom w:val="single" w:sz="4" w:space="0" w:color="auto"/>
              <w:right w:val="single" w:sz="4" w:space="0" w:color="auto"/>
            </w:tcBorders>
          </w:tcPr>
          <w:p w14:paraId="0CDA6DE1" w14:textId="77777777" w:rsidR="00296E35" w:rsidRPr="00C26BBB" w:rsidRDefault="00296E35" w:rsidP="002E3FCC">
            <w:pPr>
              <w:pStyle w:val="TAC"/>
            </w:pPr>
            <w:r w:rsidRPr="00C26BBB">
              <w:t>6</w:t>
            </w:r>
          </w:p>
        </w:tc>
        <w:tc>
          <w:tcPr>
            <w:tcW w:w="3970" w:type="dxa"/>
            <w:tcBorders>
              <w:top w:val="nil"/>
              <w:left w:val="single" w:sz="4" w:space="0" w:color="auto"/>
              <w:bottom w:val="single" w:sz="4" w:space="0" w:color="auto"/>
              <w:right w:val="single" w:sz="4" w:space="0" w:color="auto"/>
            </w:tcBorders>
          </w:tcPr>
          <w:p w14:paraId="32B5F814" w14:textId="77777777" w:rsidR="00296E35" w:rsidRPr="00C26BBB" w:rsidRDefault="00296E35" w:rsidP="002E3FCC">
            <w:pPr>
              <w:pStyle w:val="TAL"/>
            </w:pPr>
            <w:r w:rsidRPr="00C26BBB">
              <w:t xml:space="preserve">Make the UE (MCData client) </w:t>
            </w:r>
            <w:r w:rsidRPr="00C26BBB">
              <w:rPr>
                <w:rFonts w:eastAsia="Malgun Gothic"/>
              </w:rPr>
              <w:t>delete the subscription created at step 2.</w:t>
            </w:r>
          </w:p>
          <w:p w14:paraId="09FAD89B"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tcPr>
          <w:p w14:paraId="775474C4"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7E1087D3"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5B3796F9"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7EA7A8E4" w14:textId="77777777" w:rsidR="00296E35" w:rsidRPr="00C26BBB" w:rsidRDefault="00296E35" w:rsidP="002E3FCC">
            <w:pPr>
              <w:pStyle w:val="TAC"/>
            </w:pPr>
            <w:r w:rsidRPr="00C26BBB">
              <w:t>-</w:t>
            </w:r>
          </w:p>
        </w:tc>
      </w:tr>
      <w:tr w:rsidR="00296E35" w:rsidRPr="00C26BBB" w14:paraId="3D46591C" w14:textId="77777777" w:rsidTr="002E3FCC">
        <w:tc>
          <w:tcPr>
            <w:tcW w:w="649" w:type="dxa"/>
            <w:tcBorders>
              <w:top w:val="nil"/>
              <w:left w:val="single" w:sz="4" w:space="0" w:color="auto"/>
              <w:bottom w:val="single" w:sz="4" w:space="0" w:color="auto"/>
              <w:right w:val="single" w:sz="4" w:space="0" w:color="auto"/>
            </w:tcBorders>
          </w:tcPr>
          <w:p w14:paraId="0D9F1BD3" w14:textId="77777777" w:rsidR="00296E35" w:rsidRPr="00C26BBB" w:rsidRDefault="00296E35" w:rsidP="002E3FCC">
            <w:pPr>
              <w:pStyle w:val="TAC"/>
            </w:pPr>
            <w:r w:rsidRPr="00C26BBB">
              <w:t>7</w:t>
            </w:r>
          </w:p>
        </w:tc>
        <w:tc>
          <w:tcPr>
            <w:tcW w:w="3970" w:type="dxa"/>
            <w:tcBorders>
              <w:top w:val="nil"/>
              <w:left w:val="single" w:sz="4" w:space="0" w:color="auto"/>
              <w:bottom w:val="single" w:sz="4" w:space="0" w:color="auto"/>
              <w:right w:val="single" w:sz="4" w:space="0" w:color="auto"/>
            </w:tcBorders>
          </w:tcPr>
          <w:p w14:paraId="2BFB2673" w14:textId="22F655D2" w:rsidR="00296E35" w:rsidRPr="00C26BBB" w:rsidRDefault="00296E35" w:rsidP="002E3FCC">
            <w:pPr>
              <w:pStyle w:val="TAL"/>
            </w:pPr>
            <w:r w:rsidRPr="00C26BBB">
              <w:t xml:space="preserve">The UE (MCData client) correctly perform procedure </w:t>
            </w:r>
            <w:r w:rsidRPr="00C26BBB">
              <w:rPr>
                <w:b/>
                <w:bCs/>
              </w:rPr>
              <w:t>'Message Store Function Delete using HTTP'</w:t>
            </w:r>
            <w:r w:rsidRPr="00C26BBB">
              <w:rPr>
                <w:bCs/>
              </w:rPr>
              <w:t xml:space="preserve"> as described in TS </w:t>
            </w:r>
            <w:r>
              <w:rPr>
                <w:bCs/>
              </w:rPr>
              <w:t>37.579</w:t>
            </w:r>
            <w:r w:rsidRPr="00C26BBB">
              <w:rPr>
                <w:bCs/>
              </w:rPr>
              <w:t xml:space="preserve">-1 </w:t>
            </w:r>
            <w:r w:rsidRPr="00C26BBB">
              <w:t xml:space="preserve">[2] Table 5.3C.15.2-1 to </w:t>
            </w:r>
            <w:r w:rsidRPr="00C26BBB">
              <w:rPr>
                <w:rFonts w:eastAsia="Malgun Gothic"/>
              </w:rPr>
              <w:t>delete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tcPr>
          <w:p w14:paraId="5CFEE2FA"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3956872C"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478C65D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702B0406" w14:textId="77777777" w:rsidR="00296E35" w:rsidRPr="00C26BBB" w:rsidRDefault="00296E35" w:rsidP="002E3FCC">
            <w:pPr>
              <w:pStyle w:val="TAC"/>
            </w:pPr>
            <w:r w:rsidRPr="00C26BBB">
              <w:t>-</w:t>
            </w:r>
          </w:p>
        </w:tc>
      </w:tr>
      <w:tr w:rsidR="00296E35" w:rsidRPr="00C26BBB" w14:paraId="6942956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ED5559F" w14:textId="77777777" w:rsidR="00296E35" w:rsidRPr="00C26BBB" w:rsidRDefault="00296E35" w:rsidP="002E3FCC">
            <w:pPr>
              <w:pStyle w:val="TAN"/>
            </w:pPr>
            <w:r w:rsidRPr="00C26BBB">
              <w:t>NOTE 1: This is expected to be done via a suitable implementation dependent MMI.</w:t>
            </w:r>
          </w:p>
        </w:tc>
      </w:tr>
    </w:tbl>
    <w:p w14:paraId="3A6B0FD9" w14:textId="77777777" w:rsidR="00296E35" w:rsidRPr="00C26BBB" w:rsidRDefault="00296E35" w:rsidP="00296E35"/>
    <w:p w14:paraId="384BD9D7" w14:textId="77777777" w:rsidR="00296E35" w:rsidRPr="00C26BBB" w:rsidRDefault="00296E35" w:rsidP="00296E35">
      <w:pPr>
        <w:pStyle w:val="H6"/>
      </w:pPr>
      <w:r w:rsidRPr="00C26BBB">
        <w:t>6.8.4.3.3</w:t>
      </w:r>
      <w:r w:rsidRPr="00C26BBB">
        <w:tab/>
        <w:t>Specific message contents</w:t>
      </w:r>
    </w:p>
    <w:p w14:paraId="50F0D70F" w14:textId="48257A4F" w:rsidR="00296E35" w:rsidRPr="00C26BBB" w:rsidRDefault="00296E35" w:rsidP="00296E35">
      <w:pPr>
        <w:pStyle w:val="TH"/>
      </w:pPr>
      <w:r w:rsidRPr="00C26BBB">
        <w:t xml:space="preserve">Table 6.8.4.3.3-1: HTTP POST from the UE (Step 2, Table 6.8.4.3.2-1; step 2, TS </w:t>
      </w:r>
      <w:r>
        <w:t>37.579</w:t>
      </w:r>
      <w:r w:rsidRPr="00C26BBB">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3B8DA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2773F01" w14:textId="73A41AB5"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039BE57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926358"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F9DE0B"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BC812E1"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5891522"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6FC998F" w14:textId="77777777" w:rsidR="00296E35" w:rsidRPr="00C26BBB" w:rsidRDefault="00296E35" w:rsidP="002E3FCC">
            <w:pPr>
              <w:pStyle w:val="TAH"/>
            </w:pPr>
            <w:r w:rsidRPr="00C26BBB">
              <w:t>Condition</w:t>
            </w:r>
          </w:p>
        </w:tc>
      </w:tr>
      <w:tr w:rsidR="00296E35" w:rsidRPr="00C26BBB" w14:paraId="1BC8C9E4" w14:textId="77777777" w:rsidTr="002E3FCC">
        <w:tc>
          <w:tcPr>
            <w:tcW w:w="2837" w:type="dxa"/>
            <w:tcBorders>
              <w:top w:val="single" w:sz="4" w:space="0" w:color="auto"/>
              <w:left w:val="single" w:sz="4" w:space="0" w:color="auto"/>
              <w:bottom w:val="single" w:sz="4" w:space="0" w:color="auto"/>
              <w:right w:val="single" w:sz="4" w:space="0" w:color="auto"/>
            </w:tcBorders>
          </w:tcPr>
          <w:p w14:paraId="0EBF740E"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1D404CA"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8B3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8A6C6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6E0529" w14:textId="77777777" w:rsidR="00296E35" w:rsidRPr="00C26BBB" w:rsidRDefault="00296E35" w:rsidP="002E3FCC">
            <w:pPr>
              <w:pStyle w:val="TAL"/>
            </w:pPr>
          </w:p>
        </w:tc>
      </w:tr>
      <w:tr w:rsidR="00296E35" w:rsidRPr="00C26BBB" w14:paraId="1DED38B9" w14:textId="77777777" w:rsidTr="002E3FCC">
        <w:tc>
          <w:tcPr>
            <w:tcW w:w="2837" w:type="dxa"/>
            <w:tcBorders>
              <w:top w:val="single" w:sz="4" w:space="0" w:color="auto"/>
              <w:left w:val="single" w:sz="4" w:space="0" w:color="auto"/>
              <w:bottom w:val="single" w:sz="4" w:space="0" w:color="auto"/>
              <w:right w:val="single" w:sz="4" w:space="0" w:color="auto"/>
            </w:tcBorders>
          </w:tcPr>
          <w:p w14:paraId="00F5FB0F"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7AD3002"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17BA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58F7F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2C9F6E" w14:textId="77777777" w:rsidR="00296E35" w:rsidRPr="00C26BBB" w:rsidRDefault="00296E35" w:rsidP="002E3FCC">
            <w:pPr>
              <w:pStyle w:val="TAL"/>
            </w:pPr>
          </w:p>
        </w:tc>
      </w:tr>
      <w:tr w:rsidR="00296E35" w:rsidRPr="00C26BBB" w14:paraId="139008F9" w14:textId="77777777" w:rsidTr="002E3FCC">
        <w:tc>
          <w:tcPr>
            <w:tcW w:w="2837" w:type="dxa"/>
            <w:tcBorders>
              <w:top w:val="single" w:sz="4" w:space="0" w:color="auto"/>
              <w:left w:val="single" w:sz="4" w:space="0" w:color="auto"/>
              <w:bottom w:val="single" w:sz="4" w:space="0" w:color="auto"/>
              <w:right w:val="single" w:sz="4" w:space="0" w:color="auto"/>
            </w:tcBorders>
          </w:tcPr>
          <w:p w14:paraId="30A5CB21"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636E741F" w14:textId="77777777" w:rsidR="00296E35" w:rsidRPr="00C26BBB" w:rsidRDefault="00296E35" w:rsidP="002E3FCC">
            <w:pPr>
              <w:pStyle w:val="TAL"/>
            </w:pPr>
            <w:r w:rsidRPr="00C26BBB">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1F69BFE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2BC7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4A44E" w14:textId="77777777" w:rsidR="00296E35" w:rsidRPr="00C26BBB" w:rsidRDefault="00296E35" w:rsidP="002E3FCC">
            <w:pPr>
              <w:pStyle w:val="TAL"/>
            </w:pPr>
          </w:p>
        </w:tc>
      </w:tr>
      <w:tr w:rsidR="00296E35" w:rsidRPr="00C26BBB" w14:paraId="26DB1EEE" w14:textId="77777777" w:rsidTr="002E3FCC">
        <w:tc>
          <w:tcPr>
            <w:tcW w:w="2837" w:type="dxa"/>
            <w:tcBorders>
              <w:top w:val="single" w:sz="4" w:space="0" w:color="auto"/>
              <w:left w:val="single" w:sz="4" w:space="0" w:color="auto"/>
              <w:bottom w:val="single" w:sz="4" w:space="0" w:color="auto"/>
              <w:right w:val="single" w:sz="4" w:space="0" w:color="auto"/>
            </w:tcBorders>
          </w:tcPr>
          <w:p w14:paraId="17B4FA9F"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14FF68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4B511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72F70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AFA25" w14:textId="77777777" w:rsidR="00296E35" w:rsidRPr="00C26BBB" w:rsidRDefault="00296E35" w:rsidP="002E3FCC">
            <w:pPr>
              <w:pStyle w:val="TAL"/>
            </w:pPr>
          </w:p>
        </w:tc>
      </w:tr>
      <w:tr w:rsidR="00296E35" w:rsidRPr="00C26BBB" w14:paraId="6B35FC27" w14:textId="77777777" w:rsidTr="002E3FCC">
        <w:tc>
          <w:tcPr>
            <w:tcW w:w="2837" w:type="dxa"/>
            <w:tcBorders>
              <w:top w:val="single" w:sz="4" w:space="0" w:color="auto"/>
              <w:left w:val="single" w:sz="4" w:space="0" w:color="auto"/>
              <w:bottom w:val="single" w:sz="4" w:space="0" w:color="auto"/>
              <w:right w:val="single" w:sz="4" w:space="0" w:color="auto"/>
            </w:tcBorders>
          </w:tcPr>
          <w:p w14:paraId="3F3E60DC"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716ADF0"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C1BBE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8FD8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041211" w14:textId="77777777" w:rsidR="00296E35" w:rsidRPr="00C26BBB" w:rsidRDefault="00296E35" w:rsidP="002E3FCC">
            <w:pPr>
              <w:pStyle w:val="TAL"/>
            </w:pPr>
          </w:p>
        </w:tc>
      </w:tr>
      <w:tr w:rsidR="00296E35" w:rsidRPr="00C26BBB" w14:paraId="3C5051A9" w14:textId="77777777" w:rsidTr="002E3FCC">
        <w:tc>
          <w:tcPr>
            <w:tcW w:w="2837" w:type="dxa"/>
            <w:tcBorders>
              <w:top w:val="single" w:sz="4" w:space="0" w:color="auto"/>
              <w:left w:val="single" w:sz="4" w:space="0" w:color="auto"/>
              <w:bottom w:val="single" w:sz="4" w:space="0" w:color="auto"/>
              <w:right w:val="single" w:sz="4" w:space="0" w:color="auto"/>
            </w:tcBorders>
          </w:tcPr>
          <w:p w14:paraId="1117462D" w14:textId="77777777" w:rsidR="00296E35" w:rsidRPr="00C26BBB" w:rsidRDefault="00296E35" w:rsidP="002E3FCC">
            <w:pPr>
              <w:pStyle w:val="TAL"/>
            </w:pPr>
            <w:r w:rsidRPr="00C26BBB">
              <w:rPr>
                <w:b/>
              </w:rPr>
              <w:t>Message-body: NMS nms</w:t>
            </w:r>
            <w:r w:rsidRPr="00C26BBB">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44EBF64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54CC8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3727BD" w14:textId="77777777" w:rsidR="00296E35" w:rsidRPr="00C26BBB" w:rsidRDefault="00296E35" w:rsidP="002E3FCC">
            <w:pPr>
              <w:pStyle w:val="TAL"/>
            </w:pPr>
            <w:r w:rsidRPr="00C26BBB">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31FC6F8D" w14:textId="77777777" w:rsidR="00296E35" w:rsidRPr="00C26BBB" w:rsidRDefault="00296E35" w:rsidP="002E3FCC">
            <w:pPr>
              <w:pStyle w:val="TAL"/>
            </w:pPr>
          </w:p>
        </w:tc>
      </w:tr>
      <w:tr w:rsidR="00296E35" w:rsidRPr="00C26BBB" w14:paraId="3497FF6D" w14:textId="77777777" w:rsidTr="002E3FCC">
        <w:tc>
          <w:tcPr>
            <w:tcW w:w="2837" w:type="dxa"/>
            <w:tcBorders>
              <w:top w:val="single" w:sz="4" w:space="0" w:color="auto"/>
              <w:left w:val="single" w:sz="4" w:space="0" w:color="auto"/>
              <w:bottom w:val="single" w:sz="4" w:space="0" w:color="auto"/>
              <w:right w:val="single" w:sz="4" w:space="0" w:color="auto"/>
            </w:tcBorders>
          </w:tcPr>
          <w:p w14:paraId="70598746" w14:textId="77777777" w:rsidR="00296E35" w:rsidRPr="00C26BBB" w:rsidRDefault="00296E35" w:rsidP="002E3FCC">
            <w:pPr>
              <w:pStyle w:val="TAL"/>
            </w:pPr>
            <w:r w:rsidRPr="00C26BBB">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35A78230"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3A4BB8"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7BB5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AEF37" w14:textId="77777777" w:rsidR="00296E35" w:rsidRPr="00C26BBB" w:rsidRDefault="00296E35" w:rsidP="002E3FCC">
            <w:pPr>
              <w:pStyle w:val="TAL"/>
            </w:pPr>
          </w:p>
        </w:tc>
      </w:tr>
      <w:tr w:rsidR="00296E35" w:rsidRPr="00C26BBB" w14:paraId="731C1D4D" w14:textId="77777777" w:rsidTr="002E3FCC">
        <w:tc>
          <w:tcPr>
            <w:tcW w:w="2837" w:type="dxa"/>
            <w:tcBorders>
              <w:top w:val="single" w:sz="4" w:space="0" w:color="auto"/>
              <w:left w:val="single" w:sz="4" w:space="0" w:color="auto"/>
              <w:bottom w:val="single" w:sz="4" w:space="0" w:color="auto"/>
              <w:right w:val="single" w:sz="4" w:space="0" w:color="auto"/>
            </w:tcBorders>
          </w:tcPr>
          <w:p w14:paraId="462EC865" w14:textId="77777777" w:rsidR="00296E35" w:rsidRPr="00C26BBB" w:rsidRDefault="00296E35" w:rsidP="002E3FCC">
            <w:pPr>
              <w:pStyle w:val="TAL"/>
            </w:pPr>
            <w:r w:rsidRPr="00C26BBB">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BCAB5B1" w14:textId="77777777" w:rsidR="00296E35" w:rsidRPr="00C26BBB" w:rsidRDefault="00296E35" w:rsidP="002E3FCC">
            <w:pPr>
              <w:pStyle w:val="TAL"/>
            </w:pPr>
            <w:r w:rsidRPr="00C26BBB">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A90976" w14:textId="77777777" w:rsidR="00296E35" w:rsidRPr="00C26BBB" w:rsidRDefault="00296E35" w:rsidP="002E3FCC">
            <w:pPr>
              <w:pStyle w:val="TAL"/>
            </w:pPr>
            <w:r w:rsidRPr="00C26BBB">
              <w:t>URL provided by the client to be used in HTTP POST requests of notifications;</w:t>
            </w:r>
          </w:p>
          <w:p w14:paraId="41DCDC9E" w14:textId="77777777" w:rsidR="00296E35" w:rsidRPr="00C26BBB" w:rsidRDefault="00296E35" w:rsidP="002E3FCC">
            <w:pPr>
              <w:pStyle w:val="TAL"/>
            </w:pPr>
            <w:r w:rsidRPr="00C26BBB">
              <w:t>e.g.</w:t>
            </w:r>
          </w:p>
          <w:p w14:paraId="510870D7" w14:textId="77777777" w:rsidR="00296E35" w:rsidRPr="00C26BBB" w:rsidRDefault="00296E35" w:rsidP="002E3FCC">
            <w:pPr>
              <w:pStyle w:val="TAL"/>
            </w:pPr>
            <w:r w:rsidRPr="00C26BBB">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4BDDC0F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40D445" w14:textId="77777777" w:rsidR="00296E35" w:rsidRPr="00C26BBB" w:rsidRDefault="00296E35" w:rsidP="002E3FCC">
            <w:pPr>
              <w:pStyle w:val="TAL"/>
            </w:pPr>
          </w:p>
        </w:tc>
      </w:tr>
      <w:tr w:rsidR="00296E35" w:rsidRPr="00C26BBB" w14:paraId="4531199E" w14:textId="77777777" w:rsidTr="002E3FCC">
        <w:tc>
          <w:tcPr>
            <w:tcW w:w="2837" w:type="dxa"/>
            <w:tcBorders>
              <w:top w:val="single" w:sz="4" w:space="0" w:color="auto"/>
              <w:left w:val="single" w:sz="4" w:space="0" w:color="auto"/>
              <w:bottom w:val="single" w:sz="4" w:space="0" w:color="auto"/>
              <w:right w:val="single" w:sz="4" w:space="0" w:color="auto"/>
            </w:tcBorders>
          </w:tcPr>
          <w:p w14:paraId="189D02B2" w14:textId="77777777" w:rsidR="00296E35" w:rsidRPr="00C26BBB" w:rsidRDefault="00296E35" w:rsidP="002E3FCC">
            <w:pPr>
              <w:pStyle w:val="TAL"/>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A7D138B"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0B63B42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0240C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7B4C75" w14:textId="77777777" w:rsidR="00296E35" w:rsidRPr="00C26BBB" w:rsidRDefault="00296E35" w:rsidP="002E3FCC">
            <w:pPr>
              <w:pStyle w:val="TAL"/>
            </w:pPr>
          </w:p>
        </w:tc>
      </w:tr>
      <w:tr w:rsidR="00296E35" w:rsidRPr="00C26BBB" w14:paraId="49E2DA0B" w14:textId="77777777" w:rsidTr="002E3FCC">
        <w:tc>
          <w:tcPr>
            <w:tcW w:w="2837" w:type="dxa"/>
            <w:tcBorders>
              <w:top w:val="single" w:sz="4" w:space="0" w:color="auto"/>
              <w:left w:val="single" w:sz="4" w:space="0" w:color="auto"/>
              <w:bottom w:val="single" w:sz="4" w:space="0" w:color="auto"/>
              <w:right w:val="single" w:sz="4" w:space="0" w:color="auto"/>
            </w:tcBorders>
          </w:tcPr>
          <w:p w14:paraId="07B098A5" w14:textId="77777777" w:rsidR="00296E35" w:rsidRPr="00C26BBB" w:rsidRDefault="00296E35" w:rsidP="002E3FCC">
            <w:pPr>
              <w:pStyle w:val="TAL"/>
            </w:pPr>
            <w:r w:rsidRPr="00C26BBB">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1CDCA80B" w14:textId="77777777" w:rsidR="00296E35" w:rsidRPr="00C26BBB" w:rsidRDefault="00296E35" w:rsidP="002E3FCC">
            <w:pPr>
              <w:pStyle w:val="TAL"/>
            </w:pPr>
            <w:r w:rsidRPr="00C26BBB">
              <w:t>"XML" ifpresent</w:t>
            </w:r>
          </w:p>
        </w:tc>
        <w:tc>
          <w:tcPr>
            <w:tcW w:w="2127" w:type="dxa"/>
            <w:tcBorders>
              <w:top w:val="single" w:sz="4" w:space="0" w:color="auto"/>
              <w:left w:val="single" w:sz="4" w:space="0" w:color="auto"/>
              <w:bottom w:val="single" w:sz="4" w:space="0" w:color="auto"/>
              <w:right w:val="single" w:sz="4" w:space="0" w:color="auto"/>
            </w:tcBorders>
          </w:tcPr>
          <w:p w14:paraId="58276704" w14:textId="77777777" w:rsidR="00296E35" w:rsidRPr="00C26BBB" w:rsidRDefault="00296E35" w:rsidP="002E3FCC">
            <w:pPr>
              <w:pStyle w:val="TAL"/>
            </w:pPr>
            <w:r w:rsidRPr="00C26BBB">
              <w:t>XML if not present</w:t>
            </w:r>
          </w:p>
        </w:tc>
        <w:tc>
          <w:tcPr>
            <w:tcW w:w="1419" w:type="dxa"/>
            <w:tcBorders>
              <w:top w:val="single" w:sz="4" w:space="0" w:color="auto"/>
              <w:left w:val="single" w:sz="4" w:space="0" w:color="auto"/>
              <w:bottom w:val="single" w:sz="4" w:space="0" w:color="auto"/>
              <w:right w:val="single" w:sz="4" w:space="0" w:color="auto"/>
            </w:tcBorders>
          </w:tcPr>
          <w:p w14:paraId="7AA7E70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5805CA" w14:textId="77777777" w:rsidR="00296E35" w:rsidRPr="00C26BBB" w:rsidRDefault="00296E35" w:rsidP="002E3FCC">
            <w:pPr>
              <w:pStyle w:val="TAL"/>
            </w:pPr>
          </w:p>
        </w:tc>
      </w:tr>
      <w:tr w:rsidR="00296E35" w:rsidRPr="00C26BBB" w14:paraId="2FCC7FF7" w14:textId="77777777" w:rsidTr="002E3FCC">
        <w:tc>
          <w:tcPr>
            <w:tcW w:w="2837" w:type="dxa"/>
            <w:tcBorders>
              <w:top w:val="single" w:sz="4" w:space="0" w:color="auto"/>
              <w:left w:val="single" w:sz="4" w:space="0" w:color="auto"/>
              <w:bottom w:val="single" w:sz="4" w:space="0" w:color="auto"/>
              <w:right w:val="single" w:sz="4" w:space="0" w:color="auto"/>
            </w:tcBorders>
          </w:tcPr>
          <w:p w14:paraId="1ED3B2A9" w14:textId="77777777" w:rsidR="00296E35" w:rsidRPr="00C26BBB" w:rsidRDefault="00296E35" w:rsidP="002E3FCC">
            <w:pPr>
              <w:pStyle w:val="TAL"/>
            </w:pPr>
            <w:r w:rsidRPr="00C26BBB">
              <w:t xml:space="preserve">  duration</w:t>
            </w:r>
          </w:p>
        </w:tc>
        <w:tc>
          <w:tcPr>
            <w:tcW w:w="2127" w:type="dxa"/>
            <w:tcBorders>
              <w:top w:val="single" w:sz="4" w:space="0" w:color="auto"/>
              <w:left w:val="single" w:sz="4" w:space="0" w:color="auto"/>
              <w:bottom w:val="single" w:sz="4" w:space="0" w:color="auto"/>
              <w:right w:val="single" w:sz="4" w:space="0" w:color="auto"/>
            </w:tcBorders>
          </w:tcPr>
          <w:p w14:paraId="3A79CEFE"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6E06B8B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E8570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5ED98A" w14:textId="77777777" w:rsidR="00296E35" w:rsidRPr="00C26BBB" w:rsidRDefault="00296E35" w:rsidP="002E3FCC">
            <w:pPr>
              <w:pStyle w:val="TAL"/>
            </w:pPr>
          </w:p>
        </w:tc>
      </w:tr>
      <w:tr w:rsidR="00296E35" w:rsidRPr="00C26BBB" w14:paraId="33567A95" w14:textId="77777777" w:rsidTr="002E3FCC">
        <w:tc>
          <w:tcPr>
            <w:tcW w:w="2837" w:type="dxa"/>
            <w:tcBorders>
              <w:top w:val="single" w:sz="4" w:space="0" w:color="auto"/>
              <w:left w:val="single" w:sz="4" w:space="0" w:color="auto"/>
              <w:bottom w:val="single" w:sz="4" w:space="0" w:color="auto"/>
              <w:right w:val="single" w:sz="4" w:space="0" w:color="auto"/>
            </w:tcBorders>
          </w:tcPr>
          <w:p w14:paraId="5355F1E2" w14:textId="77777777" w:rsidR="00296E35" w:rsidRPr="00C26BBB" w:rsidRDefault="00296E35" w:rsidP="002E3FCC">
            <w:pPr>
              <w:pStyle w:val="TAL"/>
            </w:pPr>
            <w:r w:rsidRPr="00C26BBB">
              <w:t xml:space="preserve">  filter</w:t>
            </w:r>
          </w:p>
        </w:tc>
        <w:tc>
          <w:tcPr>
            <w:tcW w:w="2127" w:type="dxa"/>
            <w:tcBorders>
              <w:top w:val="single" w:sz="4" w:space="0" w:color="auto"/>
              <w:left w:val="single" w:sz="4" w:space="0" w:color="auto"/>
              <w:bottom w:val="single" w:sz="4" w:space="0" w:color="auto"/>
              <w:right w:val="single" w:sz="4" w:space="0" w:color="auto"/>
            </w:tcBorders>
          </w:tcPr>
          <w:p w14:paraId="232D4C10"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CBB6F0" w14:textId="77777777" w:rsidR="00296E35" w:rsidRPr="00C26BBB" w:rsidRDefault="00296E35" w:rsidP="002E3FCC">
            <w:pPr>
              <w:pStyle w:val="TAL"/>
            </w:pPr>
            <w:r w:rsidRPr="00C26BBB">
              <w:t>(NOTE 1)</w:t>
            </w:r>
          </w:p>
        </w:tc>
        <w:tc>
          <w:tcPr>
            <w:tcW w:w="1419" w:type="dxa"/>
            <w:tcBorders>
              <w:top w:val="single" w:sz="4" w:space="0" w:color="auto"/>
              <w:left w:val="single" w:sz="4" w:space="0" w:color="auto"/>
              <w:bottom w:val="single" w:sz="4" w:space="0" w:color="auto"/>
              <w:right w:val="single" w:sz="4" w:space="0" w:color="auto"/>
            </w:tcBorders>
          </w:tcPr>
          <w:p w14:paraId="7135E6B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E09F92" w14:textId="77777777" w:rsidR="00296E35" w:rsidRPr="00C26BBB" w:rsidRDefault="00296E35" w:rsidP="002E3FCC">
            <w:pPr>
              <w:pStyle w:val="TAL"/>
            </w:pPr>
          </w:p>
        </w:tc>
      </w:tr>
      <w:tr w:rsidR="00296E35" w:rsidRPr="00C26BBB" w14:paraId="7FE01C92" w14:textId="77777777" w:rsidTr="002E3FCC">
        <w:tc>
          <w:tcPr>
            <w:tcW w:w="2837" w:type="dxa"/>
            <w:tcBorders>
              <w:top w:val="single" w:sz="4" w:space="0" w:color="auto"/>
              <w:left w:val="single" w:sz="4" w:space="0" w:color="auto"/>
              <w:bottom w:val="single" w:sz="4" w:space="0" w:color="auto"/>
              <w:right w:val="single" w:sz="4" w:space="0" w:color="auto"/>
            </w:tcBorders>
          </w:tcPr>
          <w:p w14:paraId="17A9781A" w14:textId="77777777" w:rsidR="00296E35" w:rsidRPr="00C26BBB" w:rsidRDefault="00296E35" w:rsidP="002E3FCC">
            <w:pPr>
              <w:pStyle w:val="TAL"/>
            </w:pPr>
            <w:r w:rsidRPr="00C26BBB">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5B714C5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248AB01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91962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3A3A6D" w14:textId="77777777" w:rsidR="00296E35" w:rsidRPr="00C26BBB" w:rsidRDefault="00296E35" w:rsidP="002E3FCC">
            <w:pPr>
              <w:pStyle w:val="TAL"/>
            </w:pPr>
          </w:p>
        </w:tc>
      </w:tr>
      <w:tr w:rsidR="00296E35" w:rsidRPr="00C26BBB" w14:paraId="1E74CEEE" w14:textId="77777777" w:rsidTr="002E3FCC">
        <w:tc>
          <w:tcPr>
            <w:tcW w:w="2837" w:type="dxa"/>
            <w:tcBorders>
              <w:top w:val="single" w:sz="4" w:space="0" w:color="auto"/>
              <w:left w:val="single" w:sz="4" w:space="0" w:color="auto"/>
              <w:bottom w:val="single" w:sz="4" w:space="0" w:color="auto"/>
              <w:right w:val="single" w:sz="4" w:space="0" w:color="auto"/>
            </w:tcBorders>
          </w:tcPr>
          <w:p w14:paraId="53B4F6FD" w14:textId="77777777" w:rsidR="00296E35" w:rsidRPr="00C26BBB" w:rsidRDefault="00296E35" w:rsidP="002E3FCC">
            <w:pPr>
              <w:pStyle w:val="TAL"/>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741BC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1599EC4" w14:textId="77777777" w:rsidR="00296E35" w:rsidRPr="00C26BBB" w:rsidRDefault="00296E35" w:rsidP="002E3FCC">
            <w:pPr>
              <w:pStyle w:val="TAL"/>
            </w:pPr>
            <w:r w:rsidRPr="00C26BBB">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62CB55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36D421" w14:textId="77777777" w:rsidR="00296E35" w:rsidRPr="00C26BBB" w:rsidRDefault="00296E35" w:rsidP="002E3FCC">
            <w:pPr>
              <w:pStyle w:val="TAL"/>
            </w:pPr>
          </w:p>
        </w:tc>
      </w:tr>
      <w:tr w:rsidR="00296E35" w:rsidRPr="00C26BBB" w14:paraId="62E9AD6A" w14:textId="77777777" w:rsidTr="002E3FCC">
        <w:tc>
          <w:tcPr>
            <w:tcW w:w="2837" w:type="dxa"/>
            <w:tcBorders>
              <w:top w:val="single" w:sz="4" w:space="0" w:color="auto"/>
              <w:left w:val="single" w:sz="4" w:space="0" w:color="auto"/>
              <w:bottom w:val="single" w:sz="4" w:space="0" w:color="auto"/>
              <w:right w:val="single" w:sz="4" w:space="0" w:color="auto"/>
            </w:tcBorders>
          </w:tcPr>
          <w:p w14:paraId="02334B3E" w14:textId="77777777" w:rsidR="00296E35" w:rsidRPr="00C26BBB" w:rsidRDefault="00296E35" w:rsidP="002E3FCC">
            <w:pPr>
              <w:pStyle w:val="TAL"/>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04DA47A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4FB284F" w14:textId="77777777" w:rsidR="00296E35" w:rsidRPr="00C26BBB" w:rsidRDefault="00296E35" w:rsidP="002E3FCC">
            <w:pPr>
              <w:pStyle w:val="TAL"/>
            </w:pPr>
            <w:r w:rsidRPr="00C26BBB">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7246455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F05AE" w14:textId="77777777" w:rsidR="00296E35" w:rsidRPr="00C26BBB" w:rsidRDefault="00296E35" w:rsidP="002E3FCC">
            <w:pPr>
              <w:pStyle w:val="TAL"/>
            </w:pPr>
          </w:p>
        </w:tc>
      </w:tr>
      <w:tr w:rsidR="00296E35" w:rsidRPr="00C26BBB" w14:paraId="78605901" w14:textId="77777777" w:rsidTr="002E3FCC">
        <w:tc>
          <w:tcPr>
            <w:tcW w:w="2837" w:type="dxa"/>
            <w:tcBorders>
              <w:top w:val="single" w:sz="4" w:space="0" w:color="auto"/>
              <w:left w:val="single" w:sz="4" w:space="0" w:color="auto"/>
              <w:bottom w:val="single" w:sz="4" w:space="0" w:color="auto"/>
              <w:right w:val="single" w:sz="4" w:space="0" w:color="auto"/>
            </w:tcBorders>
          </w:tcPr>
          <w:p w14:paraId="39AEA71B" w14:textId="77777777" w:rsidR="00296E35" w:rsidRPr="00C26BBB" w:rsidRDefault="00296E35" w:rsidP="002E3FCC">
            <w:pPr>
              <w:pStyle w:val="TAL"/>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C4D8A5A"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45C18CD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44EE8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802D8D" w14:textId="77777777" w:rsidR="00296E35" w:rsidRPr="00C26BBB" w:rsidRDefault="00296E35" w:rsidP="002E3FCC">
            <w:pPr>
              <w:pStyle w:val="TAL"/>
            </w:pPr>
          </w:p>
        </w:tc>
      </w:tr>
      <w:tr w:rsidR="00296E35" w:rsidRPr="00C26BBB" w14:paraId="35BE9BC9" w14:textId="77777777" w:rsidTr="002E3FCC">
        <w:tc>
          <w:tcPr>
            <w:tcW w:w="2837" w:type="dxa"/>
            <w:tcBorders>
              <w:top w:val="single" w:sz="4" w:space="0" w:color="auto"/>
              <w:left w:val="single" w:sz="4" w:space="0" w:color="auto"/>
              <w:bottom w:val="single" w:sz="4" w:space="0" w:color="auto"/>
              <w:right w:val="single" w:sz="4" w:space="0" w:color="auto"/>
            </w:tcBorders>
          </w:tcPr>
          <w:p w14:paraId="234372F3" w14:textId="77777777" w:rsidR="00296E35" w:rsidRPr="00C26BBB" w:rsidRDefault="00296E35" w:rsidP="002E3FCC">
            <w:pPr>
              <w:pStyle w:val="TAL"/>
            </w:pPr>
            <w:r w:rsidRPr="00C26BBB">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D9DAA3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54980D4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2E64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88762" w14:textId="77777777" w:rsidR="00296E35" w:rsidRPr="00C26BBB" w:rsidRDefault="00296E35" w:rsidP="002E3FCC">
            <w:pPr>
              <w:pStyle w:val="TAL"/>
            </w:pPr>
          </w:p>
        </w:tc>
      </w:tr>
      <w:tr w:rsidR="00296E35" w:rsidRPr="00C26BBB" w14:paraId="0FFE36A0" w14:textId="77777777" w:rsidTr="002E3FCC">
        <w:tc>
          <w:tcPr>
            <w:tcW w:w="2837" w:type="dxa"/>
            <w:tcBorders>
              <w:top w:val="single" w:sz="4" w:space="0" w:color="auto"/>
              <w:left w:val="single" w:sz="4" w:space="0" w:color="auto"/>
              <w:bottom w:val="single" w:sz="4" w:space="0" w:color="auto"/>
              <w:right w:val="single" w:sz="4" w:space="0" w:color="auto"/>
            </w:tcBorders>
          </w:tcPr>
          <w:p w14:paraId="6C6B380C" w14:textId="77777777" w:rsidR="00296E35" w:rsidRPr="00C26BBB" w:rsidRDefault="00296E35" w:rsidP="002E3FCC">
            <w:pPr>
              <w:pStyle w:val="TAL"/>
            </w:pPr>
            <w:r w:rsidRPr="00C26BBB">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68520FE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2F381DC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DA47F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86457" w14:textId="77777777" w:rsidR="00296E35" w:rsidRPr="00C26BBB" w:rsidRDefault="00296E35" w:rsidP="002E3FCC">
            <w:pPr>
              <w:pStyle w:val="TAL"/>
            </w:pPr>
          </w:p>
        </w:tc>
      </w:tr>
      <w:tr w:rsidR="00296E35" w:rsidRPr="00C26BBB" w14:paraId="134F3A93" w14:textId="77777777" w:rsidTr="002E3FCC">
        <w:tc>
          <w:tcPr>
            <w:tcW w:w="2837" w:type="dxa"/>
            <w:tcBorders>
              <w:top w:val="single" w:sz="4" w:space="0" w:color="auto"/>
              <w:left w:val="single" w:sz="4" w:space="0" w:color="auto"/>
              <w:bottom w:val="single" w:sz="4" w:space="0" w:color="auto"/>
              <w:right w:val="single" w:sz="4" w:space="0" w:color="auto"/>
            </w:tcBorders>
          </w:tcPr>
          <w:p w14:paraId="26824383" w14:textId="77777777" w:rsidR="00296E35" w:rsidRPr="00C26BBB" w:rsidRDefault="00296E35" w:rsidP="002E3FCC">
            <w:pPr>
              <w:pStyle w:val="TAL"/>
            </w:pPr>
            <w:r w:rsidRPr="00C26BBB">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6E64B295" w14:textId="77777777" w:rsidR="00296E35" w:rsidRPr="00C26BBB" w:rsidRDefault="00296E35" w:rsidP="002E3FCC">
            <w:pPr>
              <w:pStyle w:val="TAL"/>
            </w:pPr>
            <w:r w:rsidRPr="00C26BBB">
              <w:t>false ifpresent</w:t>
            </w:r>
          </w:p>
        </w:tc>
        <w:tc>
          <w:tcPr>
            <w:tcW w:w="2127" w:type="dxa"/>
            <w:tcBorders>
              <w:top w:val="single" w:sz="4" w:space="0" w:color="auto"/>
              <w:left w:val="single" w:sz="4" w:space="0" w:color="auto"/>
              <w:bottom w:val="single" w:sz="4" w:space="0" w:color="auto"/>
              <w:right w:val="single" w:sz="4" w:space="0" w:color="auto"/>
            </w:tcBorders>
          </w:tcPr>
          <w:p w14:paraId="2823EE9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852FC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870171" w14:textId="77777777" w:rsidR="00296E35" w:rsidRPr="00C26BBB" w:rsidRDefault="00296E35" w:rsidP="002E3FCC">
            <w:pPr>
              <w:pStyle w:val="TAL"/>
            </w:pPr>
          </w:p>
        </w:tc>
      </w:tr>
      <w:tr w:rsidR="00296E35" w:rsidRPr="00C26BBB" w:rsidDel="00EF0F29" w14:paraId="0AF8CAB7"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186C9CE" w14:textId="77777777" w:rsidR="00296E35" w:rsidRPr="00C26BBB" w:rsidDel="00EF0F29" w:rsidRDefault="00296E35" w:rsidP="002E3FCC">
            <w:pPr>
              <w:pStyle w:val="TAN"/>
            </w:pPr>
            <w:r w:rsidRPr="00C26BBB">
              <w:t>NOTE 1</w:t>
            </w:r>
            <w:r w:rsidRPr="00C26BBB">
              <w:tab/>
              <w:t>It is assumed that the MMI at step 1 does not require/provide any filter</w:t>
            </w:r>
          </w:p>
        </w:tc>
      </w:tr>
    </w:tbl>
    <w:p w14:paraId="05859105" w14:textId="77777777" w:rsidR="00296E35" w:rsidRPr="00C26BBB" w:rsidRDefault="00296E35" w:rsidP="00296E35"/>
    <w:p w14:paraId="70192BAE" w14:textId="44EAE707" w:rsidR="00296E35" w:rsidRPr="00C26BBB" w:rsidRDefault="00296E35" w:rsidP="00296E35">
      <w:pPr>
        <w:pStyle w:val="TH"/>
      </w:pPr>
      <w:r w:rsidRPr="00C26BBB">
        <w:t xml:space="preserve">Table 6.8.4.3.3-2: HTTP 201 Created from the SS (step 2, Table 6.8.4.3.2-1; step 3, TS </w:t>
      </w:r>
      <w:r>
        <w:t>37.579</w:t>
      </w:r>
      <w:r w:rsidRPr="00C26BBB">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F2A264A" w14:textId="77777777" w:rsidTr="002E3FCC">
        <w:tc>
          <w:tcPr>
            <w:tcW w:w="9650" w:type="dxa"/>
            <w:gridSpan w:val="5"/>
            <w:hideMark/>
          </w:tcPr>
          <w:p w14:paraId="10AD9B43" w14:textId="5F358611" w:rsidR="00296E35" w:rsidRPr="00C26BBB" w:rsidRDefault="00296E35" w:rsidP="002E3FCC">
            <w:pPr>
              <w:pStyle w:val="TAL"/>
            </w:pPr>
            <w:r w:rsidRPr="00C26BBB">
              <w:t xml:space="preserve">Derivation Path: TS </w:t>
            </w:r>
            <w:r>
              <w:t>37.579</w:t>
            </w:r>
            <w:r w:rsidRPr="00C26BBB">
              <w:t>-1 [2], Table 5.5.4.7-1</w:t>
            </w:r>
          </w:p>
        </w:tc>
      </w:tr>
      <w:tr w:rsidR="00296E35" w:rsidRPr="00C26BBB" w14:paraId="6ABDFBE8" w14:textId="77777777" w:rsidTr="002E3FCC">
        <w:tblPrEx>
          <w:jc w:val="center"/>
          <w:tblInd w:w="0" w:type="dxa"/>
        </w:tblPrEx>
        <w:trPr>
          <w:cantSplit/>
          <w:jc w:val="center"/>
        </w:trPr>
        <w:tc>
          <w:tcPr>
            <w:tcW w:w="2838" w:type="dxa"/>
          </w:tcPr>
          <w:p w14:paraId="3F0BD3A1" w14:textId="77777777" w:rsidR="00296E35" w:rsidRPr="00C26BBB" w:rsidRDefault="00296E35" w:rsidP="002E3FCC">
            <w:pPr>
              <w:pStyle w:val="TAH"/>
            </w:pPr>
            <w:r w:rsidRPr="00C26BBB">
              <w:t>Information Element</w:t>
            </w:r>
          </w:p>
        </w:tc>
        <w:tc>
          <w:tcPr>
            <w:tcW w:w="2128" w:type="dxa"/>
          </w:tcPr>
          <w:p w14:paraId="43C28CF2" w14:textId="77777777" w:rsidR="00296E35" w:rsidRPr="00C26BBB" w:rsidRDefault="00296E35" w:rsidP="002E3FCC">
            <w:pPr>
              <w:pStyle w:val="TAH"/>
            </w:pPr>
            <w:r w:rsidRPr="00C26BBB">
              <w:t>Value/remark</w:t>
            </w:r>
          </w:p>
        </w:tc>
        <w:tc>
          <w:tcPr>
            <w:tcW w:w="2128" w:type="dxa"/>
          </w:tcPr>
          <w:p w14:paraId="19A6085E" w14:textId="77777777" w:rsidR="00296E35" w:rsidRPr="00C26BBB" w:rsidRDefault="00296E35" w:rsidP="002E3FCC">
            <w:pPr>
              <w:pStyle w:val="TAH"/>
            </w:pPr>
            <w:r w:rsidRPr="00C26BBB">
              <w:t>Comment</w:t>
            </w:r>
          </w:p>
        </w:tc>
        <w:tc>
          <w:tcPr>
            <w:tcW w:w="1420" w:type="dxa"/>
          </w:tcPr>
          <w:p w14:paraId="119BB992" w14:textId="77777777" w:rsidR="00296E35" w:rsidRPr="00C26BBB" w:rsidRDefault="00296E35" w:rsidP="002E3FCC">
            <w:pPr>
              <w:pStyle w:val="TAH"/>
            </w:pPr>
            <w:r w:rsidRPr="00C26BBB">
              <w:t>Reference</w:t>
            </w:r>
          </w:p>
        </w:tc>
        <w:tc>
          <w:tcPr>
            <w:tcW w:w="1136" w:type="dxa"/>
          </w:tcPr>
          <w:p w14:paraId="1E2ACB17" w14:textId="77777777" w:rsidR="00296E35" w:rsidRPr="00C26BBB" w:rsidRDefault="00296E35" w:rsidP="002E3FCC">
            <w:pPr>
              <w:pStyle w:val="TAH"/>
            </w:pPr>
            <w:r w:rsidRPr="00C26BBB">
              <w:t>Condition</w:t>
            </w:r>
          </w:p>
        </w:tc>
      </w:tr>
      <w:tr w:rsidR="00296E35" w:rsidRPr="00C26BBB" w14:paraId="15EBA09F" w14:textId="77777777" w:rsidTr="002E3FCC">
        <w:tblPrEx>
          <w:jc w:val="center"/>
          <w:tblInd w:w="0" w:type="dxa"/>
        </w:tblPrEx>
        <w:trPr>
          <w:cantSplit/>
          <w:jc w:val="center"/>
        </w:trPr>
        <w:tc>
          <w:tcPr>
            <w:tcW w:w="2838" w:type="dxa"/>
          </w:tcPr>
          <w:p w14:paraId="1575E939" w14:textId="77777777" w:rsidR="00296E35" w:rsidRPr="00C26BBB" w:rsidRDefault="00296E35" w:rsidP="002E3FCC">
            <w:pPr>
              <w:pStyle w:val="TAL"/>
              <w:rPr>
                <w:b/>
              </w:rPr>
            </w:pPr>
            <w:r w:rsidRPr="00C26BBB">
              <w:rPr>
                <w:b/>
              </w:rPr>
              <w:t>Location</w:t>
            </w:r>
          </w:p>
        </w:tc>
        <w:tc>
          <w:tcPr>
            <w:tcW w:w="2128" w:type="dxa"/>
          </w:tcPr>
          <w:p w14:paraId="6780DF6F" w14:textId="77777777" w:rsidR="00296E35" w:rsidRPr="00C26BBB" w:rsidRDefault="00296E35" w:rsidP="002E3FCC">
            <w:pPr>
              <w:pStyle w:val="TAL"/>
            </w:pPr>
          </w:p>
        </w:tc>
        <w:tc>
          <w:tcPr>
            <w:tcW w:w="2128" w:type="dxa"/>
          </w:tcPr>
          <w:p w14:paraId="56089A36" w14:textId="77777777" w:rsidR="00296E35" w:rsidRPr="00C26BBB" w:rsidRDefault="00296E35" w:rsidP="002E3FCC">
            <w:pPr>
              <w:pStyle w:val="TAL"/>
            </w:pPr>
          </w:p>
        </w:tc>
        <w:tc>
          <w:tcPr>
            <w:tcW w:w="1420" w:type="dxa"/>
          </w:tcPr>
          <w:p w14:paraId="2310F13F" w14:textId="77777777" w:rsidR="00296E35" w:rsidRPr="00C26BBB" w:rsidRDefault="00296E35" w:rsidP="002E3FCC">
            <w:pPr>
              <w:pStyle w:val="TAL"/>
            </w:pPr>
          </w:p>
        </w:tc>
        <w:tc>
          <w:tcPr>
            <w:tcW w:w="1136" w:type="dxa"/>
          </w:tcPr>
          <w:p w14:paraId="5C03B961" w14:textId="77777777" w:rsidR="00296E35" w:rsidRPr="00C26BBB" w:rsidRDefault="00296E35" w:rsidP="002E3FCC">
            <w:pPr>
              <w:pStyle w:val="TAL"/>
            </w:pPr>
          </w:p>
        </w:tc>
      </w:tr>
      <w:tr w:rsidR="00296E35" w:rsidRPr="00C26BBB" w14:paraId="59938796" w14:textId="77777777" w:rsidTr="002E3FCC">
        <w:tblPrEx>
          <w:jc w:val="center"/>
          <w:tblInd w:w="0" w:type="dxa"/>
        </w:tblPrEx>
        <w:trPr>
          <w:cantSplit/>
          <w:jc w:val="center"/>
        </w:trPr>
        <w:tc>
          <w:tcPr>
            <w:tcW w:w="2838" w:type="dxa"/>
          </w:tcPr>
          <w:p w14:paraId="0B7DBA33" w14:textId="77777777" w:rsidR="00296E35" w:rsidRPr="00C26BBB" w:rsidRDefault="00296E35" w:rsidP="002E3FCC">
            <w:pPr>
              <w:pStyle w:val="TAL"/>
              <w:rPr>
                <w:b/>
              </w:rPr>
            </w:pPr>
            <w:r w:rsidRPr="00C26BBB">
              <w:t xml:space="preserve">  uri</w:t>
            </w:r>
          </w:p>
        </w:tc>
        <w:tc>
          <w:tcPr>
            <w:tcW w:w="2128" w:type="dxa"/>
          </w:tcPr>
          <w:p w14:paraId="715CE01C" w14:textId="77777777" w:rsidR="00296E35" w:rsidRPr="00C26BBB" w:rsidRDefault="00296E35" w:rsidP="002E3FCC">
            <w:pPr>
              <w:pStyle w:val="TAL"/>
            </w:pPr>
            <w:r w:rsidRPr="00C26BBB">
              <w:t>tsc_MCData_MsgSF_AbsoluteBaseURL &amp; "/subscriptions/subscriptId0001"</w:t>
            </w:r>
          </w:p>
        </w:tc>
        <w:tc>
          <w:tcPr>
            <w:tcW w:w="2128" w:type="dxa"/>
          </w:tcPr>
          <w:p w14:paraId="130E8B1C" w14:textId="77777777" w:rsidR="00296E35" w:rsidRPr="00C26BBB" w:rsidRDefault="00296E35" w:rsidP="002E3FCC">
            <w:pPr>
              <w:pStyle w:val="TAL"/>
            </w:pPr>
            <w:r w:rsidRPr="00C26BBB">
              <w:t>"subscriptId0001" arbitrarily selected</w:t>
            </w:r>
          </w:p>
        </w:tc>
        <w:tc>
          <w:tcPr>
            <w:tcW w:w="1420" w:type="dxa"/>
          </w:tcPr>
          <w:p w14:paraId="2FFB6B3E" w14:textId="77777777" w:rsidR="00296E35" w:rsidRPr="00C26BBB" w:rsidRDefault="00296E35" w:rsidP="002E3FCC">
            <w:pPr>
              <w:pStyle w:val="TAL"/>
            </w:pPr>
          </w:p>
        </w:tc>
        <w:tc>
          <w:tcPr>
            <w:tcW w:w="1136" w:type="dxa"/>
          </w:tcPr>
          <w:p w14:paraId="5B4DFA98" w14:textId="77777777" w:rsidR="00296E35" w:rsidRPr="00C26BBB" w:rsidRDefault="00296E35" w:rsidP="002E3FCC">
            <w:pPr>
              <w:pStyle w:val="TAL"/>
            </w:pPr>
          </w:p>
        </w:tc>
      </w:tr>
      <w:tr w:rsidR="00296E35" w:rsidRPr="00C26BBB" w14:paraId="2FB61F08" w14:textId="77777777" w:rsidTr="002E3FCC">
        <w:tblPrEx>
          <w:jc w:val="center"/>
          <w:tblInd w:w="0" w:type="dxa"/>
        </w:tblPrEx>
        <w:trPr>
          <w:cantSplit/>
          <w:jc w:val="center"/>
        </w:trPr>
        <w:tc>
          <w:tcPr>
            <w:tcW w:w="2838" w:type="dxa"/>
          </w:tcPr>
          <w:p w14:paraId="0BC574B0" w14:textId="77777777" w:rsidR="00296E35" w:rsidRPr="00C26BBB" w:rsidRDefault="00296E35" w:rsidP="002E3FCC">
            <w:pPr>
              <w:pStyle w:val="TAL"/>
              <w:rPr>
                <w:b/>
              </w:rPr>
            </w:pPr>
            <w:r w:rsidRPr="00C26BBB">
              <w:rPr>
                <w:b/>
              </w:rPr>
              <w:t>Content-Type</w:t>
            </w:r>
          </w:p>
        </w:tc>
        <w:tc>
          <w:tcPr>
            <w:tcW w:w="2128" w:type="dxa"/>
          </w:tcPr>
          <w:p w14:paraId="311A4CB2" w14:textId="77777777" w:rsidR="00296E35" w:rsidRPr="00C26BBB" w:rsidRDefault="00296E35" w:rsidP="002E3FCC">
            <w:pPr>
              <w:pStyle w:val="TAL"/>
            </w:pPr>
          </w:p>
        </w:tc>
        <w:tc>
          <w:tcPr>
            <w:tcW w:w="2128" w:type="dxa"/>
          </w:tcPr>
          <w:p w14:paraId="58FD0A73" w14:textId="77777777" w:rsidR="00296E35" w:rsidRPr="00C26BBB" w:rsidRDefault="00296E35" w:rsidP="002E3FCC">
            <w:pPr>
              <w:pStyle w:val="TAL"/>
            </w:pPr>
          </w:p>
        </w:tc>
        <w:tc>
          <w:tcPr>
            <w:tcW w:w="1420" w:type="dxa"/>
          </w:tcPr>
          <w:p w14:paraId="7E86CA0C" w14:textId="77777777" w:rsidR="00296E35" w:rsidRPr="00C26BBB" w:rsidRDefault="00296E35" w:rsidP="002E3FCC">
            <w:pPr>
              <w:pStyle w:val="TAL"/>
            </w:pPr>
          </w:p>
        </w:tc>
        <w:tc>
          <w:tcPr>
            <w:tcW w:w="1136" w:type="dxa"/>
          </w:tcPr>
          <w:p w14:paraId="14021A42" w14:textId="77777777" w:rsidR="00296E35" w:rsidRPr="00C26BBB" w:rsidRDefault="00296E35" w:rsidP="002E3FCC">
            <w:pPr>
              <w:pStyle w:val="TAL"/>
            </w:pPr>
          </w:p>
        </w:tc>
      </w:tr>
      <w:tr w:rsidR="00296E35" w:rsidRPr="00C26BBB" w14:paraId="1030B143" w14:textId="77777777" w:rsidTr="002E3FCC">
        <w:tblPrEx>
          <w:jc w:val="center"/>
          <w:tblInd w:w="0" w:type="dxa"/>
        </w:tblPrEx>
        <w:trPr>
          <w:cantSplit/>
          <w:jc w:val="center"/>
        </w:trPr>
        <w:tc>
          <w:tcPr>
            <w:tcW w:w="2838" w:type="dxa"/>
          </w:tcPr>
          <w:p w14:paraId="78D15390"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17FBD77" w14:textId="77777777" w:rsidR="00296E35" w:rsidRPr="00C26BBB" w:rsidRDefault="00296E35" w:rsidP="002E3FCC">
            <w:pPr>
              <w:pStyle w:val="TAL"/>
            </w:pPr>
            <w:r w:rsidRPr="00C26BBB">
              <w:t>"application/xml"</w:t>
            </w:r>
          </w:p>
        </w:tc>
        <w:tc>
          <w:tcPr>
            <w:tcW w:w="2128" w:type="dxa"/>
          </w:tcPr>
          <w:p w14:paraId="6C944556" w14:textId="77777777" w:rsidR="00296E35" w:rsidRPr="00C26BBB" w:rsidRDefault="00296E35" w:rsidP="002E3FCC">
            <w:pPr>
              <w:pStyle w:val="TAL"/>
            </w:pPr>
          </w:p>
        </w:tc>
        <w:tc>
          <w:tcPr>
            <w:tcW w:w="1420" w:type="dxa"/>
          </w:tcPr>
          <w:p w14:paraId="0F34DC8C" w14:textId="77777777" w:rsidR="00296E35" w:rsidRPr="00C26BBB" w:rsidRDefault="00296E35" w:rsidP="002E3FCC">
            <w:pPr>
              <w:pStyle w:val="TAL"/>
            </w:pPr>
          </w:p>
        </w:tc>
        <w:tc>
          <w:tcPr>
            <w:tcW w:w="1136" w:type="dxa"/>
          </w:tcPr>
          <w:p w14:paraId="79FD9456" w14:textId="77777777" w:rsidR="00296E35" w:rsidRPr="00C26BBB" w:rsidRDefault="00296E35" w:rsidP="002E3FCC">
            <w:pPr>
              <w:pStyle w:val="TAL"/>
            </w:pPr>
          </w:p>
        </w:tc>
      </w:tr>
      <w:tr w:rsidR="00296E35" w:rsidRPr="00C26BBB" w14:paraId="2B44DC6D" w14:textId="77777777" w:rsidTr="002E3FCC">
        <w:tblPrEx>
          <w:jc w:val="center"/>
          <w:tblInd w:w="0" w:type="dxa"/>
        </w:tblPrEx>
        <w:trPr>
          <w:cantSplit/>
          <w:jc w:val="center"/>
        </w:trPr>
        <w:tc>
          <w:tcPr>
            <w:tcW w:w="2838" w:type="dxa"/>
          </w:tcPr>
          <w:p w14:paraId="370D214C" w14:textId="77777777" w:rsidR="00296E35" w:rsidRPr="00C26BBB" w:rsidRDefault="00296E35" w:rsidP="002E3FCC">
            <w:pPr>
              <w:pStyle w:val="TAL"/>
              <w:rPr>
                <w:b/>
              </w:rPr>
            </w:pPr>
            <w:r w:rsidRPr="00C26BBB">
              <w:rPr>
                <w:b/>
              </w:rPr>
              <w:t>Message-body: NMS nms</w:t>
            </w:r>
            <w:r w:rsidRPr="00C26BBB">
              <w:rPr>
                <w:rFonts w:eastAsia="Malgun Gothic"/>
                <w:b/>
                <w:bCs/>
              </w:rPr>
              <w:t>Subscription</w:t>
            </w:r>
          </w:p>
        </w:tc>
        <w:tc>
          <w:tcPr>
            <w:tcW w:w="2128" w:type="dxa"/>
          </w:tcPr>
          <w:p w14:paraId="0DC31ECE" w14:textId="77777777" w:rsidR="00296E35" w:rsidRPr="00C26BBB" w:rsidRDefault="00296E35" w:rsidP="002E3FCC">
            <w:pPr>
              <w:pStyle w:val="TAL"/>
            </w:pPr>
          </w:p>
        </w:tc>
        <w:tc>
          <w:tcPr>
            <w:tcW w:w="2128" w:type="dxa"/>
          </w:tcPr>
          <w:p w14:paraId="11816F2C" w14:textId="77777777" w:rsidR="00296E35" w:rsidRPr="00C26BBB" w:rsidRDefault="00296E35" w:rsidP="002E3FCC">
            <w:pPr>
              <w:pStyle w:val="TAL"/>
            </w:pPr>
          </w:p>
        </w:tc>
        <w:tc>
          <w:tcPr>
            <w:tcW w:w="1420" w:type="dxa"/>
          </w:tcPr>
          <w:p w14:paraId="2D92B683" w14:textId="77777777" w:rsidR="00296E35" w:rsidRPr="00C26BBB" w:rsidRDefault="00296E35" w:rsidP="002E3FCC">
            <w:pPr>
              <w:pStyle w:val="TAL"/>
            </w:pPr>
            <w:r w:rsidRPr="00C26BBB">
              <w:t>RESTful Network API for NMS [40], clauses 6.20</w:t>
            </w:r>
          </w:p>
        </w:tc>
        <w:tc>
          <w:tcPr>
            <w:tcW w:w="1136" w:type="dxa"/>
          </w:tcPr>
          <w:p w14:paraId="70709D06" w14:textId="77777777" w:rsidR="00296E35" w:rsidRPr="00C26BBB" w:rsidRDefault="00296E35" w:rsidP="002E3FCC">
            <w:pPr>
              <w:pStyle w:val="TAL"/>
            </w:pPr>
          </w:p>
        </w:tc>
      </w:tr>
      <w:tr w:rsidR="00296E35" w:rsidRPr="00C26BBB" w14:paraId="4B42A7A0" w14:textId="77777777" w:rsidTr="002E3FCC">
        <w:tblPrEx>
          <w:jc w:val="center"/>
          <w:tblInd w:w="0" w:type="dxa"/>
        </w:tblPrEx>
        <w:trPr>
          <w:cantSplit/>
          <w:jc w:val="center"/>
        </w:trPr>
        <w:tc>
          <w:tcPr>
            <w:tcW w:w="2838" w:type="dxa"/>
          </w:tcPr>
          <w:p w14:paraId="0BC91525" w14:textId="77777777" w:rsidR="00296E35" w:rsidRPr="00C26BBB" w:rsidRDefault="00296E35" w:rsidP="002E3FCC">
            <w:pPr>
              <w:pStyle w:val="TAL"/>
            </w:pPr>
            <w:r w:rsidRPr="00C26BBB">
              <w:t xml:space="preserve">  callbackReference</w:t>
            </w:r>
          </w:p>
        </w:tc>
        <w:tc>
          <w:tcPr>
            <w:tcW w:w="2128" w:type="dxa"/>
          </w:tcPr>
          <w:p w14:paraId="3C3CF439" w14:textId="77777777" w:rsidR="00296E35" w:rsidRPr="00C26BBB" w:rsidRDefault="00296E35" w:rsidP="002E3FCC">
            <w:pPr>
              <w:pStyle w:val="TAL"/>
            </w:pPr>
          </w:p>
        </w:tc>
        <w:tc>
          <w:tcPr>
            <w:tcW w:w="2128" w:type="dxa"/>
          </w:tcPr>
          <w:p w14:paraId="09720900" w14:textId="77777777" w:rsidR="00296E35" w:rsidRPr="00C26BBB" w:rsidRDefault="00296E35" w:rsidP="002E3FCC">
            <w:pPr>
              <w:pStyle w:val="TAL"/>
            </w:pPr>
          </w:p>
        </w:tc>
        <w:tc>
          <w:tcPr>
            <w:tcW w:w="1420" w:type="dxa"/>
          </w:tcPr>
          <w:p w14:paraId="76CFF3C1" w14:textId="77777777" w:rsidR="00296E35" w:rsidRPr="00C26BBB" w:rsidRDefault="00296E35" w:rsidP="002E3FCC">
            <w:pPr>
              <w:pStyle w:val="TAL"/>
            </w:pPr>
          </w:p>
        </w:tc>
        <w:tc>
          <w:tcPr>
            <w:tcW w:w="1136" w:type="dxa"/>
          </w:tcPr>
          <w:p w14:paraId="22C71A24" w14:textId="77777777" w:rsidR="00296E35" w:rsidRPr="00C26BBB" w:rsidRDefault="00296E35" w:rsidP="002E3FCC">
            <w:pPr>
              <w:pStyle w:val="TAL"/>
            </w:pPr>
          </w:p>
        </w:tc>
      </w:tr>
      <w:tr w:rsidR="00296E35" w:rsidRPr="00C26BBB" w14:paraId="451F2C0B" w14:textId="77777777" w:rsidTr="002E3FCC">
        <w:tblPrEx>
          <w:jc w:val="center"/>
          <w:tblInd w:w="0" w:type="dxa"/>
        </w:tblPrEx>
        <w:trPr>
          <w:cantSplit/>
          <w:jc w:val="center"/>
        </w:trPr>
        <w:tc>
          <w:tcPr>
            <w:tcW w:w="2838" w:type="dxa"/>
          </w:tcPr>
          <w:p w14:paraId="57258914" w14:textId="77777777" w:rsidR="00296E35" w:rsidRPr="00C26BBB" w:rsidRDefault="00296E35" w:rsidP="002E3FCC">
            <w:pPr>
              <w:pStyle w:val="TAL"/>
            </w:pPr>
            <w:r w:rsidRPr="00C26BBB">
              <w:t xml:space="preserve">    notifyURL</w:t>
            </w:r>
          </w:p>
        </w:tc>
        <w:tc>
          <w:tcPr>
            <w:tcW w:w="2128" w:type="dxa"/>
          </w:tcPr>
          <w:p w14:paraId="5608A9F1" w14:textId="77777777" w:rsidR="00296E35" w:rsidRPr="00C26BBB" w:rsidRDefault="00296E35" w:rsidP="002E3FCC">
            <w:pPr>
              <w:pStyle w:val="TAL"/>
            </w:pPr>
            <w:r w:rsidRPr="00C26BBB">
              <w:t>same value as provided by the client in the POST request</w:t>
            </w:r>
          </w:p>
        </w:tc>
        <w:tc>
          <w:tcPr>
            <w:tcW w:w="2128" w:type="dxa"/>
          </w:tcPr>
          <w:p w14:paraId="256C6F0D" w14:textId="77777777" w:rsidR="00296E35" w:rsidRPr="00C26BBB" w:rsidRDefault="00296E35" w:rsidP="002E3FCC">
            <w:pPr>
              <w:pStyle w:val="TAL"/>
            </w:pPr>
          </w:p>
        </w:tc>
        <w:tc>
          <w:tcPr>
            <w:tcW w:w="1420" w:type="dxa"/>
          </w:tcPr>
          <w:p w14:paraId="4BECF9CC" w14:textId="77777777" w:rsidR="00296E35" w:rsidRPr="00C26BBB" w:rsidRDefault="00296E35" w:rsidP="002E3FCC">
            <w:pPr>
              <w:pStyle w:val="TAL"/>
            </w:pPr>
          </w:p>
        </w:tc>
        <w:tc>
          <w:tcPr>
            <w:tcW w:w="1136" w:type="dxa"/>
          </w:tcPr>
          <w:p w14:paraId="5D37EA2A" w14:textId="77777777" w:rsidR="00296E35" w:rsidRPr="00C26BBB" w:rsidRDefault="00296E35" w:rsidP="002E3FCC">
            <w:pPr>
              <w:pStyle w:val="TAL"/>
            </w:pPr>
          </w:p>
        </w:tc>
      </w:tr>
      <w:tr w:rsidR="00296E35" w:rsidRPr="00C26BBB" w14:paraId="32F8B3E2" w14:textId="77777777" w:rsidTr="002E3FCC">
        <w:tblPrEx>
          <w:jc w:val="center"/>
          <w:tblInd w:w="0" w:type="dxa"/>
        </w:tblPrEx>
        <w:trPr>
          <w:cantSplit/>
          <w:jc w:val="center"/>
        </w:trPr>
        <w:tc>
          <w:tcPr>
            <w:tcW w:w="2838" w:type="dxa"/>
          </w:tcPr>
          <w:p w14:paraId="57E97338" w14:textId="77777777" w:rsidR="00296E35" w:rsidRPr="00C26BBB" w:rsidRDefault="00296E35" w:rsidP="002E3FCC">
            <w:pPr>
              <w:pStyle w:val="TAL"/>
            </w:pPr>
            <w:r w:rsidRPr="00C26BBB">
              <w:t xml:space="preserve">    callbackData</w:t>
            </w:r>
          </w:p>
        </w:tc>
        <w:tc>
          <w:tcPr>
            <w:tcW w:w="2128" w:type="dxa"/>
          </w:tcPr>
          <w:p w14:paraId="31F6014A"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459C3479" w14:textId="77777777" w:rsidR="00296E35" w:rsidRPr="00C26BBB" w:rsidRDefault="00296E35" w:rsidP="002E3FCC">
            <w:pPr>
              <w:pStyle w:val="TAL"/>
            </w:pPr>
          </w:p>
        </w:tc>
        <w:tc>
          <w:tcPr>
            <w:tcW w:w="1420" w:type="dxa"/>
          </w:tcPr>
          <w:p w14:paraId="1495CF77" w14:textId="77777777" w:rsidR="00296E35" w:rsidRPr="00C26BBB" w:rsidRDefault="00296E35" w:rsidP="002E3FCC">
            <w:pPr>
              <w:pStyle w:val="TAL"/>
            </w:pPr>
          </w:p>
        </w:tc>
        <w:tc>
          <w:tcPr>
            <w:tcW w:w="1136" w:type="dxa"/>
          </w:tcPr>
          <w:p w14:paraId="5244C2F9" w14:textId="77777777" w:rsidR="00296E35" w:rsidRPr="00C26BBB" w:rsidRDefault="00296E35" w:rsidP="002E3FCC">
            <w:pPr>
              <w:pStyle w:val="TAL"/>
            </w:pPr>
          </w:p>
        </w:tc>
      </w:tr>
      <w:tr w:rsidR="00296E35" w:rsidRPr="00C26BBB" w14:paraId="17F0F3F2" w14:textId="77777777" w:rsidTr="002E3FCC">
        <w:tblPrEx>
          <w:jc w:val="center"/>
          <w:tblInd w:w="0" w:type="dxa"/>
        </w:tblPrEx>
        <w:trPr>
          <w:cantSplit/>
          <w:jc w:val="center"/>
        </w:trPr>
        <w:tc>
          <w:tcPr>
            <w:tcW w:w="2838" w:type="dxa"/>
          </w:tcPr>
          <w:p w14:paraId="0A19AE63" w14:textId="77777777" w:rsidR="00296E35" w:rsidRPr="00C26BBB" w:rsidRDefault="00296E35" w:rsidP="002E3FCC">
            <w:pPr>
              <w:pStyle w:val="TAL"/>
            </w:pPr>
            <w:r w:rsidRPr="00C26BBB">
              <w:t xml:space="preserve">    notificationFormat</w:t>
            </w:r>
          </w:p>
        </w:tc>
        <w:tc>
          <w:tcPr>
            <w:tcW w:w="2128" w:type="dxa"/>
          </w:tcPr>
          <w:p w14:paraId="1643B1CE"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3E08FB43" w14:textId="77777777" w:rsidR="00296E35" w:rsidRPr="00C26BBB" w:rsidRDefault="00296E35" w:rsidP="002E3FCC">
            <w:pPr>
              <w:pStyle w:val="TAL"/>
            </w:pPr>
            <w:r w:rsidRPr="00C26BBB">
              <w:t>Either "XML" or not present</w:t>
            </w:r>
          </w:p>
        </w:tc>
        <w:tc>
          <w:tcPr>
            <w:tcW w:w="1420" w:type="dxa"/>
          </w:tcPr>
          <w:p w14:paraId="799C017E" w14:textId="77777777" w:rsidR="00296E35" w:rsidRPr="00C26BBB" w:rsidRDefault="00296E35" w:rsidP="002E3FCC">
            <w:pPr>
              <w:pStyle w:val="TAL"/>
            </w:pPr>
          </w:p>
        </w:tc>
        <w:tc>
          <w:tcPr>
            <w:tcW w:w="1136" w:type="dxa"/>
          </w:tcPr>
          <w:p w14:paraId="70F23BE7" w14:textId="77777777" w:rsidR="00296E35" w:rsidRPr="00C26BBB" w:rsidRDefault="00296E35" w:rsidP="002E3FCC">
            <w:pPr>
              <w:pStyle w:val="TAL"/>
            </w:pPr>
          </w:p>
        </w:tc>
      </w:tr>
      <w:tr w:rsidR="00296E35" w:rsidRPr="00C26BBB" w14:paraId="1F4B8F49" w14:textId="77777777" w:rsidTr="002E3FCC">
        <w:tblPrEx>
          <w:jc w:val="center"/>
          <w:tblInd w:w="0" w:type="dxa"/>
        </w:tblPrEx>
        <w:trPr>
          <w:cantSplit/>
          <w:jc w:val="center"/>
        </w:trPr>
        <w:tc>
          <w:tcPr>
            <w:tcW w:w="2838" w:type="dxa"/>
          </w:tcPr>
          <w:p w14:paraId="11CB5B77" w14:textId="77777777" w:rsidR="00296E35" w:rsidRPr="00C26BBB" w:rsidRDefault="00296E35" w:rsidP="002E3FCC">
            <w:pPr>
              <w:pStyle w:val="TAL"/>
            </w:pPr>
            <w:r w:rsidRPr="00C26BBB">
              <w:t xml:space="preserve">  duration</w:t>
            </w:r>
          </w:p>
        </w:tc>
        <w:tc>
          <w:tcPr>
            <w:tcW w:w="2128" w:type="dxa"/>
          </w:tcPr>
          <w:p w14:paraId="4180A1D2" w14:textId="77777777" w:rsidR="00296E35" w:rsidRPr="00C26BBB" w:rsidRDefault="00296E35" w:rsidP="002E3FCC">
            <w:pPr>
              <w:pStyle w:val="TAL"/>
            </w:pPr>
            <w:r w:rsidRPr="00C26BBB">
              <w:t>Same value as provided by the client if present in the POST request otherwise "7200"</w:t>
            </w:r>
          </w:p>
        </w:tc>
        <w:tc>
          <w:tcPr>
            <w:tcW w:w="2128" w:type="dxa"/>
          </w:tcPr>
          <w:p w14:paraId="7ECCDAF7" w14:textId="77777777" w:rsidR="00296E35" w:rsidRPr="00C26BBB" w:rsidRDefault="00296E35" w:rsidP="002E3FCC">
            <w:pPr>
              <w:pStyle w:val="TAL"/>
            </w:pPr>
            <w:r w:rsidRPr="00C26BBB">
              <w:t>7200 seconds if no other value has been provided by the client</w:t>
            </w:r>
          </w:p>
        </w:tc>
        <w:tc>
          <w:tcPr>
            <w:tcW w:w="1420" w:type="dxa"/>
          </w:tcPr>
          <w:p w14:paraId="13F9223B" w14:textId="77777777" w:rsidR="00296E35" w:rsidRPr="00C26BBB" w:rsidRDefault="00296E35" w:rsidP="002E3FCC">
            <w:pPr>
              <w:pStyle w:val="TAL"/>
            </w:pPr>
          </w:p>
        </w:tc>
        <w:tc>
          <w:tcPr>
            <w:tcW w:w="1136" w:type="dxa"/>
          </w:tcPr>
          <w:p w14:paraId="57A2E582" w14:textId="77777777" w:rsidR="00296E35" w:rsidRPr="00C26BBB" w:rsidRDefault="00296E35" w:rsidP="002E3FCC">
            <w:pPr>
              <w:pStyle w:val="TAL"/>
            </w:pPr>
          </w:p>
        </w:tc>
      </w:tr>
      <w:tr w:rsidR="00296E35" w:rsidRPr="00C26BBB" w14:paraId="6EA60F1D" w14:textId="77777777" w:rsidTr="002E3FCC">
        <w:tblPrEx>
          <w:jc w:val="center"/>
          <w:tblInd w:w="0" w:type="dxa"/>
        </w:tblPrEx>
        <w:trPr>
          <w:cantSplit/>
          <w:jc w:val="center"/>
        </w:trPr>
        <w:tc>
          <w:tcPr>
            <w:tcW w:w="2838" w:type="dxa"/>
          </w:tcPr>
          <w:p w14:paraId="30C49BF1" w14:textId="77777777" w:rsidR="00296E35" w:rsidRPr="00C26BBB" w:rsidRDefault="00296E35" w:rsidP="002E3FCC">
            <w:pPr>
              <w:pStyle w:val="TAL"/>
            </w:pPr>
            <w:r w:rsidRPr="00C26BBB">
              <w:t xml:space="preserve">  filter</w:t>
            </w:r>
          </w:p>
        </w:tc>
        <w:tc>
          <w:tcPr>
            <w:tcW w:w="2128" w:type="dxa"/>
          </w:tcPr>
          <w:p w14:paraId="019F3DC7" w14:textId="77777777" w:rsidR="00296E35" w:rsidRPr="00C26BBB" w:rsidRDefault="00296E35" w:rsidP="002E3FCC">
            <w:pPr>
              <w:pStyle w:val="TAL"/>
            </w:pPr>
            <w:r w:rsidRPr="00C26BBB">
              <w:t>Not present</w:t>
            </w:r>
          </w:p>
        </w:tc>
        <w:tc>
          <w:tcPr>
            <w:tcW w:w="2128" w:type="dxa"/>
          </w:tcPr>
          <w:p w14:paraId="5511AADF" w14:textId="77777777" w:rsidR="00296E35" w:rsidRPr="00C26BBB" w:rsidRDefault="00296E35" w:rsidP="002E3FCC">
            <w:pPr>
              <w:pStyle w:val="TAL"/>
            </w:pPr>
          </w:p>
        </w:tc>
        <w:tc>
          <w:tcPr>
            <w:tcW w:w="1420" w:type="dxa"/>
          </w:tcPr>
          <w:p w14:paraId="21D513F7" w14:textId="77777777" w:rsidR="00296E35" w:rsidRPr="00C26BBB" w:rsidRDefault="00296E35" w:rsidP="002E3FCC">
            <w:pPr>
              <w:pStyle w:val="TAL"/>
            </w:pPr>
          </w:p>
        </w:tc>
        <w:tc>
          <w:tcPr>
            <w:tcW w:w="1136" w:type="dxa"/>
          </w:tcPr>
          <w:p w14:paraId="066BBFB4" w14:textId="77777777" w:rsidR="00296E35" w:rsidRPr="00C26BBB" w:rsidRDefault="00296E35" w:rsidP="002E3FCC">
            <w:pPr>
              <w:pStyle w:val="TAL"/>
            </w:pPr>
          </w:p>
        </w:tc>
      </w:tr>
      <w:tr w:rsidR="00296E35" w:rsidRPr="00C26BBB" w14:paraId="41C1C395" w14:textId="77777777" w:rsidTr="002E3FCC">
        <w:tblPrEx>
          <w:jc w:val="center"/>
          <w:tblInd w:w="0" w:type="dxa"/>
        </w:tblPrEx>
        <w:trPr>
          <w:cantSplit/>
          <w:jc w:val="center"/>
        </w:trPr>
        <w:tc>
          <w:tcPr>
            <w:tcW w:w="2838" w:type="dxa"/>
          </w:tcPr>
          <w:p w14:paraId="739ECA9C" w14:textId="77777777" w:rsidR="00296E35" w:rsidRPr="00C26BBB" w:rsidRDefault="00296E35" w:rsidP="002E3FCC">
            <w:pPr>
              <w:pStyle w:val="TAL"/>
            </w:pPr>
            <w:r w:rsidRPr="00C26BBB">
              <w:t xml:space="preserve">  clientCorrelator</w:t>
            </w:r>
          </w:p>
        </w:tc>
        <w:tc>
          <w:tcPr>
            <w:tcW w:w="2128" w:type="dxa"/>
          </w:tcPr>
          <w:p w14:paraId="2DCFC54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16CFD8FC" w14:textId="77777777" w:rsidR="00296E35" w:rsidRPr="00C26BBB" w:rsidRDefault="00296E35" w:rsidP="002E3FCC">
            <w:pPr>
              <w:pStyle w:val="TAL"/>
            </w:pPr>
          </w:p>
        </w:tc>
        <w:tc>
          <w:tcPr>
            <w:tcW w:w="1420" w:type="dxa"/>
          </w:tcPr>
          <w:p w14:paraId="3EC40B1F" w14:textId="77777777" w:rsidR="00296E35" w:rsidRPr="00C26BBB" w:rsidRDefault="00296E35" w:rsidP="002E3FCC">
            <w:pPr>
              <w:pStyle w:val="TAL"/>
            </w:pPr>
          </w:p>
        </w:tc>
        <w:tc>
          <w:tcPr>
            <w:tcW w:w="1136" w:type="dxa"/>
          </w:tcPr>
          <w:p w14:paraId="01EB7A5C" w14:textId="77777777" w:rsidR="00296E35" w:rsidRPr="00C26BBB" w:rsidRDefault="00296E35" w:rsidP="002E3FCC">
            <w:pPr>
              <w:pStyle w:val="TAL"/>
            </w:pPr>
          </w:p>
        </w:tc>
      </w:tr>
      <w:tr w:rsidR="00296E35" w:rsidRPr="00C26BBB" w14:paraId="2EFE0BD1" w14:textId="77777777" w:rsidTr="002E3FCC">
        <w:tblPrEx>
          <w:jc w:val="center"/>
          <w:tblInd w:w="0" w:type="dxa"/>
        </w:tblPrEx>
        <w:trPr>
          <w:cantSplit/>
          <w:jc w:val="center"/>
        </w:trPr>
        <w:tc>
          <w:tcPr>
            <w:tcW w:w="2838" w:type="dxa"/>
          </w:tcPr>
          <w:p w14:paraId="417912C2" w14:textId="77777777" w:rsidR="00296E35" w:rsidRPr="00C26BBB" w:rsidRDefault="00296E35" w:rsidP="002E3FCC">
            <w:pPr>
              <w:pStyle w:val="TAL"/>
            </w:pPr>
            <w:r w:rsidRPr="00C26BBB">
              <w:t xml:space="preserve">  resourceURL</w:t>
            </w:r>
          </w:p>
        </w:tc>
        <w:tc>
          <w:tcPr>
            <w:tcW w:w="2128" w:type="dxa"/>
          </w:tcPr>
          <w:p w14:paraId="5CD16EF9" w14:textId="77777777" w:rsidR="00296E35" w:rsidRPr="00C26BBB" w:rsidRDefault="00296E35" w:rsidP="002E3FCC">
            <w:pPr>
              <w:pStyle w:val="TAL"/>
            </w:pPr>
            <w:r w:rsidRPr="00C26BBB">
              <w:t>tsc_MCData_MsgSF_AbsoluteBaseURL &amp; "/subscriptions/subscriptId0001"</w:t>
            </w:r>
          </w:p>
        </w:tc>
        <w:tc>
          <w:tcPr>
            <w:tcW w:w="2128" w:type="dxa"/>
          </w:tcPr>
          <w:p w14:paraId="699B1FC5" w14:textId="77777777" w:rsidR="00296E35" w:rsidRPr="00C26BBB" w:rsidRDefault="00296E35" w:rsidP="002E3FCC">
            <w:pPr>
              <w:pStyle w:val="TAL"/>
            </w:pPr>
            <w:r w:rsidRPr="00C26BBB">
              <w:t>same as in Location</w:t>
            </w:r>
          </w:p>
        </w:tc>
        <w:tc>
          <w:tcPr>
            <w:tcW w:w="1420" w:type="dxa"/>
          </w:tcPr>
          <w:p w14:paraId="7F1EB62F" w14:textId="77777777" w:rsidR="00296E35" w:rsidRPr="00C26BBB" w:rsidRDefault="00296E35" w:rsidP="002E3FCC">
            <w:pPr>
              <w:pStyle w:val="TAL"/>
            </w:pPr>
          </w:p>
        </w:tc>
        <w:tc>
          <w:tcPr>
            <w:tcW w:w="1136" w:type="dxa"/>
          </w:tcPr>
          <w:p w14:paraId="58401F4F" w14:textId="77777777" w:rsidR="00296E35" w:rsidRPr="00C26BBB" w:rsidRDefault="00296E35" w:rsidP="002E3FCC">
            <w:pPr>
              <w:pStyle w:val="TAL"/>
            </w:pPr>
          </w:p>
        </w:tc>
      </w:tr>
      <w:tr w:rsidR="00296E35" w:rsidRPr="00C26BBB" w14:paraId="5D7522C4" w14:textId="77777777" w:rsidTr="002E3FCC">
        <w:tblPrEx>
          <w:jc w:val="center"/>
          <w:tblInd w:w="0" w:type="dxa"/>
        </w:tblPrEx>
        <w:trPr>
          <w:cantSplit/>
          <w:jc w:val="center"/>
        </w:trPr>
        <w:tc>
          <w:tcPr>
            <w:tcW w:w="2838" w:type="dxa"/>
          </w:tcPr>
          <w:p w14:paraId="63181CE7" w14:textId="77777777" w:rsidR="00296E35" w:rsidRPr="00C26BBB" w:rsidRDefault="00296E35" w:rsidP="002E3FCC">
            <w:pPr>
              <w:pStyle w:val="TAL"/>
            </w:pPr>
            <w:r w:rsidRPr="00C26BBB">
              <w:t xml:space="preserve">  index</w:t>
            </w:r>
          </w:p>
        </w:tc>
        <w:tc>
          <w:tcPr>
            <w:tcW w:w="2128" w:type="dxa"/>
          </w:tcPr>
          <w:p w14:paraId="2F19AACD" w14:textId="77777777" w:rsidR="00296E35" w:rsidRPr="00C26BBB" w:rsidRDefault="00296E35" w:rsidP="002E3FCC">
            <w:pPr>
              <w:pStyle w:val="TAL"/>
            </w:pPr>
            <w:r w:rsidRPr="00C26BBB">
              <w:t>1</w:t>
            </w:r>
          </w:p>
        </w:tc>
        <w:tc>
          <w:tcPr>
            <w:tcW w:w="2128" w:type="dxa"/>
          </w:tcPr>
          <w:p w14:paraId="06BA4EFF" w14:textId="77777777" w:rsidR="00296E35" w:rsidRPr="00C26BBB" w:rsidRDefault="00296E35" w:rsidP="002E3FCC">
            <w:pPr>
              <w:pStyle w:val="TAL"/>
            </w:pPr>
          </w:p>
        </w:tc>
        <w:tc>
          <w:tcPr>
            <w:tcW w:w="1420" w:type="dxa"/>
          </w:tcPr>
          <w:p w14:paraId="34753BEB" w14:textId="77777777" w:rsidR="00296E35" w:rsidRPr="00C26BBB" w:rsidRDefault="00296E35" w:rsidP="002E3FCC">
            <w:pPr>
              <w:pStyle w:val="TAL"/>
            </w:pPr>
          </w:p>
        </w:tc>
        <w:tc>
          <w:tcPr>
            <w:tcW w:w="1136" w:type="dxa"/>
          </w:tcPr>
          <w:p w14:paraId="10887174" w14:textId="77777777" w:rsidR="00296E35" w:rsidRPr="00C26BBB" w:rsidRDefault="00296E35" w:rsidP="002E3FCC">
            <w:pPr>
              <w:pStyle w:val="TAL"/>
            </w:pPr>
          </w:p>
        </w:tc>
      </w:tr>
      <w:tr w:rsidR="00296E35" w:rsidRPr="00C26BBB" w14:paraId="44360414" w14:textId="77777777" w:rsidTr="002E3FCC">
        <w:tblPrEx>
          <w:jc w:val="center"/>
          <w:tblInd w:w="0" w:type="dxa"/>
        </w:tblPrEx>
        <w:trPr>
          <w:cantSplit/>
          <w:jc w:val="center"/>
        </w:trPr>
        <w:tc>
          <w:tcPr>
            <w:tcW w:w="2838" w:type="dxa"/>
          </w:tcPr>
          <w:p w14:paraId="71C398CF" w14:textId="77777777" w:rsidR="00296E35" w:rsidRPr="00C26BBB" w:rsidRDefault="00296E35" w:rsidP="002E3FCC">
            <w:pPr>
              <w:pStyle w:val="TAL"/>
            </w:pPr>
            <w:r w:rsidRPr="00C26BBB">
              <w:t xml:space="preserve">  restartToken</w:t>
            </w:r>
          </w:p>
        </w:tc>
        <w:tc>
          <w:tcPr>
            <w:tcW w:w="2128" w:type="dxa"/>
          </w:tcPr>
          <w:p w14:paraId="77CA34B5"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2354F92B" w14:textId="77777777" w:rsidR="00296E35" w:rsidRPr="00C26BBB" w:rsidRDefault="00296E35" w:rsidP="002E3FCC">
            <w:pPr>
              <w:pStyle w:val="TAL"/>
            </w:pPr>
          </w:p>
        </w:tc>
        <w:tc>
          <w:tcPr>
            <w:tcW w:w="1420" w:type="dxa"/>
          </w:tcPr>
          <w:p w14:paraId="0DE7B261" w14:textId="77777777" w:rsidR="00296E35" w:rsidRPr="00C26BBB" w:rsidRDefault="00296E35" w:rsidP="002E3FCC">
            <w:pPr>
              <w:pStyle w:val="TAL"/>
            </w:pPr>
          </w:p>
        </w:tc>
        <w:tc>
          <w:tcPr>
            <w:tcW w:w="1136" w:type="dxa"/>
          </w:tcPr>
          <w:p w14:paraId="0CB2D8DB" w14:textId="77777777" w:rsidR="00296E35" w:rsidRPr="00C26BBB" w:rsidRDefault="00296E35" w:rsidP="002E3FCC">
            <w:pPr>
              <w:pStyle w:val="TAL"/>
            </w:pPr>
          </w:p>
        </w:tc>
      </w:tr>
      <w:tr w:rsidR="00296E35" w:rsidRPr="00C26BBB" w14:paraId="05FB9CA6" w14:textId="77777777" w:rsidTr="002E3FCC">
        <w:tblPrEx>
          <w:jc w:val="center"/>
          <w:tblInd w:w="0" w:type="dxa"/>
        </w:tblPrEx>
        <w:trPr>
          <w:cantSplit/>
          <w:jc w:val="center"/>
        </w:trPr>
        <w:tc>
          <w:tcPr>
            <w:tcW w:w="2838" w:type="dxa"/>
          </w:tcPr>
          <w:p w14:paraId="674747C8" w14:textId="77777777" w:rsidR="00296E35" w:rsidRPr="00C26BBB" w:rsidRDefault="00296E35" w:rsidP="002E3FCC">
            <w:pPr>
              <w:pStyle w:val="TAL"/>
            </w:pPr>
            <w:r w:rsidRPr="00C26BBB">
              <w:t xml:space="preserve">  maxEvents</w:t>
            </w:r>
          </w:p>
        </w:tc>
        <w:tc>
          <w:tcPr>
            <w:tcW w:w="2128" w:type="dxa"/>
          </w:tcPr>
          <w:p w14:paraId="3499BFAA" w14:textId="77777777" w:rsidR="00296E35" w:rsidRPr="00C26BBB" w:rsidRDefault="00296E35" w:rsidP="002E3FCC">
            <w:pPr>
              <w:pStyle w:val="TAL"/>
            </w:pPr>
            <w:r w:rsidRPr="00C26BBB">
              <w:t>Same value as provided by the client if present in the POST request otherwise "5"</w:t>
            </w:r>
          </w:p>
        </w:tc>
        <w:tc>
          <w:tcPr>
            <w:tcW w:w="2128" w:type="dxa"/>
          </w:tcPr>
          <w:p w14:paraId="095AA7D7" w14:textId="77777777" w:rsidR="00296E35" w:rsidRPr="00C26BBB" w:rsidRDefault="00296E35" w:rsidP="002E3FCC">
            <w:pPr>
              <w:pStyle w:val="TAL"/>
            </w:pPr>
            <w:r w:rsidRPr="00C26BBB">
              <w:t>"5" arbitrarily selected</w:t>
            </w:r>
          </w:p>
        </w:tc>
        <w:tc>
          <w:tcPr>
            <w:tcW w:w="1420" w:type="dxa"/>
          </w:tcPr>
          <w:p w14:paraId="75E596BA" w14:textId="77777777" w:rsidR="00296E35" w:rsidRPr="00C26BBB" w:rsidRDefault="00296E35" w:rsidP="002E3FCC">
            <w:pPr>
              <w:pStyle w:val="TAL"/>
            </w:pPr>
          </w:p>
        </w:tc>
        <w:tc>
          <w:tcPr>
            <w:tcW w:w="1136" w:type="dxa"/>
          </w:tcPr>
          <w:p w14:paraId="03D4638C" w14:textId="77777777" w:rsidR="00296E35" w:rsidRPr="00C26BBB" w:rsidRDefault="00296E35" w:rsidP="002E3FCC">
            <w:pPr>
              <w:pStyle w:val="TAL"/>
            </w:pPr>
          </w:p>
        </w:tc>
      </w:tr>
      <w:tr w:rsidR="00296E35" w:rsidRPr="00C26BBB" w14:paraId="6002FBBA" w14:textId="77777777" w:rsidTr="002E3FCC">
        <w:tblPrEx>
          <w:jc w:val="center"/>
          <w:tblInd w:w="0" w:type="dxa"/>
        </w:tblPrEx>
        <w:trPr>
          <w:cantSplit/>
          <w:jc w:val="center"/>
        </w:trPr>
        <w:tc>
          <w:tcPr>
            <w:tcW w:w="2838" w:type="dxa"/>
          </w:tcPr>
          <w:p w14:paraId="20B534EB" w14:textId="77777777" w:rsidR="00296E35" w:rsidRPr="00C26BBB" w:rsidRDefault="00296E35" w:rsidP="002E3FCC">
            <w:pPr>
              <w:pStyle w:val="TAL"/>
            </w:pPr>
            <w:r w:rsidRPr="00C26BBB">
              <w:t xml:space="preserve">  objectAttributeNames</w:t>
            </w:r>
          </w:p>
        </w:tc>
        <w:tc>
          <w:tcPr>
            <w:tcW w:w="2128" w:type="dxa"/>
          </w:tcPr>
          <w:p w14:paraId="62BBE014" w14:textId="77777777" w:rsidR="00296E35" w:rsidRPr="00C26BBB" w:rsidRDefault="00296E35" w:rsidP="002E3FCC">
            <w:pPr>
              <w:pStyle w:val="TAL"/>
            </w:pPr>
            <w:r w:rsidRPr="00C26BBB">
              <w:t>Not present</w:t>
            </w:r>
          </w:p>
        </w:tc>
        <w:tc>
          <w:tcPr>
            <w:tcW w:w="2128" w:type="dxa"/>
          </w:tcPr>
          <w:p w14:paraId="5C904EC2" w14:textId="77777777" w:rsidR="00296E35" w:rsidRPr="00C26BBB" w:rsidRDefault="00296E35" w:rsidP="002E3FCC">
            <w:pPr>
              <w:pStyle w:val="TAL"/>
            </w:pPr>
          </w:p>
        </w:tc>
        <w:tc>
          <w:tcPr>
            <w:tcW w:w="1420" w:type="dxa"/>
          </w:tcPr>
          <w:p w14:paraId="272A4D1B" w14:textId="77777777" w:rsidR="00296E35" w:rsidRPr="00C26BBB" w:rsidRDefault="00296E35" w:rsidP="002E3FCC">
            <w:pPr>
              <w:pStyle w:val="TAL"/>
            </w:pPr>
          </w:p>
        </w:tc>
        <w:tc>
          <w:tcPr>
            <w:tcW w:w="1136" w:type="dxa"/>
          </w:tcPr>
          <w:p w14:paraId="1CDCDC7A" w14:textId="77777777" w:rsidR="00296E35" w:rsidRPr="00C26BBB" w:rsidRDefault="00296E35" w:rsidP="002E3FCC">
            <w:pPr>
              <w:pStyle w:val="TAL"/>
            </w:pPr>
          </w:p>
        </w:tc>
      </w:tr>
      <w:tr w:rsidR="00296E35" w:rsidRPr="00C26BBB" w14:paraId="4C496475" w14:textId="77777777" w:rsidTr="002E3FCC">
        <w:tblPrEx>
          <w:jc w:val="center"/>
          <w:tblInd w:w="0" w:type="dxa"/>
        </w:tblPrEx>
        <w:trPr>
          <w:cantSplit/>
          <w:jc w:val="center"/>
        </w:trPr>
        <w:tc>
          <w:tcPr>
            <w:tcW w:w="2838" w:type="dxa"/>
          </w:tcPr>
          <w:p w14:paraId="6D7FEC61" w14:textId="77777777" w:rsidR="00296E35" w:rsidRPr="00C26BBB" w:rsidRDefault="00296E35" w:rsidP="002E3FCC">
            <w:pPr>
              <w:pStyle w:val="TAL"/>
            </w:pPr>
            <w:r w:rsidRPr="00C26BBB">
              <w:t xml:space="preserve">  inlineImdn</w:t>
            </w:r>
          </w:p>
        </w:tc>
        <w:tc>
          <w:tcPr>
            <w:tcW w:w="2128" w:type="dxa"/>
          </w:tcPr>
          <w:p w14:paraId="5F9C2EF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05C27899" w14:textId="77777777" w:rsidR="00296E35" w:rsidRPr="00C26BBB" w:rsidRDefault="00296E35" w:rsidP="002E3FCC">
            <w:pPr>
              <w:pStyle w:val="TAL"/>
            </w:pPr>
            <w:r w:rsidRPr="00C26BBB">
              <w:t>Either "false" or not present</w:t>
            </w:r>
          </w:p>
        </w:tc>
        <w:tc>
          <w:tcPr>
            <w:tcW w:w="1420" w:type="dxa"/>
          </w:tcPr>
          <w:p w14:paraId="10994845" w14:textId="77777777" w:rsidR="00296E35" w:rsidRPr="00C26BBB" w:rsidRDefault="00296E35" w:rsidP="002E3FCC">
            <w:pPr>
              <w:pStyle w:val="TAL"/>
            </w:pPr>
          </w:p>
        </w:tc>
        <w:tc>
          <w:tcPr>
            <w:tcW w:w="1136" w:type="dxa"/>
          </w:tcPr>
          <w:p w14:paraId="63764BDE" w14:textId="77777777" w:rsidR="00296E35" w:rsidRPr="00C26BBB" w:rsidRDefault="00296E35" w:rsidP="002E3FCC">
            <w:pPr>
              <w:pStyle w:val="TAL"/>
            </w:pPr>
          </w:p>
        </w:tc>
      </w:tr>
    </w:tbl>
    <w:p w14:paraId="369FAA0E" w14:textId="77777777" w:rsidR="00296E35" w:rsidRPr="00C26BBB" w:rsidRDefault="00296E35" w:rsidP="00296E35"/>
    <w:p w14:paraId="264BB4DA" w14:textId="7C135434" w:rsidR="00296E35" w:rsidRPr="00C26BBB" w:rsidRDefault="00296E35" w:rsidP="00296E35">
      <w:pPr>
        <w:pStyle w:val="TH"/>
      </w:pPr>
      <w:r w:rsidRPr="00C26BBB">
        <w:t xml:space="preserve">Table 6.8.4.3.3-3: HTTP POST from the SS (Step 3, Table 6.8.4.3.2-1; step 2, TS </w:t>
      </w:r>
      <w:r>
        <w:t>37.579</w:t>
      </w:r>
      <w:r w:rsidRPr="00C26BBB">
        <w:t>-1 [2] Table 5.3C.19.2-1)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B652A10"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165D9E6" w14:textId="77777777" w:rsidR="00296E35" w:rsidRPr="00C26BBB" w:rsidRDefault="00296E35" w:rsidP="002E3FCC">
            <w:pPr>
              <w:pStyle w:val="TAL"/>
            </w:pPr>
            <w:r w:rsidRPr="00C26BBB">
              <w:t>Derivation Path: RFC 2616 [44]</w:t>
            </w:r>
          </w:p>
        </w:tc>
      </w:tr>
      <w:tr w:rsidR="00296E35" w:rsidRPr="00C26BBB" w14:paraId="6F44C73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0B9C0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6D87E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48031D74"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A8DCCFF"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CFE3504" w14:textId="77777777" w:rsidR="00296E35" w:rsidRPr="00C26BBB" w:rsidRDefault="00296E35" w:rsidP="002E3FCC">
            <w:pPr>
              <w:pStyle w:val="TAH"/>
            </w:pPr>
            <w:r w:rsidRPr="00C26BBB">
              <w:t>Condition</w:t>
            </w:r>
          </w:p>
        </w:tc>
      </w:tr>
      <w:tr w:rsidR="00296E35" w:rsidRPr="00C26BBB" w14:paraId="751F5203" w14:textId="77777777" w:rsidTr="002E3FCC">
        <w:tc>
          <w:tcPr>
            <w:tcW w:w="2837" w:type="dxa"/>
            <w:tcBorders>
              <w:top w:val="single" w:sz="4" w:space="0" w:color="auto"/>
              <w:left w:val="single" w:sz="4" w:space="0" w:color="auto"/>
              <w:bottom w:val="single" w:sz="4" w:space="0" w:color="auto"/>
              <w:right w:val="single" w:sz="4" w:space="0" w:color="auto"/>
            </w:tcBorders>
          </w:tcPr>
          <w:p w14:paraId="3C9CB233"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26D212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E7C3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0EF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461F8" w14:textId="77777777" w:rsidR="00296E35" w:rsidRPr="00C26BBB" w:rsidRDefault="00296E35" w:rsidP="002E3FCC">
            <w:pPr>
              <w:pStyle w:val="TAL"/>
            </w:pPr>
          </w:p>
        </w:tc>
      </w:tr>
      <w:tr w:rsidR="00296E35" w:rsidRPr="00C26BBB" w14:paraId="1E4FCD14" w14:textId="77777777" w:rsidTr="002E3FCC">
        <w:tc>
          <w:tcPr>
            <w:tcW w:w="2837" w:type="dxa"/>
            <w:tcBorders>
              <w:top w:val="single" w:sz="4" w:space="0" w:color="auto"/>
              <w:left w:val="single" w:sz="4" w:space="0" w:color="auto"/>
              <w:bottom w:val="single" w:sz="4" w:space="0" w:color="auto"/>
              <w:right w:val="single" w:sz="4" w:space="0" w:color="auto"/>
            </w:tcBorders>
          </w:tcPr>
          <w:p w14:paraId="4D9A4516" w14:textId="77777777" w:rsidR="00296E35" w:rsidRPr="00C26BBB" w:rsidRDefault="00296E35" w:rsidP="002E3FCC">
            <w:pPr>
              <w:pStyle w:val="TAL"/>
            </w:pPr>
            <w:r w:rsidRPr="00C26BBB">
              <w:t xml:space="preserve">  Method</w:t>
            </w:r>
          </w:p>
        </w:tc>
        <w:tc>
          <w:tcPr>
            <w:tcW w:w="2127" w:type="dxa"/>
            <w:tcBorders>
              <w:top w:val="single" w:sz="4" w:space="0" w:color="auto"/>
              <w:left w:val="single" w:sz="4" w:space="0" w:color="auto"/>
              <w:bottom w:val="single" w:sz="4" w:space="0" w:color="auto"/>
              <w:right w:val="single" w:sz="4" w:space="0" w:color="auto"/>
            </w:tcBorders>
          </w:tcPr>
          <w:p w14:paraId="32592A8B" w14:textId="77777777" w:rsidR="00296E35" w:rsidRPr="00C26BBB" w:rsidRDefault="00296E35" w:rsidP="002E3FCC">
            <w:pPr>
              <w:pStyle w:val="TAL"/>
            </w:pPr>
            <w:r w:rsidRPr="00C26BBB">
              <w:t>"POST"</w:t>
            </w:r>
          </w:p>
        </w:tc>
        <w:tc>
          <w:tcPr>
            <w:tcW w:w="2127" w:type="dxa"/>
            <w:tcBorders>
              <w:top w:val="single" w:sz="4" w:space="0" w:color="auto"/>
              <w:left w:val="single" w:sz="4" w:space="0" w:color="auto"/>
              <w:bottom w:val="single" w:sz="4" w:space="0" w:color="auto"/>
              <w:right w:val="single" w:sz="4" w:space="0" w:color="auto"/>
            </w:tcBorders>
          </w:tcPr>
          <w:p w14:paraId="21C1F04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B05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6D5482" w14:textId="77777777" w:rsidR="00296E35" w:rsidRPr="00C26BBB" w:rsidRDefault="00296E35" w:rsidP="002E3FCC">
            <w:pPr>
              <w:pStyle w:val="TAL"/>
            </w:pPr>
          </w:p>
        </w:tc>
      </w:tr>
      <w:tr w:rsidR="00296E35" w:rsidRPr="00C26BBB" w14:paraId="586F8C28" w14:textId="77777777" w:rsidTr="002E3FCC">
        <w:tc>
          <w:tcPr>
            <w:tcW w:w="2837" w:type="dxa"/>
            <w:tcBorders>
              <w:top w:val="single" w:sz="4" w:space="0" w:color="auto"/>
              <w:left w:val="single" w:sz="4" w:space="0" w:color="auto"/>
              <w:bottom w:val="single" w:sz="4" w:space="0" w:color="auto"/>
              <w:right w:val="single" w:sz="4" w:space="0" w:color="auto"/>
            </w:tcBorders>
          </w:tcPr>
          <w:p w14:paraId="767B4789"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7459B6"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A2A09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F6A17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DDE8D" w14:textId="77777777" w:rsidR="00296E35" w:rsidRPr="00C26BBB" w:rsidRDefault="00296E35" w:rsidP="002E3FCC">
            <w:pPr>
              <w:pStyle w:val="TAL"/>
            </w:pPr>
          </w:p>
        </w:tc>
      </w:tr>
      <w:tr w:rsidR="00296E35" w:rsidRPr="00C26BBB" w:rsidDel="00562027" w14:paraId="398FC19B" w14:textId="77777777" w:rsidTr="002E3FCC">
        <w:tc>
          <w:tcPr>
            <w:tcW w:w="2837" w:type="dxa"/>
            <w:tcBorders>
              <w:top w:val="single" w:sz="4" w:space="0" w:color="auto"/>
              <w:left w:val="single" w:sz="4" w:space="0" w:color="auto"/>
              <w:bottom w:val="single" w:sz="4" w:space="0" w:color="auto"/>
              <w:right w:val="single" w:sz="4" w:space="0" w:color="auto"/>
            </w:tcBorders>
          </w:tcPr>
          <w:p w14:paraId="4A60B891" w14:textId="77777777" w:rsidR="00296E35" w:rsidRPr="00C26BBB" w:rsidDel="00562027"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7B956AF0" w14:textId="77777777" w:rsidR="00296E35" w:rsidRPr="00C26BBB" w:rsidDel="00562027" w:rsidRDefault="00296E35" w:rsidP="002E3FCC">
            <w:pPr>
              <w:pStyle w:val="TAL"/>
            </w:pPr>
            <w:r w:rsidRPr="00C26BBB">
              <w:t>URI path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E347858"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F984E3"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6BC5CA" w14:textId="77777777" w:rsidR="00296E35" w:rsidRPr="00C26BBB" w:rsidDel="00562027" w:rsidRDefault="00296E35" w:rsidP="002E3FCC">
            <w:pPr>
              <w:pStyle w:val="TAL"/>
            </w:pPr>
          </w:p>
        </w:tc>
      </w:tr>
      <w:tr w:rsidR="00296E35" w:rsidRPr="00C26BBB" w:rsidDel="00562027" w14:paraId="0E74B1CD" w14:textId="77777777" w:rsidTr="002E3FCC">
        <w:tc>
          <w:tcPr>
            <w:tcW w:w="2837" w:type="dxa"/>
            <w:tcBorders>
              <w:top w:val="single" w:sz="4" w:space="0" w:color="auto"/>
              <w:left w:val="single" w:sz="4" w:space="0" w:color="auto"/>
              <w:bottom w:val="single" w:sz="4" w:space="0" w:color="auto"/>
              <w:right w:val="single" w:sz="4" w:space="0" w:color="auto"/>
            </w:tcBorders>
          </w:tcPr>
          <w:p w14:paraId="5B032E60" w14:textId="77777777" w:rsidR="00296E35" w:rsidRPr="00C26BBB" w:rsidDel="00562027" w:rsidRDefault="00296E35" w:rsidP="002E3FCC">
            <w:pPr>
              <w:pStyle w:val="TAL"/>
            </w:pPr>
            <w:r w:rsidRPr="00C26BBB">
              <w:t xml:space="preserve">  HTTP-Version</w:t>
            </w:r>
          </w:p>
        </w:tc>
        <w:tc>
          <w:tcPr>
            <w:tcW w:w="2127" w:type="dxa"/>
            <w:tcBorders>
              <w:top w:val="single" w:sz="4" w:space="0" w:color="auto"/>
              <w:left w:val="single" w:sz="4" w:space="0" w:color="auto"/>
              <w:bottom w:val="single" w:sz="4" w:space="0" w:color="auto"/>
              <w:right w:val="single" w:sz="4" w:space="0" w:color="auto"/>
            </w:tcBorders>
          </w:tcPr>
          <w:p w14:paraId="2416F543" w14:textId="77777777" w:rsidR="00296E35" w:rsidRPr="00C26BBB" w:rsidDel="00562027" w:rsidRDefault="00296E35" w:rsidP="002E3FCC">
            <w:pPr>
              <w:pStyle w:val="TAL"/>
            </w:pPr>
            <w:r w:rsidRPr="00C26BBB">
              <w:t>"HTTP/1.1"</w:t>
            </w:r>
          </w:p>
        </w:tc>
        <w:tc>
          <w:tcPr>
            <w:tcW w:w="2127" w:type="dxa"/>
            <w:tcBorders>
              <w:top w:val="single" w:sz="4" w:space="0" w:color="auto"/>
              <w:left w:val="single" w:sz="4" w:space="0" w:color="auto"/>
              <w:bottom w:val="single" w:sz="4" w:space="0" w:color="auto"/>
              <w:right w:val="single" w:sz="4" w:space="0" w:color="auto"/>
            </w:tcBorders>
          </w:tcPr>
          <w:p w14:paraId="1FCBE3C2"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ED49D6"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69812" w14:textId="77777777" w:rsidR="00296E35" w:rsidRPr="00C26BBB" w:rsidDel="00562027" w:rsidRDefault="00296E35" w:rsidP="002E3FCC">
            <w:pPr>
              <w:pStyle w:val="TAL"/>
            </w:pPr>
          </w:p>
        </w:tc>
      </w:tr>
      <w:tr w:rsidR="00296E35" w:rsidRPr="00C26BBB" w:rsidDel="00922FFA" w14:paraId="0B13DF6B" w14:textId="77777777" w:rsidTr="002E3FCC">
        <w:tc>
          <w:tcPr>
            <w:tcW w:w="2837" w:type="dxa"/>
            <w:tcBorders>
              <w:top w:val="single" w:sz="4" w:space="0" w:color="auto"/>
              <w:left w:val="single" w:sz="4" w:space="0" w:color="auto"/>
              <w:bottom w:val="single" w:sz="4" w:space="0" w:color="auto"/>
              <w:right w:val="single" w:sz="4" w:space="0" w:color="auto"/>
            </w:tcBorders>
          </w:tcPr>
          <w:p w14:paraId="2DD5AEFC" w14:textId="77777777" w:rsidR="00296E35" w:rsidRPr="00C26BBB" w:rsidDel="00922FFA" w:rsidRDefault="00296E35" w:rsidP="002E3FCC">
            <w:pPr>
              <w:pStyle w:val="TAL"/>
            </w:pPr>
            <w:r w:rsidRPr="00C26BBB">
              <w:rPr>
                <w:b/>
                <w:bCs/>
              </w:rPr>
              <w:t>Accept</w:t>
            </w:r>
          </w:p>
        </w:tc>
        <w:tc>
          <w:tcPr>
            <w:tcW w:w="2127" w:type="dxa"/>
            <w:tcBorders>
              <w:top w:val="single" w:sz="4" w:space="0" w:color="auto"/>
              <w:left w:val="single" w:sz="4" w:space="0" w:color="auto"/>
              <w:bottom w:val="single" w:sz="4" w:space="0" w:color="auto"/>
              <w:right w:val="single" w:sz="4" w:space="0" w:color="auto"/>
            </w:tcBorders>
          </w:tcPr>
          <w:p w14:paraId="79A6C525"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E62736"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B05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8A2E01" w14:textId="77777777" w:rsidR="00296E35" w:rsidRPr="00C26BBB" w:rsidDel="00922FFA" w:rsidRDefault="00296E35" w:rsidP="002E3FCC">
            <w:pPr>
              <w:pStyle w:val="TAL"/>
            </w:pPr>
          </w:p>
        </w:tc>
      </w:tr>
      <w:tr w:rsidR="00296E35" w:rsidRPr="00C26BBB" w:rsidDel="00922FFA" w14:paraId="030F9514" w14:textId="77777777" w:rsidTr="002E3FCC">
        <w:tc>
          <w:tcPr>
            <w:tcW w:w="2837" w:type="dxa"/>
            <w:tcBorders>
              <w:top w:val="single" w:sz="4" w:space="0" w:color="auto"/>
              <w:left w:val="single" w:sz="4" w:space="0" w:color="auto"/>
              <w:bottom w:val="single" w:sz="4" w:space="0" w:color="auto"/>
              <w:right w:val="single" w:sz="4" w:space="0" w:color="auto"/>
            </w:tcBorders>
          </w:tcPr>
          <w:p w14:paraId="146EB383" w14:textId="77777777" w:rsidR="00296E35" w:rsidRPr="00C26BBB" w:rsidDel="00922FFA" w:rsidRDefault="00296E35" w:rsidP="002E3FCC">
            <w:pPr>
              <w:pStyle w:val="TAL"/>
            </w:pPr>
            <w:r w:rsidRPr="00C26BBB">
              <w:t xml:space="preserve">  media-range[1]</w:t>
            </w:r>
          </w:p>
        </w:tc>
        <w:tc>
          <w:tcPr>
            <w:tcW w:w="2127" w:type="dxa"/>
            <w:tcBorders>
              <w:top w:val="single" w:sz="4" w:space="0" w:color="auto"/>
              <w:left w:val="single" w:sz="4" w:space="0" w:color="auto"/>
              <w:bottom w:val="single" w:sz="4" w:space="0" w:color="auto"/>
              <w:right w:val="single" w:sz="4" w:space="0" w:color="auto"/>
            </w:tcBorders>
          </w:tcPr>
          <w:p w14:paraId="75E95F6F" w14:textId="77777777" w:rsidR="00296E35" w:rsidRPr="00C26BBB" w:rsidDel="00922FFA"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4FF2408"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1600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1948EE" w14:textId="77777777" w:rsidR="00296E35" w:rsidRPr="00C26BBB" w:rsidDel="00922FFA" w:rsidRDefault="00296E35" w:rsidP="002E3FCC">
            <w:pPr>
              <w:pStyle w:val="TAL"/>
            </w:pPr>
          </w:p>
        </w:tc>
      </w:tr>
      <w:tr w:rsidR="00296E35" w:rsidRPr="00C26BBB" w:rsidDel="00922FFA" w14:paraId="03F9F867" w14:textId="77777777" w:rsidTr="002E3FCC">
        <w:tc>
          <w:tcPr>
            <w:tcW w:w="2837" w:type="dxa"/>
            <w:tcBorders>
              <w:top w:val="single" w:sz="4" w:space="0" w:color="auto"/>
              <w:left w:val="single" w:sz="4" w:space="0" w:color="auto"/>
              <w:bottom w:val="single" w:sz="4" w:space="0" w:color="auto"/>
              <w:right w:val="single" w:sz="4" w:space="0" w:color="auto"/>
            </w:tcBorders>
          </w:tcPr>
          <w:p w14:paraId="07D6BFBD" w14:textId="77777777" w:rsidR="00296E35" w:rsidRPr="00C26BBB" w:rsidDel="00922FFA" w:rsidRDefault="00296E35" w:rsidP="002E3FCC">
            <w:pPr>
              <w:pStyle w:val="TAL"/>
            </w:pPr>
            <w:r w:rsidRPr="00C26BBB">
              <w:rPr>
                <w:b/>
                <w:bCs/>
              </w:rPr>
              <w:t>Host</w:t>
            </w:r>
          </w:p>
        </w:tc>
        <w:tc>
          <w:tcPr>
            <w:tcW w:w="2127" w:type="dxa"/>
            <w:tcBorders>
              <w:top w:val="single" w:sz="4" w:space="0" w:color="auto"/>
              <w:left w:val="single" w:sz="4" w:space="0" w:color="auto"/>
              <w:bottom w:val="single" w:sz="4" w:space="0" w:color="auto"/>
              <w:right w:val="single" w:sz="4" w:space="0" w:color="auto"/>
            </w:tcBorders>
          </w:tcPr>
          <w:p w14:paraId="5486743A"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5B93D"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404475"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8F1A89" w14:textId="77777777" w:rsidR="00296E35" w:rsidRPr="00C26BBB" w:rsidDel="00922FFA" w:rsidRDefault="00296E35" w:rsidP="002E3FCC">
            <w:pPr>
              <w:pStyle w:val="TAL"/>
            </w:pPr>
          </w:p>
        </w:tc>
      </w:tr>
      <w:tr w:rsidR="00296E35" w:rsidRPr="00C26BBB" w:rsidDel="00922FFA" w14:paraId="5BFFFE64" w14:textId="77777777" w:rsidTr="002E3FCC">
        <w:tc>
          <w:tcPr>
            <w:tcW w:w="2837" w:type="dxa"/>
            <w:tcBorders>
              <w:top w:val="single" w:sz="4" w:space="0" w:color="auto"/>
              <w:left w:val="single" w:sz="4" w:space="0" w:color="auto"/>
              <w:bottom w:val="single" w:sz="4" w:space="0" w:color="auto"/>
              <w:right w:val="single" w:sz="4" w:space="0" w:color="auto"/>
            </w:tcBorders>
          </w:tcPr>
          <w:p w14:paraId="27BB39D9" w14:textId="77777777" w:rsidR="00296E35" w:rsidRPr="00C26BBB" w:rsidDel="00922FFA" w:rsidRDefault="00296E35" w:rsidP="002E3FCC">
            <w:pPr>
              <w:pStyle w:val="TAL"/>
            </w:pPr>
            <w:r w:rsidRPr="00C26BBB">
              <w:t xml:space="preserve">  host</w:t>
            </w:r>
          </w:p>
        </w:tc>
        <w:tc>
          <w:tcPr>
            <w:tcW w:w="2127" w:type="dxa"/>
            <w:tcBorders>
              <w:top w:val="single" w:sz="4" w:space="0" w:color="auto"/>
              <w:left w:val="single" w:sz="4" w:space="0" w:color="auto"/>
              <w:bottom w:val="single" w:sz="4" w:space="0" w:color="auto"/>
              <w:right w:val="single" w:sz="4" w:space="0" w:color="auto"/>
            </w:tcBorders>
          </w:tcPr>
          <w:p w14:paraId="54A6F6AC" w14:textId="77777777" w:rsidR="00296E35" w:rsidRPr="00C26BBB" w:rsidDel="00922FFA" w:rsidRDefault="00296E35" w:rsidP="002E3FCC">
            <w:pPr>
              <w:pStyle w:val="TAL"/>
            </w:pPr>
            <w:r w:rsidRPr="00C26BBB">
              <w:t>host name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4521135" w14:textId="77777777" w:rsidR="00296E35" w:rsidRPr="00C26BBB" w:rsidDel="00922FFA" w:rsidRDefault="00296E35" w:rsidP="002E3FCC">
            <w:pPr>
              <w:pStyle w:val="TAL"/>
            </w:pPr>
            <w:r w:rsidRPr="00C26BBB">
              <w:rPr>
                <w:rFonts w:eastAsia="Malgun Gothic"/>
              </w:rPr>
              <w:t>hostname identifying the client</w:t>
            </w:r>
          </w:p>
        </w:tc>
        <w:tc>
          <w:tcPr>
            <w:tcW w:w="1419" w:type="dxa"/>
            <w:tcBorders>
              <w:top w:val="single" w:sz="4" w:space="0" w:color="auto"/>
              <w:left w:val="single" w:sz="4" w:space="0" w:color="auto"/>
              <w:bottom w:val="single" w:sz="4" w:space="0" w:color="auto"/>
              <w:right w:val="single" w:sz="4" w:space="0" w:color="auto"/>
            </w:tcBorders>
          </w:tcPr>
          <w:p w14:paraId="7B6AE73B" w14:textId="77777777" w:rsidR="00296E35" w:rsidRPr="00C26BBB" w:rsidDel="00922FFA" w:rsidRDefault="00296E35" w:rsidP="002E3FCC">
            <w:pPr>
              <w:pStyle w:val="TAL"/>
            </w:pPr>
            <w:r w:rsidRPr="00C26BBB">
              <w:t xml:space="preserve">TS 24.282 [87], clause </w:t>
            </w:r>
            <w:r w:rsidRPr="00C26BBB">
              <w:rPr>
                <w:rFonts w:eastAsia="Malgun Gothic"/>
              </w:rPr>
              <w:t>21.2.16.1</w:t>
            </w:r>
          </w:p>
        </w:tc>
        <w:tc>
          <w:tcPr>
            <w:tcW w:w="1135" w:type="dxa"/>
            <w:tcBorders>
              <w:top w:val="single" w:sz="4" w:space="0" w:color="auto"/>
              <w:left w:val="single" w:sz="4" w:space="0" w:color="auto"/>
              <w:bottom w:val="single" w:sz="4" w:space="0" w:color="auto"/>
              <w:right w:val="single" w:sz="4" w:space="0" w:color="auto"/>
            </w:tcBorders>
          </w:tcPr>
          <w:p w14:paraId="4F35BF7D" w14:textId="77777777" w:rsidR="00296E35" w:rsidRPr="00C26BBB" w:rsidDel="00922FFA" w:rsidRDefault="00296E35" w:rsidP="002E3FCC">
            <w:pPr>
              <w:pStyle w:val="TAL"/>
            </w:pPr>
          </w:p>
        </w:tc>
      </w:tr>
      <w:tr w:rsidR="00296E35" w:rsidRPr="00C26BBB" w:rsidDel="00922FFA" w14:paraId="076BD32A" w14:textId="77777777" w:rsidTr="002E3FCC">
        <w:tc>
          <w:tcPr>
            <w:tcW w:w="2837" w:type="dxa"/>
            <w:tcBorders>
              <w:top w:val="single" w:sz="4" w:space="0" w:color="auto"/>
              <w:left w:val="single" w:sz="4" w:space="0" w:color="auto"/>
              <w:bottom w:val="single" w:sz="4" w:space="0" w:color="auto"/>
              <w:right w:val="single" w:sz="4" w:space="0" w:color="auto"/>
            </w:tcBorders>
          </w:tcPr>
          <w:p w14:paraId="06CF3652" w14:textId="77777777" w:rsidR="00296E35" w:rsidRPr="00C26BBB" w:rsidRDefault="00296E35" w:rsidP="002E3FCC">
            <w:pPr>
              <w:pStyle w:val="TAL"/>
            </w:pPr>
            <w:r w:rsidRPr="00C26BBB">
              <w:t xml:space="preserve">  port</w:t>
            </w:r>
          </w:p>
        </w:tc>
        <w:tc>
          <w:tcPr>
            <w:tcW w:w="2127" w:type="dxa"/>
            <w:tcBorders>
              <w:top w:val="single" w:sz="4" w:space="0" w:color="auto"/>
              <w:left w:val="single" w:sz="4" w:space="0" w:color="auto"/>
              <w:bottom w:val="single" w:sz="4" w:space="0" w:color="auto"/>
              <w:right w:val="single" w:sz="4" w:space="0" w:color="auto"/>
            </w:tcBorders>
          </w:tcPr>
          <w:p w14:paraId="5663A22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750C57A" w14:textId="77777777" w:rsidR="00296E35" w:rsidRPr="00C26BBB" w:rsidRDefault="00296E35" w:rsidP="002E3FCC">
            <w:pPr>
              <w:pStyle w:val="TAL"/>
              <w:rPr>
                <w:rFonts w:eastAsia="Malgun Gothic"/>
              </w:rPr>
            </w:pPr>
          </w:p>
        </w:tc>
        <w:tc>
          <w:tcPr>
            <w:tcW w:w="1419" w:type="dxa"/>
            <w:tcBorders>
              <w:top w:val="single" w:sz="4" w:space="0" w:color="auto"/>
              <w:left w:val="single" w:sz="4" w:space="0" w:color="auto"/>
              <w:bottom w:val="single" w:sz="4" w:space="0" w:color="auto"/>
              <w:right w:val="single" w:sz="4" w:space="0" w:color="auto"/>
            </w:tcBorders>
          </w:tcPr>
          <w:p w14:paraId="00B4B73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E53696" w14:textId="77777777" w:rsidR="00296E35" w:rsidRPr="00C26BBB" w:rsidDel="00922FFA" w:rsidRDefault="00296E35" w:rsidP="002E3FCC">
            <w:pPr>
              <w:pStyle w:val="TAL"/>
            </w:pPr>
          </w:p>
        </w:tc>
      </w:tr>
      <w:tr w:rsidR="00296E35" w:rsidRPr="00C26BBB" w14:paraId="65AAC888" w14:textId="77777777" w:rsidTr="002E3FCC">
        <w:tc>
          <w:tcPr>
            <w:tcW w:w="2837" w:type="dxa"/>
            <w:tcBorders>
              <w:top w:val="single" w:sz="4" w:space="0" w:color="auto"/>
              <w:left w:val="single" w:sz="4" w:space="0" w:color="auto"/>
              <w:bottom w:val="single" w:sz="4" w:space="0" w:color="auto"/>
              <w:right w:val="single" w:sz="4" w:space="0" w:color="auto"/>
            </w:tcBorders>
          </w:tcPr>
          <w:p w14:paraId="4E90B9DA"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2136BC3F"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0892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FAE6A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6F58B4" w14:textId="77777777" w:rsidR="00296E35" w:rsidRPr="00C26BBB" w:rsidRDefault="00296E35" w:rsidP="002E3FCC">
            <w:pPr>
              <w:pStyle w:val="TAL"/>
            </w:pPr>
          </w:p>
        </w:tc>
      </w:tr>
      <w:tr w:rsidR="00296E35" w:rsidRPr="00C26BBB" w14:paraId="295CCB99" w14:textId="77777777" w:rsidTr="002E3FCC">
        <w:tc>
          <w:tcPr>
            <w:tcW w:w="2837" w:type="dxa"/>
            <w:tcBorders>
              <w:top w:val="single" w:sz="4" w:space="0" w:color="auto"/>
              <w:left w:val="single" w:sz="4" w:space="0" w:color="auto"/>
              <w:bottom w:val="single" w:sz="4" w:space="0" w:color="auto"/>
              <w:right w:val="single" w:sz="4" w:space="0" w:color="auto"/>
            </w:tcBorders>
          </w:tcPr>
          <w:p w14:paraId="63DBECC2"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0716C923"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02F04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CAAD9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205FE" w14:textId="77777777" w:rsidR="00296E35" w:rsidRPr="00C26BBB" w:rsidRDefault="00296E35" w:rsidP="002E3FCC">
            <w:pPr>
              <w:pStyle w:val="TAL"/>
            </w:pPr>
          </w:p>
        </w:tc>
      </w:tr>
      <w:tr w:rsidR="00296E35" w:rsidRPr="00C26BBB" w14:paraId="25CF0B90" w14:textId="77777777" w:rsidTr="002E3FCC">
        <w:tc>
          <w:tcPr>
            <w:tcW w:w="2837" w:type="dxa"/>
            <w:tcBorders>
              <w:top w:val="single" w:sz="4" w:space="0" w:color="auto"/>
              <w:left w:val="single" w:sz="4" w:space="0" w:color="auto"/>
              <w:bottom w:val="single" w:sz="4" w:space="0" w:color="auto"/>
              <w:right w:val="single" w:sz="4" w:space="0" w:color="auto"/>
            </w:tcBorders>
          </w:tcPr>
          <w:p w14:paraId="67FB7CC1" w14:textId="77777777" w:rsidR="00296E35" w:rsidRPr="00C26BBB" w:rsidRDefault="00296E35" w:rsidP="002E3FCC">
            <w:pPr>
              <w:pStyle w:val="TAL"/>
              <w:rPr>
                <w:b/>
              </w:rPr>
            </w:pPr>
            <w:r w:rsidRPr="00C26BBB">
              <w:rPr>
                <w:b/>
              </w:rPr>
              <w:t>Message-body: NMS nmsEventList</w:t>
            </w:r>
          </w:p>
        </w:tc>
        <w:tc>
          <w:tcPr>
            <w:tcW w:w="2127" w:type="dxa"/>
            <w:tcBorders>
              <w:top w:val="single" w:sz="4" w:space="0" w:color="auto"/>
              <w:left w:val="single" w:sz="4" w:space="0" w:color="auto"/>
              <w:bottom w:val="single" w:sz="4" w:space="0" w:color="auto"/>
              <w:right w:val="single" w:sz="4" w:space="0" w:color="auto"/>
            </w:tcBorders>
          </w:tcPr>
          <w:p w14:paraId="35EDDF9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A777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AD18E" w14:textId="77777777" w:rsidR="00296E35" w:rsidRPr="00C26BBB" w:rsidRDefault="00296E35" w:rsidP="002E3FCC">
            <w:pPr>
              <w:pStyle w:val="TAL"/>
            </w:pPr>
            <w:r w:rsidRPr="00C26BBB">
              <w:t>RESTful Network API for NMS [40], clauses 6.22</w:t>
            </w:r>
          </w:p>
        </w:tc>
        <w:tc>
          <w:tcPr>
            <w:tcW w:w="1135" w:type="dxa"/>
            <w:tcBorders>
              <w:top w:val="single" w:sz="4" w:space="0" w:color="auto"/>
              <w:left w:val="single" w:sz="4" w:space="0" w:color="auto"/>
              <w:bottom w:val="single" w:sz="4" w:space="0" w:color="auto"/>
              <w:right w:val="single" w:sz="4" w:space="0" w:color="auto"/>
            </w:tcBorders>
          </w:tcPr>
          <w:p w14:paraId="0435FA46" w14:textId="77777777" w:rsidR="00296E35" w:rsidRPr="00C26BBB" w:rsidRDefault="00296E35" w:rsidP="002E3FCC">
            <w:pPr>
              <w:pStyle w:val="TAL"/>
            </w:pPr>
          </w:p>
        </w:tc>
      </w:tr>
      <w:tr w:rsidR="00296E35" w:rsidRPr="00C26BBB" w14:paraId="42A84DCC" w14:textId="77777777" w:rsidTr="002E3FCC">
        <w:tc>
          <w:tcPr>
            <w:tcW w:w="2837" w:type="dxa"/>
            <w:tcBorders>
              <w:top w:val="single" w:sz="4" w:space="0" w:color="auto"/>
              <w:left w:val="single" w:sz="4" w:space="0" w:color="auto"/>
              <w:bottom w:val="single" w:sz="4" w:space="0" w:color="auto"/>
              <w:right w:val="single" w:sz="4" w:space="0" w:color="auto"/>
            </w:tcBorders>
          </w:tcPr>
          <w:p w14:paraId="12FB5105" w14:textId="77777777" w:rsidR="00296E35" w:rsidRPr="00C26BBB" w:rsidRDefault="00296E35" w:rsidP="002E3FCC">
            <w:pPr>
              <w:pStyle w:val="TAL"/>
              <w:rPr>
                <w:b/>
              </w:rPr>
            </w:pPr>
            <w:r w:rsidRPr="00C26BBB">
              <w:t xml:space="preserve">  nmsEvent[1]</w:t>
            </w:r>
          </w:p>
        </w:tc>
        <w:tc>
          <w:tcPr>
            <w:tcW w:w="2127" w:type="dxa"/>
            <w:tcBorders>
              <w:top w:val="single" w:sz="4" w:space="0" w:color="auto"/>
              <w:left w:val="single" w:sz="4" w:space="0" w:color="auto"/>
              <w:bottom w:val="single" w:sz="4" w:space="0" w:color="auto"/>
              <w:right w:val="single" w:sz="4" w:space="0" w:color="auto"/>
            </w:tcBorders>
          </w:tcPr>
          <w:p w14:paraId="4E5FE36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A3B9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2312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5C58B" w14:textId="77777777" w:rsidR="00296E35" w:rsidRPr="00C26BBB" w:rsidRDefault="00296E35" w:rsidP="002E3FCC">
            <w:pPr>
              <w:pStyle w:val="TAL"/>
            </w:pPr>
          </w:p>
        </w:tc>
      </w:tr>
      <w:tr w:rsidR="00296E35" w:rsidRPr="00C26BBB" w14:paraId="0A505F59" w14:textId="77777777" w:rsidTr="002E3FCC">
        <w:tc>
          <w:tcPr>
            <w:tcW w:w="2837" w:type="dxa"/>
            <w:tcBorders>
              <w:top w:val="single" w:sz="4" w:space="0" w:color="auto"/>
              <w:left w:val="single" w:sz="4" w:space="0" w:color="auto"/>
              <w:bottom w:val="single" w:sz="4" w:space="0" w:color="auto"/>
              <w:right w:val="single" w:sz="4" w:space="0" w:color="auto"/>
            </w:tcBorders>
          </w:tcPr>
          <w:p w14:paraId="4DBD5EF4" w14:textId="77777777" w:rsidR="00296E35" w:rsidRPr="00C26BBB" w:rsidRDefault="00296E35" w:rsidP="002E3FCC">
            <w:pPr>
              <w:pStyle w:val="TAL"/>
              <w:rPr>
                <w:b/>
              </w:rPr>
            </w:pPr>
            <w:r w:rsidRPr="00C26BBB">
              <w:t xml:space="preserve">    changedObject</w:t>
            </w:r>
          </w:p>
        </w:tc>
        <w:tc>
          <w:tcPr>
            <w:tcW w:w="2127" w:type="dxa"/>
            <w:tcBorders>
              <w:top w:val="single" w:sz="4" w:space="0" w:color="auto"/>
              <w:left w:val="single" w:sz="4" w:space="0" w:color="auto"/>
              <w:bottom w:val="single" w:sz="4" w:space="0" w:color="auto"/>
              <w:right w:val="single" w:sz="4" w:space="0" w:color="auto"/>
            </w:tcBorders>
          </w:tcPr>
          <w:p w14:paraId="74F09A4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5C1F6A" w14:textId="77777777" w:rsidR="00296E35" w:rsidRPr="00C26BBB" w:rsidRDefault="00296E35" w:rsidP="002E3FCC">
            <w:pPr>
              <w:pStyle w:val="TAL"/>
            </w:pPr>
            <w:r w:rsidRPr="00C26BBB">
              <w:t>object creation</w:t>
            </w:r>
          </w:p>
        </w:tc>
        <w:tc>
          <w:tcPr>
            <w:tcW w:w="1419" w:type="dxa"/>
            <w:tcBorders>
              <w:top w:val="single" w:sz="4" w:space="0" w:color="auto"/>
              <w:left w:val="single" w:sz="4" w:space="0" w:color="auto"/>
              <w:bottom w:val="single" w:sz="4" w:space="0" w:color="auto"/>
              <w:right w:val="single" w:sz="4" w:space="0" w:color="auto"/>
            </w:tcBorders>
          </w:tcPr>
          <w:p w14:paraId="622DFC3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11070" w14:textId="77777777" w:rsidR="00296E35" w:rsidRPr="00C26BBB" w:rsidRDefault="00296E35" w:rsidP="002E3FCC">
            <w:pPr>
              <w:pStyle w:val="TAL"/>
            </w:pPr>
          </w:p>
        </w:tc>
      </w:tr>
      <w:tr w:rsidR="00296E35" w:rsidRPr="00C26BBB" w14:paraId="0A1EBFE4" w14:textId="77777777" w:rsidTr="002E3FCC">
        <w:tc>
          <w:tcPr>
            <w:tcW w:w="2837" w:type="dxa"/>
            <w:tcBorders>
              <w:top w:val="single" w:sz="4" w:space="0" w:color="auto"/>
              <w:left w:val="single" w:sz="4" w:space="0" w:color="auto"/>
              <w:bottom w:val="single" w:sz="4" w:space="0" w:color="auto"/>
              <w:right w:val="single" w:sz="4" w:space="0" w:color="auto"/>
            </w:tcBorders>
          </w:tcPr>
          <w:p w14:paraId="486697D2" w14:textId="77777777" w:rsidR="00296E35" w:rsidRPr="00C26BBB" w:rsidRDefault="00296E35" w:rsidP="002E3FCC">
            <w:pPr>
              <w:pStyle w:val="TAL"/>
              <w:rPr>
                <w:b/>
              </w:rPr>
            </w:pPr>
            <w:r w:rsidRPr="00C26BBB">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22DB3FDD" w14:textId="77777777" w:rsidR="00296E35" w:rsidRPr="009B6B8E" w:rsidRDefault="00296E35" w:rsidP="002E3FCC">
            <w:pPr>
              <w:pStyle w:val="TAL"/>
              <w:rPr>
                <w:lang w:val="sv-SE"/>
              </w:rPr>
            </w:pPr>
            <w:r w:rsidRPr="009B6B8E">
              <w:rPr>
                <w:lang w:val="sv-SE"/>
              </w:rPr>
              <w:t>tsc_MCData_MsgSF_AbsoluteBaseURL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502DBC54" w14:textId="77777777" w:rsidR="00296E35" w:rsidRPr="00C26BBB" w:rsidRDefault="00296E35" w:rsidP="002E3FCC">
            <w:pPr>
              <w:pStyle w:val="TAL"/>
            </w:pPr>
            <w:r w:rsidRPr="00C26BBB">
              <w:t>"folderId0000" arbitrarily selected</w:t>
            </w:r>
          </w:p>
        </w:tc>
        <w:tc>
          <w:tcPr>
            <w:tcW w:w="1419" w:type="dxa"/>
            <w:tcBorders>
              <w:top w:val="single" w:sz="4" w:space="0" w:color="auto"/>
              <w:left w:val="single" w:sz="4" w:space="0" w:color="auto"/>
              <w:bottom w:val="single" w:sz="4" w:space="0" w:color="auto"/>
              <w:right w:val="single" w:sz="4" w:space="0" w:color="auto"/>
            </w:tcBorders>
          </w:tcPr>
          <w:p w14:paraId="059EC17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037F0" w14:textId="77777777" w:rsidR="00296E35" w:rsidRPr="00C26BBB" w:rsidRDefault="00296E35" w:rsidP="002E3FCC">
            <w:pPr>
              <w:pStyle w:val="TAL"/>
            </w:pPr>
          </w:p>
        </w:tc>
      </w:tr>
      <w:tr w:rsidR="00296E35" w:rsidRPr="00C26BBB" w14:paraId="5F1EEBC7" w14:textId="77777777" w:rsidTr="002E3FCC">
        <w:tc>
          <w:tcPr>
            <w:tcW w:w="2837" w:type="dxa"/>
            <w:tcBorders>
              <w:top w:val="single" w:sz="4" w:space="0" w:color="auto"/>
              <w:left w:val="single" w:sz="4" w:space="0" w:color="auto"/>
              <w:bottom w:val="single" w:sz="4" w:space="0" w:color="auto"/>
              <w:right w:val="single" w:sz="4" w:space="0" w:color="auto"/>
            </w:tcBorders>
          </w:tcPr>
          <w:p w14:paraId="58B44F2A" w14:textId="77777777" w:rsidR="00296E35" w:rsidRPr="00C26BBB" w:rsidRDefault="00296E35" w:rsidP="002E3FCC">
            <w:pPr>
              <w:pStyle w:val="TAL"/>
              <w:rPr>
                <w:b/>
              </w:rPr>
            </w:pPr>
            <w:r w:rsidRPr="00C26BBB">
              <w:t xml:space="preserve">      flags</w:t>
            </w:r>
          </w:p>
        </w:tc>
        <w:tc>
          <w:tcPr>
            <w:tcW w:w="2127" w:type="dxa"/>
            <w:tcBorders>
              <w:top w:val="single" w:sz="4" w:space="0" w:color="auto"/>
              <w:left w:val="single" w:sz="4" w:space="0" w:color="auto"/>
              <w:bottom w:val="single" w:sz="4" w:space="0" w:color="auto"/>
              <w:right w:val="single" w:sz="4" w:space="0" w:color="auto"/>
            </w:tcBorders>
          </w:tcPr>
          <w:p w14:paraId="184DE716" w14:textId="77777777" w:rsidR="00296E35" w:rsidRPr="00C26BBB" w:rsidRDefault="00296E35" w:rsidP="002E3FCC">
            <w:pPr>
              <w:pStyle w:val="TAL"/>
            </w:pPr>
            <w:r w:rsidRPr="00C26BBB">
              <w:t>empty list</w:t>
            </w:r>
          </w:p>
        </w:tc>
        <w:tc>
          <w:tcPr>
            <w:tcW w:w="2127" w:type="dxa"/>
            <w:tcBorders>
              <w:top w:val="single" w:sz="4" w:space="0" w:color="auto"/>
              <w:left w:val="single" w:sz="4" w:space="0" w:color="auto"/>
              <w:bottom w:val="single" w:sz="4" w:space="0" w:color="auto"/>
              <w:right w:val="single" w:sz="4" w:space="0" w:color="auto"/>
            </w:tcBorders>
          </w:tcPr>
          <w:p w14:paraId="7FA6EEE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2767A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A4B7" w14:textId="77777777" w:rsidR="00296E35" w:rsidRPr="00C26BBB" w:rsidRDefault="00296E35" w:rsidP="002E3FCC">
            <w:pPr>
              <w:pStyle w:val="TAL"/>
            </w:pPr>
          </w:p>
        </w:tc>
      </w:tr>
      <w:tr w:rsidR="00296E35" w:rsidRPr="00C26BBB" w14:paraId="51B5DE3E" w14:textId="77777777" w:rsidTr="002E3FCC">
        <w:tc>
          <w:tcPr>
            <w:tcW w:w="2837" w:type="dxa"/>
            <w:tcBorders>
              <w:top w:val="single" w:sz="4" w:space="0" w:color="auto"/>
              <w:left w:val="single" w:sz="4" w:space="0" w:color="auto"/>
              <w:bottom w:val="single" w:sz="4" w:space="0" w:color="auto"/>
              <w:right w:val="single" w:sz="4" w:space="0" w:color="auto"/>
            </w:tcBorders>
          </w:tcPr>
          <w:p w14:paraId="40480F54" w14:textId="77777777" w:rsidR="00296E35" w:rsidRPr="00C26BBB" w:rsidRDefault="00296E35" w:rsidP="002E3FCC">
            <w:pPr>
              <w:pStyle w:val="TAL"/>
              <w:rPr>
                <w:b/>
              </w:rPr>
            </w:pPr>
            <w:r w:rsidRPr="00C26BBB">
              <w:t xml:space="preserve">      imdns</w:t>
            </w:r>
          </w:p>
        </w:tc>
        <w:tc>
          <w:tcPr>
            <w:tcW w:w="2127" w:type="dxa"/>
            <w:tcBorders>
              <w:top w:val="single" w:sz="4" w:space="0" w:color="auto"/>
              <w:left w:val="single" w:sz="4" w:space="0" w:color="auto"/>
              <w:bottom w:val="single" w:sz="4" w:space="0" w:color="auto"/>
              <w:right w:val="single" w:sz="4" w:space="0" w:color="auto"/>
            </w:tcBorders>
          </w:tcPr>
          <w:p w14:paraId="2780E1C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6628E7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FF8E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0F301F" w14:textId="77777777" w:rsidR="00296E35" w:rsidRPr="00C26BBB" w:rsidRDefault="00296E35" w:rsidP="002E3FCC">
            <w:pPr>
              <w:pStyle w:val="TAL"/>
            </w:pPr>
          </w:p>
        </w:tc>
      </w:tr>
      <w:tr w:rsidR="00296E35" w:rsidRPr="00C26BBB" w14:paraId="3C275EC6" w14:textId="77777777" w:rsidTr="002E3FCC">
        <w:tc>
          <w:tcPr>
            <w:tcW w:w="2837" w:type="dxa"/>
            <w:tcBorders>
              <w:top w:val="single" w:sz="4" w:space="0" w:color="auto"/>
              <w:left w:val="single" w:sz="4" w:space="0" w:color="auto"/>
              <w:bottom w:val="single" w:sz="4" w:space="0" w:color="auto"/>
              <w:right w:val="single" w:sz="4" w:space="0" w:color="auto"/>
            </w:tcBorders>
          </w:tcPr>
          <w:p w14:paraId="491BC737" w14:textId="77777777" w:rsidR="00296E35" w:rsidRPr="00C26BBB" w:rsidRDefault="00296E35" w:rsidP="002E3FCC">
            <w:pPr>
              <w:pStyle w:val="TAL"/>
              <w:rPr>
                <w:b/>
              </w:rPr>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9B668E3" w14:textId="77777777" w:rsidR="00296E35" w:rsidRPr="00C26BBB" w:rsidRDefault="00296E35" w:rsidP="002E3FCC">
            <w:pPr>
              <w:pStyle w:val="TAL"/>
            </w:pPr>
            <w:r w:rsidRPr="00C26BBB">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75E2B97C" w14:textId="77777777" w:rsidR="00296E35" w:rsidRPr="00C26BBB" w:rsidRDefault="00296E35" w:rsidP="002E3FCC">
            <w:pPr>
              <w:pStyle w:val="TAL"/>
            </w:pPr>
            <w:r w:rsidRPr="00C26BBB">
              <w:t>"objectId0001" arbitrarily selected</w:t>
            </w:r>
          </w:p>
        </w:tc>
        <w:tc>
          <w:tcPr>
            <w:tcW w:w="1419" w:type="dxa"/>
            <w:tcBorders>
              <w:top w:val="single" w:sz="4" w:space="0" w:color="auto"/>
              <w:left w:val="single" w:sz="4" w:space="0" w:color="auto"/>
              <w:bottom w:val="single" w:sz="4" w:space="0" w:color="auto"/>
              <w:right w:val="single" w:sz="4" w:space="0" w:color="auto"/>
            </w:tcBorders>
          </w:tcPr>
          <w:p w14:paraId="15F2AEE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2C9A47" w14:textId="77777777" w:rsidR="00296E35" w:rsidRPr="00C26BBB" w:rsidRDefault="00296E35" w:rsidP="002E3FCC">
            <w:pPr>
              <w:pStyle w:val="TAL"/>
            </w:pPr>
          </w:p>
        </w:tc>
      </w:tr>
      <w:tr w:rsidR="00296E35" w:rsidRPr="00C26BBB" w14:paraId="004DAC51" w14:textId="77777777" w:rsidTr="002E3FCC">
        <w:tc>
          <w:tcPr>
            <w:tcW w:w="2837" w:type="dxa"/>
            <w:tcBorders>
              <w:top w:val="single" w:sz="4" w:space="0" w:color="auto"/>
              <w:left w:val="single" w:sz="4" w:space="0" w:color="auto"/>
              <w:bottom w:val="single" w:sz="4" w:space="0" w:color="auto"/>
              <w:right w:val="single" w:sz="4" w:space="0" w:color="auto"/>
            </w:tcBorders>
          </w:tcPr>
          <w:p w14:paraId="4D6BA89F" w14:textId="77777777" w:rsidR="00296E35" w:rsidRPr="00C26BBB" w:rsidRDefault="00296E35" w:rsidP="002E3FCC">
            <w:pPr>
              <w:pStyle w:val="TAL"/>
              <w:rPr>
                <w:b/>
              </w:rPr>
            </w:pPr>
            <w:r w:rsidRPr="00C26BBB">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630BBAC"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69C7C2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355E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147808" w14:textId="77777777" w:rsidR="00296E35" w:rsidRPr="00C26BBB" w:rsidRDefault="00296E35" w:rsidP="002E3FCC">
            <w:pPr>
              <w:pStyle w:val="TAL"/>
            </w:pPr>
          </w:p>
        </w:tc>
      </w:tr>
      <w:tr w:rsidR="00296E35" w:rsidRPr="00C26BBB" w14:paraId="1CEA456F" w14:textId="77777777" w:rsidTr="002E3FCC">
        <w:tc>
          <w:tcPr>
            <w:tcW w:w="2837" w:type="dxa"/>
            <w:tcBorders>
              <w:top w:val="single" w:sz="4" w:space="0" w:color="auto"/>
              <w:left w:val="single" w:sz="4" w:space="0" w:color="auto"/>
              <w:bottom w:val="single" w:sz="4" w:space="0" w:color="auto"/>
              <w:right w:val="single" w:sz="4" w:space="0" w:color="auto"/>
            </w:tcBorders>
          </w:tcPr>
          <w:p w14:paraId="3ED857FF" w14:textId="77777777" w:rsidR="00296E35" w:rsidRPr="00C26BBB" w:rsidRDefault="00296E35" w:rsidP="002E3FCC">
            <w:pPr>
              <w:pStyle w:val="TAL"/>
              <w:rPr>
                <w:b/>
              </w:rPr>
            </w:pPr>
            <w:r w:rsidRPr="00C26BBB">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0CB4B0CD" w14:textId="77777777" w:rsidR="00296E35" w:rsidRPr="00C26BBB" w:rsidRDefault="00296E35" w:rsidP="002E3FCC">
            <w:pPr>
              <w:pStyle w:val="TAL"/>
            </w:pPr>
            <w:r w:rsidRPr="00C26BBB">
              <w:t>"135"</w:t>
            </w:r>
          </w:p>
        </w:tc>
        <w:tc>
          <w:tcPr>
            <w:tcW w:w="2127" w:type="dxa"/>
            <w:tcBorders>
              <w:top w:val="single" w:sz="4" w:space="0" w:color="auto"/>
              <w:left w:val="single" w:sz="4" w:space="0" w:color="auto"/>
              <w:bottom w:val="single" w:sz="4" w:space="0" w:color="auto"/>
              <w:right w:val="single" w:sz="4" w:space="0" w:color="auto"/>
            </w:tcBorders>
          </w:tcPr>
          <w:p w14:paraId="0AEF5E33" w14:textId="77777777" w:rsidR="00296E35" w:rsidRPr="00C26BBB" w:rsidRDefault="00296E35" w:rsidP="002E3FCC">
            <w:pPr>
              <w:pStyle w:val="TAL"/>
            </w:pPr>
            <w:r w:rsidRPr="00C26BBB">
              <w:t>arbitrarily selected</w:t>
            </w:r>
          </w:p>
        </w:tc>
        <w:tc>
          <w:tcPr>
            <w:tcW w:w="1419" w:type="dxa"/>
            <w:tcBorders>
              <w:top w:val="single" w:sz="4" w:space="0" w:color="auto"/>
              <w:left w:val="single" w:sz="4" w:space="0" w:color="auto"/>
              <w:bottom w:val="single" w:sz="4" w:space="0" w:color="auto"/>
              <w:right w:val="single" w:sz="4" w:space="0" w:color="auto"/>
            </w:tcBorders>
          </w:tcPr>
          <w:p w14:paraId="1BFD871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338E62" w14:textId="77777777" w:rsidR="00296E35" w:rsidRPr="00C26BBB" w:rsidRDefault="00296E35" w:rsidP="002E3FCC">
            <w:pPr>
              <w:pStyle w:val="TAL"/>
            </w:pPr>
          </w:p>
        </w:tc>
      </w:tr>
      <w:tr w:rsidR="00296E35" w:rsidRPr="00C26BBB" w14:paraId="4A4FE27B" w14:textId="77777777" w:rsidTr="002E3FCC">
        <w:tc>
          <w:tcPr>
            <w:tcW w:w="2837" w:type="dxa"/>
            <w:tcBorders>
              <w:top w:val="single" w:sz="4" w:space="0" w:color="auto"/>
              <w:left w:val="single" w:sz="4" w:space="0" w:color="auto"/>
              <w:bottom w:val="single" w:sz="4" w:space="0" w:color="auto"/>
              <w:right w:val="single" w:sz="4" w:space="0" w:color="auto"/>
            </w:tcBorders>
          </w:tcPr>
          <w:p w14:paraId="62766227" w14:textId="77777777" w:rsidR="00296E35" w:rsidRPr="00C26BBB" w:rsidRDefault="00296E35" w:rsidP="002E3FCC">
            <w:pPr>
              <w:pStyle w:val="TAL"/>
              <w:rPr>
                <w:b/>
              </w:rPr>
            </w:pPr>
            <w:r w:rsidRPr="00C26BBB">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2A06029"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D95F79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48F91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896E0F" w14:textId="77777777" w:rsidR="00296E35" w:rsidRPr="00C26BBB" w:rsidRDefault="00296E35" w:rsidP="002E3FCC">
            <w:pPr>
              <w:pStyle w:val="TAL"/>
            </w:pPr>
          </w:p>
        </w:tc>
      </w:tr>
      <w:tr w:rsidR="00296E35" w:rsidRPr="00C26BBB" w14:paraId="64561A4F" w14:textId="77777777" w:rsidTr="002E3FCC">
        <w:tc>
          <w:tcPr>
            <w:tcW w:w="2837" w:type="dxa"/>
            <w:tcBorders>
              <w:top w:val="single" w:sz="4" w:space="0" w:color="auto"/>
              <w:left w:val="single" w:sz="4" w:space="0" w:color="auto"/>
              <w:bottom w:val="single" w:sz="4" w:space="0" w:color="auto"/>
              <w:right w:val="single" w:sz="4" w:space="0" w:color="auto"/>
            </w:tcBorders>
          </w:tcPr>
          <w:p w14:paraId="75B068E3" w14:textId="77777777" w:rsidR="00296E35" w:rsidRPr="00C26BBB" w:rsidRDefault="00296E35" w:rsidP="002E3FCC">
            <w:pPr>
              <w:pStyle w:val="TAL"/>
              <w:rPr>
                <w:b/>
              </w:rPr>
            </w:pPr>
            <w:r w:rsidRPr="00C26BBB">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0BB4D55D"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369FED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63595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669459" w14:textId="77777777" w:rsidR="00296E35" w:rsidRPr="00C26BBB" w:rsidRDefault="00296E35" w:rsidP="002E3FCC">
            <w:pPr>
              <w:pStyle w:val="TAL"/>
            </w:pPr>
          </w:p>
        </w:tc>
      </w:tr>
      <w:tr w:rsidR="00296E35" w:rsidRPr="00C26BBB" w14:paraId="71B9AF29" w14:textId="77777777" w:rsidTr="002E3FCC">
        <w:tc>
          <w:tcPr>
            <w:tcW w:w="2837" w:type="dxa"/>
            <w:tcBorders>
              <w:top w:val="single" w:sz="4" w:space="0" w:color="auto"/>
              <w:left w:val="single" w:sz="4" w:space="0" w:color="auto"/>
              <w:bottom w:val="single" w:sz="4" w:space="0" w:color="auto"/>
              <w:right w:val="single" w:sz="4" w:space="0" w:color="auto"/>
            </w:tcBorders>
          </w:tcPr>
          <w:p w14:paraId="563C2BD4" w14:textId="77777777" w:rsidR="00296E35" w:rsidRPr="00C26BBB" w:rsidRDefault="00296E35" w:rsidP="002E3FCC">
            <w:pPr>
              <w:pStyle w:val="TAL"/>
              <w:rPr>
                <w:b/>
              </w:rPr>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D6A49C4"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519CD7A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0A917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7A591D" w14:textId="77777777" w:rsidR="00296E35" w:rsidRPr="00C26BBB" w:rsidRDefault="00296E35" w:rsidP="002E3FCC">
            <w:pPr>
              <w:pStyle w:val="TAL"/>
            </w:pPr>
          </w:p>
        </w:tc>
      </w:tr>
      <w:tr w:rsidR="00296E35" w:rsidRPr="00C26BBB" w14:paraId="40938019" w14:textId="77777777" w:rsidTr="002E3FCC">
        <w:tc>
          <w:tcPr>
            <w:tcW w:w="2837" w:type="dxa"/>
            <w:tcBorders>
              <w:top w:val="single" w:sz="4" w:space="0" w:color="auto"/>
              <w:left w:val="single" w:sz="4" w:space="0" w:color="auto"/>
              <w:bottom w:val="single" w:sz="4" w:space="0" w:color="auto"/>
              <w:right w:val="single" w:sz="4" w:space="0" w:color="auto"/>
            </w:tcBorders>
          </w:tcPr>
          <w:p w14:paraId="7B819B05" w14:textId="77777777" w:rsidR="00296E35" w:rsidRPr="00C26BBB" w:rsidRDefault="00296E35" w:rsidP="002E3FCC">
            <w:pPr>
              <w:pStyle w:val="TAL"/>
              <w:rPr>
                <w:b/>
              </w:rPr>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36251B02" w14:textId="77777777" w:rsidR="00296E35" w:rsidRPr="00C26BBB" w:rsidRDefault="00296E35" w:rsidP="002E3FCC">
            <w:pPr>
              <w:pStyle w:val="TAL"/>
            </w:pPr>
            <w:r w:rsidRPr="00C26BBB">
              <w:t>1</w:t>
            </w:r>
          </w:p>
        </w:tc>
        <w:tc>
          <w:tcPr>
            <w:tcW w:w="2127" w:type="dxa"/>
            <w:tcBorders>
              <w:top w:val="single" w:sz="4" w:space="0" w:color="auto"/>
              <w:left w:val="single" w:sz="4" w:space="0" w:color="auto"/>
              <w:bottom w:val="single" w:sz="4" w:space="0" w:color="auto"/>
              <w:right w:val="single" w:sz="4" w:space="0" w:color="auto"/>
            </w:tcBorders>
          </w:tcPr>
          <w:p w14:paraId="4889EFDF"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C417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B9F907" w14:textId="77777777" w:rsidR="00296E35" w:rsidRPr="00C26BBB" w:rsidRDefault="00296E35" w:rsidP="002E3FCC">
            <w:pPr>
              <w:pStyle w:val="TAL"/>
            </w:pPr>
          </w:p>
        </w:tc>
      </w:tr>
      <w:tr w:rsidR="00296E35" w:rsidRPr="00C26BBB" w14:paraId="12C50D4D" w14:textId="77777777" w:rsidTr="002E3FCC">
        <w:tc>
          <w:tcPr>
            <w:tcW w:w="2837" w:type="dxa"/>
            <w:tcBorders>
              <w:top w:val="single" w:sz="4" w:space="0" w:color="auto"/>
              <w:left w:val="single" w:sz="4" w:space="0" w:color="auto"/>
              <w:bottom w:val="single" w:sz="4" w:space="0" w:color="auto"/>
              <w:right w:val="single" w:sz="4" w:space="0" w:color="auto"/>
            </w:tcBorders>
          </w:tcPr>
          <w:p w14:paraId="75A610FA" w14:textId="77777777" w:rsidR="00296E35" w:rsidRPr="00C26BBB" w:rsidRDefault="00296E35" w:rsidP="002E3FCC">
            <w:pPr>
              <w:pStyle w:val="TAL"/>
              <w:rPr>
                <w:b/>
              </w:rPr>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EE6351C"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609081C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EE2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DF4E20" w14:textId="77777777" w:rsidR="00296E35" w:rsidRPr="00C26BBB" w:rsidRDefault="00296E35" w:rsidP="002E3FCC">
            <w:pPr>
              <w:pStyle w:val="TAL"/>
            </w:pPr>
          </w:p>
        </w:tc>
      </w:tr>
      <w:tr w:rsidR="00296E35" w:rsidRPr="00C26BBB" w14:paraId="2A2D784C" w14:textId="77777777" w:rsidTr="002E3FCC">
        <w:tc>
          <w:tcPr>
            <w:tcW w:w="2837" w:type="dxa"/>
            <w:tcBorders>
              <w:top w:val="single" w:sz="4" w:space="0" w:color="auto"/>
              <w:left w:val="single" w:sz="4" w:space="0" w:color="auto"/>
              <w:bottom w:val="single" w:sz="4" w:space="0" w:color="auto"/>
              <w:right w:val="single" w:sz="4" w:space="0" w:color="auto"/>
            </w:tcBorders>
          </w:tcPr>
          <w:p w14:paraId="2C9BF733" w14:textId="77777777" w:rsidR="00296E35" w:rsidRPr="00C26BBB" w:rsidRDefault="00296E35" w:rsidP="002E3FCC">
            <w:pPr>
              <w:pStyle w:val="TAL"/>
              <w:rPr>
                <w:b/>
              </w:rPr>
            </w:pPr>
            <w:r w:rsidRPr="00C26BBB">
              <w:t xml:space="preserve">  link[1]</w:t>
            </w:r>
          </w:p>
        </w:tc>
        <w:tc>
          <w:tcPr>
            <w:tcW w:w="2127" w:type="dxa"/>
            <w:tcBorders>
              <w:top w:val="single" w:sz="4" w:space="0" w:color="auto"/>
              <w:left w:val="single" w:sz="4" w:space="0" w:color="auto"/>
              <w:bottom w:val="single" w:sz="4" w:space="0" w:color="auto"/>
              <w:right w:val="single" w:sz="4" w:space="0" w:color="auto"/>
            </w:tcBorders>
          </w:tcPr>
          <w:p w14:paraId="76672A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917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8705F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FC1138" w14:textId="77777777" w:rsidR="00296E35" w:rsidRPr="00C26BBB" w:rsidRDefault="00296E35" w:rsidP="002E3FCC">
            <w:pPr>
              <w:pStyle w:val="TAL"/>
            </w:pPr>
          </w:p>
        </w:tc>
      </w:tr>
      <w:tr w:rsidR="00296E35" w:rsidRPr="00C26BBB" w14:paraId="77F8CA9B" w14:textId="77777777" w:rsidTr="002E3FCC">
        <w:tc>
          <w:tcPr>
            <w:tcW w:w="2837" w:type="dxa"/>
            <w:tcBorders>
              <w:top w:val="single" w:sz="4" w:space="0" w:color="auto"/>
              <w:left w:val="single" w:sz="4" w:space="0" w:color="auto"/>
              <w:bottom w:val="single" w:sz="4" w:space="0" w:color="auto"/>
              <w:right w:val="single" w:sz="4" w:space="0" w:color="auto"/>
            </w:tcBorders>
          </w:tcPr>
          <w:p w14:paraId="2D6CC51E" w14:textId="77777777" w:rsidR="00296E35" w:rsidRPr="00C26BBB" w:rsidRDefault="00296E35" w:rsidP="002E3FCC">
            <w:pPr>
              <w:pStyle w:val="TAL"/>
              <w:rPr>
                <w:b/>
              </w:rPr>
            </w:pPr>
            <w:r w:rsidRPr="00C26BBB">
              <w:t xml:space="preserve">    rel</w:t>
            </w:r>
          </w:p>
        </w:tc>
        <w:tc>
          <w:tcPr>
            <w:tcW w:w="2127" w:type="dxa"/>
            <w:tcBorders>
              <w:top w:val="single" w:sz="4" w:space="0" w:color="auto"/>
              <w:left w:val="single" w:sz="4" w:space="0" w:color="auto"/>
              <w:bottom w:val="single" w:sz="4" w:space="0" w:color="auto"/>
              <w:right w:val="single" w:sz="4" w:space="0" w:color="auto"/>
            </w:tcBorders>
          </w:tcPr>
          <w:p w14:paraId="40D2CAA4" w14:textId="77777777" w:rsidR="00296E35" w:rsidRPr="00C26BBB" w:rsidRDefault="00296E35" w:rsidP="002E3FCC">
            <w:pPr>
              <w:pStyle w:val="TAL"/>
            </w:pPr>
            <w:r w:rsidRPr="00C26BBB">
              <w:t>"NmsSubscription"</w:t>
            </w:r>
          </w:p>
        </w:tc>
        <w:tc>
          <w:tcPr>
            <w:tcW w:w="2127" w:type="dxa"/>
            <w:tcBorders>
              <w:top w:val="single" w:sz="4" w:space="0" w:color="auto"/>
              <w:left w:val="single" w:sz="4" w:space="0" w:color="auto"/>
              <w:bottom w:val="single" w:sz="4" w:space="0" w:color="auto"/>
              <w:right w:val="single" w:sz="4" w:space="0" w:color="auto"/>
            </w:tcBorders>
          </w:tcPr>
          <w:p w14:paraId="71B4DF0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BF2A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F8704C" w14:textId="77777777" w:rsidR="00296E35" w:rsidRPr="00C26BBB" w:rsidRDefault="00296E35" w:rsidP="002E3FCC">
            <w:pPr>
              <w:pStyle w:val="TAL"/>
            </w:pPr>
          </w:p>
        </w:tc>
      </w:tr>
      <w:tr w:rsidR="00296E35" w:rsidRPr="00C26BBB" w14:paraId="1ABE7806" w14:textId="77777777" w:rsidTr="002E3FCC">
        <w:tc>
          <w:tcPr>
            <w:tcW w:w="2837" w:type="dxa"/>
            <w:tcBorders>
              <w:top w:val="single" w:sz="4" w:space="0" w:color="auto"/>
              <w:left w:val="single" w:sz="4" w:space="0" w:color="auto"/>
              <w:bottom w:val="single" w:sz="4" w:space="0" w:color="auto"/>
              <w:right w:val="single" w:sz="4" w:space="0" w:color="auto"/>
            </w:tcBorders>
          </w:tcPr>
          <w:p w14:paraId="1E818297" w14:textId="77777777" w:rsidR="00296E35" w:rsidRPr="00C26BBB" w:rsidRDefault="00296E35" w:rsidP="002E3FCC">
            <w:pPr>
              <w:pStyle w:val="TAL"/>
              <w:rPr>
                <w:b/>
              </w:rPr>
            </w:pPr>
            <w:r w:rsidRPr="00C26BBB">
              <w:t xml:space="preserve">    hrel</w:t>
            </w:r>
          </w:p>
        </w:tc>
        <w:tc>
          <w:tcPr>
            <w:tcW w:w="2127" w:type="dxa"/>
            <w:tcBorders>
              <w:top w:val="single" w:sz="4" w:space="0" w:color="auto"/>
              <w:left w:val="single" w:sz="4" w:space="0" w:color="auto"/>
              <w:bottom w:val="single" w:sz="4" w:space="0" w:color="auto"/>
              <w:right w:val="single" w:sz="4" w:space="0" w:color="auto"/>
            </w:tcBorders>
          </w:tcPr>
          <w:p w14:paraId="697B8C15" w14:textId="77777777" w:rsidR="00296E35" w:rsidRPr="00C26BBB" w:rsidRDefault="00296E35" w:rsidP="002E3FCC">
            <w:pPr>
              <w:pStyle w:val="TAL"/>
            </w:pPr>
            <w:r w:rsidRPr="00C26BBB">
              <w:t>tsc_MCData_MsgSF_AbsoluteBaseURL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43B9E86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6A5E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E7052D" w14:textId="77777777" w:rsidR="00296E35" w:rsidRPr="00C26BBB" w:rsidRDefault="00296E35" w:rsidP="002E3FCC">
            <w:pPr>
              <w:pStyle w:val="TAL"/>
            </w:pPr>
          </w:p>
        </w:tc>
      </w:tr>
    </w:tbl>
    <w:p w14:paraId="180F4E81" w14:textId="77777777" w:rsidR="00296E35" w:rsidRPr="00C26BBB" w:rsidRDefault="00296E35" w:rsidP="00296E35"/>
    <w:p w14:paraId="1E4379EA" w14:textId="6597AA87" w:rsidR="00296E35" w:rsidRPr="00C26BBB" w:rsidRDefault="00296E35" w:rsidP="00296E35">
      <w:pPr>
        <w:pStyle w:val="TH"/>
      </w:pPr>
      <w:r w:rsidRPr="00C26BBB">
        <w:t xml:space="preserve">Table 6.8.4.3.3-4: HTTP POST from the UE (Step 5, Table 6.8.4.3.2-1; step 2, TS </w:t>
      </w:r>
      <w:r>
        <w:t>37.579</w:t>
      </w:r>
      <w:r w:rsidRPr="00C26BBB">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08111F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DA8D1B0" w14:textId="74FA68A7"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28CBD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9A55EB"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DEEC8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4245D1F"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22152796"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209C573F" w14:textId="77777777" w:rsidR="00296E35" w:rsidRPr="00C26BBB" w:rsidRDefault="00296E35" w:rsidP="002E3FCC">
            <w:pPr>
              <w:pStyle w:val="TAH"/>
            </w:pPr>
            <w:r w:rsidRPr="00C26BBB">
              <w:t>Condition</w:t>
            </w:r>
          </w:p>
        </w:tc>
      </w:tr>
      <w:tr w:rsidR="00296E35" w:rsidRPr="00C26BBB" w14:paraId="3BCF7885" w14:textId="77777777" w:rsidTr="002E3FCC">
        <w:tc>
          <w:tcPr>
            <w:tcW w:w="2837" w:type="dxa"/>
            <w:tcBorders>
              <w:top w:val="single" w:sz="4" w:space="0" w:color="auto"/>
              <w:left w:val="single" w:sz="4" w:space="0" w:color="auto"/>
              <w:bottom w:val="single" w:sz="4" w:space="0" w:color="auto"/>
              <w:right w:val="single" w:sz="4" w:space="0" w:color="auto"/>
            </w:tcBorders>
          </w:tcPr>
          <w:p w14:paraId="2EF9FC1C"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474983C8"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515FA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D06FC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BF4EA" w14:textId="77777777" w:rsidR="00296E35" w:rsidRPr="00C26BBB" w:rsidRDefault="00296E35" w:rsidP="002E3FCC">
            <w:pPr>
              <w:pStyle w:val="TAL"/>
            </w:pPr>
          </w:p>
        </w:tc>
      </w:tr>
      <w:tr w:rsidR="00296E35" w:rsidRPr="00C26BBB" w14:paraId="604A7130" w14:textId="77777777" w:rsidTr="002E3FCC">
        <w:tc>
          <w:tcPr>
            <w:tcW w:w="2837" w:type="dxa"/>
            <w:tcBorders>
              <w:top w:val="single" w:sz="4" w:space="0" w:color="auto"/>
              <w:left w:val="single" w:sz="4" w:space="0" w:color="auto"/>
              <w:bottom w:val="single" w:sz="4" w:space="0" w:color="auto"/>
              <w:right w:val="single" w:sz="4" w:space="0" w:color="auto"/>
            </w:tcBorders>
          </w:tcPr>
          <w:p w14:paraId="214F530C"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B31A6D5"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A316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A689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E46D86" w14:textId="77777777" w:rsidR="00296E35" w:rsidRPr="00C26BBB" w:rsidRDefault="00296E35" w:rsidP="002E3FCC">
            <w:pPr>
              <w:pStyle w:val="TAL"/>
            </w:pPr>
          </w:p>
        </w:tc>
      </w:tr>
      <w:tr w:rsidR="00296E35" w:rsidRPr="00C26BBB" w14:paraId="3F27A635" w14:textId="77777777" w:rsidTr="002E3FCC">
        <w:tc>
          <w:tcPr>
            <w:tcW w:w="2837" w:type="dxa"/>
            <w:tcBorders>
              <w:top w:val="single" w:sz="4" w:space="0" w:color="auto"/>
              <w:left w:val="single" w:sz="4" w:space="0" w:color="auto"/>
              <w:bottom w:val="single" w:sz="4" w:space="0" w:color="auto"/>
              <w:right w:val="single" w:sz="4" w:space="0" w:color="auto"/>
            </w:tcBorders>
          </w:tcPr>
          <w:p w14:paraId="22E53188"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4DA9E1E2" w14:textId="77777777" w:rsidR="00296E35" w:rsidRPr="00C26BBB" w:rsidRDefault="00296E35" w:rsidP="002E3FCC">
            <w:pPr>
              <w:pStyle w:val="TAL"/>
            </w:pPr>
            <w:r w:rsidRPr="00C26BBB">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094B6C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8C15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3D3503" w14:textId="77777777" w:rsidR="00296E35" w:rsidRPr="00C26BBB" w:rsidRDefault="00296E35" w:rsidP="002E3FCC">
            <w:pPr>
              <w:pStyle w:val="TAL"/>
            </w:pPr>
          </w:p>
        </w:tc>
      </w:tr>
      <w:tr w:rsidR="00296E35" w:rsidRPr="00C26BBB" w14:paraId="2836C6BD" w14:textId="77777777" w:rsidTr="002E3FCC">
        <w:tc>
          <w:tcPr>
            <w:tcW w:w="2837" w:type="dxa"/>
            <w:tcBorders>
              <w:top w:val="single" w:sz="4" w:space="0" w:color="auto"/>
              <w:left w:val="single" w:sz="4" w:space="0" w:color="auto"/>
              <w:bottom w:val="single" w:sz="4" w:space="0" w:color="auto"/>
              <w:right w:val="single" w:sz="4" w:space="0" w:color="auto"/>
            </w:tcBorders>
          </w:tcPr>
          <w:p w14:paraId="6F200B3B"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3B5BB75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9473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0D636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AC39EB" w14:textId="77777777" w:rsidR="00296E35" w:rsidRPr="00C26BBB" w:rsidRDefault="00296E35" w:rsidP="002E3FCC">
            <w:pPr>
              <w:pStyle w:val="TAL"/>
            </w:pPr>
          </w:p>
        </w:tc>
      </w:tr>
      <w:tr w:rsidR="00296E35" w:rsidRPr="00C26BBB" w14:paraId="4C79C0E1" w14:textId="77777777" w:rsidTr="002E3FCC">
        <w:tc>
          <w:tcPr>
            <w:tcW w:w="2837" w:type="dxa"/>
            <w:tcBorders>
              <w:top w:val="single" w:sz="4" w:space="0" w:color="auto"/>
              <w:left w:val="single" w:sz="4" w:space="0" w:color="auto"/>
              <w:bottom w:val="single" w:sz="4" w:space="0" w:color="auto"/>
              <w:right w:val="single" w:sz="4" w:space="0" w:color="auto"/>
            </w:tcBorders>
          </w:tcPr>
          <w:p w14:paraId="58730D63"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0D568CE"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2622788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5EC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0337A0" w14:textId="77777777" w:rsidR="00296E35" w:rsidRPr="00C26BBB" w:rsidRDefault="00296E35" w:rsidP="002E3FCC">
            <w:pPr>
              <w:pStyle w:val="TAL"/>
            </w:pPr>
          </w:p>
        </w:tc>
      </w:tr>
      <w:tr w:rsidR="00296E35" w:rsidRPr="00C26BBB" w:rsidDel="00094B0A" w14:paraId="16432189" w14:textId="77777777" w:rsidTr="002E3FCC">
        <w:tc>
          <w:tcPr>
            <w:tcW w:w="2837" w:type="dxa"/>
            <w:tcBorders>
              <w:top w:val="single" w:sz="4" w:space="0" w:color="auto"/>
              <w:left w:val="single" w:sz="4" w:space="0" w:color="auto"/>
              <w:bottom w:val="single" w:sz="4" w:space="0" w:color="auto"/>
              <w:right w:val="single" w:sz="4" w:space="0" w:color="auto"/>
            </w:tcBorders>
          </w:tcPr>
          <w:p w14:paraId="75E943B6" w14:textId="77777777" w:rsidR="00296E35" w:rsidRPr="00C26BBB" w:rsidDel="00094B0A" w:rsidRDefault="00296E35" w:rsidP="002E3FCC">
            <w:pPr>
              <w:pStyle w:val="TAL"/>
              <w:rPr>
                <w:rFonts w:eastAsia="Malgun Gothic"/>
              </w:rPr>
            </w:pPr>
            <w:r w:rsidRPr="00C26BBB">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10D7A45E" w14:textId="77777777" w:rsidR="00296E35" w:rsidRPr="00C26BBB" w:rsidDel="00094B0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C95861"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505DDA" w14:textId="77777777" w:rsidR="00296E35" w:rsidRPr="00C26BBB" w:rsidDel="00094B0A" w:rsidRDefault="00296E35" w:rsidP="002E3FCC">
            <w:pPr>
              <w:pStyle w:val="TAL"/>
            </w:pPr>
            <w:r w:rsidRPr="00C26BBB">
              <w:t>RESTful Network API for NMS [40], clauses 6.8</w:t>
            </w:r>
          </w:p>
        </w:tc>
        <w:tc>
          <w:tcPr>
            <w:tcW w:w="1135" w:type="dxa"/>
            <w:tcBorders>
              <w:top w:val="single" w:sz="4" w:space="0" w:color="auto"/>
              <w:left w:val="single" w:sz="4" w:space="0" w:color="auto"/>
              <w:bottom w:val="single" w:sz="4" w:space="0" w:color="auto"/>
              <w:right w:val="single" w:sz="4" w:space="0" w:color="auto"/>
            </w:tcBorders>
          </w:tcPr>
          <w:p w14:paraId="442D3B27" w14:textId="77777777" w:rsidR="00296E35" w:rsidRPr="00C26BBB" w:rsidDel="00094B0A" w:rsidRDefault="00296E35" w:rsidP="002E3FCC">
            <w:pPr>
              <w:pStyle w:val="TAL"/>
            </w:pPr>
          </w:p>
        </w:tc>
      </w:tr>
      <w:tr w:rsidR="00296E35" w:rsidRPr="00C26BBB" w:rsidDel="00094B0A" w14:paraId="7ECE2285" w14:textId="77777777" w:rsidTr="002E3FCC">
        <w:tc>
          <w:tcPr>
            <w:tcW w:w="2837" w:type="dxa"/>
            <w:tcBorders>
              <w:top w:val="single" w:sz="4" w:space="0" w:color="auto"/>
              <w:left w:val="single" w:sz="4" w:space="0" w:color="auto"/>
              <w:bottom w:val="single" w:sz="4" w:space="0" w:color="auto"/>
              <w:right w:val="single" w:sz="4" w:space="0" w:color="auto"/>
            </w:tcBorders>
          </w:tcPr>
          <w:p w14:paraId="286A3A7F" w14:textId="77777777" w:rsidR="00296E35" w:rsidRPr="00C26BBB" w:rsidRDefault="00296E35" w:rsidP="002E3FCC">
            <w:pPr>
              <w:pStyle w:val="TAL"/>
              <w:rPr>
                <w:rFonts w:eastAsia="Malgun Gothic"/>
                <w:b/>
                <w:bCs/>
              </w:rPr>
            </w:pPr>
            <w:r w:rsidRPr="00C26BBB">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0E52D6AF" w14:textId="77777777" w:rsidR="00296E35" w:rsidRPr="00C26BBB" w:rsidDel="00094B0A"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02A210"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0FF2E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E6D034" w14:textId="77777777" w:rsidR="00296E35" w:rsidRPr="00C26BBB" w:rsidDel="00094B0A" w:rsidRDefault="00296E35" w:rsidP="002E3FCC">
            <w:pPr>
              <w:pStyle w:val="TAL"/>
            </w:pPr>
          </w:p>
        </w:tc>
      </w:tr>
      <w:tr w:rsidR="00296E35" w:rsidRPr="00C26BBB" w:rsidDel="00094B0A" w14:paraId="10707B21" w14:textId="77777777" w:rsidTr="002E3FCC">
        <w:tc>
          <w:tcPr>
            <w:tcW w:w="2837" w:type="dxa"/>
            <w:tcBorders>
              <w:top w:val="single" w:sz="4" w:space="0" w:color="auto"/>
              <w:left w:val="single" w:sz="4" w:space="0" w:color="auto"/>
              <w:bottom w:val="single" w:sz="4" w:space="0" w:color="auto"/>
              <w:right w:val="single" w:sz="4" w:space="0" w:color="auto"/>
            </w:tcBorders>
          </w:tcPr>
          <w:p w14:paraId="450F3B08" w14:textId="77777777" w:rsidR="00296E35" w:rsidRPr="00C26BBB" w:rsidRDefault="00296E35" w:rsidP="002E3FCC">
            <w:pPr>
              <w:pStyle w:val="TAL"/>
              <w:rPr>
                <w:rFonts w:eastAsia="Malgun Gothic"/>
              </w:rPr>
            </w:pPr>
            <w:r w:rsidRPr="00C26BBB">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74587F57" w14:textId="77777777" w:rsidR="00296E35" w:rsidRPr="00C26BBB" w:rsidRDefault="00296E35" w:rsidP="002E3FCC">
            <w:pPr>
              <w:pStyle w:val="TAL"/>
            </w:pPr>
            <w:r w:rsidRPr="00C26BBB">
              <w:t>any value</w:t>
            </w:r>
          </w:p>
        </w:tc>
        <w:tc>
          <w:tcPr>
            <w:tcW w:w="2127" w:type="dxa"/>
            <w:tcBorders>
              <w:top w:val="single" w:sz="4" w:space="0" w:color="auto"/>
              <w:left w:val="single" w:sz="4" w:space="0" w:color="auto"/>
              <w:bottom w:val="single" w:sz="4" w:space="0" w:color="auto"/>
              <w:right w:val="single" w:sz="4" w:space="0" w:color="auto"/>
            </w:tcBorders>
          </w:tcPr>
          <w:p w14:paraId="021A19DB"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5E93B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6A7CE" w14:textId="77777777" w:rsidR="00296E35" w:rsidRPr="00C26BBB" w:rsidDel="00094B0A" w:rsidRDefault="00296E35" w:rsidP="002E3FCC">
            <w:pPr>
              <w:pStyle w:val="TAL"/>
            </w:pPr>
          </w:p>
        </w:tc>
      </w:tr>
      <w:tr w:rsidR="00296E35" w:rsidRPr="00C26BBB" w:rsidDel="00094B0A" w14:paraId="3909447C" w14:textId="77777777" w:rsidTr="002E3FCC">
        <w:tc>
          <w:tcPr>
            <w:tcW w:w="2837" w:type="dxa"/>
            <w:tcBorders>
              <w:top w:val="single" w:sz="4" w:space="0" w:color="auto"/>
              <w:left w:val="single" w:sz="4" w:space="0" w:color="auto"/>
              <w:bottom w:val="single" w:sz="4" w:space="0" w:color="auto"/>
              <w:right w:val="single" w:sz="4" w:space="0" w:color="auto"/>
            </w:tcBorders>
          </w:tcPr>
          <w:p w14:paraId="46306D0A" w14:textId="77777777" w:rsidR="00296E35" w:rsidRPr="00C26BBB" w:rsidRDefault="00296E35" w:rsidP="002E3FCC">
            <w:pPr>
              <w:pStyle w:val="TAL"/>
              <w:rPr>
                <w:rFonts w:eastAsia="Malgun Gothic"/>
              </w:rPr>
            </w:pPr>
            <w:r w:rsidRPr="00C26BBB">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4AD4007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236572"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F79C6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3915E1" w14:textId="77777777" w:rsidR="00296E35" w:rsidRPr="00C26BBB" w:rsidDel="00094B0A" w:rsidRDefault="00296E35" w:rsidP="002E3FCC">
            <w:pPr>
              <w:pStyle w:val="TAL"/>
            </w:pPr>
          </w:p>
        </w:tc>
      </w:tr>
      <w:tr w:rsidR="00296E35" w:rsidRPr="00C26BBB" w:rsidDel="00094B0A" w14:paraId="445B0781" w14:textId="77777777" w:rsidTr="002E3FCC">
        <w:tc>
          <w:tcPr>
            <w:tcW w:w="2837" w:type="dxa"/>
            <w:tcBorders>
              <w:top w:val="single" w:sz="4" w:space="0" w:color="auto"/>
              <w:left w:val="single" w:sz="4" w:space="0" w:color="auto"/>
              <w:bottom w:val="single" w:sz="4" w:space="0" w:color="auto"/>
              <w:right w:val="single" w:sz="4" w:space="0" w:color="auto"/>
            </w:tcBorders>
          </w:tcPr>
          <w:p w14:paraId="33952A88" w14:textId="77777777" w:rsidR="00296E35" w:rsidRPr="00C26BBB" w:rsidRDefault="00296E35" w:rsidP="002E3FCC">
            <w:pPr>
              <w:pStyle w:val="TAL"/>
              <w:rPr>
                <w:rFonts w:eastAsia="Malgun Gothic"/>
              </w:rPr>
            </w:pPr>
            <w:r w:rsidRPr="00C26BBB">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D62F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19B8F3"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936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17CE87" w14:textId="77777777" w:rsidR="00296E35" w:rsidRPr="00C26BBB" w:rsidDel="00094B0A" w:rsidRDefault="00296E35" w:rsidP="002E3FCC">
            <w:pPr>
              <w:pStyle w:val="TAL"/>
            </w:pPr>
          </w:p>
        </w:tc>
      </w:tr>
      <w:tr w:rsidR="00296E35" w:rsidRPr="00C26BBB" w:rsidDel="00094B0A" w14:paraId="4852963A" w14:textId="77777777" w:rsidTr="002E3FCC">
        <w:tc>
          <w:tcPr>
            <w:tcW w:w="2837" w:type="dxa"/>
            <w:tcBorders>
              <w:top w:val="single" w:sz="4" w:space="0" w:color="auto"/>
              <w:left w:val="single" w:sz="4" w:space="0" w:color="auto"/>
              <w:bottom w:val="single" w:sz="4" w:space="0" w:color="auto"/>
              <w:right w:val="single" w:sz="4" w:space="0" w:color="auto"/>
            </w:tcBorders>
          </w:tcPr>
          <w:p w14:paraId="733BC071" w14:textId="77777777" w:rsidR="00296E35" w:rsidRPr="00C26BBB" w:rsidRDefault="00296E35" w:rsidP="002E3FCC">
            <w:pPr>
              <w:pStyle w:val="TAL"/>
              <w:rPr>
                <w:rFonts w:eastAsia="Malgun Gothic"/>
              </w:rPr>
            </w:pPr>
            <w:r w:rsidRPr="00C26BBB">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5652B46C" w14:textId="77777777" w:rsidR="00296E35" w:rsidRPr="00C26BBB" w:rsidRDefault="00296E35" w:rsidP="002E3FCC">
            <w:pPr>
              <w:pStyle w:val="TAL"/>
            </w:pPr>
            <w:r w:rsidRPr="00C26BBB">
              <w:t>CreatedObjects</w:t>
            </w:r>
          </w:p>
        </w:tc>
        <w:tc>
          <w:tcPr>
            <w:tcW w:w="2127" w:type="dxa"/>
            <w:tcBorders>
              <w:top w:val="single" w:sz="4" w:space="0" w:color="auto"/>
              <w:left w:val="single" w:sz="4" w:space="0" w:color="auto"/>
              <w:bottom w:val="single" w:sz="4" w:space="0" w:color="auto"/>
              <w:right w:val="single" w:sz="4" w:space="0" w:color="auto"/>
            </w:tcBorders>
          </w:tcPr>
          <w:p w14:paraId="3DE0795D"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CAE5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A0DDD" w14:textId="77777777" w:rsidR="00296E35" w:rsidRPr="00C26BBB" w:rsidDel="00094B0A" w:rsidRDefault="00296E35" w:rsidP="002E3FCC">
            <w:pPr>
              <w:pStyle w:val="TAL"/>
            </w:pPr>
          </w:p>
        </w:tc>
      </w:tr>
      <w:tr w:rsidR="00296E35" w:rsidRPr="00C26BBB" w:rsidDel="00094B0A" w14:paraId="4D779460" w14:textId="77777777" w:rsidTr="002E3FCC">
        <w:tc>
          <w:tcPr>
            <w:tcW w:w="2837" w:type="dxa"/>
            <w:tcBorders>
              <w:top w:val="single" w:sz="4" w:space="0" w:color="auto"/>
              <w:left w:val="single" w:sz="4" w:space="0" w:color="auto"/>
              <w:bottom w:val="single" w:sz="4" w:space="0" w:color="auto"/>
              <w:right w:val="single" w:sz="4" w:space="0" w:color="auto"/>
            </w:tcBorders>
          </w:tcPr>
          <w:p w14:paraId="2359F8BA" w14:textId="77777777" w:rsidR="00296E35" w:rsidRPr="00C26BBB" w:rsidRDefault="00296E35" w:rsidP="002E3FCC">
            <w:pPr>
              <w:pStyle w:val="TAL"/>
              <w:rPr>
                <w:rFonts w:eastAsia="Malgun Gothic"/>
              </w:rPr>
            </w:pPr>
            <w:r w:rsidRPr="00C26BBB">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4DA7CB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93F04A5"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A20DA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18B3F" w14:textId="77777777" w:rsidR="00296E35" w:rsidRPr="00C26BBB" w:rsidDel="00094B0A" w:rsidRDefault="00296E35" w:rsidP="002E3FCC">
            <w:pPr>
              <w:pStyle w:val="TAL"/>
            </w:pPr>
          </w:p>
        </w:tc>
      </w:tr>
      <w:tr w:rsidR="00296E35" w:rsidRPr="00C26BBB" w:rsidDel="00094B0A" w14:paraId="4111C54C" w14:textId="77777777" w:rsidTr="002E3FCC">
        <w:tc>
          <w:tcPr>
            <w:tcW w:w="2837" w:type="dxa"/>
            <w:tcBorders>
              <w:top w:val="single" w:sz="4" w:space="0" w:color="auto"/>
              <w:left w:val="single" w:sz="4" w:space="0" w:color="auto"/>
              <w:bottom w:val="single" w:sz="4" w:space="0" w:color="auto"/>
              <w:right w:val="single" w:sz="4" w:space="0" w:color="auto"/>
            </w:tcBorders>
          </w:tcPr>
          <w:p w14:paraId="7F841252" w14:textId="77777777" w:rsidR="00296E35" w:rsidRPr="00C26BBB" w:rsidRDefault="00296E35" w:rsidP="002E3FCC">
            <w:pPr>
              <w:pStyle w:val="TAL"/>
              <w:rPr>
                <w:rFonts w:eastAsia="Malgun Gothic"/>
              </w:rPr>
            </w:pPr>
            <w:r w:rsidRPr="00C26BBB">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8BFCB3A" w14:textId="77777777" w:rsidR="00296E35" w:rsidRPr="00C26BBB" w:rsidRDefault="00296E35" w:rsidP="002E3FCC">
            <w:pPr>
              <w:pStyle w:val="TAL"/>
            </w:pPr>
            <w:r w:rsidRPr="00C26BBB">
              <w:t>""</w:t>
            </w:r>
          </w:p>
        </w:tc>
        <w:tc>
          <w:tcPr>
            <w:tcW w:w="2127" w:type="dxa"/>
            <w:tcBorders>
              <w:top w:val="single" w:sz="4" w:space="0" w:color="auto"/>
              <w:left w:val="single" w:sz="4" w:space="0" w:color="auto"/>
              <w:bottom w:val="single" w:sz="4" w:space="0" w:color="auto"/>
              <w:right w:val="single" w:sz="4" w:space="0" w:color="auto"/>
            </w:tcBorders>
          </w:tcPr>
          <w:p w14:paraId="40E4383A" w14:textId="77777777" w:rsidR="00296E35" w:rsidRPr="00C26BBB" w:rsidDel="00094B0A" w:rsidRDefault="00296E35" w:rsidP="002E3FCC">
            <w:pPr>
              <w:pStyle w:val="TAL"/>
            </w:pPr>
            <w:r w:rsidRPr="00C26BBB">
              <w:t>Searching for existing objects that were created in the store since a previous CreatedObjects search.</w:t>
            </w:r>
          </w:p>
        </w:tc>
        <w:tc>
          <w:tcPr>
            <w:tcW w:w="1419" w:type="dxa"/>
            <w:tcBorders>
              <w:top w:val="single" w:sz="4" w:space="0" w:color="auto"/>
              <w:left w:val="single" w:sz="4" w:space="0" w:color="auto"/>
              <w:bottom w:val="single" w:sz="4" w:space="0" w:color="auto"/>
              <w:right w:val="single" w:sz="4" w:space="0" w:color="auto"/>
            </w:tcBorders>
          </w:tcPr>
          <w:p w14:paraId="0E4DDFD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90FB9E" w14:textId="77777777" w:rsidR="00296E35" w:rsidRPr="00C26BBB" w:rsidDel="00094B0A" w:rsidRDefault="00296E35" w:rsidP="002E3FCC">
            <w:pPr>
              <w:pStyle w:val="TAL"/>
            </w:pPr>
          </w:p>
        </w:tc>
      </w:tr>
      <w:tr w:rsidR="00296E35" w:rsidRPr="00C26BBB" w:rsidDel="00094B0A" w14:paraId="579B433F" w14:textId="77777777" w:rsidTr="002E3FCC">
        <w:tc>
          <w:tcPr>
            <w:tcW w:w="2837" w:type="dxa"/>
            <w:tcBorders>
              <w:top w:val="single" w:sz="4" w:space="0" w:color="auto"/>
              <w:left w:val="single" w:sz="4" w:space="0" w:color="auto"/>
              <w:bottom w:val="single" w:sz="4" w:space="0" w:color="auto"/>
              <w:right w:val="single" w:sz="4" w:space="0" w:color="auto"/>
            </w:tcBorders>
          </w:tcPr>
          <w:p w14:paraId="61CAD9D6" w14:textId="77777777" w:rsidR="00296E35" w:rsidRPr="00C26BBB" w:rsidRDefault="00296E35" w:rsidP="002E3FCC">
            <w:pPr>
              <w:pStyle w:val="TAL"/>
              <w:rPr>
                <w:rFonts w:eastAsia="Malgun Gothic"/>
              </w:rPr>
            </w:pPr>
            <w:r w:rsidRPr="00C26BBB">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3E13CFCB"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9176B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5BAA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56FFAC" w14:textId="77777777" w:rsidR="00296E35" w:rsidRPr="00C26BBB" w:rsidDel="00094B0A" w:rsidRDefault="00296E35" w:rsidP="002E3FCC">
            <w:pPr>
              <w:pStyle w:val="TAL"/>
            </w:pPr>
          </w:p>
        </w:tc>
      </w:tr>
      <w:tr w:rsidR="00296E35" w:rsidRPr="00C26BBB" w:rsidDel="00094B0A" w14:paraId="03BA4B47" w14:textId="77777777" w:rsidTr="002E3FCC">
        <w:tc>
          <w:tcPr>
            <w:tcW w:w="2837" w:type="dxa"/>
            <w:tcBorders>
              <w:top w:val="single" w:sz="4" w:space="0" w:color="auto"/>
              <w:left w:val="single" w:sz="4" w:space="0" w:color="auto"/>
              <w:bottom w:val="single" w:sz="4" w:space="0" w:color="auto"/>
              <w:right w:val="single" w:sz="4" w:space="0" w:color="auto"/>
            </w:tcBorders>
          </w:tcPr>
          <w:p w14:paraId="7A6FB8F3" w14:textId="77777777" w:rsidR="00296E35" w:rsidRPr="00C26BBB" w:rsidRDefault="00296E35" w:rsidP="002E3FCC">
            <w:pPr>
              <w:pStyle w:val="TAL"/>
              <w:rPr>
                <w:rFonts w:eastAsia="Malgun Gothic"/>
              </w:rPr>
            </w:pPr>
            <w:r w:rsidRPr="00C26BBB">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2B17462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6EB14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6BD31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8DF9F1" w14:textId="77777777" w:rsidR="00296E35" w:rsidRPr="00C26BBB" w:rsidDel="00094B0A" w:rsidRDefault="00296E35" w:rsidP="002E3FCC">
            <w:pPr>
              <w:pStyle w:val="TAL"/>
            </w:pPr>
          </w:p>
        </w:tc>
      </w:tr>
      <w:tr w:rsidR="00296E35" w:rsidRPr="00C26BBB" w:rsidDel="00094B0A" w14:paraId="7F3919BD" w14:textId="77777777" w:rsidTr="002E3FCC">
        <w:tc>
          <w:tcPr>
            <w:tcW w:w="2837" w:type="dxa"/>
            <w:tcBorders>
              <w:top w:val="single" w:sz="4" w:space="0" w:color="auto"/>
              <w:left w:val="single" w:sz="4" w:space="0" w:color="auto"/>
              <w:bottom w:val="single" w:sz="4" w:space="0" w:color="auto"/>
              <w:right w:val="single" w:sz="4" w:space="0" w:color="auto"/>
            </w:tcBorders>
          </w:tcPr>
          <w:p w14:paraId="1CE6832A" w14:textId="77777777" w:rsidR="00296E35" w:rsidRPr="00C26BBB" w:rsidRDefault="00296E35" w:rsidP="002E3FCC">
            <w:pPr>
              <w:pStyle w:val="TAL"/>
              <w:rPr>
                <w:rFonts w:eastAsia="Malgun Gothic"/>
              </w:rPr>
            </w:pPr>
            <w:r w:rsidRPr="00C26BBB">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5242A7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228FFE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F2F3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438F0" w14:textId="77777777" w:rsidR="00296E35" w:rsidRPr="00C26BBB" w:rsidDel="00094B0A" w:rsidRDefault="00296E35" w:rsidP="002E3FCC">
            <w:pPr>
              <w:pStyle w:val="TAL"/>
            </w:pPr>
          </w:p>
        </w:tc>
      </w:tr>
      <w:tr w:rsidR="00296E35" w:rsidRPr="00C26BBB" w:rsidDel="00094B0A" w14:paraId="671C2907" w14:textId="77777777" w:rsidTr="002E3FCC">
        <w:tc>
          <w:tcPr>
            <w:tcW w:w="2837" w:type="dxa"/>
            <w:tcBorders>
              <w:top w:val="single" w:sz="4" w:space="0" w:color="auto"/>
              <w:left w:val="single" w:sz="4" w:space="0" w:color="auto"/>
              <w:bottom w:val="single" w:sz="4" w:space="0" w:color="auto"/>
              <w:right w:val="single" w:sz="4" w:space="0" w:color="auto"/>
            </w:tcBorders>
          </w:tcPr>
          <w:p w14:paraId="4C9D5D99" w14:textId="77777777" w:rsidR="00296E35" w:rsidRPr="00C26BBB" w:rsidRDefault="00296E35" w:rsidP="002E3FCC">
            <w:pPr>
              <w:pStyle w:val="TAL"/>
              <w:rPr>
                <w:rFonts w:eastAsia="Malgun Gothic"/>
              </w:rPr>
            </w:pPr>
            <w:r w:rsidRPr="00C26BBB">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4C1C8CD3"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E5357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41D2E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45640E" w14:textId="77777777" w:rsidR="00296E35" w:rsidRPr="00C26BBB" w:rsidDel="00094B0A" w:rsidRDefault="00296E35" w:rsidP="002E3FCC">
            <w:pPr>
              <w:pStyle w:val="TAL"/>
            </w:pPr>
          </w:p>
        </w:tc>
      </w:tr>
      <w:tr w:rsidR="00296E35" w:rsidRPr="00C26BBB" w:rsidDel="00094B0A" w14:paraId="170007C4" w14:textId="77777777" w:rsidTr="002E3FCC">
        <w:tc>
          <w:tcPr>
            <w:tcW w:w="2837" w:type="dxa"/>
            <w:tcBorders>
              <w:top w:val="single" w:sz="4" w:space="0" w:color="auto"/>
              <w:left w:val="single" w:sz="4" w:space="0" w:color="auto"/>
              <w:bottom w:val="single" w:sz="4" w:space="0" w:color="auto"/>
              <w:right w:val="single" w:sz="4" w:space="0" w:color="auto"/>
            </w:tcBorders>
          </w:tcPr>
          <w:p w14:paraId="3E5ED75F" w14:textId="77777777" w:rsidR="00296E35" w:rsidRPr="00C26BBB" w:rsidRDefault="00296E35" w:rsidP="002E3FCC">
            <w:pPr>
              <w:pStyle w:val="TAL"/>
              <w:rPr>
                <w:rFonts w:eastAsia="Malgun Gothic"/>
              </w:rPr>
            </w:pPr>
            <w:r w:rsidRPr="00C26BBB">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7792B9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E89C55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3E4F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362BF" w14:textId="77777777" w:rsidR="00296E35" w:rsidRPr="00C26BBB" w:rsidDel="00094B0A" w:rsidRDefault="00296E35" w:rsidP="002E3FCC">
            <w:pPr>
              <w:pStyle w:val="TAL"/>
            </w:pPr>
          </w:p>
        </w:tc>
      </w:tr>
    </w:tbl>
    <w:p w14:paraId="77369D87" w14:textId="77777777" w:rsidR="00296E35" w:rsidRPr="00C26BBB" w:rsidRDefault="00296E35" w:rsidP="00296E35"/>
    <w:p w14:paraId="05462E25" w14:textId="6D2EE835" w:rsidR="00296E35" w:rsidRPr="00C26BBB" w:rsidRDefault="00296E35" w:rsidP="00296E35">
      <w:pPr>
        <w:pStyle w:val="TH"/>
      </w:pPr>
      <w:r w:rsidRPr="00C26BBB">
        <w:t xml:space="preserve">Table 6.8.4.3.3-5: HTTP 200 (OK) from the SS (step 5, Table 6.8.4.3.2-1; step 3, TS </w:t>
      </w:r>
      <w:r>
        <w:t>37.579</w:t>
      </w:r>
      <w:r w:rsidRPr="00C26BBB">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D3F9F97" w14:textId="77777777" w:rsidTr="002E3FCC">
        <w:tc>
          <w:tcPr>
            <w:tcW w:w="9650" w:type="dxa"/>
            <w:gridSpan w:val="5"/>
            <w:hideMark/>
          </w:tcPr>
          <w:p w14:paraId="7064FCB5" w14:textId="7C82DE87" w:rsidR="00296E35" w:rsidRPr="00C26BBB" w:rsidRDefault="00296E35" w:rsidP="002E3FCC">
            <w:pPr>
              <w:pStyle w:val="TAL"/>
            </w:pPr>
            <w:r w:rsidRPr="00C26BBB">
              <w:t xml:space="preserve">Derivation Path: TS </w:t>
            </w:r>
            <w:r>
              <w:t>37.579</w:t>
            </w:r>
            <w:r w:rsidRPr="00C26BBB">
              <w:t>-1 [2], Table 5.5.4.6-1</w:t>
            </w:r>
          </w:p>
        </w:tc>
      </w:tr>
      <w:tr w:rsidR="00296E35" w:rsidRPr="00C26BBB" w14:paraId="681866DE" w14:textId="77777777" w:rsidTr="002E3FCC">
        <w:tblPrEx>
          <w:jc w:val="center"/>
          <w:tblInd w:w="0" w:type="dxa"/>
        </w:tblPrEx>
        <w:trPr>
          <w:cantSplit/>
          <w:jc w:val="center"/>
        </w:trPr>
        <w:tc>
          <w:tcPr>
            <w:tcW w:w="2838" w:type="dxa"/>
          </w:tcPr>
          <w:p w14:paraId="3CDA5D2A" w14:textId="77777777" w:rsidR="00296E35" w:rsidRPr="00C26BBB" w:rsidRDefault="00296E35" w:rsidP="002E3FCC">
            <w:pPr>
              <w:pStyle w:val="TAH"/>
            </w:pPr>
            <w:r w:rsidRPr="00C26BBB">
              <w:t>Information Element</w:t>
            </w:r>
          </w:p>
        </w:tc>
        <w:tc>
          <w:tcPr>
            <w:tcW w:w="2128" w:type="dxa"/>
          </w:tcPr>
          <w:p w14:paraId="2034F119" w14:textId="77777777" w:rsidR="00296E35" w:rsidRPr="00C26BBB" w:rsidRDefault="00296E35" w:rsidP="002E3FCC">
            <w:pPr>
              <w:pStyle w:val="TAH"/>
            </w:pPr>
            <w:r w:rsidRPr="00C26BBB">
              <w:t>Value/remark</w:t>
            </w:r>
          </w:p>
        </w:tc>
        <w:tc>
          <w:tcPr>
            <w:tcW w:w="2128" w:type="dxa"/>
          </w:tcPr>
          <w:p w14:paraId="2A120195" w14:textId="77777777" w:rsidR="00296E35" w:rsidRPr="00C26BBB" w:rsidRDefault="00296E35" w:rsidP="002E3FCC">
            <w:pPr>
              <w:pStyle w:val="TAH"/>
            </w:pPr>
            <w:r w:rsidRPr="00C26BBB">
              <w:t>Comment</w:t>
            </w:r>
          </w:p>
        </w:tc>
        <w:tc>
          <w:tcPr>
            <w:tcW w:w="1420" w:type="dxa"/>
          </w:tcPr>
          <w:p w14:paraId="0FD37F22" w14:textId="77777777" w:rsidR="00296E35" w:rsidRPr="00C26BBB" w:rsidRDefault="00296E35" w:rsidP="002E3FCC">
            <w:pPr>
              <w:pStyle w:val="TAH"/>
            </w:pPr>
            <w:r w:rsidRPr="00C26BBB">
              <w:t>Reference</w:t>
            </w:r>
          </w:p>
        </w:tc>
        <w:tc>
          <w:tcPr>
            <w:tcW w:w="1136" w:type="dxa"/>
          </w:tcPr>
          <w:p w14:paraId="3FC0F233" w14:textId="77777777" w:rsidR="00296E35" w:rsidRPr="00C26BBB" w:rsidRDefault="00296E35" w:rsidP="002E3FCC">
            <w:pPr>
              <w:pStyle w:val="TAH"/>
            </w:pPr>
            <w:r w:rsidRPr="00C26BBB">
              <w:t>Condition</w:t>
            </w:r>
          </w:p>
        </w:tc>
      </w:tr>
      <w:tr w:rsidR="00296E35" w:rsidRPr="00C26BBB" w14:paraId="2E38967D" w14:textId="77777777" w:rsidTr="002E3FCC">
        <w:tblPrEx>
          <w:jc w:val="center"/>
          <w:tblInd w:w="0" w:type="dxa"/>
        </w:tblPrEx>
        <w:trPr>
          <w:cantSplit/>
          <w:jc w:val="center"/>
        </w:trPr>
        <w:tc>
          <w:tcPr>
            <w:tcW w:w="2838" w:type="dxa"/>
          </w:tcPr>
          <w:p w14:paraId="0B2F3269" w14:textId="77777777" w:rsidR="00296E35" w:rsidRPr="00C26BBB" w:rsidRDefault="00296E35" w:rsidP="002E3FCC">
            <w:pPr>
              <w:pStyle w:val="TAL"/>
              <w:rPr>
                <w:b/>
              </w:rPr>
            </w:pPr>
            <w:r w:rsidRPr="00C26BBB">
              <w:rPr>
                <w:b/>
                <w:bCs/>
              </w:rPr>
              <w:t>Content-Type</w:t>
            </w:r>
          </w:p>
        </w:tc>
        <w:tc>
          <w:tcPr>
            <w:tcW w:w="2128" w:type="dxa"/>
          </w:tcPr>
          <w:p w14:paraId="2CAD9EDE" w14:textId="77777777" w:rsidR="00296E35" w:rsidRPr="00C26BBB" w:rsidRDefault="00296E35" w:rsidP="002E3FCC">
            <w:pPr>
              <w:pStyle w:val="TAL"/>
            </w:pPr>
          </w:p>
        </w:tc>
        <w:tc>
          <w:tcPr>
            <w:tcW w:w="2128" w:type="dxa"/>
          </w:tcPr>
          <w:p w14:paraId="1BB47162" w14:textId="77777777" w:rsidR="00296E35" w:rsidRPr="00C26BBB" w:rsidRDefault="00296E35" w:rsidP="002E3FCC">
            <w:pPr>
              <w:pStyle w:val="TAL"/>
            </w:pPr>
          </w:p>
        </w:tc>
        <w:tc>
          <w:tcPr>
            <w:tcW w:w="1420" w:type="dxa"/>
          </w:tcPr>
          <w:p w14:paraId="746E820F" w14:textId="77777777" w:rsidR="00296E35" w:rsidRPr="00C26BBB" w:rsidRDefault="00296E35" w:rsidP="002E3FCC">
            <w:pPr>
              <w:pStyle w:val="TAL"/>
            </w:pPr>
          </w:p>
        </w:tc>
        <w:tc>
          <w:tcPr>
            <w:tcW w:w="1136" w:type="dxa"/>
          </w:tcPr>
          <w:p w14:paraId="4E8061E6" w14:textId="77777777" w:rsidR="00296E35" w:rsidRPr="00C26BBB" w:rsidRDefault="00296E35" w:rsidP="002E3FCC">
            <w:pPr>
              <w:pStyle w:val="TAL"/>
            </w:pPr>
          </w:p>
        </w:tc>
      </w:tr>
      <w:tr w:rsidR="00296E35" w:rsidRPr="00C26BBB" w14:paraId="064510CB" w14:textId="77777777" w:rsidTr="002E3FCC">
        <w:tblPrEx>
          <w:jc w:val="center"/>
          <w:tblInd w:w="0" w:type="dxa"/>
        </w:tblPrEx>
        <w:trPr>
          <w:cantSplit/>
          <w:jc w:val="center"/>
        </w:trPr>
        <w:tc>
          <w:tcPr>
            <w:tcW w:w="2838" w:type="dxa"/>
          </w:tcPr>
          <w:p w14:paraId="4BF1FC65"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D6C975E" w14:textId="77777777" w:rsidR="00296E35" w:rsidRPr="00C26BBB" w:rsidRDefault="00296E35" w:rsidP="002E3FCC">
            <w:pPr>
              <w:pStyle w:val="TAL"/>
            </w:pPr>
            <w:r w:rsidRPr="00C26BBB">
              <w:t>"application/xml"</w:t>
            </w:r>
          </w:p>
        </w:tc>
        <w:tc>
          <w:tcPr>
            <w:tcW w:w="2128" w:type="dxa"/>
          </w:tcPr>
          <w:p w14:paraId="69F7C178" w14:textId="77777777" w:rsidR="00296E35" w:rsidRPr="00C26BBB" w:rsidRDefault="00296E35" w:rsidP="002E3FCC">
            <w:pPr>
              <w:pStyle w:val="TAL"/>
            </w:pPr>
          </w:p>
        </w:tc>
        <w:tc>
          <w:tcPr>
            <w:tcW w:w="1420" w:type="dxa"/>
          </w:tcPr>
          <w:p w14:paraId="60C60E01" w14:textId="77777777" w:rsidR="00296E35" w:rsidRPr="00C26BBB" w:rsidRDefault="00296E35" w:rsidP="002E3FCC">
            <w:pPr>
              <w:pStyle w:val="TAL"/>
            </w:pPr>
          </w:p>
        </w:tc>
        <w:tc>
          <w:tcPr>
            <w:tcW w:w="1136" w:type="dxa"/>
          </w:tcPr>
          <w:p w14:paraId="29142E68" w14:textId="77777777" w:rsidR="00296E35" w:rsidRPr="00C26BBB" w:rsidRDefault="00296E35" w:rsidP="002E3FCC">
            <w:pPr>
              <w:pStyle w:val="TAL"/>
            </w:pPr>
          </w:p>
        </w:tc>
      </w:tr>
      <w:tr w:rsidR="00296E35" w:rsidRPr="00C26BBB" w:rsidDel="00094B0A" w14:paraId="0E3739D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A1FA63" w14:textId="77777777" w:rsidR="00296E35" w:rsidRPr="00C26BBB" w:rsidDel="00094B0A" w:rsidRDefault="00296E35" w:rsidP="002E3FCC">
            <w:pPr>
              <w:pStyle w:val="TAL"/>
            </w:pPr>
            <w:r w:rsidRPr="00C26BBB">
              <w:rPr>
                <w:rFonts w:eastAsia="Malgun Gothic"/>
                <w:b/>
                <w:bCs/>
              </w:rPr>
              <w:t>Message-body: NMS ObjectList</w:t>
            </w:r>
          </w:p>
        </w:tc>
        <w:tc>
          <w:tcPr>
            <w:tcW w:w="2128" w:type="dxa"/>
            <w:tcBorders>
              <w:top w:val="single" w:sz="4" w:space="0" w:color="auto"/>
              <w:left w:val="single" w:sz="4" w:space="0" w:color="auto"/>
              <w:bottom w:val="single" w:sz="4" w:space="0" w:color="auto"/>
              <w:right w:val="single" w:sz="4" w:space="0" w:color="auto"/>
            </w:tcBorders>
          </w:tcPr>
          <w:p w14:paraId="3B0F7C1C"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C191756"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9A11DED"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05E537" w14:textId="77777777" w:rsidR="00296E35" w:rsidRPr="00C26BBB" w:rsidDel="00094B0A" w:rsidRDefault="00296E35" w:rsidP="002E3FCC">
            <w:pPr>
              <w:pStyle w:val="TAL"/>
            </w:pPr>
          </w:p>
        </w:tc>
      </w:tr>
      <w:tr w:rsidR="00296E35" w:rsidRPr="00C26BBB" w:rsidDel="00094B0A" w14:paraId="0293F6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B28BD3" w14:textId="77777777" w:rsidR="00296E35" w:rsidRPr="00C26BBB" w:rsidRDefault="00296E35" w:rsidP="002E3FCC">
            <w:pPr>
              <w:pStyle w:val="TAL"/>
              <w:rPr>
                <w:rFonts w:eastAsia="Malgun Gothic"/>
                <w:b/>
                <w:bCs/>
              </w:rPr>
            </w:pPr>
            <w:r w:rsidRPr="00C26BBB">
              <w:t xml:space="preserve">  Object [1]</w:t>
            </w:r>
          </w:p>
        </w:tc>
        <w:tc>
          <w:tcPr>
            <w:tcW w:w="2128" w:type="dxa"/>
            <w:tcBorders>
              <w:top w:val="single" w:sz="4" w:space="0" w:color="auto"/>
              <w:left w:val="single" w:sz="4" w:space="0" w:color="auto"/>
              <w:bottom w:val="single" w:sz="4" w:space="0" w:color="auto"/>
              <w:right w:val="single" w:sz="4" w:space="0" w:color="auto"/>
            </w:tcBorders>
          </w:tcPr>
          <w:p w14:paraId="17AB09A0"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79D0F3A"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F5DDE3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22BC05" w14:textId="77777777" w:rsidR="00296E35" w:rsidRPr="00C26BBB" w:rsidDel="00094B0A" w:rsidRDefault="00296E35" w:rsidP="002E3FCC">
            <w:pPr>
              <w:pStyle w:val="TAL"/>
            </w:pPr>
          </w:p>
        </w:tc>
      </w:tr>
      <w:tr w:rsidR="00296E35" w:rsidRPr="00C26BBB" w:rsidDel="00094B0A" w14:paraId="1C89E39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1569341" w14:textId="77777777" w:rsidR="00296E35" w:rsidRPr="00C26BBB" w:rsidRDefault="00296E35" w:rsidP="002E3FCC">
            <w:pPr>
              <w:pStyle w:val="TAL"/>
            </w:pPr>
            <w:r w:rsidRPr="00C26BBB">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715BE5BA" w14:textId="77777777" w:rsidR="00296E35" w:rsidRPr="009B6B8E" w:rsidDel="00094B0A"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6D88FB7C" w14:textId="77777777" w:rsidR="00296E35" w:rsidRPr="00C26BBB" w:rsidDel="00094B0A"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3B24B8DC"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D4B0A8" w14:textId="77777777" w:rsidR="00296E35" w:rsidRPr="00C26BBB" w:rsidDel="00094B0A" w:rsidRDefault="00296E35" w:rsidP="002E3FCC">
            <w:pPr>
              <w:pStyle w:val="TAL"/>
            </w:pPr>
          </w:p>
        </w:tc>
      </w:tr>
      <w:tr w:rsidR="00296E35" w:rsidRPr="00C26BBB" w:rsidDel="00094B0A" w14:paraId="622DD65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0EDDBEB" w14:textId="77777777" w:rsidR="00296E35" w:rsidRPr="00C26BBB" w:rsidRDefault="00296E35" w:rsidP="002E3FCC">
            <w:pPr>
              <w:pStyle w:val="TAL"/>
            </w:pPr>
            <w:r w:rsidRPr="00C26BBB">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701AB710"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BEDC1D8"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325DF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64CFA5E" w14:textId="77777777" w:rsidR="00296E35" w:rsidRPr="00C26BBB" w:rsidDel="00094B0A" w:rsidRDefault="00296E35" w:rsidP="002E3FCC">
            <w:pPr>
              <w:pStyle w:val="TAL"/>
            </w:pPr>
          </w:p>
        </w:tc>
      </w:tr>
      <w:tr w:rsidR="00296E35" w:rsidRPr="00C26BBB" w:rsidDel="00094B0A" w14:paraId="1A65B3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385B569" w14:textId="77777777" w:rsidR="00296E35" w:rsidRPr="00C26BBB" w:rsidRDefault="00296E35" w:rsidP="002E3FCC">
            <w:pPr>
              <w:pStyle w:val="TAL"/>
            </w:pPr>
            <w:r w:rsidRPr="00C26BBB">
              <w:t xml:space="preserve">    flags</w:t>
            </w:r>
          </w:p>
        </w:tc>
        <w:tc>
          <w:tcPr>
            <w:tcW w:w="2128" w:type="dxa"/>
            <w:tcBorders>
              <w:top w:val="single" w:sz="4" w:space="0" w:color="auto"/>
              <w:left w:val="single" w:sz="4" w:space="0" w:color="auto"/>
              <w:bottom w:val="single" w:sz="4" w:space="0" w:color="auto"/>
              <w:right w:val="single" w:sz="4" w:space="0" w:color="auto"/>
            </w:tcBorders>
          </w:tcPr>
          <w:p w14:paraId="0B8D27C8"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13BE4B2"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1C14D9E"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FCB6EC7" w14:textId="77777777" w:rsidR="00296E35" w:rsidRPr="00C26BBB" w:rsidDel="00094B0A" w:rsidRDefault="00296E35" w:rsidP="002E3FCC">
            <w:pPr>
              <w:pStyle w:val="TAL"/>
            </w:pPr>
          </w:p>
        </w:tc>
      </w:tr>
      <w:tr w:rsidR="00296E35" w:rsidRPr="00C26BBB" w:rsidDel="00094B0A" w14:paraId="147022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AB5E53E" w14:textId="77777777" w:rsidR="00296E35" w:rsidRPr="00C26BBB" w:rsidRDefault="00296E35" w:rsidP="002E3FCC">
            <w:pPr>
              <w:pStyle w:val="TAL"/>
            </w:pPr>
            <w:r w:rsidRPr="00C26BBB">
              <w:t xml:space="preserve">    imdns</w:t>
            </w:r>
          </w:p>
        </w:tc>
        <w:tc>
          <w:tcPr>
            <w:tcW w:w="2128" w:type="dxa"/>
            <w:tcBorders>
              <w:top w:val="single" w:sz="4" w:space="0" w:color="auto"/>
              <w:left w:val="single" w:sz="4" w:space="0" w:color="auto"/>
              <w:bottom w:val="single" w:sz="4" w:space="0" w:color="auto"/>
              <w:right w:val="single" w:sz="4" w:space="0" w:color="auto"/>
            </w:tcBorders>
          </w:tcPr>
          <w:p w14:paraId="3F28658C"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0BCC8687"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51944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4B23A38" w14:textId="77777777" w:rsidR="00296E35" w:rsidRPr="00C26BBB" w:rsidDel="00094B0A" w:rsidRDefault="00296E35" w:rsidP="002E3FCC">
            <w:pPr>
              <w:pStyle w:val="TAL"/>
            </w:pPr>
          </w:p>
        </w:tc>
      </w:tr>
      <w:tr w:rsidR="00296E35" w:rsidRPr="00C26BBB" w:rsidDel="00094B0A" w14:paraId="4AC0AE4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E1BBE5" w14:textId="77777777" w:rsidR="00296E35" w:rsidRPr="00C26BBB" w:rsidRDefault="00296E35" w:rsidP="002E3FCC">
            <w:pPr>
              <w:pStyle w:val="TAL"/>
            </w:pPr>
            <w:r w:rsidRPr="00C26BBB">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6AF20FB0" w14:textId="77777777" w:rsidR="00296E35" w:rsidRPr="00C26BBB" w:rsidRDefault="00296E35" w:rsidP="002E3FCC">
            <w:pPr>
              <w:pStyle w:val="TAL"/>
            </w:pPr>
            <w:r w:rsidRPr="00C26BBB">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6350C86C"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2D25D03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EB2C1C7" w14:textId="77777777" w:rsidR="00296E35" w:rsidRPr="00C26BBB" w:rsidDel="00094B0A" w:rsidRDefault="00296E35" w:rsidP="002E3FCC">
            <w:pPr>
              <w:pStyle w:val="TAL"/>
            </w:pPr>
          </w:p>
        </w:tc>
      </w:tr>
      <w:tr w:rsidR="00296E35" w:rsidRPr="00C26BBB" w:rsidDel="00094B0A" w14:paraId="13B7954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EBDD52" w14:textId="77777777" w:rsidR="00296E35" w:rsidRPr="00C26BBB" w:rsidRDefault="00296E35" w:rsidP="002E3FCC">
            <w:pPr>
              <w:pStyle w:val="TAL"/>
            </w:pPr>
            <w:r w:rsidRPr="00C26BBB">
              <w:t xml:space="preserve">    path</w:t>
            </w:r>
          </w:p>
        </w:tc>
        <w:tc>
          <w:tcPr>
            <w:tcW w:w="2128" w:type="dxa"/>
            <w:tcBorders>
              <w:top w:val="single" w:sz="4" w:space="0" w:color="auto"/>
              <w:left w:val="single" w:sz="4" w:space="0" w:color="auto"/>
              <w:bottom w:val="single" w:sz="4" w:space="0" w:color="auto"/>
              <w:right w:val="single" w:sz="4" w:space="0" w:color="auto"/>
            </w:tcBorders>
          </w:tcPr>
          <w:p w14:paraId="5F967DB6"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B6190AD"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8F8035B"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DA590FA" w14:textId="77777777" w:rsidR="00296E35" w:rsidRPr="00C26BBB" w:rsidDel="00094B0A" w:rsidRDefault="00296E35" w:rsidP="002E3FCC">
            <w:pPr>
              <w:pStyle w:val="TAL"/>
            </w:pPr>
          </w:p>
        </w:tc>
      </w:tr>
      <w:tr w:rsidR="00296E35" w:rsidRPr="00C26BBB" w:rsidDel="00094B0A" w14:paraId="5AC5F16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4E658BA" w14:textId="77777777" w:rsidR="00296E35" w:rsidRPr="00C26BBB" w:rsidRDefault="00296E35" w:rsidP="002E3FCC">
            <w:pPr>
              <w:pStyle w:val="TAL"/>
            </w:pPr>
            <w:r w:rsidRPr="00C26BBB">
              <w:t xml:space="preserve">    payloadURL</w:t>
            </w:r>
          </w:p>
        </w:tc>
        <w:tc>
          <w:tcPr>
            <w:tcW w:w="2128" w:type="dxa"/>
            <w:tcBorders>
              <w:top w:val="single" w:sz="4" w:space="0" w:color="auto"/>
              <w:left w:val="single" w:sz="4" w:space="0" w:color="auto"/>
              <w:bottom w:val="single" w:sz="4" w:space="0" w:color="auto"/>
              <w:right w:val="single" w:sz="4" w:space="0" w:color="auto"/>
            </w:tcBorders>
          </w:tcPr>
          <w:p w14:paraId="13E69730"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042C815"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D029795"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77E13AF" w14:textId="77777777" w:rsidR="00296E35" w:rsidRPr="00C26BBB" w:rsidDel="00094B0A" w:rsidRDefault="00296E35" w:rsidP="002E3FCC">
            <w:pPr>
              <w:pStyle w:val="TAL"/>
            </w:pPr>
          </w:p>
        </w:tc>
      </w:tr>
      <w:tr w:rsidR="00296E35" w:rsidRPr="00C26BBB" w:rsidDel="00094B0A" w14:paraId="358944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6CB95B2" w14:textId="77777777" w:rsidR="00296E35" w:rsidRPr="00C26BBB" w:rsidRDefault="00296E35" w:rsidP="002E3FCC">
            <w:pPr>
              <w:pStyle w:val="TAL"/>
            </w:pPr>
            <w:r w:rsidRPr="00C26BBB">
              <w:t xml:space="preserve">    payloadPart</w:t>
            </w:r>
          </w:p>
        </w:tc>
        <w:tc>
          <w:tcPr>
            <w:tcW w:w="2128" w:type="dxa"/>
            <w:tcBorders>
              <w:top w:val="single" w:sz="4" w:space="0" w:color="auto"/>
              <w:left w:val="single" w:sz="4" w:space="0" w:color="auto"/>
              <w:bottom w:val="single" w:sz="4" w:space="0" w:color="auto"/>
              <w:right w:val="single" w:sz="4" w:space="0" w:color="auto"/>
            </w:tcBorders>
          </w:tcPr>
          <w:p w14:paraId="7B3AC93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946576B"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A9450E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F08E20" w14:textId="77777777" w:rsidR="00296E35" w:rsidRPr="00C26BBB" w:rsidDel="00094B0A" w:rsidRDefault="00296E35" w:rsidP="002E3FCC">
            <w:pPr>
              <w:pStyle w:val="TAL"/>
            </w:pPr>
          </w:p>
        </w:tc>
      </w:tr>
      <w:tr w:rsidR="00296E35" w:rsidRPr="00C26BBB" w:rsidDel="00094B0A" w14:paraId="6810E8F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0886E6" w14:textId="77777777" w:rsidR="00296E35" w:rsidRPr="00C26BBB" w:rsidRDefault="00296E35" w:rsidP="002E3FCC">
            <w:pPr>
              <w:pStyle w:val="TAL"/>
            </w:pPr>
            <w:r w:rsidRPr="00C26BBB">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582C13A0" w14:textId="77777777" w:rsidR="00296E35" w:rsidRPr="00C26BBB" w:rsidRDefault="00296E35" w:rsidP="002E3FCC">
            <w:pPr>
              <w:pStyle w:val="TAL"/>
            </w:pPr>
            <w:r w:rsidRPr="00C26BBB">
              <w:t>"135"</w:t>
            </w:r>
          </w:p>
        </w:tc>
        <w:tc>
          <w:tcPr>
            <w:tcW w:w="2128" w:type="dxa"/>
            <w:tcBorders>
              <w:top w:val="single" w:sz="4" w:space="0" w:color="auto"/>
              <w:left w:val="single" w:sz="4" w:space="0" w:color="auto"/>
              <w:bottom w:val="single" w:sz="4" w:space="0" w:color="auto"/>
              <w:right w:val="single" w:sz="4" w:space="0" w:color="auto"/>
            </w:tcBorders>
          </w:tcPr>
          <w:p w14:paraId="2DF9B486"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5F8F328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922137" w14:textId="77777777" w:rsidR="00296E35" w:rsidRPr="00C26BBB" w:rsidDel="00094B0A" w:rsidRDefault="00296E35" w:rsidP="002E3FCC">
            <w:pPr>
              <w:pStyle w:val="TAL"/>
            </w:pPr>
          </w:p>
        </w:tc>
      </w:tr>
      <w:tr w:rsidR="00296E35" w:rsidRPr="00C26BBB" w:rsidDel="00094B0A" w14:paraId="1D17966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BC6F99D" w14:textId="77777777" w:rsidR="00296E35" w:rsidRPr="00C26BBB" w:rsidRDefault="00296E35" w:rsidP="002E3FCC">
            <w:pPr>
              <w:pStyle w:val="TAL"/>
            </w:pPr>
            <w:r w:rsidRPr="00C26BBB">
              <w:t xml:space="preserve">    correlationId</w:t>
            </w:r>
          </w:p>
        </w:tc>
        <w:tc>
          <w:tcPr>
            <w:tcW w:w="2128" w:type="dxa"/>
            <w:tcBorders>
              <w:top w:val="single" w:sz="4" w:space="0" w:color="auto"/>
              <w:left w:val="single" w:sz="4" w:space="0" w:color="auto"/>
              <w:bottom w:val="single" w:sz="4" w:space="0" w:color="auto"/>
              <w:right w:val="single" w:sz="4" w:space="0" w:color="auto"/>
            </w:tcBorders>
          </w:tcPr>
          <w:p w14:paraId="4B62F5B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E796D16"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5AA549"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7838F27" w14:textId="77777777" w:rsidR="00296E35" w:rsidRPr="00C26BBB" w:rsidDel="00094B0A" w:rsidRDefault="00296E35" w:rsidP="002E3FCC">
            <w:pPr>
              <w:pStyle w:val="TAL"/>
            </w:pPr>
          </w:p>
        </w:tc>
      </w:tr>
      <w:tr w:rsidR="00296E35" w:rsidRPr="00C26BBB" w:rsidDel="00094B0A" w14:paraId="4A6F675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F1889E" w14:textId="77777777" w:rsidR="00296E35" w:rsidRPr="00C26BBB" w:rsidRDefault="00296E35" w:rsidP="002E3FCC">
            <w:pPr>
              <w:pStyle w:val="TAL"/>
            </w:pPr>
            <w:r w:rsidRPr="00C26BBB">
              <w:t xml:space="preserve">    correlationTag</w:t>
            </w:r>
          </w:p>
        </w:tc>
        <w:tc>
          <w:tcPr>
            <w:tcW w:w="2128" w:type="dxa"/>
            <w:tcBorders>
              <w:top w:val="single" w:sz="4" w:space="0" w:color="auto"/>
              <w:left w:val="single" w:sz="4" w:space="0" w:color="auto"/>
              <w:bottom w:val="single" w:sz="4" w:space="0" w:color="auto"/>
              <w:right w:val="single" w:sz="4" w:space="0" w:color="auto"/>
            </w:tcBorders>
          </w:tcPr>
          <w:p w14:paraId="4912ECC4"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7611ED19"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8C1C661"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E4391A" w14:textId="77777777" w:rsidR="00296E35" w:rsidRPr="00C26BBB" w:rsidDel="00094B0A" w:rsidRDefault="00296E35" w:rsidP="002E3FCC">
            <w:pPr>
              <w:pStyle w:val="TAL"/>
            </w:pPr>
          </w:p>
        </w:tc>
      </w:tr>
    </w:tbl>
    <w:p w14:paraId="2EDB9C91" w14:textId="77777777" w:rsidR="00296E35" w:rsidRPr="00C26BBB" w:rsidRDefault="00296E35" w:rsidP="00296E35"/>
    <w:p w14:paraId="3A12301B" w14:textId="650A3CCE" w:rsidR="00296E35" w:rsidRPr="00C26BBB" w:rsidRDefault="00296E35" w:rsidP="00296E35">
      <w:pPr>
        <w:pStyle w:val="TH"/>
      </w:pPr>
      <w:r w:rsidRPr="00C26BBB">
        <w:t>Table 6.8.4.3.3-</w:t>
      </w:r>
      <w:r>
        <w:t>6</w:t>
      </w:r>
      <w:r w:rsidRPr="00C26BBB">
        <w:t xml:space="preserve">: HTTP DELETE from the UE (Step 7, Table 6.8.4.3.2-1; step 2, TS </w:t>
      </w:r>
      <w:r>
        <w:t>37.579</w:t>
      </w:r>
      <w:r w:rsidRPr="00C26BBB">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480A127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CC55F2" w14:textId="21AD2FFE" w:rsidR="00296E35" w:rsidRPr="00C26BBB" w:rsidRDefault="00296E35" w:rsidP="002E3FCC">
            <w:pPr>
              <w:pStyle w:val="TAL"/>
            </w:pPr>
            <w:r w:rsidRPr="00C26BBB">
              <w:t xml:space="preserve">Derivation Path: TS </w:t>
            </w:r>
            <w:r>
              <w:t>37.579</w:t>
            </w:r>
            <w:r w:rsidRPr="00C26BBB">
              <w:t>-1 [2], Table 5.5.4.5-1, condition MSG_STORE</w:t>
            </w:r>
          </w:p>
        </w:tc>
      </w:tr>
      <w:tr w:rsidR="00296E35" w:rsidRPr="00C26BBB" w14:paraId="6C65E17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7301C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17D8A7"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75DF62B2"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15DA3350"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EEF4639" w14:textId="77777777" w:rsidR="00296E35" w:rsidRPr="00C26BBB" w:rsidRDefault="00296E35" w:rsidP="002E3FCC">
            <w:pPr>
              <w:pStyle w:val="TAH"/>
            </w:pPr>
            <w:r w:rsidRPr="00C26BBB">
              <w:t>Condition</w:t>
            </w:r>
          </w:p>
        </w:tc>
      </w:tr>
      <w:tr w:rsidR="00296E35" w:rsidRPr="00C26BBB" w14:paraId="342113D6" w14:textId="77777777" w:rsidTr="002E3FCC">
        <w:tc>
          <w:tcPr>
            <w:tcW w:w="2837" w:type="dxa"/>
            <w:tcBorders>
              <w:top w:val="single" w:sz="4" w:space="0" w:color="auto"/>
              <w:left w:val="single" w:sz="4" w:space="0" w:color="auto"/>
              <w:bottom w:val="single" w:sz="4" w:space="0" w:color="auto"/>
              <w:right w:val="single" w:sz="4" w:space="0" w:color="auto"/>
            </w:tcBorders>
          </w:tcPr>
          <w:p w14:paraId="1B871CF3" w14:textId="77777777" w:rsidR="00296E35" w:rsidRPr="00C26BBB" w:rsidRDefault="00296E35" w:rsidP="002E3FCC">
            <w:pPr>
              <w:pStyle w:val="TAL"/>
              <w:rPr>
                <w:b/>
              </w:rPr>
            </w:pPr>
            <w:r w:rsidRPr="00C26BBB">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296E48D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EDC45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1FBB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2B1EF" w14:textId="77777777" w:rsidR="00296E35" w:rsidRPr="00C26BBB" w:rsidRDefault="00296E35" w:rsidP="002E3FCC">
            <w:pPr>
              <w:pStyle w:val="TAL"/>
            </w:pPr>
          </w:p>
        </w:tc>
      </w:tr>
      <w:tr w:rsidR="00296E35" w:rsidRPr="00C26BBB" w14:paraId="4516350D" w14:textId="77777777" w:rsidTr="002E3FCC">
        <w:tc>
          <w:tcPr>
            <w:tcW w:w="2837" w:type="dxa"/>
            <w:tcBorders>
              <w:top w:val="single" w:sz="4" w:space="0" w:color="auto"/>
              <w:left w:val="single" w:sz="4" w:space="0" w:color="auto"/>
              <w:bottom w:val="single" w:sz="4" w:space="0" w:color="auto"/>
              <w:right w:val="single" w:sz="4" w:space="0" w:color="auto"/>
            </w:tcBorders>
          </w:tcPr>
          <w:p w14:paraId="7402D5E0" w14:textId="77777777" w:rsidR="00296E35" w:rsidRPr="00C26BBB" w:rsidRDefault="00296E35" w:rsidP="002E3FCC">
            <w:pPr>
              <w:pStyle w:val="TAL"/>
              <w:rPr>
                <w:b/>
              </w:rPr>
            </w:pPr>
            <w:r w:rsidRPr="00C26BBB">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BD3EA1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9183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B2492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AE0583" w14:textId="77777777" w:rsidR="00296E35" w:rsidRPr="00C26BBB" w:rsidRDefault="00296E35" w:rsidP="002E3FCC">
            <w:pPr>
              <w:pStyle w:val="TAL"/>
            </w:pPr>
          </w:p>
        </w:tc>
      </w:tr>
      <w:tr w:rsidR="00296E35" w:rsidRPr="00C26BBB" w14:paraId="6841FF00" w14:textId="77777777" w:rsidTr="002E3FCC">
        <w:tc>
          <w:tcPr>
            <w:tcW w:w="2837" w:type="dxa"/>
            <w:tcBorders>
              <w:top w:val="single" w:sz="4" w:space="0" w:color="auto"/>
              <w:left w:val="single" w:sz="4" w:space="0" w:color="auto"/>
              <w:bottom w:val="single" w:sz="4" w:space="0" w:color="auto"/>
              <w:right w:val="single" w:sz="4" w:space="0" w:color="auto"/>
            </w:tcBorders>
          </w:tcPr>
          <w:p w14:paraId="7FFE11FB" w14:textId="77777777" w:rsidR="00296E35" w:rsidRPr="00C26BBB"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5104B75A" w14:textId="77777777" w:rsidR="00296E35" w:rsidRPr="00C26BBB" w:rsidRDefault="00296E35" w:rsidP="002E3FCC">
            <w:pPr>
              <w:pStyle w:val="TAL"/>
            </w:pPr>
            <w:r w:rsidRPr="00C26BBB">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3CFAEA90" w14:textId="77777777" w:rsidR="00296E35" w:rsidRPr="00C26BBB" w:rsidRDefault="00296E35" w:rsidP="002E3FCC">
            <w:pPr>
              <w:pStyle w:val="TAL"/>
            </w:pPr>
            <w:r w:rsidRPr="00C26BBB">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1055B4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A5DEC" w14:textId="77777777" w:rsidR="00296E35" w:rsidRPr="00C26BBB" w:rsidRDefault="00296E35" w:rsidP="002E3FCC">
            <w:pPr>
              <w:pStyle w:val="TAL"/>
            </w:pPr>
          </w:p>
        </w:tc>
      </w:tr>
    </w:tbl>
    <w:p w14:paraId="46E08741" w14:textId="77777777" w:rsidR="00296E35" w:rsidRDefault="00296E35" w:rsidP="00296E35"/>
    <w:p w14:paraId="31851EA0" w14:textId="77777777" w:rsidR="00542668" w:rsidRPr="00C60676" w:rsidRDefault="00542668" w:rsidP="004A3EAA">
      <w:pPr>
        <w:pStyle w:val="Heading2"/>
      </w:pPr>
      <w:bookmarkStart w:id="1309" w:name="_Toc210385205"/>
      <w:r w:rsidRPr="00C60676">
        <w:t>6.</w:t>
      </w:r>
      <w:r>
        <w:t>9</w:t>
      </w:r>
      <w:r w:rsidRPr="00C60676">
        <w:tab/>
        <w:t>Group regroup using a preconfigured group</w:t>
      </w:r>
      <w:bookmarkEnd w:id="1309"/>
    </w:p>
    <w:p w14:paraId="5AF4ABA7" w14:textId="77777777" w:rsidR="00542668" w:rsidRPr="00CC03F4" w:rsidRDefault="00542668" w:rsidP="004A3EAA">
      <w:pPr>
        <w:pStyle w:val="Heading3"/>
      </w:pPr>
      <w:bookmarkStart w:id="1310" w:name="_Toc210385206"/>
      <w:r w:rsidRPr="00CC03F4">
        <w:t>6.9.1</w:t>
      </w:r>
      <w:r w:rsidRPr="00CC03F4">
        <w:tab/>
        <w:t>On-network / Regroup using a preconfigured group / Requesting a group regroup using a preconfigured group / Removing a regroup using preconfigured group / Client Originated (CO)</w:t>
      </w:r>
      <w:bookmarkEnd w:id="1310"/>
    </w:p>
    <w:p w14:paraId="776A031A" w14:textId="77777777" w:rsidR="00542668" w:rsidRPr="00CC03F4" w:rsidRDefault="00542668" w:rsidP="004A3EAA">
      <w:pPr>
        <w:pStyle w:val="H6"/>
      </w:pPr>
      <w:r w:rsidRPr="00CC03F4">
        <w:t>6.9.1.1</w:t>
      </w:r>
      <w:r w:rsidRPr="00CC03F4">
        <w:tab/>
        <w:t>Test Purpose (TP)</w:t>
      </w:r>
    </w:p>
    <w:p w14:paraId="3905E9B1" w14:textId="77777777" w:rsidR="00542668" w:rsidRPr="00CC03F4" w:rsidRDefault="00542668" w:rsidP="004A3EAA">
      <w:pPr>
        <w:pStyle w:val="H6"/>
      </w:pPr>
      <w:r w:rsidRPr="00CC03F4">
        <w:t>(1)</w:t>
      </w:r>
    </w:p>
    <w:p w14:paraId="32E2FED9" w14:textId="77777777" w:rsidR="00542668" w:rsidRPr="00CC03F4" w:rsidRDefault="00542668" w:rsidP="004A3EAA">
      <w:pPr>
        <w:pStyle w:val="PL"/>
      </w:pPr>
      <w:r w:rsidRPr="00CC03F4">
        <w:rPr>
          <w:b/>
        </w:rPr>
        <w:t>with</w:t>
      </w:r>
      <w:r w:rsidRPr="00CC03F4">
        <w:t xml:space="preserve"> { UE (MCData Client) registered and authorised for MCData Service }</w:t>
      </w:r>
    </w:p>
    <w:p w14:paraId="4957929D" w14:textId="77777777" w:rsidR="00542668" w:rsidRPr="00CC03F4" w:rsidRDefault="00542668" w:rsidP="004A3EAA">
      <w:pPr>
        <w:pStyle w:val="PL"/>
      </w:pPr>
      <w:r w:rsidRPr="00CC03F4">
        <w:t>ensure that {</w:t>
      </w:r>
    </w:p>
    <w:p w14:paraId="3FA06B53" w14:textId="77777777" w:rsidR="00542668" w:rsidRPr="00CC03F4" w:rsidRDefault="00542668" w:rsidP="004A3EAA">
      <w:pPr>
        <w:pStyle w:val="PL"/>
      </w:pPr>
      <w:r w:rsidRPr="00CC03F4">
        <w:t xml:space="preserve">  </w:t>
      </w:r>
      <w:r w:rsidRPr="00CC03F4">
        <w:rPr>
          <w:b/>
        </w:rPr>
        <w:t>when</w:t>
      </w:r>
      <w:r w:rsidRPr="00CC03F4">
        <w:t xml:space="preserve"> { UE (MCData Client) receives a request via a SIP MESSAGE message to create an MCData user regroup using a preconfigured group }</w:t>
      </w:r>
    </w:p>
    <w:p w14:paraId="08422446" w14:textId="77777777" w:rsidR="00542668" w:rsidRPr="00CC03F4" w:rsidRDefault="00542668" w:rsidP="004A3EAA">
      <w:pPr>
        <w:pStyle w:val="PL"/>
      </w:pPr>
      <w:r w:rsidRPr="00CC03F4">
        <w:t xml:space="preserve">    then { UE (MCData Client) responds with a SIP 200 (OK) message }</w:t>
      </w:r>
    </w:p>
    <w:p w14:paraId="6C765217" w14:textId="77777777" w:rsidR="00542668" w:rsidRPr="00CC03F4" w:rsidRDefault="00542668" w:rsidP="004A3EAA">
      <w:pPr>
        <w:pStyle w:val="PL"/>
      </w:pPr>
      <w:r w:rsidRPr="00CC03F4">
        <w:t>(2)</w:t>
      </w:r>
    </w:p>
    <w:p w14:paraId="12383332" w14:textId="77777777" w:rsidR="00542668" w:rsidRPr="00CC03F4" w:rsidRDefault="00542668" w:rsidP="004A3EAA">
      <w:pPr>
        <w:pStyle w:val="PL"/>
      </w:pPr>
      <w:r w:rsidRPr="00CC03F4">
        <w:rPr>
          <w:b/>
        </w:rPr>
        <w:t>with</w:t>
      </w:r>
      <w:r w:rsidRPr="00CC03F4">
        <w:t xml:space="preserve"> { UE (MCData Client) having established an MCData group regroup using a preconfigured group }</w:t>
      </w:r>
    </w:p>
    <w:p w14:paraId="1110BBF1" w14:textId="77777777" w:rsidR="00542668" w:rsidRPr="00CC03F4" w:rsidRDefault="00542668" w:rsidP="004A3EAA">
      <w:pPr>
        <w:pStyle w:val="PL"/>
      </w:pPr>
      <w:r w:rsidRPr="00CC03F4">
        <w:t>ensure that {</w:t>
      </w:r>
    </w:p>
    <w:p w14:paraId="4A06B78F" w14:textId="77777777" w:rsidR="00542668" w:rsidRPr="00CC03F4" w:rsidRDefault="00542668" w:rsidP="004A3EAA">
      <w:pPr>
        <w:pStyle w:val="PL"/>
      </w:pPr>
      <w:r w:rsidRPr="00CC03F4">
        <w:t xml:space="preserve">  </w:t>
      </w:r>
      <w:r w:rsidRPr="00CC03F4">
        <w:rPr>
          <w:b/>
        </w:rPr>
        <w:t>when</w:t>
      </w:r>
      <w:r w:rsidRPr="00CC03F4">
        <w:t xml:space="preserve"> { UE (MCData Client) receives a request to establish an MCData </w:t>
      </w:r>
      <w:r w:rsidRPr="00CC03F4">
        <w:rPr>
          <w:lang w:eastAsia="ko-KR"/>
        </w:rPr>
        <w:t xml:space="preserve">On-demand Pre-arranged Group Call </w:t>
      </w:r>
      <w:r w:rsidRPr="00CC03F4">
        <w:t>using the group regroup }</w:t>
      </w:r>
    </w:p>
    <w:p w14:paraId="7EBCCCD3" w14:textId="77777777" w:rsidR="00542668" w:rsidRPr="00CC03F4" w:rsidRDefault="00542668" w:rsidP="004A3EAA">
      <w:pPr>
        <w:pStyle w:val="PL"/>
      </w:pPr>
      <w:r w:rsidRPr="00CC03F4">
        <w:t xml:space="preserve">    </w:t>
      </w:r>
      <w:r w:rsidRPr="00CC03F4">
        <w:rPr>
          <w:b/>
        </w:rPr>
        <w:t>then</w:t>
      </w:r>
      <w:r w:rsidRPr="00CC03F4">
        <w:t xml:space="preserve"> { UE (MCData Client) sends a SIP INVITE message using the group regroup to establish an MCData </w:t>
      </w:r>
      <w:r w:rsidRPr="00CC03F4">
        <w:rPr>
          <w:lang w:eastAsia="ko-KR"/>
        </w:rPr>
        <w:t xml:space="preserve">On-demand Pre-arranged Group Call </w:t>
      </w:r>
      <w:r w:rsidRPr="00CC03F4">
        <w:t>}</w:t>
      </w:r>
    </w:p>
    <w:p w14:paraId="2C0ABFBA" w14:textId="77777777" w:rsidR="00542668" w:rsidRPr="00CC03F4" w:rsidRDefault="00542668" w:rsidP="004A3EAA">
      <w:pPr>
        <w:pStyle w:val="PL"/>
      </w:pPr>
      <w:r w:rsidRPr="00CC03F4">
        <w:t xml:space="preserve">            }</w:t>
      </w:r>
    </w:p>
    <w:p w14:paraId="592C8002" w14:textId="77777777" w:rsidR="00542668" w:rsidRPr="00CC03F4" w:rsidRDefault="00542668" w:rsidP="004A3EAA">
      <w:pPr>
        <w:pStyle w:val="PL"/>
      </w:pPr>
    </w:p>
    <w:p w14:paraId="1B37A0CC" w14:textId="2F441264" w:rsidR="00542668" w:rsidRPr="00CC03F4" w:rsidRDefault="00542668" w:rsidP="004A3EAA">
      <w:pPr>
        <w:pStyle w:val="H6"/>
      </w:pPr>
      <w:r w:rsidRPr="00CC03F4">
        <w:t>(</w:t>
      </w:r>
      <w:r w:rsidRPr="00301868">
        <w:t>3</w:t>
      </w:r>
      <w:r w:rsidRPr="00CC03F4">
        <w:t>)</w:t>
      </w:r>
    </w:p>
    <w:p w14:paraId="4020844E" w14:textId="77777777" w:rsidR="00542668" w:rsidRPr="00CC03F4" w:rsidRDefault="00542668" w:rsidP="004A3EAA">
      <w:pPr>
        <w:pStyle w:val="PL"/>
      </w:pPr>
      <w:r w:rsidRPr="00CC03F4">
        <w:rPr>
          <w:b/>
        </w:rPr>
        <w:t>with</w:t>
      </w:r>
      <w:r w:rsidRPr="00CC03F4">
        <w:t xml:space="preserve"> { UE (MCData Client) having an ongoing On-demand Pre-arranged Group Call }</w:t>
      </w:r>
    </w:p>
    <w:p w14:paraId="3A808824" w14:textId="77777777" w:rsidR="00542668" w:rsidRPr="00CC03F4" w:rsidRDefault="00542668" w:rsidP="004A3EAA">
      <w:pPr>
        <w:pStyle w:val="PL"/>
      </w:pPr>
      <w:r w:rsidRPr="00CC03F4">
        <w:t>ensure that {</w:t>
      </w:r>
    </w:p>
    <w:p w14:paraId="6FF3A4D1" w14:textId="77777777" w:rsidR="00542668" w:rsidRPr="00CC03F4" w:rsidRDefault="00542668" w:rsidP="004A3EAA">
      <w:pPr>
        <w:pStyle w:val="PL"/>
      </w:pPr>
      <w:r w:rsidRPr="00CC03F4">
        <w:t xml:space="preserve">  </w:t>
      </w:r>
      <w:r w:rsidRPr="00CC03F4">
        <w:rPr>
          <w:b/>
        </w:rPr>
        <w:t>when</w:t>
      </w:r>
      <w:r w:rsidRPr="00CC03F4">
        <w:t xml:space="preserve"> {MCData User requests to terminate the ongoing MCData Group Call}</w:t>
      </w:r>
    </w:p>
    <w:p w14:paraId="7106DAA9" w14:textId="77777777" w:rsidR="00542668" w:rsidRPr="00CC03F4" w:rsidRDefault="00542668" w:rsidP="004A3EAA">
      <w:pPr>
        <w:pStyle w:val="PL"/>
      </w:pPr>
      <w:r w:rsidRPr="00CC03F4">
        <w:t xml:space="preserve">    </w:t>
      </w:r>
      <w:r w:rsidRPr="00CC03F4">
        <w:rPr>
          <w:b/>
        </w:rPr>
        <w:t>then</w:t>
      </w:r>
      <w:r w:rsidRPr="00CC03F4">
        <w:t xml:space="preserve"> { UE (MCData Client) sends a SIP BYE message and leaves the MCData session }</w:t>
      </w:r>
    </w:p>
    <w:p w14:paraId="2EFF8599" w14:textId="77777777" w:rsidR="00542668" w:rsidRPr="00CC03F4" w:rsidRDefault="00542668" w:rsidP="004A3EAA">
      <w:pPr>
        <w:pStyle w:val="PL"/>
      </w:pPr>
      <w:r w:rsidRPr="00CC03F4">
        <w:t xml:space="preserve">            }</w:t>
      </w:r>
    </w:p>
    <w:p w14:paraId="1BB51055" w14:textId="77777777" w:rsidR="00542668" w:rsidRPr="00CC03F4" w:rsidRDefault="00542668" w:rsidP="004A3EAA">
      <w:pPr>
        <w:pStyle w:val="PL"/>
      </w:pPr>
    </w:p>
    <w:p w14:paraId="0C4046E0" w14:textId="61826004" w:rsidR="00542668" w:rsidRPr="00CC03F4" w:rsidRDefault="00542668" w:rsidP="004A3EAA">
      <w:pPr>
        <w:pStyle w:val="H6"/>
      </w:pPr>
      <w:r w:rsidRPr="00CC03F4">
        <w:t>(</w:t>
      </w:r>
      <w:r w:rsidRPr="00301868">
        <w:t>4</w:t>
      </w:r>
      <w:r w:rsidRPr="00CC03F4">
        <w:t>)</w:t>
      </w:r>
    </w:p>
    <w:p w14:paraId="18EBC97B" w14:textId="77777777" w:rsidR="00542668" w:rsidRPr="003928EE" w:rsidRDefault="00542668" w:rsidP="004A3EAA">
      <w:pPr>
        <w:pStyle w:val="PL"/>
      </w:pPr>
      <w:r w:rsidRPr="003928EE">
        <w:t>with { UE (MCData Client) having an affiliation with an established MCData user regroup }</w:t>
      </w:r>
    </w:p>
    <w:p w14:paraId="289D3FD0" w14:textId="77777777" w:rsidR="00542668" w:rsidRPr="003928EE" w:rsidRDefault="00542668" w:rsidP="004A3EAA">
      <w:pPr>
        <w:pStyle w:val="PL"/>
      </w:pPr>
      <w:r w:rsidRPr="003928EE">
        <w:t>ensure that {</w:t>
      </w:r>
    </w:p>
    <w:p w14:paraId="33A5D705" w14:textId="77777777" w:rsidR="00542668" w:rsidRPr="003928EE" w:rsidRDefault="00542668" w:rsidP="004A3EAA">
      <w:pPr>
        <w:pStyle w:val="PL"/>
      </w:pPr>
      <w:r w:rsidRPr="003928EE">
        <w:t xml:space="preserve">  when { UE (MCData Client) receives a request to remove the user regroup via a SIP MESSAGE message }</w:t>
      </w:r>
    </w:p>
    <w:p w14:paraId="7C36A717" w14:textId="77777777" w:rsidR="00542668" w:rsidRDefault="00542668" w:rsidP="004A3EAA">
      <w:pPr>
        <w:pStyle w:val="PL"/>
      </w:pPr>
      <w:r w:rsidRPr="003928EE">
        <w:t xml:space="preserve">    then { UE (MCData Client) responds with a SIP 200 (OK) message }       </w:t>
      </w:r>
    </w:p>
    <w:p w14:paraId="57B51A1C" w14:textId="77777777" w:rsidR="00542668" w:rsidRDefault="00542668" w:rsidP="004A3EAA">
      <w:pPr>
        <w:pStyle w:val="PL"/>
      </w:pPr>
    </w:p>
    <w:p w14:paraId="59B78EA5" w14:textId="77777777" w:rsidR="00542668" w:rsidRPr="006D2773" w:rsidRDefault="00542668" w:rsidP="004A3EAA">
      <w:pPr>
        <w:pStyle w:val="H6"/>
      </w:pPr>
      <w:r>
        <w:t>6</w:t>
      </w:r>
      <w:r w:rsidRPr="006D2773">
        <w:t>.</w:t>
      </w:r>
      <w:r>
        <w:t>9</w:t>
      </w:r>
      <w:r w:rsidRPr="006D2773">
        <w:t>.</w:t>
      </w:r>
      <w:r>
        <w:t>1.</w:t>
      </w:r>
      <w:r w:rsidRPr="006D2773">
        <w:t>2</w:t>
      </w:r>
      <w:r w:rsidRPr="006D2773">
        <w:tab/>
        <w:t>Conformance requirements</w:t>
      </w:r>
    </w:p>
    <w:p w14:paraId="71E82E0C" w14:textId="77777777" w:rsidR="00542668" w:rsidRPr="006D2773" w:rsidRDefault="00542668" w:rsidP="00542668">
      <w:pPr>
        <w:keepNext/>
        <w:keepLines/>
      </w:pPr>
      <w:r w:rsidRPr="006D2773">
        <w:t xml:space="preserve">References: The conformance requirements covered in the present TC are specified in: </w:t>
      </w:r>
      <w:r>
        <w:t xml:space="preserve">TS 24.282 clauses </w:t>
      </w:r>
      <w:r w:rsidRPr="00EA49DB">
        <w:t>23.2.1.1, 23.2.1.2</w:t>
      </w:r>
      <w:r>
        <w:t xml:space="preserve">. </w:t>
      </w:r>
      <w:r w:rsidRPr="006D2773">
        <w:t>Unless otherwise stated these are Rel-1</w:t>
      </w:r>
      <w:r>
        <w:t>7</w:t>
      </w:r>
      <w:r w:rsidRPr="006D2773">
        <w:t xml:space="preserve"> requirements.</w:t>
      </w:r>
    </w:p>
    <w:p w14:paraId="733B87F4" w14:textId="77777777" w:rsidR="00542668" w:rsidRDefault="00542668" w:rsidP="00542668">
      <w:pPr>
        <w:keepNext/>
        <w:keepLines/>
      </w:pPr>
      <w:r>
        <w:t xml:space="preserve">[TS 24.282 clause </w:t>
      </w:r>
      <w:r w:rsidRPr="00220B5C">
        <w:t>2</w:t>
      </w:r>
      <w:r>
        <w:t>3</w:t>
      </w:r>
      <w:r w:rsidRPr="00220B5C">
        <w:t>.</w:t>
      </w:r>
      <w:r>
        <w:t>2</w:t>
      </w:r>
      <w:r w:rsidRPr="00220B5C">
        <w:t>.1.</w:t>
      </w:r>
      <w:r>
        <w:t>1]</w:t>
      </w:r>
    </w:p>
    <w:p w14:paraId="4DDB96BF" w14:textId="77777777" w:rsidR="00542668" w:rsidRPr="00B02A0B" w:rsidRDefault="00542668" w:rsidP="00542668">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7C330802" w14:textId="77777777" w:rsidR="00542668" w:rsidRPr="00B02A0B" w:rsidRDefault="00542668" w:rsidP="00542668">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4CC720C6" w14:textId="77777777" w:rsidR="00542668" w:rsidRPr="00B02A0B" w:rsidRDefault="00542668" w:rsidP="00542668">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E412313" w14:textId="77777777" w:rsidR="00542668" w:rsidRPr="00B02A0B" w:rsidRDefault="00542668" w:rsidP="00542668">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73EB4CE4" w14:textId="77777777" w:rsidR="00542668" w:rsidRPr="00B02A0B" w:rsidRDefault="00542668" w:rsidP="00542668">
      <w:pPr>
        <w:pStyle w:val="B1"/>
      </w:pPr>
      <w:r w:rsidRPr="00B02A0B">
        <w:t>4)</w:t>
      </w:r>
      <w:r w:rsidRPr="00B02A0B">
        <w:tab/>
        <w:t>may include a P-Preferred-Identity header field in the SIP MESSAGE request containing a public user identity as specified in 3GPP TS 24.229 [5];</w:t>
      </w:r>
    </w:p>
    <w:p w14:paraId="24F1C17D" w14:textId="77777777" w:rsidR="00542668" w:rsidRPr="00B02A0B" w:rsidRDefault="00542668" w:rsidP="00542668">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69989939" w14:textId="77777777" w:rsidR="00542668" w:rsidRPr="00B02A0B" w:rsidRDefault="00542668" w:rsidP="00542668">
      <w:pPr>
        <w:pStyle w:val="B1"/>
      </w:pPr>
      <w:r w:rsidRPr="00B02A0B">
        <w:t>6)</w:t>
      </w:r>
      <w:r w:rsidRPr="00B02A0B">
        <w:tab/>
        <w:t>shall contain an application/vnd.3gpp.mcdata-info+xml MIME body with the &lt;mcdatainfo&gt; element containing the &lt;mcdata-Params&gt; element with:</w:t>
      </w:r>
    </w:p>
    <w:p w14:paraId="1E3AFE1E" w14:textId="77777777" w:rsidR="00542668" w:rsidRPr="00B02A0B" w:rsidRDefault="00542668" w:rsidP="00542668">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83399A4" w14:textId="77777777" w:rsidR="00542668" w:rsidRPr="00B02A0B" w:rsidRDefault="00542668" w:rsidP="00542668">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t xml:space="preserve">the &lt;anyExt&gt; element of </w:t>
      </w:r>
      <w:r w:rsidRPr="00B02A0B">
        <w:t xml:space="preserve">the &lt;functional-alias-URI&gt; </w:t>
      </w:r>
      <w:r>
        <w:t xml:space="preserve">element </w:t>
      </w:r>
      <w:r w:rsidRPr="00B02A0B">
        <w:t>set to the URI of the used functional alias;</w:t>
      </w:r>
    </w:p>
    <w:p w14:paraId="4E9A1320" w14:textId="77777777" w:rsidR="00542668" w:rsidRPr="00B02A0B" w:rsidRDefault="00542668" w:rsidP="00542668">
      <w:pPr>
        <w:pStyle w:val="B1"/>
      </w:pPr>
      <w:r w:rsidRPr="00B02A0B">
        <w:t>7)</w:t>
      </w:r>
      <w:r w:rsidRPr="00B02A0B">
        <w:tab/>
        <w:t>shall contain an application/vnd.3gpp.mcdata-regroup+xml MIME body with:</w:t>
      </w:r>
    </w:p>
    <w:p w14:paraId="07DC97B5" w14:textId="77777777" w:rsidR="00542668" w:rsidRPr="00B02A0B" w:rsidRDefault="00542668" w:rsidP="00542668">
      <w:pPr>
        <w:pStyle w:val="B2"/>
      </w:pPr>
      <w:r w:rsidRPr="00B02A0B">
        <w:t>a)</w:t>
      </w:r>
      <w:r w:rsidRPr="00B02A0B">
        <w:tab/>
      </w:r>
      <w:r w:rsidRPr="00B02A0B">
        <w:rPr>
          <w:rFonts w:eastAsia="Malgun Gothic"/>
        </w:rPr>
        <w:t>the</w:t>
      </w:r>
      <w:r w:rsidRPr="00B02A0B">
        <w:t xml:space="preserve"> &lt;regroup-action&gt; element set to the value "create";</w:t>
      </w:r>
    </w:p>
    <w:p w14:paraId="34B4AF81" w14:textId="77777777" w:rsidR="00542668" w:rsidRPr="00B02A0B" w:rsidRDefault="00542668" w:rsidP="00542668">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12BDBCE9" w14:textId="77777777" w:rsidR="00542668" w:rsidRPr="00B02A0B" w:rsidRDefault="00542668" w:rsidP="00542668">
      <w:pPr>
        <w:pStyle w:val="NO"/>
      </w:pPr>
      <w:r w:rsidRPr="00B02A0B">
        <w:t>NOTE:</w:t>
      </w:r>
      <w:r w:rsidRPr="00B02A0B">
        <w:tab/>
        <w:t>How the unique temporary group identity URI is formed is an implementation decision.</w:t>
      </w:r>
    </w:p>
    <w:p w14:paraId="1404F058" w14:textId="77777777" w:rsidR="00542668" w:rsidRPr="00B02A0B" w:rsidRDefault="00542668" w:rsidP="00542668">
      <w:pPr>
        <w:pStyle w:val="B2"/>
      </w:pPr>
      <w:r w:rsidRPr="00B02A0B">
        <w:t>c)</w:t>
      </w:r>
      <w:r w:rsidRPr="00B02A0B">
        <w:tab/>
        <w:t>the &lt;preconfigured-group&gt; element set to the group identity of the preconfigured group; and</w:t>
      </w:r>
    </w:p>
    <w:p w14:paraId="1C850E34" w14:textId="77777777" w:rsidR="00542668" w:rsidRPr="00B02A0B" w:rsidRDefault="00542668" w:rsidP="00542668">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377E9724" w14:textId="77777777" w:rsidR="00542668" w:rsidRPr="00B02A0B" w:rsidRDefault="00542668" w:rsidP="00542668">
      <w:pPr>
        <w:pStyle w:val="B1"/>
      </w:pPr>
      <w:r w:rsidRPr="00B02A0B">
        <w:t>8)</w:t>
      </w:r>
      <w:r w:rsidRPr="00B02A0B">
        <w:tab/>
        <w:t>shall send the SIP MESSAGE request according to 3GPP TS 24.229 [5].</w:t>
      </w:r>
    </w:p>
    <w:p w14:paraId="0E79070A" w14:textId="77777777" w:rsidR="00542668" w:rsidRPr="00B02A0B" w:rsidRDefault="00542668" w:rsidP="00542668">
      <w:r w:rsidRPr="00B02A0B">
        <w:t>On receiving a SIP 2xx response to the SIP MESSAGE request, the MCData client:</w:t>
      </w:r>
    </w:p>
    <w:p w14:paraId="540FBEA2" w14:textId="77777777" w:rsidR="00542668" w:rsidRPr="00B02A0B" w:rsidRDefault="00542668" w:rsidP="00542668">
      <w:pPr>
        <w:pStyle w:val="B1"/>
      </w:pPr>
      <w:r w:rsidRPr="00B02A0B">
        <w:t>1)</w:t>
      </w:r>
      <w:r w:rsidRPr="00B02A0B">
        <w:tab/>
        <w:t>should notify the MCData user of the successful creation of the group regroup using preconfigured group.</w:t>
      </w:r>
    </w:p>
    <w:p w14:paraId="7B1128EF" w14:textId="77777777" w:rsidR="00542668" w:rsidRPr="00B02A0B" w:rsidRDefault="00542668" w:rsidP="00542668">
      <w:r w:rsidRPr="00B02A0B">
        <w:t>On receiving a SIP 4xx response, a SIP 5xx response or a SIP 6xx response to the SIP INVITE request:</w:t>
      </w:r>
    </w:p>
    <w:p w14:paraId="5C5C6217" w14:textId="77777777" w:rsidR="00542668" w:rsidRPr="00B02A0B" w:rsidRDefault="00542668" w:rsidP="00542668">
      <w:pPr>
        <w:pStyle w:val="B1"/>
      </w:pPr>
      <w:r w:rsidRPr="00B02A0B">
        <w:t>1)</w:t>
      </w:r>
      <w:r w:rsidRPr="00B02A0B">
        <w:tab/>
        <w:t>should notify the MCData user of the failure to create the group regroup using preconfigured group.</w:t>
      </w:r>
    </w:p>
    <w:p w14:paraId="5F2C0391" w14:textId="2C3DF9B5" w:rsidR="00542668" w:rsidRDefault="00542668" w:rsidP="00542668">
      <w:pPr>
        <w:keepNext/>
        <w:keepLines/>
      </w:pPr>
      <w:r>
        <w:t xml:space="preserve">[TS 24.282 clause </w:t>
      </w:r>
      <w:r w:rsidRPr="00220B5C">
        <w:t>2</w:t>
      </w:r>
      <w:r>
        <w:t>3</w:t>
      </w:r>
      <w:r w:rsidRPr="00220B5C">
        <w:t>.2.1.</w:t>
      </w:r>
      <w:r>
        <w:t>2]</w:t>
      </w:r>
    </w:p>
    <w:p w14:paraId="3691AB24" w14:textId="77777777" w:rsidR="00542668" w:rsidRPr="00B02A0B" w:rsidRDefault="00542668" w:rsidP="00542668">
      <w:r w:rsidRPr="00B02A0B">
        <w:t>Upon receiving a request from an MCData user to remove a user or group regroup using a preconfigured group, the MCData client:</w:t>
      </w:r>
    </w:p>
    <w:p w14:paraId="0D5F5946" w14:textId="77777777" w:rsidR="00542668" w:rsidRPr="00B02A0B" w:rsidRDefault="00542668" w:rsidP="00542668">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1DF09A10" w14:textId="77777777" w:rsidR="00542668" w:rsidRPr="00B02A0B" w:rsidRDefault="00542668" w:rsidP="00542668">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3253242A" w14:textId="77777777" w:rsidR="00542668" w:rsidRPr="00B02A0B" w:rsidRDefault="00542668" w:rsidP="00542668">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3A9F3C9E" w14:textId="77777777" w:rsidR="00542668" w:rsidRPr="00B02A0B" w:rsidRDefault="00542668" w:rsidP="00542668">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09E55FAE" w14:textId="77777777" w:rsidR="00542668" w:rsidRPr="00B02A0B" w:rsidRDefault="00542668" w:rsidP="00542668">
      <w:pPr>
        <w:pStyle w:val="B1"/>
      </w:pPr>
      <w:r w:rsidRPr="00B02A0B">
        <w:t>5)</w:t>
      </w:r>
      <w:r w:rsidRPr="00B02A0B">
        <w:tab/>
        <w:t>may include a P-Preferred-Identity header field in the SIP INVITE request containing a public user identity as specified in 3GPP TS 24.229 [5];</w:t>
      </w:r>
    </w:p>
    <w:p w14:paraId="3F94475D" w14:textId="77777777" w:rsidR="00542668" w:rsidRPr="00B02A0B" w:rsidRDefault="00542668" w:rsidP="00542668">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36829A9F" w14:textId="77777777" w:rsidR="00542668" w:rsidRPr="00B02A0B" w:rsidRDefault="00542668" w:rsidP="00542668">
      <w:pPr>
        <w:pStyle w:val="B1"/>
      </w:pPr>
      <w:r w:rsidRPr="00B02A0B">
        <w:t>7)</w:t>
      </w:r>
      <w:r w:rsidRPr="00B02A0B">
        <w:tab/>
        <w:t>shall contain an application/vnd.3gpp.mcdata-info+xml MIME body with the &lt;mcdatainfo&gt; element containing the &lt;mcdata-Params&gt; element with:</w:t>
      </w:r>
    </w:p>
    <w:p w14:paraId="4B728573" w14:textId="77777777" w:rsidR="00542668" w:rsidRPr="00B02A0B" w:rsidRDefault="00542668" w:rsidP="00542668">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037675C2" w14:textId="77777777" w:rsidR="00542668" w:rsidRPr="00B02A0B" w:rsidRDefault="00542668" w:rsidP="00542668">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t xml:space="preserve">the &lt;anyExt&gt; element of </w:t>
      </w:r>
      <w:r w:rsidRPr="00B02A0B">
        <w:t xml:space="preserve">the &lt;functional-alias-URI&gt; </w:t>
      </w:r>
      <w:r>
        <w:t xml:space="preserve">element </w:t>
      </w:r>
      <w:r w:rsidRPr="00B02A0B">
        <w:t>set to the URI of the used functional alias;</w:t>
      </w:r>
    </w:p>
    <w:p w14:paraId="729032F2" w14:textId="77777777" w:rsidR="00542668" w:rsidRPr="00B02A0B" w:rsidRDefault="00542668" w:rsidP="00542668">
      <w:pPr>
        <w:pStyle w:val="B1"/>
      </w:pPr>
      <w:r w:rsidRPr="00B02A0B">
        <w:t>8)</w:t>
      </w:r>
      <w:r w:rsidRPr="00B02A0B">
        <w:tab/>
        <w:t>shall contain an application/vnd.3gpp.mcdata-regroup+xml MIME body with:</w:t>
      </w:r>
    </w:p>
    <w:p w14:paraId="20FF52D8" w14:textId="77777777" w:rsidR="00542668" w:rsidRPr="00B02A0B" w:rsidRDefault="00542668" w:rsidP="00542668">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E19F5B7" w14:textId="77777777" w:rsidR="00542668" w:rsidRPr="00B02A0B" w:rsidRDefault="00542668" w:rsidP="00542668">
      <w:pPr>
        <w:pStyle w:val="B2"/>
      </w:pPr>
      <w:r w:rsidRPr="00B02A0B">
        <w:t>b)</w:t>
      </w:r>
      <w:r w:rsidRPr="00B02A0B">
        <w:tab/>
      </w:r>
      <w:r w:rsidRPr="00B02A0B">
        <w:rPr>
          <w:rFonts w:eastAsia="Malgun Gothic"/>
        </w:rPr>
        <w:t>the</w:t>
      </w:r>
      <w:r w:rsidRPr="00B02A0B">
        <w:t xml:space="preserve"> &lt;regroup-action&gt; element set to "remove"; and</w:t>
      </w:r>
    </w:p>
    <w:p w14:paraId="44F47819" w14:textId="77777777" w:rsidR="00542668" w:rsidRPr="00B02A0B" w:rsidRDefault="00542668" w:rsidP="00542668">
      <w:pPr>
        <w:pStyle w:val="B1"/>
      </w:pPr>
      <w:r w:rsidRPr="00B02A0B">
        <w:t>9)</w:t>
      </w:r>
      <w:r w:rsidRPr="00B02A0B">
        <w:tab/>
        <w:t>shall send the SIP MESSAGE request according to 3GPP TS 24.229 [5].</w:t>
      </w:r>
    </w:p>
    <w:p w14:paraId="71B0326B" w14:textId="77777777" w:rsidR="00542668" w:rsidRPr="00B02A0B" w:rsidRDefault="00542668" w:rsidP="00542668">
      <w:r w:rsidRPr="00B02A0B">
        <w:t>On receiving a SIP 2xx response to the SIP MESSAGE request, the MCData client:</w:t>
      </w:r>
    </w:p>
    <w:p w14:paraId="0F8B1CD3" w14:textId="77777777" w:rsidR="00542668" w:rsidRPr="00B02A0B" w:rsidRDefault="00542668" w:rsidP="00542668">
      <w:pPr>
        <w:pStyle w:val="B1"/>
      </w:pPr>
      <w:r w:rsidRPr="00B02A0B">
        <w:t>1)</w:t>
      </w:r>
      <w:r w:rsidRPr="00B02A0B">
        <w:tab/>
        <w:t>should notify the MCData user of the successful removal of the regroup using preconfigured group.</w:t>
      </w:r>
    </w:p>
    <w:p w14:paraId="66DD7822" w14:textId="77777777" w:rsidR="00542668" w:rsidRPr="00B02A0B" w:rsidRDefault="00542668" w:rsidP="00542668">
      <w:r w:rsidRPr="00B02A0B">
        <w:t>On receiving a SIP 4xx response, a SIP 5xx response or a SIP 6xx response to the SIP INVITE request:</w:t>
      </w:r>
    </w:p>
    <w:p w14:paraId="5C646A06" w14:textId="1910DBF7" w:rsidR="00542668" w:rsidRPr="00B02A0B" w:rsidRDefault="00542668" w:rsidP="00542668">
      <w:pPr>
        <w:pStyle w:val="B1"/>
      </w:pPr>
      <w:r w:rsidRPr="00B02A0B">
        <w:t>1)</w:t>
      </w:r>
      <w:r w:rsidRPr="00B02A0B">
        <w:tab/>
        <w:t>should notify the MCData user of the failure to remove the regroup using preconfigured group.</w:t>
      </w:r>
    </w:p>
    <w:p w14:paraId="1344411F" w14:textId="77777777" w:rsidR="00542668" w:rsidRPr="006D2773" w:rsidRDefault="00542668" w:rsidP="00542668">
      <w:pPr>
        <w:pStyle w:val="H6"/>
      </w:pPr>
      <w:r>
        <w:t>6</w:t>
      </w:r>
      <w:r w:rsidRPr="006D2773">
        <w:t>.</w:t>
      </w:r>
      <w:r>
        <w:t>9</w:t>
      </w:r>
      <w:r w:rsidRPr="006D2773">
        <w:t>.</w:t>
      </w:r>
      <w:r>
        <w:t>1.</w:t>
      </w:r>
      <w:r w:rsidRPr="006D2773">
        <w:t>3</w:t>
      </w:r>
      <w:r w:rsidRPr="006D2773">
        <w:tab/>
        <w:t>Test description</w:t>
      </w:r>
    </w:p>
    <w:p w14:paraId="3C830D0A" w14:textId="77777777" w:rsidR="00542668" w:rsidRPr="006D2773" w:rsidRDefault="00542668" w:rsidP="00542668">
      <w:pPr>
        <w:pStyle w:val="H6"/>
      </w:pPr>
      <w:r>
        <w:t>6</w:t>
      </w:r>
      <w:r w:rsidRPr="006D2773">
        <w:t>.</w:t>
      </w:r>
      <w:r>
        <w:t>9</w:t>
      </w:r>
      <w:r w:rsidRPr="006D2773">
        <w:t>.</w:t>
      </w:r>
      <w:r>
        <w:t>1.</w:t>
      </w:r>
      <w:r w:rsidRPr="006D2773">
        <w:t>3.1</w:t>
      </w:r>
      <w:r w:rsidRPr="006D2773">
        <w:tab/>
        <w:t>Pre-test conditions</w:t>
      </w:r>
    </w:p>
    <w:p w14:paraId="0A981D1E" w14:textId="77777777" w:rsidR="00542668" w:rsidRPr="006D2773" w:rsidRDefault="00542668" w:rsidP="00542668">
      <w:pPr>
        <w:pStyle w:val="H6"/>
      </w:pPr>
      <w:r w:rsidRPr="006D2773">
        <w:t>Test configuration:</w:t>
      </w:r>
    </w:p>
    <w:p w14:paraId="08A1AB45" w14:textId="77777777" w:rsidR="00542668" w:rsidRPr="006D2773" w:rsidRDefault="00542668" w:rsidP="00542668">
      <w:pPr>
        <w:pStyle w:val="B1"/>
      </w:pPr>
      <w:r w:rsidRPr="006D2773">
        <w:t>-</w:t>
      </w:r>
      <w:r w:rsidRPr="006D2773">
        <w:tab/>
        <w:t>Single cell configuration according to TS 37.579-1 [2] clause 5.2.2.2.1.</w:t>
      </w:r>
    </w:p>
    <w:p w14:paraId="3D341F5A" w14:textId="77777777" w:rsidR="00542668" w:rsidRPr="006D2773" w:rsidRDefault="00542668" w:rsidP="00542668">
      <w:pPr>
        <w:pStyle w:val="H6"/>
      </w:pPr>
      <w:r w:rsidRPr="006D2773">
        <w:t>Preamble:</w:t>
      </w:r>
    </w:p>
    <w:p w14:paraId="13A39CC2" w14:textId="77777777" w:rsidR="00542668" w:rsidRPr="006D2773" w:rsidRDefault="00542668" w:rsidP="00542668">
      <w:pPr>
        <w:pStyle w:val="B1"/>
      </w:pPr>
      <w:r w:rsidRPr="006D2773">
        <w:t>-</w:t>
      </w:r>
      <w:r w:rsidRPr="006D2773">
        <w:tab/>
        <w:t>The UE has performed procedure 'Initial registration' as described in TS 37.579-1 [2] clause 5.4.2.</w:t>
      </w:r>
    </w:p>
    <w:p w14:paraId="06C188E2" w14:textId="77777777" w:rsidR="00542668" w:rsidRPr="006D2773" w:rsidRDefault="00542668" w:rsidP="00542668">
      <w:pPr>
        <w:pStyle w:val="B1"/>
      </w:pPr>
      <w:r w:rsidRPr="006D2773">
        <w:t>-</w:t>
      </w:r>
      <w:r w:rsidRPr="006D2773">
        <w:tab/>
        <w:t>UE States at the end of the preamble:</w:t>
      </w:r>
    </w:p>
    <w:p w14:paraId="49AD07BD" w14:textId="77777777" w:rsidR="00542668" w:rsidRPr="006D2773" w:rsidRDefault="00542668" w:rsidP="00542668">
      <w:pPr>
        <w:pStyle w:val="B2"/>
      </w:pPr>
      <w:r w:rsidRPr="006D2773">
        <w:t>-</w:t>
      </w:r>
      <w:r w:rsidRPr="006D2773">
        <w:tab/>
        <w:t>The UE is in RRC_IDLE state.</w:t>
      </w:r>
    </w:p>
    <w:p w14:paraId="664EF369" w14:textId="55F331BB" w:rsidR="00542668" w:rsidRDefault="00542668" w:rsidP="00542668">
      <w:pPr>
        <w:pStyle w:val="B2"/>
      </w:pPr>
      <w:r w:rsidRPr="006D2773">
        <w:t>-</w:t>
      </w:r>
      <w:r w:rsidRPr="006D2773">
        <w:tab/>
        <w:t>The client is registered for MC</w:t>
      </w:r>
      <w:r>
        <w:t>Data</w:t>
      </w:r>
      <w:r w:rsidRPr="006D2773">
        <w:t>.</w:t>
      </w:r>
    </w:p>
    <w:p w14:paraId="7DDCF1CF" w14:textId="77777777" w:rsidR="00542668" w:rsidRDefault="00542668" w:rsidP="00542668">
      <w:pPr>
        <w:pStyle w:val="H6"/>
      </w:pPr>
      <w:r>
        <w:t>6</w:t>
      </w:r>
      <w:r w:rsidRPr="006D2773">
        <w:t>.</w:t>
      </w:r>
      <w:r>
        <w:t>9</w:t>
      </w:r>
      <w:r w:rsidRPr="006D2773">
        <w:t>.</w:t>
      </w:r>
      <w:r>
        <w:t>1.</w:t>
      </w:r>
      <w:r w:rsidRPr="006D2773">
        <w:t>3.2</w:t>
      </w:r>
      <w:r w:rsidRPr="006D2773">
        <w:tab/>
        <w:t>Test procedure sequence</w:t>
      </w:r>
    </w:p>
    <w:p w14:paraId="20359D45" w14:textId="77777777" w:rsidR="00542668" w:rsidRPr="001F396A" w:rsidRDefault="00542668" w:rsidP="00542668">
      <w:pPr>
        <w:pStyle w:val="TH"/>
      </w:pPr>
      <w:r w:rsidRPr="001F396A">
        <w:t>Table 6.</w:t>
      </w:r>
      <w:r>
        <w:t>9</w:t>
      </w:r>
      <w:r w:rsidRPr="001F396A">
        <w:t>.</w:t>
      </w:r>
      <w:r>
        <w:t>1</w:t>
      </w:r>
      <w:r w:rsidRPr="001F396A">
        <w:t>.3.2-1: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42668" w:rsidRPr="001F396A" w14:paraId="3245DAB4" w14:textId="77777777" w:rsidTr="00EE26EF">
        <w:tc>
          <w:tcPr>
            <w:tcW w:w="533" w:type="dxa"/>
            <w:tcBorders>
              <w:top w:val="single" w:sz="4" w:space="0" w:color="auto"/>
              <w:left w:val="single" w:sz="4" w:space="0" w:color="auto"/>
              <w:bottom w:val="nil"/>
              <w:right w:val="single" w:sz="4" w:space="0" w:color="auto"/>
            </w:tcBorders>
            <w:hideMark/>
          </w:tcPr>
          <w:p w14:paraId="43DF1856" w14:textId="77777777" w:rsidR="00542668" w:rsidRPr="001F396A" w:rsidRDefault="00542668" w:rsidP="00EE26EF">
            <w:pPr>
              <w:pStyle w:val="TAH"/>
            </w:pPr>
            <w:r w:rsidRPr="001F396A">
              <w:t>St</w:t>
            </w:r>
          </w:p>
        </w:tc>
        <w:tc>
          <w:tcPr>
            <w:tcW w:w="3967" w:type="dxa"/>
            <w:tcBorders>
              <w:top w:val="single" w:sz="4" w:space="0" w:color="auto"/>
              <w:left w:val="single" w:sz="4" w:space="0" w:color="auto"/>
              <w:bottom w:val="nil"/>
              <w:right w:val="single" w:sz="4" w:space="0" w:color="auto"/>
            </w:tcBorders>
            <w:hideMark/>
          </w:tcPr>
          <w:p w14:paraId="60B584E4" w14:textId="77777777" w:rsidR="00542668" w:rsidRPr="001F396A" w:rsidRDefault="00542668" w:rsidP="00EE26EF">
            <w:pPr>
              <w:pStyle w:val="TAH"/>
            </w:pPr>
            <w:r w:rsidRPr="001F396A">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EB7FD04" w14:textId="77777777" w:rsidR="00542668" w:rsidRPr="001F396A" w:rsidRDefault="00542668" w:rsidP="00EE26EF">
            <w:pPr>
              <w:pStyle w:val="TAH"/>
            </w:pPr>
            <w:r w:rsidRPr="001F396A">
              <w:t>Message Sequence</w:t>
            </w:r>
          </w:p>
        </w:tc>
        <w:tc>
          <w:tcPr>
            <w:tcW w:w="565" w:type="dxa"/>
            <w:tcBorders>
              <w:top w:val="single" w:sz="4" w:space="0" w:color="auto"/>
              <w:left w:val="single" w:sz="4" w:space="0" w:color="auto"/>
              <w:bottom w:val="nil"/>
              <w:right w:val="single" w:sz="4" w:space="0" w:color="auto"/>
            </w:tcBorders>
            <w:hideMark/>
          </w:tcPr>
          <w:p w14:paraId="6372424A" w14:textId="77777777" w:rsidR="00542668" w:rsidRPr="001F396A" w:rsidRDefault="00542668" w:rsidP="00EE26EF">
            <w:pPr>
              <w:pStyle w:val="TAH"/>
            </w:pPr>
            <w:r w:rsidRPr="001F396A">
              <w:t>TP</w:t>
            </w:r>
          </w:p>
        </w:tc>
        <w:tc>
          <w:tcPr>
            <w:tcW w:w="850" w:type="dxa"/>
            <w:tcBorders>
              <w:top w:val="single" w:sz="4" w:space="0" w:color="auto"/>
              <w:left w:val="single" w:sz="4" w:space="0" w:color="auto"/>
              <w:bottom w:val="nil"/>
              <w:right w:val="single" w:sz="4" w:space="0" w:color="auto"/>
            </w:tcBorders>
            <w:hideMark/>
          </w:tcPr>
          <w:p w14:paraId="316607CC" w14:textId="77777777" w:rsidR="00542668" w:rsidRPr="001F396A" w:rsidRDefault="00542668" w:rsidP="00EE26EF">
            <w:pPr>
              <w:pStyle w:val="TAH"/>
            </w:pPr>
            <w:r w:rsidRPr="001F396A">
              <w:t>Verdict</w:t>
            </w:r>
          </w:p>
        </w:tc>
      </w:tr>
      <w:tr w:rsidR="00542668" w:rsidRPr="001F396A" w14:paraId="6B4CC454" w14:textId="77777777" w:rsidTr="00EE26EF">
        <w:tc>
          <w:tcPr>
            <w:tcW w:w="533" w:type="dxa"/>
            <w:tcBorders>
              <w:top w:val="nil"/>
              <w:left w:val="single" w:sz="4" w:space="0" w:color="auto"/>
              <w:bottom w:val="single" w:sz="4" w:space="0" w:color="auto"/>
              <w:right w:val="single" w:sz="4" w:space="0" w:color="auto"/>
            </w:tcBorders>
          </w:tcPr>
          <w:p w14:paraId="3CE3EAB5" w14:textId="77777777" w:rsidR="00542668" w:rsidRPr="001F396A" w:rsidRDefault="00542668" w:rsidP="00EE26EF">
            <w:pPr>
              <w:pStyle w:val="TAH"/>
            </w:pPr>
          </w:p>
        </w:tc>
        <w:tc>
          <w:tcPr>
            <w:tcW w:w="3967" w:type="dxa"/>
            <w:tcBorders>
              <w:top w:val="nil"/>
              <w:left w:val="single" w:sz="4" w:space="0" w:color="auto"/>
              <w:bottom w:val="single" w:sz="4" w:space="0" w:color="auto"/>
              <w:right w:val="single" w:sz="4" w:space="0" w:color="auto"/>
            </w:tcBorders>
          </w:tcPr>
          <w:p w14:paraId="0EAFE7E4" w14:textId="77777777" w:rsidR="00542668" w:rsidRPr="001F396A" w:rsidRDefault="00542668" w:rsidP="00EE26E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5FC9E8" w14:textId="77777777" w:rsidR="00542668" w:rsidRPr="001F396A" w:rsidRDefault="00542668" w:rsidP="00EE26EF">
            <w:pPr>
              <w:pStyle w:val="TAH"/>
            </w:pPr>
            <w:r w:rsidRPr="001F396A">
              <w:t>U - S</w:t>
            </w:r>
          </w:p>
        </w:tc>
        <w:tc>
          <w:tcPr>
            <w:tcW w:w="2977" w:type="dxa"/>
            <w:tcBorders>
              <w:top w:val="single" w:sz="4" w:space="0" w:color="auto"/>
              <w:left w:val="single" w:sz="4" w:space="0" w:color="auto"/>
              <w:bottom w:val="single" w:sz="4" w:space="0" w:color="auto"/>
              <w:right w:val="single" w:sz="4" w:space="0" w:color="auto"/>
            </w:tcBorders>
            <w:hideMark/>
          </w:tcPr>
          <w:p w14:paraId="2ED185F9" w14:textId="77777777" w:rsidR="00542668" w:rsidRPr="001F396A" w:rsidRDefault="00542668" w:rsidP="00EE26EF">
            <w:pPr>
              <w:pStyle w:val="TAH"/>
            </w:pPr>
            <w:r w:rsidRPr="001F396A">
              <w:t>Message</w:t>
            </w:r>
          </w:p>
        </w:tc>
        <w:tc>
          <w:tcPr>
            <w:tcW w:w="565" w:type="dxa"/>
            <w:tcBorders>
              <w:top w:val="nil"/>
              <w:left w:val="single" w:sz="4" w:space="0" w:color="auto"/>
              <w:bottom w:val="single" w:sz="4" w:space="0" w:color="auto"/>
              <w:right w:val="single" w:sz="4" w:space="0" w:color="auto"/>
            </w:tcBorders>
          </w:tcPr>
          <w:p w14:paraId="370D803E" w14:textId="77777777" w:rsidR="00542668" w:rsidRPr="001F396A" w:rsidRDefault="00542668" w:rsidP="00EE26EF">
            <w:pPr>
              <w:pStyle w:val="TAH"/>
            </w:pPr>
          </w:p>
        </w:tc>
        <w:tc>
          <w:tcPr>
            <w:tcW w:w="850" w:type="dxa"/>
            <w:tcBorders>
              <w:top w:val="nil"/>
              <w:left w:val="single" w:sz="4" w:space="0" w:color="auto"/>
              <w:bottom w:val="single" w:sz="4" w:space="0" w:color="auto"/>
              <w:right w:val="single" w:sz="4" w:space="0" w:color="auto"/>
            </w:tcBorders>
          </w:tcPr>
          <w:p w14:paraId="1BFD9BC0" w14:textId="77777777" w:rsidR="00542668" w:rsidRPr="001F396A" w:rsidRDefault="00542668" w:rsidP="00EE26EF">
            <w:pPr>
              <w:pStyle w:val="TAH"/>
            </w:pPr>
          </w:p>
        </w:tc>
      </w:tr>
      <w:tr w:rsidR="00542668" w:rsidRPr="001F396A" w14:paraId="74D1911F" w14:textId="77777777" w:rsidTr="00EE26EF">
        <w:tc>
          <w:tcPr>
            <w:tcW w:w="533" w:type="dxa"/>
            <w:tcBorders>
              <w:top w:val="single" w:sz="4" w:space="0" w:color="auto"/>
              <w:left w:val="single" w:sz="4" w:space="0" w:color="auto"/>
              <w:bottom w:val="single" w:sz="4" w:space="0" w:color="auto"/>
              <w:right w:val="single" w:sz="4" w:space="0" w:color="auto"/>
            </w:tcBorders>
          </w:tcPr>
          <w:p w14:paraId="7B14B177" w14:textId="77777777" w:rsidR="00542668" w:rsidRPr="001F396A" w:rsidRDefault="00542668" w:rsidP="00EE26EF">
            <w:pPr>
              <w:pStyle w:val="TAC"/>
            </w:pPr>
            <w:r w:rsidRPr="001F396A">
              <w:t>-</w:t>
            </w:r>
          </w:p>
        </w:tc>
        <w:tc>
          <w:tcPr>
            <w:tcW w:w="3967" w:type="dxa"/>
            <w:tcBorders>
              <w:top w:val="single" w:sz="4" w:space="0" w:color="auto"/>
              <w:left w:val="single" w:sz="4" w:space="0" w:color="auto"/>
              <w:bottom w:val="single" w:sz="4" w:space="0" w:color="auto"/>
              <w:right w:val="single" w:sz="4" w:space="0" w:color="auto"/>
            </w:tcBorders>
          </w:tcPr>
          <w:p w14:paraId="63E9123F" w14:textId="77777777" w:rsidR="00542668" w:rsidRPr="001F396A" w:rsidRDefault="00542668" w:rsidP="00EE26EF">
            <w:pPr>
              <w:pStyle w:val="TAL"/>
            </w:pPr>
            <w:r w:rsidRPr="001F396A">
              <w:t xml:space="preserve">EXCEPTION: </w:t>
            </w:r>
            <w:r w:rsidRPr="001F396A">
              <w:rPr>
                <w:color w:val="000000"/>
              </w:rPr>
              <w:t xml:space="preserve">Procedure 'MCX CO communication' as described in </w:t>
            </w:r>
            <w:r w:rsidRPr="001F396A">
              <w:t xml:space="preserve">TS 37.579-1 [2] </w:t>
            </w:r>
            <w:r w:rsidRPr="001F396A">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7F6DEA00" w14:textId="77777777" w:rsidR="00542668" w:rsidRPr="001F396A" w:rsidRDefault="00542668" w:rsidP="00EE26EF">
            <w:pPr>
              <w:pStyle w:val="TAC"/>
            </w:pPr>
            <w:r w:rsidRPr="001F396A">
              <w:t>-</w:t>
            </w:r>
          </w:p>
        </w:tc>
        <w:tc>
          <w:tcPr>
            <w:tcW w:w="2977" w:type="dxa"/>
            <w:tcBorders>
              <w:top w:val="single" w:sz="4" w:space="0" w:color="auto"/>
              <w:left w:val="single" w:sz="4" w:space="0" w:color="auto"/>
              <w:bottom w:val="single" w:sz="4" w:space="0" w:color="auto"/>
              <w:right w:val="single" w:sz="4" w:space="0" w:color="auto"/>
            </w:tcBorders>
          </w:tcPr>
          <w:p w14:paraId="36B71084" w14:textId="77777777" w:rsidR="00542668" w:rsidRPr="001F396A" w:rsidRDefault="00542668" w:rsidP="00EE26EF">
            <w:pPr>
              <w:pStyle w:val="TAL"/>
            </w:pPr>
            <w:r w:rsidRPr="001F396A">
              <w:t>-</w:t>
            </w:r>
          </w:p>
        </w:tc>
        <w:tc>
          <w:tcPr>
            <w:tcW w:w="565" w:type="dxa"/>
            <w:tcBorders>
              <w:top w:val="single" w:sz="4" w:space="0" w:color="auto"/>
              <w:left w:val="single" w:sz="4" w:space="0" w:color="auto"/>
              <w:bottom w:val="single" w:sz="4" w:space="0" w:color="auto"/>
              <w:right w:val="single" w:sz="4" w:space="0" w:color="auto"/>
            </w:tcBorders>
          </w:tcPr>
          <w:p w14:paraId="28015E03" w14:textId="77777777" w:rsidR="00542668" w:rsidRPr="001F396A" w:rsidRDefault="00542668"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57806C8F" w14:textId="77777777" w:rsidR="00542668" w:rsidRPr="001F396A" w:rsidRDefault="00542668" w:rsidP="00EE26EF">
            <w:pPr>
              <w:pStyle w:val="TAC"/>
            </w:pPr>
            <w:r w:rsidRPr="001F396A">
              <w:t>-</w:t>
            </w:r>
          </w:p>
        </w:tc>
      </w:tr>
      <w:tr w:rsidR="00542668" w:rsidRPr="001F396A" w14:paraId="64D2DE7A" w14:textId="77777777" w:rsidTr="00EE26EF">
        <w:tc>
          <w:tcPr>
            <w:tcW w:w="533" w:type="dxa"/>
            <w:tcBorders>
              <w:top w:val="single" w:sz="4" w:space="0" w:color="auto"/>
              <w:left w:val="single" w:sz="4" w:space="0" w:color="auto"/>
              <w:bottom w:val="single" w:sz="4" w:space="0" w:color="auto"/>
              <w:right w:val="single" w:sz="4" w:space="0" w:color="auto"/>
            </w:tcBorders>
          </w:tcPr>
          <w:p w14:paraId="26B95709" w14:textId="77777777" w:rsidR="00542668" w:rsidRPr="001F396A" w:rsidRDefault="00542668" w:rsidP="00EE26EF">
            <w:pPr>
              <w:pStyle w:val="TAC"/>
            </w:pPr>
            <w:r w:rsidRPr="001F396A">
              <w:t>1</w:t>
            </w:r>
          </w:p>
        </w:tc>
        <w:tc>
          <w:tcPr>
            <w:tcW w:w="3967" w:type="dxa"/>
            <w:tcBorders>
              <w:top w:val="single" w:sz="4" w:space="0" w:color="auto"/>
              <w:left w:val="single" w:sz="4" w:space="0" w:color="auto"/>
              <w:bottom w:val="single" w:sz="4" w:space="0" w:color="auto"/>
              <w:right w:val="single" w:sz="4" w:space="0" w:color="auto"/>
            </w:tcBorders>
          </w:tcPr>
          <w:p w14:paraId="2F4CC904" w14:textId="77777777" w:rsidR="00542668" w:rsidRPr="001F396A" w:rsidRDefault="00542668" w:rsidP="00EE26EF">
            <w:pPr>
              <w:pStyle w:val="TAL"/>
            </w:pPr>
            <w:r w:rsidRPr="001F396A">
              <w:t>Make the UE (MC</w:t>
            </w:r>
            <w:r>
              <w:t>Data</w:t>
            </w:r>
            <w:r w:rsidRPr="001F396A">
              <w:t xml:space="preserve"> client) request creation of a new group (group B).</w:t>
            </w:r>
          </w:p>
          <w:p w14:paraId="2FC862A4" w14:textId="77777777" w:rsidR="00542668" w:rsidRPr="001F396A" w:rsidRDefault="00542668" w:rsidP="00EE26EF">
            <w:pPr>
              <w:pStyle w:val="TAL"/>
              <w:rPr>
                <w:rFonts w:eastAsia="Calibri"/>
              </w:rPr>
            </w:pPr>
            <w:r w:rsidRPr="001F396A">
              <w:t>(NOTE 1)</w:t>
            </w:r>
          </w:p>
        </w:tc>
        <w:tc>
          <w:tcPr>
            <w:tcW w:w="708" w:type="dxa"/>
            <w:tcBorders>
              <w:top w:val="single" w:sz="4" w:space="0" w:color="auto"/>
              <w:left w:val="single" w:sz="4" w:space="0" w:color="auto"/>
              <w:bottom w:val="single" w:sz="4" w:space="0" w:color="auto"/>
              <w:right w:val="single" w:sz="4" w:space="0" w:color="auto"/>
            </w:tcBorders>
          </w:tcPr>
          <w:p w14:paraId="357CEC4B" w14:textId="77777777" w:rsidR="00542668" w:rsidRPr="001F396A" w:rsidRDefault="00542668"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1481D45D" w14:textId="77777777" w:rsidR="00542668" w:rsidRPr="001F396A" w:rsidRDefault="00542668"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53BCA277" w14:textId="77777777" w:rsidR="00542668" w:rsidRPr="001F396A" w:rsidRDefault="00542668"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06B18F4B" w14:textId="77777777" w:rsidR="00542668" w:rsidRPr="001F396A" w:rsidRDefault="00542668" w:rsidP="00EE26EF">
            <w:pPr>
              <w:pStyle w:val="TAC"/>
            </w:pPr>
            <w:r w:rsidRPr="001F396A">
              <w:t>-</w:t>
            </w:r>
          </w:p>
        </w:tc>
      </w:tr>
      <w:tr w:rsidR="00542668" w:rsidRPr="001F396A" w14:paraId="2AB9A9F7" w14:textId="77777777" w:rsidTr="00EE26EF">
        <w:tc>
          <w:tcPr>
            <w:tcW w:w="533" w:type="dxa"/>
            <w:tcBorders>
              <w:top w:val="single" w:sz="4" w:space="0" w:color="auto"/>
              <w:left w:val="single" w:sz="4" w:space="0" w:color="auto"/>
              <w:bottom w:val="single" w:sz="4" w:space="0" w:color="auto"/>
              <w:right w:val="single" w:sz="4" w:space="0" w:color="auto"/>
            </w:tcBorders>
          </w:tcPr>
          <w:p w14:paraId="08ADCAEF" w14:textId="77777777" w:rsidR="00542668" w:rsidRPr="001F396A" w:rsidRDefault="00542668" w:rsidP="00EE26EF">
            <w:pPr>
              <w:pStyle w:val="TAC"/>
            </w:pPr>
            <w:r w:rsidRPr="001F396A">
              <w:t>2</w:t>
            </w:r>
          </w:p>
        </w:tc>
        <w:tc>
          <w:tcPr>
            <w:tcW w:w="3967" w:type="dxa"/>
            <w:tcBorders>
              <w:top w:val="single" w:sz="4" w:space="0" w:color="auto"/>
              <w:left w:val="single" w:sz="4" w:space="0" w:color="auto"/>
              <w:bottom w:val="single" w:sz="4" w:space="0" w:color="auto"/>
              <w:right w:val="single" w:sz="4" w:space="0" w:color="auto"/>
            </w:tcBorders>
          </w:tcPr>
          <w:p w14:paraId="0E4EF9C9" w14:textId="77777777" w:rsidR="00542668" w:rsidRPr="001F396A" w:rsidRDefault="00542668" w:rsidP="00EE26EF">
            <w:pPr>
              <w:pStyle w:val="TAL"/>
              <w:rPr>
                <w:rFonts w:eastAsia="Calibri"/>
              </w:rPr>
            </w:pPr>
            <w:r w:rsidRPr="001F396A">
              <w:t>The UE (MC</w:t>
            </w:r>
            <w:r>
              <w:t>Data</w:t>
            </w:r>
            <w:r w:rsidRPr="001F396A">
              <w:t xml:space="preserve">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06D14806" w14:textId="77777777" w:rsidR="00542668" w:rsidRPr="001F396A" w:rsidRDefault="00542668"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25C4C3E8" w14:textId="77777777" w:rsidR="00542668" w:rsidRPr="001F396A" w:rsidRDefault="00542668"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089C57D4" w14:textId="77777777" w:rsidR="00542668" w:rsidRPr="001F396A" w:rsidRDefault="00542668"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70E20A7F" w14:textId="77777777" w:rsidR="00542668" w:rsidRPr="001F396A" w:rsidRDefault="00542668" w:rsidP="00EE26EF">
            <w:pPr>
              <w:pStyle w:val="TAC"/>
            </w:pPr>
            <w:r w:rsidRPr="001F396A">
              <w:t>-</w:t>
            </w:r>
          </w:p>
        </w:tc>
      </w:tr>
      <w:tr w:rsidR="00542668" w:rsidRPr="001F396A" w14:paraId="40171F3C" w14:textId="77777777" w:rsidTr="00EE26EF">
        <w:tc>
          <w:tcPr>
            <w:tcW w:w="533" w:type="dxa"/>
            <w:tcBorders>
              <w:top w:val="single" w:sz="4" w:space="0" w:color="auto"/>
              <w:left w:val="single" w:sz="4" w:space="0" w:color="auto"/>
              <w:bottom w:val="single" w:sz="4" w:space="0" w:color="auto"/>
              <w:right w:val="single" w:sz="4" w:space="0" w:color="auto"/>
            </w:tcBorders>
          </w:tcPr>
          <w:p w14:paraId="2FBA3E13" w14:textId="77777777" w:rsidR="00542668" w:rsidRPr="001F396A" w:rsidRDefault="00542668" w:rsidP="00EE26EF">
            <w:pPr>
              <w:pStyle w:val="TAC"/>
            </w:pPr>
            <w:r w:rsidRPr="001F396A">
              <w:t>3</w:t>
            </w:r>
          </w:p>
        </w:tc>
        <w:tc>
          <w:tcPr>
            <w:tcW w:w="3967" w:type="dxa"/>
            <w:tcBorders>
              <w:top w:val="single" w:sz="4" w:space="0" w:color="auto"/>
              <w:left w:val="single" w:sz="4" w:space="0" w:color="auto"/>
              <w:bottom w:val="single" w:sz="4" w:space="0" w:color="auto"/>
              <w:right w:val="single" w:sz="4" w:space="0" w:color="auto"/>
            </w:tcBorders>
          </w:tcPr>
          <w:p w14:paraId="16EC3479" w14:textId="77777777" w:rsidR="00542668" w:rsidRPr="001F396A" w:rsidRDefault="00542668" w:rsidP="00EE26EF">
            <w:pPr>
              <w:pStyle w:val="TAL"/>
              <w:rPr>
                <w:rFonts w:eastAsia="Calibri"/>
              </w:rPr>
            </w:pPr>
            <w:r w:rsidRPr="001F396A">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7EA5CA10" w14:textId="77777777" w:rsidR="00542668" w:rsidRPr="001F396A" w:rsidRDefault="00542668"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3945CC49" w14:textId="77777777" w:rsidR="00542668" w:rsidRPr="001F396A" w:rsidRDefault="00542668"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45BAEBC1" w14:textId="77777777" w:rsidR="00542668" w:rsidRPr="001F396A" w:rsidRDefault="00542668" w:rsidP="00EE26EF">
            <w:pPr>
              <w:pStyle w:val="TAC"/>
              <w:rPr>
                <w:rFonts w:eastAsia="Calibri"/>
              </w:rPr>
            </w:pPr>
            <w:r w:rsidRPr="001F396A">
              <w:t>-</w:t>
            </w:r>
          </w:p>
        </w:tc>
        <w:tc>
          <w:tcPr>
            <w:tcW w:w="850" w:type="dxa"/>
            <w:tcBorders>
              <w:top w:val="single" w:sz="4" w:space="0" w:color="auto"/>
              <w:left w:val="single" w:sz="4" w:space="0" w:color="auto"/>
              <w:bottom w:val="single" w:sz="4" w:space="0" w:color="auto"/>
              <w:right w:val="single" w:sz="4" w:space="0" w:color="auto"/>
            </w:tcBorders>
          </w:tcPr>
          <w:p w14:paraId="2EF31FC9" w14:textId="77777777" w:rsidR="00542668" w:rsidRPr="001F396A" w:rsidRDefault="00542668" w:rsidP="00EE26EF">
            <w:pPr>
              <w:pStyle w:val="TAC"/>
              <w:rPr>
                <w:rFonts w:eastAsia="Calibri"/>
              </w:rPr>
            </w:pPr>
            <w:r w:rsidRPr="001F396A">
              <w:t>-</w:t>
            </w:r>
          </w:p>
        </w:tc>
      </w:tr>
      <w:tr w:rsidR="00542668" w:rsidRPr="001F396A" w14:paraId="5E363B96" w14:textId="77777777" w:rsidTr="00EE26EF">
        <w:tc>
          <w:tcPr>
            <w:tcW w:w="533" w:type="dxa"/>
            <w:tcBorders>
              <w:top w:val="single" w:sz="4" w:space="0" w:color="auto"/>
              <w:left w:val="single" w:sz="4" w:space="0" w:color="auto"/>
              <w:bottom w:val="single" w:sz="4" w:space="0" w:color="auto"/>
              <w:right w:val="single" w:sz="4" w:space="0" w:color="auto"/>
            </w:tcBorders>
          </w:tcPr>
          <w:p w14:paraId="521629FF" w14:textId="77777777" w:rsidR="00542668" w:rsidRPr="001F396A" w:rsidRDefault="00542668" w:rsidP="00EE26EF">
            <w:pPr>
              <w:pStyle w:val="TAC"/>
            </w:pPr>
            <w:r w:rsidRPr="001F396A">
              <w:t>4</w:t>
            </w:r>
          </w:p>
        </w:tc>
        <w:tc>
          <w:tcPr>
            <w:tcW w:w="3967" w:type="dxa"/>
            <w:tcBorders>
              <w:top w:val="single" w:sz="4" w:space="0" w:color="auto"/>
              <w:left w:val="single" w:sz="4" w:space="0" w:color="auto"/>
              <w:bottom w:val="single" w:sz="4" w:space="0" w:color="auto"/>
              <w:right w:val="single" w:sz="4" w:space="0" w:color="auto"/>
            </w:tcBorders>
          </w:tcPr>
          <w:p w14:paraId="3755F660" w14:textId="77777777" w:rsidR="00542668" w:rsidRPr="001F396A" w:rsidRDefault="00542668" w:rsidP="00A36A05">
            <w:pPr>
              <w:pStyle w:val="TAC"/>
              <w:jc w:val="left"/>
              <w:rPr>
                <w:rFonts w:eastAsia="Calibri"/>
              </w:rPr>
            </w:pPr>
            <w:r w:rsidRPr="001F396A">
              <w:rPr>
                <w:rFonts w:eastAsia="Calibri"/>
              </w:rPr>
              <w:t>Check: Does the UE (</w:t>
            </w:r>
            <w:r w:rsidRPr="001F396A">
              <w:t>MC</w:t>
            </w:r>
            <w:r>
              <w:t>Data</w:t>
            </w:r>
            <w:r w:rsidRPr="001F396A">
              <w:rPr>
                <w:rFonts w:eastAsia="Calibri"/>
                <w:lang w:eastAsia="ko-KR"/>
              </w:rPr>
              <w:t xml:space="preserve"> client) correctly perform procedure ‘</w:t>
            </w:r>
            <w:r w:rsidRPr="001F396A">
              <w:t>MCX SIP MESSAGE C</w:t>
            </w:r>
            <w:r>
              <w:t>O</w:t>
            </w:r>
            <w:r w:rsidRPr="001F396A">
              <w:t>' as described in TS 37.579-1 [2] Table 5.3.3</w:t>
            </w:r>
            <w:r>
              <w:t>2</w:t>
            </w:r>
            <w:r w:rsidRPr="001F396A">
              <w:t xml:space="preserve">.3-1 </w:t>
            </w:r>
            <w:r w:rsidRPr="001F396A">
              <w:rPr>
                <w:bCs/>
              </w:rPr>
              <w:t>to</w:t>
            </w:r>
            <w:r w:rsidRPr="001F396A">
              <w:t xml:space="preserve"> establish an MC</w:t>
            </w:r>
            <w:r>
              <w:t>Data</w:t>
            </w:r>
            <w:r w:rsidRPr="001F396A">
              <w:t xml:space="preserve"> user 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77D99970" w14:textId="77777777" w:rsidR="00542668" w:rsidRPr="001F396A" w:rsidRDefault="00542668"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1E05259"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5C4197E" w14:textId="77777777" w:rsidR="00542668" w:rsidRPr="001F396A" w:rsidRDefault="00542668" w:rsidP="00EE26EF">
            <w:pPr>
              <w:pStyle w:val="TAC"/>
              <w:rPr>
                <w:rFonts w:eastAsia="Calibri"/>
              </w:rPr>
            </w:pPr>
            <w:r w:rsidRPr="001F396A">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0F12C5AD" w14:textId="77777777" w:rsidR="00542668" w:rsidRPr="001F396A" w:rsidRDefault="00542668" w:rsidP="00EE26EF">
            <w:pPr>
              <w:pStyle w:val="TAC"/>
              <w:rPr>
                <w:rFonts w:eastAsia="Calibri"/>
              </w:rPr>
            </w:pPr>
            <w:r w:rsidRPr="001F396A">
              <w:t>P</w:t>
            </w:r>
          </w:p>
        </w:tc>
      </w:tr>
      <w:tr w:rsidR="00542668" w:rsidRPr="001F396A" w14:paraId="2677B319" w14:textId="77777777" w:rsidTr="00EE26EF">
        <w:tc>
          <w:tcPr>
            <w:tcW w:w="533" w:type="dxa"/>
            <w:tcBorders>
              <w:top w:val="single" w:sz="4" w:space="0" w:color="auto"/>
              <w:left w:val="single" w:sz="4" w:space="0" w:color="auto"/>
              <w:bottom w:val="single" w:sz="4" w:space="0" w:color="auto"/>
              <w:right w:val="single" w:sz="4" w:space="0" w:color="auto"/>
            </w:tcBorders>
          </w:tcPr>
          <w:p w14:paraId="6198DD1B" w14:textId="77777777" w:rsidR="00542668" w:rsidRPr="001F396A" w:rsidRDefault="00542668" w:rsidP="00EE26EF">
            <w:pPr>
              <w:pStyle w:val="TAC"/>
            </w:pPr>
            <w:r w:rsidRPr="001F396A">
              <w:t>5</w:t>
            </w:r>
          </w:p>
        </w:tc>
        <w:tc>
          <w:tcPr>
            <w:tcW w:w="3967" w:type="dxa"/>
            <w:tcBorders>
              <w:top w:val="single" w:sz="4" w:space="0" w:color="auto"/>
              <w:left w:val="single" w:sz="4" w:space="0" w:color="auto"/>
              <w:bottom w:val="single" w:sz="4" w:space="0" w:color="auto"/>
              <w:right w:val="single" w:sz="4" w:space="0" w:color="auto"/>
            </w:tcBorders>
          </w:tcPr>
          <w:p w14:paraId="40673910" w14:textId="77777777" w:rsidR="00542668" w:rsidRPr="001F396A" w:rsidRDefault="00542668" w:rsidP="00EE26EF">
            <w:pPr>
              <w:pStyle w:val="TAL"/>
              <w:rPr>
                <w:rFonts w:eastAsia="Calibri"/>
              </w:rPr>
            </w:pPr>
            <w:r w:rsidRPr="001F396A">
              <w:rPr>
                <w:rFonts w:eastAsia="Calibri"/>
              </w:rPr>
              <w:t>Make the UE (</w:t>
            </w:r>
            <w:r w:rsidRPr="001F396A">
              <w:t>MC</w:t>
            </w:r>
            <w:r>
              <w:t>Data</w:t>
            </w:r>
            <w:r w:rsidRPr="001F396A">
              <w:rPr>
                <w:rFonts w:eastAsia="Calibri"/>
              </w:rPr>
              <w:t xml:space="preserve"> client) request the establishment of a </w:t>
            </w:r>
            <w:r>
              <w:rPr>
                <w:rFonts w:eastAsia="Calibri"/>
              </w:rPr>
              <w:t xml:space="preserve">SDS </w:t>
            </w:r>
            <w:r w:rsidRPr="001F396A">
              <w:rPr>
                <w:rFonts w:eastAsia="Calibri"/>
              </w:rPr>
              <w:t xml:space="preserve">group </w:t>
            </w:r>
            <w:r>
              <w:rPr>
                <w:rFonts w:eastAsia="Calibri"/>
              </w:rPr>
              <w:t>session</w:t>
            </w:r>
            <w:r w:rsidRPr="001F396A">
              <w:rPr>
                <w:rFonts w:eastAsia="Calibri"/>
              </w:rPr>
              <w:t xml:space="preserve"> using the user regroup.</w:t>
            </w:r>
          </w:p>
          <w:p w14:paraId="5304F600" w14:textId="77777777" w:rsidR="00542668" w:rsidRPr="001F396A" w:rsidRDefault="00542668" w:rsidP="00EE26EF">
            <w:pPr>
              <w:pStyle w:val="TAL"/>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05E3A04" w14:textId="77777777" w:rsidR="00542668" w:rsidRPr="001F396A" w:rsidRDefault="00542668"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9E46107" w14:textId="77777777" w:rsidR="00542668" w:rsidRPr="001F396A" w:rsidRDefault="00542668"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96B1E84" w14:textId="77777777" w:rsidR="00542668" w:rsidRPr="001F396A" w:rsidRDefault="00542668" w:rsidP="00EE26EF">
            <w:pPr>
              <w:pStyle w:val="TAC"/>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6D7E6F10" w14:textId="77777777" w:rsidR="00542668" w:rsidRPr="001F396A" w:rsidRDefault="00542668" w:rsidP="00EE26EF">
            <w:pPr>
              <w:pStyle w:val="TAC"/>
            </w:pPr>
            <w:r w:rsidRPr="001F396A">
              <w:rPr>
                <w:rFonts w:eastAsia="Calibri"/>
              </w:rPr>
              <w:t>-</w:t>
            </w:r>
          </w:p>
        </w:tc>
      </w:tr>
      <w:tr w:rsidR="00542668" w:rsidRPr="001F396A" w14:paraId="700439CE" w14:textId="77777777" w:rsidTr="00EE26EF">
        <w:tc>
          <w:tcPr>
            <w:tcW w:w="533" w:type="dxa"/>
            <w:tcBorders>
              <w:top w:val="single" w:sz="4" w:space="0" w:color="auto"/>
              <w:left w:val="single" w:sz="4" w:space="0" w:color="auto"/>
              <w:bottom w:val="single" w:sz="4" w:space="0" w:color="auto"/>
              <w:right w:val="single" w:sz="4" w:space="0" w:color="auto"/>
            </w:tcBorders>
          </w:tcPr>
          <w:p w14:paraId="591E8A57" w14:textId="77777777" w:rsidR="00542668" w:rsidRPr="001F396A" w:rsidRDefault="00542668" w:rsidP="00EE26EF">
            <w:pPr>
              <w:pStyle w:val="TAC"/>
            </w:pPr>
            <w:r w:rsidRPr="001F396A">
              <w:t>6</w:t>
            </w:r>
          </w:p>
        </w:tc>
        <w:tc>
          <w:tcPr>
            <w:tcW w:w="3967" w:type="dxa"/>
            <w:tcBorders>
              <w:top w:val="single" w:sz="4" w:space="0" w:color="auto"/>
              <w:left w:val="single" w:sz="4" w:space="0" w:color="auto"/>
              <w:bottom w:val="single" w:sz="4" w:space="0" w:color="auto"/>
              <w:right w:val="single" w:sz="4" w:space="0" w:color="auto"/>
            </w:tcBorders>
          </w:tcPr>
          <w:p w14:paraId="03AE17A8" w14:textId="77777777" w:rsidR="00542668" w:rsidRPr="00B062DC" w:rsidRDefault="00542668" w:rsidP="00EE26EF">
            <w:pPr>
              <w:pStyle w:val="TAL"/>
              <w:rPr>
                <w:rFonts w:eastAsia="Calibri"/>
                <w:highlight w:val="green"/>
              </w:rPr>
            </w:pPr>
            <w:r w:rsidRPr="00EC033E">
              <w:rPr>
                <w:rFonts w:eastAsia="Calibri"/>
              </w:rPr>
              <w:t>Check: Does the UE (</w:t>
            </w:r>
            <w:r w:rsidRPr="00EC033E">
              <w:t>MCData</w:t>
            </w:r>
            <w:r w:rsidRPr="00EC033E">
              <w:rPr>
                <w:rFonts w:eastAsia="Calibri"/>
                <w:lang w:eastAsia="ko-KR"/>
              </w:rPr>
              <w:t xml:space="preserve"> client) correctly perform procedure '</w:t>
            </w:r>
            <w:r w:rsidRPr="00EC033E">
              <w:t xml:space="preserve"> CO MCData Call Establishment</w:t>
            </w:r>
            <w:r w:rsidRPr="00EC033E" w:rsidDel="009141E4">
              <w:t xml:space="preserve"> </w:t>
            </w:r>
            <w:r w:rsidRPr="00EC033E">
              <w:t xml:space="preserve">' as described in TS 37.579-1 [2] Table 5.3C.2.3-1 </w:t>
            </w:r>
            <w:r w:rsidRPr="00EC033E">
              <w:rPr>
                <w:bCs/>
              </w:rPr>
              <w:t xml:space="preserve">to </w:t>
            </w:r>
            <w:r w:rsidRPr="00EC033E">
              <w:rPr>
                <w:rFonts w:eastAsia="Calibri"/>
              </w:rPr>
              <w:t xml:space="preserve">establish a </w:t>
            </w:r>
            <w:r>
              <w:rPr>
                <w:rFonts w:eastAsia="Calibri"/>
              </w:rPr>
              <w:t xml:space="preserve">SDS </w:t>
            </w:r>
            <w:r w:rsidRPr="00EC033E">
              <w:rPr>
                <w:rFonts w:eastAsia="Calibri"/>
              </w:rPr>
              <w:t xml:space="preserve">group </w:t>
            </w:r>
            <w:r>
              <w:rPr>
                <w:rFonts w:eastAsia="Calibri"/>
              </w:rPr>
              <w:t>session</w:t>
            </w:r>
            <w:r w:rsidRPr="00EC033E">
              <w:rPr>
                <w:rFonts w:eastAsia="Calibri"/>
              </w:rPr>
              <w:t xml:space="preserve"> </w:t>
            </w:r>
            <w:r w:rsidRPr="00EC033E">
              <w:rPr>
                <w:bCs/>
              </w:rPr>
              <w:t>using the user regroup</w:t>
            </w:r>
            <w:r w:rsidRPr="00EC033E">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48CE38A9" w14:textId="77777777" w:rsidR="00542668" w:rsidRPr="001F396A" w:rsidRDefault="00542668" w:rsidP="00EE26EF">
            <w:pPr>
              <w:pStyle w:val="TAC"/>
              <w:rPr>
                <w:rFonts w:eastAsia="Calibri"/>
                <w:szCs w:val="22"/>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A6080D0"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33A8819" w14:textId="77777777" w:rsidR="00542668" w:rsidRPr="001F396A" w:rsidRDefault="00542668" w:rsidP="00EE26EF">
            <w:pPr>
              <w:pStyle w:val="TAC"/>
              <w:rPr>
                <w:rFonts w:eastAsia="Calibri"/>
              </w:rPr>
            </w:pPr>
            <w:r w:rsidRPr="001F396A">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07840D70" w14:textId="77777777" w:rsidR="00542668" w:rsidRPr="001F396A" w:rsidRDefault="00542668" w:rsidP="00EE26EF">
            <w:pPr>
              <w:pStyle w:val="TAC"/>
              <w:rPr>
                <w:rFonts w:eastAsia="Calibri"/>
              </w:rPr>
            </w:pPr>
            <w:r w:rsidRPr="001F396A">
              <w:t>P</w:t>
            </w:r>
          </w:p>
        </w:tc>
      </w:tr>
      <w:tr w:rsidR="00542668" w:rsidRPr="001F396A" w14:paraId="2E0B8E49" w14:textId="77777777" w:rsidTr="00EE26EF">
        <w:tc>
          <w:tcPr>
            <w:tcW w:w="533" w:type="dxa"/>
            <w:tcBorders>
              <w:top w:val="single" w:sz="4" w:space="0" w:color="auto"/>
              <w:left w:val="single" w:sz="4" w:space="0" w:color="auto"/>
              <w:bottom w:val="single" w:sz="4" w:space="0" w:color="auto"/>
              <w:right w:val="single" w:sz="4" w:space="0" w:color="auto"/>
            </w:tcBorders>
          </w:tcPr>
          <w:p w14:paraId="6D2A95E9" w14:textId="77777777" w:rsidR="00542668" w:rsidRPr="00A36A05" w:rsidRDefault="00542668" w:rsidP="00EE26EF">
            <w:pPr>
              <w:pStyle w:val="TAC"/>
              <w:rPr>
                <w:highlight w:val="cyan"/>
              </w:rPr>
            </w:pPr>
            <w:r w:rsidRPr="00301868">
              <w:t>7</w:t>
            </w:r>
          </w:p>
        </w:tc>
        <w:tc>
          <w:tcPr>
            <w:tcW w:w="3967" w:type="dxa"/>
            <w:tcBorders>
              <w:top w:val="single" w:sz="4" w:space="0" w:color="auto"/>
              <w:left w:val="single" w:sz="4" w:space="0" w:color="auto"/>
              <w:bottom w:val="single" w:sz="4" w:space="0" w:color="auto"/>
              <w:right w:val="single" w:sz="4" w:space="0" w:color="auto"/>
            </w:tcBorders>
          </w:tcPr>
          <w:p w14:paraId="15C5F213" w14:textId="77777777" w:rsidR="00542668" w:rsidRPr="001F396A" w:rsidRDefault="00542668" w:rsidP="00EE26EF">
            <w:pPr>
              <w:pStyle w:val="TAL"/>
              <w:rPr>
                <w:rFonts w:eastAsia="Calibri"/>
              </w:rPr>
            </w:pPr>
            <w:r w:rsidRPr="001F396A">
              <w:rPr>
                <w:rFonts w:eastAsia="Calibri"/>
              </w:rPr>
              <w:t>Make the UE (</w:t>
            </w:r>
            <w:r w:rsidRPr="00764BD6">
              <w:rPr>
                <w:rFonts w:eastAsia="Calibri"/>
              </w:rPr>
              <w:t>MC</w:t>
            </w:r>
            <w:r>
              <w:rPr>
                <w:rFonts w:eastAsia="Calibri"/>
              </w:rPr>
              <w:t>Data</w:t>
            </w:r>
            <w:r w:rsidRPr="001F396A">
              <w:rPr>
                <w:rFonts w:eastAsia="Calibri"/>
              </w:rPr>
              <w:t xml:space="preserve"> client) release the </w:t>
            </w:r>
            <w:r w:rsidRPr="00301868">
              <w:rPr>
                <w:rFonts w:eastAsia="Calibri"/>
              </w:rPr>
              <w:t>call</w:t>
            </w:r>
            <w:r w:rsidRPr="001F396A">
              <w:rPr>
                <w:rFonts w:eastAsia="Calibri"/>
              </w:rPr>
              <w:t>.</w:t>
            </w:r>
          </w:p>
          <w:p w14:paraId="65E48211" w14:textId="77777777" w:rsidR="00542668" w:rsidRPr="001F396A" w:rsidRDefault="00542668"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A5EA4BD" w14:textId="77777777" w:rsidR="00542668" w:rsidRPr="001F396A" w:rsidRDefault="00542668"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BE2A2FA"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0933320" w14:textId="77777777" w:rsidR="00542668" w:rsidRPr="001F396A" w:rsidRDefault="00542668"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A1D3874" w14:textId="77777777" w:rsidR="00542668" w:rsidRPr="001F396A" w:rsidRDefault="00542668" w:rsidP="00EE26EF">
            <w:pPr>
              <w:pStyle w:val="TAC"/>
              <w:rPr>
                <w:rFonts w:eastAsia="Calibri"/>
              </w:rPr>
            </w:pPr>
            <w:r w:rsidRPr="001F396A">
              <w:rPr>
                <w:rFonts w:eastAsia="Calibri"/>
              </w:rPr>
              <w:t>-</w:t>
            </w:r>
          </w:p>
        </w:tc>
      </w:tr>
      <w:tr w:rsidR="00542668" w:rsidRPr="001F396A" w14:paraId="1B6C2F95" w14:textId="77777777" w:rsidTr="00EE26EF">
        <w:tc>
          <w:tcPr>
            <w:tcW w:w="533" w:type="dxa"/>
            <w:tcBorders>
              <w:top w:val="single" w:sz="4" w:space="0" w:color="auto"/>
              <w:left w:val="single" w:sz="4" w:space="0" w:color="auto"/>
              <w:bottom w:val="single" w:sz="4" w:space="0" w:color="auto"/>
              <w:right w:val="single" w:sz="4" w:space="0" w:color="auto"/>
            </w:tcBorders>
          </w:tcPr>
          <w:p w14:paraId="0C5E5FB0" w14:textId="77777777" w:rsidR="00542668" w:rsidRPr="001F396A" w:rsidRDefault="00542668" w:rsidP="00EE26EF">
            <w:pPr>
              <w:pStyle w:val="TAC"/>
            </w:pPr>
            <w:r w:rsidRPr="00301868">
              <w:t>8</w:t>
            </w:r>
          </w:p>
        </w:tc>
        <w:tc>
          <w:tcPr>
            <w:tcW w:w="3967" w:type="dxa"/>
            <w:tcBorders>
              <w:top w:val="single" w:sz="4" w:space="0" w:color="auto"/>
              <w:left w:val="single" w:sz="4" w:space="0" w:color="auto"/>
              <w:bottom w:val="single" w:sz="4" w:space="0" w:color="auto"/>
              <w:right w:val="single" w:sz="4" w:space="0" w:color="auto"/>
            </w:tcBorders>
          </w:tcPr>
          <w:p w14:paraId="1B899C43" w14:textId="77777777" w:rsidR="00542668" w:rsidRPr="001F396A" w:rsidRDefault="00542668" w:rsidP="00EE26EF">
            <w:pPr>
              <w:pStyle w:val="TAL"/>
              <w:rPr>
                <w:rFonts w:eastAsia="Calibri"/>
              </w:rPr>
            </w:pPr>
            <w:r w:rsidRPr="001F396A">
              <w:rPr>
                <w:rFonts w:eastAsia="Calibri"/>
              </w:rPr>
              <w:t>Check: Does the UE (</w:t>
            </w:r>
            <w:r w:rsidRPr="00940441">
              <w:rPr>
                <w:rFonts w:eastAsia="Calibri"/>
                <w:lang w:eastAsia="ko-KR"/>
              </w:rPr>
              <w:t>MC</w:t>
            </w:r>
            <w:r>
              <w:rPr>
                <w:rFonts w:eastAsia="Calibri"/>
                <w:lang w:eastAsia="ko-KR"/>
              </w:rPr>
              <w:t>Data</w:t>
            </w:r>
            <w:r w:rsidRPr="001F396A">
              <w:rPr>
                <w:rFonts w:eastAsia="Calibri"/>
              </w:rPr>
              <w:t xml:space="preserve"> client) correctly perform procedure '</w:t>
            </w:r>
            <w:r>
              <w:t xml:space="preserve"> </w:t>
            </w:r>
            <w:r w:rsidRPr="00951B4A">
              <w:t>CO MCData call release</w:t>
            </w:r>
            <w:r w:rsidRPr="003D4A2F">
              <w:t xml:space="preserve"> </w:t>
            </w:r>
            <w:r w:rsidRPr="001F396A">
              <w:t>'</w:t>
            </w:r>
            <w:r w:rsidRPr="001F396A">
              <w:rPr>
                <w:rFonts w:eastAsia="Calibri"/>
              </w:rPr>
              <w:t xml:space="preserve"> as described in </w:t>
            </w:r>
            <w:r w:rsidRPr="001F396A">
              <w:t>TS 37.579-1 [2] Table 5.3</w:t>
            </w:r>
            <w:r>
              <w:t>C</w:t>
            </w:r>
            <w:r w:rsidRPr="001F396A">
              <w:t>.</w:t>
            </w:r>
            <w:r>
              <w:t>6</w:t>
            </w:r>
            <w:r w:rsidRPr="001F396A">
              <w:t>.3-1?</w:t>
            </w:r>
          </w:p>
        </w:tc>
        <w:tc>
          <w:tcPr>
            <w:tcW w:w="708" w:type="dxa"/>
            <w:tcBorders>
              <w:top w:val="single" w:sz="4" w:space="0" w:color="auto"/>
              <w:left w:val="single" w:sz="4" w:space="0" w:color="auto"/>
              <w:bottom w:val="single" w:sz="4" w:space="0" w:color="auto"/>
              <w:right w:val="single" w:sz="4" w:space="0" w:color="auto"/>
            </w:tcBorders>
          </w:tcPr>
          <w:p w14:paraId="093C6819" w14:textId="77777777" w:rsidR="00542668" w:rsidRPr="001F396A" w:rsidRDefault="00542668"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D722B92"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FFE6B7C" w14:textId="77777777" w:rsidR="00542668" w:rsidRPr="001F396A" w:rsidRDefault="00542668"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6E6E602A" w14:textId="77777777" w:rsidR="00542668" w:rsidRPr="001F396A" w:rsidRDefault="00542668" w:rsidP="00EE26EF">
            <w:pPr>
              <w:pStyle w:val="TAC"/>
              <w:rPr>
                <w:rFonts w:eastAsia="Calibri"/>
              </w:rPr>
            </w:pPr>
            <w:r w:rsidRPr="001F396A">
              <w:t>P</w:t>
            </w:r>
          </w:p>
        </w:tc>
      </w:tr>
      <w:tr w:rsidR="00542668" w:rsidRPr="001F396A" w14:paraId="32C0CF2B" w14:textId="77777777" w:rsidTr="00EE26EF">
        <w:tc>
          <w:tcPr>
            <w:tcW w:w="533" w:type="dxa"/>
            <w:tcBorders>
              <w:top w:val="single" w:sz="4" w:space="0" w:color="auto"/>
              <w:left w:val="single" w:sz="4" w:space="0" w:color="auto"/>
              <w:bottom w:val="single" w:sz="4" w:space="0" w:color="auto"/>
              <w:right w:val="single" w:sz="4" w:space="0" w:color="auto"/>
            </w:tcBorders>
          </w:tcPr>
          <w:p w14:paraId="206A3894" w14:textId="77777777" w:rsidR="00542668" w:rsidRPr="001F396A" w:rsidRDefault="00542668" w:rsidP="00EE26EF">
            <w:pPr>
              <w:pStyle w:val="TAC"/>
            </w:pPr>
            <w:r w:rsidRPr="00301868">
              <w:t>9</w:t>
            </w:r>
          </w:p>
        </w:tc>
        <w:tc>
          <w:tcPr>
            <w:tcW w:w="3967" w:type="dxa"/>
            <w:tcBorders>
              <w:top w:val="single" w:sz="4" w:space="0" w:color="auto"/>
              <w:left w:val="single" w:sz="4" w:space="0" w:color="auto"/>
              <w:bottom w:val="single" w:sz="4" w:space="0" w:color="auto"/>
              <w:right w:val="single" w:sz="4" w:space="0" w:color="auto"/>
            </w:tcBorders>
          </w:tcPr>
          <w:p w14:paraId="26094A41" w14:textId="77777777" w:rsidR="00542668" w:rsidRPr="001F396A" w:rsidRDefault="00542668" w:rsidP="00EE26EF">
            <w:pPr>
              <w:pStyle w:val="TAL"/>
              <w:rPr>
                <w:rFonts w:eastAsia="Calibri"/>
              </w:rPr>
            </w:pPr>
            <w:r w:rsidRPr="001F396A">
              <w:rPr>
                <w:rFonts w:eastAsia="Calibri"/>
              </w:rPr>
              <w:t>Check: Does the UE (</w:t>
            </w:r>
            <w:r w:rsidRPr="00EA0BCB">
              <w:rPr>
                <w:rFonts w:eastAsia="Calibri"/>
                <w:lang w:eastAsia="ko-KR"/>
              </w:rPr>
              <w:t>MC</w:t>
            </w:r>
            <w:r>
              <w:rPr>
                <w:rFonts w:eastAsia="Calibri"/>
                <w:lang w:eastAsia="ko-KR"/>
              </w:rPr>
              <w:t>Data</w:t>
            </w:r>
            <w:r w:rsidRPr="001F396A">
              <w:rPr>
                <w:rFonts w:eastAsia="Calibri"/>
                <w:lang w:eastAsia="ko-KR"/>
              </w:rPr>
              <w:t xml:space="preserve"> client) correctly perform procedure ‘</w:t>
            </w:r>
            <w:r w:rsidRPr="001F396A">
              <w:t>MCX SIP MESSAGE C</w:t>
            </w:r>
            <w:r>
              <w:t>O</w:t>
            </w:r>
            <w:r w:rsidRPr="001F396A">
              <w:t>' as described</w:t>
            </w:r>
            <w:r>
              <w:t xml:space="preserve"> in TS 37.579-1 [2] Table 5.3.32</w:t>
            </w:r>
            <w:r w:rsidRPr="001F396A">
              <w:t xml:space="preserve">.3-1 </w:t>
            </w:r>
            <w:r w:rsidRPr="001F396A">
              <w:rPr>
                <w:bCs/>
              </w:rPr>
              <w:t xml:space="preserve">to </w:t>
            </w:r>
            <w:r w:rsidRPr="001F396A">
              <w:t>remove the user regroup?</w:t>
            </w:r>
          </w:p>
        </w:tc>
        <w:tc>
          <w:tcPr>
            <w:tcW w:w="708" w:type="dxa"/>
            <w:tcBorders>
              <w:top w:val="single" w:sz="4" w:space="0" w:color="auto"/>
              <w:left w:val="single" w:sz="4" w:space="0" w:color="auto"/>
              <w:bottom w:val="single" w:sz="4" w:space="0" w:color="auto"/>
              <w:right w:val="single" w:sz="4" w:space="0" w:color="auto"/>
            </w:tcBorders>
          </w:tcPr>
          <w:p w14:paraId="4D7253D6" w14:textId="77777777" w:rsidR="00542668" w:rsidRPr="001F396A" w:rsidRDefault="00542668"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60729BC"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BD8E7D7" w14:textId="77777777" w:rsidR="00542668" w:rsidRPr="001F396A" w:rsidRDefault="00542668" w:rsidP="00EE26EF">
            <w:pPr>
              <w:pStyle w:val="TAC"/>
              <w:rPr>
                <w:rFonts w:eastAsia="Calibri"/>
              </w:rPr>
            </w:pPr>
            <w:r w:rsidRPr="00301868">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5B42F513" w14:textId="77777777" w:rsidR="00542668" w:rsidRPr="001F396A" w:rsidRDefault="00542668" w:rsidP="00EE26EF">
            <w:pPr>
              <w:pStyle w:val="TAC"/>
            </w:pPr>
            <w:r w:rsidRPr="001F396A">
              <w:t>P</w:t>
            </w:r>
          </w:p>
        </w:tc>
      </w:tr>
      <w:tr w:rsidR="00542668" w:rsidRPr="001F396A" w14:paraId="6D425709" w14:textId="77777777" w:rsidTr="00EE26EF">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29D8625D" w14:textId="77777777" w:rsidR="00542668" w:rsidRPr="001F396A" w:rsidRDefault="00542668" w:rsidP="00EE26EF">
            <w:pPr>
              <w:pStyle w:val="TAN"/>
            </w:pPr>
            <w:r w:rsidRPr="001F396A">
              <w:t>NOTE 1:</w:t>
            </w:r>
            <w:r w:rsidRPr="001F396A">
              <w:tab/>
              <w:t>This is expected to be done via a suitable implementation dependent MMI.</w:t>
            </w:r>
          </w:p>
        </w:tc>
      </w:tr>
    </w:tbl>
    <w:p w14:paraId="2511D887" w14:textId="77777777" w:rsidR="00542668" w:rsidRPr="001F396A" w:rsidRDefault="00542668" w:rsidP="00542668"/>
    <w:p w14:paraId="38AC6805" w14:textId="77777777" w:rsidR="00542668" w:rsidRPr="001F396A" w:rsidRDefault="00542668" w:rsidP="00542668">
      <w:pPr>
        <w:pStyle w:val="H6"/>
      </w:pPr>
      <w:r w:rsidRPr="001F396A">
        <w:t>6.</w:t>
      </w:r>
      <w:r>
        <w:t>9.1</w:t>
      </w:r>
      <w:r w:rsidRPr="001F396A">
        <w:t>.3.3</w:t>
      </w:r>
      <w:r w:rsidRPr="001F396A">
        <w:tab/>
        <w:t>Specific message contents</w:t>
      </w:r>
    </w:p>
    <w:p w14:paraId="491F4B67" w14:textId="77777777" w:rsidR="00542668" w:rsidRPr="001F396A" w:rsidRDefault="00542668" w:rsidP="00542668">
      <w:pPr>
        <w:pStyle w:val="TH"/>
        <w:rPr>
          <w:lang w:eastAsia="ko-KR"/>
        </w:rPr>
      </w:pPr>
      <w:r w:rsidRPr="001F396A">
        <w:t>Table 6.</w:t>
      </w:r>
      <w:r>
        <w:t>9</w:t>
      </w:r>
      <w:r w:rsidRPr="001F396A">
        <w:t>.</w:t>
      </w:r>
      <w:r>
        <w:t>1</w:t>
      </w:r>
      <w:r w:rsidRPr="001F396A">
        <w:t>.3.3-1: HTTP</w:t>
      </w:r>
      <w:r w:rsidRPr="001F396A">
        <w:rPr>
          <w:lang w:eastAsia="ko-KR"/>
        </w:rPr>
        <w:t xml:space="preserve"> PUT (step 2, </w:t>
      </w:r>
      <w:r w:rsidRPr="001F396A">
        <w:t>Table 6.</w:t>
      </w:r>
      <w:r>
        <w:t>9</w:t>
      </w:r>
      <w:r w:rsidRPr="001F396A">
        <w:t>.</w:t>
      </w:r>
      <w:r>
        <w:t>1</w:t>
      </w:r>
      <w:r w:rsidRPr="001F396A">
        <w:t>.3.2-1</w:t>
      </w:r>
      <w:r w:rsidRPr="001F396A">
        <w:rPr>
          <w:lang w:eastAsia="ko-KR"/>
        </w:rPr>
        <w:t>;</w:t>
      </w:r>
      <w:r w:rsidRPr="001F396A">
        <w:rPr>
          <w:lang w:eastAsia="ko-KR"/>
        </w:rPr>
        <w:br/>
        <w:t>step 1</w:t>
      </w:r>
      <w:r w:rsidRPr="001F396A">
        <w:t>, TS 37.579-1 [2], Table 5.3.26.3-1</w:t>
      </w:r>
      <w:r w:rsidRPr="001F396A">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542668" w:rsidRPr="001F396A" w14:paraId="1F386841" w14:textId="77777777" w:rsidTr="00EE26EF">
        <w:tc>
          <w:tcPr>
            <w:tcW w:w="9639" w:type="dxa"/>
          </w:tcPr>
          <w:p w14:paraId="509C821D" w14:textId="77777777" w:rsidR="00542668" w:rsidRPr="001F396A" w:rsidRDefault="00542668" w:rsidP="00EE26EF">
            <w:pPr>
              <w:pStyle w:val="TAL"/>
              <w:rPr>
                <w:rFonts w:cs="Arial"/>
                <w:szCs w:val="18"/>
              </w:rPr>
            </w:pPr>
            <w:r w:rsidRPr="001F396A">
              <w:t>Derivation Path: TS 37.579-1 [2], Table 5.5.4.4-1, condition GROUPCREATE</w:t>
            </w:r>
          </w:p>
        </w:tc>
      </w:tr>
    </w:tbl>
    <w:p w14:paraId="520457A9" w14:textId="77777777" w:rsidR="00542668" w:rsidRPr="001F396A" w:rsidRDefault="00542668" w:rsidP="00542668"/>
    <w:p w14:paraId="0BA3C444" w14:textId="77777777" w:rsidR="00542668" w:rsidRPr="001F396A" w:rsidRDefault="00542668" w:rsidP="00542668">
      <w:pPr>
        <w:pStyle w:val="TH"/>
      </w:pPr>
      <w:r w:rsidRPr="001F396A">
        <w:t>Table 6.</w:t>
      </w:r>
      <w:r>
        <w:t>9</w:t>
      </w:r>
      <w:r w:rsidRPr="001F396A">
        <w:t>.</w:t>
      </w:r>
      <w:r>
        <w:t>1</w:t>
      </w:r>
      <w:r w:rsidRPr="001F396A">
        <w:t>.3.3-2: SIP MESSAGE from the SS (Step 4, Table 6.</w:t>
      </w:r>
      <w:r>
        <w:t>9</w:t>
      </w:r>
      <w:r w:rsidRPr="001F396A">
        <w:t>.</w:t>
      </w:r>
      <w:r>
        <w:t>1</w:t>
      </w:r>
      <w:r w:rsidRPr="001F396A">
        <w:t>.3.2-1;</w:t>
      </w:r>
      <w:r w:rsidRPr="001F396A">
        <w:br/>
        <w:t>Step 2, TS 37.579-1 [2], Table 5.3.3</w:t>
      </w:r>
      <w:r>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542668" w:rsidRPr="001F396A" w14:paraId="207123C8"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4AD1E53" w14:textId="77777777" w:rsidR="00542668" w:rsidRPr="001F396A" w:rsidRDefault="00542668" w:rsidP="00EE26EF">
            <w:pPr>
              <w:pStyle w:val="TAL"/>
            </w:pPr>
            <w:r w:rsidRPr="001F396A">
              <w:t>Derivation Path: TS 37.579-1 [2], Table 5.5.2.7.2-1, condition ACCEPT-CONTACT-WITH-MEDIA-FEATURE-TAG</w:t>
            </w:r>
          </w:p>
        </w:tc>
      </w:tr>
      <w:tr w:rsidR="00542668" w:rsidRPr="001F396A" w14:paraId="34E528C4"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2F766A07" w14:textId="77777777" w:rsidR="00542668" w:rsidRPr="001F396A" w:rsidRDefault="00542668"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CCE551F" w14:textId="77777777" w:rsidR="00542668" w:rsidRPr="001F396A" w:rsidRDefault="00542668"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42A48A83" w14:textId="77777777" w:rsidR="00542668" w:rsidRPr="001F396A" w:rsidRDefault="00542668"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3D628DFE"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8EE3147" w14:textId="77777777" w:rsidR="00542668" w:rsidRPr="001F396A" w:rsidRDefault="00542668" w:rsidP="00EE26EF">
            <w:pPr>
              <w:pStyle w:val="TAH"/>
            </w:pPr>
            <w:r w:rsidRPr="001F396A">
              <w:t>Condition</w:t>
            </w:r>
          </w:p>
        </w:tc>
      </w:tr>
      <w:tr w:rsidR="00542668" w:rsidRPr="001F396A" w14:paraId="3061AC41"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5659B4FA" w14:textId="77777777" w:rsidR="00542668" w:rsidRPr="001F396A" w:rsidRDefault="00542668" w:rsidP="00EE26EF">
            <w:pPr>
              <w:pStyle w:val="TAL"/>
              <w:rPr>
                <w:b/>
              </w:rPr>
            </w:pPr>
            <w:r w:rsidRPr="001F396A">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4A80C97D" w14:textId="77777777" w:rsidR="00542668" w:rsidRPr="001F396A" w:rsidRDefault="00542668"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49BEA51D"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31D1282C"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FEE345" w14:textId="77777777" w:rsidR="00542668" w:rsidRPr="001F396A" w:rsidRDefault="00542668" w:rsidP="00EE26EF">
            <w:pPr>
              <w:pStyle w:val="TAL"/>
            </w:pPr>
          </w:p>
        </w:tc>
      </w:tr>
      <w:tr w:rsidR="00542668" w:rsidRPr="001F396A" w14:paraId="3C0476DC"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E19F974" w14:textId="77777777" w:rsidR="00542668" w:rsidRPr="001F396A" w:rsidRDefault="00542668" w:rsidP="00EE26EF">
            <w:pPr>
              <w:pStyle w:val="TAL"/>
              <w:rPr>
                <w:b/>
              </w:rPr>
            </w:pPr>
            <w:r w:rsidRPr="001F396A">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3583A7B1" w14:textId="77777777" w:rsidR="00542668" w:rsidRPr="001F396A" w:rsidRDefault="00542668" w:rsidP="00EE26EF">
            <w:pPr>
              <w:pStyle w:val="TAL"/>
            </w:pPr>
            <w:r w:rsidRPr="001F396A">
              <w:t>px_MCX_SIP_PublicUserId_B</w:t>
            </w:r>
          </w:p>
        </w:tc>
        <w:tc>
          <w:tcPr>
            <w:tcW w:w="2127" w:type="dxa"/>
            <w:tcBorders>
              <w:top w:val="single" w:sz="4" w:space="0" w:color="auto"/>
              <w:left w:val="single" w:sz="4" w:space="0" w:color="auto"/>
              <w:bottom w:val="single" w:sz="4" w:space="0" w:color="auto"/>
              <w:right w:val="single" w:sz="4" w:space="0" w:color="auto"/>
            </w:tcBorders>
          </w:tcPr>
          <w:p w14:paraId="16C4EEE5"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C0D8682" w14:textId="77777777" w:rsidR="00542668" w:rsidRPr="001F396A" w:rsidRDefault="00542668" w:rsidP="00EE26EF">
            <w:pPr>
              <w:pStyle w:val="TAL"/>
            </w:pPr>
            <w:r w:rsidRPr="00745B60">
              <w:t>TS 24.28</w:t>
            </w:r>
            <w:r>
              <w:t>2</w:t>
            </w:r>
            <w:r w:rsidRPr="00745B60">
              <w:t xml:space="preserve"> </w:t>
            </w:r>
            <w:r>
              <w:t xml:space="preserve">[31] </w:t>
            </w:r>
            <w:r w:rsidRPr="00745B60">
              <w:t xml:space="preserve">clause </w:t>
            </w:r>
            <w:r w:rsidRPr="00B35EA9">
              <w:t>23.2.1.3</w:t>
            </w:r>
          </w:p>
        </w:tc>
        <w:tc>
          <w:tcPr>
            <w:tcW w:w="1134" w:type="dxa"/>
            <w:tcBorders>
              <w:top w:val="single" w:sz="4" w:space="0" w:color="auto"/>
              <w:left w:val="single" w:sz="4" w:space="0" w:color="auto"/>
              <w:bottom w:val="single" w:sz="4" w:space="0" w:color="auto"/>
              <w:right w:val="single" w:sz="4" w:space="0" w:color="auto"/>
            </w:tcBorders>
            <w:vAlign w:val="bottom"/>
          </w:tcPr>
          <w:p w14:paraId="4DEDEF5C" w14:textId="77777777" w:rsidR="00542668" w:rsidRPr="001F396A" w:rsidRDefault="00542668" w:rsidP="00EE26EF">
            <w:pPr>
              <w:pStyle w:val="TAL"/>
            </w:pPr>
          </w:p>
        </w:tc>
      </w:tr>
      <w:tr w:rsidR="00542668" w:rsidRPr="001F396A" w14:paraId="55CE0606"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1250B8FB" w14:textId="77777777" w:rsidR="00542668" w:rsidRPr="001F396A" w:rsidRDefault="00542668"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3DD52D9B"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6436488"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2748B59"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12BC48" w14:textId="77777777" w:rsidR="00542668" w:rsidRPr="001F396A" w:rsidRDefault="00542668" w:rsidP="00EE26EF">
            <w:pPr>
              <w:pStyle w:val="TAL"/>
            </w:pPr>
          </w:p>
        </w:tc>
      </w:tr>
      <w:tr w:rsidR="00542668" w:rsidRPr="001F396A" w14:paraId="79CE0935"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5BC9F549" w14:textId="77777777" w:rsidR="00542668" w:rsidRPr="001F396A" w:rsidRDefault="00542668"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6DD3DAF1"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833F31" w14:textId="77777777" w:rsidR="00542668" w:rsidRPr="001F396A" w:rsidRDefault="00542668" w:rsidP="00EE26EF">
            <w:pPr>
              <w:pStyle w:val="TAL"/>
              <w:rPr>
                <w:b/>
              </w:rPr>
            </w:pPr>
            <w:r w:rsidRPr="001F396A">
              <w:rPr>
                <w:b/>
              </w:rPr>
              <w:t>MC</w:t>
            </w:r>
            <w:r>
              <w:rPr>
                <w:b/>
              </w:rPr>
              <w:t>Data</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0D1C2D85"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D0AFE64" w14:textId="77777777" w:rsidR="00542668" w:rsidRPr="001F396A" w:rsidRDefault="00542668" w:rsidP="00EE26EF">
            <w:pPr>
              <w:pStyle w:val="TAL"/>
            </w:pPr>
          </w:p>
        </w:tc>
      </w:tr>
      <w:tr w:rsidR="00542668" w:rsidRPr="001F396A" w14:paraId="580B713D"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0443002" w14:textId="77777777" w:rsidR="00542668" w:rsidRPr="001F396A" w:rsidRDefault="00542668"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02F2C360" w14:textId="77777777" w:rsidR="00542668" w:rsidRPr="001F396A" w:rsidRDefault="00542668" w:rsidP="00EE26EF">
            <w:pPr>
              <w:pStyle w:val="TAL"/>
            </w:pPr>
            <w:r w:rsidRPr="001F396A">
              <w:t>MC</w:t>
            </w:r>
            <w:r>
              <w:t>Data</w:t>
            </w:r>
            <w:r w:rsidRPr="001F396A">
              <w:t>-Info as described in Table 6.</w:t>
            </w:r>
            <w:r>
              <w:t>9</w:t>
            </w:r>
            <w:r w:rsidRPr="001F396A">
              <w:t>.</w:t>
            </w:r>
            <w:r>
              <w:t>1</w:t>
            </w:r>
            <w:r w:rsidRPr="001F396A">
              <w:t>.3.3-3</w:t>
            </w:r>
          </w:p>
        </w:tc>
        <w:tc>
          <w:tcPr>
            <w:tcW w:w="2127" w:type="dxa"/>
            <w:tcBorders>
              <w:top w:val="single" w:sz="4" w:space="0" w:color="auto"/>
              <w:left w:val="single" w:sz="4" w:space="0" w:color="auto"/>
              <w:bottom w:val="single" w:sz="4" w:space="0" w:color="auto"/>
              <w:right w:val="single" w:sz="4" w:space="0" w:color="auto"/>
            </w:tcBorders>
          </w:tcPr>
          <w:p w14:paraId="363DFD16"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3230C37" w14:textId="77777777" w:rsidR="00542668" w:rsidRPr="001F396A" w:rsidRDefault="00542668" w:rsidP="00EE26EF">
            <w:pPr>
              <w:pStyle w:val="TAL"/>
            </w:pPr>
            <w:r w:rsidRPr="00C57C20">
              <w:t>TS 24.282 [31] clause 23.2.1.3</w:t>
            </w:r>
          </w:p>
        </w:tc>
        <w:tc>
          <w:tcPr>
            <w:tcW w:w="1134" w:type="dxa"/>
            <w:tcBorders>
              <w:top w:val="single" w:sz="4" w:space="0" w:color="auto"/>
              <w:left w:val="single" w:sz="4" w:space="0" w:color="auto"/>
              <w:bottom w:val="single" w:sz="4" w:space="0" w:color="auto"/>
              <w:right w:val="single" w:sz="4" w:space="0" w:color="auto"/>
            </w:tcBorders>
          </w:tcPr>
          <w:p w14:paraId="72984E94" w14:textId="77777777" w:rsidR="00542668" w:rsidRPr="001F396A" w:rsidRDefault="00542668" w:rsidP="00EE26EF">
            <w:pPr>
              <w:pStyle w:val="TAL"/>
            </w:pPr>
          </w:p>
        </w:tc>
      </w:tr>
      <w:tr w:rsidR="00542668" w:rsidRPr="001F396A" w14:paraId="70630120" w14:textId="77777777" w:rsidTr="00EE26EF">
        <w:tc>
          <w:tcPr>
            <w:tcW w:w="2836" w:type="dxa"/>
            <w:tcBorders>
              <w:top w:val="single" w:sz="4" w:space="0" w:color="auto"/>
              <w:left w:val="single" w:sz="4" w:space="0" w:color="auto"/>
              <w:bottom w:val="single" w:sz="4" w:space="0" w:color="auto"/>
              <w:right w:val="single" w:sz="4" w:space="0" w:color="auto"/>
            </w:tcBorders>
          </w:tcPr>
          <w:p w14:paraId="4A040A1A" w14:textId="77777777" w:rsidR="00542668" w:rsidRPr="001F396A" w:rsidRDefault="00542668"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804523A"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8D3392F" w14:textId="77777777" w:rsidR="00542668" w:rsidRPr="001F396A" w:rsidRDefault="00542668" w:rsidP="00EE26EF">
            <w:pPr>
              <w:pStyle w:val="TAL"/>
              <w:rPr>
                <w:b/>
                <w:bCs/>
              </w:rPr>
            </w:pPr>
            <w:r w:rsidRPr="001F396A">
              <w:rPr>
                <w:b/>
                <w:bCs/>
              </w:rPr>
              <w:t>MC</w:t>
            </w:r>
            <w:r>
              <w:rPr>
                <w:b/>
                <w:bCs/>
              </w:rPr>
              <w:t>Data</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5A45B02A"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E843145" w14:textId="77777777" w:rsidR="00542668" w:rsidRPr="001F396A" w:rsidRDefault="00542668" w:rsidP="00EE26EF">
            <w:pPr>
              <w:pStyle w:val="TAL"/>
            </w:pPr>
          </w:p>
        </w:tc>
      </w:tr>
      <w:tr w:rsidR="00542668" w:rsidRPr="001F396A" w14:paraId="106F71EA" w14:textId="77777777" w:rsidTr="00EE26EF">
        <w:tc>
          <w:tcPr>
            <w:tcW w:w="2836" w:type="dxa"/>
            <w:tcBorders>
              <w:top w:val="single" w:sz="4" w:space="0" w:color="auto"/>
              <w:left w:val="single" w:sz="4" w:space="0" w:color="auto"/>
              <w:bottom w:val="single" w:sz="4" w:space="0" w:color="auto"/>
              <w:right w:val="single" w:sz="4" w:space="0" w:color="auto"/>
            </w:tcBorders>
          </w:tcPr>
          <w:p w14:paraId="212F1965" w14:textId="77777777" w:rsidR="00542668" w:rsidRPr="001F396A" w:rsidRDefault="00542668"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26EDF968"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285C9B9" w14:textId="77777777" w:rsidR="00542668" w:rsidRPr="001F396A" w:rsidRDefault="00542668"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19887DD"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3A0F1F7" w14:textId="77777777" w:rsidR="00542668" w:rsidRPr="001F396A" w:rsidRDefault="00542668" w:rsidP="00EE26EF">
            <w:pPr>
              <w:pStyle w:val="TAL"/>
            </w:pPr>
          </w:p>
        </w:tc>
      </w:tr>
      <w:tr w:rsidR="00542668" w:rsidRPr="001F396A" w14:paraId="21169FA4" w14:textId="77777777" w:rsidTr="00EE26EF">
        <w:tc>
          <w:tcPr>
            <w:tcW w:w="2836" w:type="dxa"/>
            <w:tcBorders>
              <w:top w:val="single" w:sz="4" w:space="0" w:color="auto"/>
              <w:left w:val="single" w:sz="4" w:space="0" w:color="auto"/>
              <w:bottom w:val="single" w:sz="4" w:space="0" w:color="auto"/>
              <w:right w:val="single" w:sz="4" w:space="0" w:color="auto"/>
            </w:tcBorders>
          </w:tcPr>
          <w:p w14:paraId="1E71E80A" w14:textId="77777777" w:rsidR="00542668" w:rsidRPr="001F396A" w:rsidRDefault="00542668"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12DF8CCB" w14:textId="77777777" w:rsidR="00542668" w:rsidRPr="001F396A" w:rsidRDefault="00542668" w:rsidP="00EE26EF">
            <w:pPr>
              <w:pStyle w:val="TAL"/>
            </w:pPr>
            <w:r w:rsidRPr="001F396A">
              <w:t>"application/vnd.3gpp.mc</w:t>
            </w:r>
            <w:r>
              <w:t>data</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25291453" w14:textId="77777777" w:rsidR="00542668" w:rsidRPr="001F396A" w:rsidRDefault="00542668"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3FD800E"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F267301" w14:textId="77777777" w:rsidR="00542668" w:rsidRPr="001F396A" w:rsidRDefault="00542668" w:rsidP="00EE26EF">
            <w:pPr>
              <w:pStyle w:val="TAL"/>
            </w:pPr>
          </w:p>
        </w:tc>
      </w:tr>
      <w:tr w:rsidR="00542668" w:rsidRPr="001F396A" w14:paraId="7F6ABAF9" w14:textId="77777777" w:rsidTr="00EE26EF">
        <w:tc>
          <w:tcPr>
            <w:tcW w:w="2836" w:type="dxa"/>
            <w:tcBorders>
              <w:top w:val="single" w:sz="4" w:space="0" w:color="auto"/>
              <w:left w:val="single" w:sz="4" w:space="0" w:color="auto"/>
              <w:bottom w:val="single" w:sz="4" w:space="0" w:color="auto"/>
              <w:right w:val="single" w:sz="4" w:space="0" w:color="auto"/>
            </w:tcBorders>
          </w:tcPr>
          <w:p w14:paraId="7BF72BD8" w14:textId="77777777" w:rsidR="00542668" w:rsidRPr="001F396A" w:rsidRDefault="00542668"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5459F26E" w14:textId="77777777" w:rsidR="00542668" w:rsidRPr="001F396A" w:rsidRDefault="00542668" w:rsidP="00EE26EF">
            <w:pPr>
              <w:pStyle w:val="TAL"/>
            </w:pPr>
            <w:r w:rsidRPr="001F396A">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19B654A2" w14:textId="77777777" w:rsidR="00542668" w:rsidRPr="00A36A05" w:rsidRDefault="00542668" w:rsidP="00EE26EF">
            <w:pPr>
              <w:pStyle w:val="TAL"/>
            </w:pPr>
            <w:r w:rsidRPr="001F396A">
              <w:t>Unique URL identifying the MC</w:t>
            </w:r>
            <w:r>
              <w:t>Data</w:t>
            </w:r>
            <w:r w:rsidRPr="001F396A">
              <w:t>-Regroup XML MIME body; used as refer</w:t>
            </w:r>
            <w:r>
              <w:t>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02D98932"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E70FB6F" w14:textId="77777777" w:rsidR="00542668" w:rsidRPr="001F396A" w:rsidRDefault="00542668" w:rsidP="00EE26EF">
            <w:pPr>
              <w:pStyle w:val="TAL"/>
            </w:pPr>
          </w:p>
        </w:tc>
      </w:tr>
      <w:tr w:rsidR="00542668" w:rsidRPr="001F396A" w14:paraId="40E5967E" w14:textId="77777777" w:rsidTr="00EE26EF">
        <w:tc>
          <w:tcPr>
            <w:tcW w:w="2836" w:type="dxa"/>
            <w:tcBorders>
              <w:top w:val="single" w:sz="4" w:space="0" w:color="auto"/>
              <w:left w:val="single" w:sz="4" w:space="0" w:color="auto"/>
              <w:bottom w:val="single" w:sz="4" w:space="0" w:color="auto"/>
              <w:right w:val="single" w:sz="4" w:space="0" w:color="auto"/>
            </w:tcBorders>
          </w:tcPr>
          <w:p w14:paraId="3C93D7B8" w14:textId="77777777" w:rsidR="00542668" w:rsidRPr="001F396A" w:rsidRDefault="00542668"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0EC79207" w14:textId="77777777" w:rsidR="00542668" w:rsidRPr="001F396A" w:rsidRDefault="00542668" w:rsidP="00EE26EF">
            <w:pPr>
              <w:pStyle w:val="TAL"/>
            </w:pPr>
            <w:r w:rsidRPr="001F396A">
              <w:t>MC</w:t>
            </w:r>
            <w:r>
              <w:t>Data</w:t>
            </w:r>
            <w:r w:rsidRPr="001F396A">
              <w:t>-Regroup as described in Table 6.</w:t>
            </w:r>
            <w:r>
              <w:t>9</w:t>
            </w:r>
            <w:r w:rsidRPr="001F396A">
              <w:t>.</w:t>
            </w:r>
            <w:r>
              <w:t>1</w:t>
            </w:r>
            <w:r w:rsidRPr="001F396A">
              <w:t>.3.3-4</w:t>
            </w:r>
          </w:p>
        </w:tc>
        <w:tc>
          <w:tcPr>
            <w:tcW w:w="2127" w:type="dxa"/>
            <w:tcBorders>
              <w:top w:val="single" w:sz="4" w:space="0" w:color="auto"/>
              <w:left w:val="single" w:sz="4" w:space="0" w:color="auto"/>
              <w:bottom w:val="single" w:sz="4" w:space="0" w:color="auto"/>
              <w:right w:val="single" w:sz="4" w:space="0" w:color="auto"/>
            </w:tcBorders>
          </w:tcPr>
          <w:p w14:paraId="1939C467"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8305D30" w14:textId="77777777" w:rsidR="00542668" w:rsidRPr="001F396A" w:rsidRDefault="00542668" w:rsidP="00EE26EF">
            <w:pPr>
              <w:pStyle w:val="TAL"/>
            </w:pPr>
            <w:r w:rsidRPr="00C57C20">
              <w:t>TS 24.282 [31] clause 23.2.1.3</w:t>
            </w:r>
          </w:p>
        </w:tc>
        <w:tc>
          <w:tcPr>
            <w:tcW w:w="1134" w:type="dxa"/>
            <w:tcBorders>
              <w:top w:val="single" w:sz="4" w:space="0" w:color="auto"/>
              <w:left w:val="single" w:sz="4" w:space="0" w:color="auto"/>
              <w:bottom w:val="single" w:sz="4" w:space="0" w:color="auto"/>
              <w:right w:val="single" w:sz="4" w:space="0" w:color="auto"/>
            </w:tcBorders>
          </w:tcPr>
          <w:p w14:paraId="5273D600" w14:textId="77777777" w:rsidR="00542668" w:rsidRPr="001F396A" w:rsidRDefault="00542668" w:rsidP="00EE26EF">
            <w:pPr>
              <w:pStyle w:val="TAL"/>
            </w:pPr>
          </w:p>
        </w:tc>
      </w:tr>
    </w:tbl>
    <w:p w14:paraId="42CB271B" w14:textId="77777777" w:rsidR="00542668" w:rsidRPr="001F396A" w:rsidRDefault="00542668" w:rsidP="00542668"/>
    <w:p w14:paraId="06A80DA8" w14:textId="77777777" w:rsidR="00542668" w:rsidRPr="001F396A" w:rsidRDefault="00542668" w:rsidP="00542668">
      <w:pPr>
        <w:pStyle w:val="TH"/>
      </w:pPr>
      <w:r w:rsidRPr="001F396A">
        <w:t>Table 6.</w:t>
      </w:r>
      <w:r>
        <w:t>9.1</w:t>
      </w:r>
      <w:r w:rsidRPr="001F396A">
        <w:t>.3.3-3: MC</w:t>
      </w:r>
      <w:r>
        <w:t>Data</w:t>
      </w:r>
      <w:r w:rsidRPr="001F396A">
        <w:t>-Info in SIP MESSAGE (Table 6.</w:t>
      </w:r>
      <w:r>
        <w:t>9</w:t>
      </w:r>
      <w:r w:rsidRPr="001F396A">
        <w:t>.</w:t>
      </w:r>
      <w:r>
        <w:t>1</w:t>
      </w:r>
      <w:r w:rsidRPr="001F396A">
        <w:t>.3.3-2)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542668" w:rsidRPr="001F396A" w14:paraId="12EDA196"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8208725" w14:textId="77777777" w:rsidR="00542668" w:rsidRPr="001F396A" w:rsidRDefault="00542668" w:rsidP="00EE26EF">
            <w:pPr>
              <w:pStyle w:val="TAL"/>
            </w:pPr>
            <w:r w:rsidRPr="001F396A">
              <w:t>Derivation Path: TS 37.579-1 [2], Table 5.5.3.2.2-</w:t>
            </w:r>
            <w:r>
              <w:t>3</w:t>
            </w:r>
          </w:p>
        </w:tc>
      </w:tr>
      <w:tr w:rsidR="00542668" w:rsidRPr="001F396A" w14:paraId="4961A7D1"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15CB6CF" w14:textId="77777777" w:rsidR="00542668" w:rsidRPr="001F396A" w:rsidRDefault="00542668"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CDDE956" w14:textId="77777777" w:rsidR="00542668" w:rsidRPr="001F396A" w:rsidRDefault="00542668"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84D3C52" w14:textId="77777777" w:rsidR="00542668" w:rsidRPr="001F396A" w:rsidRDefault="00542668"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60FD27C"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80A9777" w14:textId="77777777" w:rsidR="00542668" w:rsidRPr="001F396A" w:rsidRDefault="00542668" w:rsidP="00EE26EF">
            <w:pPr>
              <w:pStyle w:val="TAH"/>
            </w:pPr>
            <w:r w:rsidRPr="001F396A">
              <w:t>Condition</w:t>
            </w:r>
          </w:p>
        </w:tc>
      </w:tr>
      <w:tr w:rsidR="00542668" w:rsidRPr="001F396A" w14:paraId="09102154"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26FD2DE" w14:textId="77777777" w:rsidR="00542668" w:rsidRPr="001F396A" w:rsidRDefault="00542668" w:rsidP="00EE26EF">
            <w:pPr>
              <w:pStyle w:val="TAL"/>
            </w:pPr>
            <w:r>
              <w:t>mcdata</w:t>
            </w:r>
            <w:r w:rsidRPr="001F396A">
              <w:t>info</w:t>
            </w:r>
          </w:p>
        </w:tc>
        <w:tc>
          <w:tcPr>
            <w:tcW w:w="2129" w:type="dxa"/>
            <w:tcBorders>
              <w:top w:val="single" w:sz="4" w:space="0" w:color="auto"/>
              <w:left w:val="single" w:sz="4" w:space="0" w:color="auto"/>
              <w:bottom w:val="single" w:sz="4" w:space="0" w:color="auto"/>
              <w:right w:val="single" w:sz="4" w:space="0" w:color="auto"/>
            </w:tcBorders>
          </w:tcPr>
          <w:p w14:paraId="56F97599"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B215E73"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A3142E3"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DFC187" w14:textId="77777777" w:rsidR="00542668" w:rsidRPr="001F396A" w:rsidRDefault="00542668" w:rsidP="00EE26EF">
            <w:pPr>
              <w:pStyle w:val="TAL"/>
            </w:pPr>
          </w:p>
        </w:tc>
      </w:tr>
      <w:tr w:rsidR="00542668" w:rsidRPr="001F396A" w14:paraId="786FA52E"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ADB395B" w14:textId="77777777" w:rsidR="00542668" w:rsidRPr="001F396A" w:rsidRDefault="00542668" w:rsidP="00EE26EF">
            <w:pPr>
              <w:pStyle w:val="TAL"/>
            </w:pPr>
            <w:r w:rsidRPr="001F396A">
              <w:t xml:space="preserve">  </w:t>
            </w:r>
            <w:r>
              <w:t>mcdata</w:t>
            </w:r>
            <w:r w:rsidRPr="001F396A">
              <w:t>-Params</w:t>
            </w:r>
          </w:p>
        </w:tc>
        <w:tc>
          <w:tcPr>
            <w:tcW w:w="2129" w:type="dxa"/>
            <w:tcBorders>
              <w:top w:val="single" w:sz="4" w:space="0" w:color="auto"/>
              <w:left w:val="single" w:sz="4" w:space="0" w:color="auto"/>
              <w:bottom w:val="single" w:sz="4" w:space="0" w:color="auto"/>
              <w:right w:val="single" w:sz="4" w:space="0" w:color="auto"/>
            </w:tcBorders>
          </w:tcPr>
          <w:p w14:paraId="5734277B"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6DB8835"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F0509A9"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F5058E8" w14:textId="77777777" w:rsidR="00542668" w:rsidRPr="001F396A" w:rsidRDefault="00542668" w:rsidP="00EE26EF">
            <w:pPr>
              <w:pStyle w:val="TAL"/>
            </w:pPr>
          </w:p>
        </w:tc>
      </w:tr>
      <w:tr w:rsidR="00542668" w:rsidRPr="001F396A" w14:paraId="664B51C7" w14:textId="77777777" w:rsidTr="00EE26EF">
        <w:tc>
          <w:tcPr>
            <w:tcW w:w="2836" w:type="dxa"/>
            <w:tcBorders>
              <w:top w:val="single" w:sz="4" w:space="0" w:color="auto"/>
              <w:left w:val="single" w:sz="4" w:space="0" w:color="auto"/>
              <w:bottom w:val="single" w:sz="4" w:space="0" w:color="auto"/>
              <w:right w:val="single" w:sz="4" w:space="0" w:color="auto"/>
            </w:tcBorders>
          </w:tcPr>
          <w:p w14:paraId="6E20BAF0" w14:textId="77777777" w:rsidR="00542668" w:rsidRPr="001F396A" w:rsidRDefault="00542668" w:rsidP="00EE26EF">
            <w:pPr>
              <w:pStyle w:val="TAL"/>
            </w:pPr>
            <w:r w:rsidRPr="001F396A">
              <w:t xml:space="preserve">    </w:t>
            </w:r>
            <w:r>
              <w:t>mcdata</w:t>
            </w:r>
            <w:r w:rsidRPr="001F396A">
              <w:t>-request-uri</w:t>
            </w:r>
          </w:p>
        </w:tc>
        <w:tc>
          <w:tcPr>
            <w:tcW w:w="2129" w:type="dxa"/>
            <w:tcBorders>
              <w:top w:val="single" w:sz="4" w:space="0" w:color="auto"/>
              <w:left w:val="single" w:sz="4" w:space="0" w:color="auto"/>
              <w:bottom w:val="single" w:sz="4" w:space="0" w:color="auto"/>
              <w:right w:val="single" w:sz="4" w:space="0" w:color="auto"/>
            </w:tcBorders>
          </w:tcPr>
          <w:p w14:paraId="78B0724F" w14:textId="77777777" w:rsidR="00542668" w:rsidRPr="001F396A" w:rsidRDefault="00542668" w:rsidP="00EE26EF">
            <w:pPr>
              <w:pStyle w:val="TAL"/>
            </w:pPr>
            <w:r w:rsidRPr="001F396A">
              <w:t>not present</w:t>
            </w:r>
          </w:p>
        </w:tc>
        <w:tc>
          <w:tcPr>
            <w:tcW w:w="2127" w:type="dxa"/>
            <w:tcBorders>
              <w:top w:val="single" w:sz="4" w:space="0" w:color="auto"/>
              <w:left w:val="single" w:sz="4" w:space="0" w:color="auto"/>
              <w:bottom w:val="single" w:sz="4" w:space="0" w:color="auto"/>
              <w:right w:val="single" w:sz="4" w:space="0" w:color="auto"/>
            </w:tcBorders>
          </w:tcPr>
          <w:p w14:paraId="241E3AE9"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36C6BA03"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0DAD5DE" w14:textId="77777777" w:rsidR="00542668" w:rsidRPr="001F396A" w:rsidRDefault="00542668" w:rsidP="00EE26EF">
            <w:pPr>
              <w:pStyle w:val="TAL"/>
            </w:pPr>
          </w:p>
        </w:tc>
      </w:tr>
      <w:tr w:rsidR="00542668" w:rsidRPr="001F396A" w14:paraId="0767E4B2" w14:textId="77777777" w:rsidTr="00EE26EF">
        <w:tc>
          <w:tcPr>
            <w:tcW w:w="2836" w:type="dxa"/>
            <w:tcBorders>
              <w:top w:val="single" w:sz="4" w:space="0" w:color="auto"/>
              <w:left w:val="single" w:sz="4" w:space="0" w:color="auto"/>
              <w:bottom w:val="single" w:sz="4" w:space="0" w:color="auto"/>
              <w:right w:val="single" w:sz="4" w:space="0" w:color="auto"/>
            </w:tcBorders>
          </w:tcPr>
          <w:p w14:paraId="728D3EF8" w14:textId="77777777" w:rsidR="00542668" w:rsidRPr="001F396A" w:rsidRDefault="00542668" w:rsidP="00EE26EF">
            <w:pPr>
              <w:pStyle w:val="TAL"/>
            </w:pPr>
            <w:r w:rsidRPr="001F396A">
              <w:t xml:space="preserve">    </w:t>
            </w:r>
            <w:r>
              <w:t>mcdata</w:t>
            </w:r>
            <w:r w:rsidRPr="001F396A">
              <w:t>-calling-user-id</w:t>
            </w:r>
          </w:p>
        </w:tc>
        <w:tc>
          <w:tcPr>
            <w:tcW w:w="2129" w:type="dxa"/>
            <w:tcBorders>
              <w:top w:val="single" w:sz="4" w:space="0" w:color="auto"/>
              <w:left w:val="single" w:sz="4" w:space="0" w:color="auto"/>
              <w:bottom w:val="single" w:sz="4" w:space="0" w:color="auto"/>
              <w:right w:val="single" w:sz="4" w:space="0" w:color="auto"/>
            </w:tcBorders>
          </w:tcPr>
          <w:p w14:paraId="2FB5A92E" w14:textId="77777777" w:rsidR="00542668" w:rsidRPr="001F396A" w:rsidRDefault="00542668" w:rsidP="00EE26EF">
            <w:pPr>
              <w:pStyle w:val="TAL"/>
            </w:pPr>
            <w:r w:rsidRPr="001F396A">
              <w:t>not present</w:t>
            </w:r>
          </w:p>
        </w:tc>
        <w:tc>
          <w:tcPr>
            <w:tcW w:w="2127" w:type="dxa"/>
            <w:tcBorders>
              <w:top w:val="single" w:sz="4" w:space="0" w:color="auto"/>
              <w:left w:val="single" w:sz="4" w:space="0" w:color="auto"/>
              <w:bottom w:val="single" w:sz="4" w:space="0" w:color="auto"/>
              <w:right w:val="single" w:sz="4" w:space="0" w:color="auto"/>
            </w:tcBorders>
          </w:tcPr>
          <w:p w14:paraId="67281191"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736C8F0"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BC749D2" w14:textId="77777777" w:rsidR="00542668" w:rsidRPr="001F396A" w:rsidRDefault="00542668" w:rsidP="00EE26EF">
            <w:pPr>
              <w:pStyle w:val="TAL"/>
            </w:pPr>
          </w:p>
        </w:tc>
      </w:tr>
      <w:tr w:rsidR="00542668" w:rsidRPr="001F396A" w14:paraId="47D92051" w14:textId="77777777" w:rsidTr="00EE26EF">
        <w:tc>
          <w:tcPr>
            <w:tcW w:w="2836" w:type="dxa"/>
            <w:tcBorders>
              <w:top w:val="single" w:sz="4" w:space="0" w:color="auto"/>
              <w:left w:val="single" w:sz="4" w:space="0" w:color="auto"/>
              <w:bottom w:val="single" w:sz="4" w:space="0" w:color="auto"/>
              <w:right w:val="single" w:sz="4" w:space="0" w:color="auto"/>
            </w:tcBorders>
          </w:tcPr>
          <w:p w14:paraId="37BD2741" w14:textId="77777777" w:rsidR="00542668" w:rsidRPr="001F396A" w:rsidRDefault="00542668" w:rsidP="00EE26EF">
            <w:pPr>
              <w:pStyle w:val="TAL"/>
            </w:pPr>
            <w:r w:rsidRPr="001F396A">
              <w:t xml:space="preserve">    </w:t>
            </w:r>
            <w:r>
              <w:t>mcdata</w:t>
            </w:r>
            <w:r w:rsidRPr="001F396A">
              <w:t>-client-id</w:t>
            </w:r>
          </w:p>
        </w:tc>
        <w:tc>
          <w:tcPr>
            <w:tcW w:w="2129" w:type="dxa"/>
            <w:tcBorders>
              <w:top w:val="single" w:sz="4" w:space="0" w:color="auto"/>
              <w:left w:val="single" w:sz="4" w:space="0" w:color="auto"/>
              <w:bottom w:val="single" w:sz="4" w:space="0" w:color="auto"/>
              <w:right w:val="single" w:sz="4" w:space="0" w:color="auto"/>
            </w:tcBorders>
          </w:tcPr>
          <w:p w14:paraId="6E97B0FE" w14:textId="77777777" w:rsidR="00542668" w:rsidRPr="001F396A" w:rsidRDefault="00542668" w:rsidP="00EE26EF">
            <w:pPr>
              <w:pStyle w:val="TAL"/>
            </w:pPr>
            <w:r w:rsidRPr="001F396A">
              <w:rPr>
                <w:rFonts w:eastAsia="SimSun"/>
              </w:rPr>
              <w:t>Encrypted &lt;mc</w:t>
            </w:r>
            <w:r>
              <w:rPr>
                <w:rFonts w:eastAsia="SimSun"/>
              </w:rPr>
              <w:t>data</w:t>
            </w:r>
            <w:r w:rsidRPr="001F396A">
              <w:rPr>
                <w:rFonts w:eastAsia="SimSun"/>
              </w:rPr>
              <w:t>-client-id&gt; with mc</w:t>
            </w:r>
            <w:r>
              <w:rPr>
                <w:rFonts w:eastAsia="SimSun"/>
              </w:rPr>
              <w:t>data</w:t>
            </w:r>
            <w:r w:rsidRPr="001F396A">
              <w:rPr>
                <w:rFonts w:eastAsia="SimSun"/>
              </w:rPr>
              <w:t>String set to px_MCX_Client_B_ID</w:t>
            </w:r>
          </w:p>
        </w:tc>
        <w:tc>
          <w:tcPr>
            <w:tcW w:w="2127" w:type="dxa"/>
            <w:tcBorders>
              <w:top w:val="single" w:sz="4" w:space="0" w:color="auto"/>
              <w:left w:val="single" w:sz="4" w:space="0" w:color="auto"/>
              <w:bottom w:val="single" w:sz="4" w:space="0" w:color="auto"/>
              <w:right w:val="single" w:sz="4" w:space="0" w:color="auto"/>
            </w:tcBorders>
          </w:tcPr>
          <w:p w14:paraId="4C6DEBF2" w14:textId="77777777" w:rsidR="00542668" w:rsidRPr="001F396A" w:rsidRDefault="00542668" w:rsidP="00EE26EF">
            <w:pPr>
              <w:pStyle w:val="TAL"/>
            </w:pPr>
            <w:r w:rsidRPr="001F396A">
              <w:rPr>
                <w:rFonts w:eastAsia="SimSun"/>
              </w:rPr>
              <w:t>Encryption according to NOTE 1 in TS 37.579-1 [2] Table 5.5.3.2.2-</w:t>
            </w:r>
            <w:r>
              <w:rPr>
                <w:rFonts w:eastAsia="SimSun"/>
              </w:rPr>
              <w:t>3</w:t>
            </w:r>
          </w:p>
        </w:tc>
        <w:tc>
          <w:tcPr>
            <w:tcW w:w="1419" w:type="dxa"/>
            <w:tcBorders>
              <w:top w:val="single" w:sz="4" w:space="0" w:color="auto"/>
              <w:left w:val="single" w:sz="4" w:space="0" w:color="auto"/>
              <w:bottom w:val="single" w:sz="4" w:space="0" w:color="auto"/>
              <w:right w:val="single" w:sz="4" w:space="0" w:color="auto"/>
            </w:tcBorders>
          </w:tcPr>
          <w:p w14:paraId="30017D81" w14:textId="77777777" w:rsidR="00542668" w:rsidRPr="001F396A" w:rsidRDefault="00542668" w:rsidP="00EE26EF">
            <w:pPr>
              <w:pStyle w:val="TAL"/>
            </w:pPr>
            <w:r w:rsidRPr="00745B60">
              <w:t>TS 24.28</w:t>
            </w:r>
            <w:r>
              <w:t>2</w:t>
            </w:r>
            <w:r w:rsidRPr="00745B60">
              <w:t xml:space="preserve"> </w:t>
            </w:r>
            <w:r>
              <w:t xml:space="preserve">[31] </w:t>
            </w:r>
            <w:r w:rsidRPr="00745B60">
              <w:t xml:space="preserve">clause </w:t>
            </w:r>
            <w:r w:rsidRPr="00B35EA9">
              <w:t>23.2.1.3</w:t>
            </w:r>
          </w:p>
        </w:tc>
        <w:tc>
          <w:tcPr>
            <w:tcW w:w="1134" w:type="dxa"/>
            <w:tcBorders>
              <w:top w:val="single" w:sz="4" w:space="0" w:color="auto"/>
              <w:left w:val="single" w:sz="4" w:space="0" w:color="auto"/>
              <w:bottom w:val="single" w:sz="4" w:space="0" w:color="auto"/>
              <w:right w:val="single" w:sz="4" w:space="0" w:color="auto"/>
            </w:tcBorders>
          </w:tcPr>
          <w:p w14:paraId="4438887E" w14:textId="77777777" w:rsidR="00542668" w:rsidRPr="001F396A" w:rsidRDefault="00542668" w:rsidP="00EE26EF">
            <w:pPr>
              <w:pStyle w:val="TAL"/>
            </w:pPr>
          </w:p>
        </w:tc>
      </w:tr>
    </w:tbl>
    <w:p w14:paraId="6FB99565" w14:textId="77777777" w:rsidR="00542668" w:rsidRPr="001F396A" w:rsidRDefault="00542668" w:rsidP="00542668"/>
    <w:p w14:paraId="3DA538F4" w14:textId="77777777" w:rsidR="00542668" w:rsidRPr="001F396A" w:rsidRDefault="00542668" w:rsidP="00542668">
      <w:pPr>
        <w:pStyle w:val="TH"/>
      </w:pPr>
      <w:r w:rsidRPr="001F396A">
        <w:t>Table 6.</w:t>
      </w:r>
      <w:r>
        <w:t>9.1</w:t>
      </w:r>
      <w:r w:rsidRPr="001F396A">
        <w:t>.3.3-4: MC</w:t>
      </w:r>
      <w:r>
        <w:t>Data</w:t>
      </w:r>
      <w:r w:rsidRPr="001F396A">
        <w:t>-Regroup in SIP MESSAGE (Table 6.</w:t>
      </w:r>
      <w:r>
        <w:t>9</w:t>
      </w:r>
      <w:r w:rsidRPr="001F396A">
        <w:t>.</w:t>
      </w:r>
      <w:r>
        <w:t>1</w:t>
      </w:r>
      <w:r w:rsidRPr="001F396A">
        <w:t>.3.3-2)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42668" w:rsidRPr="001F396A" w14:paraId="7C6C6881"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0686CCD3" w14:textId="77777777" w:rsidR="00542668" w:rsidRPr="001F396A" w:rsidRDefault="00542668" w:rsidP="00EE26EF">
            <w:pPr>
              <w:pStyle w:val="TAL"/>
            </w:pPr>
            <w:r w:rsidRPr="001F396A">
              <w:t>Derivation Path: TS 37.579-1 [2], Table 5.5.3.16.3-</w:t>
            </w:r>
            <w:r>
              <w:t>3</w:t>
            </w:r>
            <w:r w:rsidRPr="001F396A">
              <w:t>, condition USER_REGROUP</w:t>
            </w:r>
          </w:p>
        </w:tc>
      </w:tr>
    </w:tbl>
    <w:p w14:paraId="65F2235C" w14:textId="77777777" w:rsidR="00542668" w:rsidRPr="001F396A" w:rsidRDefault="00542668" w:rsidP="00542668"/>
    <w:p w14:paraId="15435C10" w14:textId="77777777" w:rsidR="00542668" w:rsidRPr="001F396A" w:rsidRDefault="00542668" w:rsidP="00542668">
      <w:pPr>
        <w:pStyle w:val="TH"/>
      </w:pPr>
      <w:r w:rsidRPr="001F396A">
        <w:t>Table 6.</w:t>
      </w:r>
      <w:r>
        <w:t>9.1</w:t>
      </w:r>
      <w:r w:rsidRPr="001F396A">
        <w:t>.3.3-5: SIP INVITE from the UE (step 6, Table 6.</w:t>
      </w:r>
      <w:r>
        <w:t>9</w:t>
      </w:r>
      <w:r w:rsidRPr="001F396A">
        <w:t>.</w:t>
      </w:r>
      <w:r>
        <w:t>1</w:t>
      </w:r>
      <w:r w:rsidRPr="001F396A">
        <w:t>.3.2-1;</w:t>
      </w:r>
      <w:r w:rsidRPr="001F396A">
        <w:br/>
        <w:t>step 2, TS 37.579-1 [2] Table 5.3</w:t>
      </w:r>
      <w:r>
        <w:t>C</w:t>
      </w:r>
      <w:r w:rsidRPr="001F396A">
        <w:t>.</w:t>
      </w:r>
      <w:r>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2668" w:rsidRPr="001F396A" w14:paraId="3EF0CFDB"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542F8AE8" w14:textId="77777777" w:rsidR="00542668" w:rsidRPr="001F396A" w:rsidRDefault="00542668" w:rsidP="00EE26EF">
            <w:pPr>
              <w:pStyle w:val="TAL"/>
            </w:pPr>
            <w:r w:rsidRPr="001F396A">
              <w:t>Derivation Path: TS 37.579-1 [2], Table 5.5.2.5.1-1</w:t>
            </w:r>
          </w:p>
        </w:tc>
      </w:tr>
      <w:tr w:rsidR="00542668" w:rsidRPr="001F396A" w14:paraId="688F9BB5"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3762DBC7" w14:textId="77777777" w:rsidR="00542668" w:rsidRPr="001F396A" w:rsidRDefault="00542668"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962540" w14:textId="77777777" w:rsidR="00542668" w:rsidRPr="001F396A" w:rsidRDefault="00542668"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291FFECA" w14:textId="77777777" w:rsidR="00542668" w:rsidRPr="001F396A" w:rsidRDefault="00542668"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4B7E4C7F"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4749780E" w14:textId="77777777" w:rsidR="00542668" w:rsidRPr="001F396A" w:rsidRDefault="00542668" w:rsidP="00EE26EF">
            <w:pPr>
              <w:pStyle w:val="TAH"/>
            </w:pPr>
            <w:r w:rsidRPr="001F396A">
              <w:t>Condition</w:t>
            </w:r>
          </w:p>
        </w:tc>
      </w:tr>
      <w:tr w:rsidR="00542668" w:rsidRPr="001F396A" w14:paraId="3E014BFD"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68555ACC" w14:textId="77777777" w:rsidR="00542668" w:rsidRPr="001F396A" w:rsidRDefault="00542668"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2D894177" w14:textId="77777777" w:rsidR="00542668" w:rsidRPr="001F396A" w:rsidRDefault="00542668"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5A147A7"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174687D8"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7D62976" w14:textId="77777777" w:rsidR="00542668" w:rsidRPr="001F396A" w:rsidRDefault="00542668" w:rsidP="00EE26EF">
            <w:pPr>
              <w:pStyle w:val="TAL"/>
            </w:pPr>
          </w:p>
        </w:tc>
      </w:tr>
      <w:tr w:rsidR="00542668" w:rsidRPr="001F396A" w14:paraId="43A9096A"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2CD049F" w14:textId="77777777" w:rsidR="00542668" w:rsidRPr="001F396A" w:rsidRDefault="00542668" w:rsidP="00EE26EF">
            <w:pPr>
              <w:pStyle w:val="TAL"/>
            </w:pPr>
            <w:r w:rsidRPr="001F396A">
              <w:rPr>
                <w:b/>
                <w:bCs/>
              </w:rPr>
              <w:t xml:space="preserve">  </w:t>
            </w:r>
            <w:r w:rsidRPr="001F396A">
              <w:t>MIME body part</w:t>
            </w:r>
          </w:p>
        </w:tc>
        <w:tc>
          <w:tcPr>
            <w:tcW w:w="2126" w:type="dxa"/>
            <w:tcBorders>
              <w:top w:val="single" w:sz="4" w:space="0" w:color="auto"/>
              <w:left w:val="single" w:sz="4" w:space="0" w:color="auto"/>
              <w:bottom w:val="single" w:sz="4" w:space="0" w:color="auto"/>
              <w:right w:val="single" w:sz="4" w:space="0" w:color="auto"/>
            </w:tcBorders>
          </w:tcPr>
          <w:p w14:paraId="1E372E31" w14:textId="77777777" w:rsidR="00542668" w:rsidRPr="001F396A" w:rsidRDefault="00542668"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5F3CCE4" w14:textId="77777777" w:rsidR="00542668" w:rsidRPr="001F396A" w:rsidRDefault="00542668" w:rsidP="00EE26EF">
            <w:pPr>
              <w:pStyle w:val="TAL"/>
              <w:rPr>
                <w:b/>
              </w:rPr>
            </w:pPr>
            <w:r w:rsidRPr="001F396A">
              <w:rPr>
                <w:b/>
              </w:rPr>
              <w:t>SDP message</w:t>
            </w:r>
          </w:p>
        </w:tc>
        <w:tc>
          <w:tcPr>
            <w:tcW w:w="1418" w:type="dxa"/>
            <w:tcBorders>
              <w:top w:val="single" w:sz="4" w:space="0" w:color="auto"/>
              <w:left w:val="single" w:sz="4" w:space="0" w:color="auto"/>
              <w:bottom w:val="single" w:sz="4" w:space="0" w:color="auto"/>
              <w:right w:val="single" w:sz="4" w:space="0" w:color="auto"/>
            </w:tcBorders>
          </w:tcPr>
          <w:p w14:paraId="35081E6C"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383D5AD" w14:textId="77777777" w:rsidR="00542668" w:rsidRPr="001F396A" w:rsidRDefault="00542668" w:rsidP="00EE26EF">
            <w:pPr>
              <w:pStyle w:val="TAL"/>
            </w:pPr>
          </w:p>
        </w:tc>
      </w:tr>
      <w:tr w:rsidR="00542668" w:rsidRPr="001F396A" w14:paraId="5947AA08"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46DB10DB" w14:textId="77777777" w:rsidR="00542668" w:rsidRPr="001F396A" w:rsidRDefault="00542668"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228A3B" w14:textId="77777777" w:rsidR="00542668" w:rsidRPr="001F396A" w:rsidRDefault="00542668" w:rsidP="00EE26EF">
            <w:pPr>
              <w:pStyle w:val="TAL"/>
            </w:pPr>
            <w:r w:rsidRPr="001F396A">
              <w:t>SDP Message as described in Table 6.</w:t>
            </w:r>
            <w:r>
              <w:t>9.1</w:t>
            </w:r>
            <w:r w:rsidRPr="001F396A">
              <w:t>.3.3-6</w:t>
            </w:r>
          </w:p>
        </w:tc>
        <w:tc>
          <w:tcPr>
            <w:tcW w:w="2126" w:type="dxa"/>
            <w:tcBorders>
              <w:top w:val="single" w:sz="4" w:space="0" w:color="auto"/>
              <w:left w:val="single" w:sz="4" w:space="0" w:color="auto"/>
              <w:bottom w:val="single" w:sz="4" w:space="0" w:color="auto"/>
              <w:right w:val="single" w:sz="4" w:space="0" w:color="auto"/>
            </w:tcBorders>
          </w:tcPr>
          <w:p w14:paraId="111DF020"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4491A450"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2595CBE" w14:textId="77777777" w:rsidR="00542668" w:rsidRPr="001F396A" w:rsidRDefault="00542668" w:rsidP="00EE26EF">
            <w:pPr>
              <w:pStyle w:val="TAL"/>
            </w:pPr>
          </w:p>
        </w:tc>
      </w:tr>
      <w:tr w:rsidR="00542668" w:rsidRPr="001F396A" w14:paraId="4B3090E3"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D52D9E9" w14:textId="77777777" w:rsidR="00542668" w:rsidRPr="001F396A" w:rsidRDefault="00542668" w:rsidP="00EE26EF">
            <w:pPr>
              <w:pStyle w:val="TAL"/>
              <w:rPr>
                <w:b/>
                <w:bCs/>
              </w:rPr>
            </w:pPr>
            <w:r w:rsidRPr="001F396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7E93CA" w14:textId="77777777" w:rsidR="00542668" w:rsidRPr="001F396A" w:rsidRDefault="00542668"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F8858C" w14:textId="77777777" w:rsidR="00542668" w:rsidRPr="001F396A" w:rsidRDefault="00542668" w:rsidP="00EE26EF">
            <w:pPr>
              <w:pStyle w:val="TAL"/>
              <w:rPr>
                <w:b/>
              </w:rPr>
            </w:pPr>
            <w:r w:rsidRPr="001F396A">
              <w:rPr>
                <w:b/>
              </w:rPr>
              <w:t>MC</w:t>
            </w:r>
            <w:r>
              <w:rPr>
                <w:b/>
              </w:rPr>
              <w:t>Data</w:t>
            </w:r>
            <w:r w:rsidRPr="001F396A">
              <w:rPr>
                <w:b/>
              </w:rPr>
              <w:t>-Info</w:t>
            </w:r>
          </w:p>
        </w:tc>
        <w:tc>
          <w:tcPr>
            <w:tcW w:w="1418" w:type="dxa"/>
            <w:tcBorders>
              <w:top w:val="single" w:sz="4" w:space="0" w:color="auto"/>
              <w:left w:val="single" w:sz="4" w:space="0" w:color="auto"/>
              <w:bottom w:val="single" w:sz="4" w:space="0" w:color="auto"/>
              <w:right w:val="single" w:sz="4" w:space="0" w:color="auto"/>
            </w:tcBorders>
          </w:tcPr>
          <w:p w14:paraId="31282B8B"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D1B4B9C" w14:textId="77777777" w:rsidR="00542668" w:rsidRPr="001F396A" w:rsidRDefault="00542668" w:rsidP="00EE26EF">
            <w:pPr>
              <w:pStyle w:val="TAL"/>
            </w:pPr>
          </w:p>
        </w:tc>
      </w:tr>
      <w:tr w:rsidR="00542668" w:rsidRPr="001F396A" w14:paraId="3508C923"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1333FFD" w14:textId="77777777" w:rsidR="00542668" w:rsidRPr="001F396A" w:rsidRDefault="00542668"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2A997D" w14:textId="77777777" w:rsidR="00542668" w:rsidRPr="001F396A" w:rsidRDefault="00542668" w:rsidP="00EE26EF">
            <w:pPr>
              <w:pStyle w:val="TAL"/>
            </w:pPr>
            <w:r w:rsidRPr="001F396A">
              <w:t>MC</w:t>
            </w:r>
            <w:r>
              <w:t>Data</w:t>
            </w:r>
            <w:r w:rsidRPr="001F396A">
              <w:t>-Info as described in Table 6.</w:t>
            </w:r>
            <w:r>
              <w:t>9.1</w:t>
            </w:r>
            <w:r w:rsidRPr="001F396A">
              <w:t>.3.3-7</w:t>
            </w:r>
          </w:p>
        </w:tc>
        <w:tc>
          <w:tcPr>
            <w:tcW w:w="2126" w:type="dxa"/>
            <w:tcBorders>
              <w:top w:val="single" w:sz="4" w:space="0" w:color="auto"/>
              <w:left w:val="single" w:sz="4" w:space="0" w:color="auto"/>
              <w:bottom w:val="single" w:sz="4" w:space="0" w:color="auto"/>
              <w:right w:val="single" w:sz="4" w:space="0" w:color="auto"/>
            </w:tcBorders>
          </w:tcPr>
          <w:p w14:paraId="6B4F1C4F"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54FE02FA"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FC50976" w14:textId="77777777" w:rsidR="00542668" w:rsidRPr="001F396A" w:rsidRDefault="00542668" w:rsidP="00EE26EF">
            <w:pPr>
              <w:pStyle w:val="TAL"/>
            </w:pPr>
          </w:p>
        </w:tc>
      </w:tr>
    </w:tbl>
    <w:p w14:paraId="2D191251" w14:textId="77777777" w:rsidR="00542668" w:rsidRPr="001F396A" w:rsidRDefault="00542668" w:rsidP="00542668"/>
    <w:p w14:paraId="35E075A8" w14:textId="77777777" w:rsidR="00542668" w:rsidRPr="001F396A" w:rsidRDefault="00542668" w:rsidP="00542668">
      <w:pPr>
        <w:pStyle w:val="TH"/>
      </w:pPr>
      <w:r w:rsidRPr="001F396A">
        <w:t>Table 6.</w:t>
      </w:r>
      <w:r>
        <w:t>9</w:t>
      </w:r>
      <w:r w:rsidRPr="001F396A">
        <w:t>.</w:t>
      </w:r>
      <w:r>
        <w:t>1</w:t>
      </w:r>
      <w:r w:rsidRPr="001F396A">
        <w:t xml:space="preserve">.3.3-6: </w:t>
      </w:r>
      <w:r w:rsidRPr="001F396A">
        <w:rPr>
          <w:lang w:eastAsia="ko-KR"/>
        </w:rPr>
        <w:t>SDP in SIP INVITE</w:t>
      </w:r>
      <w:r w:rsidRPr="001F396A">
        <w:t xml:space="preserve"> (Table 6.</w:t>
      </w:r>
      <w:r>
        <w:t>9</w:t>
      </w:r>
      <w:r w:rsidRPr="001F396A">
        <w:t>.</w:t>
      </w:r>
      <w:r>
        <w:t>1</w:t>
      </w:r>
      <w:r w:rsidRPr="001F396A">
        <w:t>.3.3-5)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42668" w:rsidRPr="001F396A" w14:paraId="6C14C0F5"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7F0E8BC3" w14:textId="77777777" w:rsidR="00542668" w:rsidRPr="001F396A" w:rsidRDefault="00542668" w:rsidP="00EE26EF">
            <w:pPr>
              <w:pStyle w:val="TAL"/>
            </w:pPr>
            <w:r w:rsidRPr="001F396A">
              <w:t>Derivation Path: TS 37.579-1 [2], Table 5.5.3.1.1-</w:t>
            </w:r>
            <w:r>
              <w:t>3</w:t>
            </w:r>
            <w:r w:rsidRPr="001F396A">
              <w:t xml:space="preserve">, condition INITIAL_SDP_OFFER, </w:t>
            </w:r>
            <w:r w:rsidRPr="0017474E">
              <w:t>MCDATA_SDS, SDP_OFFER</w:t>
            </w:r>
            <w:r>
              <w:t xml:space="preserve">, </w:t>
            </w:r>
            <w:r w:rsidRPr="0017474E">
              <w:t>SDS_SESSION</w:t>
            </w:r>
          </w:p>
        </w:tc>
      </w:tr>
    </w:tbl>
    <w:p w14:paraId="733B606D" w14:textId="77777777" w:rsidR="00542668" w:rsidRPr="001F396A" w:rsidRDefault="00542668" w:rsidP="00542668"/>
    <w:p w14:paraId="47EF2551" w14:textId="77777777" w:rsidR="00542668" w:rsidRPr="001F396A" w:rsidRDefault="00542668" w:rsidP="00542668">
      <w:pPr>
        <w:pStyle w:val="TH"/>
      </w:pPr>
      <w:r w:rsidRPr="001F396A">
        <w:t>Table 6.</w:t>
      </w:r>
      <w:r>
        <w:t>9</w:t>
      </w:r>
      <w:r w:rsidRPr="001F396A">
        <w:t>.</w:t>
      </w:r>
      <w:r>
        <w:t>1</w:t>
      </w:r>
      <w:r w:rsidRPr="001F396A">
        <w:t xml:space="preserve">.3.3-7: </w:t>
      </w:r>
      <w:r w:rsidRPr="001F396A">
        <w:rPr>
          <w:lang w:eastAsia="ko-KR"/>
        </w:rPr>
        <w:t>MC</w:t>
      </w:r>
      <w:r>
        <w:rPr>
          <w:lang w:eastAsia="ko-KR"/>
        </w:rPr>
        <w:t>Data</w:t>
      </w:r>
      <w:r w:rsidRPr="001F396A">
        <w:rPr>
          <w:lang w:eastAsia="ko-KR"/>
        </w:rPr>
        <w:t>-Info in SIP INVITE</w:t>
      </w:r>
      <w:r w:rsidRPr="001F396A">
        <w:t xml:space="preserve"> (Table 6.</w:t>
      </w:r>
      <w:r>
        <w:t>9.1</w:t>
      </w:r>
      <w:r w:rsidRPr="001F396A">
        <w:t>.3.3-5)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2668" w:rsidRPr="001F396A" w14:paraId="4BD103C1"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3C7767AC" w14:textId="77777777" w:rsidR="00542668" w:rsidRPr="001F396A" w:rsidRDefault="00542668" w:rsidP="00EE26EF">
            <w:pPr>
              <w:pStyle w:val="TAL"/>
            </w:pPr>
            <w:r w:rsidRPr="001F396A">
              <w:t>Derivation Path: TS 37.579-1 [2], Table 5.5.3.2.1-</w:t>
            </w:r>
            <w:r>
              <w:t>3</w:t>
            </w:r>
            <w:r w:rsidRPr="001F396A">
              <w:t xml:space="preserve">, condition </w:t>
            </w:r>
            <w:r>
              <w:t>MCD_grp</w:t>
            </w:r>
          </w:p>
        </w:tc>
      </w:tr>
      <w:tr w:rsidR="00542668" w:rsidRPr="001F396A" w14:paraId="635FC3C0"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2C89EDE3" w14:textId="77777777" w:rsidR="00542668" w:rsidRPr="001F396A" w:rsidRDefault="00542668" w:rsidP="00EE26EF">
            <w:pPr>
              <w:pStyle w:val="TAH"/>
            </w:pPr>
            <w:r w:rsidRPr="001F396A">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7F116" w14:textId="77777777" w:rsidR="00542668" w:rsidRPr="001F396A" w:rsidRDefault="00542668"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E68A7BF" w14:textId="77777777" w:rsidR="00542668" w:rsidRPr="001F396A" w:rsidRDefault="00542668"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5FF7FA30" w14:textId="77777777" w:rsidR="00542668" w:rsidRPr="001F396A" w:rsidRDefault="00542668" w:rsidP="00EE26EF">
            <w:pPr>
              <w:pStyle w:val="TAH"/>
            </w:pPr>
            <w:r w:rsidRPr="001F396A">
              <w:t>Reference</w:t>
            </w:r>
          </w:p>
        </w:tc>
        <w:tc>
          <w:tcPr>
            <w:tcW w:w="1135" w:type="dxa"/>
            <w:tcBorders>
              <w:top w:val="single" w:sz="4" w:space="0" w:color="auto"/>
              <w:left w:val="single" w:sz="4" w:space="0" w:color="auto"/>
              <w:bottom w:val="single" w:sz="4" w:space="0" w:color="auto"/>
              <w:right w:val="single" w:sz="4" w:space="0" w:color="auto"/>
            </w:tcBorders>
            <w:hideMark/>
          </w:tcPr>
          <w:p w14:paraId="4745FF4B" w14:textId="77777777" w:rsidR="00542668" w:rsidRPr="001F396A" w:rsidRDefault="00542668" w:rsidP="00EE26EF">
            <w:pPr>
              <w:pStyle w:val="TAH"/>
            </w:pPr>
            <w:r w:rsidRPr="001F396A">
              <w:t>Condition</w:t>
            </w:r>
          </w:p>
        </w:tc>
      </w:tr>
      <w:tr w:rsidR="00542668" w:rsidRPr="001F396A" w14:paraId="68D988CC"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6BE57EFB" w14:textId="77777777" w:rsidR="00542668" w:rsidRPr="001F396A" w:rsidRDefault="00542668" w:rsidP="00EE26EF">
            <w:pPr>
              <w:pStyle w:val="TAL"/>
              <w:rPr>
                <w:b/>
              </w:rPr>
            </w:pPr>
            <w:r>
              <w:t>mcdata</w:t>
            </w:r>
            <w:r w:rsidRPr="001F396A">
              <w:t>info</w:t>
            </w:r>
          </w:p>
        </w:tc>
        <w:tc>
          <w:tcPr>
            <w:tcW w:w="2127" w:type="dxa"/>
            <w:tcBorders>
              <w:top w:val="single" w:sz="4" w:space="0" w:color="auto"/>
              <w:left w:val="single" w:sz="4" w:space="0" w:color="auto"/>
              <w:bottom w:val="single" w:sz="4" w:space="0" w:color="auto"/>
              <w:right w:val="single" w:sz="4" w:space="0" w:color="auto"/>
            </w:tcBorders>
          </w:tcPr>
          <w:p w14:paraId="5E45420B"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22037857"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A2C5AFF" w14:textId="77777777" w:rsidR="00542668" w:rsidRPr="001F396A" w:rsidRDefault="00542668"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12ABEE16" w14:textId="77777777" w:rsidR="00542668" w:rsidRPr="001F396A" w:rsidRDefault="00542668" w:rsidP="00EE26EF">
            <w:pPr>
              <w:pStyle w:val="TAL"/>
            </w:pPr>
          </w:p>
        </w:tc>
      </w:tr>
      <w:tr w:rsidR="00542668" w:rsidRPr="001F396A" w14:paraId="4E0EF904" w14:textId="77777777" w:rsidTr="00EE26EF">
        <w:tc>
          <w:tcPr>
            <w:tcW w:w="2837" w:type="dxa"/>
            <w:tcBorders>
              <w:top w:val="single" w:sz="4" w:space="0" w:color="auto"/>
              <w:left w:val="single" w:sz="4" w:space="0" w:color="auto"/>
              <w:bottom w:val="single" w:sz="4" w:space="0" w:color="auto"/>
              <w:right w:val="single" w:sz="4" w:space="0" w:color="auto"/>
            </w:tcBorders>
          </w:tcPr>
          <w:p w14:paraId="7C61ECE5" w14:textId="77777777" w:rsidR="00542668" w:rsidRPr="001F396A" w:rsidRDefault="00542668" w:rsidP="00EE26EF">
            <w:pPr>
              <w:pStyle w:val="TAL"/>
              <w:rPr>
                <w:b/>
              </w:rPr>
            </w:pPr>
            <w:r w:rsidRPr="001F396A">
              <w:t xml:space="preserve">  </w:t>
            </w:r>
            <w:r>
              <w:t>mcdata</w:t>
            </w:r>
            <w:r w:rsidRPr="001F396A">
              <w:t>-Params</w:t>
            </w:r>
          </w:p>
        </w:tc>
        <w:tc>
          <w:tcPr>
            <w:tcW w:w="2127" w:type="dxa"/>
            <w:tcBorders>
              <w:top w:val="single" w:sz="4" w:space="0" w:color="auto"/>
              <w:left w:val="single" w:sz="4" w:space="0" w:color="auto"/>
              <w:bottom w:val="single" w:sz="4" w:space="0" w:color="auto"/>
              <w:right w:val="single" w:sz="4" w:space="0" w:color="auto"/>
            </w:tcBorders>
          </w:tcPr>
          <w:p w14:paraId="53CA17E2"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B031B56"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13C6ABE" w14:textId="77777777" w:rsidR="00542668" w:rsidRPr="001F396A" w:rsidRDefault="00542668"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55D7ACDA" w14:textId="77777777" w:rsidR="00542668" w:rsidRPr="001F396A" w:rsidRDefault="00542668" w:rsidP="00EE26EF">
            <w:pPr>
              <w:pStyle w:val="TAL"/>
            </w:pPr>
          </w:p>
        </w:tc>
      </w:tr>
      <w:tr w:rsidR="00542668" w:rsidRPr="001F396A" w14:paraId="40222199" w14:textId="77777777" w:rsidTr="00EE26EF">
        <w:tc>
          <w:tcPr>
            <w:tcW w:w="2837" w:type="dxa"/>
            <w:tcBorders>
              <w:top w:val="single" w:sz="4" w:space="0" w:color="auto"/>
              <w:left w:val="single" w:sz="4" w:space="0" w:color="auto"/>
              <w:bottom w:val="single" w:sz="4" w:space="0" w:color="auto"/>
              <w:right w:val="single" w:sz="4" w:space="0" w:color="auto"/>
            </w:tcBorders>
          </w:tcPr>
          <w:p w14:paraId="2F73F5C8" w14:textId="77777777" w:rsidR="00542668" w:rsidRPr="001F396A" w:rsidRDefault="00542668" w:rsidP="00EE26EF">
            <w:pPr>
              <w:pStyle w:val="TAL"/>
              <w:rPr>
                <w:b/>
              </w:rPr>
            </w:pPr>
            <w:r w:rsidRPr="001F396A">
              <w:t xml:space="preserve">    </w:t>
            </w:r>
            <w:r>
              <w:t>mcdata</w:t>
            </w:r>
            <w:r w:rsidRPr="001F396A">
              <w:t>-request-uri</w:t>
            </w:r>
          </w:p>
        </w:tc>
        <w:tc>
          <w:tcPr>
            <w:tcW w:w="2127" w:type="dxa"/>
            <w:tcBorders>
              <w:top w:val="single" w:sz="4" w:space="0" w:color="auto"/>
              <w:left w:val="single" w:sz="4" w:space="0" w:color="auto"/>
              <w:bottom w:val="single" w:sz="4" w:space="0" w:color="auto"/>
              <w:right w:val="single" w:sz="4" w:space="0" w:color="auto"/>
            </w:tcBorders>
          </w:tcPr>
          <w:p w14:paraId="0EA8BFA5" w14:textId="77777777" w:rsidR="00542668" w:rsidRPr="001F396A" w:rsidRDefault="00542668" w:rsidP="00EE26EF">
            <w:pPr>
              <w:pStyle w:val="TAL"/>
            </w:pPr>
            <w:r w:rsidRPr="001F396A">
              <w:t>Encrypted &lt;mc</w:t>
            </w:r>
            <w:r>
              <w:t>data</w:t>
            </w:r>
            <w:r w:rsidRPr="001F396A">
              <w:t>-request-uri&gt; with mc</w:t>
            </w:r>
            <w:r>
              <w:t>data</w:t>
            </w:r>
            <w:r w:rsidRPr="001F396A">
              <w:t>URI set to px_MC</w:t>
            </w:r>
            <w:r>
              <w:t>Data</w:t>
            </w:r>
            <w:r w:rsidRPr="001F396A">
              <w:t>_Group_T_ID</w:t>
            </w:r>
          </w:p>
        </w:tc>
        <w:tc>
          <w:tcPr>
            <w:tcW w:w="2127" w:type="dxa"/>
            <w:tcBorders>
              <w:top w:val="single" w:sz="4" w:space="0" w:color="auto"/>
              <w:left w:val="single" w:sz="4" w:space="0" w:color="auto"/>
              <w:bottom w:val="single" w:sz="4" w:space="0" w:color="auto"/>
              <w:right w:val="single" w:sz="4" w:space="0" w:color="auto"/>
            </w:tcBorders>
          </w:tcPr>
          <w:p w14:paraId="7ACCC314" w14:textId="77777777" w:rsidR="00542668" w:rsidRPr="001F396A" w:rsidRDefault="00542668" w:rsidP="00EE26EF">
            <w:pPr>
              <w:pStyle w:val="TAL"/>
            </w:pPr>
            <w:r w:rsidRPr="001F396A">
              <w:rPr>
                <w:rFonts w:eastAsia="SimSun"/>
              </w:rPr>
              <w:t>Encryption according to NOTE 1 and NOTE 2 in TS 37.579-1 [2] Table 5.5.3.2.1-</w:t>
            </w:r>
            <w:r>
              <w:rPr>
                <w:rFonts w:eastAsia="SimSun"/>
              </w:rPr>
              <w:t>3</w:t>
            </w:r>
          </w:p>
        </w:tc>
        <w:tc>
          <w:tcPr>
            <w:tcW w:w="1419" w:type="dxa"/>
            <w:tcBorders>
              <w:top w:val="single" w:sz="4" w:space="0" w:color="auto"/>
              <w:left w:val="single" w:sz="4" w:space="0" w:color="auto"/>
              <w:bottom w:val="single" w:sz="4" w:space="0" w:color="auto"/>
              <w:right w:val="single" w:sz="4" w:space="0" w:color="auto"/>
            </w:tcBorders>
          </w:tcPr>
          <w:p w14:paraId="1C64C191" w14:textId="77777777" w:rsidR="00542668" w:rsidRPr="001F396A" w:rsidRDefault="00542668"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60628F59" w14:textId="77777777" w:rsidR="00542668" w:rsidRPr="001F396A" w:rsidRDefault="00542668" w:rsidP="00EE26EF">
            <w:pPr>
              <w:pStyle w:val="TAL"/>
            </w:pPr>
          </w:p>
        </w:tc>
      </w:tr>
    </w:tbl>
    <w:p w14:paraId="786FC35E" w14:textId="77777777" w:rsidR="00542668" w:rsidRPr="001F396A" w:rsidRDefault="00542668" w:rsidP="00542668"/>
    <w:p w14:paraId="72A6F6B7" w14:textId="77777777" w:rsidR="00542668" w:rsidRPr="001F396A" w:rsidRDefault="00542668" w:rsidP="00542668">
      <w:pPr>
        <w:pStyle w:val="TH"/>
      </w:pPr>
      <w:r w:rsidRPr="001F396A">
        <w:t>Table 6.</w:t>
      </w:r>
      <w:r>
        <w:t>9</w:t>
      </w:r>
      <w:r w:rsidRPr="001F396A">
        <w:t>.</w:t>
      </w:r>
      <w:r>
        <w:t>1</w:t>
      </w:r>
      <w:r w:rsidRPr="001F396A">
        <w:t>.3.3-8: SIP 200 (OK) from the SS (step 6, Table 6.</w:t>
      </w:r>
      <w:r>
        <w:t>9</w:t>
      </w:r>
      <w:r w:rsidRPr="001F396A">
        <w:t>.</w:t>
      </w:r>
      <w:r>
        <w:t>1</w:t>
      </w:r>
      <w:r w:rsidRPr="001F396A">
        <w:t xml:space="preserve">.3.2-1; </w:t>
      </w:r>
      <w:r w:rsidRPr="001F396A">
        <w:br/>
        <w:t>step 4, TS 37.579-1 [2] Table 5.3</w:t>
      </w:r>
      <w:r>
        <w:t>C</w:t>
      </w:r>
      <w:r w:rsidRPr="001F396A">
        <w:t>.</w:t>
      </w:r>
      <w:r>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2668" w:rsidRPr="001F396A" w14:paraId="48A80EF2"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0A53B734" w14:textId="77777777" w:rsidR="00542668" w:rsidRPr="001F396A" w:rsidRDefault="00542668" w:rsidP="00EE26EF">
            <w:pPr>
              <w:pStyle w:val="TAL"/>
            </w:pPr>
            <w:r w:rsidRPr="001F396A">
              <w:t>Derivation Path: TS 37.579-1 [2], Table 5.5.2.17.1.2-</w:t>
            </w:r>
            <w:r>
              <w:t>1</w:t>
            </w:r>
            <w:r w:rsidRPr="001F396A">
              <w:t>, condition INVITE-RSP</w:t>
            </w:r>
          </w:p>
        </w:tc>
      </w:tr>
      <w:tr w:rsidR="00542668" w:rsidRPr="001F396A" w14:paraId="2F513F1D"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72523792" w14:textId="77777777" w:rsidR="00542668" w:rsidRPr="001F396A" w:rsidRDefault="00542668"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2ADE30" w14:textId="77777777" w:rsidR="00542668" w:rsidRPr="001F396A" w:rsidRDefault="00542668"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229AC4E9" w14:textId="77777777" w:rsidR="00542668" w:rsidRPr="001F396A" w:rsidRDefault="00542668"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2680E095"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393487F9" w14:textId="77777777" w:rsidR="00542668" w:rsidRPr="001F396A" w:rsidRDefault="00542668" w:rsidP="00EE26EF">
            <w:pPr>
              <w:pStyle w:val="TAH"/>
            </w:pPr>
            <w:r w:rsidRPr="001F396A">
              <w:t>Condition</w:t>
            </w:r>
          </w:p>
        </w:tc>
      </w:tr>
      <w:tr w:rsidR="00542668" w:rsidRPr="001F396A" w14:paraId="022950E8"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5AEF0557" w14:textId="77777777" w:rsidR="00542668" w:rsidRPr="001F396A" w:rsidRDefault="00542668"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1EACB13A" w14:textId="77777777" w:rsidR="00542668" w:rsidRPr="001F396A" w:rsidRDefault="00542668"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6217B0A5"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41E09B15"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0AA591B" w14:textId="77777777" w:rsidR="00542668" w:rsidRPr="001F396A" w:rsidRDefault="00542668" w:rsidP="00EE26EF">
            <w:pPr>
              <w:pStyle w:val="TAL"/>
            </w:pPr>
          </w:p>
        </w:tc>
      </w:tr>
      <w:tr w:rsidR="00542668" w:rsidRPr="001F396A" w14:paraId="6791CCD8"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06117D92" w14:textId="77777777" w:rsidR="00542668" w:rsidRPr="001F396A" w:rsidRDefault="00542668" w:rsidP="00EE26EF">
            <w:pPr>
              <w:pStyle w:val="TAL"/>
            </w:pPr>
            <w:r w:rsidRPr="001F396A">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0B00BD" w14:textId="77777777" w:rsidR="00542668" w:rsidRPr="001F396A" w:rsidRDefault="00542668" w:rsidP="00EE26EF">
            <w:pPr>
              <w:pStyle w:val="TAL"/>
            </w:pPr>
            <w:r w:rsidRPr="001F396A">
              <w:t>As described in Table 6.</w:t>
            </w:r>
            <w:r>
              <w:t>9.1</w:t>
            </w:r>
            <w:r w:rsidRPr="001F396A">
              <w:t>.3.3-9</w:t>
            </w:r>
          </w:p>
        </w:tc>
        <w:tc>
          <w:tcPr>
            <w:tcW w:w="2126" w:type="dxa"/>
            <w:tcBorders>
              <w:top w:val="single" w:sz="4" w:space="0" w:color="auto"/>
              <w:left w:val="single" w:sz="4" w:space="0" w:color="auto"/>
              <w:bottom w:val="single" w:sz="4" w:space="0" w:color="auto"/>
              <w:right w:val="single" w:sz="4" w:space="0" w:color="auto"/>
            </w:tcBorders>
          </w:tcPr>
          <w:p w14:paraId="09283410"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6661F319"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6B7E324" w14:textId="77777777" w:rsidR="00542668" w:rsidRPr="001F396A" w:rsidRDefault="00542668" w:rsidP="00EE26EF">
            <w:pPr>
              <w:pStyle w:val="TAL"/>
            </w:pPr>
          </w:p>
        </w:tc>
      </w:tr>
    </w:tbl>
    <w:p w14:paraId="5F6C6278" w14:textId="77777777" w:rsidR="00542668" w:rsidRPr="001F396A" w:rsidRDefault="00542668" w:rsidP="00542668"/>
    <w:p w14:paraId="5C0A73ED" w14:textId="77777777" w:rsidR="00542668" w:rsidRPr="001F396A" w:rsidRDefault="00542668" w:rsidP="00542668">
      <w:pPr>
        <w:pStyle w:val="TH"/>
      </w:pPr>
      <w:r w:rsidRPr="001F396A">
        <w:t>Table 6.</w:t>
      </w:r>
      <w:r>
        <w:t>9</w:t>
      </w:r>
      <w:r w:rsidRPr="001F396A">
        <w:t>.</w:t>
      </w:r>
      <w:r>
        <w:t>1</w:t>
      </w:r>
      <w:r w:rsidRPr="001F396A">
        <w:t>.3.3-9: SDP in SIP 200 (OK) (Table 6.</w:t>
      </w:r>
      <w:r>
        <w:t>9</w:t>
      </w:r>
      <w:r w:rsidRPr="001F396A">
        <w:t>.</w:t>
      </w:r>
      <w:r>
        <w:t>1</w:t>
      </w:r>
      <w:r w:rsidRPr="001F396A">
        <w:t>.3.3-8)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42668" w:rsidRPr="001F396A" w14:paraId="759CCF77"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180E3F3D" w14:textId="77777777" w:rsidR="00542668" w:rsidRPr="001F396A" w:rsidRDefault="00542668" w:rsidP="00EE26EF">
            <w:pPr>
              <w:pStyle w:val="TAL"/>
            </w:pPr>
            <w:r w:rsidRPr="001F396A">
              <w:t>Derivation Path: TS 37.579-1 [2], Table 5.5.3.1.2-</w:t>
            </w:r>
            <w:r>
              <w:t>3</w:t>
            </w:r>
            <w:r w:rsidRPr="001F396A">
              <w:t xml:space="preserve">, condition SDP_ANSWER, </w:t>
            </w:r>
            <w:r w:rsidRPr="005C5F1B">
              <w:t>SDS_SESSION, MCDATA_SDS</w:t>
            </w:r>
          </w:p>
        </w:tc>
      </w:tr>
    </w:tbl>
    <w:p w14:paraId="1BCFECF0" w14:textId="77777777" w:rsidR="00542668" w:rsidRPr="001F396A" w:rsidRDefault="00542668" w:rsidP="00542668"/>
    <w:p w14:paraId="12C16B76" w14:textId="77777777" w:rsidR="00542668" w:rsidRPr="001F396A" w:rsidRDefault="00542668" w:rsidP="00542668">
      <w:pPr>
        <w:pStyle w:val="TH"/>
      </w:pPr>
      <w:r w:rsidRPr="001F396A">
        <w:t>Table 6.</w:t>
      </w:r>
      <w:r>
        <w:t>9</w:t>
      </w:r>
      <w:r w:rsidRPr="001F396A">
        <w:t>.</w:t>
      </w:r>
      <w:r>
        <w:t>1</w:t>
      </w:r>
      <w:r w:rsidRPr="001F396A">
        <w:t xml:space="preserve">.3.3-10: SIP MESSAGE from the SS (Step </w:t>
      </w:r>
      <w:r w:rsidRPr="00301868">
        <w:t>9</w:t>
      </w:r>
      <w:r w:rsidRPr="001F396A">
        <w:t>, Table 6.</w:t>
      </w:r>
      <w:r>
        <w:t>9</w:t>
      </w:r>
      <w:r w:rsidRPr="001F396A">
        <w:t>.</w:t>
      </w:r>
      <w:r>
        <w:t>1</w:t>
      </w:r>
      <w:r w:rsidRPr="001F396A">
        <w:t>.3.2-1;</w:t>
      </w:r>
      <w:r w:rsidRPr="001F396A">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542668" w:rsidRPr="001F396A" w14:paraId="54EA235A"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1445128" w14:textId="77777777" w:rsidR="00542668" w:rsidRPr="001F396A" w:rsidRDefault="00542668" w:rsidP="00EE26EF">
            <w:pPr>
              <w:pStyle w:val="TAL"/>
            </w:pPr>
            <w:r w:rsidRPr="001F396A">
              <w:t>Derivation Path: TS 37.579-1 [2], Table 5.5.2.7.2-1, condition ACCEPT-CONTACT-WITH-MEDIA-FEATURE-TAG</w:t>
            </w:r>
          </w:p>
        </w:tc>
      </w:tr>
      <w:tr w:rsidR="00542668" w:rsidRPr="001F396A" w14:paraId="4A11B0B2"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355B19E6" w14:textId="77777777" w:rsidR="00542668" w:rsidRPr="001F396A" w:rsidRDefault="00542668"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02FD5D1B" w14:textId="77777777" w:rsidR="00542668" w:rsidRPr="001F396A" w:rsidRDefault="00542668"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4CE99266" w14:textId="77777777" w:rsidR="00542668" w:rsidRPr="001F396A" w:rsidRDefault="00542668"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37A238BC"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567616E" w14:textId="77777777" w:rsidR="00542668" w:rsidRPr="001F396A" w:rsidRDefault="00542668" w:rsidP="00EE26EF">
            <w:pPr>
              <w:pStyle w:val="TAH"/>
            </w:pPr>
            <w:r w:rsidRPr="001F396A">
              <w:t>Condition</w:t>
            </w:r>
          </w:p>
        </w:tc>
      </w:tr>
      <w:tr w:rsidR="00542668" w:rsidRPr="001F396A" w14:paraId="24A96BF8"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3B4808C" w14:textId="77777777" w:rsidR="00542668" w:rsidRPr="001F396A" w:rsidRDefault="00542668" w:rsidP="00EE26EF">
            <w:pPr>
              <w:pStyle w:val="TAL"/>
              <w:rPr>
                <w:b/>
              </w:rPr>
            </w:pPr>
            <w:r w:rsidRPr="001F396A">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5EB43334" w14:textId="77777777" w:rsidR="00542668" w:rsidRPr="001F396A" w:rsidRDefault="00542668"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421D4282"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78D4F4A"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27B077" w14:textId="77777777" w:rsidR="00542668" w:rsidRPr="001F396A" w:rsidRDefault="00542668" w:rsidP="00EE26EF">
            <w:pPr>
              <w:pStyle w:val="TAL"/>
            </w:pPr>
          </w:p>
        </w:tc>
      </w:tr>
      <w:tr w:rsidR="00542668" w:rsidRPr="001F396A" w14:paraId="1B968E06"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29FDF6B" w14:textId="77777777" w:rsidR="00542668" w:rsidRPr="001F396A" w:rsidRDefault="00542668" w:rsidP="00EE26EF">
            <w:pPr>
              <w:pStyle w:val="TAL"/>
              <w:rPr>
                <w:b/>
              </w:rPr>
            </w:pPr>
            <w:r w:rsidRPr="001F396A">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1A4AB994" w14:textId="77777777" w:rsidR="00542668" w:rsidRPr="001F396A" w:rsidRDefault="00542668" w:rsidP="00EE26EF">
            <w:pPr>
              <w:pStyle w:val="TAL"/>
            </w:pPr>
            <w:r w:rsidRPr="001F396A">
              <w:t>px_MCX_SIP_PublicUserId_B</w:t>
            </w:r>
          </w:p>
        </w:tc>
        <w:tc>
          <w:tcPr>
            <w:tcW w:w="2127" w:type="dxa"/>
            <w:tcBorders>
              <w:top w:val="single" w:sz="4" w:space="0" w:color="auto"/>
              <w:left w:val="single" w:sz="4" w:space="0" w:color="auto"/>
              <w:bottom w:val="single" w:sz="4" w:space="0" w:color="auto"/>
              <w:right w:val="single" w:sz="4" w:space="0" w:color="auto"/>
            </w:tcBorders>
          </w:tcPr>
          <w:p w14:paraId="3FBE34F6"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F02A52B" w14:textId="77777777" w:rsidR="00542668" w:rsidRPr="001F396A" w:rsidRDefault="00542668" w:rsidP="00EE26EF">
            <w:pPr>
              <w:pStyle w:val="TAL"/>
            </w:pPr>
            <w:r w:rsidRPr="009F1CCC">
              <w:t>TS 24.282 [31] clause 23.2.1.</w:t>
            </w:r>
            <w:r>
              <w:t>4</w:t>
            </w:r>
          </w:p>
        </w:tc>
        <w:tc>
          <w:tcPr>
            <w:tcW w:w="1134" w:type="dxa"/>
            <w:tcBorders>
              <w:top w:val="single" w:sz="4" w:space="0" w:color="auto"/>
              <w:left w:val="single" w:sz="4" w:space="0" w:color="auto"/>
              <w:bottom w:val="single" w:sz="4" w:space="0" w:color="auto"/>
              <w:right w:val="single" w:sz="4" w:space="0" w:color="auto"/>
            </w:tcBorders>
            <w:vAlign w:val="bottom"/>
          </w:tcPr>
          <w:p w14:paraId="238760BA" w14:textId="77777777" w:rsidR="00542668" w:rsidRPr="001F396A" w:rsidRDefault="00542668" w:rsidP="00EE26EF">
            <w:pPr>
              <w:pStyle w:val="TAL"/>
            </w:pPr>
          </w:p>
        </w:tc>
      </w:tr>
      <w:tr w:rsidR="00542668" w:rsidRPr="001F396A" w14:paraId="08B48C3A"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79D33678" w14:textId="77777777" w:rsidR="00542668" w:rsidRPr="001F396A" w:rsidRDefault="00542668"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36DDA5EF"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033A3E7"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823CC35"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5DC752" w14:textId="77777777" w:rsidR="00542668" w:rsidRPr="001F396A" w:rsidRDefault="00542668" w:rsidP="00EE26EF">
            <w:pPr>
              <w:pStyle w:val="TAL"/>
            </w:pPr>
          </w:p>
        </w:tc>
      </w:tr>
      <w:tr w:rsidR="00542668" w:rsidRPr="001F396A" w14:paraId="4DFE22FA"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1745514" w14:textId="77777777" w:rsidR="00542668" w:rsidRPr="001F396A" w:rsidRDefault="00542668"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6F0A919"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93ECD6" w14:textId="77777777" w:rsidR="00542668" w:rsidRPr="001F396A" w:rsidRDefault="00542668" w:rsidP="00EE26EF">
            <w:pPr>
              <w:pStyle w:val="TAL"/>
              <w:rPr>
                <w:b/>
              </w:rPr>
            </w:pPr>
            <w:r w:rsidRPr="001F396A">
              <w:rPr>
                <w:b/>
              </w:rPr>
              <w:t>MC</w:t>
            </w:r>
            <w:r>
              <w:rPr>
                <w:b/>
              </w:rPr>
              <w:t>Data</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4AF1B5E4"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5DBD81A" w14:textId="77777777" w:rsidR="00542668" w:rsidRPr="001F396A" w:rsidRDefault="00542668" w:rsidP="00EE26EF">
            <w:pPr>
              <w:pStyle w:val="TAL"/>
            </w:pPr>
          </w:p>
        </w:tc>
      </w:tr>
      <w:tr w:rsidR="00542668" w:rsidRPr="001F396A" w14:paraId="70875497"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990C03E" w14:textId="77777777" w:rsidR="00542668" w:rsidRPr="001F396A" w:rsidRDefault="00542668"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312BC1D2" w14:textId="77777777" w:rsidR="00542668" w:rsidRPr="001F396A" w:rsidRDefault="00542668" w:rsidP="00EE26EF">
            <w:pPr>
              <w:pStyle w:val="TAL"/>
            </w:pPr>
            <w:r w:rsidRPr="001F396A">
              <w:t>MC</w:t>
            </w:r>
            <w:r>
              <w:t>Data</w:t>
            </w:r>
            <w:r w:rsidRPr="001F396A">
              <w:t>-Info as described in Table 6.</w:t>
            </w:r>
            <w:r>
              <w:t>9.1</w:t>
            </w:r>
            <w:r w:rsidRPr="001F396A">
              <w:t>.3.3-3</w:t>
            </w:r>
          </w:p>
        </w:tc>
        <w:tc>
          <w:tcPr>
            <w:tcW w:w="2127" w:type="dxa"/>
            <w:tcBorders>
              <w:top w:val="single" w:sz="4" w:space="0" w:color="auto"/>
              <w:left w:val="single" w:sz="4" w:space="0" w:color="auto"/>
              <w:bottom w:val="single" w:sz="4" w:space="0" w:color="auto"/>
              <w:right w:val="single" w:sz="4" w:space="0" w:color="auto"/>
            </w:tcBorders>
          </w:tcPr>
          <w:p w14:paraId="76B77113"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679D34B" w14:textId="77777777" w:rsidR="00542668" w:rsidRPr="001F396A" w:rsidRDefault="00542668" w:rsidP="00EE26EF">
            <w:pPr>
              <w:pStyle w:val="TAL"/>
            </w:pPr>
            <w:r w:rsidRPr="009F1CCC">
              <w:t>TS 24.282 [31] clause 23.2.1.</w:t>
            </w:r>
            <w:r>
              <w:t>4</w:t>
            </w:r>
          </w:p>
        </w:tc>
        <w:tc>
          <w:tcPr>
            <w:tcW w:w="1134" w:type="dxa"/>
            <w:tcBorders>
              <w:top w:val="single" w:sz="4" w:space="0" w:color="auto"/>
              <w:left w:val="single" w:sz="4" w:space="0" w:color="auto"/>
              <w:bottom w:val="single" w:sz="4" w:space="0" w:color="auto"/>
              <w:right w:val="single" w:sz="4" w:space="0" w:color="auto"/>
            </w:tcBorders>
          </w:tcPr>
          <w:p w14:paraId="3AABEBF1" w14:textId="77777777" w:rsidR="00542668" w:rsidRPr="001F396A" w:rsidRDefault="00542668" w:rsidP="00EE26EF">
            <w:pPr>
              <w:pStyle w:val="TAL"/>
            </w:pPr>
          </w:p>
        </w:tc>
      </w:tr>
      <w:tr w:rsidR="00542668" w:rsidRPr="001F396A" w14:paraId="347F630B" w14:textId="77777777" w:rsidTr="00EE26EF">
        <w:tc>
          <w:tcPr>
            <w:tcW w:w="2836" w:type="dxa"/>
            <w:tcBorders>
              <w:top w:val="single" w:sz="4" w:space="0" w:color="auto"/>
              <w:left w:val="single" w:sz="4" w:space="0" w:color="auto"/>
              <w:bottom w:val="single" w:sz="4" w:space="0" w:color="auto"/>
              <w:right w:val="single" w:sz="4" w:space="0" w:color="auto"/>
            </w:tcBorders>
          </w:tcPr>
          <w:p w14:paraId="12C50F1B" w14:textId="77777777" w:rsidR="00542668" w:rsidRPr="001F396A" w:rsidRDefault="00542668"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CE1482A"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99A466D" w14:textId="77777777" w:rsidR="00542668" w:rsidRPr="001F396A" w:rsidRDefault="00542668" w:rsidP="00EE26EF">
            <w:pPr>
              <w:pStyle w:val="TAL"/>
              <w:rPr>
                <w:b/>
                <w:bCs/>
              </w:rPr>
            </w:pPr>
            <w:r w:rsidRPr="001F396A">
              <w:rPr>
                <w:b/>
                <w:bCs/>
              </w:rPr>
              <w:t>MC</w:t>
            </w:r>
            <w:r>
              <w:rPr>
                <w:b/>
                <w:bCs/>
              </w:rPr>
              <w:t>Data</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0E8CB544"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712BA3C" w14:textId="77777777" w:rsidR="00542668" w:rsidRPr="001F396A" w:rsidRDefault="00542668" w:rsidP="00EE26EF">
            <w:pPr>
              <w:pStyle w:val="TAL"/>
            </w:pPr>
          </w:p>
        </w:tc>
      </w:tr>
      <w:tr w:rsidR="00542668" w:rsidRPr="001F396A" w14:paraId="48A89B71" w14:textId="77777777" w:rsidTr="00EE26EF">
        <w:tc>
          <w:tcPr>
            <w:tcW w:w="2836" w:type="dxa"/>
            <w:tcBorders>
              <w:top w:val="single" w:sz="4" w:space="0" w:color="auto"/>
              <w:left w:val="single" w:sz="4" w:space="0" w:color="auto"/>
              <w:bottom w:val="single" w:sz="4" w:space="0" w:color="auto"/>
              <w:right w:val="single" w:sz="4" w:space="0" w:color="auto"/>
            </w:tcBorders>
          </w:tcPr>
          <w:p w14:paraId="16076F45" w14:textId="77777777" w:rsidR="00542668" w:rsidRPr="001F396A" w:rsidRDefault="00542668"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36446E7A"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A4F11F0" w14:textId="77777777" w:rsidR="00542668" w:rsidRPr="001F396A" w:rsidRDefault="00542668"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670194D"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5877537" w14:textId="77777777" w:rsidR="00542668" w:rsidRPr="001F396A" w:rsidRDefault="00542668" w:rsidP="00EE26EF">
            <w:pPr>
              <w:pStyle w:val="TAL"/>
            </w:pPr>
          </w:p>
        </w:tc>
      </w:tr>
      <w:tr w:rsidR="00542668" w:rsidRPr="001F396A" w14:paraId="5164DA29" w14:textId="77777777" w:rsidTr="00EE26EF">
        <w:tc>
          <w:tcPr>
            <w:tcW w:w="2836" w:type="dxa"/>
            <w:tcBorders>
              <w:top w:val="single" w:sz="4" w:space="0" w:color="auto"/>
              <w:left w:val="single" w:sz="4" w:space="0" w:color="auto"/>
              <w:bottom w:val="single" w:sz="4" w:space="0" w:color="auto"/>
              <w:right w:val="single" w:sz="4" w:space="0" w:color="auto"/>
            </w:tcBorders>
          </w:tcPr>
          <w:p w14:paraId="07601D70" w14:textId="77777777" w:rsidR="00542668" w:rsidRPr="001F396A" w:rsidRDefault="00542668"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0D560DEF" w14:textId="77777777" w:rsidR="00542668" w:rsidRPr="001F396A" w:rsidRDefault="00542668" w:rsidP="00EE26EF">
            <w:pPr>
              <w:pStyle w:val="TAL"/>
            </w:pPr>
            <w:r w:rsidRPr="001F396A">
              <w:t>"application/vnd.3gpp.mc</w:t>
            </w:r>
            <w:r>
              <w:t>data</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39613ECD" w14:textId="77777777" w:rsidR="00542668" w:rsidRPr="001F396A" w:rsidRDefault="00542668"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2B3020E"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862CD26" w14:textId="77777777" w:rsidR="00542668" w:rsidRPr="001F396A" w:rsidRDefault="00542668" w:rsidP="00EE26EF">
            <w:pPr>
              <w:pStyle w:val="TAL"/>
            </w:pPr>
          </w:p>
        </w:tc>
      </w:tr>
      <w:tr w:rsidR="00542668" w:rsidRPr="001F396A" w14:paraId="7D39F4C7" w14:textId="77777777" w:rsidTr="00EE26EF">
        <w:tc>
          <w:tcPr>
            <w:tcW w:w="2836" w:type="dxa"/>
            <w:tcBorders>
              <w:top w:val="single" w:sz="4" w:space="0" w:color="auto"/>
              <w:left w:val="single" w:sz="4" w:space="0" w:color="auto"/>
              <w:bottom w:val="single" w:sz="4" w:space="0" w:color="auto"/>
              <w:right w:val="single" w:sz="4" w:space="0" w:color="auto"/>
            </w:tcBorders>
          </w:tcPr>
          <w:p w14:paraId="251228F1" w14:textId="77777777" w:rsidR="00542668" w:rsidRPr="001F396A" w:rsidRDefault="00542668"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44B97B6B" w14:textId="77777777" w:rsidR="00542668" w:rsidRPr="001F396A" w:rsidRDefault="00542668" w:rsidP="00EE26EF">
            <w:pPr>
              <w:pStyle w:val="TAL"/>
            </w:pPr>
            <w:r w:rsidRPr="001F396A">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1AC097DB" w14:textId="77777777" w:rsidR="00542668" w:rsidRPr="00A36A05" w:rsidRDefault="00542668" w:rsidP="00EE26EF">
            <w:pPr>
              <w:pStyle w:val="TAL"/>
            </w:pPr>
            <w:r w:rsidRPr="001F396A">
              <w:t>Unique URL identifying the MC</w:t>
            </w:r>
            <w:r>
              <w:t>Data</w:t>
            </w:r>
            <w:r w:rsidRPr="001F396A">
              <w:t>-Regroup XML MIME body; used as refer</w:t>
            </w:r>
            <w:r>
              <w:t>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698E7A2F"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9F23DCF" w14:textId="77777777" w:rsidR="00542668" w:rsidRPr="001F396A" w:rsidRDefault="00542668" w:rsidP="00EE26EF">
            <w:pPr>
              <w:pStyle w:val="TAL"/>
            </w:pPr>
          </w:p>
        </w:tc>
      </w:tr>
      <w:tr w:rsidR="00542668" w:rsidRPr="001F396A" w14:paraId="2903E10C" w14:textId="77777777" w:rsidTr="00EE26EF">
        <w:tc>
          <w:tcPr>
            <w:tcW w:w="2836" w:type="dxa"/>
            <w:tcBorders>
              <w:top w:val="single" w:sz="4" w:space="0" w:color="auto"/>
              <w:left w:val="single" w:sz="4" w:space="0" w:color="auto"/>
              <w:bottom w:val="single" w:sz="4" w:space="0" w:color="auto"/>
              <w:right w:val="single" w:sz="4" w:space="0" w:color="auto"/>
            </w:tcBorders>
          </w:tcPr>
          <w:p w14:paraId="33707A8B" w14:textId="77777777" w:rsidR="00542668" w:rsidRPr="001F396A" w:rsidRDefault="00542668"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7D19F0E6" w14:textId="77777777" w:rsidR="00542668" w:rsidRPr="001F396A" w:rsidRDefault="00542668" w:rsidP="00EE26EF">
            <w:pPr>
              <w:pStyle w:val="TAL"/>
            </w:pPr>
            <w:r w:rsidRPr="001F396A">
              <w:t>MC</w:t>
            </w:r>
            <w:r>
              <w:t>Data</w:t>
            </w:r>
            <w:r w:rsidRPr="001F396A">
              <w:t>-Regroup as described in Table 6.</w:t>
            </w:r>
            <w:r>
              <w:t>9</w:t>
            </w:r>
            <w:r w:rsidRPr="001F396A">
              <w:t>.</w:t>
            </w:r>
            <w:r>
              <w:t>1</w:t>
            </w:r>
            <w:r w:rsidRPr="001F396A">
              <w:t>.3.3-11</w:t>
            </w:r>
          </w:p>
        </w:tc>
        <w:tc>
          <w:tcPr>
            <w:tcW w:w="2127" w:type="dxa"/>
            <w:tcBorders>
              <w:top w:val="single" w:sz="4" w:space="0" w:color="auto"/>
              <w:left w:val="single" w:sz="4" w:space="0" w:color="auto"/>
              <w:bottom w:val="single" w:sz="4" w:space="0" w:color="auto"/>
              <w:right w:val="single" w:sz="4" w:space="0" w:color="auto"/>
            </w:tcBorders>
          </w:tcPr>
          <w:p w14:paraId="673B8F8E"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2FF18EB" w14:textId="77777777" w:rsidR="00542668" w:rsidRPr="001F396A" w:rsidRDefault="00542668" w:rsidP="00EE26EF">
            <w:pPr>
              <w:pStyle w:val="TAL"/>
            </w:pPr>
            <w:r w:rsidRPr="009F1CCC">
              <w:t>TS 24.282 [31] clause 23.2.1.</w:t>
            </w:r>
            <w:r>
              <w:t>4</w:t>
            </w:r>
          </w:p>
        </w:tc>
        <w:tc>
          <w:tcPr>
            <w:tcW w:w="1134" w:type="dxa"/>
            <w:tcBorders>
              <w:top w:val="single" w:sz="4" w:space="0" w:color="auto"/>
              <w:left w:val="single" w:sz="4" w:space="0" w:color="auto"/>
              <w:bottom w:val="single" w:sz="4" w:space="0" w:color="auto"/>
              <w:right w:val="single" w:sz="4" w:space="0" w:color="auto"/>
            </w:tcBorders>
          </w:tcPr>
          <w:p w14:paraId="3F6BE383" w14:textId="77777777" w:rsidR="00542668" w:rsidRPr="001F396A" w:rsidRDefault="00542668" w:rsidP="00EE26EF">
            <w:pPr>
              <w:pStyle w:val="TAL"/>
            </w:pPr>
          </w:p>
        </w:tc>
      </w:tr>
    </w:tbl>
    <w:p w14:paraId="14DD55A4" w14:textId="77777777" w:rsidR="00542668" w:rsidRPr="001F396A" w:rsidRDefault="00542668" w:rsidP="00542668"/>
    <w:p w14:paraId="0A2B249C" w14:textId="77777777" w:rsidR="00542668" w:rsidRPr="001F396A" w:rsidRDefault="00542668" w:rsidP="00542668">
      <w:pPr>
        <w:pStyle w:val="TH"/>
      </w:pPr>
      <w:r w:rsidRPr="001F396A">
        <w:t>Table 6.</w:t>
      </w:r>
      <w:r>
        <w:t>9</w:t>
      </w:r>
      <w:r w:rsidRPr="001F396A">
        <w:t>.</w:t>
      </w:r>
      <w:r>
        <w:t>1</w:t>
      </w:r>
      <w:r w:rsidRPr="001F396A">
        <w:t>.3.3-11: MC</w:t>
      </w:r>
      <w:r>
        <w:t>Data</w:t>
      </w:r>
      <w:r w:rsidRPr="001F396A">
        <w:t>-Regroup in SIP MESSAGE (Table 6.</w:t>
      </w:r>
      <w:r>
        <w:t>9</w:t>
      </w:r>
      <w:r w:rsidRPr="001F396A">
        <w:t>.</w:t>
      </w:r>
      <w:r>
        <w:t>1</w:t>
      </w:r>
      <w:r w:rsidRPr="001F396A">
        <w:t>.3.3-10)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42668" w:rsidRPr="001F396A" w14:paraId="06144EE6"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342838B5" w14:textId="77777777" w:rsidR="00542668" w:rsidRPr="001F396A" w:rsidRDefault="00542668" w:rsidP="00EE26EF">
            <w:pPr>
              <w:pStyle w:val="TAL"/>
            </w:pPr>
            <w:r w:rsidRPr="001F396A">
              <w:t>Derivation Path: TS 37.579-1 [2], Table 5.5.3.16.3-</w:t>
            </w:r>
            <w:r>
              <w:t>2</w:t>
            </w:r>
            <w:r w:rsidRPr="001F396A">
              <w:t>, condition REMOVE</w:t>
            </w:r>
          </w:p>
        </w:tc>
      </w:tr>
    </w:tbl>
    <w:p w14:paraId="54238A8C" w14:textId="77777777" w:rsidR="00542668" w:rsidRPr="001F396A" w:rsidRDefault="00542668" w:rsidP="00542668"/>
    <w:p w14:paraId="6D57E7EB" w14:textId="65D187B9" w:rsidR="00DE71E3" w:rsidRDefault="00BB7C8E" w:rsidP="00BB7C8E">
      <w:pPr>
        <w:pStyle w:val="Heading3"/>
      </w:pPr>
      <w:bookmarkStart w:id="1311" w:name="_Toc210385207"/>
      <w:r>
        <w:t>6</w:t>
      </w:r>
      <w:r w:rsidRPr="006D2773">
        <w:t>.</w:t>
      </w:r>
      <w:r>
        <w:t>9.</w:t>
      </w:r>
      <w:r>
        <w:t>2</w:t>
      </w:r>
      <w:bookmarkEnd w:id="1311"/>
      <w:r w:rsidRPr="006D2773">
        <w:tab/>
      </w:r>
    </w:p>
    <w:p w14:paraId="606919F4" w14:textId="6F474A2D" w:rsidR="00DE71E3" w:rsidRPr="006D2773" w:rsidRDefault="00BB7C8E" w:rsidP="00BB7C8E">
      <w:pPr>
        <w:pStyle w:val="Heading3"/>
      </w:pPr>
      <w:bookmarkStart w:id="1312" w:name="_Toc210385208"/>
      <w:r>
        <w:t>6</w:t>
      </w:r>
      <w:r w:rsidRPr="006D2773">
        <w:t>.</w:t>
      </w:r>
      <w:r>
        <w:t>9.</w:t>
      </w:r>
      <w:r>
        <w:t>3</w:t>
      </w:r>
      <w:bookmarkEnd w:id="1312"/>
      <w:r w:rsidRPr="006D2773">
        <w:tab/>
      </w:r>
    </w:p>
    <w:p w14:paraId="3B15A1F3" w14:textId="77777777" w:rsidR="00DE71E3" w:rsidRPr="006D2773" w:rsidRDefault="00DE71E3" w:rsidP="00DE71E3">
      <w:pPr>
        <w:pStyle w:val="Heading3"/>
      </w:pPr>
      <w:bookmarkStart w:id="1313" w:name="_Toc210385209"/>
      <w:r>
        <w:t>6</w:t>
      </w:r>
      <w:r w:rsidRPr="006D2773">
        <w:t>.</w:t>
      </w:r>
      <w:r>
        <w:t>9.4</w:t>
      </w:r>
      <w:r w:rsidRPr="006D2773">
        <w:tab/>
      </w:r>
      <w:r w:rsidRPr="000B3ACE">
        <w:t>On-network / Regroup using a preconfigured group / Creating a user regroup using preconfigured group / Removing a user regroup using preconfigured group / Client Terminated (CT)</w:t>
      </w:r>
      <w:bookmarkEnd w:id="1313"/>
    </w:p>
    <w:p w14:paraId="47F2A7DE" w14:textId="77777777" w:rsidR="00DE71E3" w:rsidRPr="006D2773" w:rsidRDefault="00DE71E3" w:rsidP="00DE71E3">
      <w:pPr>
        <w:pStyle w:val="H6"/>
      </w:pPr>
      <w:r>
        <w:t>6</w:t>
      </w:r>
      <w:r w:rsidRPr="006D2773">
        <w:t>.</w:t>
      </w:r>
      <w:r>
        <w:t>9</w:t>
      </w:r>
      <w:r w:rsidRPr="006D2773">
        <w:t>.</w:t>
      </w:r>
      <w:r>
        <w:t>4.</w:t>
      </w:r>
      <w:r w:rsidRPr="006D2773">
        <w:t>1</w:t>
      </w:r>
      <w:r w:rsidRPr="006D2773">
        <w:tab/>
        <w:t>Test Purpose (TP)</w:t>
      </w:r>
    </w:p>
    <w:p w14:paraId="431EB927" w14:textId="77777777" w:rsidR="00DE71E3" w:rsidRPr="00F5641C" w:rsidRDefault="00DE71E3" w:rsidP="00DE71E3">
      <w:pPr>
        <w:pStyle w:val="H6"/>
      </w:pPr>
      <w:r w:rsidRPr="00F5641C">
        <w:t>(1)</w:t>
      </w:r>
    </w:p>
    <w:p w14:paraId="0CB1EE47" w14:textId="77777777" w:rsidR="00DE71E3" w:rsidRPr="00F5641C" w:rsidRDefault="00DE71E3" w:rsidP="00DE71E3">
      <w:pPr>
        <w:pStyle w:val="PL"/>
      </w:pPr>
      <w:r w:rsidRPr="00F5641C">
        <w:rPr>
          <w:b/>
        </w:rPr>
        <w:t>with</w:t>
      </w:r>
      <w:r w:rsidRPr="00F5641C">
        <w:t xml:space="preserve"> { UE (</w:t>
      </w:r>
      <w:r w:rsidRPr="0028784C">
        <w:t>MC</w:t>
      </w:r>
      <w:r>
        <w:t>Data</w:t>
      </w:r>
      <w:r w:rsidRPr="00F5641C">
        <w:t xml:space="preserve"> Client) registered and authorised for </w:t>
      </w:r>
      <w:r w:rsidRPr="0028784C">
        <w:t>MC</w:t>
      </w:r>
      <w:r>
        <w:t>Data</w:t>
      </w:r>
      <w:r w:rsidRPr="00F5641C">
        <w:t xml:space="preserve"> Service }</w:t>
      </w:r>
    </w:p>
    <w:p w14:paraId="210EDCDB" w14:textId="77777777" w:rsidR="00DE71E3" w:rsidRPr="00F5641C" w:rsidRDefault="00DE71E3" w:rsidP="00DE71E3">
      <w:pPr>
        <w:pStyle w:val="PL"/>
      </w:pPr>
      <w:r w:rsidRPr="00F5641C">
        <w:t>ensure that {</w:t>
      </w:r>
    </w:p>
    <w:p w14:paraId="523B86D6" w14:textId="77777777" w:rsidR="00DE71E3" w:rsidRPr="00F5641C" w:rsidRDefault="00DE71E3" w:rsidP="00DE71E3">
      <w:pPr>
        <w:pStyle w:val="PL"/>
      </w:pPr>
      <w:r w:rsidRPr="00F5641C">
        <w:t xml:space="preserve">  </w:t>
      </w:r>
      <w:r w:rsidRPr="00F5641C">
        <w:rPr>
          <w:b/>
        </w:rPr>
        <w:t>when</w:t>
      </w:r>
      <w:r w:rsidRPr="00F5641C">
        <w:t xml:space="preserve"> { UE (</w:t>
      </w:r>
      <w:r w:rsidRPr="0028784C">
        <w:t>MC</w:t>
      </w:r>
      <w:r>
        <w:t>Data</w:t>
      </w:r>
      <w:r w:rsidRPr="00F5641C">
        <w:t xml:space="preserve"> Client) receives a request via a SIP MESSAGE message to create an </w:t>
      </w:r>
      <w:r>
        <w:t>MCData</w:t>
      </w:r>
      <w:r w:rsidRPr="00F5641C">
        <w:t xml:space="preserve"> user regroup using a preconfigured group }</w:t>
      </w:r>
    </w:p>
    <w:p w14:paraId="50B0B24F" w14:textId="77777777" w:rsidR="00DE71E3" w:rsidRPr="00F5641C" w:rsidRDefault="00DE71E3" w:rsidP="00DE71E3">
      <w:pPr>
        <w:pStyle w:val="PL"/>
      </w:pPr>
      <w:r w:rsidRPr="00F5641C">
        <w:t xml:space="preserve">    </w:t>
      </w:r>
      <w:r w:rsidRPr="00F5641C">
        <w:rPr>
          <w:b/>
        </w:rPr>
        <w:t>then</w:t>
      </w:r>
      <w:r w:rsidRPr="00F5641C">
        <w:t xml:space="preserve"> { UE (</w:t>
      </w:r>
      <w:r w:rsidRPr="0028784C">
        <w:t>MC</w:t>
      </w:r>
      <w:r>
        <w:t>Data</w:t>
      </w:r>
      <w:r w:rsidRPr="00F5641C">
        <w:t xml:space="preserve"> Client) responds with a SIP 200 (OK) message }</w:t>
      </w:r>
    </w:p>
    <w:p w14:paraId="25B55020" w14:textId="77777777" w:rsidR="00DE71E3" w:rsidRPr="00F5641C" w:rsidRDefault="00DE71E3" w:rsidP="00DE71E3">
      <w:pPr>
        <w:pStyle w:val="PL"/>
      </w:pPr>
      <w:r w:rsidRPr="00F5641C">
        <w:t xml:space="preserve">            }</w:t>
      </w:r>
    </w:p>
    <w:p w14:paraId="37CFA3C8" w14:textId="77777777" w:rsidR="00DE71E3" w:rsidRPr="00F5641C" w:rsidRDefault="00DE71E3" w:rsidP="00DE71E3">
      <w:pPr>
        <w:pStyle w:val="PL"/>
      </w:pPr>
    </w:p>
    <w:p w14:paraId="33CB066D" w14:textId="77777777" w:rsidR="00DE71E3" w:rsidRPr="00F5641C" w:rsidRDefault="00DE71E3" w:rsidP="00DE71E3">
      <w:pPr>
        <w:pStyle w:val="H6"/>
      </w:pPr>
      <w:r w:rsidRPr="00F5641C">
        <w:t>(2)</w:t>
      </w:r>
    </w:p>
    <w:p w14:paraId="0EC2441D" w14:textId="77777777" w:rsidR="00DE71E3" w:rsidRPr="00F5641C" w:rsidRDefault="00DE71E3" w:rsidP="00DE71E3">
      <w:pPr>
        <w:pStyle w:val="PL"/>
      </w:pPr>
      <w:r w:rsidRPr="00F5641C">
        <w:rPr>
          <w:b/>
        </w:rPr>
        <w:t>with</w:t>
      </w:r>
      <w:r w:rsidRPr="00F5641C">
        <w:t xml:space="preserve"> { UE (</w:t>
      </w:r>
      <w:r>
        <w:t>MCData</w:t>
      </w:r>
      <w:r w:rsidRPr="00F5641C">
        <w:t xml:space="preserve"> Client) having established an </w:t>
      </w:r>
      <w:r>
        <w:t>MCData</w:t>
      </w:r>
      <w:r w:rsidRPr="00F5641C">
        <w:t xml:space="preserve"> user regroup using a preconfigured group }</w:t>
      </w:r>
    </w:p>
    <w:p w14:paraId="4DBBCF12" w14:textId="77777777" w:rsidR="00DE71E3" w:rsidRPr="00F5641C" w:rsidRDefault="00DE71E3" w:rsidP="00DE71E3">
      <w:pPr>
        <w:pStyle w:val="PL"/>
      </w:pPr>
      <w:r w:rsidRPr="00F5641C">
        <w:t>ensure that {</w:t>
      </w:r>
    </w:p>
    <w:p w14:paraId="3903CAC5" w14:textId="77777777" w:rsidR="00DE71E3" w:rsidRPr="00F5641C" w:rsidRDefault="00DE71E3" w:rsidP="00DE71E3">
      <w:pPr>
        <w:pStyle w:val="PL"/>
      </w:pPr>
      <w:r w:rsidRPr="00F5641C">
        <w:t xml:space="preserve">  </w:t>
      </w:r>
      <w:r w:rsidRPr="00F5641C">
        <w:rPr>
          <w:b/>
        </w:rPr>
        <w:t>when</w:t>
      </w:r>
      <w:r w:rsidRPr="00F5641C">
        <w:t xml:space="preserve"> { UE (</w:t>
      </w:r>
      <w:r>
        <w:t>MCData</w:t>
      </w:r>
      <w:r w:rsidRPr="00F5641C">
        <w:t xml:space="preserve"> Client) receives a request to establish an </w:t>
      </w:r>
      <w:r>
        <w:t>MCData</w:t>
      </w:r>
      <w:r w:rsidRPr="00F5641C">
        <w:t xml:space="preserve"> </w:t>
      </w:r>
      <w:r w:rsidRPr="00F5641C">
        <w:rPr>
          <w:lang w:eastAsia="ko-KR"/>
        </w:rPr>
        <w:t xml:space="preserve">On-demand Pre-arranged Group Call </w:t>
      </w:r>
      <w:r w:rsidRPr="00F5641C">
        <w:t>using the user regroup }</w:t>
      </w:r>
    </w:p>
    <w:p w14:paraId="6186AA40" w14:textId="77777777" w:rsidR="00DE71E3" w:rsidRPr="00F5641C" w:rsidRDefault="00DE71E3" w:rsidP="00DE71E3">
      <w:pPr>
        <w:pStyle w:val="PL"/>
      </w:pPr>
      <w:r w:rsidRPr="00F5641C">
        <w:t xml:space="preserve">    </w:t>
      </w:r>
      <w:r w:rsidRPr="00F5641C">
        <w:rPr>
          <w:b/>
        </w:rPr>
        <w:t>then</w:t>
      </w:r>
      <w:r w:rsidRPr="00F5641C">
        <w:t xml:space="preserve"> { UE (</w:t>
      </w:r>
      <w:r>
        <w:t>MCData</w:t>
      </w:r>
      <w:r w:rsidRPr="00F5641C">
        <w:t xml:space="preserve"> Client) sends a SIP INVITE message using the user regroup to establish an </w:t>
      </w:r>
      <w:r>
        <w:t>MCData</w:t>
      </w:r>
      <w:r w:rsidRPr="00F5641C">
        <w:t xml:space="preserve"> </w:t>
      </w:r>
      <w:r w:rsidRPr="00F5641C">
        <w:rPr>
          <w:lang w:eastAsia="ko-KR"/>
        </w:rPr>
        <w:t xml:space="preserve">On-demand Pre-arranged Group Call </w:t>
      </w:r>
      <w:r w:rsidRPr="00F5641C">
        <w:t>}</w:t>
      </w:r>
    </w:p>
    <w:p w14:paraId="063E4C6B" w14:textId="77777777" w:rsidR="00DE71E3" w:rsidRPr="00F5641C" w:rsidRDefault="00DE71E3" w:rsidP="00DE71E3">
      <w:pPr>
        <w:pStyle w:val="PL"/>
      </w:pPr>
      <w:r w:rsidRPr="00F5641C">
        <w:t xml:space="preserve">            }</w:t>
      </w:r>
    </w:p>
    <w:p w14:paraId="1F065F51" w14:textId="77777777" w:rsidR="00DE71E3" w:rsidRPr="00F5641C" w:rsidRDefault="00DE71E3" w:rsidP="00DE71E3">
      <w:pPr>
        <w:pStyle w:val="PL"/>
      </w:pPr>
    </w:p>
    <w:p w14:paraId="528373FA" w14:textId="77777777" w:rsidR="00DE71E3" w:rsidRPr="003A19C6" w:rsidRDefault="00DE71E3" w:rsidP="00DE71E3">
      <w:pPr>
        <w:pStyle w:val="H6"/>
      </w:pPr>
      <w:r w:rsidRPr="003A19C6">
        <w:t>(3)</w:t>
      </w:r>
    </w:p>
    <w:p w14:paraId="18051796" w14:textId="77777777" w:rsidR="00DE71E3" w:rsidRPr="003A19C6" w:rsidRDefault="00DE71E3" w:rsidP="00DE71E3">
      <w:pPr>
        <w:pStyle w:val="PL"/>
      </w:pPr>
      <w:r w:rsidRPr="003A19C6">
        <w:rPr>
          <w:b/>
        </w:rPr>
        <w:t>with</w:t>
      </w:r>
      <w:r w:rsidRPr="003A19C6">
        <w:t xml:space="preserve"> { UE (MCData Client) having an ongoing On-demand Pre-arranged Group Call }</w:t>
      </w:r>
    </w:p>
    <w:p w14:paraId="1666A033" w14:textId="77777777" w:rsidR="00DE71E3" w:rsidRPr="003A19C6" w:rsidRDefault="00DE71E3" w:rsidP="00DE71E3">
      <w:pPr>
        <w:pStyle w:val="PL"/>
      </w:pPr>
      <w:r w:rsidRPr="003A19C6">
        <w:t>ensure that {</w:t>
      </w:r>
    </w:p>
    <w:p w14:paraId="7A1C7BAC" w14:textId="77777777" w:rsidR="00DE71E3" w:rsidRPr="003A19C6" w:rsidRDefault="00DE71E3" w:rsidP="00DE71E3">
      <w:pPr>
        <w:pStyle w:val="PL"/>
      </w:pPr>
      <w:r w:rsidRPr="003A19C6">
        <w:t xml:space="preserve">  </w:t>
      </w:r>
      <w:r w:rsidRPr="003A19C6">
        <w:rPr>
          <w:b/>
        </w:rPr>
        <w:t>when</w:t>
      </w:r>
      <w:r w:rsidRPr="003A19C6">
        <w:t xml:space="preserve"> { MCData User requests to terminate the ongoing MCData Group Call }</w:t>
      </w:r>
    </w:p>
    <w:p w14:paraId="31C169B3" w14:textId="77777777" w:rsidR="00DE71E3" w:rsidRPr="003A19C6" w:rsidRDefault="00DE71E3" w:rsidP="00DE71E3">
      <w:pPr>
        <w:pStyle w:val="PL"/>
      </w:pPr>
      <w:r w:rsidRPr="003A19C6">
        <w:t xml:space="preserve">    </w:t>
      </w:r>
      <w:r w:rsidRPr="003A19C6">
        <w:rPr>
          <w:b/>
        </w:rPr>
        <w:t>then</w:t>
      </w:r>
      <w:r w:rsidRPr="003A19C6">
        <w:t xml:space="preserve"> { UE (MCData Client) sends a SIP BYE message and leaves the MCData session }</w:t>
      </w:r>
    </w:p>
    <w:p w14:paraId="6400C760" w14:textId="77777777" w:rsidR="00DE71E3" w:rsidRPr="003A19C6" w:rsidRDefault="00DE71E3" w:rsidP="00DE71E3">
      <w:pPr>
        <w:pStyle w:val="PL"/>
      </w:pPr>
      <w:r w:rsidRPr="003A19C6">
        <w:t xml:space="preserve">            }</w:t>
      </w:r>
    </w:p>
    <w:p w14:paraId="0CED956E" w14:textId="77777777" w:rsidR="00DE71E3" w:rsidRPr="003A19C6" w:rsidRDefault="00DE71E3" w:rsidP="00DE71E3">
      <w:pPr>
        <w:pStyle w:val="PL"/>
      </w:pPr>
    </w:p>
    <w:p w14:paraId="118A517D" w14:textId="77777777" w:rsidR="00DE71E3" w:rsidRPr="003A19C6" w:rsidRDefault="00DE71E3" w:rsidP="00DE71E3">
      <w:pPr>
        <w:pStyle w:val="H6"/>
      </w:pPr>
      <w:r w:rsidRPr="003A19C6">
        <w:t>(4)</w:t>
      </w:r>
    </w:p>
    <w:p w14:paraId="0264E88E" w14:textId="77777777" w:rsidR="00DE71E3" w:rsidRPr="003A19C6" w:rsidRDefault="00DE71E3" w:rsidP="00DE71E3">
      <w:pPr>
        <w:pStyle w:val="PL"/>
      </w:pPr>
      <w:r w:rsidRPr="003A19C6">
        <w:rPr>
          <w:b/>
        </w:rPr>
        <w:t>with</w:t>
      </w:r>
      <w:r w:rsidRPr="003A19C6">
        <w:t xml:space="preserve"> { UE (MCData Client) having an affiliation with an established MCData user regroup }</w:t>
      </w:r>
    </w:p>
    <w:p w14:paraId="743A2F47" w14:textId="77777777" w:rsidR="00DE71E3" w:rsidRPr="003A19C6" w:rsidRDefault="00DE71E3" w:rsidP="00DE71E3">
      <w:pPr>
        <w:pStyle w:val="PL"/>
      </w:pPr>
      <w:r w:rsidRPr="003A19C6">
        <w:t>ensure that {</w:t>
      </w:r>
    </w:p>
    <w:p w14:paraId="7734B0A0" w14:textId="77777777" w:rsidR="00DE71E3" w:rsidRPr="003A19C6" w:rsidRDefault="00DE71E3" w:rsidP="00DE71E3">
      <w:pPr>
        <w:pStyle w:val="PL"/>
      </w:pPr>
      <w:r w:rsidRPr="003A19C6">
        <w:t xml:space="preserve">  </w:t>
      </w:r>
      <w:r w:rsidRPr="003A19C6">
        <w:rPr>
          <w:b/>
        </w:rPr>
        <w:t>when</w:t>
      </w:r>
      <w:r w:rsidRPr="003A19C6">
        <w:t xml:space="preserve"> { UE (MCData Client) receives a request to remove the user regroup via a SIP MESSAGE message }</w:t>
      </w:r>
    </w:p>
    <w:p w14:paraId="19CA6132" w14:textId="77777777" w:rsidR="00A36A05" w:rsidRDefault="00DE71E3" w:rsidP="00DE71E3">
      <w:pPr>
        <w:pStyle w:val="PL"/>
      </w:pPr>
      <w:r w:rsidRPr="003A19C6">
        <w:t xml:space="preserve">    </w:t>
      </w:r>
      <w:r w:rsidRPr="003A19C6">
        <w:rPr>
          <w:b/>
        </w:rPr>
        <w:t>then</w:t>
      </w:r>
      <w:r w:rsidRPr="00F5641C">
        <w:t xml:space="preserve"> { UE (</w:t>
      </w:r>
      <w:r>
        <w:t>MCData</w:t>
      </w:r>
      <w:r w:rsidRPr="00F5641C">
        <w:t xml:space="preserve"> Client) responds with a SIP 200 (OK) message }</w:t>
      </w:r>
    </w:p>
    <w:p w14:paraId="3B68E861" w14:textId="0FC52934" w:rsidR="00DE71E3" w:rsidRDefault="00DE71E3" w:rsidP="00DE71E3">
      <w:pPr>
        <w:pStyle w:val="PL"/>
      </w:pPr>
      <w:r w:rsidRPr="00F5641C">
        <w:t xml:space="preserve">            }</w:t>
      </w:r>
    </w:p>
    <w:p w14:paraId="35E3C4FC" w14:textId="77777777" w:rsidR="00DE71E3" w:rsidRPr="00F5641C" w:rsidRDefault="00DE71E3" w:rsidP="00DE71E3">
      <w:pPr>
        <w:pStyle w:val="PL"/>
      </w:pPr>
    </w:p>
    <w:p w14:paraId="2EE8A093" w14:textId="77777777" w:rsidR="00DE71E3" w:rsidRPr="006D2773" w:rsidRDefault="00DE71E3" w:rsidP="00DE71E3">
      <w:pPr>
        <w:pStyle w:val="H6"/>
      </w:pPr>
      <w:r>
        <w:t>6</w:t>
      </w:r>
      <w:r w:rsidRPr="006D2773">
        <w:t>.</w:t>
      </w:r>
      <w:r>
        <w:t>9</w:t>
      </w:r>
      <w:r w:rsidRPr="006D2773">
        <w:t>.</w:t>
      </w:r>
      <w:r>
        <w:t>4.</w:t>
      </w:r>
      <w:r w:rsidRPr="006D2773">
        <w:t>2</w:t>
      </w:r>
      <w:r w:rsidRPr="006D2773">
        <w:tab/>
        <w:t>Conformance requirements</w:t>
      </w:r>
    </w:p>
    <w:p w14:paraId="2D64E958" w14:textId="77777777" w:rsidR="00DE71E3" w:rsidRPr="006D2773" w:rsidRDefault="00DE71E3" w:rsidP="00DE71E3">
      <w:pPr>
        <w:keepNext/>
        <w:keepLines/>
      </w:pPr>
      <w:r w:rsidRPr="006D2773">
        <w:t xml:space="preserve">References: The conformance requirements covered in the present TC are specified in: </w:t>
      </w:r>
      <w:r>
        <w:t xml:space="preserve">TS 24.282 clauses </w:t>
      </w:r>
      <w:r w:rsidRPr="00220B5C">
        <w:t>2</w:t>
      </w:r>
      <w:r>
        <w:t>3</w:t>
      </w:r>
      <w:r w:rsidRPr="00220B5C">
        <w:t>.3.1.3, 2</w:t>
      </w:r>
      <w:r>
        <w:t>3</w:t>
      </w:r>
      <w:r w:rsidRPr="00220B5C">
        <w:t>.2.1.</w:t>
      </w:r>
      <w:r>
        <w:t>3</w:t>
      </w:r>
      <w:r w:rsidRPr="00220B5C">
        <w:t>, 2</w:t>
      </w:r>
      <w:r>
        <w:t>3</w:t>
      </w:r>
      <w:r w:rsidRPr="00220B5C">
        <w:t>.3.1.4, 2</w:t>
      </w:r>
      <w:r>
        <w:t>3</w:t>
      </w:r>
      <w:r w:rsidRPr="00220B5C">
        <w:t>.2.1.4</w:t>
      </w:r>
      <w:r>
        <w:t xml:space="preserve">. </w:t>
      </w:r>
      <w:r w:rsidRPr="006D2773">
        <w:t>Unless otherwise stated these are Rel-1</w:t>
      </w:r>
      <w:r>
        <w:t>7</w:t>
      </w:r>
      <w:r w:rsidRPr="006D2773">
        <w:t xml:space="preserve"> requirements.</w:t>
      </w:r>
    </w:p>
    <w:p w14:paraId="13589975" w14:textId="77777777" w:rsidR="00DE71E3" w:rsidRDefault="00DE71E3" w:rsidP="00DE71E3">
      <w:pPr>
        <w:keepNext/>
        <w:keepLines/>
      </w:pPr>
      <w:r>
        <w:t xml:space="preserve">[TS 24.282 clause </w:t>
      </w:r>
      <w:r w:rsidRPr="00220B5C">
        <w:t>2</w:t>
      </w:r>
      <w:r>
        <w:t>3</w:t>
      </w:r>
      <w:r w:rsidRPr="00220B5C">
        <w:t>.3.1.3</w:t>
      </w:r>
      <w:r>
        <w:t>]</w:t>
      </w:r>
    </w:p>
    <w:p w14:paraId="4903D1BB" w14:textId="77777777" w:rsidR="00DE71E3" w:rsidRPr="00690538" w:rsidRDefault="00DE71E3" w:rsidP="00DE71E3">
      <w:pPr>
        <w:overflowPunct w:val="0"/>
        <w:autoSpaceDE w:val="0"/>
        <w:autoSpaceDN w:val="0"/>
        <w:adjustRightInd w:val="0"/>
        <w:textAlignment w:val="baseline"/>
        <w:rPr>
          <w:rFonts w:eastAsia="SimSun"/>
          <w:lang w:eastAsia="en-GB"/>
        </w:rPr>
      </w:pPr>
      <w:r w:rsidRPr="00690538">
        <w:rPr>
          <w:rFonts w:eastAsia="SimSun"/>
          <w:lang w:eastAsia="en-GB"/>
        </w:rPr>
        <w:t>The procedure in clause 23.2.1.3 is used by the MCData client when the MCData server notifies the MCData client of the creation of a user regroup using preconfigured group.</w:t>
      </w:r>
    </w:p>
    <w:p w14:paraId="3291BD90" w14:textId="77777777" w:rsidR="00DE71E3" w:rsidRDefault="00DE71E3" w:rsidP="00DE71E3">
      <w:pPr>
        <w:keepNext/>
        <w:keepLines/>
      </w:pPr>
      <w:r>
        <w:t xml:space="preserve">[TS 24.282 clause </w:t>
      </w:r>
      <w:r w:rsidRPr="00220B5C">
        <w:t>2</w:t>
      </w:r>
      <w:r>
        <w:t>3</w:t>
      </w:r>
      <w:r w:rsidRPr="00220B5C">
        <w:t>.2.1.</w:t>
      </w:r>
      <w:r>
        <w:t>3]</w:t>
      </w:r>
    </w:p>
    <w:p w14:paraId="1C2213DB" w14:textId="77777777" w:rsidR="00DE71E3" w:rsidRPr="00254C23" w:rsidRDefault="00DE71E3" w:rsidP="00DE71E3">
      <w:pPr>
        <w:overflowPunct w:val="0"/>
        <w:autoSpaceDE w:val="0"/>
        <w:autoSpaceDN w:val="0"/>
        <w:adjustRightInd w:val="0"/>
        <w:textAlignment w:val="baseline"/>
        <w:rPr>
          <w:rFonts w:eastAsia="SimSun"/>
          <w:lang w:eastAsia="en-GB"/>
        </w:rPr>
      </w:pPr>
      <w:r w:rsidRPr="00254C23">
        <w:rPr>
          <w:rFonts w:eastAsia="SimSun"/>
          <w:lang w:eastAsia="en-GB"/>
        </w:rPr>
        <w:t>Upon receiving a "SIP MESSAGE request to the MCData client to request creation of a regroup using preconfigured group", the MCData client:</w:t>
      </w:r>
    </w:p>
    <w:p w14:paraId="62608A87"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1)</w:t>
      </w:r>
      <w:r w:rsidRPr="00254C23">
        <w:rPr>
          <w:rFonts w:eastAsia="SimSun"/>
          <w:lang w:eastAsia="en-GB"/>
        </w:rPr>
        <w:tab/>
        <w:t>should notify the MCData user of the creation of the regroup using preconfigured group;</w:t>
      </w:r>
    </w:p>
    <w:p w14:paraId="2CAF524F"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2)</w:t>
      </w:r>
      <w:r w:rsidRPr="00254C23">
        <w:rPr>
          <w:rFonts w:eastAsia="SimSun"/>
          <w:lang w:eastAsia="en-GB"/>
        </w:rPr>
        <w:tab/>
        <w:t>shall send a 200 (OK) response to the MCData server according to 3GPP TS 24.229 [5];</w:t>
      </w:r>
    </w:p>
    <w:p w14:paraId="5CF55E70"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3)</w:t>
      </w:r>
      <w:r w:rsidRPr="00254C23">
        <w:rPr>
          <w:rFonts w:eastAsia="SimSun"/>
          <w:lang w:eastAsia="en-GB"/>
        </w:rPr>
        <w:tab/>
        <w:t>in the application/vnd.3gpp.mcdata-regroup+xml MIME body contained in the incoming SIP MESSAGE request:</w:t>
      </w:r>
    </w:p>
    <w:p w14:paraId="4C34E24D" w14:textId="77777777" w:rsidR="00DE71E3" w:rsidRPr="00254C23" w:rsidRDefault="00DE71E3" w:rsidP="00DE71E3">
      <w:pPr>
        <w:overflowPunct w:val="0"/>
        <w:autoSpaceDE w:val="0"/>
        <w:autoSpaceDN w:val="0"/>
        <w:adjustRightInd w:val="0"/>
        <w:ind w:left="851" w:hanging="284"/>
        <w:textAlignment w:val="baseline"/>
        <w:rPr>
          <w:rFonts w:eastAsia="SimSun"/>
          <w:lang w:eastAsia="en-GB"/>
        </w:rPr>
      </w:pPr>
      <w:r w:rsidRPr="00254C23">
        <w:rPr>
          <w:rFonts w:eastAsia="SimSun"/>
          <w:lang w:eastAsia="en-GB"/>
        </w:rPr>
        <w:t>a)</w:t>
      </w:r>
      <w:r w:rsidRPr="00254C23">
        <w:rPr>
          <w:rFonts w:eastAsia="SimSun"/>
          <w:lang w:eastAsia="en-GB"/>
        </w:rPr>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23DA883B" w14:textId="77777777" w:rsidR="00DE71E3" w:rsidRPr="00254C23" w:rsidRDefault="00DE71E3" w:rsidP="00DE71E3">
      <w:pPr>
        <w:overflowPunct w:val="0"/>
        <w:autoSpaceDE w:val="0"/>
        <w:autoSpaceDN w:val="0"/>
        <w:adjustRightInd w:val="0"/>
        <w:ind w:left="851" w:hanging="284"/>
        <w:textAlignment w:val="baseline"/>
        <w:rPr>
          <w:rFonts w:eastAsia="SimSun"/>
          <w:lang w:eastAsia="en-GB"/>
        </w:rPr>
      </w:pPr>
      <w:r w:rsidRPr="00254C23">
        <w:rPr>
          <w:rFonts w:eastAsia="SimSun"/>
          <w:lang w:eastAsia="en-GB"/>
        </w:rPr>
        <w:t>b)</w:t>
      </w:r>
      <w:r w:rsidRPr="00254C23">
        <w:rPr>
          <w:rFonts w:eastAsia="SimSun"/>
          <w:lang w:eastAsia="en-GB"/>
        </w:rPr>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11A8F443"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4)</w:t>
      </w:r>
      <w:r w:rsidRPr="00254C23">
        <w:rPr>
          <w:rFonts w:eastAsia="SimSun"/>
          <w:lang w:eastAsia="en-GB"/>
        </w:rPr>
        <w:tab/>
        <w:t>shall consider that the MCData Client is affiliated with the regroup;</w:t>
      </w:r>
    </w:p>
    <w:p w14:paraId="19AF63FE"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5)</w:t>
      </w:r>
      <w:r w:rsidRPr="00254C23">
        <w:rPr>
          <w:rFonts w:eastAsia="SimSun"/>
          <w:lang w:eastAsia="en-GB"/>
        </w:rPr>
        <w:tab/>
        <w:t>should not initiate calls targeting any of the constituent groups but instead target the regroup for the duration of a group regroup; and</w:t>
      </w:r>
    </w:p>
    <w:p w14:paraId="09A8A5CE" w14:textId="1A9C34F1" w:rsidR="00DE71E3" w:rsidRPr="00DE71E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6)</w:t>
      </w:r>
      <w:r w:rsidRPr="00254C23">
        <w:rPr>
          <w:rFonts w:eastAsia="SimSun"/>
          <w:lang w:eastAsia="en-GB"/>
        </w:rPr>
        <w:tab/>
        <w:t>if the regroup is a chat group, the MCData client should join the regroup when this notification of creation is received.</w:t>
      </w:r>
    </w:p>
    <w:p w14:paraId="25ED82B7" w14:textId="77777777" w:rsidR="00DE71E3" w:rsidRDefault="00DE71E3" w:rsidP="00DE71E3">
      <w:pPr>
        <w:keepNext/>
        <w:keepLines/>
      </w:pPr>
      <w:r>
        <w:t xml:space="preserve">[TS 24.282 clause </w:t>
      </w:r>
      <w:r w:rsidRPr="00220B5C">
        <w:t>2</w:t>
      </w:r>
      <w:r>
        <w:t>3</w:t>
      </w:r>
      <w:r w:rsidRPr="00220B5C">
        <w:t>.3.1.4</w:t>
      </w:r>
      <w:r>
        <w:t>]</w:t>
      </w:r>
    </w:p>
    <w:p w14:paraId="23BC66C5" w14:textId="77777777" w:rsidR="00DE71E3" w:rsidRPr="001F04FD" w:rsidRDefault="00DE71E3" w:rsidP="00DE71E3">
      <w:pPr>
        <w:overflowPunct w:val="0"/>
        <w:autoSpaceDE w:val="0"/>
        <w:autoSpaceDN w:val="0"/>
        <w:adjustRightInd w:val="0"/>
        <w:textAlignment w:val="baseline"/>
        <w:rPr>
          <w:rFonts w:eastAsia="SimSun"/>
          <w:lang w:eastAsia="en-GB"/>
        </w:rPr>
      </w:pPr>
      <w:r w:rsidRPr="001F04FD">
        <w:rPr>
          <w:rFonts w:eastAsia="SimSun"/>
          <w:lang w:eastAsia="en-GB"/>
        </w:rPr>
        <w:t>The procedure in clause 23.2.1.4 is used by the MCData client when the MCData server notifies the MCData client of the removal of a user regroup using preconfigured group.</w:t>
      </w:r>
    </w:p>
    <w:p w14:paraId="0DBF6790" w14:textId="77777777" w:rsidR="00DE71E3" w:rsidRDefault="00DE71E3" w:rsidP="00DE71E3">
      <w:pPr>
        <w:keepNext/>
        <w:keepLines/>
      </w:pPr>
      <w:r>
        <w:t xml:space="preserve">[TS 24.282 clause </w:t>
      </w:r>
      <w:r w:rsidRPr="00220B5C">
        <w:t>2</w:t>
      </w:r>
      <w:r>
        <w:t>3</w:t>
      </w:r>
      <w:r w:rsidRPr="00220B5C">
        <w:t>.2.1.4</w:t>
      </w:r>
      <w:r>
        <w:t>]</w:t>
      </w:r>
    </w:p>
    <w:p w14:paraId="02F4CA8B" w14:textId="77777777" w:rsidR="00DE71E3" w:rsidRPr="009F2984" w:rsidRDefault="00DE71E3" w:rsidP="00DE71E3">
      <w:pPr>
        <w:overflowPunct w:val="0"/>
        <w:autoSpaceDE w:val="0"/>
        <w:autoSpaceDN w:val="0"/>
        <w:adjustRightInd w:val="0"/>
        <w:textAlignment w:val="baseline"/>
        <w:rPr>
          <w:rFonts w:eastAsia="SimSun"/>
          <w:lang w:eastAsia="en-GB"/>
        </w:rPr>
      </w:pPr>
      <w:r w:rsidRPr="009F2984">
        <w:rPr>
          <w:rFonts w:eastAsia="SimSun"/>
          <w:lang w:eastAsia="en-GB"/>
        </w:rPr>
        <w:t>Upon receiving a "SIP MESSAGE request to the MCData client to request removal of a regroup using preconfigured group", the MCData client:</w:t>
      </w:r>
    </w:p>
    <w:p w14:paraId="040AF810" w14:textId="77777777" w:rsidR="00DE71E3" w:rsidRPr="009F2984" w:rsidRDefault="00DE71E3" w:rsidP="00DE71E3">
      <w:pPr>
        <w:pStyle w:val="B1"/>
        <w:rPr>
          <w:rFonts w:eastAsia="SimSun"/>
          <w:lang w:eastAsia="en-GB"/>
        </w:rPr>
      </w:pPr>
      <w:r w:rsidRPr="009F2984">
        <w:rPr>
          <w:rFonts w:eastAsia="SimSun"/>
          <w:lang w:eastAsia="en-GB"/>
        </w:rPr>
        <w:t>1)</w:t>
      </w:r>
      <w:r w:rsidRPr="009F2984">
        <w:rPr>
          <w:rFonts w:eastAsia="SimSun"/>
          <w:lang w:eastAsia="en-GB"/>
        </w:rPr>
        <w:tab/>
        <w:t>should notify the MCData user of the removal of the regroup using preconfigured group;</w:t>
      </w:r>
    </w:p>
    <w:p w14:paraId="33DB2ED2" w14:textId="77777777" w:rsidR="00DE71E3" w:rsidRPr="009F2984" w:rsidRDefault="00DE71E3" w:rsidP="00DE71E3">
      <w:pPr>
        <w:pStyle w:val="B1"/>
        <w:rPr>
          <w:rFonts w:eastAsia="SimSun"/>
          <w:lang w:eastAsia="en-GB"/>
        </w:rPr>
      </w:pPr>
      <w:r w:rsidRPr="009F2984">
        <w:rPr>
          <w:rFonts w:eastAsia="SimSun"/>
          <w:lang w:eastAsia="en-GB"/>
        </w:rPr>
        <w:t>2)</w:t>
      </w:r>
      <w:r w:rsidRPr="009F2984">
        <w:rPr>
          <w:rFonts w:eastAsia="SimSun"/>
          <w:lang w:eastAsia="en-GB"/>
        </w:rPr>
        <w:tab/>
        <w:t>shall send a 200 (OK) response to the MCData server according to 3GPP TS 24.229 [5]; and</w:t>
      </w:r>
    </w:p>
    <w:p w14:paraId="73C73692" w14:textId="28BD0206" w:rsidR="00DE71E3" w:rsidRPr="00DE71E3" w:rsidRDefault="00DE71E3" w:rsidP="00DE71E3">
      <w:pPr>
        <w:pStyle w:val="B1"/>
        <w:rPr>
          <w:rFonts w:eastAsia="SimSun"/>
          <w:lang w:eastAsia="en-GB"/>
        </w:rPr>
      </w:pPr>
      <w:r w:rsidRPr="009F2984">
        <w:rPr>
          <w:rFonts w:eastAsia="SimSun"/>
          <w:lang w:eastAsia="en-GB"/>
        </w:rPr>
        <w:t>3)</w:t>
      </w:r>
      <w:r w:rsidRPr="009F2984">
        <w:rPr>
          <w:rFonts w:eastAsia="SimSun"/>
          <w:lang w:eastAsia="en-GB"/>
        </w:rPr>
        <w:tab/>
        <w:t>shall consider that the MCData client is de-affiliated from the regroup.</w:t>
      </w:r>
    </w:p>
    <w:p w14:paraId="3C857055" w14:textId="77777777" w:rsidR="00DE71E3" w:rsidRPr="006D2773" w:rsidRDefault="00DE71E3" w:rsidP="00DE71E3">
      <w:pPr>
        <w:pStyle w:val="H6"/>
      </w:pPr>
      <w:r>
        <w:t>6</w:t>
      </w:r>
      <w:r w:rsidRPr="006D2773">
        <w:t>.</w:t>
      </w:r>
      <w:r>
        <w:t>9</w:t>
      </w:r>
      <w:r w:rsidRPr="006D2773">
        <w:t>.</w:t>
      </w:r>
      <w:r>
        <w:t>4.</w:t>
      </w:r>
      <w:r w:rsidRPr="006D2773">
        <w:t>3</w:t>
      </w:r>
      <w:r w:rsidRPr="006D2773">
        <w:tab/>
        <w:t>Test description</w:t>
      </w:r>
    </w:p>
    <w:p w14:paraId="663338EE" w14:textId="77777777" w:rsidR="00DE71E3" w:rsidRPr="006D2773" w:rsidRDefault="00DE71E3" w:rsidP="00DE71E3">
      <w:pPr>
        <w:pStyle w:val="H6"/>
      </w:pPr>
      <w:r>
        <w:t>6</w:t>
      </w:r>
      <w:r w:rsidRPr="006D2773">
        <w:t>.</w:t>
      </w:r>
      <w:r>
        <w:t>9</w:t>
      </w:r>
      <w:r w:rsidRPr="006D2773">
        <w:t>.</w:t>
      </w:r>
      <w:r>
        <w:t>4.</w:t>
      </w:r>
      <w:r w:rsidRPr="006D2773">
        <w:t>3.1</w:t>
      </w:r>
      <w:r w:rsidRPr="006D2773">
        <w:tab/>
        <w:t>Pre-test conditions</w:t>
      </w:r>
    </w:p>
    <w:p w14:paraId="561BEA4F" w14:textId="77777777" w:rsidR="00DE71E3" w:rsidRPr="006D2773" w:rsidRDefault="00DE71E3" w:rsidP="00DE71E3">
      <w:pPr>
        <w:pStyle w:val="H6"/>
      </w:pPr>
      <w:r w:rsidRPr="006D2773">
        <w:t>Test configuration:</w:t>
      </w:r>
    </w:p>
    <w:p w14:paraId="07F8CF77" w14:textId="77777777" w:rsidR="00DE71E3" w:rsidRPr="006D2773" w:rsidRDefault="00DE71E3" w:rsidP="00DE71E3">
      <w:pPr>
        <w:pStyle w:val="B1"/>
      </w:pPr>
      <w:r w:rsidRPr="006D2773">
        <w:t>-</w:t>
      </w:r>
      <w:r w:rsidRPr="006D2773">
        <w:tab/>
        <w:t>Single cell configuration according to TS 37.579-1 [2] clause 5.2.2.2.1.</w:t>
      </w:r>
    </w:p>
    <w:p w14:paraId="6F3BB7E2" w14:textId="77777777" w:rsidR="00DE71E3" w:rsidRPr="006D2773" w:rsidRDefault="00DE71E3" w:rsidP="00DE71E3">
      <w:pPr>
        <w:pStyle w:val="H6"/>
      </w:pPr>
      <w:r w:rsidRPr="006D2773">
        <w:t>Preamble:</w:t>
      </w:r>
    </w:p>
    <w:p w14:paraId="610A4705" w14:textId="77777777" w:rsidR="00DE71E3" w:rsidRPr="006D2773" w:rsidRDefault="00DE71E3" w:rsidP="00DE71E3">
      <w:pPr>
        <w:pStyle w:val="B1"/>
      </w:pPr>
      <w:r w:rsidRPr="006D2773">
        <w:t>-</w:t>
      </w:r>
      <w:r w:rsidRPr="006D2773">
        <w:tab/>
        <w:t>The UE has performed procedure 'Initial registration' as described in TS 37.579-1 [2] clause 5.4.2.</w:t>
      </w:r>
    </w:p>
    <w:p w14:paraId="625376A3" w14:textId="77777777" w:rsidR="00DE71E3" w:rsidRPr="006D2773" w:rsidRDefault="00DE71E3" w:rsidP="00DE71E3">
      <w:pPr>
        <w:pStyle w:val="B1"/>
      </w:pPr>
      <w:r w:rsidRPr="006D2773">
        <w:t>-</w:t>
      </w:r>
      <w:r w:rsidRPr="006D2773">
        <w:tab/>
        <w:t>UE States at the end of the preamble:</w:t>
      </w:r>
    </w:p>
    <w:p w14:paraId="36FB33AA" w14:textId="77777777" w:rsidR="00DE71E3" w:rsidRPr="006D2773" w:rsidRDefault="00DE71E3" w:rsidP="00DE71E3">
      <w:pPr>
        <w:pStyle w:val="B2"/>
      </w:pPr>
      <w:r w:rsidRPr="006D2773">
        <w:t>-</w:t>
      </w:r>
      <w:r w:rsidRPr="006D2773">
        <w:tab/>
        <w:t>The UE is in RRC_IDLE state.</w:t>
      </w:r>
    </w:p>
    <w:p w14:paraId="5674A38B" w14:textId="48B32C83" w:rsidR="00DE71E3" w:rsidRDefault="00DE71E3" w:rsidP="00DE71E3">
      <w:pPr>
        <w:pStyle w:val="B2"/>
      </w:pPr>
      <w:r w:rsidRPr="006D2773">
        <w:t>-</w:t>
      </w:r>
      <w:r w:rsidRPr="006D2773">
        <w:tab/>
        <w:t>The client is registered for MC</w:t>
      </w:r>
      <w:r>
        <w:t>Data</w:t>
      </w:r>
      <w:r w:rsidRPr="006D2773">
        <w:t>.</w:t>
      </w:r>
    </w:p>
    <w:p w14:paraId="53B2FC6A" w14:textId="77777777" w:rsidR="00DE71E3" w:rsidRDefault="00DE71E3" w:rsidP="00DE71E3">
      <w:pPr>
        <w:pStyle w:val="H6"/>
      </w:pPr>
      <w:r>
        <w:t>6</w:t>
      </w:r>
      <w:r w:rsidRPr="006D2773">
        <w:t>.</w:t>
      </w:r>
      <w:r>
        <w:t>9</w:t>
      </w:r>
      <w:r w:rsidRPr="006D2773">
        <w:t>.</w:t>
      </w:r>
      <w:r>
        <w:t>4.</w:t>
      </w:r>
      <w:r w:rsidRPr="006D2773">
        <w:t>3.2</w:t>
      </w:r>
      <w:r w:rsidRPr="006D2773">
        <w:tab/>
        <w:t>Test procedure sequence</w:t>
      </w:r>
    </w:p>
    <w:p w14:paraId="148A3E16" w14:textId="77777777" w:rsidR="00DE71E3" w:rsidRPr="003A19C6" w:rsidRDefault="00DE71E3" w:rsidP="00DE71E3">
      <w:pPr>
        <w:pStyle w:val="TH"/>
      </w:pPr>
      <w:r w:rsidRPr="003A19C6">
        <w:t>Table 6.9.4.3.2-1: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DE71E3" w:rsidRPr="003A19C6" w14:paraId="2C3E93C7" w14:textId="77777777" w:rsidTr="00EE26EF">
        <w:tc>
          <w:tcPr>
            <w:tcW w:w="533" w:type="dxa"/>
            <w:tcBorders>
              <w:top w:val="single" w:sz="4" w:space="0" w:color="auto"/>
              <w:left w:val="single" w:sz="4" w:space="0" w:color="auto"/>
              <w:bottom w:val="nil"/>
              <w:right w:val="single" w:sz="4" w:space="0" w:color="auto"/>
            </w:tcBorders>
            <w:hideMark/>
          </w:tcPr>
          <w:p w14:paraId="167C81B9" w14:textId="77777777" w:rsidR="00DE71E3" w:rsidRPr="003A19C6" w:rsidRDefault="00DE71E3" w:rsidP="00EE26EF">
            <w:pPr>
              <w:pStyle w:val="TAH"/>
            </w:pPr>
            <w:r w:rsidRPr="003A19C6">
              <w:t>St</w:t>
            </w:r>
          </w:p>
        </w:tc>
        <w:tc>
          <w:tcPr>
            <w:tcW w:w="3967" w:type="dxa"/>
            <w:tcBorders>
              <w:top w:val="single" w:sz="4" w:space="0" w:color="auto"/>
              <w:left w:val="single" w:sz="4" w:space="0" w:color="auto"/>
              <w:bottom w:val="nil"/>
              <w:right w:val="single" w:sz="4" w:space="0" w:color="auto"/>
            </w:tcBorders>
            <w:hideMark/>
          </w:tcPr>
          <w:p w14:paraId="418964BB" w14:textId="77777777" w:rsidR="00DE71E3" w:rsidRPr="003A19C6" w:rsidRDefault="00DE71E3" w:rsidP="00EE26EF">
            <w:pPr>
              <w:pStyle w:val="TAH"/>
            </w:pPr>
            <w:r w:rsidRPr="003A19C6">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EEA418F" w14:textId="77777777" w:rsidR="00DE71E3" w:rsidRPr="003A19C6" w:rsidRDefault="00DE71E3" w:rsidP="00EE26EF">
            <w:pPr>
              <w:pStyle w:val="TAH"/>
            </w:pPr>
            <w:r w:rsidRPr="003A19C6">
              <w:t>Message Sequence</w:t>
            </w:r>
          </w:p>
        </w:tc>
        <w:tc>
          <w:tcPr>
            <w:tcW w:w="565" w:type="dxa"/>
            <w:tcBorders>
              <w:top w:val="single" w:sz="4" w:space="0" w:color="auto"/>
              <w:left w:val="single" w:sz="4" w:space="0" w:color="auto"/>
              <w:bottom w:val="nil"/>
              <w:right w:val="single" w:sz="4" w:space="0" w:color="auto"/>
            </w:tcBorders>
            <w:hideMark/>
          </w:tcPr>
          <w:p w14:paraId="0BE1ECCF" w14:textId="77777777" w:rsidR="00DE71E3" w:rsidRPr="003A19C6" w:rsidRDefault="00DE71E3" w:rsidP="00EE26EF">
            <w:pPr>
              <w:pStyle w:val="TAH"/>
            </w:pPr>
            <w:r w:rsidRPr="003A19C6">
              <w:t>TP</w:t>
            </w:r>
          </w:p>
        </w:tc>
        <w:tc>
          <w:tcPr>
            <w:tcW w:w="850" w:type="dxa"/>
            <w:tcBorders>
              <w:top w:val="single" w:sz="4" w:space="0" w:color="auto"/>
              <w:left w:val="single" w:sz="4" w:space="0" w:color="auto"/>
              <w:bottom w:val="nil"/>
              <w:right w:val="single" w:sz="4" w:space="0" w:color="auto"/>
            </w:tcBorders>
            <w:hideMark/>
          </w:tcPr>
          <w:p w14:paraId="75467D37" w14:textId="77777777" w:rsidR="00DE71E3" w:rsidRPr="003A19C6" w:rsidRDefault="00DE71E3" w:rsidP="00EE26EF">
            <w:pPr>
              <w:pStyle w:val="TAH"/>
            </w:pPr>
            <w:r w:rsidRPr="003A19C6">
              <w:t>Verdict</w:t>
            </w:r>
          </w:p>
        </w:tc>
      </w:tr>
      <w:tr w:rsidR="00DE71E3" w:rsidRPr="003A19C6" w14:paraId="0B9120EB" w14:textId="77777777" w:rsidTr="00EE26EF">
        <w:tc>
          <w:tcPr>
            <w:tcW w:w="533" w:type="dxa"/>
            <w:tcBorders>
              <w:top w:val="nil"/>
              <w:left w:val="single" w:sz="4" w:space="0" w:color="auto"/>
              <w:bottom w:val="single" w:sz="4" w:space="0" w:color="auto"/>
              <w:right w:val="single" w:sz="4" w:space="0" w:color="auto"/>
            </w:tcBorders>
          </w:tcPr>
          <w:p w14:paraId="77B8093D" w14:textId="77777777" w:rsidR="00DE71E3" w:rsidRPr="003A19C6" w:rsidRDefault="00DE71E3" w:rsidP="00EE26EF">
            <w:pPr>
              <w:pStyle w:val="TAH"/>
            </w:pPr>
          </w:p>
        </w:tc>
        <w:tc>
          <w:tcPr>
            <w:tcW w:w="3967" w:type="dxa"/>
            <w:tcBorders>
              <w:top w:val="nil"/>
              <w:left w:val="single" w:sz="4" w:space="0" w:color="auto"/>
              <w:bottom w:val="single" w:sz="4" w:space="0" w:color="auto"/>
              <w:right w:val="single" w:sz="4" w:space="0" w:color="auto"/>
            </w:tcBorders>
          </w:tcPr>
          <w:p w14:paraId="6A476218" w14:textId="77777777" w:rsidR="00DE71E3" w:rsidRPr="003A19C6" w:rsidRDefault="00DE71E3" w:rsidP="00EE26E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F8B1327" w14:textId="77777777" w:rsidR="00DE71E3" w:rsidRPr="003A19C6" w:rsidRDefault="00DE71E3" w:rsidP="00EE26EF">
            <w:pPr>
              <w:pStyle w:val="TAH"/>
            </w:pPr>
            <w:r w:rsidRPr="003A19C6">
              <w:t>U - S</w:t>
            </w:r>
          </w:p>
        </w:tc>
        <w:tc>
          <w:tcPr>
            <w:tcW w:w="2977" w:type="dxa"/>
            <w:tcBorders>
              <w:top w:val="single" w:sz="4" w:space="0" w:color="auto"/>
              <w:left w:val="single" w:sz="4" w:space="0" w:color="auto"/>
              <w:bottom w:val="single" w:sz="4" w:space="0" w:color="auto"/>
              <w:right w:val="single" w:sz="4" w:space="0" w:color="auto"/>
            </w:tcBorders>
            <w:hideMark/>
          </w:tcPr>
          <w:p w14:paraId="256A903E" w14:textId="77777777" w:rsidR="00DE71E3" w:rsidRPr="003A19C6" w:rsidRDefault="00DE71E3" w:rsidP="00EE26EF">
            <w:pPr>
              <w:pStyle w:val="TAH"/>
            </w:pPr>
            <w:r w:rsidRPr="003A19C6">
              <w:t>Message</w:t>
            </w:r>
          </w:p>
        </w:tc>
        <w:tc>
          <w:tcPr>
            <w:tcW w:w="565" w:type="dxa"/>
            <w:tcBorders>
              <w:top w:val="nil"/>
              <w:left w:val="single" w:sz="4" w:space="0" w:color="auto"/>
              <w:bottom w:val="single" w:sz="4" w:space="0" w:color="auto"/>
              <w:right w:val="single" w:sz="4" w:space="0" w:color="auto"/>
            </w:tcBorders>
          </w:tcPr>
          <w:p w14:paraId="042C6289" w14:textId="77777777" w:rsidR="00DE71E3" w:rsidRPr="003A19C6" w:rsidRDefault="00DE71E3" w:rsidP="00EE26EF">
            <w:pPr>
              <w:pStyle w:val="TAH"/>
            </w:pPr>
          </w:p>
        </w:tc>
        <w:tc>
          <w:tcPr>
            <w:tcW w:w="850" w:type="dxa"/>
            <w:tcBorders>
              <w:top w:val="nil"/>
              <w:left w:val="single" w:sz="4" w:space="0" w:color="auto"/>
              <w:bottom w:val="single" w:sz="4" w:space="0" w:color="auto"/>
              <w:right w:val="single" w:sz="4" w:space="0" w:color="auto"/>
            </w:tcBorders>
          </w:tcPr>
          <w:p w14:paraId="35CCC43D" w14:textId="77777777" w:rsidR="00DE71E3" w:rsidRPr="003A19C6" w:rsidRDefault="00DE71E3" w:rsidP="00EE26EF">
            <w:pPr>
              <w:pStyle w:val="TAH"/>
            </w:pPr>
          </w:p>
        </w:tc>
      </w:tr>
      <w:tr w:rsidR="00DE71E3" w:rsidRPr="003A19C6" w14:paraId="415144F0" w14:textId="77777777" w:rsidTr="00EE26EF">
        <w:tc>
          <w:tcPr>
            <w:tcW w:w="533" w:type="dxa"/>
            <w:tcBorders>
              <w:top w:val="single" w:sz="4" w:space="0" w:color="auto"/>
              <w:left w:val="single" w:sz="4" w:space="0" w:color="auto"/>
              <w:bottom w:val="single" w:sz="4" w:space="0" w:color="auto"/>
              <w:right w:val="single" w:sz="4" w:space="0" w:color="auto"/>
            </w:tcBorders>
          </w:tcPr>
          <w:p w14:paraId="59A89928" w14:textId="77777777" w:rsidR="00DE71E3" w:rsidRPr="003A19C6" w:rsidRDefault="00DE71E3" w:rsidP="00EE26EF">
            <w:pPr>
              <w:pStyle w:val="TAC"/>
            </w:pPr>
            <w:r w:rsidRPr="003A19C6">
              <w:t>-</w:t>
            </w:r>
          </w:p>
        </w:tc>
        <w:tc>
          <w:tcPr>
            <w:tcW w:w="3967" w:type="dxa"/>
            <w:tcBorders>
              <w:top w:val="single" w:sz="4" w:space="0" w:color="auto"/>
              <w:left w:val="single" w:sz="4" w:space="0" w:color="auto"/>
              <w:bottom w:val="single" w:sz="4" w:space="0" w:color="auto"/>
              <w:right w:val="single" w:sz="4" w:space="0" w:color="auto"/>
            </w:tcBorders>
          </w:tcPr>
          <w:p w14:paraId="34087FCE" w14:textId="77777777" w:rsidR="00DE71E3" w:rsidRPr="003A19C6" w:rsidRDefault="00DE71E3" w:rsidP="00EE26EF">
            <w:pPr>
              <w:pStyle w:val="TAL"/>
            </w:pPr>
            <w:r w:rsidRPr="003A19C6">
              <w:t xml:space="preserve">EXCEPTION: </w:t>
            </w:r>
            <w:r w:rsidRPr="003A19C6">
              <w:rPr>
                <w:color w:val="000000"/>
              </w:rPr>
              <w:t xml:space="preserve">Procedure 'MCX CO communication' as described in </w:t>
            </w:r>
            <w:r w:rsidRPr="003A19C6">
              <w:t xml:space="preserve">TS 37.579-1 [2] </w:t>
            </w:r>
            <w:r w:rsidRPr="003A19C6">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451BC75F" w14:textId="77777777" w:rsidR="00DE71E3" w:rsidRPr="003A19C6" w:rsidRDefault="00DE71E3" w:rsidP="00EE26EF">
            <w:pPr>
              <w:pStyle w:val="TAC"/>
            </w:pPr>
            <w:r w:rsidRPr="003A19C6">
              <w:t>-</w:t>
            </w:r>
          </w:p>
        </w:tc>
        <w:tc>
          <w:tcPr>
            <w:tcW w:w="2977" w:type="dxa"/>
            <w:tcBorders>
              <w:top w:val="single" w:sz="4" w:space="0" w:color="auto"/>
              <w:left w:val="single" w:sz="4" w:space="0" w:color="auto"/>
              <w:bottom w:val="single" w:sz="4" w:space="0" w:color="auto"/>
              <w:right w:val="single" w:sz="4" w:space="0" w:color="auto"/>
            </w:tcBorders>
          </w:tcPr>
          <w:p w14:paraId="55BC5091" w14:textId="77777777" w:rsidR="00DE71E3" w:rsidRPr="003A19C6" w:rsidRDefault="00DE71E3" w:rsidP="00EE26EF">
            <w:pPr>
              <w:pStyle w:val="TAL"/>
            </w:pPr>
            <w:r w:rsidRPr="003A19C6">
              <w:t>-</w:t>
            </w:r>
          </w:p>
        </w:tc>
        <w:tc>
          <w:tcPr>
            <w:tcW w:w="565" w:type="dxa"/>
            <w:tcBorders>
              <w:top w:val="single" w:sz="4" w:space="0" w:color="auto"/>
              <w:left w:val="single" w:sz="4" w:space="0" w:color="auto"/>
              <w:bottom w:val="single" w:sz="4" w:space="0" w:color="auto"/>
              <w:right w:val="single" w:sz="4" w:space="0" w:color="auto"/>
            </w:tcBorders>
          </w:tcPr>
          <w:p w14:paraId="346BA856" w14:textId="77777777" w:rsidR="00DE71E3" w:rsidRPr="003A19C6" w:rsidRDefault="00DE71E3" w:rsidP="00EE26EF">
            <w:pPr>
              <w:pStyle w:val="TAC"/>
            </w:pPr>
            <w:r w:rsidRPr="003A19C6">
              <w:t>-</w:t>
            </w:r>
          </w:p>
        </w:tc>
        <w:tc>
          <w:tcPr>
            <w:tcW w:w="850" w:type="dxa"/>
            <w:tcBorders>
              <w:top w:val="single" w:sz="4" w:space="0" w:color="auto"/>
              <w:left w:val="single" w:sz="4" w:space="0" w:color="auto"/>
              <w:bottom w:val="single" w:sz="4" w:space="0" w:color="auto"/>
              <w:right w:val="single" w:sz="4" w:space="0" w:color="auto"/>
            </w:tcBorders>
          </w:tcPr>
          <w:p w14:paraId="2125C708" w14:textId="77777777" w:rsidR="00DE71E3" w:rsidRPr="003A19C6" w:rsidRDefault="00DE71E3" w:rsidP="00EE26EF">
            <w:pPr>
              <w:pStyle w:val="TAC"/>
            </w:pPr>
            <w:r w:rsidRPr="003A19C6">
              <w:t>-</w:t>
            </w:r>
          </w:p>
        </w:tc>
      </w:tr>
      <w:tr w:rsidR="00DE71E3" w:rsidRPr="003A19C6" w14:paraId="51D4362E" w14:textId="77777777" w:rsidTr="00EE26EF">
        <w:tc>
          <w:tcPr>
            <w:tcW w:w="533" w:type="dxa"/>
            <w:tcBorders>
              <w:top w:val="single" w:sz="4" w:space="0" w:color="auto"/>
              <w:left w:val="single" w:sz="4" w:space="0" w:color="auto"/>
              <w:bottom w:val="single" w:sz="4" w:space="0" w:color="auto"/>
              <w:right w:val="single" w:sz="4" w:space="0" w:color="auto"/>
            </w:tcBorders>
          </w:tcPr>
          <w:p w14:paraId="65CE8C84" w14:textId="77777777" w:rsidR="00DE71E3" w:rsidRPr="003A19C6" w:rsidRDefault="00DE71E3" w:rsidP="00EE26EF">
            <w:pPr>
              <w:pStyle w:val="TAC"/>
            </w:pPr>
            <w:r w:rsidRPr="003A19C6">
              <w:t>1</w:t>
            </w:r>
          </w:p>
        </w:tc>
        <w:tc>
          <w:tcPr>
            <w:tcW w:w="3967" w:type="dxa"/>
            <w:tcBorders>
              <w:top w:val="single" w:sz="4" w:space="0" w:color="auto"/>
              <w:left w:val="single" w:sz="4" w:space="0" w:color="auto"/>
              <w:bottom w:val="single" w:sz="4" w:space="0" w:color="auto"/>
              <w:right w:val="single" w:sz="4" w:space="0" w:color="auto"/>
            </w:tcBorders>
          </w:tcPr>
          <w:p w14:paraId="3FF1A248" w14:textId="77777777" w:rsidR="00DE71E3" w:rsidRPr="003A19C6" w:rsidRDefault="00DE71E3" w:rsidP="00EE26EF">
            <w:pPr>
              <w:pStyle w:val="TAL"/>
            </w:pPr>
            <w:r w:rsidRPr="003A19C6">
              <w:t>Make the UE (MCData client) request creation of a new group (group B).</w:t>
            </w:r>
          </w:p>
          <w:p w14:paraId="33EB8770" w14:textId="77777777" w:rsidR="00DE71E3" w:rsidRPr="003A19C6" w:rsidRDefault="00DE71E3" w:rsidP="00EE26EF">
            <w:pPr>
              <w:pStyle w:val="TAL"/>
              <w:rPr>
                <w:rFonts w:eastAsia="Calibri"/>
              </w:rPr>
            </w:pPr>
            <w:r w:rsidRPr="003A19C6">
              <w:t>(NOTE 1)</w:t>
            </w:r>
          </w:p>
        </w:tc>
        <w:tc>
          <w:tcPr>
            <w:tcW w:w="708" w:type="dxa"/>
            <w:tcBorders>
              <w:top w:val="single" w:sz="4" w:space="0" w:color="auto"/>
              <w:left w:val="single" w:sz="4" w:space="0" w:color="auto"/>
              <w:bottom w:val="single" w:sz="4" w:space="0" w:color="auto"/>
              <w:right w:val="single" w:sz="4" w:space="0" w:color="auto"/>
            </w:tcBorders>
          </w:tcPr>
          <w:p w14:paraId="6DB7A103" w14:textId="77777777" w:rsidR="00DE71E3" w:rsidRPr="003A19C6" w:rsidRDefault="00DE71E3" w:rsidP="00EE26EF">
            <w:pPr>
              <w:pStyle w:val="TAC"/>
              <w:rPr>
                <w:rFonts w:eastAsia="Calibri"/>
              </w:rPr>
            </w:pPr>
            <w:r w:rsidRPr="003A19C6">
              <w:t>-</w:t>
            </w:r>
          </w:p>
        </w:tc>
        <w:tc>
          <w:tcPr>
            <w:tcW w:w="2977" w:type="dxa"/>
            <w:tcBorders>
              <w:top w:val="single" w:sz="4" w:space="0" w:color="auto"/>
              <w:left w:val="single" w:sz="4" w:space="0" w:color="auto"/>
              <w:bottom w:val="single" w:sz="4" w:space="0" w:color="auto"/>
              <w:right w:val="single" w:sz="4" w:space="0" w:color="auto"/>
            </w:tcBorders>
          </w:tcPr>
          <w:p w14:paraId="38A8DB50" w14:textId="77777777" w:rsidR="00DE71E3" w:rsidRPr="003A19C6" w:rsidRDefault="00DE71E3" w:rsidP="00EE26EF">
            <w:pPr>
              <w:pStyle w:val="TAL"/>
              <w:rPr>
                <w:rFonts w:eastAsia="Calibri"/>
              </w:rPr>
            </w:pPr>
            <w:r w:rsidRPr="003A19C6">
              <w:t>-</w:t>
            </w:r>
          </w:p>
        </w:tc>
        <w:tc>
          <w:tcPr>
            <w:tcW w:w="565" w:type="dxa"/>
            <w:tcBorders>
              <w:top w:val="single" w:sz="4" w:space="0" w:color="auto"/>
              <w:left w:val="single" w:sz="4" w:space="0" w:color="auto"/>
              <w:bottom w:val="single" w:sz="4" w:space="0" w:color="auto"/>
              <w:right w:val="single" w:sz="4" w:space="0" w:color="auto"/>
            </w:tcBorders>
          </w:tcPr>
          <w:p w14:paraId="40F26334" w14:textId="77777777" w:rsidR="00DE71E3" w:rsidRPr="003A19C6" w:rsidRDefault="00DE71E3" w:rsidP="00EE26EF">
            <w:pPr>
              <w:pStyle w:val="TAC"/>
            </w:pPr>
            <w:r w:rsidRPr="003A19C6">
              <w:t>-</w:t>
            </w:r>
          </w:p>
        </w:tc>
        <w:tc>
          <w:tcPr>
            <w:tcW w:w="850" w:type="dxa"/>
            <w:tcBorders>
              <w:top w:val="single" w:sz="4" w:space="0" w:color="auto"/>
              <w:left w:val="single" w:sz="4" w:space="0" w:color="auto"/>
              <w:bottom w:val="single" w:sz="4" w:space="0" w:color="auto"/>
              <w:right w:val="single" w:sz="4" w:space="0" w:color="auto"/>
            </w:tcBorders>
          </w:tcPr>
          <w:p w14:paraId="2DD4A53F" w14:textId="77777777" w:rsidR="00DE71E3" w:rsidRPr="003A19C6" w:rsidRDefault="00DE71E3" w:rsidP="00EE26EF">
            <w:pPr>
              <w:pStyle w:val="TAC"/>
            </w:pPr>
            <w:r w:rsidRPr="003A19C6">
              <w:t>-</w:t>
            </w:r>
          </w:p>
        </w:tc>
      </w:tr>
      <w:tr w:rsidR="00DE71E3" w:rsidRPr="003A19C6" w14:paraId="033F7D5C" w14:textId="77777777" w:rsidTr="00EE26EF">
        <w:tc>
          <w:tcPr>
            <w:tcW w:w="533" w:type="dxa"/>
            <w:tcBorders>
              <w:top w:val="single" w:sz="4" w:space="0" w:color="auto"/>
              <w:left w:val="single" w:sz="4" w:space="0" w:color="auto"/>
              <w:bottom w:val="single" w:sz="4" w:space="0" w:color="auto"/>
              <w:right w:val="single" w:sz="4" w:space="0" w:color="auto"/>
            </w:tcBorders>
          </w:tcPr>
          <w:p w14:paraId="552F69D0" w14:textId="77777777" w:rsidR="00DE71E3" w:rsidRPr="003A19C6" w:rsidRDefault="00DE71E3" w:rsidP="00EE26EF">
            <w:pPr>
              <w:pStyle w:val="TAC"/>
            </w:pPr>
            <w:r w:rsidRPr="003A19C6">
              <w:t>2</w:t>
            </w:r>
          </w:p>
        </w:tc>
        <w:tc>
          <w:tcPr>
            <w:tcW w:w="3967" w:type="dxa"/>
            <w:tcBorders>
              <w:top w:val="single" w:sz="4" w:space="0" w:color="auto"/>
              <w:left w:val="single" w:sz="4" w:space="0" w:color="auto"/>
              <w:bottom w:val="single" w:sz="4" w:space="0" w:color="auto"/>
              <w:right w:val="single" w:sz="4" w:space="0" w:color="auto"/>
            </w:tcBorders>
          </w:tcPr>
          <w:p w14:paraId="16FB2802" w14:textId="77777777" w:rsidR="00DE71E3" w:rsidRPr="003A19C6" w:rsidRDefault="00DE71E3" w:rsidP="00EE26EF">
            <w:pPr>
              <w:pStyle w:val="TAL"/>
              <w:rPr>
                <w:rFonts w:eastAsia="Calibri"/>
              </w:rPr>
            </w:pPr>
            <w:r w:rsidRPr="003A19C6">
              <w:t>The UE (MCData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3C3A873B" w14:textId="77777777" w:rsidR="00DE71E3" w:rsidRPr="003A19C6" w:rsidRDefault="00DE71E3" w:rsidP="00EE26EF">
            <w:pPr>
              <w:pStyle w:val="TAC"/>
              <w:rPr>
                <w:rFonts w:eastAsia="Calibri"/>
              </w:rPr>
            </w:pPr>
            <w:r w:rsidRPr="003A19C6">
              <w:t>-</w:t>
            </w:r>
          </w:p>
        </w:tc>
        <w:tc>
          <w:tcPr>
            <w:tcW w:w="2977" w:type="dxa"/>
            <w:tcBorders>
              <w:top w:val="single" w:sz="4" w:space="0" w:color="auto"/>
              <w:left w:val="single" w:sz="4" w:space="0" w:color="auto"/>
              <w:bottom w:val="single" w:sz="4" w:space="0" w:color="auto"/>
              <w:right w:val="single" w:sz="4" w:space="0" w:color="auto"/>
            </w:tcBorders>
          </w:tcPr>
          <w:p w14:paraId="2C62A63F" w14:textId="77777777" w:rsidR="00DE71E3" w:rsidRPr="003A19C6" w:rsidRDefault="00DE71E3" w:rsidP="00EE26EF">
            <w:pPr>
              <w:pStyle w:val="TAL"/>
              <w:rPr>
                <w:rFonts w:eastAsia="Calibri"/>
              </w:rPr>
            </w:pPr>
            <w:r w:rsidRPr="003A19C6">
              <w:t>-</w:t>
            </w:r>
          </w:p>
        </w:tc>
        <w:tc>
          <w:tcPr>
            <w:tcW w:w="565" w:type="dxa"/>
            <w:tcBorders>
              <w:top w:val="single" w:sz="4" w:space="0" w:color="auto"/>
              <w:left w:val="single" w:sz="4" w:space="0" w:color="auto"/>
              <w:bottom w:val="single" w:sz="4" w:space="0" w:color="auto"/>
              <w:right w:val="single" w:sz="4" w:space="0" w:color="auto"/>
            </w:tcBorders>
          </w:tcPr>
          <w:p w14:paraId="5F90811F" w14:textId="77777777" w:rsidR="00DE71E3" w:rsidRPr="003A19C6" w:rsidRDefault="00DE71E3" w:rsidP="00EE26EF">
            <w:pPr>
              <w:pStyle w:val="TAC"/>
            </w:pPr>
            <w:r w:rsidRPr="003A19C6">
              <w:t>-</w:t>
            </w:r>
          </w:p>
        </w:tc>
        <w:tc>
          <w:tcPr>
            <w:tcW w:w="850" w:type="dxa"/>
            <w:tcBorders>
              <w:top w:val="single" w:sz="4" w:space="0" w:color="auto"/>
              <w:left w:val="single" w:sz="4" w:space="0" w:color="auto"/>
              <w:bottom w:val="single" w:sz="4" w:space="0" w:color="auto"/>
              <w:right w:val="single" w:sz="4" w:space="0" w:color="auto"/>
            </w:tcBorders>
          </w:tcPr>
          <w:p w14:paraId="45B671FB" w14:textId="77777777" w:rsidR="00DE71E3" w:rsidRPr="003A19C6" w:rsidRDefault="00DE71E3" w:rsidP="00EE26EF">
            <w:pPr>
              <w:pStyle w:val="TAC"/>
            </w:pPr>
            <w:r w:rsidRPr="003A19C6">
              <w:t>-</w:t>
            </w:r>
          </w:p>
        </w:tc>
      </w:tr>
      <w:tr w:rsidR="00DE71E3" w:rsidRPr="003A19C6" w14:paraId="79996DE9" w14:textId="77777777" w:rsidTr="00EE26EF">
        <w:tc>
          <w:tcPr>
            <w:tcW w:w="533" w:type="dxa"/>
            <w:tcBorders>
              <w:top w:val="single" w:sz="4" w:space="0" w:color="auto"/>
              <w:left w:val="single" w:sz="4" w:space="0" w:color="auto"/>
              <w:bottom w:val="single" w:sz="4" w:space="0" w:color="auto"/>
              <w:right w:val="single" w:sz="4" w:space="0" w:color="auto"/>
            </w:tcBorders>
          </w:tcPr>
          <w:p w14:paraId="35B8D75D" w14:textId="77777777" w:rsidR="00DE71E3" w:rsidRPr="003A19C6" w:rsidRDefault="00DE71E3" w:rsidP="00EE26EF">
            <w:pPr>
              <w:pStyle w:val="TAC"/>
            </w:pPr>
            <w:r w:rsidRPr="003A19C6">
              <w:t>3</w:t>
            </w:r>
          </w:p>
        </w:tc>
        <w:tc>
          <w:tcPr>
            <w:tcW w:w="3967" w:type="dxa"/>
            <w:tcBorders>
              <w:top w:val="single" w:sz="4" w:space="0" w:color="auto"/>
              <w:left w:val="single" w:sz="4" w:space="0" w:color="auto"/>
              <w:bottom w:val="single" w:sz="4" w:space="0" w:color="auto"/>
              <w:right w:val="single" w:sz="4" w:space="0" w:color="auto"/>
            </w:tcBorders>
          </w:tcPr>
          <w:p w14:paraId="0F2AD352" w14:textId="77777777" w:rsidR="00DE71E3" w:rsidRPr="003A19C6" w:rsidRDefault="00DE71E3" w:rsidP="00EE26EF">
            <w:pPr>
              <w:pStyle w:val="TAL"/>
              <w:rPr>
                <w:rFonts w:eastAsia="Calibri"/>
              </w:rPr>
            </w:pPr>
            <w:r w:rsidRPr="003A19C6">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78F9B4AC" w14:textId="77777777" w:rsidR="00DE71E3" w:rsidRPr="003A19C6" w:rsidRDefault="00DE71E3" w:rsidP="00EE26EF">
            <w:pPr>
              <w:pStyle w:val="TAC"/>
              <w:rPr>
                <w:rFonts w:eastAsia="Calibri"/>
              </w:rPr>
            </w:pPr>
            <w:r w:rsidRPr="003A19C6">
              <w:t>-</w:t>
            </w:r>
          </w:p>
        </w:tc>
        <w:tc>
          <w:tcPr>
            <w:tcW w:w="2977" w:type="dxa"/>
            <w:tcBorders>
              <w:top w:val="single" w:sz="4" w:space="0" w:color="auto"/>
              <w:left w:val="single" w:sz="4" w:space="0" w:color="auto"/>
              <w:bottom w:val="single" w:sz="4" w:space="0" w:color="auto"/>
              <w:right w:val="single" w:sz="4" w:space="0" w:color="auto"/>
            </w:tcBorders>
          </w:tcPr>
          <w:p w14:paraId="1E951A0E" w14:textId="77777777" w:rsidR="00DE71E3" w:rsidRPr="003A19C6" w:rsidRDefault="00DE71E3" w:rsidP="00EE26EF">
            <w:pPr>
              <w:pStyle w:val="TAL"/>
              <w:rPr>
                <w:rFonts w:eastAsia="Calibri"/>
              </w:rPr>
            </w:pPr>
            <w:r w:rsidRPr="003A19C6">
              <w:t>-</w:t>
            </w:r>
          </w:p>
        </w:tc>
        <w:tc>
          <w:tcPr>
            <w:tcW w:w="565" w:type="dxa"/>
            <w:tcBorders>
              <w:top w:val="single" w:sz="4" w:space="0" w:color="auto"/>
              <w:left w:val="single" w:sz="4" w:space="0" w:color="auto"/>
              <w:bottom w:val="single" w:sz="4" w:space="0" w:color="auto"/>
              <w:right w:val="single" w:sz="4" w:space="0" w:color="auto"/>
            </w:tcBorders>
          </w:tcPr>
          <w:p w14:paraId="59155065" w14:textId="77777777" w:rsidR="00DE71E3" w:rsidRPr="003A19C6" w:rsidRDefault="00DE71E3" w:rsidP="00EE26EF">
            <w:pPr>
              <w:pStyle w:val="TAC"/>
              <w:rPr>
                <w:rFonts w:eastAsia="Calibri"/>
              </w:rPr>
            </w:pPr>
            <w:r w:rsidRPr="003A19C6">
              <w:t>-</w:t>
            </w:r>
          </w:p>
        </w:tc>
        <w:tc>
          <w:tcPr>
            <w:tcW w:w="850" w:type="dxa"/>
            <w:tcBorders>
              <w:top w:val="single" w:sz="4" w:space="0" w:color="auto"/>
              <w:left w:val="single" w:sz="4" w:space="0" w:color="auto"/>
              <w:bottom w:val="single" w:sz="4" w:space="0" w:color="auto"/>
              <w:right w:val="single" w:sz="4" w:space="0" w:color="auto"/>
            </w:tcBorders>
          </w:tcPr>
          <w:p w14:paraId="21BA0D35" w14:textId="77777777" w:rsidR="00DE71E3" w:rsidRPr="003A19C6" w:rsidRDefault="00DE71E3" w:rsidP="00EE26EF">
            <w:pPr>
              <w:pStyle w:val="TAC"/>
              <w:rPr>
                <w:rFonts w:eastAsia="Calibri"/>
              </w:rPr>
            </w:pPr>
            <w:r w:rsidRPr="003A19C6">
              <w:t>-</w:t>
            </w:r>
          </w:p>
        </w:tc>
      </w:tr>
      <w:tr w:rsidR="00DE71E3" w:rsidRPr="003A19C6" w14:paraId="5DF7FFF3" w14:textId="77777777" w:rsidTr="00EE26EF">
        <w:tc>
          <w:tcPr>
            <w:tcW w:w="533" w:type="dxa"/>
            <w:tcBorders>
              <w:top w:val="single" w:sz="4" w:space="0" w:color="auto"/>
              <w:left w:val="single" w:sz="4" w:space="0" w:color="auto"/>
              <w:bottom w:val="single" w:sz="4" w:space="0" w:color="auto"/>
              <w:right w:val="single" w:sz="4" w:space="0" w:color="auto"/>
            </w:tcBorders>
          </w:tcPr>
          <w:p w14:paraId="0E1A84AD" w14:textId="77777777" w:rsidR="00DE71E3" w:rsidRPr="003A19C6" w:rsidRDefault="00DE71E3" w:rsidP="00EE26EF">
            <w:pPr>
              <w:pStyle w:val="TAC"/>
            </w:pPr>
            <w:r w:rsidRPr="003A19C6">
              <w:t>4</w:t>
            </w:r>
          </w:p>
        </w:tc>
        <w:tc>
          <w:tcPr>
            <w:tcW w:w="3967" w:type="dxa"/>
            <w:tcBorders>
              <w:top w:val="single" w:sz="4" w:space="0" w:color="auto"/>
              <w:left w:val="single" w:sz="4" w:space="0" w:color="auto"/>
              <w:bottom w:val="single" w:sz="4" w:space="0" w:color="auto"/>
              <w:right w:val="single" w:sz="4" w:space="0" w:color="auto"/>
            </w:tcBorders>
          </w:tcPr>
          <w:p w14:paraId="2A608C3C" w14:textId="77777777" w:rsidR="00DE71E3" w:rsidRPr="003A19C6" w:rsidRDefault="00DE71E3" w:rsidP="00EE26EF">
            <w:pPr>
              <w:pStyle w:val="TAL"/>
              <w:rPr>
                <w:rFonts w:eastAsia="Calibri"/>
              </w:rPr>
            </w:pPr>
            <w:r w:rsidRPr="003A19C6">
              <w:rPr>
                <w:rFonts w:eastAsia="Calibri"/>
              </w:rPr>
              <w:t>Check: Does the UE (</w:t>
            </w:r>
            <w:r w:rsidRPr="003A19C6">
              <w:t>MCData</w:t>
            </w:r>
            <w:r w:rsidRPr="003A19C6">
              <w:rPr>
                <w:rFonts w:eastAsia="Calibri"/>
                <w:lang w:eastAsia="ko-KR"/>
              </w:rPr>
              <w:t xml:space="preserve"> client) correctly perform procedure ‘</w:t>
            </w:r>
            <w:r w:rsidRPr="003A19C6">
              <w:t xml:space="preserve">MCX SIP MESSAGE CT' as described in TS 37.579-1 [2] Table 5.3.33.3-1 </w:t>
            </w:r>
            <w:r w:rsidRPr="003A19C6">
              <w:rPr>
                <w:bCs/>
              </w:rPr>
              <w:t>to</w:t>
            </w:r>
            <w:r w:rsidRPr="003A19C6">
              <w:t xml:space="preserve"> establish an MCData user 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54F093CA" w14:textId="77777777" w:rsidR="00DE71E3" w:rsidRPr="003A19C6" w:rsidRDefault="00DE71E3" w:rsidP="00EE26EF">
            <w:pPr>
              <w:pStyle w:val="TAC"/>
              <w:rPr>
                <w:rFonts w:eastAsia="Calibri"/>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C629CDA"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E282352" w14:textId="77777777" w:rsidR="00DE71E3" w:rsidRPr="003A19C6" w:rsidRDefault="00DE71E3" w:rsidP="00EE26EF">
            <w:pPr>
              <w:pStyle w:val="TAC"/>
              <w:rPr>
                <w:rFonts w:eastAsia="Calibri"/>
              </w:rPr>
            </w:pPr>
            <w:r w:rsidRPr="003A19C6">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44DFEF9C" w14:textId="77777777" w:rsidR="00DE71E3" w:rsidRPr="003A19C6" w:rsidRDefault="00DE71E3" w:rsidP="00EE26EF">
            <w:pPr>
              <w:pStyle w:val="TAC"/>
              <w:rPr>
                <w:rFonts w:eastAsia="Calibri"/>
              </w:rPr>
            </w:pPr>
            <w:r w:rsidRPr="003A19C6">
              <w:t>P</w:t>
            </w:r>
          </w:p>
        </w:tc>
      </w:tr>
      <w:tr w:rsidR="00DE71E3" w:rsidRPr="003A19C6" w14:paraId="2EEF29C6" w14:textId="77777777" w:rsidTr="00EE26EF">
        <w:tc>
          <w:tcPr>
            <w:tcW w:w="533" w:type="dxa"/>
            <w:tcBorders>
              <w:top w:val="single" w:sz="4" w:space="0" w:color="auto"/>
              <w:left w:val="single" w:sz="4" w:space="0" w:color="auto"/>
              <w:bottom w:val="single" w:sz="4" w:space="0" w:color="auto"/>
              <w:right w:val="single" w:sz="4" w:space="0" w:color="auto"/>
            </w:tcBorders>
          </w:tcPr>
          <w:p w14:paraId="0E22E3AC" w14:textId="77777777" w:rsidR="00DE71E3" w:rsidRPr="003A19C6" w:rsidRDefault="00DE71E3" w:rsidP="00EE26EF">
            <w:pPr>
              <w:pStyle w:val="TAC"/>
            </w:pPr>
            <w:r w:rsidRPr="003A19C6">
              <w:t>5</w:t>
            </w:r>
          </w:p>
        </w:tc>
        <w:tc>
          <w:tcPr>
            <w:tcW w:w="3967" w:type="dxa"/>
            <w:tcBorders>
              <w:top w:val="single" w:sz="4" w:space="0" w:color="auto"/>
              <w:left w:val="single" w:sz="4" w:space="0" w:color="auto"/>
              <w:bottom w:val="single" w:sz="4" w:space="0" w:color="auto"/>
              <w:right w:val="single" w:sz="4" w:space="0" w:color="auto"/>
            </w:tcBorders>
          </w:tcPr>
          <w:p w14:paraId="6B850184" w14:textId="77777777" w:rsidR="00DE71E3" w:rsidRPr="003A19C6" w:rsidRDefault="00DE71E3" w:rsidP="00EE26EF">
            <w:pPr>
              <w:pStyle w:val="TAL"/>
              <w:rPr>
                <w:rFonts w:eastAsia="Calibri"/>
              </w:rPr>
            </w:pPr>
            <w:r w:rsidRPr="003A19C6">
              <w:rPr>
                <w:rFonts w:eastAsia="Calibri"/>
              </w:rPr>
              <w:t>Make the UE (</w:t>
            </w:r>
            <w:r w:rsidRPr="003A19C6">
              <w:t>MCData</w:t>
            </w:r>
            <w:r w:rsidRPr="003A19C6">
              <w:rPr>
                <w:rFonts w:eastAsia="Calibri"/>
              </w:rPr>
              <w:t xml:space="preserve"> client) request the establishment of a SDS group session using the user regroup.</w:t>
            </w:r>
          </w:p>
          <w:p w14:paraId="68982275" w14:textId="77777777" w:rsidR="00DE71E3" w:rsidRPr="003A19C6" w:rsidRDefault="00DE71E3" w:rsidP="00EE26EF">
            <w:pPr>
              <w:pStyle w:val="TAL"/>
            </w:pPr>
            <w:r w:rsidRPr="003A19C6">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F6EC5EF" w14:textId="77777777" w:rsidR="00DE71E3" w:rsidRPr="003A19C6" w:rsidRDefault="00DE71E3" w:rsidP="00EE26EF">
            <w:pPr>
              <w:pStyle w:val="TAC"/>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7AC3D16" w14:textId="77777777" w:rsidR="00DE71E3" w:rsidRPr="003A19C6" w:rsidRDefault="00DE71E3" w:rsidP="00EE26EF">
            <w:pPr>
              <w:pStyle w:val="TAL"/>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5B057F9" w14:textId="77777777" w:rsidR="00DE71E3" w:rsidRPr="003A19C6" w:rsidRDefault="00DE71E3" w:rsidP="00EE26EF">
            <w:pPr>
              <w:pStyle w:val="TAC"/>
            </w:pPr>
            <w:r w:rsidRPr="003A19C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92BC346" w14:textId="77777777" w:rsidR="00DE71E3" w:rsidRPr="003A19C6" w:rsidRDefault="00DE71E3" w:rsidP="00EE26EF">
            <w:pPr>
              <w:pStyle w:val="TAC"/>
            </w:pPr>
            <w:r w:rsidRPr="003A19C6">
              <w:rPr>
                <w:rFonts w:eastAsia="Calibri"/>
              </w:rPr>
              <w:t>-</w:t>
            </w:r>
          </w:p>
        </w:tc>
      </w:tr>
      <w:tr w:rsidR="00DE71E3" w:rsidRPr="003A19C6" w14:paraId="1AA9D3AF" w14:textId="77777777" w:rsidTr="00EE26EF">
        <w:tc>
          <w:tcPr>
            <w:tcW w:w="533" w:type="dxa"/>
            <w:tcBorders>
              <w:top w:val="single" w:sz="4" w:space="0" w:color="auto"/>
              <w:left w:val="single" w:sz="4" w:space="0" w:color="auto"/>
              <w:bottom w:val="single" w:sz="4" w:space="0" w:color="auto"/>
              <w:right w:val="single" w:sz="4" w:space="0" w:color="auto"/>
            </w:tcBorders>
          </w:tcPr>
          <w:p w14:paraId="28226680" w14:textId="77777777" w:rsidR="00DE71E3" w:rsidRPr="003A19C6" w:rsidRDefault="00DE71E3" w:rsidP="00EE26EF">
            <w:pPr>
              <w:pStyle w:val="TAC"/>
            </w:pPr>
            <w:r w:rsidRPr="003A19C6">
              <w:t>6</w:t>
            </w:r>
          </w:p>
        </w:tc>
        <w:tc>
          <w:tcPr>
            <w:tcW w:w="3967" w:type="dxa"/>
            <w:tcBorders>
              <w:top w:val="single" w:sz="4" w:space="0" w:color="auto"/>
              <w:left w:val="single" w:sz="4" w:space="0" w:color="auto"/>
              <w:bottom w:val="single" w:sz="4" w:space="0" w:color="auto"/>
              <w:right w:val="single" w:sz="4" w:space="0" w:color="auto"/>
            </w:tcBorders>
          </w:tcPr>
          <w:p w14:paraId="4AC3009C" w14:textId="77777777" w:rsidR="00DE71E3" w:rsidRPr="003A19C6" w:rsidRDefault="00DE71E3" w:rsidP="00EE26EF">
            <w:pPr>
              <w:pStyle w:val="TAL"/>
              <w:rPr>
                <w:rFonts w:eastAsia="Calibri"/>
              </w:rPr>
            </w:pPr>
            <w:r w:rsidRPr="003A19C6">
              <w:rPr>
                <w:rFonts w:eastAsia="Calibri"/>
              </w:rPr>
              <w:t>Check: Does the UE (</w:t>
            </w:r>
            <w:r w:rsidRPr="003A19C6">
              <w:t>MCData</w:t>
            </w:r>
            <w:r w:rsidRPr="003A19C6">
              <w:rPr>
                <w:rFonts w:eastAsia="Calibri"/>
                <w:lang w:eastAsia="ko-KR"/>
              </w:rPr>
              <w:t xml:space="preserve"> client) correctly perform procedure '</w:t>
            </w:r>
            <w:r w:rsidRPr="003A19C6">
              <w:t xml:space="preserve"> CO MCData Call Establishment</w:t>
            </w:r>
            <w:r w:rsidRPr="003A19C6" w:rsidDel="009141E4">
              <w:t xml:space="preserve"> </w:t>
            </w:r>
            <w:r w:rsidRPr="003A19C6">
              <w:t xml:space="preserve">' as described in TS 37.579-1 [2] Table 5.3C.2.3-1 </w:t>
            </w:r>
            <w:r w:rsidRPr="003A19C6">
              <w:rPr>
                <w:bCs/>
              </w:rPr>
              <w:t xml:space="preserve">to </w:t>
            </w:r>
            <w:r w:rsidRPr="003A19C6">
              <w:rPr>
                <w:rFonts w:eastAsia="Calibri"/>
              </w:rPr>
              <w:t xml:space="preserve">establish a SDS group session </w:t>
            </w:r>
            <w:r w:rsidRPr="003A19C6">
              <w:rPr>
                <w:bCs/>
              </w:rPr>
              <w:t>using the user regroup</w:t>
            </w:r>
            <w:r w:rsidRPr="003A19C6">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35FB3EC8" w14:textId="77777777" w:rsidR="00DE71E3" w:rsidRPr="003A19C6" w:rsidRDefault="00DE71E3" w:rsidP="00EE26EF">
            <w:pPr>
              <w:pStyle w:val="TAC"/>
              <w:rPr>
                <w:rFonts w:eastAsia="Calibri"/>
                <w:szCs w:val="22"/>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2A45DE5"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6B2C87E" w14:textId="77777777" w:rsidR="00DE71E3" w:rsidRPr="003A19C6" w:rsidRDefault="00DE71E3" w:rsidP="00EE26EF">
            <w:pPr>
              <w:pStyle w:val="TAC"/>
              <w:rPr>
                <w:rFonts w:eastAsia="Calibri"/>
              </w:rPr>
            </w:pPr>
            <w:r w:rsidRPr="003A19C6">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43C293B8" w14:textId="77777777" w:rsidR="00DE71E3" w:rsidRPr="003A19C6" w:rsidRDefault="00DE71E3" w:rsidP="00EE26EF">
            <w:pPr>
              <w:pStyle w:val="TAC"/>
              <w:rPr>
                <w:rFonts w:eastAsia="Calibri"/>
              </w:rPr>
            </w:pPr>
            <w:r w:rsidRPr="003A19C6">
              <w:t>P</w:t>
            </w:r>
          </w:p>
        </w:tc>
      </w:tr>
      <w:tr w:rsidR="00DE71E3" w:rsidRPr="003A19C6" w14:paraId="5C4911D7" w14:textId="77777777" w:rsidTr="00EE26EF">
        <w:tc>
          <w:tcPr>
            <w:tcW w:w="533" w:type="dxa"/>
            <w:tcBorders>
              <w:top w:val="single" w:sz="4" w:space="0" w:color="auto"/>
              <w:left w:val="single" w:sz="4" w:space="0" w:color="auto"/>
              <w:bottom w:val="single" w:sz="4" w:space="0" w:color="auto"/>
              <w:right w:val="single" w:sz="4" w:space="0" w:color="auto"/>
            </w:tcBorders>
          </w:tcPr>
          <w:p w14:paraId="002AB240" w14:textId="77777777" w:rsidR="00DE71E3" w:rsidRPr="003A19C6" w:rsidRDefault="00DE71E3" w:rsidP="00EE26EF">
            <w:pPr>
              <w:pStyle w:val="TAC"/>
            </w:pPr>
            <w:r w:rsidRPr="003A19C6">
              <w:t>7</w:t>
            </w:r>
          </w:p>
        </w:tc>
        <w:tc>
          <w:tcPr>
            <w:tcW w:w="3967" w:type="dxa"/>
            <w:tcBorders>
              <w:top w:val="single" w:sz="4" w:space="0" w:color="auto"/>
              <w:left w:val="single" w:sz="4" w:space="0" w:color="auto"/>
              <w:bottom w:val="single" w:sz="4" w:space="0" w:color="auto"/>
              <w:right w:val="single" w:sz="4" w:space="0" w:color="auto"/>
            </w:tcBorders>
          </w:tcPr>
          <w:p w14:paraId="0104F448" w14:textId="77777777" w:rsidR="00DE71E3" w:rsidRPr="003A19C6" w:rsidRDefault="00DE71E3" w:rsidP="00EE26EF">
            <w:pPr>
              <w:pStyle w:val="TAL"/>
              <w:rPr>
                <w:rFonts w:eastAsia="Calibri"/>
              </w:rPr>
            </w:pPr>
            <w:r w:rsidRPr="003A19C6">
              <w:rPr>
                <w:rFonts w:eastAsia="Calibri"/>
              </w:rPr>
              <w:t>Make the UE (MCData client) release the call.</w:t>
            </w:r>
          </w:p>
          <w:p w14:paraId="361C1605" w14:textId="77777777" w:rsidR="00DE71E3" w:rsidRPr="003A19C6" w:rsidRDefault="00DE71E3" w:rsidP="00EE26EF">
            <w:pPr>
              <w:pStyle w:val="TAL"/>
              <w:rPr>
                <w:rFonts w:eastAsia="Calibri"/>
              </w:rPr>
            </w:pPr>
            <w:r w:rsidRPr="003A19C6">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6E8597F1" w14:textId="77777777" w:rsidR="00DE71E3" w:rsidRPr="003A19C6" w:rsidRDefault="00DE71E3" w:rsidP="00EE26EF">
            <w:pPr>
              <w:pStyle w:val="TAC"/>
              <w:rPr>
                <w:rFonts w:eastAsia="Calibri"/>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1622DAB6"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22D29CB" w14:textId="77777777" w:rsidR="00DE71E3" w:rsidRPr="003A19C6" w:rsidRDefault="00DE71E3" w:rsidP="00EE26EF">
            <w:pPr>
              <w:pStyle w:val="TAC"/>
              <w:rPr>
                <w:rFonts w:eastAsia="Calibri"/>
              </w:rPr>
            </w:pPr>
            <w:r w:rsidRPr="003A19C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9A93AFF" w14:textId="77777777" w:rsidR="00DE71E3" w:rsidRPr="003A19C6" w:rsidRDefault="00DE71E3" w:rsidP="00EE26EF">
            <w:pPr>
              <w:pStyle w:val="TAC"/>
              <w:rPr>
                <w:rFonts w:eastAsia="Calibri"/>
              </w:rPr>
            </w:pPr>
            <w:r w:rsidRPr="003A19C6">
              <w:rPr>
                <w:rFonts w:eastAsia="Calibri"/>
              </w:rPr>
              <w:t>-</w:t>
            </w:r>
          </w:p>
        </w:tc>
      </w:tr>
      <w:tr w:rsidR="00DE71E3" w:rsidRPr="003A19C6" w14:paraId="339C89DB" w14:textId="77777777" w:rsidTr="00EE26EF">
        <w:tc>
          <w:tcPr>
            <w:tcW w:w="533" w:type="dxa"/>
            <w:tcBorders>
              <w:top w:val="single" w:sz="4" w:space="0" w:color="auto"/>
              <w:left w:val="single" w:sz="4" w:space="0" w:color="auto"/>
              <w:bottom w:val="single" w:sz="4" w:space="0" w:color="auto"/>
              <w:right w:val="single" w:sz="4" w:space="0" w:color="auto"/>
            </w:tcBorders>
          </w:tcPr>
          <w:p w14:paraId="7A3E50B3" w14:textId="77777777" w:rsidR="00DE71E3" w:rsidRPr="003A19C6" w:rsidRDefault="00DE71E3" w:rsidP="00EE26EF">
            <w:pPr>
              <w:pStyle w:val="TAC"/>
            </w:pPr>
            <w:r w:rsidRPr="003A19C6">
              <w:t>8</w:t>
            </w:r>
          </w:p>
        </w:tc>
        <w:tc>
          <w:tcPr>
            <w:tcW w:w="3967" w:type="dxa"/>
            <w:tcBorders>
              <w:top w:val="single" w:sz="4" w:space="0" w:color="auto"/>
              <w:left w:val="single" w:sz="4" w:space="0" w:color="auto"/>
              <w:bottom w:val="single" w:sz="4" w:space="0" w:color="auto"/>
              <w:right w:val="single" w:sz="4" w:space="0" w:color="auto"/>
            </w:tcBorders>
          </w:tcPr>
          <w:p w14:paraId="43AADCF0" w14:textId="77777777" w:rsidR="00DE71E3" w:rsidRPr="003A19C6" w:rsidRDefault="00DE71E3" w:rsidP="00EE26EF">
            <w:pPr>
              <w:pStyle w:val="TAL"/>
              <w:rPr>
                <w:rFonts w:eastAsia="Calibri"/>
              </w:rPr>
            </w:pPr>
            <w:r w:rsidRPr="003A19C6">
              <w:rPr>
                <w:rFonts w:eastAsia="Calibri"/>
              </w:rPr>
              <w:t>Check: Does the UE (</w:t>
            </w:r>
            <w:r w:rsidRPr="003A19C6">
              <w:rPr>
                <w:rFonts w:eastAsia="Calibri"/>
                <w:lang w:eastAsia="ko-KR"/>
              </w:rPr>
              <w:t>MCData</w:t>
            </w:r>
            <w:r w:rsidRPr="003A19C6">
              <w:rPr>
                <w:rFonts w:eastAsia="Calibri"/>
              </w:rPr>
              <w:t xml:space="preserve"> client) correctly perform procedure '</w:t>
            </w:r>
            <w:r w:rsidRPr="003A19C6">
              <w:t xml:space="preserve"> CO MCData call release '</w:t>
            </w:r>
            <w:r w:rsidRPr="003A19C6">
              <w:rPr>
                <w:rFonts w:eastAsia="Calibri"/>
              </w:rPr>
              <w:t xml:space="preserve"> as described in </w:t>
            </w:r>
            <w:r w:rsidRPr="003A19C6">
              <w:t>TS 37.579-1 [2] Table 5.3C.6.3-1?</w:t>
            </w:r>
          </w:p>
        </w:tc>
        <w:tc>
          <w:tcPr>
            <w:tcW w:w="708" w:type="dxa"/>
            <w:tcBorders>
              <w:top w:val="single" w:sz="4" w:space="0" w:color="auto"/>
              <w:left w:val="single" w:sz="4" w:space="0" w:color="auto"/>
              <w:bottom w:val="single" w:sz="4" w:space="0" w:color="auto"/>
              <w:right w:val="single" w:sz="4" w:space="0" w:color="auto"/>
            </w:tcBorders>
          </w:tcPr>
          <w:p w14:paraId="0CEAAB0C" w14:textId="77777777" w:rsidR="00DE71E3" w:rsidRPr="003A19C6" w:rsidRDefault="00DE71E3" w:rsidP="00EE26EF">
            <w:pPr>
              <w:pStyle w:val="TAC"/>
              <w:rPr>
                <w:rFonts w:eastAsia="Calibri"/>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1B0A641"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0E6DC9D" w14:textId="77777777" w:rsidR="00DE71E3" w:rsidRPr="003A19C6" w:rsidRDefault="00DE71E3" w:rsidP="00EE26EF">
            <w:pPr>
              <w:pStyle w:val="TAC"/>
              <w:rPr>
                <w:rFonts w:eastAsia="Calibri"/>
              </w:rPr>
            </w:pPr>
            <w:r w:rsidRPr="003A19C6">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03AA3414" w14:textId="77777777" w:rsidR="00DE71E3" w:rsidRPr="003A19C6" w:rsidRDefault="00DE71E3" w:rsidP="00EE26EF">
            <w:pPr>
              <w:pStyle w:val="TAC"/>
              <w:rPr>
                <w:rFonts w:eastAsia="Calibri"/>
              </w:rPr>
            </w:pPr>
            <w:r w:rsidRPr="003A19C6">
              <w:t>P</w:t>
            </w:r>
          </w:p>
        </w:tc>
      </w:tr>
      <w:tr w:rsidR="00DE71E3" w:rsidRPr="003A19C6" w14:paraId="46C4FE38" w14:textId="77777777" w:rsidTr="00EE26EF">
        <w:tc>
          <w:tcPr>
            <w:tcW w:w="533" w:type="dxa"/>
            <w:tcBorders>
              <w:top w:val="single" w:sz="4" w:space="0" w:color="auto"/>
              <w:left w:val="single" w:sz="4" w:space="0" w:color="auto"/>
              <w:bottom w:val="single" w:sz="4" w:space="0" w:color="auto"/>
              <w:right w:val="single" w:sz="4" w:space="0" w:color="auto"/>
            </w:tcBorders>
          </w:tcPr>
          <w:p w14:paraId="17615EF1" w14:textId="77777777" w:rsidR="00DE71E3" w:rsidRPr="003A19C6" w:rsidRDefault="00DE71E3" w:rsidP="00EE26EF">
            <w:pPr>
              <w:pStyle w:val="TAC"/>
            </w:pPr>
            <w:r w:rsidRPr="003A19C6">
              <w:t>9</w:t>
            </w:r>
          </w:p>
        </w:tc>
        <w:tc>
          <w:tcPr>
            <w:tcW w:w="3967" w:type="dxa"/>
            <w:tcBorders>
              <w:top w:val="single" w:sz="4" w:space="0" w:color="auto"/>
              <w:left w:val="single" w:sz="4" w:space="0" w:color="auto"/>
              <w:bottom w:val="single" w:sz="4" w:space="0" w:color="auto"/>
              <w:right w:val="single" w:sz="4" w:space="0" w:color="auto"/>
            </w:tcBorders>
          </w:tcPr>
          <w:p w14:paraId="0D8408DD" w14:textId="77777777" w:rsidR="00DE71E3" w:rsidRPr="003A19C6" w:rsidRDefault="00DE71E3" w:rsidP="00EE26EF">
            <w:pPr>
              <w:pStyle w:val="TAL"/>
              <w:rPr>
                <w:rFonts w:eastAsia="Calibri"/>
              </w:rPr>
            </w:pPr>
            <w:r w:rsidRPr="003A19C6">
              <w:rPr>
                <w:rFonts w:eastAsia="Calibri"/>
              </w:rPr>
              <w:t>Check: Does the UE (</w:t>
            </w:r>
            <w:r w:rsidRPr="003A19C6">
              <w:rPr>
                <w:rFonts w:eastAsia="Calibri"/>
                <w:lang w:eastAsia="ko-KR"/>
              </w:rPr>
              <w:t>MCData client) correctly perform procedure ‘</w:t>
            </w:r>
            <w:r w:rsidRPr="003A19C6">
              <w:t xml:space="preserve">MCX SIP MESSAGE CT' as described in TS 37.579-1 [2] Table 5.3.33.3-1 </w:t>
            </w:r>
            <w:r w:rsidRPr="003A19C6">
              <w:rPr>
                <w:bCs/>
              </w:rPr>
              <w:t xml:space="preserve">to </w:t>
            </w:r>
            <w:r w:rsidRPr="003A19C6">
              <w:t>remove the user regroup?</w:t>
            </w:r>
          </w:p>
        </w:tc>
        <w:tc>
          <w:tcPr>
            <w:tcW w:w="708" w:type="dxa"/>
            <w:tcBorders>
              <w:top w:val="single" w:sz="4" w:space="0" w:color="auto"/>
              <w:left w:val="single" w:sz="4" w:space="0" w:color="auto"/>
              <w:bottom w:val="single" w:sz="4" w:space="0" w:color="auto"/>
              <w:right w:val="single" w:sz="4" w:space="0" w:color="auto"/>
            </w:tcBorders>
          </w:tcPr>
          <w:p w14:paraId="1D54BA70" w14:textId="77777777" w:rsidR="00DE71E3" w:rsidRPr="003A19C6" w:rsidRDefault="00DE71E3" w:rsidP="00EE26EF">
            <w:pPr>
              <w:pStyle w:val="TAC"/>
              <w:rPr>
                <w:rFonts w:eastAsia="Calibri"/>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6811E59"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27616FF" w14:textId="77777777" w:rsidR="00DE71E3" w:rsidRPr="003A19C6" w:rsidRDefault="00DE71E3" w:rsidP="00EE26EF">
            <w:pPr>
              <w:pStyle w:val="TAC"/>
              <w:rPr>
                <w:rFonts w:eastAsia="Calibri"/>
              </w:rPr>
            </w:pPr>
            <w:r w:rsidRPr="003A19C6">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775D063B" w14:textId="77777777" w:rsidR="00DE71E3" w:rsidRPr="003A19C6" w:rsidRDefault="00DE71E3" w:rsidP="00EE26EF">
            <w:pPr>
              <w:pStyle w:val="TAC"/>
            </w:pPr>
            <w:r w:rsidRPr="003A19C6">
              <w:t>P</w:t>
            </w:r>
          </w:p>
        </w:tc>
      </w:tr>
      <w:tr w:rsidR="00DE71E3" w:rsidRPr="003A19C6" w14:paraId="1A115DAE" w14:textId="77777777" w:rsidTr="00EE26EF">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0E597CB1" w14:textId="77777777" w:rsidR="00DE71E3" w:rsidRPr="003A19C6" w:rsidRDefault="00DE71E3" w:rsidP="00EE26EF">
            <w:pPr>
              <w:pStyle w:val="TAN"/>
            </w:pPr>
            <w:r w:rsidRPr="003A19C6">
              <w:t>NOTE 1:</w:t>
            </w:r>
            <w:r w:rsidRPr="003A19C6">
              <w:tab/>
              <w:t>This is expected to be done via a suitable implementation dependent MMI.</w:t>
            </w:r>
          </w:p>
        </w:tc>
      </w:tr>
    </w:tbl>
    <w:p w14:paraId="2743ABB6" w14:textId="77777777" w:rsidR="00DE71E3" w:rsidRPr="003A19C6" w:rsidRDefault="00DE71E3" w:rsidP="00DE71E3"/>
    <w:p w14:paraId="6A1F343D" w14:textId="77777777" w:rsidR="00DE71E3" w:rsidRPr="003A19C6" w:rsidRDefault="00DE71E3" w:rsidP="00DE71E3">
      <w:pPr>
        <w:pStyle w:val="H6"/>
      </w:pPr>
      <w:r w:rsidRPr="003A19C6">
        <w:t>6.</w:t>
      </w:r>
      <w:r>
        <w:t>9.</w:t>
      </w:r>
      <w:r w:rsidRPr="003A19C6">
        <w:t>4.3.3</w:t>
      </w:r>
      <w:r w:rsidRPr="003A19C6">
        <w:tab/>
        <w:t>Specific message contents</w:t>
      </w:r>
    </w:p>
    <w:p w14:paraId="4A24012B" w14:textId="77777777" w:rsidR="00DE71E3" w:rsidRPr="003A19C6" w:rsidRDefault="00DE71E3" w:rsidP="00DE71E3">
      <w:pPr>
        <w:pStyle w:val="TH"/>
        <w:rPr>
          <w:lang w:eastAsia="ko-KR"/>
        </w:rPr>
      </w:pPr>
      <w:r w:rsidRPr="003A19C6">
        <w:t>Table 6.9.4.3.3-1: HTTP</w:t>
      </w:r>
      <w:r w:rsidRPr="003A19C6">
        <w:rPr>
          <w:lang w:eastAsia="ko-KR"/>
        </w:rPr>
        <w:t xml:space="preserve"> PUT (step 2, </w:t>
      </w:r>
      <w:r w:rsidRPr="003A19C6">
        <w:t>Table 6.9.4.3.2-1</w:t>
      </w:r>
      <w:r w:rsidRPr="003A19C6">
        <w:rPr>
          <w:lang w:eastAsia="ko-KR"/>
        </w:rPr>
        <w:t>;</w:t>
      </w:r>
      <w:r w:rsidRPr="003A19C6">
        <w:rPr>
          <w:lang w:eastAsia="ko-KR"/>
        </w:rPr>
        <w:br/>
        <w:t>step 1</w:t>
      </w:r>
      <w:r w:rsidRPr="003A19C6">
        <w:t>, TS 37.579-1 [2], Table 5.3.26.3-1</w:t>
      </w:r>
      <w:r w:rsidRPr="003A19C6">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DE71E3" w:rsidRPr="003A19C6" w14:paraId="5A471163" w14:textId="77777777" w:rsidTr="00EE26EF">
        <w:tc>
          <w:tcPr>
            <w:tcW w:w="9639" w:type="dxa"/>
          </w:tcPr>
          <w:p w14:paraId="624DB5DF" w14:textId="77777777" w:rsidR="00DE71E3" w:rsidRPr="003A19C6" w:rsidRDefault="00DE71E3" w:rsidP="00EE26EF">
            <w:pPr>
              <w:pStyle w:val="TAL"/>
              <w:rPr>
                <w:rFonts w:cs="Arial"/>
                <w:szCs w:val="18"/>
              </w:rPr>
            </w:pPr>
            <w:r w:rsidRPr="003A19C6">
              <w:t>Derivation Path: TS 37.579-1 [2], Table 5.5.4.4-1, condition GROUPCREATE</w:t>
            </w:r>
          </w:p>
        </w:tc>
      </w:tr>
    </w:tbl>
    <w:p w14:paraId="7372F9F3" w14:textId="77777777" w:rsidR="00DE71E3" w:rsidRPr="003A19C6" w:rsidRDefault="00DE71E3" w:rsidP="00DE71E3"/>
    <w:p w14:paraId="1CEBCA34" w14:textId="77777777" w:rsidR="00DE71E3" w:rsidRPr="003A19C6" w:rsidRDefault="00DE71E3" w:rsidP="00DE71E3">
      <w:pPr>
        <w:pStyle w:val="TH"/>
      </w:pPr>
      <w:r w:rsidRPr="003A19C6">
        <w:t>Table 6.</w:t>
      </w:r>
      <w:r>
        <w:t>9</w:t>
      </w:r>
      <w:r w:rsidRPr="003A19C6">
        <w:t>.4.3.3-2: SIP MESSAGE from the SS (Step 4, Table 6.</w:t>
      </w:r>
      <w:r>
        <w:t>9</w:t>
      </w:r>
      <w:r w:rsidRPr="003A19C6">
        <w:t>.4.3.2-1;</w:t>
      </w:r>
      <w:r w:rsidRPr="003A19C6">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DE71E3" w:rsidRPr="003A19C6" w14:paraId="7CAF3A5E"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1CB8E829" w14:textId="77777777" w:rsidR="00DE71E3" w:rsidRPr="003A19C6" w:rsidRDefault="00DE71E3" w:rsidP="00EE26EF">
            <w:pPr>
              <w:pStyle w:val="TAL"/>
            </w:pPr>
            <w:r w:rsidRPr="003A19C6">
              <w:t>Derivation Path: TS 37.579-1 [2], Table 5.5.2.7.2-1, condition ACCEPT-CONTACT-WITH-MEDIA-FEATURE-TAG</w:t>
            </w:r>
          </w:p>
        </w:tc>
      </w:tr>
      <w:tr w:rsidR="00DE71E3" w:rsidRPr="003A19C6" w14:paraId="060FEAAE"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695F214E" w14:textId="77777777" w:rsidR="00DE71E3" w:rsidRPr="003A19C6" w:rsidRDefault="00DE71E3" w:rsidP="00EE26EF">
            <w:pPr>
              <w:pStyle w:val="TAH"/>
            </w:pPr>
            <w:r w:rsidRPr="003A19C6">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018DA29A" w14:textId="77777777" w:rsidR="00DE71E3" w:rsidRPr="003A19C6" w:rsidRDefault="00DE71E3" w:rsidP="00EE26EF">
            <w:pPr>
              <w:pStyle w:val="TAH"/>
            </w:pPr>
            <w:r w:rsidRPr="003A19C6">
              <w:t>Value/remark</w:t>
            </w:r>
          </w:p>
        </w:tc>
        <w:tc>
          <w:tcPr>
            <w:tcW w:w="2127" w:type="dxa"/>
            <w:tcBorders>
              <w:top w:val="single" w:sz="4" w:space="0" w:color="auto"/>
              <w:left w:val="single" w:sz="4" w:space="0" w:color="auto"/>
              <w:bottom w:val="single" w:sz="4" w:space="0" w:color="auto"/>
              <w:right w:val="single" w:sz="4" w:space="0" w:color="auto"/>
            </w:tcBorders>
            <w:hideMark/>
          </w:tcPr>
          <w:p w14:paraId="31A3ABB0" w14:textId="77777777" w:rsidR="00DE71E3" w:rsidRPr="003A19C6" w:rsidRDefault="00DE71E3" w:rsidP="00EE26EF">
            <w:pPr>
              <w:pStyle w:val="TAH"/>
            </w:pPr>
            <w:r w:rsidRPr="003A19C6">
              <w:t>Comment</w:t>
            </w:r>
          </w:p>
        </w:tc>
        <w:tc>
          <w:tcPr>
            <w:tcW w:w="1419" w:type="dxa"/>
            <w:tcBorders>
              <w:top w:val="single" w:sz="4" w:space="0" w:color="auto"/>
              <w:left w:val="single" w:sz="4" w:space="0" w:color="auto"/>
              <w:bottom w:val="single" w:sz="4" w:space="0" w:color="auto"/>
              <w:right w:val="single" w:sz="4" w:space="0" w:color="auto"/>
            </w:tcBorders>
            <w:hideMark/>
          </w:tcPr>
          <w:p w14:paraId="6EFE4C30"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CBDBD32" w14:textId="77777777" w:rsidR="00DE71E3" w:rsidRPr="003A19C6" w:rsidRDefault="00DE71E3" w:rsidP="00EE26EF">
            <w:pPr>
              <w:pStyle w:val="TAH"/>
            </w:pPr>
            <w:r w:rsidRPr="003A19C6">
              <w:t>Condition</w:t>
            </w:r>
          </w:p>
        </w:tc>
      </w:tr>
      <w:tr w:rsidR="00DE71E3" w:rsidRPr="003A19C6" w14:paraId="4F94232F"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BAABB93" w14:textId="77777777" w:rsidR="00DE71E3" w:rsidRPr="003A19C6" w:rsidRDefault="00DE71E3" w:rsidP="00EE26EF">
            <w:pPr>
              <w:pStyle w:val="TAL"/>
              <w:rPr>
                <w:b/>
              </w:rPr>
            </w:pPr>
            <w:r w:rsidRPr="003A19C6">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4FEAD03E" w14:textId="77777777" w:rsidR="00DE71E3" w:rsidRPr="003A19C6" w:rsidRDefault="00DE71E3"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7E43AC31"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531D38F"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8DBCE2" w14:textId="77777777" w:rsidR="00DE71E3" w:rsidRPr="003A19C6" w:rsidRDefault="00DE71E3" w:rsidP="00EE26EF">
            <w:pPr>
              <w:pStyle w:val="TAL"/>
            </w:pPr>
          </w:p>
        </w:tc>
      </w:tr>
      <w:tr w:rsidR="00DE71E3" w:rsidRPr="003A19C6" w14:paraId="31956456"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0116B04C" w14:textId="77777777" w:rsidR="00DE71E3" w:rsidRPr="003A19C6" w:rsidRDefault="00DE71E3" w:rsidP="00EE26EF">
            <w:pPr>
              <w:pStyle w:val="TAL"/>
              <w:rPr>
                <w:b/>
              </w:rPr>
            </w:pPr>
            <w:r w:rsidRPr="003A19C6">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5E760E80" w14:textId="77777777" w:rsidR="00DE71E3" w:rsidRPr="003A19C6" w:rsidRDefault="00DE71E3" w:rsidP="00EE26EF">
            <w:pPr>
              <w:pStyle w:val="TAL"/>
            </w:pPr>
            <w:r w:rsidRPr="003A19C6">
              <w:t>px_MCX_SIP_PublicUserId_B</w:t>
            </w:r>
          </w:p>
        </w:tc>
        <w:tc>
          <w:tcPr>
            <w:tcW w:w="2127" w:type="dxa"/>
            <w:tcBorders>
              <w:top w:val="single" w:sz="4" w:space="0" w:color="auto"/>
              <w:left w:val="single" w:sz="4" w:space="0" w:color="auto"/>
              <w:bottom w:val="single" w:sz="4" w:space="0" w:color="auto"/>
              <w:right w:val="single" w:sz="4" w:space="0" w:color="auto"/>
            </w:tcBorders>
          </w:tcPr>
          <w:p w14:paraId="72173BDC"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06059CB" w14:textId="77777777" w:rsidR="00DE71E3" w:rsidRPr="003A19C6" w:rsidRDefault="00DE71E3" w:rsidP="00EE26EF">
            <w:pPr>
              <w:pStyle w:val="TAL"/>
            </w:pPr>
            <w:r w:rsidRPr="003A19C6">
              <w:t>TS 24.282 [31] clause 23.2.1.3</w:t>
            </w:r>
          </w:p>
        </w:tc>
        <w:tc>
          <w:tcPr>
            <w:tcW w:w="1134" w:type="dxa"/>
            <w:tcBorders>
              <w:top w:val="single" w:sz="4" w:space="0" w:color="auto"/>
              <w:left w:val="single" w:sz="4" w:space="0" w:color="auto"/>
              <w:bottom w:val="single" w:sz="4" w:space="0" w:color="auto"/>
              <w:right w:val="single" w:sz="4" w:space="0" w:color="auto"/>
            </w:tcBorders>
            <w:vAlign w:val="bottom"/>
          </w:tcPr>
          <w:p w14:paraId="0B615F65" w14:textId="77777777" w:rsidR="00DE71E3" w:rsidRPr="003A19C6" w:rsidRDefault="00DE71E3" w:rsidP="00EE26EF">
            <w:pPr>
              <w:pStyle w:val="TAL"/>
            </w:pPr>
          </w:p>
        </w:tc>
      </w:tr>
      <w:tr w:rsidR="00DE71E3" w:rsidRPr="003A19C6" w14:paraId="5C662D27"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B36F366" w14:textId="77777777" w:rsidR="00DE71E3" w:rsidRPr="003A19C6" w:rsidRDefault="00DE71E3" w:rsidP="00EE26EF">
            <w:pPr>
              <w:pStyle w:val="TAL"/>
              <w:rPr>
                <w:b/>
              </w:rPr>
            </w:pPr>
            <w:r w:rsidRPr="003A19C6">
              <w:rPr>
                <w:b/>
              </w:rPr>
              <w:t>Message-body</w:t>
            </w:r>
          </w:p>
        </w:tc>
        <w:tc>
          <w:tcPr>
            <w:tcW w:w="2129" w:type="dxa"/>
            <w:tcBorders>
              <w:top w:val="single" w:sz="4" w:space="0" w:color="auto"/>
              <w:left w:val="single" w:sz="4" w:space="0" w:color="auto"/>
              <w:bottom w:val="single" w:sz="4" w:space="0" w:color="auto"/>
              <w:right w:val="single" w:sz="4" w:space="0" w:color="auto"/>
            </w:tcBorders>
          </w:tcPr>
          <w:p w14:paraId="16247B8B"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0A43973"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73C9BDD"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3431C5" w14:textId="77777777" w:rsidR="00DE71E3" w:rsidRPr="003A19C6" w:rsidRDefault="00DE71E3" w:rsidP="00EE26EF">
            <w:pPr>
              <w:pStyle w:val="TAL"/>
            </w:pPr>
          </w:p>
        </w:tc>
      </w:tr>
      <w:tr w:rsidR="00DE71E3" w:rsidRPr="003A19C6" w14:paraId="76B95FF2"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56DF2229" w14:textId="77777777" w:rsidR="00DE71E3" w:rsidRPr="003A19C6" w:rsidRDefault="00DE71E3" w:rsidP="00EE26EF">
            <w:pPr>
              <w:pStyle w:val="TAL"/>
            </w:pPr>
            <w:r w:rsidRPr="003A19C6">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92E5570"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907BAA" w14:textId="77777777" w:rsidR="00DE71E3" w:rsidRPr="003A19C6" w:rsidRDefault="00DE71E3" w:rsidP="00EE26EF">
            <w:pPr>
              <w:pStyle w:val="TAL"/>
              <w:rPr>
                <w:b/>
              </w:rPr>
            </w:pPr>
            <w:r w:rsidRPr="003A19C6">
              <w:rPr>
                <w:b/>
              </w:rPr>
              <w:t>MCData-Info</w:t>
            </w:r>
          </w:p>
        </w:tc>
        <w:tc>
          <w:tcPr>
            <w:tcW w:w="1419" w:type="dxa"/>
            <w:tcBorders>
              <w:top w:val="single" w:sz="4" w:space="0" w:color="auto"/>
              <w:left w:val="single" w:sz="4" w:space="0" w:color="auto"/>
              <w:bottom w:val="single" w:sz="4" w:space="0" w:color="auto"/>
              <w:right w:val="single" w:sz="4" w:space="0" w:color="auto"/>
            </w:tcBorders>
          </w:tcPr>
          <w:p w14:paraId="6EE4D14B"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B3E0E59" w14:textId="77777777" w:rsidR="00DE71E3" w:rsidRPr="003A19C6" w:rsidRDefault="00DE71E3" w:rsidP="00EE26EF">
            <w:pPr>
              <w:pStyle w:val="TAL"/>
            </w:pPr>
          </w:p>
        </w:tc>
      </w:tr>
      <w:tr w:rsidR="00DE71E3" w:rsidRPr="003A19C6" w14:paraId="42EE866A"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0A2AB2B" w14:textId="77777777" w:rsidR="00DE71E3" w:rsidRPr="003A19C6" w:rsidRDefault="00DE71E3" w:rsidP="00EE26EF">
            <w:pPr>
              <w:pStyle w:val="TAL"/>
            </w:pPr>
            <w:r w:rsidRPr="003A19C6">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3B8D6BF6" w14:textId="77777777" w:rsidR="00DE71E3" w:rsidRPr="003A19C6" w:rsidRDefault="00DE71E3" w:rsidP="00EE26EF">
            <w:pPr>
              <w:pStyle w:val="TAL"/>
            </w:pPr>
            <w:r w:rsidRPr="003A19C6">
              <w:t>MCData-Info as described in Table 6.9.4.3.3-3</w:t>
            </w:r>
          </w:p>
        </w:tc>
        <w:tc>
          <w:tcPr>
            <w:tcW w:w="2127" w:type="dxa"/>
            <w:tcBorders>
              <w:top w:val="single" w:sz="4" w:space="0" w:color="auto"/>
              <w:left w:val="single" w:sz="4" w:space="0" w:color="auto"/>
              <w:bottom w:val="single" w:sz="4" w:space="0" w:color="auto"/>
              <w:right w:val="single" w:sz="4" w:space="0" w:color="auto"/>
            </w:tcBorders>
          </w:tcPr>
          <w:p w14:paraId="3B737FF4"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9008756" w14:textId="77777777" w:rsidR="00DE71E3" w:rsidRPr="003A19C6" w:rsidRDefault="00DE71E3" w:rsidP="00EE26EF">
            <w:pPr>
              <w:pStyle w:val="TAL"/>
            </w:pPr>
            <w:r w:rsidRPr="003A19C6">
              <w:t>TS 24.282 [31] clause 23.2.1.3</w:t>
            </w:r>
          </w:p>
        </w:tc>
        <w:tc>
          <w:tcPr>
            <w:tcW w:w="1134" w:type="dxa"/>
            <w:tcBorders>
              <w:top w:val="single" w:sz="4" w:space="0" w:color="auto"/>
              <w:left w:val="single" w:sz="4" w:space="0" w:color="auto"/>
              <w:bottom w:val="single" w:sz="4" w:space="0" w:color="auto"/>
              <w:right w:val="single" w:sz="4" w:space="0" w:color="auto"/>
            </w:tcBorders>
          </w:tcPr>
          <w:p w14:paraId="0454C3F7" w14:textId="77777777" w:rsidR="00DE71E3" w:rsidRPr="003A19C6" w:rsidRDefault="00DE71E3" w:rsidP="00EE26EF">
            <w:pPr>
              <w:pStyle w:val="TAL"/>
            </w:pPr>
          </w:p>
        </w:tc>
      </w:tr>
      <w:tr w:rsidR="00DE71E3" w:rsidRPr="003A19C6" w14:paraId="25C4EB5C" w14:textId="77777777" w:rsidTr="00EE26EF">
        <w:tc>
          <w:tcPr>
            <w:tcW w:w="2836" w:type="dxa"/>
            <w:tcBorders>
              <w:top w:val="single" w:sz="4" w:space="0" w:color="auto"/>
              <w:left w:val="single" w:sz="4" w:space="0" w:color="auto"/>
              <w:bottom w:val="single" w:sz="4" w:space="0" w:color="auto"/>
              <w:right w:val="single" w:sz="4" w:space="0" w:color="auto"/>
            </w:tcBorders>
          </w:tcPr>
          <w:p w14:paraId="53A76660" w14:textId="77777777" w:rsidR="00DE71E3" w:rsidRPr="003A19C6" w:rsidRDefault="00DE71E3" w:rsidP="00EE26EF">
            <w:pPr>
              <w:pStyle w:val="TAL"/>
            </w:pPr>
            <w:r w:rsidRPr="003A19C6">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580F50DB"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E9DD58C" w14:textId="77777777" w:rsidR="00DE71E3" w:rsidRPr="003A19C6" w:rsidRDefault="00DE71E3" w:rsidP="00EE26EF">
            <w:pPr>
              <w:pStyle w:val="TAL"/>
              <w:rPr>
                <w:b/>
                <w:bCs/>
              </w:rPr>
            </w:pPr>
            <w:r w:rsidRPr="003A19C6">
              <w:rPr>
                <w:b/>
                <w:bCs/>
              </w:rPr>
              <w:t>MCData-Regroup</w:t>
            </w:r>
          </w:p>
        </w:tc>
        <w:tc>
          <w:tcPr>
            <w:tcW w:w="1419" w:type="dxa"/>
            <w:tcBorders>
              <w:top w:val="single" w:sz="4" w:space="0" w:color="auto"/>
              <w:left w:val="single" w:sz="4" w:space="0" w:color="auto"/>
              <w:bottom w:val="single" w:sz="4" w:space="0" w:color="auto"/>
              <w:right w:val="single" w:sz="4" w:space="0" w:color="auto"/>
            </w:tcBorders>
          </w:tcPr>
          <w:p w14:paraId="68163C97"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81F59CD" w14:textId="77777777" w:rsidR="00DE71E3" w:rsidRPr="003A19C6" w:rsidRDefault="00DE71E3" w:rsidP="00EE26EF">
            <w:pPr>
              <w:pStyle w:val="TAL"/>
            </w:pPr>
          </w:p>
        </w:tc>
      </w:tr>
      <w:tr w:rsidR="00DE71E3" w:rsidRPr="003A19C6" w14:paraId="3AEF32E7" w14:textId="77777777" w:rsidTr="00EE26EF">
        <w:tc>
          <w:tcPr>
            <w:tcW w:w="2836" w:type="dxa"/>
            <w:tcBorders>
              <w:top w:val="single" w:sz="4" w:space="0" w:color="auto"/>
              <w:left w:val="single" w:sz="4" w:space="0" w:color="auto"/>
              <w:bottom w:val="single" w:sz="4" w:space="0" w:color="auto"/>
              <w:right w:val="single" w:sz="4" w:space="0" w:color="auto"/>
            </w:tcBorders>
          </w:tcPr>
          <w:p w14:paraId="0E85F2C1" w14:textId="77777777" w:rsidR="00DE71E3" w:rsidRPr="003A19C6" w:rsidRDefault="00DE71E3" w:rsidP="00EE26EF">
            <w:pPr>
              <w:pStyle w:val="TAL"/>
            </w:pPr>
            <w:r w:rsidRPr="003A19C6">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43BE90C8"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0C52B1E" w14:textId="77777777" w:rsidR="00DE71E3" w:rsidRPr="003A19C6" w:rsidRDefault="00DE71E3"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713C4F0"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C76F704" w14:textId="77777777" w:rsidR="00DE71E3" w:rsidRPr="003A19C6" w:rsidRDefault="00DE71E3" w:rsidP="00EE26EF">
            <w:pPr>
              <w:pStyle w:val="TAL"/>
            </w:pPr>
          </w:p>
        </w:tc>
      </w:tr>
      <w:tr w:rsidR="00DE71E3" w:rsidRPr="003A19C6" w14:paraId="4971C886" w14:textId="77777777" w:rsidTr="00EE26EF">
        <w:tc>
          <w:tcPr>
            <w:tcW w:w="2836" w:type="dxa"/>
            <w:tcBorders>
              <w:top w:val="single" w:sz="4" w:space="0" w:color="auto"/>
              <w:left w:val="single" w:sz="4" w:space="0" w:color="auto"/>
              <w:bottom w:val="single" w:sz="4" w:space="0" w:color="auto"/>
              <w:right w:val="single" w:sz="4" w:space="0" w:color="auto"/>
            </w:tcBorders>
          </w:tcPr>
          <w:p w14:paraId="05808D01" w14:textId="77777777" w:rsidR="00DE71E3" w:rsidRPr="003A19C6" w:rsidRDefault="00DE71E3" w:rsidP="00EE26EF">
            <w:pPr>
              <w:pStyle w:val="TAL"/>
            </w:pPr>
            <w:r w:rsidRPr="003A19C6">
              <w:rPr>
                <w:b/>
              </w:rPr>
              <w:t xml:space="preserve">      </w:t>
            </w:r>
            <w:r w:rsidRPr="003A19C6">
              <w:rPr>
                <w:bCs/>
              </w:rPr>
              <w:t>Content-Type</w:t>
            </w:r>
          </w:p>
        </w:tc>
        <w:tc>
          <w:tcPr>
            <w:tcW w:w="2129" w:type="dxa"/>
            <w:tcBorders>
              <w:top w:val="single" w:sz="4" w:space="0" w:color="auto"/>
              <w:left w:val="single" w:sz="4" w:space="0" w:color="auto"/>
              <w:bottom w:val="single" w:sz="4" w:space="0" w:color="auto"/>
              <w:right w:val="single" w:sz="4" w:space="0" w:color="auto"/>
            </w:tcBorders>
          </w:tcPr>
          <w:p w14:paraId="2FAE24F9" w14:textId="77777777" w:rsidR="00DE71E3" w:rsidRPr="003A19C6" w:rsidRDefault="00DE71E3" w:rsidP="00EE26EF">
            <w:pPr>
              <w:pStyle w:val="TAL"/>
            </w:pPr>
            <w:r w:rsidRPr="003A19C6">
              <w:t>"application/vnd.3gpp.mcdata-regroup+xml"</w:t>
            </w:r>
          </w:p>
        </w:tc>
        <w:tc>
          <w:tcPr>
            <w:tcW w:w="2127" w:type="dxa"/>
            <w:tcBorders>
              <w:top w:val="single" w:sz="4" w:space="0" w:color="auto"/>
              <w:left w:val="single" w:sz="4" w:space="0" w:color="auto"/>
              <w:bottom w:val="single" w:sz="4" w:space="0" w:color="auto"/>
              <w:right w:val="single" w:sz="4" w:space="0" w:color="auto"/>
            </w:tcBorders>
          </w:tcPr>
          <w:p w14:paraId="46CD347B" w14:textId="77777777" w:rsidR="00DE71E3" w:rsidRPr="003A19C6" w:rsidRDefault="00DE71E3"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9632C39"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CA462DE" w14:textId="77777777" w:rsidR="00DE71E3" w:rsidRPr="003A19C6" w:rsidRDefault="00DE71E3" w:rsidP="00EE26EF">
            <w:pPr>
              <w:pStyle w:val="TAL"/>
            </w:pPr>
          </w:p>
        </w:tc>
      </w:tr>
      <w:tr w:rsidR="00DE71E3" w:rsidRPr="003A19C6" w14:paraId="6FAC7296" w14:textId="77777777" w:rsidTr="00EE26EF">
        <w:tc>
          <w:tcPr>
            <w:tcW w:w="2836" w:type="dxa"/>
            <w:tcBorders>
              <w:top w:val="single" w:sz="4" w:space="0" w:color="auto"/>
              <w:left w:val="single" w:sz="4" w:space="0" w:color="auto"/>
              <w:bottom w:val="single" w:sz="4" w:space="0" w:color="auto"/>
              <w:right w:val="single" w:sz="4" w:space="0" w:color="auto"/>
            </w:tcBorders>
          </w:tcPr>
          <w:p w14:paraId="2D26897C" w14:textId="77777777" w:rsidR="00DE71E3" w:rsidRPr="003A19C6" w:rsidRDefault="00DE71E3" w:rsidP="00EE26EF">
            <w:pPr>
              <w:pStyle w:val="TAL"/>
            </w:pPr>
            <w:r w:rsidRPr="003A19C6">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3A75147E" w14:textId="77777777" w:rsidR="00DE71E3" w:rsidRPr="003A19C6" w:rsidRDefault="00DE71E3" w:rsidP="00EE26EF">
            <w:pPr>
              <w:pStyle w:val="TAL"/>
            </w:pPr>
            <w:r w:rsidRPr="003A19C6">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389FF353" w14:textId="77777777" w:rsidR="00DE71E3" w:rsidRPr="003A19C6" w:rsidRDefault="00DE71E3" w:rsidP="00EE26EF">
            <w:pPr>
              <w:pStyle w:val="TAL"/>
            </w:pPr>
            <w:r w:rsidRPr="003A19C6">
              <w:t>Unique URL identifying the MCData-Regroup XML MIME body; used as reference in the signature MIME body</w:t>
            </w:r>
          </w:p>
          <w:p w14:paraId="6B4690EA" w14:textId="77777777" w:rsidR="00DE71E3" w:rsidRPr="003A19C6" w:rsidRDefault="00DE71E3" w:rsidP="00EE26EF">
            <w:pPr>
              <w:pStyle w:val="TAL"/>
            </w:pPr>
          </w:p>
          <w:p w14:paraId="0D325214" w14:textId="77777777" w:rsidR="00DE71E3" w:rsidRPr="003A19C6" w:rsidRDefault="00DE71E3"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5E83807C"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5E5103A" w14:textId="77777777" w:rsidR="00DE71E3" w:rsidRPr="003A19C6" w:rsidRDefault="00DE71E3" w:rsidP="00EE26EF">
            <w:pPr>
              <w:pStyle w:val="TAL"/>
            </w:pPr>
          </w:p>
        </w:tc>
      </w:tr>
      <w:tr w:rsidR="00DE71E3" w:rsidRPr="003A19C6" w14:paraId="41368415" w14:textId="77777777" w:rsidTr="00EE26EF">
        <w:tc>
          <w:tcPr>
            <w:tcW w:w="2836" w:type="dxa"/>
            <w:tcBorders>
              <w:top w:val="single" w:sz="4" w:space="0" w:color="auto"/>
              <w:left w:val="single" w:sz="4" w:space="0" w:color="auto"/>
              <w:bottom w:val="single" w:sz="4" w:space="0" w:color="auto"/>
              <w:right w:val="single" w:sz="4" w:space="0" w:color="auto"/>
            </w:tcBorders>
          </w:tcPr>
          <w:p w14:paraId="45B4C586" w14:textId="77777777" w:rsidR="00DE71E3" w:rsidRPr="003A19C6" w:rsidRDefault="00DE71E3" w:rsidP="00EE26EF">
            <w:pPr>
              <w:pStyle w:val="TAL"/>
            </w:pPr>
            <w:r w:rsidRPr="003A19C6">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430A8836" w14:textId="77777777" w:rsidR="00DE71E3" w:rsidRPr="003A19C6" w:rsidRDefault="00DE71E3" w:rsidP="00EE26EF">
            <w:pPr>
              <w:pStyle w:val="TAL"/>
            </w:pPr>
            <w:r w:rsidRPr="003A19C6">
              <w:t>MCData-Regroup as described in Table 6.9.4.3.3-4</w:t>
            </w:r>
          </w:p>
        </w:tc>
        <w:tc>
          <w:tcPr>
            <w:tcW w:w="2127" w:type="dxa"/>
            <w:tcBorders>
              <w:top w:val="single" w:sz="4" w:space="0" w:color="auto"/>
              <w:left w:val="single" w:sz="4" w:space="0" w:color="auto"/>
              <w:bottom w:val="single" w:sz="4" w:space="0" w:color="auto"/>
              <w:right w:val="single" w:sz="4" w:space="0" w:color="auto"/>
            </w:tcBorders>
          </w:tcPr>
          <w:p w14:paraId="061853FE"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6E5AD89D" w14:textId="77777777" w:rsidR="00DE71E3" w:rsidRPr="003A19C6" w:rsidRDefault="00DE71E3" w:rsidP="00EE26EF">
            <w:pPr>
              <w:pStyle w:val="TAL"/>
            </w:pPr>
            <w:r w:rsidRPr="003A19C6">
              <w:t>TS 24.282 [31] clause 23.2.1.3</w:t>
            </w:r>
          </w:p>
        </w:tc>
        <w:tc>
          <w:tcPr>
            <w:tcW w:w="1134" w:type="dxa"/>
            <w:tcBorders>
              <w:top w:val="single" w:sz="4" w:space="0" w:color="auto"/>
              <w:left w:val="single" w:sz="4" w:space="0" w:color="auto"/>
              <w:bottom w:val="single" w:sz="4" w:space="0" w:color="auto"/>
              <w:right w:val="single" w:sz="4" w:space="0" w:color="auto"/>
            </w:tcBorders>
          </w:tcPr>
          <w:p w14:paraId="2E34F8B8" w14:textId="77777777" w:rsidR="00DE71E3" w:rsidRPr="003A19C6" w:rsidRDefault="00DE71E3" w:rsidP="00EE26EF">
            <w:pPr>
              <w:pStyle w:val="TAL"/>
            </w:pPr>
          </w:p>
        </w:tc>
      </w:tr>
    </w:tbl>
    <w:p w14:paraId="63760047" w14:textId="77777777" w:rsidR="00DE71E3" w:rsidRPr="003A19C6" w:rsidRDefault="00DE71E3" w:rsidP="00DE71E3"/>
    <w:p w14:paraId="40F59E27" w14:textId="77777777" w:rsidR="00DE71E3" w:rsidRPr="003A19C6" w:rsidRDefault="00DE71E3" w:rsidP="00DE71E3">
      <w:pPr>
        <w:pStyle w:val="TH"/>
      </w:pPr>
      <w:r w:rsidRPr="003A19C6">
        <w:t>Table 6.9.4.3.3-3: MCData-Info in SIP MESSAGE (Table 6.9.4.3.3-2)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DE71E3" w:rsidRPr="003A19C6" w14:paraId="6D924F9D"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9C10966" w14:textId="77777777" w:rsidR="00DE71E3" w:rsidRPr="003A19C6" w:rsidRDefault="00DE71E3" w:rsidP="00EE26EF">
            <w:pPr>
              <w:pStyle w:val="TAL"/>
            </w:pPr>
            <w:r w:rsidRPr="003A19C6">
              <w:t>Derivation Path: TS 37.579-1 [2], Table 5.5.3.2.2-3</w:t>
            </w:r>
          </w:p>
        </w:tc>
      </w:tr>
      <w:tr w:rsidR="00DE71E3" w:rsidRPr="003A19C6" w14:paraId="1080BA4E"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210537C4" w14:textId="77777777" w:rsidR="00DE71E3" w:rsidRPr="003A19C6" w:rsidRDefault="00DE71E3" w:rsidP="00EE26EF">
            <w:pPr>
              <w:pStyle w:val="TAH"/>
            </w:pPr>
            <w:r w:rsidRPr="003A19C6">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0392C3F" w14:textId="77777777" w:rsidR="00DE71E3" w:rsidRPr="003A19C6" w:rsidRDefault="00DE71E3" w:rsidP="00EE26EF">
            <w:pPr>
              <w:pStyle w:val="TAH"/>
            </w:pPr>
            <w:r w:rsidRPr="003A19C6">
              <w:t>Value/remark</w:t>
            </w:r>
          </w:p>
        </w:tc>
        <w:tc>
          <w:tcPr>
            <w:tcW w:w="2127" w:type="dxa"/>
            <w:tcBorders>
              <w:top w:val="single" w:sz="4" w:space="0" w:color="auto"/>
              <w:left w:val="single" w:sz="4" w:space="0" w:color="auto"/>
              <w:bottom w:val="single" w:sz="4" w:space="0" w:color="auto"/>
              <w:right w:val="single" w:sz="4" w:space="0" w:color="auto"/>
            </w:tcBorders>
            <w:hideMark/>
          </w:tcPr>
          <w:p w14:paraId="0C63691F" w14:textId="77777777" w:rsidR="00DE71E3" w:rsidRPr="003A19C6" w:rsidRDefault="00DE71E3" w:rsidP="00EE26EF">
            <w:pPr>
              <w:pStyle w:val="TAH"/>
            </w:pPr>
            <w:r w:rsidRPr="003A19C6">
              <w:t>Comment</w:t>
            </w:r>
          </w:p>
        </w:tc>
        <w:tc>
          <w:tcPr>
            <w:tcW w:w="1419" w:type="dxa"/>
            <w:tcBorders>
              <w:top w:val="single" w:sz="4" w:space="0" w:color="auto"/>
              <w:left w:val="single" w:sz="4" w:space="0" w:color="auto"/>
              <w:bottom w:val="single" w:sz="4" w:space="0" w:color="auto"/>
              <w:right w:val="single" w:sz="4" w:space="0" w:color="auto"/>
            </w:tcBorders>
            <w:hideMark/>
          </w:tcPr>
          <w:p w14:paraId="5CC483E1"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A0442B9" w14:textId="77777777" w:rsidR="00DE71E3" w:rsidRPr="003A19C6" w:rsidRDefault="00DE71E3" w:rsidP="00EE26EF">
            <w:pPr>
              <w:pStyle w:val="TAH"/>
            </w:pPr>
            <w:r w:rsidRPr="003A19C6">
              <w:t>Condition</w:t>
            </w:r>
          </w:p>
        </w:tc>
      </w:tr>
      <w:tr w:rsidR="00DE71E3" w:rsidRPr="003A19C6" w14:paraId="3F922E9E"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357808FF" w14:textId="77777777" w:rsidR="00DE71E3" w:rsidRPr="003A19C6" w:rsidRDefault="00DE71E3" w:rsidP="00EE26EF">
            <w:pPr>
              <w:pStyle w:val="TAL"/>
            </w:pPr>
            <w:r w:rsidRPr="003A19C6">
              <w:t>mcdatainfo</w:t>
            </w:r>
          </w:p>
        </w:tc>
        <w:tc>
          <w:tcPr>
            <w:tcW w:w="2129" w:type="dxa"/>
            <w:tcBorders>
              <w:top w:val="single" w:sz="4" w:space="0" w:color="auto"/>
              <w:left w:val="single" w:sz="4" w:space="0" w:color="auto"/>
              <w:bottom w:val="single" w:sz="4" w:space="0" w:color="auto"/>
              <w:right w:val="single" w:sz="4" w:space="0" w:color="auto"/>
            </w:tcBorders>
          </w:tcPr>
          <w:p w14:paraId="58FDDD20"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E190133"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04FBC92"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020BF9" w14:textId="77777777" w:rsidR="00DE71E3" w:rsidRPr="003A19C6" w:rsidRDefault="00DE71E3" w:rsidP="00EE26EF">
            <w:pPr>
              <w:pStyle w:val="TAL"/>
            </w:pPr>
          </w:p>
        </w:tc>
      </w:tr>
      <w:tr w:rsidR="00DE71E3" w:rsidRPr="003A19C6" w14:paraId="49E41BA2"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66133119" w14:textId="77777777" w:rsidR="00DE71E3" w:rsidRPr="003A19C6" w:rsidRDefault="00DE71E3" w:rsidP="00EE26EF">
            <w:pPr>
              <w:pStyle w:val="TAL"/>
            </w:pPr>
            <w:r w:rsidRPr="003A19C6">
              <w:t xml:space="preserve">  mcdata-Params</w:t>
            </w:r>
          </w:p>
        </w:tc>
        <w:tc>
          <w:tcPr>
            <w:tcW w:w="2129" w:type="dxa"/>
            <w:tcBorders>
              <w:top w:val="single" w:sz="4" w:space="0" w:color="auto"/>
              <w:left w:val="single" w:sz="4" w:space="0" w:color="auto"/>
              <w:bottom w:val="single" w:sz="4" w:space="0" w:color="auto"/>
              <w:right w:val="single" w:sz="4" w:space="0" w:color="auto"/>
            </w:tcBorders>
          </w:tcPr>
          <w:p w14:paraId="094F73C9"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819A87B"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B6154F2"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0048EBA" w14:textId="77777777" w:rsidR="00DE71E3" w:rsidRPr="003A19C6" w:rsidRDefault="00DE71E3" w:rsidP="00EE26EF">
            <w:pPr>
              <w:pStyle w:val="TAL"/>
            </w:pPr>
          </w:p>
        </w:tc>
      </w:tr>
      <w:tr w:rsidR="00DE71E3" w:rsidRPr="003A19C6" w14:paraId="626A1208" w14:textId="77777777" w:rsidTr="00EE26EF">
        <w:tc>
          <w:tcPr>
            <w:tcW w:w="2836" w:type="dxa"/>
            <w:tcBorders>
              <w:top w:val="single" w:sz="4" w:space="0" w:color="auto"/>
              <w:left w:val="single" w:sz="4" w:space="0" w:color="auto"/>
              <w:bottom w:val="single" w:sz="4" w:space="0" w:color="auto"/>
              <w:right w:val="single" w:sz="4" w:space="0" w:color="auto"/>
            </w:tcBorders>
          </w:tcPr>
          <w:p w14:paraId="4F04FA2E" w14:textId="77777777" w:rsidR="00DE71E3" w:rsidRPr="003A19C6" w:rsidRDefault="00DE71E3" w:rsidP="00EE26EF">
            <w:pPr>
              <w:pStyle w:val="TAL"/>
            </w:pPr>
            <w:r w:rsidRPr="003A19C6">
              <w:t xml:space="preserve">    mcdata-request-uri</w:t>
            </w:r>
          </w:p>
        </w:tc>
        <w:tc>
          <w:tcPr>
            <w:tcW w:w="2129" w:type="dxa"/>
            <w:tcBorders>
              <w:top w:val="single" w:sz="4" w:space="0" w:color="auto"/>
              <w:left w:val="single" w:sz="4" w:space="0" w:color="auto"/>
              <w:bottom w:val="single" w:sz="4" w:space="0" w:color="auto"/>
              <w:right w:val="single" w:sz="4" w:space="0" w:color="auto"/>
            </w:tcBorders>
          </w:tcPr>
          <w:p w14:paraId="0CFEA6BB" w14:textId="77777777" w:rsidR="00DE71E3" w:rsidRPr="003A19C6" w:rsidRDefault="00DE71E3" w:rsidP="00EE26EF">
            <w:pPr>
              <w:pStyle w:val="TAL"/>
            </w:pPr>
            <w:r w:rsidRPr="003A19C6">
              <w:t>not present</w:t>
            </w:r>
          </w:p>
        </w:tc>
        <w:tc>
          <w:tcPr>
            <w:tcW w:w="2127" w:type="dxa"/>
            <w:tcBorders>
              <w:top w:val="single" w:sz="4" w:space="0" w:color="auto"/>
              <w:left w:val="single" w:sz="4" w:space="0" w:color="auto"/>
              <w:bottom w:val="single" w:sz="4" w:space="0" w:color="auto"/>
              <w:right w:val="single" w:sz="4" w:space="0" w:color="auto"/>
            </w:tcBorders>
          </w:tcPr>
          <w:p w14:paraId="204F1C9E"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6099438"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887F260" w14:textId="77777777" w:rsidR="00DE71E3" w:rsidRPr="003A19C6" w:rsidRDefault="00DE71E3" w:rsidP="00EE26EF">
            <w:pPr>
              <w:pStyle w:val="TAL"/>
            </w:pPr>
          </w:p>
        </w:tc>
      </w:tr>
      <w:tr w:rsidR="00DE71E3" w:rsidRPr="003A19C6" w14:paraId="4659557D" w14:textId="77777777" w:rsidTr="00EE26EF">
        <w:tc>
          <w:tcPr>
            <w:tcW w:w="2836" w:type="dxa"/>
            <w:tcBorders>
              <w:top w:val="single" w:sz="4" w:space="0" w:color="auto"/>
              <w:left w:val="single" w:sz="4" w:space="0" w:color="auto"/>
              <w:bottom w:val="single" w:sz="4" w:space="0" w:color="auto"/>
              <w:right w:val="single" w:sz="4" w:space="0" w:color="auto"/>
            </w:tcBorders>
          </w:tcPr>
          <w:p w14:paraId="1A42AFD9" w14:textId="77777777" w:rsidR="00DE71E3" w:rsidRPr="003A19C6" w:rsidRDefault="00DE71E3" w:rsidP="00EE26EF">
            <w:pPr>
              <w:pStyle w:val="TAL"/>
            </w:pPr>
            <w:r w:rsidRPr="003A19C6">
              <w:t xml:space="preserve">    mcdata-calling-user-id</w:t>
            </w:r>
          </w:p>
        </w:tc>
        <w:tc>
          <w:tcPr>
            <w:tcW w:w="2129" w:type="dxa"/>
            <w:tcBorders>
              <w:top w:val="single" w:sz="4" w:space="0" w:color="auto"/>
              <w:left w:val="single" w:sz="4" w:space="0" w:color="auto"/>
              <w:bottom w:val="single" w:sz="4" w:space="0" w:color="auto"/>
              <w:right w:val="single" w:sz="4" w:space="0" w:color="auto"/>
            </w:tcBorders>
          </w:tcPr>
          <w:p w14:paraId="0B60E3BD" w14:textId="77777777" w:rsidR="00DE71E3" w:rsidRPr="003A19C6" w:rsidRDefault="00DE71E3" w:rsidP="00EE26EF">
            <w:pPr>
              <w:pStyle w:val="TAL"/>
            </w:pPr>
            <w:r w:rsidRPr="003A19C6">
              <w:t>not present</w:t>
            </w:r>
          </w:p>
        </w:tc>
        <w:tc>
          <w:tcPr>
            <w:tcW w:w="2127" w:type="dxa"/>
            <w:tcBorders>
              <w:top w:val="single" w:sz="4" w:space="0" w:color="auto"/>
              <w:left w:val="single" w:sz="4" w:space="0" w:color="auto"/>
              <w:bottom w:val="single" w:sz="4" w:space="0" w:color="auto"/>
              <w:right w:val="single" w:sz="4" w:space="0" w:color="auto"/>
            </w:tcBorders>
          </w:tcPr>
          <w:p w14:paraId="1F0D7D37"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63895941"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7320E3F" w14:textId="77777777" w:rsidR="00DE71E3" w:rsidRPr="003A19C6" w:rsidRDefault="00DE71E3" w:rsidP="00EE26EF">
            <w:pPr>
              <w:pStyle w:val="TAL"/>
            </w:pPr>
          </w:p>
        </w:tc>
      </w:tr>
      <w:tr w:rsidR="00DE71E3" w:rsidRPr="003A19C6" w14:paraId="06EA5373" w14:textId="77777777" w:rsidTr="00EE26EF">
        <w:tc>
          <w:tcPr>
            <w:tcW w:w="2836" w:type="dxa"/>
            <w:tcBorders>
              <w:top w:val="single" w:sz="4" w:space="0" w:color="auto"/>
              <w:left w:val="single" w:sz="4" w:space="0" w:color="auto"/>
              <w:bottom w:val="single" w:sz="4" w:space="0" w:color="auto"/>
              <w:right w:val="single" w:sz="4" w:space="0" w:color="auto"/>
            </w:tcBorders>
          </w:tcPr>
          <w:p w14:paraId="6C3164A3" w14:textId="77777777" w:rsidR="00DE71E3" w:rsidRPr="003A19C6" w:rsidRDefault="00DE71E3" w:rsidP="00EE26EF">
            <w:pPr>
              <w:pStyle w:val="TAL"/>
            </w:pPr>
            <w:r w:rsidRPr="003A19C6">
              <w:t xml:space="preserve">    mcdata-client-id</w:t>
            </w:r>
          </w:p>
        </w:tc>
        <w:tc>
          <w:tcPr>
            <w:tcW w:w="2129" w:type="dxa"/>
            <w:tcBorders>
              <w:top w:val="single" w:sz="4" w:space="0" w:color="auto"/>
              <w:left w:val="single" w:sz="4" w:space="0" w:color="auto"/>
              <w:bottom w:val="single" w:sz="4" w:space="0" w:color="auto"/>
              <w:right w:val="single" w:sz="4" w:space="0" w:color="auto"/>
            </w:tcBorders>
          </w:tcPr>
          <w:p w14:paraId="3DEEC550" w14:textId="77777777" w:rsidR="00DE71E3" w:rsidRPr="003A19C6" w:rsidRDefault="00DE71E3" w:rsidP="00EE26EF">
            <w:pPr>
              <w:pStyle w:val="TAL"/>
            </w:pPr>
            <w:r w:rsidRPr="003A19C6">
              <w:rPr>
                <w:rFonts w:eastAsia="SimSun"/>
              </w:rPr>
              <w:t>Encrypted &lt;mcdata-client-id&gt; with mcdataString set to px_MCX_Client_B_ID</w:t>
            </w:r>
          </w:p>
        </w:tc>
        <w:tc>
          <w:tcPr>
            <w:tcW w:w="2127" w:type="dxa"/>
            <w:tcBorders>
              <w:top w:val="single" w:sz="4" w:space="0" w:color="auto"/>
              <w:left w:val="single" w:sz="4" w:space="0" w:color="auto"/>
              <w:bottom w:val="single" w:sz="4" w:space="0" w:color="auto"/>
              <w:right w:val="single" w:sz="4" w:space="0" w:color="auto"/>
            </w:tcBorders>
          </w:tcPr>
          <w:p w14:paraId="0C1470E5" w14:textId="77777777" w:rsidR="00DE71E3" w:rsidRPr="003A19C6" w:rsidRDefault="00DE71E3" w:rsidP="00EE26EF">
            <w:pPr>
              <w:pStyle w:val="TAL"/>
            </w:pPr>
            <w:r w:rsidRPr="003A19C6">
              <w:rPr>
                <w:rFonts w:eastAsia="SimSun"/>
              </w:rPr>
              <w:t>Encryption according to NOTE 1 in TS 37.579-1 [2] Table 5.5.3.2.2-3</w:t>
            </w:r>
          </w:p>
        </w:tc>
        <w:tc>
          <w:tcPr>
            <w:tcW w:w="1419" w:type="dxa"/>
            <w:tcBorders>
              <w:top w:val="single" w:sz="4" w:space="0" w:color="auto"/>
              <w:left w:val="single" w:sz="4" w:space="0" w:color="auto"/>
              <w:bottom w:val="single" w:sz="4" w:space="0" w:color="auto"/>
              <w:right w:val="single" w:sz="4" w:space="0" w:color="auto"/>
            </w:tcBorders>
          </w:tcPr>
          <w:p w14:paraId="073BCB13" w14:textId="77777777" w:rsidR="00DE71E3" w:rsidRPr="003A19C6" w:rsidRDefault="00DE71E3" w:rsidP="00EE26EF">
            <w:pPr>
              <w:pStyle w:val="TAL"/>
            </w:pPr>
            <w:r w:rsidRPr="003A19C6">
              <w:t>TS 24.282 [31] clause 23.2.1.3</w:t>
            </w:r>
          </w:p>
        </w:tc>
        <w:tc>
          <w:tcPr>
            <w:tcW w:w="1134" w:type="dxa"/>
            <w:tcBorders>
              <w:top w:val="single" w:sz="4" w:space="0" w:color="auto"/>
              <w:left w:val="single" w:sz="4" w:space="0" w:color="auto"/>
              <w:bottom w:val="single" w:sz="4" w:space="0" w:color="auto"/>
              <w:right w:val="single" w:sz="4" w:space="0" w:color="auto"/>
            </w:tcBorders>
          </w:tcPr>
          <w:p w14:paraId="1BEA4F21" w14:textId="77777777" w:rsidR="00DE71E3" w:rsidRPr="003A19C6" w:rsidRDefault="00DE71E3" w:rsidP="00EE26EF">
            <w:pPr>
              <w:pStyle w:val="TAL"/>
            </w:pPr>
          </w:p>
        </w:tc>
      </w:tr>
    </w:tbl>
    <w:p w14:paraId="66900791" w14:textId="77777777" w:rsidR="00DE71E3" w:rsidRPr="003A19C6" w:rsidRDefault="00DE71E3" w:rsidP="00DE71E3"/>
    <w:p w14:paraId="3E7F26A2" w14:textId="77777777" w:rsidR="00DE71E3" w:rsidRPr="003A19C6" w:rsidRDefault="00DE71E3" w:rsidP="00DE71E3">
      <w:pPr>
        <w:pStyle w:val="TH"/>
      </w:pPr>
      <w:r w:rsidRPr="003A19C6">
        <w:t>Table 6.9.4.3.3-4: MCData-Regroup in SIP MESSAGE (Table 6.9.4.3.3-2)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E71E3" w:rsidRPr="003A19C6" w14:paraId="45860B21"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2EF9F057" w14:textId="77777777" w:rsidR="00DE71E3" w:rsidRPr="003A19C6" w:rsidRDefault="00DE71E3" w:rsidP="00EE26EF">
            <w:pPr>
              <w:pStyle w:val="TAL"/>
            </w:pPr>
            <w:r w:rsidRPr="003A19C6">
              <w:t>Derivation Path: TS 37.579-1 [2], Table 5.5.3.16.3-3, condition USER_REGROUP</w:t>
            </w:r>
          </w:p>
        </w:tc>
      </w:tr>
    </w:tbl>
    <w:p w14:paraId="4265BC71" w14:textId="77777777" w:rsidR="00DE71E3" w:rsidRPr="003A19C6" w:rsidRDefault="00DE71E3" w:rsidP="00DE71E3"/>
    <w:p w14:paraId="53FB1184" w14:textId="77777777" w:rsidR="00DE71E3" w:rsidRPr="003A19C6" w:rsidRDefault="00DE71E3" w:rsidP="00DE71E3">
      <w:pPr>
        <w:pStyle w:val="TH"/>
      </w:pPr>
      <w:r w:rsidRPr="003A19C6">
        <w:t>Table 6.9.4.3.3-5: SIP INVITE from the UE (step 6, Table 6.9.4.3.2-1;</w:t>
      </w:r>
      <w:r w:rsidRPr="003A19C6">
        <w:br/>
        <w:t>step 2, TS 37.579-1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E71E3" w:rsidRPr="003A19C6" w14:paraId="4C1FAACF"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61DBE651" w14:textId="77777777" w:rsidR="00DE71E3" w:rsidRPr="003A19C6" w:rsidRDefault="00DE71E3" w:rsidP="00EE26EF">
            <w:pPr>
              <w:pStyle w:val="TAL"/>
            </w:pPr>
            <w:r w:rsidRPr="003A19C6">
              <w:t>Derivation Path: TS 37.579-1 [2], Table 5.5.2.5.1-1</w:t>
            </w:r>
          </w:p>
        </w:tc>
      </w:tr>
      <w:tr w:rsidR="00DE71E3" w:rsidRPr="003A19C6" w14:paraId="2461ED36"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75E8AAED" w14:textId="77777777" w:rsidR="00DE71E3" w:rsidRPr="003A19C6" w:rsidRDefault="00DE71E3" w:rsidP="00EE26EF">
            <w:pPr>
              <w:pStyle w:val="TAH"/>
            </w:pPr>
            <w:r w:rsidRPr="003A19C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F23D3B" w14:textId="77777777" w:rsidR="00DE71E3" w:rsidRPr="003A19C6" w:rsidRDefault="00DE71E3" w:rsidP="00EE26EF">
            <w:pPr>
              <w:pStyle w:val="TAH"/>
            </w:pPr>
            <w:r w:rsidRPr="003A19C6">
              <w:t>Value/remark</w:t>
            </w:r>
          </w:p>
        </w:tc>
        <w:tc>
          <w:tcPr>
            <w:tcW w:w="2126" w:type="dxa"/>
            <w:tcBorders>
              <w:top w:val="single" w:sz="4" w:space="0" w:color="auto"/>
              <w:left w:val="single" w:sz="4" w:space="0" w:color="auto"/>
              <w:bottom w:val="single" w:sz="4" w:space="0" w:color="auto"/>
              <w:right w:val="single" w:sz="4" w:space="0" w:color="auto"/>
            </w:tcBorders>
            <w:hideMark/>
          </w:tcPr>
          <w:p w14:paraId="5D23F971" w14:textId="77777777" w:rsidR="00DE71E3" w:rsidRPr="003A19C6" w:rsidRDefault="00DE71E3" w:rsidP="00EE26EF">
            <w:pPr>
              <w:pStyle w:val="TAH"/>
            </w:pPr>
            <w:r w:rsidRPr="003A19C6">
              <w:t>Comment</w:t>
            </w:r>
          </w:p>
        </w:tc>
        <w:tc>
          <w:tcPr>
            <w:tcW w:w="1418" w:type="dxa"/>
            <w:tcBorders>
              <w:top w:val="single" w:sz="4" w:space="0" w:color="auto"/>
              <w:left w:val="single" w:sz="4" w:space="0" w:color="auto"/>
              <w:bottom w:val="single" w:sz="4" w:space="0" w:color="auto"/>
              <w:right w:val="single" w:sz="4" w:space="0" w:color="auto"/>
            </w:tcBorders>
            <w:hideMark/>
          </w:tcPr>
          <w:p w14:paraId="48254B60"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hideMark/>
          </w:tcPr>
          <w:p w14:paraId="59C98E38" w14:textId="77777777" w:rsidR="00DE71E3" w:rsidRPr="003A19C6" w:rsidRDefault="00DE71E3" w:rsidP="00EE26EF">
            <w:pPr>
              <w:pStyle w:val="TAH"/>
            </w:pPr>
            <w:r w:rsidRPr="003A19C6">
              <w:t>Condition</w:t>
            </w:r>
          </w:p>
        </w:tc>
      </w:tr>
      <w:tr w:rsidR="00DE71E3" w:rsidRPr="003A19C6" w14:paraId="7B44A46C"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BD5F58D" w14:textId="77777777" w:rsidR="00DE71E3" w:rsidRPr="003A19C6" w:rsidRDefault="00DE71E3" w:rsidP="00EE26EF">
            <w:pPr>
              <w:pStyle w:val="TAL"/>
              <w:rPr>
                <w:b/>
              </w:rPr>
            </w:pPr>
            <w:r w:rsidRPr="003A19C6">
              <w:rPr>
                <w:b/>
              </w:rPr>
              <w:t>Message-body</w:t>
            </w:r>
          </w:p>
        </w:tc>
        <w:tc>
          <w:tcPr>
            <w:tcW w:w="2126" w:type="dxa"/>
            <w:tcBorders>
              <w:top w:val="single" w:sz="4" w:space="0" w:color="auto"/>
              <w:left w:val="single" w:sz="4" w:space="0" w:color="auto"/>
              <w:bottom w:val="single" w:sz="4" w:space="0" w:color="auto"/>
              <w:right w:val="single" w:sz="4" w:space="0" w:color="auto"/>
            </w:tcBorders>
          </w:tcPr>
          <w:p w14:paraId="3A3A0042" w14:textId="77777777" w:rsidR="00DE71E3" w:rsidRPr="003A19C6" w:rsidRDefault="00DE71E3"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5E28BC3E"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5BCA6F50"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01D3346" w14:textId="77777777" w:rsidR="00DE71E3" w:rsidRPr="003A19C6" w:rsidRDefault="00DE71E3" w:rsidP="00EE26EF">
            <w:pPr>
              <w:pStyle w:val="TAL"/>
            </w:pPr>
          </w:p>
        </w:tc>
      </w:tr>
      <w:tr w:rsidR="00DE71E3" w:rsidRPr="003A19C6" w14:paraId="6E0BDC96"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1364B295" w14:textId="77777777" w:rsidR="00DE71E3" w:rsidRPr="003A19C6" w:rsidRDefault="00DE71E3" w:rsidP="00EE26EF">
            <w:pPr>
              <w:pStyle w:val="TAL"/>
            </w:pPr>
            <w:r w:rsidRPr="003A19C6">
              <w:rPr>
                <w:b/>
                <w:bCs/>
              </w:rPr>
              <w:t xml:space="preserve">  </w:t>
            </w:r>
            <w:r w:rsidRPr="003A19C6">
              <w:t>MIME body part</w:t>
            </w:r>
          </w:p>
        </w:tc>
        <w:tc>
          <w:tcPr>
            <w:tcW w:w="2126" w:type="dxa"/>
            <w:tcBorders>
              <w:top w:val="single" w:sz="4" w:space="0" w:color="auto"/>
              <w:left w:val="single" w:sz="4" w:space="0" w:color="auto"/>
              <w:bottom w:val="single" w:sz="4" w:space="0" w:color="auto"/>
              <w:right w:val="single" w:sz="4" w:space="0" w:color="auto"/>
            </w:tcBorders>
          </w:tcPr>
          <w:p w14:paraId="1923BCD9" w14:textId="77777777" w:rsidR="00DE71E3" w:rsidRPr="003A19C6" w:rsidRDefault="00DE71E3"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B108596" w14:textId="77777777" w:rsidR="00DE71E3" w:rsidRPr="003A19C6" w:rsidRDefault="00DE71E3" w:rsidP="00EE26EF">
            <w:pPr>
              <w:pStyle w:val="TAL"/>
              <w:rPr>
                <w:b/>
              </w:rPr>
            </w:pPr>
            <w:r w:rsidRPr="003A19C6">
              <w:rPr>
                <w:b/>
              </w:rPr>
              <w:t>SDP message</w:t>
            </w:r>
          </w:p>
        </w:tc>
        <w:tc>
          <w:tcPr>
            <w:tcW w:w="1418" w:type="dxa"/>
            <w:tcBorders>
              <w:top w:val="single" w:sz="4" w:space="0" w:color="auto"/>
              <w:left w:val="single" w:sz="4" w:space="0" w:color="auto"/>
              <w:bottom w:val="single" w:sz="4" w:space="0" w:color="auto"/>
              <w:right w:val="single" w:sz="4" w:space="0" w:color="auto"/>
            </w:tcBorders>
          </w:tcPr>
          <w:p w14:paraId="13E17A2D"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C18CA0B" w14:textId="77777777" w:rsidR="00DE71E3" w:rsidRPr="003A19C6" w:rsidRDefault="00DE71E3" w:rsidP="00EE26EF">
            <w:pPr>
              <w:pStyle w:val="TAL"/>
            </w:pPr>
          </w:p>
        </w:tc>
      </w:tr>
      <w:tr w:rsidR="00DE71E3" w:rsidRPr="003A19C6" w14:paraId="46FB6B55"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81A6977" w14:textId="77777777" w:rsidR="00DE71E3" w:rsidRPr="003A19C6" w:rsidRDefault="00DE71E3" w:rsidP="00EE26EF">
            <w:pPr>
              <w:pStyle w:val="TAL"/>
            </w:pPr>
            <w:r w:rsidRPr="003A19C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4CE78E" w14:textId="77777777" w:rsidR="00DE71E3" w:rsidRPr="003A19C6" w:rsidRDefault="00DE71E3" w:rsidP="00EE26EF">
            <w:pPr>
              <w:pStyle w:val="TAL"/>
            </w:pPr>
            <w:r w:rsidRPr="003A19C6">
              <w:t>SDP Message as described in Table 6.9.4.3.3-6</w:t>
            </w:r>
          </w:p>
        </w:tc>
        <w:tc>
          <w:tcPr>
            <w:tcW w:w="2126" w:type="dxa"/>
            <w:tcBorders>
              <w:top w:val="single" w:sz="4" w:space="0" w:color="auto"/>
              <w:left w:val="single" w:sz="4" w:space="0" w:color="auto"/>
              <w:bottom w:val="single" w:sz="4" w:space="0" w:color="auto"/>
              <w:right w:val="single" w:sz="4" w:space="0" w:color="auto"/>
            </w:tcBorders>
          </w:tcPr>
          <w:p w14:paraId="095BE697"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25A9E495"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1B2E4AD" w14:textId="77777777" w:rsidR="00DE71E3" w:rsidRPr="003A19C6" w:rsidRDefault="00DE71E3" w:rsidP="00EE26EF">
            <w:pPr>
              <w:pStyle w:val="TAL"/>
            </w:pPr>
          </w:p>
        </w:tc>
      </w:tr>
      <w:tr w:rsidR="00DE71E3" w:rsidRPr="003A19C6" w14:paraId="2B7271FD"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36517559" w14:textId="77777777" w:rsidR="00DE71E3" w:rsidRPr="003A19C6" w:rsidRDefault="00DE71E3" w:rsidP="00EE26EF">
            <w:pPr>
              <w:pStyle w:val="TAL"/>
              <w:rPr>
                <w:b/>
                <w:bCs/>
              </w:rPr>
            </w:pPr>
            <w:r w:rsidRPr="003A19C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E0F9D2A" w14:textId="77777777" w:rsidR="00DE71E3" w:rsidRPr="003A19C6" w:rsidRDefault="00DE71E3"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80D392F" w14:textId="77777777" w:rsidR="00DE71E3" w:rsidRPr="003A19C6" w:rsidRDefault="00DE71E3" w:rsidP="00EE26EF">
            <w:pPr>
              <w:pStyle w:val="TAL"/>
              <w:rPr>
                <w:b/>
              </w:rPr>
            </w:pPr>
            <w:r w:rsidRPr="003A19C6">
              <w:rPr>
                <w:b/>
              </w:rPr>
              <w:t>MCData-Info</w:t>
            </w:r>
          </w:p>
        </w:tc>
        <w:tc>
          <w:tcPr>
            <w:tcW w:w="1418" w:type="dxa"/>
            <w:tcBorders>
              <w:top w:val="single" w:sz="4" w:space="0" w:color="auto"/>
              <w:left w:val="single" w:sz="4" w:space="0" w:color="auto"/>
              <w:bottom w:val="single" w:sz="4" w:space="0" w:color="auto"/>
              <w:right w:val="single" w:sz="4" w:space="0" w:color="auto"/>
            </w:tcBorders>
          </w:tcPr>
          <w:p w14:paraId="5E57B3B0"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5954B31" w14:textId="77777777" w:rsidR="00DE71E3" w:rsidRPr="003A19C6" w:rsidRDefault="00DE71E3" w:rsidP="00EE26EF">
            <w:pPr>
              <w:pStyle w:val="TAL"/>
            </w:pPr>
          </w:p>
        </w:tc>
      </w:tr>
      <w:tr w:rsidR="00DE71E3" w:rsidRPr="003A19C6" w14:paraId="1EBB9ED3"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608BD2EC" w14:textId="77777777" w:rsidR="00DE71E3" w:rsidRPr="003A19C6" w:rsidRDefault="00DE71E3" w:rsidP="00EE26EF">
            <w:pPr>
              <w:pStyle w:val="TAL"/>
            </w:pPr>
            <w:r w:rsidRPr="003A19C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F2783AB" w14:textId="77777777" w:rsidR="00DE71E3" w:rsidRPr="003A19C6" w:rsidRDefault="00DE71E3" w:rsidP="00EE26EF">
            <w:pPr>
              <w:pStyle w:val="TAL"/>
            </w:pPr>
            <w:r w:rsidRPr="003A19C6">
              <w:t>MCData-Info as described in Table 6. 9. 4.3.3-7</w:t>
            </w:r>
          </w:p>
        </w:tc>
        <w:tc>
          <w:tcPr>
            <w:tcW w:w="2126" w:type="dxa"/>
            <w:tcBorders>
              <w:top w:val="single" w:sz="4" w:space="0" w:color="auto"/>
              <w:left w:val="single" w:sz="4" w:space="0" w:color="auto"/>
              <w:bottom w:val="single" w:sz="4" w:space="0" w:color="auto"/>
              <w:right w:val="single" w:sz="4" w:space="0" w:color="auto"/>
            </w:tcBorders>
          </w:tcPr>
          <w:p w14:paraId="59F33274"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61E36561"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BB520E3" w14:textId="77777777" w:rsidR="00DE71E3" w:rsidRPr="003A19C6" w:rsidRDefault="00DE71E3" w:rsidP="00EE26EF">
            <w:pPr>
              <w:pStyle w:val="TAL"/>
            </w:pPr>
          </w:p>
        </w:tc>
      </w:tr>
    </w:tbl>
    <w:p w14:paraId="1EC8CFF5" w14:textId="77777777" w:rsidR="00DE71E3" w:rsidRPr="003A19C6" w:rsidRDefault="00DE71E3" w:rsidP="00DE71E3"/>
    <w:p w14:paraId="18DEB28A" w14:textId="77777777" w:rsidR="00DE71E3" w:rsidRPr="003A19C6" w:rsidRDefault="00DE71E3" w:rsidP="00DE71E3">
      <w:pPr>
        <w:pStyle w:val="TH"/>
      </w:pPr>
      <w:r w:rsidRPr="003A19C6">
        <w:t xml:space="preserve">Table 6.9.4.3.3-6: </w:t>
      </w:r>
      <w:r w:rsidRPr="003A19C6">
        <w:rPr>
          <w:lang w:eastAsia="ko-KR"/>
        </w:rPr>
        <w:t>SDP in SIP INVITE</w:t>
      </w:r>
      <w:r w:rsidRPr="003A19C6">
        <w:t xml:space="preserve"> (Table 6.9.4.3.3-5)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E71E3" w:rsidRPr="003A19C6" w14:paraId="27F13CBA"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32740504" w14:textId="77777777" w:rsidR="00DE71E3" w:rsidRPr="003A19C6" w:rsidRDefault="00DE71E3" w:rsidP="00EE26EF">
            <w:pPr>
              <w:pStyle w:val="TAL"/>
            </w:pPr>
            <w:r w:rsidRPr="003A19C6">
              <w:t>Derivation Path: TS 37.579-1 [2], Table 5.5.3.1.1-3, condition INITIAL_SDP_OFFER, MCDATA_SDS, SDP_OFFER, SDS_SESSION</w:t>
            </w:r>
          </w:p>
        </w:tc>
      </w:tr>
    </w:tbl>
    <w:p w14:paraId="6CB36FFA" w14:textId="77777777" w:rsidR="00DE71E3" w:rsidRPr="003A19C6" w:rsidRDefault="00DE71E3" w:rsidP="00DE71E3"/>
    <w:p w14:paraId="3ADBC3CE" w14:textId="77777777" w:rsidR="00DE71E3" w:rsidRPr="003A19C6" w:rsidRDefault="00DE71E3" w:rsidP="00DE71E3">
      <w:pPr>
        <w:pStyle w:val="TH"/>
      </w:pPr>
      <w:r w:rsidRPr="003A19C6">
        <w:t xml:space="preserve">Table 6.9.4.3.3-7: </w:t>
      </w:r>
      <w:r w:rsidRPr="003A19C6">
        <w:rPr>
          <w:lang w:eastAsia="ko-KR"/>
        </w:rPr>
        <w:t>MCData-Info in SIP INVITE</w:t>
      </w:r>
      <w:r w:rsidRPr="003A19C6">
        <w:t xml:space="preserve"> (Table 6.9.4.3.3-5)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E71E3" w:rsidRPr="003A19C6" w14:paraId="683244A8"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1BF38497" w14:textId="77777777" w:rsidR="00DE71E3" w:rsidRPr="003A19C6" w:rsidRDefault="00DE71E3" w:rsidP="00EE26EF">
            <w:pPr>
              <w:pStyle w:val="TAL"/>
            </w:pPr>
            <w:r w:rsidRPr="003A19C6">
              <w:t>Derivation Path: TS 37.579-1 [2], Table 5.5.3.2.1-3, condition MCD_grp</w:t>
            </w:r>
          </w:p>
        </w:tc>
      </w:tr>
      <w:tr w:rsidR="00DE71E3" w:rsidRPr="003A19C6" w14:paraId="74B160FA"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6B80DCE3" w14:textId="77777777" w:rsidR="00DE71E3" w:rsidRPr="003A19C6" w:rsidRDefault="00DE71E3" w:rsidP="00EE26EF">
            <w:pPr>
              <w:pStyle w:val="TAH"/>
            </w:pPr>
            <w:r w:rsidRPr="003A19C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A6D3F8" w14:textId="77777777" w:rsidR="00DE71E3" w:rsidRPr="003A19C6" w:rsidRDefault="00DE71E3" w:rsidP="00EE26EF">
            <w:pPr>
              <w:pStyle w:val="TAH"/>
            </w:pPr>
            <w:r w:rsidRPr="003A19C6">
              <w:t>Value/remark</w:t>
            </w:r>
          </w:p>
        </w:tc>
        <w:tc>
          <w:tcPr>
            <w:tcW w:w="2127" w:type="dxa"/>
            <w:tcBorders>
              <w:top w:val="single" w:sz="4" w:space="0" w:color="auto"/>
              <w:left w:val="single" w:sz="4" w:space="0" w:color="auto"/>
              <w:bottom w:val="single" w:sz="4" w:space="0" w:color="auto"/>
              <w:right w:val="single" w:sz="4" w:space="0" w:color="auto"/>
            </w:tcBorders>
            <w:hideMark/>
          </w:tcPr>
          <w:p w14:paraId="201EB354" w14:textId="77777777" w:rsidR="00DE71E3" w:rsidRPr="003A19C6" w:rsidRDefault="00DE71E3" w:rsidP="00EE26EF">
            <w:pPr>
              <w:pStyle w:val="TAH"/>
            </w:pPr>
            <w:r w:rsidRPr="003A19C6">
              <w:t>Comment</w:t>
            </w:r>
          </w:p>
        </w:tc>
        <w:tc>
          <w:tcPr>
            <w:tcW w:w="1419" w:type="dxa"/>
            <w:tcBorders>
              <w:top w:val="single" w:sz="4" w:space="0" w:color="auto"/>
              <w:left w:val="single" w:sz="4" w:space="0" w:color="auto"/>
              <w:bottom w:val="single" w:sz="4" w:space="0" w:color="auto"/>
              <w:right w:val="single" w:sz="4" w:space="0" w:color="auto"/>
            </w:tcBorders>
            <w:hideMark/>
          </w:tcPr>
          <w:p w14:paraId="54D25603" w14:textId="77777777" w:rsidR="00DE71E3" w:rsidRPr="003A19C6" w:rsidRDefault="00DE71E3" w:rsidP="00EE26EF">
            <w:pPr>
              <w:pStyle w:val="TAH"/>
            </w:pPr>
            <w:r w:rsidRPr="003A19C6">
              <w:t>Reference</w:t>
            </w:r>
          </w:p>
        </w:tc>
        <w:tc>
          <w:tcPr>
            <w:tcW w:w="1135" w:type="dxa"/>
            <w:tcBorders>
              <w:top w:val="single" w:sz="4" w:space="0" w:color="auto"/>
              <w:left w:val="single" w:sz="4" w:space="0" w:color="auto"/>
              <w:bottom w:val="single" w:sz="4" w:space="0" w:color="auto"/>
              <w:right w:val="single" w:sz="4" w:space="0" w:color="auto"/>
            </w:tcBorders>
            <w:hideMark/>
          </w:tcPr>
          <w:p w14:paraId="243A8948" w14:textId="77777777" w:rsidR="00DE71E3" w:rsidRPr="003A19C6" w:rsidRDefault="00DE71E3" w:rsidP="00EE26EF">
            <w:pPr>
              <w:pStyle w:val="TAH"/>
            </w:pPr>
            <w:r w:rsidRPr="003A19C6">
              <w:t>Condition</w:t>
            </w:r>
          </w:p>
        </w:tc>
      </w:tr>
      <w:tr w:rsidR="00DE71E3" w:rsidRPr="003A19C6" w14:paraId="0BE4FFFE"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53E23E25" w14:textId="77777777" w:rsidR="00DE71E3" w:rsidRPr="003A19C6" w:rsidRDefault="00DE71E3" w:rsidP="00EE26EF">
            <w:pPr>
              <w:pStyle w:val="TAL"/>
              <w:rPr>
                <w:b/>
              </w:rPr>
            </w:pPr>
            <w:r w:rsidRPr="003A19C6">
              <w:t>mcdatainfo</w:t>
            </w:r>
          </w:p>
        </w:tc>
        <w:tc>
          <w:tcPr>
            <w:tcW w:w="2127" w:type="dxa"/>
            <w:tcBorders>
              <w:top w:val="single" w:sz="4" w:space="0" w:color="auto"/>
              <w:left w:val="single" w:sz="4" w:space="0" w:color="auto"/>
              <w:bottom w:val="single" w:sz="4" w:space="0" w:color="auto"/>
              <w:right w:val="single" w:sz="4" w:space="0" w:color="auto"/>
            </w:tcBorders>
          </w:tcPr>
          <w:p w14:paraId="2976FDDD"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4F5DAC1"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6D60549" w14:textId="77777777" w:rsidR="00DE71E3" w:rsidRPr="003A19C6" w:rsidRDefault="00DE71E3"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0B95C64C" w14:textId="77777777" w:rsidR="00DE71E3" w:rsidRPr="003A19C6" w:rsidRDefault="00DE71E3" w:rsidP="00EE26EF">
            <w:pPr>
              <w:pStyle w:val="TAL"/>
            </w:pPr>
          </w:p>
        </w:tc>
      </w:tr>
      <w:tr w:rsidR="00DE71E3" w:rsidRPr="003A19C6" w14:paraId="6789AD2B" w14:textId="77777777" w:rsidTr="00EE26EF">
        <w:tc>
          <w:tcPr>
            <w:tcW w:w="2837" w:type="dxa"/>
            <w:tcBorders>
              <w:top w:val="single" w:sz="4" w:space="0" w:color="auto"/>
              <w:left w:val="single" w:sz="4" w:space="0" w:color="auto"/>
              <w:bottom w:val="single" w:sz="4" w:space="0" w:color="auto"/>
              <w:right w:val="single" w:sz="4" w:space="0" w:color="auto"/>
            </w:tcBorders>
          </w:tcPr>
          <w:p w14:paraId="6B3D7775" w14:textId="77777777" w:rsidR="00DE71E3" w:rsidRPr="003A19C6" w:rsidRDefault="00DE71E3" w:rsidP="00EE26EF">
            <w:pPr>
              <w:pStyle w:val="TAL"/>
              <w:rPr>
                <w:b/>
              </w:rPr>
            </w:pPr>
            <w:r w:rsidRPr="003A19C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01CA895"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67C3751"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662FA6F" w14:textId="77777777" w:rsidR="00DE71E3" w:rsidRPr="003A19C6" w:rsidRDefault="00DE71E3"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4E2E76A0" w14:textId="77777777" w:rsidR="00DE71E3" w:rsidRPr="003A19C6" w:rsidRDefault="00DE71E3" w:rsidP="00EE26EF">
            <w:pPr>
              <w:pStyle w:val="TAL"/>
            </w:pPr>
          </w:p>
        </w:tc>
      </w:tr>
      <w:tr w:rsidR="00DE71E3" w:rsidRPr="003A19C6" w14:paraId="2D010F7C" w14:textId="77777777" w:rsidTr="00EE26EF">
        <w:tc>
          <w:tcPr>
            <w:tcW w:w="2837" w:type="dxa"/>
            <w:tcBorders>
              <w:top w:val="single" w:sz="4" w:space="0" w:color="auto"/>
              <w:left w:val="single" w:sz="4" w:space="0" w:color="auto"/>
              <w:bottom w:val="single" w:sz="4" w:space="0" w:color="auto"/>
              <w:right w:val="single" w:sz="4" w:space="0" w:color="auto"/>
            </w:tcBorders>
          </w:tcPr>
          <w:p w14:paraId="27C52AAE" w14:textId="77777777" w:rsidR="00DE71E3" w:rsidRPr="003A19C6" w:rsidRDefault="00DE71E3" w:rsidP="00EE26EF">
            <w:pPr>
              <w:pStyle w:val="TAL"/>
              <w:rPr>
                <w:b/>
              </w:rPr>
            </w:pPr>
            <w:r w:rsidRPr="003A19C6">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520329CE" w14:textId="77777777" w:rsidR="00DE71E3" w:rsidRPr="003A19C6" w:rsidRDefault="00DE71E3" w:rsidP="00EE26EF">
            <w:pPr>
              <w:pStyle w:val="TAL"/>
            </w:pPr>
            <w:r w:rsidRPr="003A19C6">
              <w:t>Encrypted &lt;mcdata-request-uri&gt; with mcdataURI set to px_MCData_Group_T_ID</w:t>
            </w:r>
          </w:p>
        </w:tc>
        <w:tc>
          <w:tcPr>
            <w:tcW w:w="2127" w:type="dxa"/>
            <w:tcBorders>
              <w:top w:val="single" w:sz="4" w:space="0" w:color="auto"/>
              <w:left w:val="single" w:sz="4" w:space="0" w:color="auto"/>
              <w:bottom w:val="single" w:sz="4" w:space="0" w:color="auto"/>
              <w:right w:val="single" w:sz="4" w:space="0" w:color="auto"/>
            </w:tcBorders>
          </w:tcPr>
          <w:p w14:paraId="5E67A072" w14:textId="77777777" w:rsidR="00DE71E3" w:rsidRPr="003A19C6" w:rsidRDefault="00DE71E3" w:rsidP="00EE26EF">
            <w:pPr>
              <w:pStyle w:val="TAL"/>
            </w:pPr>
            <w:r w:rsidRPr="003A19C6">
              <w:rPr>
                <w:rFonts w:eastAsia="SimSun"/>
              </w:rPr>
              <w:t>Encryption according to NOTE 1 and NOTE 2 in TS 37.579-1 [2] Table 5.5.3.2.1-3</w:t>
            </w:r>
          </w:p>
        </w:tc>
        <w:tc>
          <w:tcPr>
            <w:tcW w:w="1419" w:type="dxa"/>
            <w:tcBorders>
              <w:top w:val="single" w:sz="4" w:space="0" w:color="auto"/>
              <w:left w:val="single" w:sz="4" w:space="0" w:color="auto"/>
              <w:bottom w:val="single" w:sz="4" w:space="0" w:color="auto"/>
              <w:right w:val="single" w:sz="4" w:space="0" w:color="auto"/>
            </w:tcBorders>
          </w:tcPr>
          <w:p w14:paraId="488322BC" w14:textId="77777777" w:rsidR="00DE71E3" w:rsidRPr="003A19C6" w:rsidRDefault="00DE71E3"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69D860A8" w14:textId="77777777" w:rsidR="00DE71E3" w:rsidRPr="003A19C6" w:rsidRDefault="00DE71E3" w:rsidP="00EE26EF">
            <w:pPr>
              <w:pStyle w:val="TAL"/>
            </w:pPr>
          </w:p>
        </w:tc>
      </w:tr>
    </w:tbl>
    <w:p w14:paraId="1CBBC497" w14:textId="77777777" w:rsidR="00DE71E3" w:rsidRPr="003A19C6" w:rsidRDefault="00DE71E3" w:rsidP="00DE71E3"/>
    <w:p w14:paraId="6A71A5B3" w14:textId="77777777" w:rsidR="00DE71E3" w:rsidRPr="003A19C6" w:rsidRDefault="00DE71E3" w:rsidP="00DE71E3">
      <w:pPr>
        <w:pStyle w:val="TH"/>
      </w:pPr>
      <w:r w:rsidRPr="003A19C6">
        <w:t xml:space="preserve">Table 6.9.4.3.3-8: SIP 200 (OK) from the SS (step 6, Table 6.9.4.3.2-1; </w:t>
      </w:r>
      <w:r w:rsidRPr="003A19C6">
        <w:br/>
        <w:t>step 4, TS 37.579-1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E71E3" w:rsidRPr="003A19C6" w14:paraId="76DC7DC0"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24EEC3DB" w14:textId="77777777" w:rsidR="00DE71E3" w:rsidRPr="003A19C6" w:rsidRDefault="00DE71E3" w:rsidP="00EE26EF">
            <w:pPr>
              <w:pStyle w:val="TAL"/>
            </w:pPr>
            <w:r w:rsidRPr="003A19C6">
              <w:t>Derivation Path: TS 37.579-1 [2], Table 5.5.2.17.1.2-1, condition INVITE-RSP</w:t>
            </w:r>
          </w:p>
        </w:tc>
      </w:tr>
      <w:tr w:rsidR="00DE71E3" w:rsidRPr="003A19C6" w14:paraId="29461AA2"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03D11CC0" w14:textId="77777777" w:rsidR="00DE71E3" w:rsidRPr="003A19C6" w:rsidRDefault="00DE71E3" w:rsidP="00EE26EF">
            <w:pPr>
              <w:pStyle w:val="TAH"/>
            </w:pPr>
            <w:r w:rsidRPr="003A19C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4897BE" w14:textId="77777777" w:rsidR="00DE71E3" w:rsidRPr="003A19C6" w:rsidRDefault="00DE71E3" w:rsidP="00EE26EF">
            <w:pPr>
              <w:pStyle w:val="TAH"/>
            </w:pPr>
            <w:r w:rsidRPr="003A19C6">
              <w:t>Value/remark</w:t>
            </w:r>
          </w:p>
        </w:tc>
        <w:tc>
          <w:tcPr>
            <w:tcW w:w="2126" w:type="dxa"/>
            <w:tcBorders>
              <w:top w:val="single" w:sz="4" w:space="0" w:color="auto"/>
              <w:left w:val="single" w:sz="4" w:space="0" w:color="auto"/>
              <w:bottom w:val="single" w:sz="4" w:space="0" w:color="auto"/>
              <w:right w:val="single" w:sz="4" w:space="0" w:color="auto"/>
            </w:tcBorders>
            <w:hideMark/>
          </w:tcPr>
          <w:p w14:paraId="63F20B05" w14:textId="77777777" w:rsidR="00DE71E3" w:rsidRPr="003A19C6" w:rsidRDefault="00DE71E3" w:rsidP="00EE26EF">
            <w:pPr>
              <w:pStyle w:val="TAH"/>
            </w:pPr>
            <w:r w:rsidRPr="003A19C6">
              <w:t>Comment</w:t>
            </w:r>
          </w:p>
        </w:tc>
        <w:tc>
          <w:tcPr>
            <w:tcW w:w="1418" w:type="dxa"/>
            <w:tcBorders>
              <w:top w:val="single" w:sz="4" w:space="0" w:color="auto"/>
              <w:left w:val="single" w:sz="4" w:space="0" w:color="auto"/>
              <w:bottom w:val="single" w:sz="4" w:space="0" w:color="auto"/>
              <w:right w:val="single" w:sz="4" w:space="0" w:color="auto"/>
            </w:tcBorders>
            <w:hideMark/>
          </w:tcPr>
          <w:p w14:paraId="579DA518"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hideMark/>
          </w:tcPr>
          <w:p w14:paraId="55D3613C" w14:textId="77777777" w:rsidR="00DE71E3" w:rsidRPr="003A19C6" w:rsidRDefault="00DE71E3" w:rsidP="00EE26EF">
            <w:pPr>
              <w:pStyle w:val="TAH"/>
            </w:pPr>
            <w:r w:rsidRPr="003A19C6">
              <w:t>Condition</w:t>
            </w:r>
          </w:p>
        </w:tc>
      </w:tr>
      <w:tr w:rsidR="00DE71E3" w:rsidRPr="003A19C6" w14:paraId="4FEECE21"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0178788B" w14:textId="77777777" w:rsidR="00DE71E3" w:rsidRPr="003A19C6" w:rsidRDefault="00DE71E3" w:rsidP="00EE26EF">
            <w:pPr>
              <w:pStyle w:val="TAL"/>
              <w:rPr>
                <w:b/>
              </w:rPr>
            </w:pPr>
            <w:r w:rsidRPr="003A19C6">
              <w:rPr>
                <w:b/>
              </w:rPr>
              <w:t>Message-body</w:t>
            </w:r>
          </w:p>
        </w:tc>
        <w:tc>
          <w:tcPr>
            <w:tcW w:w="2126" w:type="dxa"/>
            <w:tcBorders>
              <w:top w:val="single" w:sz="4" w:space="0" w:color="auto"/>
              <w:left w:val="single" w:sz="4" w:space="0" w:color="auto"/>
              <w:bottom w:val="single" w:sz="4" w:space="0" w:color="auto"/>
              <w:right w:val="single" w:sz="4" w:space="0" w:color="auto"/>
            </w:tcBorders>
          </w:tcPr>
          <w:p w14:paraId="05B52F1C" w14:textId="77777777" w:rsidR="00DE71E3" w:rsidRPr="003A19C6" w:rsidRDefault="00DE71E3"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12DD0B02"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44FC15CA"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5DCBA96" w14:textId="77777777" w:rsidR="00DE71E3" w:rsidRPr="003A19C6" w:rsidRDefault="00DE71E3" w:rsidP="00EE26EF">
            <w:pPr>
              <w:pStyle w:val="TAL"/>
            </w:pPr>
          </w:p>
        </w:tc>
      </w:tr>
      <w:tr w:rsidR="00DE71E3" w:rsidRPr="003A19C6" w14:paraId="304724A8"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1766A653" w14:textId="77777777" w:rsidR="00DE71E3" w:rsidRPr="003A19C6" w:rsidRDefault="00DE71E3" w:rsidP="00EE26EF">
            <w:pPr>
              <w:pStyle w:val="TAL"/>
            </w:pPr>
            <w:r w:rsidRPr="003A19C6">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8078BED" w14:textId="77777777" w:rsidR="00DE71E3" w:rsidRPr="003A19C6" w:rsidRDefault="00DE71E3" w:rsidP="00EE26EF">
            <w:pPr>
              <w:pStyle w:val="TAL"/>
            </w:pPr>
            <w:r w:rsidRPr="003A19C6">
              <w:t>As described in Table 6.9.4.3.3-9</w:t>
            </w:r>
          </w:p>
        </w:tc>
        <w:tc>
          <w:tcPr>
            <w:tcW w:w="2126" w:type="dxa"/>
            <w:tcBorders>
              <w:top w:val="single" w:sz="4" w:space="0" w:color="auto"/>
              <w:left w:val="single" w:sz="4" w:space="0" w:color="auto"/>
              <w:bottom w:val="single" w:sz="4" w:space="0" w:color="auto"/>
              <w:right w:val="single" w:sz="4" w:space="0" w:color="auto"/>
            </w:tcBorders>
          </w:tcPr>
          <w:p w14:paraId="348FF1C5"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113AD0E9"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86D32EB" w14:textId="77777777" w:rsidR="00DE71E3" w:rsidRPr="003A19C6" w:rsidRDefault="00DE71E3" w:rsidP="00EE26EF">
            <w:pPr>
              <w:pStyle w:val="TAL"/>
            </w:pPr>
          </w:p>
        </w:tc>
      </w:tr>
    </w:tbl>
    <w:p w14:paraId="34561F38" w14:textId="77777777" w:rsidR="00DE71E3" w:rsidRPr="003A19C6" w:rsidRDefault="00DE71E3" w:rsidP="00DE71E3"/>
    <w:p w14:paraId="66F8672E" w14:textId="77777777" w:rsidR="00DE71E3" w:rsidRPr="003A19C6" w:rsidRDefault="00DE71E3" w:rsidP="00DE71E3">
      <w:pPr>
        <w:pStyle w:val="TH"/>
      </w:pPr>
      <w:r w:rsidRPr="003A19C6">
        <w:t>Table 6.9.4.3.3-9: SDP in SIP 200 (OK) (Table 6.9.4.3.3-8)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E71E3" w:rsidRPr="003A19C6" w14:paraId="79F125B6"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629B469F" w14:textId="77777777" w:rsidR="00DE71E3" w:rsidRPr="003A19C6" w:rsidRDefault="00DE71E3" w:rsidP="00EE26EF">
            <w:pPr>
              <w:pStyle w:val="TAL"/>
            </w:pPr>
            <w:r w:rsidRPr="003A19C6">
              <w:t>Derivation Path: TS 37.579-1 [2], Table 5.5.3.1.2-3, condition SDP_ANSWER, SDS_SESSION, MCDATA_SDS</w:t>
            </w:r>
          </w:p>
        </w:tc>
      </w:tr>
    </w:tbl>
    <w:p w14:paraId="3340C329" w14:textId="77777777" w:rsidR="00DE71E3" w:rsidRPr="003A19C6" w:rsidRDefault="00DE71E3" w:rsidP="00DE71E3"/>
    <w:p w14:paraId="568BC21A" w14:textId="77777777" w:rsidR="00DE71E3" w:rsidRPr="003A19C6" w:rsidRDefault="00DE71E3" w:rsidP="00DE71E3">
      <w:pPr>
        <w:pStyle w:val="TH"/>
      </w:pPr>
      <w:r w:rsidRPr="003A19C6">
        <w:t>Table 6.9.4.3.3-10: SIP MESSAGE from the SS (Step 9, Table 6.9.4.3.2-1;</w:t>
      </w:r>
      <w:r w:rsidRPr="003A19C6">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DE71E3" w:rsidRPr="003A19C6" w14:paraId="4D9ECA21"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AA240DA" w14:textId="77777777" w:rsidR="00DE71E3" w:rsidRPr="003A19C6" w:rsidRDefault="00DE71E3" w:rsidP="00EE26EF">
            <w:pPr>
              <w:pStyle w:val="TAL"/>
            </w:pPr>
            <w:r w:rsidRPr="003A19C6">
              <w:t>Derivation Path: TS 37.579-1 [2], Table 5.5.2.7.2-1, condition ACCEPT-CONTACT-WITH-MEDIA-FEATURE-TAG</w:t>
            </w:r>
          </w:p>
        </w:tc>
      </w:tr>
      <w:tr w:rsidR="00DE71E3" w:rsidRPr="003A19C6" w14:paraId="7B9BA0A0"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5FBD3325" w14:textId="77777777" w:rsidR="00DE71E3" w:rsidRPr="003A19C6" w:rsidRDefault="00DE71E3" w:rsidP="00EE26EF">
            <w:pPr>
              <w:pStyle w:val="TAH"/>
            </w:pPr>
            <w:r w:rsidRPr="003A19C6">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8600681" w14:textId="77777777" w:rsidR="00DE71E3" w:rsidRPr="003A19C6" w:rsidRDefault="00DE71E3" w:rsidP="00EE26EF">
            <w:pPr>
              <w:pStyle w:val="TAH"/>
            </w:pPr>
            <w:r w:rsidRPr="003A19C6">
              <w:t>Value/remark</w:t>
            </w:r>
          </w:p>
        </w:tc>
        <w:tc>
          <w:tcPr>
            <w:tcW w:w="2127" w:type="dxa"/>
            <w:tcBorders>
              <w:top w:val="single" w:sz="4" w:space="0" w:color="auto"/>
              <w:left w:val="single" w:sz="4" w:space="0" w:color="auto"/>
              <w:bottom w:val="single" w:sz="4" w:space="0" w:color="auto"/>
              <w:right w:val="single" w:sz="4" w:space="0" w:color="auto"/>
            </w:tcBorders>
            <w:hideMark/>
          </w:tcPr>
          <w:p w14:paraId="16E66A91" w14:textId="77777777" w:rsidR="00DE71E3" w:rsidRPr="003A19C6" w:rsidRDefault="00DE71E3" w:rsidP="00EE26EF">
            <w:pPr>
              <w:pStyle w:val="TAH"/>
            </w:pPr>
            <w:r w:rsidRPr="003A19C6">
              <w:t>Comment</w:t>
            </w:r>
          </w:p>
        </w:tc>
        <w:tc>
          <w:tcPr>
            <w:tcW w:w="1419" w:type="dxa"/>
            <w:tcBorders>
              <w:top w:val="single" w:sz="4" w:space="0" w:color="auto"/>
              <w:left w:val="single" w:sz="4" w:space="0" w:color="auto"/>
              <w:bottom w:val="single" w:sz="4" w:space="0" w:color="auto"/>
              <w:right w:val="single" w:sz="4" w:space="0" w:color="auto"/>
            </w:tcBorders>
            <w:hideMark/>
          </w:tcPr>
          <w:p w14:paraId="2092FF24"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252BFFA" w14:textId="77777777" w:rsidR="00DE71E3" w:rsidRPr="003A19C6" w:rsidRDefault="00DE71E3" w:rsidP="00EE26EF">
            <w:pPr>
              <w:pStyle w:val="TAH"/>
            </w:pPr>
            <w:r w:rsidRPr="003A19C6">
              <w:t>Condition</w:t>
            </w:r>
          </w:p>
        </w:tc>
      </w:tr>
      <w:tr w:rsidR="00DE71E3" w:rsidRPr="003A19C6" w14:paraId="24373C85"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C6E0CEB" w14:textId="77777777" w:rsidR="00DE71E3" w:rsidRPr="003A19C6" w:rsidRDefault="00DE71E3" w:rsidP="00EE26EF">
            <w:pPr>
              <w:pStyle w:val="TAL"/>
              <w:rPr>
                <w:b/>
              </w:rPr>
            </w:pPr>
            <w:r w:rsidRPr="003A19C6">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44F25156" w14:textId="77777777" w:rsidR="00DE71E3" w:rsidRPr="003A19C6" w:rsidRDefault="00DE71E3"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1F273267"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3DC54AF2"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4D9023A" w14:textId="77777777" w:rsidR="00DE71E3" w:rsidRPr="003A19C6" w:rsidRDefault="00DE71E3" w:rsidP="00EE26EF">
            <w:pPr>
              <w:pStyle w:val="TAL"/>
            </w:pPr>
          </w:p>
        </w:tc>
      </w:tr>
      <w:tr w:rsidR="00DE71E3" w:rsidRPr="003A19C6" w14:paraId="407B51FA"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6197ECC" w14:textId="77777777" w:rsidR="00DE71E3" w:rsidRPr="003A19C6" w:rsidRDefault="00DE71E3" w:rsidP="00EE26EF">
            <w:pPr>
              <w:pStyle w:val="TAL"/>
              <w:rPr>
                <w:b/>
              </w:rPr>
            </w:pPr>
            <w:r w:rsidRPr="003A19C6">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4B225910" w14:textId="77777777" w:rsidR="00DE71E3" w:rsidRPr="003A19C6" w:rsidRDefault="00DE71E3" w:rsidP="00EE26EF">
            <w:pPr>
              <w:pStyle w:val="TAL"/>
            </w:pPr>
            <w:r w:rsidRPr="003A19C6">
              <w:t>px_MCX_SIP_PublicUserId_B</w:t>
            </w:r>
          </w:p>
        </w:tc>
        <w:tc>
          <w:tcPr>
            <w:tcW w:w="2127" w:type="dxa"/>
            <w:tcBorders>
              <w:top w:val="single" w:sz="4" w:space="0" w:color="auto"/>
              <w:left w:val="single" w:sz="4" w:space="0" w:color="auto"/>
              <w:bottom w:val="single" w:sz="4" w:space="0" w:color="auto"/>
              <w:right w:val="single" w:sz="4" w:space="0" w:color="auto"/>
            </w:tcBorders>
          </w:tcPr>
          <w:p w14:paraId="7FBF8583"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171F676" w14:textId="77777777" w:rsidR="00DE71E3" w:rsidRPr="003A19C6" w:rsidRDefault="00DE71E3" w:rsidP="00EE26EF">
            <w:pPr>
              <w:pStyle w:val="TAL"/>
            </w:pPr>
            <w:r w:rsidRPr="003A19C6">
              <w:t>TS 24.282 [31] clause 23.2.1.4</w:t>
            </w:r>
          </w:p>
        </w:tc>
        <w:tc>
          <w:tcPr>
            <w:tcW w:w="1134" w:type="dxa"/>
            <w:tcBorders>
              <w:top w:val="single" w:sz="4" w:space="0" w:color="auto"/>
              <w:left w:val="single" w:sz="4" w:space="0" w:color="auto"/>
              <w:bottom w:val="single" w:sz="4" w:space="0" w:color="auto"/>
              <w:right w:val="single" w:sz="4" w:space="0" w:color="auto"/>
            </w:tcBorders>
            <w:vAlign w:val="bottom"/>
          </w:tcPr>
          <w:p w14:paraId="3C090115" w14:textId="77777777" w:rsidR="00DE71E3" w:rsidRPr="003A19C6" w:rsidRDefault="00DE71E3" w:rsidP="00EE26EF">
            <w:pPr>
              <w:pStyle w:val="TAL"/>
            </w:pPr>
          </w:p>
        </w:tc>
      </w:tr>
      <w:tr w:rsidR="00DE71E3" w:rsidRPr="003A19C6" w14:paraId="0DFF9159"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5604CB5F" w14:textId="77777777" w:rsidR="00DE71E3" w:rsidRPr="003A19C6" w:rsidRDefault="00DE71E3" w:rsidP="00EE26EF">
            <w:pPr>
              <w:pStyle w:val="TAL"/>
              <w:rPr>
                <w:b/>
              </w:rPr>
            </w:pPr>
            <w:r w:rsidRPr="003A19C6">
              <w:rPr>
                <w:b/>
              </w:rPr>
              <w:t>Message-body</w:t>
            </w:r>
          </w:p>
        </w:tc>
        <w:tc>
          <w:tcPr>
            <w:tcW w:w="2129" w:type="dxa"/>
            <w:tcBorders>
              <w:top w:val="single" w:sz="4" w:space="0" w:color="auto"/>
              <w:left w:val="single" w:sz="4" w:space="0" w:color="auto"/>
              <w:bottom w:val="single" w:sz="4" w:space="0" w:color="auto"/>
              <w:right w:val="single" w:sz="4" w:space="0" w:color="auto"/>
            </w:tcBorders>
          </w:tcPr>
          <w:p w14:paraId="10FAD667"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1FFED90"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2494D02"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1C1933" w14:textId="77777777" w:rsidR="00DE71E3" w:rsidRPr="003A19C6" w:rsidRDefault="00DE71E3" w:rsidP="00EE26EF">
            <w:pPr>
              <w:pStyle w:val="TAL"/>
            </w:pPr>
          </w:p>
        </w:tc>
      </w:tr>
      <w:tr w:rsidR="00DE71E3" w:rsidRPr="003A19C6" w14:paraId="2E2A8842"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077B250" w14:textId="77777777" w:rsidR="00DE71E3" w:rsidRPr="003A19C6" w:rsidRDefault="00DE71E3" w:rsidP="00EE26EF">
            <w:pPr>
              <w:pStyle w:val="TAL"/>
            </w:pPr>
            <w:r w:rsidRPr="003A19C6">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B007CA2"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CBA16F6" w14:textId="77777777" w:rsidR="00DE71E3" w:rsidRPr="003A19C6" w:rsidRDefault="00DE71E3" w:rsidP="00EE26EF">
            <w:pPr>
              <w:pStyle w:val="TAL"/>
              <w:rPr>
                <w:b/>
              </w:rPr>
            </w:pPr>
            <w:r w:rsidRPr="003A19C6">
              <w:rPr>
                <w:b/>
              </w:rPr>
              <w:t>MCData-Info</w:t>
            </w:r>
          </w:p>
        </w:tc>
        <w:tc>
          <w:tcPr>
            <w:tcW w:w="1419" w:type="dxa"/>
            <w:tcBorders>
              <w:top w:val="single" w:sz="4" w:space="0" w:color="auto"/>
              <w:left w:val="single" w:sz="4" w:space="0" w:color="auto"/>
              <w:bottom w:val="single" w:sz="4" w:space="0" w:color="auto"/>
              <w:right w:val="single" w:sz="4" w:space="0" w:color="auto"/>
            </w:tcBorders>
          </w:tcPr>
          <w:p w14:paraId="1A0FB97B"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84B5C8D" w14:textId="77777777" w:rsidR="00DE71E3" w:rsidRPr="003A19C6" w:rsidRDefault="00DE71E3" w:rsidP="00EE26EF">
            <w:pPr>
              <w:pStyle w:val="TAL"/>
            </w:pPr>
          </w:p>
        </w:tc>
      </w:tr>
      <w:tr w:rsidR="00DE71E3" w:rsidRPr="003A19C6" w14:paraId="5833071F"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30BA0932" w14:textId="77777777" w:rsidR="00DE71E3" w:rsidRPr="003A19C6" w:rsidRDefault="00DE71E3" w:rsidP="00EE26EF">
            <w:pPr>
              <w:pStyle w:val="TAL"/>
            </w:pPr>
            <w:r w:rsidRPr="003A19C6">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BFF85FF" w14:textId="77777777" w:rsidR="00DE71E3" w:rsidRPr="003A19C6" w:rsidRDefault="00DE71E3" w:rsidP="00EE26EF">
            <w:pPr>
              <w:pStyle w:val="TAL"/>
            </w:pPr>
            <w:r w:rsidRPr="003A19C6">
              <w:t>MCData-Info as described in Table 6.9.4.3.3-3</w:t>
            </w:r>
          </w:p>
        </w:tc>
        <w:tc>
          <w:tcPr>
            <w:tcW w:w="2127" w:type="dxa"/>
            <w:tcBorders>
              <w:top w:val="single" w:sz="4" w:space="0" w:color="auto"/>
              <w:left w:val="single" w:sz="4" w:space="0" w:color="auto"/>
              <w:bottom w:val="single" w:sz="4" w:space="0" w:color="auto"/>
              <w:right w:val="single" w:sz="4" w:space="0" w:color="auto"/>
            </w:tcBorders>
          </w:tcPr>
          <w:p w14:paraId="44C488BD"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2BE934D" w14:textId="77777777" w:rsidR="00DE71E3" w:rsidRPr="003A19C6" w:rsidRDefault="00DE71E3" w:rsidP="00EE26EF">
            <w:pPr>
              <w:pStyle w:val="TAL"/>
            </w:pPr>
            <w:r w:rsidRPr="003A19C6">
              <w:t>TS 24.282 [31] clause 23.2.1.4</w:t>
            </w:r>
          </w:p>
        </w:tc>
        <w:tc>
          <w:tcPr>
            <w:tcW w:w="1134" w:type="dxa"/>
            <w:tcBorders>
              <w:top w:val="single" w:sz="4" w:space="0" w:color="auto"/>
              <w:left w:val="single" w:sz="4" w:space="0" w:color="auto"/>
              <w:bottom w:val="single" w:sz="4" w:space="0" w:color="auto"/>
              <w:right w:val="single" w:sz="4" w:space="0" w:color="auto"/>
            </w:tcBorders>
          </w:tcPr>
          <w:p w14:paraId="2425C63E" w14:textId="77777777" w:rsidR="00DE71E3" w:rsidRPr="003A19C6" w:rsidRDefault="00DE71E3" w:rsidP="00EE26EF">
            <w:pPr>
              <w:pStyle w:val="TAL"/>
            </w:pPr>
          </w:p>
        </w:tc>
      </w:tr>
      <w:tr w:rsidR="00DE71E3" w:rsidRPr="003A19C6" w14:paraId="4FE3CC29" w14:textId="77777777" w:rsidTr="00EE26EF">
        <w:tc>
          <w:tcPr>
            <w:tcW w:w="2836" w:type="dxa"/>
            <w:tcBorders>
              <w:top w:val="single" w:sz="4" w:space="0" w:color="auto"/>
              <w:left w:val="single" w:sz="4" w:space="0" w:color="auto"/>
              <w:bottom w:val="single" w:sz="4" w:space="0" w:color="auto"/>
              <w:right w:val="single" w:sz="4" w:space="0" w:color="auto"/>
            </w:tcBorders>
          </w:tcPr>
          <w:p w14:paraId="38A51EDB" w14:textId="77777777" w:rsidR="00DE71E3" w:rsidRPr="003A19C6" w:rsidRDefault="00DE71E3" w:rsidP="00EE26EF">
            <w:pPr>
              <w:pStyle w:val="TAL"/>
            </w:pPr>
            <w:r w:rsidRPr="003A19C6">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19D954C"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5754101" w14:textId="77777777" w:rsidR="00DE71E3" w:rsidRPr="003A19C6" w:rsidRDefault="00DE71E3" w:rsidP="00EE26EF">
            <w:pPr>
              <w:pStyle w:val="TAL"/>
              <w:rPr>
                <w:b/>
                <w:bCs/>
              </w:rPr>
            </w:pPr>
            <w:r w:rsidRPr="003A19C6">
              <w:rPr>
                <w:b/>
                <w:bCs/>
              </w:rPr>
              <w:t>MCData-Regroup</w:t>
            </w:r>
          </w:p>
        </w:tc>
        <w:tc>
          <w:tcPr>
            <w:tcW w:w="1419" w:type="dxa"/>
            <w:tcBorders>
              <w:top w:val="single" w:sz="4" w:space="0" w:color="auto"/>
              <w:left w:val="single" w:sz="4" w:space="0" w:color="auto"/>
              <w:bottom w:val="single" w:sz="4" w:space="0" w:color="auto"/>
              <w:right w:val="single" w:sz="4" w:space="0" w:color="auto"/>
            </w:tcBorders>
          </w:tcPr>
          <w:p w14:paraId="7E4B8645"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26B0D23" w14:textId="77777777" w:rsidR="00DE71E3" w:rsidRPr="003A19C6" w:rsidRDefault="00DE71E3" w:rsidP="00EE26EF">
            <w:pPr>
              <w:pStyle w:val="TAL"/>
            </w:pPr>
          </w:p>
        </w:tc>
      </w:tr>
      <w:tr w:rsidR="00DE71E3" w:rsidRPr="003A19C6" w14:paraId="7F922444" w14:textId="77777777" w:rsidTr="00EE26EF">
        <w:tc>
          <w:tcPr>
            <w:tcW w:w="2836" w:type="dxa"/>
            <w:tcBorders>
              <w:top w:val="single" w:sz="4" w:space="0" w:color="auto"/>
              <w:left w:val="single" w:sz="4" w:space="0" w:color="auto"/>
              <w:bottom w:val="single" w:sz="4" w:space="0" w:color="auto"/>
              <w:right w:val="single" w:sz="4" w:space="0" w:color="auto"/>
            </w:tcBorders>
          </w:tcPr>
          <w:p w14:paraId="711C0F91" w14:textId="77777777" w:rsidR="00DE71E3" w:rsidRPr="003A19C6" w:rsidRDefault="00DE71E3" w:rsidP="00EE26EF">
            <w:pPr>
              <w:pStyle w:val="TAL"/>
            </w:pPr>
            <w:r w:rsidRPr="003A19C6">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5C8E233D"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3EAB4D9" w14:textId="77777777" w:rsidR="00DE71E3" w:rsidRPr="003A19C6" w:rsidRDefault="00DE71E3"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E28D2EE"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F30D618" w14:textId="77777777" w:rsidR="00DE71E3" w:rsidRPr="003A19C6" w:rsidRDefault="00DE71E3" w:rsidP="00EE26EF">
            <w:pPr>
              <w:pStyle w:val="TAL"/>
            </w:pPr>
          </w:p>
        </w:tc>
      </w:tr>
      <w:tr w:rsidR="00DE71E3" w:rsidRPr="003A19C6" w14:paraId="4ACF8B9E" w14:textId="77777777" w:rsidTr="00EE26EF">
        <w:tc>
          <w:tcPr>
            <w:tcW w:w="2836" w:type="dxa"/>
            <w:tcBorders>
              <w:top w:val="single" w:sz="4" w:space="0" w:color="auto"/>
              <w:left w:val="single" w:sz="4" w:space="0" w:color="auto"/>
              <w:bottom w:val="single" w:sz="4" w:space="0" w:color="auto"/>
              <w:right w:val="single" w:sz="4" w:space="0" w:color="auto"/>
            </w:tcBorders>
          </w:tcPr>
          <w:p w14:paraId="248644D5" w14:textId="77777777" w:rsidR="00DE71E3" w:rsidRPr="003A19C6" w:rsidRDefault="00DE71E3" w:rsidP="00EE26EF">
            <w:pPr>
              <w:pStyle w:val="TAL"/>
            </w:pPr>
            <w:r w:rsidRPr="003A19C6">
              <w:rPr>
                <w:b/>
              </w:rPr>
              <w:t xml:space="preserve">      </w:t>
            </w:r>
            <w:r w:rsidRPr="003A19C6">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E0B6A3B" w14:textId="77777777" w:rsidR="00DE71E3" w:rsidRPr="003A19C6" w:rsidRDefault="00DE71E3" w:rsidP="00EE26EF">
            <w:pPr>
              <w:pStyle w:val="TAL"/>
            </w:pPr>
            <w:r w:rsidRPr="003A19C6">
              <w:t>"application/vnd.3gpp.mcdata-regroup+xml"</w:t>
            </w:r>
          </w:p>
        </w:tc>
        <w:tc>
          <w:tcPr>
            <w:tcW w:w="2127" w:type="dxa"/>
            <w:tcBorders>
              <w:top w:val="single" w:sz="4" w:space="0" w:color="auto"/>
              <w:left w:val="single" w:sz="4" w:space="0" w:color="auto"/>
              <w:bottom w:val="single" w:sz="4" w:space="0" w:color="auto"/>
              <w:right w:val="single" w:sz="4" w:space="0" w:color="auto"/>
            </w:tcBorders>
          </w:tcPr>
          <w:p w14:paraId="26F744E2" w14:textId="77777777" w:rsidR="00DE71E3" w:rsidRPr="003A19C6" w:rsidRDefault="00DE71E3"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771A57B5"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8A3B124" w14:textId="77777777" w:rsidR="00DE71E3" w:rsidRPr="003A19C6" w:rsidRDefault="00DE71E3" w:rsidP="00EE26EF">
            <w:pPr>
              <w:pStyle w:val="TAL"/>
            </w:pPr>
          </w:p>
        </w:tc>
      </w:tr>
      <w:tr w:rsidR="00DE71E3" w:rsidRPr="003A19C6" w14:paraId="248AA194" w14:textId="77777777" w:rsidTr="00EE26EF">
        <w:tc>
          <w:tcPr>
            <w:tcW w:w="2836" w:type="dxa"/>
            <w:tcBorders>
              <w:top w:val="single" w:sz="4" w:space="0" w:color="auto"/>
              <w:left w:val="single" w:sz="4" w:space="0" w:color="auto"/>
              <w:bottom w:val="single" w:sz="4" w:space="0" w:color="auto"/>
              <w:right w:val="single" w:sz="4" w:space="0" w:color="auto"/>
            </w:tcBorders>
          </w:tcPr>
          <w:p w14:paraId="172C0890" w14:textId="77777777" w:rsidR="00DE71E3" w:rsidRPr="003A19C6" w:rsidRDefault="00DE71E3" w:rsidP="00EE26EF">
            <w:pPr>
              <w:pStyle w:val="TAL"/>
            </w:pPr>
            <w:r w:rsidRPr="003A19C6">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0F513FD4" w14:textId="77777777" w:rsidR="00DE71E3" w:rsidRPr="003A19C6" w:rsidRDefault="00DE71E3" w:rsidP="00EE26EF">
            <w:pPr>
              <w:pStyle w:val="TAL"/>
            </w:pPr>
            <w:r w:rsidRPr="003A19C6">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3B0A4E61" w14:textId="77777777" w:rsidR="00DE71E3" w:rsidRPr="003A19C6" w:rsidRDefault="00DE71E3" w:rsidP="00EE26EF">
            <w:pPr>
              <w:pStyle w:val="TAL"/>
            </w:pPr>
            <w:r w:rsidRPr="003A19C6">
              <w:t>Unique URL identifying the MCData-Regroup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156DB915"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D6205F0" w14:textId="77777777" w:rsidR="00DE71E3" w:rsidRPr="003A19C6" w:rsidRDefault="00DE71E3" w:rsidP="00EE26EF">
            <w:pPr>
              <w:pStyle w:val="TAL"/>
            </w:pPr>
          </w:p>
        </w:tc>
      </w:tr>
      <w:tr w:rsidR="00DE71E3" w:rsidRPr="003A19C6" w14:paraId="43755A35" w14:textId="77777777" w:rsidTr="00EE26EF">
        <w:tc>
          <w:tcPr>
            <w:tcW w:w="2836" w:type="dxa"/>
            <w:tcBorders>
              <w:top w:val="single" w:sz="4" w:space="0" w:color="auto"/>
              <w:left w:val="single" w:sz="4" w:space="0" w:color="auto"/>
              <w:bottom w:val="single" w:sz="4" w:space="0" w:color="auto"/>
              <w:right w:val="single" w:sz="4" w:space="0" w:color="auto"/>
            </w:tcBorders>
          </w:tcPr>
          <w:p w14:paraId="756578FD" w14:textId="77777777" w:rsidR="00DE71E3" w:rsidRPr="003A19C6" w:rsidRDefault="00DE71E3" w:rsidP="00EE26EF">
            <w:pPr>
              <w:pStyle w:val="TAL"/>
            </w:pPr>
            <w:r w:rsidRPr="003A19C6">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50DF7406" w14:textId="77777777" w:rsidR="00DE71E3" w:rsidRPr="003A19C6" w:rsidRDefault="00DE71E3" w:rsidP="00EE26EF">
            <w:pPr>
              <w:pStyle w:val="TAL"/>
            </w:pPr>
            <w:r w:rsidRPr="003A19C6">
              <w:t>MCData-Regroup as described in Table 6.9.4.3.3-11</w:t>
            </w:r>
          </w:p>
        </w:tc>
        <w:tc>
          <w:tcPr>
            <w:tcW w:w="2127" w:type="dxa"/>
            <w:tcBorders>
              <w:top w:val="single" w:sz="4" w:space="0" w:color="auto"/>
              <w:left w:val="single" w:sz="4" w:space="0" w:color="auto"/>
              <w:bottom w:val="single" w:sz="4" w:space="0" w:color="auto"/>
              <w:right w:val="single" w:sz="4" w:space="0" w:color="auto"/>
            </w:tcBorders>
          </w:tcPr>
          <w:p w14:paraId="2772FC99"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1513B13" w14:textId="77777777" w:rsidR="00DE71E3" w:rsidRPr="003A19C6" w:rsidRDefault="00DE71E3" w:rsidP="00EE26EF">
            <w:pPr>
              <w:pStyle w:val="TAL"/>
            </w:pPr>
            <w:r w:rsidRPr="003A19C6">
              <w:t>TS 24.282 [31] clause 23.2.1.4</w:t>
            </w:r>
          </w:p>
        </w:tc>
        <w:tc>
          <w:tcPr>
            <w:tcW w:w="1134" w:type="dxa"/>
            <w:tcBorders>
              <w:top w:val="single" w:sz="4" w:space="0" w:color="auto"/>
              <w:left w:val="single" w:sz="4" w:space="0" w:color="auto"/>
              <w:bottom w:val="single" w:sz="4" w:space="0" w:color="auto"/>
              <w:right w:val="single" w:sz="4" w:space="0" w:color="auto"/>
            </w:tcBorders>
          </w:tcPr>
          <w:p w14:paraId="2453F1F0" w14:textId="77777777" w:rsidR="00DE71E3" w:rsidRPr="003A19C6" w:rsidRDefault="00DE71E3" w:rsidP="00EE26EF">
            <w:pPr>
              <w:pStyle w:val="TAL"/>
            </w:pPr>
          </w:p>
        </w:tc>
      </w:tr>
    </w:tbl>
    <w:p w14:paraId="08127651" w14:textId="77777777" w:rsidR="00DE71E3" w:rsidRPr="003A19C6" w:rsidRDefault="00DE71E3" w:rsidP="00DE71E3"/>
    <w:p w14:paraId="4751AF22" w14:textId="77777777" w:rsidR="00DE71E3" w:rsidRPr="003A19C6" w:rsidRDefault="00DE71E3" w:rsidP="00DE71E3">
      <w:pPr>
        <w:pStyle w:val="TH"/>
      </w:pPr>
      <w:r w:rsidRPr="003A19C6">
        <w:t>Table 6.9.4.3.3-11: MCData-Regroup in SIP MESSAGE (Table 6.9.4.3.3-10)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E71E3" w:rsidRPr="001F396A" w14:paraId="77B547A9"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23B87D8D" w14:textId="77777777" w:rsidR="00DE71E3" w:rsidRPr="001F396A" w:rsidRDefault="00DE71E3" w:rsidP="00EE26EF">
            <w:pPr>
              <w:pStyle w:val="TAL"/>
            </w:pPr>
            <w:r w:rsidRPr="003A19C6">
              <w:t>Derivation Path: TS 37.579-1 [2], Table 5.5.3.16.3-2, condition REMOVE</w:t>
            </w:r>
          </w:p>
        </w:tc>
      </w:tr>
    </w:tbl>
    <w:p w14:paraId="6A0625FC" w14:textId="77777777" w:rsidR="00DE71E3" w:rsidRPr="001C0FC4" w:rsidRDefault="00DE71E3" w:rsidP="00296E35"/>
    <w:p w14:paraId="2EB1A3CD" w14:textId="77777777" w:rsidR="00296E35" w:rsidRPr="001C0FC4" w:rsidRDefault="00296E35" w:rsidP="00296E35">
      <w:pPr>
        <w:pStyle w:val="Heading1"/>
      </w:pPr>
      <w:bookmarkStart w:id="1314" w:name="_Toc100778813"/>
      <w:bookmarkStart w:id="1315" w:name="_Toc101286144"/>
      <w:bookmarkStart w:id="1316" w:name="_Toc106817730"/>
      <w:bookmarkStart w:id="1317" w:name="_Toc106817855"/>
      <w:bookmarkStart w:id="1318" w:name="_Toc178186389"/>
      <w:bookmarkStart w:id="1319" w:name="_Toc210385210"/>
      <w:r w:rsidRPr="001C0FC4">
        <w:t>7</w:t>
      </w:r>
      <w:r w:rsidRPr="001C0FC4">
        <w:tab/>
        <w:t>Off-Network Test Scenarios</w:t>
      </w:r>
      <w:bookmarkEnd w:id="369"/>
      <w:bookmarkEnd w:id="370"/>
      <w:bookmarkEnd w:id="371"/>
      <w:bookmarkEnd w:id="372"/>
      <w:bookmarkEnd w:id="373"/>
      <w:bookmarkEnd w:id="374"/>
      <w:bookmarkEnd w:id="375"/>
      <w:bookmarkEnd w:id="376"/>
      <w:bookmarkEnd w:id="377"/>
      <w:bookmarkEnd w:id="1314"/>
      <w:bookmarkEnd w:id="1315"/>
      <w:bookmarkEnd w:id="1316"/>
      <w:bookmarkEnd w:id="1317"/>
      <w:bookmarkEnd w:id="1318"/>
      <w:bookmarkEnd w:id="1319"/>
    </w:p>
    <w:p w14:paraId="6FE5CB7B" w14:textId="77777777" w:rsidR="00296E35" w:rsidRPr="001C0FC4" w:rsidRDefault="00296E35" w:rsidP="00296E35">
      <w:pPr>
        <w:pStyle w:val="Heading2"/>
      </w:pPr>
      <w:bookmarkStart w:id="1320" w:name="_Toc106817731"/>
      <w:bookmarkStart w:id="1321" w:name="_Toc106817856"/>
      <w:bookmarkStart w:id="1322" w:name="_Toc178186390"/>
      <w:bookmarkStart w:id="1323" w:name="_Toc522499824"/>
      <w:bookmarkStart w:id="1324" w:name="_Toc25610677"/>
      <w:bookmarkStart w:id="1325" w:name="_Toc210385211"/>
      <w:r w:rsidRPr="001C0FC4">
        <w:t>7.1</w:t>
      </w:r>
      <w:r w:rsidRPr="001C0FC4">
        <w:tab/>
        <w:t>Short Data Service (SDS)</w:t>
      </w:r>
      <w:bookmarkEnd w:id="1320"/>
      <w:bookmarkEnd w:id="1321"/>
      <w:bookmarkEnd w:id="1322"/>
      <w:bookmarkEnd w:id="1325"/>
    </w:p>
    <w:p w14:paraId="5DBC2FFB" w14:textId="77777777" w:rsidR="00296E35" w:rsidRPr="001C0FC4" w:rsidRDefault="00296E35" w:rsidP="00296E35">
      <w:pPr>
        <w:pStyle w:val="Heading3"/>
      </w:pPr>
      <w:bookmarkStart w:id="1326" w:name="_Toc106817732"/>
      <w:bookmarkStart w:id="1327" w:name="_Toc106817857"/>
      <w:bookmarkStart w:id="1328" w:name="_Toc178186391"/>
      <w:bookmarkStart w:id="1329" w:name="_Toc210385212"/>
      <w:r w:rsidRPr="001C0FC4">
        <w:t>7.1.1</w:t>
      </w:r>
      <w:r w:rsidRPr="001C0FC4">
        <w:tab/>
        <w:t>Off-network / Short Data Service (SDS) / Standalone SDS using signalling control plane / One-to-one SDS message / Client Originated (CO)</w:t>
      </w:r>
      <w:bookmarkEnd w:id="1326"/>
      <w:bookmarkEnd w:id="1327"/>
      <w:bookmarkEnd w:id="1328"/>
      <w:bookmarkEnd w:id="1329"/>
    </w:p>
    <w:p w14:paraId="1789AB98" w14:textId="77777777" w:rsidR="00296E35" w:rsidRPr="001C0FC4" w:rsidRDefault="00296E35" w:rsidP="00296E35">
      <w:pPr>
        <w:pStyle w:val="H6"/>
      </w:pPr>
      <w:bookmarkStart w:id="1330" w:name="_Toc52787543"/>
      <w:bookmarkStart w:id="1331" w:name="_Toc52787725"/>
      <w:bookmarkStart w:id="1332" w:name="_Toc75906947"/>
      <w:bookmarkStart w:id="1333" w:name="_Toc75907284"/>
      <w:r w:rsidRPr="001C0FC4">
        <w:t>7.1.1.1</w:t>
      </w:r>
      <w:r w:rsidRPr="001C0FC4">
        <w:tab/>
        <w:t>Test Purpose (TP)</w:t>
      </w:r>
      <w:bookmarkEnd w:id="1330"/>
      <w:bookmarkEnd w:id="1331"/>
      <w:bookmarkEnd w:id="1332"/>
      <w:bookmarkEnd w:id="1333"/>
    </w:p>
    <w:p w14:paraId="17889FEB" w14:textId="77777777" w:rsidR="00296E35" w:rsidRPr="001C0FC4" w:rsidRDefault="00296E35" w:rsidP="00296E35">
      <w:pPr>
        <w:pStyle w:val="H6"/>
      </w:pPr>
      <w:r w:rsidRPr="001C0FC4">
        <w:t>(1)</w:t>
      </w:r>
    </w:p>
    <w:p w14:paraId="6F6BA89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F88F" w14:textId="77777777" w:rsidR="00296E35" w:rsidRPr="001C0FC4" w:rsidRDefault="00296E35" w:rsidP="00296E35">
      <w:pPr>
        <w:pStyle w:val="PL"/>
      </w:pPr>
      <w:r w:rsidRPr="001C0FC4">
        <w:rPr>
          <w:b/>
        </w:rPr>
        <w:t>ensure that</w:t>
      </w:r>
      <w:r w:rsidRPr="001C0FC4">
        <w:t xml:space="preserve"> {</w:t>
      </w:r>
    </w:p>
    <w:p w14:paraId="1B5F4CE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w:t>
      </w:r>
    </w:p>
    <w:p w14:paraId="32163AA5"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9D4A808" w14:textId="77777777" w:rsidR="00296E35" w:rsidRPr="001C0FC4" w:rsidRDefault="00296E35" w:rsidP="00296E35">
      <w:pPr>
        <w:pStyle w:val="PL"/>
      </w:pPr>
      <w:r w:rsidRPr="001C0FC4">
        <w:t xml:space="preserve">            }</w:t>
      </w:r>
    </w:p>
    <w:p w14:paraId="0E3EF774" w14:textId="77777777" w:rsidR="00296E35" w:rsidRPr="001C0FC4" w:rsidRDefault="00296E35" w:rsidP="00296E35">
      <w:pPr>
        <w:pStyle w:val="PL"/>
      </w:pPr>
    </w:p>
    <w:p w14:paraId="20A7C7A1" w14:textId="77777777" w:rsidR="00296E35" w:rsidRPr="001C0FC4" w:rsidRDefault="00296E35" w:rsidP="00296E35">
      <w:pPr>
        <w:pStyle w:val="H6"/>
      </w:pPr>
      <w:r w:rsidRPr="001C0FC4">
        <w:t>(2)</w:t>
      </w:r>
    </w:p>
    <w:p w14:paraId="5FA21E96"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697C5C0C" w14:textId="77777777" w:rsidR="00296E35" w:rsidRPr="001C0FC4" w:rsidRDefault="00296E35" w:rsidP="00296E35">
      <w:pPr>
        <w:pStyle w:val="PL"/>
      </w:pPr>
      <w:r w:rsidRPr="001C0FC4">
        <w:rPr>
          <w:b/>
        </w:rPr>
        <w:t>ensure that</w:t>
      </w:r>
      <w:r w:rsidRPr="001C0FC4">
        <w:t xml:space="preserve"> {</w:t>
      </w:r>
    </w:p>
    <w:p w14:paraId="62E4265A"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65A03D6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4F60C281" w14:textId="77777777" w:rsidR="00296E35" w:rsidRPr="001C0FC4" w:rsidRDefault="00296E35" w:rsidP="00296E35">
      <w:pPr>
        <w:pStyle w:val="PL"/>
      </w:pPr>
      <w:r w:rsidRPr="001C0FC4">
        <w:t xml:space="preserve">            }</w:t>
      </w:r>
    </w:p>
    <w:p w14:paraId="4E12B524" w14:textId="77777777" w:rsidR="00296E35" w:rsidRPr="001C0FC4" w:rsidRDefault="00296E35" w:rsidP="00296E35">
      <w:pPr>
        <w:pStyle w:val="PL"/>
      </w:pPr>
    </w:p>
    <w:p w14:paraId="3EBBFD98" w14:textId="77777777" w:rsidR="00296E35" w:rsidRPr="001C0FC4" w:rsidRDefault="00296E35" w:rsidP="00296E35">
      <w:pPr>
        <w:pStyle w:val="H6"/>
      </w:pPr>
      <w:r w:rsidRPr="001C0FC4">
        <w:t>(3)</w:t>
      </w:r>
    </w:p>
    <w:p w14:paraId="4CFC900D"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28C7" w14:textId="77777777" w:rsidR="00296E35" w:rsidRPr="001C0FC4" w:rsidRDefault="00296E35" w:rsidP="00296E35">
      <w:pPr>
        <w:pStyle w:val="PL"/>
      </w:pPr>
      <w:r w:rsidRPr="001C0FC4">
        <w:rPr>
          <w:b/>
        </w:rPr>
        <w:t>ensure that</w:t>
      </w:r>
      <w:r w:rsidRPr="001C0FC4">
        <w:t xml:space="preserve"> {</w:t>
      </w:r>
    </w:p>
    <w:p w14:paraId="7C3C1CE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READ }</w:t>
      </w:r>
    </w:p>
    <w:p w14:paraId="292DB61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59B05B76" w14:textId="77777777" w:rsidR="00296E35" w:rsidRPr="001C0FC4" w:rsidRDefault="00296E35" w:rsidP="00296E35">
      <w:pPr>
        <w:pStyle w:val="PL"/>
      </w:pPr>
      <w:r w:rsidRPr="001C0FC4">
        <w:t xml:space="preserve">            }</w:t>
      </w:r>
    </w:p>
    <w:p w14:paraId="5DB1B168" w14:textId="77777777" w:rsidR="00296E35" w:rsidRPr="001C0FC4" w:rsidRDefault="00296E35" w:rsidP="00296E35">
      <w:pPr>
        <w:pStyle w:val="PL"/>
      </w:pPr>
    </w:p>
    <w:p w14:paraId="04EFC012" w14:textId="77777777" w:rsidR="00296E35" w:rsidRPr="001C0FC4" w:rsidRDefault="00296E35" w:rsidP="00296E35">
      <w:pPr>
        <w:pStyle w:val="H6"/>
      </w:pPr>
      <w:r w:rsidRPr="001C0FC4">
        <w:t>(4)</w:t>
      </w:r>
    </w:p>
    <w:p w14:paraId="7CA82B7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A990FAF" w14:textId="77777777" w:rsidR="00296E35" w:rsidRPr="001C0FC4" w:rsidRDefault="00296E35" w:rsidP="00296E35">
      <w:pPr>
        <w:pStyle w:val="PL"/>
      </w:pPr>
      <w:r w:rsidRPr="001C0FC4">
        <w:rPr>
          <w:b/>
        </w:rPr>
        <w:t>ensure that</w:t>
      </w:r>
      <w:r w:rsidRPr="001C0FC4">
        <w:t xml:space="preserve"> {</w:t>
      </w:r>
    </w:p>
    <w:p w14:paraId="3CFB8C1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AND READ }</w:t>
      </w:r>
    </w:p>
    <w:p w14:paraId="193AD85B"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18AC7CC" w14:textId="77777777" w:rsidR="00296E35" w:rsidRPr="001C0FC4" w:rsidRDefault="00296E35" w:rsidP="00296E35">
      <w:pPr>
        <w:pStyle w:val="PL"/>
      </w:pPr>
      <w:r w:rsidRPr="001C0FC4">
        <w:t xml:space="preserve">            }</w:t>
      </w:r>
    </w:p>
    <w:p w14:paraId="441F7B15" w14:textId="77777777" w:rsidR="00296E35" w:rsidRPr="001C0FC4" w:rsidRDefault="00296E35" w:rsidP="00296E35">
      <w:pPr>
        <w:pStyle w:val="PL"/>
      </w:pPr>
    </w:p>
    <w:p w14:paraId="06C1A149" w14:textId="77777777" w:rsidR="00296E35" w:rsidRPr="001C0FC4" w:rsidRDefault="00296E35" w:rsidP="00296E35">
      <w:pPr>
        <w:pStyle w:val="H6"/>
      </w:pPr>
      <w:r w:rsidRPr="001C0FC4">
        <w:t>7.1.1.2</w:t>
      </w:r>
      <w:r w:rsidRPr="001C0FC4">
        <w:tab/>
        <w:t>Conformance requirements</w:t>
      </w:r>
    </w:p>
    <w:p w14:paraId="4D55257E" w14:textId="77777777" w:rsidR="00296E35" w:rsidRPr="001C0FC4" w:rsidRDefault="00296E35" w:rsidP="00296E35">
      <w:r w:rsidRPr="001C0FC4">
        <w:t xml:space="preserve">References: The conformance requirements covered in the current TC are specified in: </w:t>
      </w:r>
    </w:p>
    <w:p w14:paraId="568C208C" w14:textId="77777777" w:rsidR="00296E35" w:rsidRPr="001C0FC4" w:rsidRDefault="00296E35" w:rsidP="00296E35">
      <w:r w:rsidRPr="001C0FC4">
        <w:t>TS 24.282 clauses 9.3.2.2, 9.3.2.3. Unless otherwise stated these are Rel-15 requirements.</w:t>
      </w:r>
    </w:p>
    <w:p w14:paraId="58C98987" w14:textId="77777777" w:rsidR="00296E35" w:rsidRPr="001C0FC4" w:rsidRDefault="00296E35" w:rsidP="00296E35">
      <w:r w:rsidRPr="001C0FC4">
        <w:t>[TS 24.282, clause 9.3.2.2]</w:t>
      </w:r>
    </w:p>
    <w:p w14:paraId="46ADE4BF" w14:textId="77777777" w:rsidR="00296E35" w:rsidRPr="001C0FC4" w:rsidRDefault="00296E35" w:rsidP="00296E35">
      <w:r w:rsidRPr="001C0FC4">
        <w:t>Upon receiving an indication to send an SDS message, the MCData client:</w:t>
      </w:r>
    </w:p>
    <w:p w14:paraId="182D5206"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DB07378" w14:textId="77777777" w:rsidR="00296E35" w:rsidRPr="001C0FC4" w:rsidRDefault="00296E35" w:rsidP="00296E35">
      <w:pPr>
        <w:pStyle w:val="B1"/>
      </w:pPr>
      <w:r w:rsidRPr="001C0FC4">
        <w:t>2)</w:t>
      </w:r>
      <w:r w:rsidRPr="001C0FC4">
        <w:tab/>
        <w:t>if:</w:t>
      </w:r>
    </w:p>
    <w:p w14:paraId="154A7A6B"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65471AB5"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73D888AA" w14:textId="77777777" w:rsidR="00296E35" w:rsidRPr="001C0FC4" w:rsidRDefault="00296E35" w:rsidP="00296E35">
      <w:pPr>
        <w:pStyle w:val="B1"/>
      </w:pPr>
      <w:r w:rsidRPr="001C0FC4">
        <w:t>3)</w:t>
      </w:r>
      <w:r w:rsidRPr="001C0FC4">
        <w:tab/>
        <w:t>may set the stored SDS disposition request type as:</w:t>
      </w:r>
    </w:p>
    <w:p w14:paraId="54FFC5B6"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7350BCF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6D63FB"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2EA18CE5"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6A6F8A6" w14:textId="77777777" w:rsidR="00296E35" w:rsidRPr="001C0FC4" w:rsidRDefault="00296E35" w:rsidP="00296E35">
      <w:pPr>
        <w:pStyle w:val="B1"/>
      </w:pPr>
      <w:r w:rsidRPr="001C0FC4">
        <w:t>5)</w:t>
      </w:r>
      <w:r w:rsidRPr="001C0FC4">
        <w:tab/>
        <w:t>shall generate an UUID as described in IETF RFC 4122 [14] and store as the SDS message ID;</w:t>
      </w:r>
    </w:p>
    <w:p w14:paraId="4E9DA86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11528F27"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274A77D4" w14:textId="77777777" w:rsidR="00296E35" w:rsidRPr="001C0FC4" w:rsidRDefault="00296E35" w:rsidP="00296E35">
      <w:pPr>
        <w:pStyle w:val="B1"/>
      </w:pPr>
      <w:r w:rsidRPr="001C0FC4">
        <w:t>8)</w:t>
      </w:r>
      <w:r w:rsidRPr="001C0FC4">
        <w:tab/>
        <w:t>shall store the received payload as the SDS payload;</w:t>
      </w:r>
    </w:p>
    <w:p w14:paraId="6EE3BD61" w14:textId="77777777" w:rsidR="00296E35" w:rsidRPr="001C0FC4" w:rsidRDefault="00296E35" w:rsidP="00296E35">
      <w:pPr>
        <w:pStyle w:val="B1"/>
      </w:pPr>
      <w:r w:rsidRPr="001C0FC4">
        <w:t>9)</w:t>
      </w:r>
      <w:r w:rsidRPr="001C0FC4">
        <w:tab/>
        <w:t>shall store the received payload type as the SDS payload type;</w:t>
      </w:r>
    </w:p>
    <w:p w14:paraId="31E52960" w14:textId="77777777" w:rsidR="00296E35" w:rsidRPr="001C0FC4" w:rsidRDefault="00296E35" w:rsidP="00296E35">
      <w:pPr>
        <w:pStyle w:val="B1"/>
      </w:pPr>
      <w:r w:rsidRPr="001C0FC4">
        <w:t>10)</w:t>
      </w:r>
      <w:r w:rsidRPr="001C0FC4">
        <w:tab/>
        <w:t>shall store the current UTC time as the SDS transmission time;</w:t>
      </w:r>
    </w:p>
    <w:p w14:paraId="3F711A8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7113479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BAD6B0F" w14:textId="77777777" w:rsidR="00296E35" w:rsidRPr="001C0FC4" w:rsidRDefault="00296E35" w:rsidP="00296E35">
      <w:pPr>
        <w:pStyle w:val="B2"/>
      </w:pPr>
      <w:r w:rsidRPr="001C0FC4">
        <w:t>b)</w:t>
      </w:r>
      <w:r w:rsidRPr="001C0FC4">
        <w:tab/>
        <w:t>if:</w:t>
      </w:r>
    </w:p>
    <w:p w14:paraId="16F0C8C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2E53928C"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729E24B"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7CDB447D"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2DF692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FD276E7"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828656B"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0C7A120" w14:textId="77777777" w:rsidR="00296E35" w:rsidRPr="001C0FC4" w:rsidRDefault="00296E35" w:rsidP="00296E35">
      <w:pPr>
        <w:pStyle w:val="B2"/>
      </w:pPr>
      <w:r w:rsidRPr="001C0FC4">
        <w:t>h)</w:t>
      </w:r>
      <w:r w:rsidRPr="001C0FC4">
        <w:tab/>
        <w:t>may include:</w:t>
      </w:r>
    </w:p>
    <w:p w14:paraId="257D07A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89AEF33"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7AD7627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33E8B756" w14:textId="77777777" w:rsidR="00296E35" w:rsidRPr="001C0FC4" w:rsidRDefault="00296E35" w:rsidP="00296E35">
      <w:pPr>
        <w:pStyle w:val="B2"/>
      </w:pPr>
      <w:r w:rsidRPr="001C0FC4">
        <w:t>j)</w:t>
      </w:r>
      <w:r w:rsidRPr="001C0FC4">
        <w:tab/>
        <w:t xml:space="preserve">if </w:t>
      </w:r>
    </w:p>
    <w:p w14:paraId="01CE24E7" w14:textId="77777777" w:rsidR="00296E35" w:rsidRPr="001C0FC4" w:rsidRDefault="00296E35" w:rsidP="00296E35">
      <w:pPr>
        <w:pStyle w:val="B3"/>
      </w:pPr>
      <w:r w:rsidRPr="001C0FC4">
        <w:t>i)</w:t>
      </w:r>
      <w:r w:rsidRPr="001C0FC4">
        <w:tab/>
        <w:t>end-to-end security is not required for a one-to-one communication, or</w:t>
      </w:r>
    </w:p>
    <w:p w14:paraId="5C6A7068" w14:textId="77777777" w:rsidR="00296E35" w:rsidRPr="001C0FC4" w:rsidRDefault="00296E35" w:rsidP="00296E35">
      <w:pPr>
        <w:pStyle w:val="B3"/>
      </w:pPr>
      <w:r w:rsidRPr="001C0FC4">
        <w:t>ii)</w:t>
      </w:r>
      <w:r w:rsidRPr="001C0FC4">
        <w:tab/>
        <w:t>sending the SDS OFF-NETWORK MESSAGE message to a MCData group;</w:t>
      </w:r>
    </w:p>
    <w:p w14:paraId="7A67325A" w14:textId="77777777" w:rsidR="00296E35" w:rsidRPr="001C0FC4" w:rsidRDefault="00296E35" w:rsidP="00296E35">
      <w:pPr>
        <w:pStyle w:val="B3"/>
      </w:pPr>
      <w:r w:rsidRPr="001C0FC4">
        <w:t>may include the Payload IE as specified in clause 15.2.13 with:</w:t>
      </w:r>
    </w:p>
    <w:p w14:paraId="64039F1A" w14:textId="77777777" w:rsidR="00296E35" w:rsidRPr="001C0FC4" w:rsidRDefault="00296E35" w:rsidP="00296E35">
      <w:pPr>
        <w:pStyle w:val="B3"/>
      </w:pPr>
      <w:r w:rsidRPr="001C0FC4">
        <w:t>i)</w:t>
      </w:r>
      <w:r w:rsidRPr="001C0FC4">
        <w:tab/>
        <w:t>the Payload content type to the stored SDS payload type; and</w:t>
      </w:r>
    </w:p>
    <w:p w14:paraId="79FBA4C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45EC40B4" w14:textId="77777777" w:rsidR="00296E35" w:rsidRPr="001C0FC4" w:rsidRDefault="00296E35" w:rsidP="00296E35">
      <w:pPr>
        <w:pStyle w:val="B1"/>
      </w:pPr>
      <w:r w:rsidRPr="001C0FC4">
        <w:t>12)</w:t>
      </w:r>
      <w:r w:rsidRPr="001C0FC4">
        <w:tab/>
        <w:t>if:</w:t>
      </w:r>
    </w:p>
    <w:p w14:paraId="137B030C"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130AC0A"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7344DCD0" w14:textId="77777777" w:rsidR="00296E35" w:rsidRPr="001C0FC4" w:rsidRDefault="00296E35" w:rsidP="00296E35">
      <w:pPr>
        <w:pStyle w:val="B1"/>
      </w:pPr>
      <w:r w:rsidRPr="001C0FC4">
        <w:t>13)</w:t>
      </w:r>
      <w:r w:rsidRPr="001C0FC4">
        <w:tab/>
        <w:t>shall initialise the counter CFS1 (SDS retransmission) with the value set to 1; and</w:t>
      </w:r>
    </w:p>
    <w:p w14:paraId="33D80808" w14:textId="77777777" w:rsidR="00296E35" w:rsidRPr="001C0FC4" w:rsidRDefault="00296E35" w:rsidP="00296E35">
      <w:pPr>
        <w:pStyle w:val="B1"/>
      </w:pPr>
      <w:r w:rsidRPr="001C0FC4">
        <w:t>14)</w:t>
      </w:r>
      <w:r w:rsidRPr="001C0FC4">
        <w:tab/>
        <w:t>shall start timer TFS1 (SDS retransmission).</w:t>
      </w:r>
    </w:p>
    <w:p w14:paraId="01B8E71D" w14:textId="77777777" w:rsidR="00296E35" w:rsidRPr="001C0FC4" w:rsidRDefault="00296E35" w:rsidP="00296E35">
      <w:r w:rsidRPr="001C0FC4">
        <w:t>[TS 24.282, clause 9.3.2.3]</w:t>
      </w:r>
    </w:p>
    <w:p w14:paraId="2D86EC99"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C2F71BE"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332B4D6E"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1F4652C6" w14:textId="77777777" w:rsidR="00296E35" w:rsidRPr="001C0FC4" w:rsidRDefault="00296E35" w:rsidP="00296E35">
      <w:pPr>
        <w:pStyle w:val="B2"/>
      </w:pPr>
      <w:r w:rsidRPr="001C0FC4">
        <w:t>b)</w:t>
      </w:r>
      <w:r w:rsidRPr="001C0FC4">
        <w:tab/>
        <w:t>if:</w:t>
      </w:r>
    </w:p>
    <w:p w14:paraId="67E2394A"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6CBCB109"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1DE0885A"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9DBB5B1"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CD62EB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0FCA7C58"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66110459"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5E0B601" w14:textId="77777777" w:rsidR="00296E35" w:rsidRPr="001C0FC4" w:rsidRDefault="00296E35" w:rsidP="00296E35">
      <w:pPr>
        <w:pStyle w:val="B2"/>
      </w:pPr>
      <w:r w:rsidRPr="001C0FC4">
        <w:t>h)</w:t>
      </w:r>
      <w:r w:rsidRPr="001C0FC4">
        <w:tab/>
        <w:t>may include:</w:t>
      </w:r>
    </w:p>
    <w:p w14:paraId="08B31EE1"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AB46166"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550960B8"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63D04470" w14:textId="77777777" w:rsidR="00296E35" w:rsidRPr="001C0FC4" w:rsidRDefault="00296E35" w:rsidP="00296E35">
      <w:pPr>
        <w:pStyle w:val="B2"/>
      </w:pPr>
      <w:r w:rsidRPr="001C0FC4">
        <w:t>j)</w:t>
      </w:r>
      <w:r w:rsidRPr="001C0FC4">
        <w:tab/>
        <w:t>if:</w:t>
      </w:r>
    </w:p>
    <w:p w14:paraId="47DE7579" w14:textId="77777777" w:rsidR="00296E35" w:rsidRPr="001C0FC4" w:rsidRDefault="00296E35" w:rsidP="00296E35">
      <w:pPr>
        <w:pStyle w:val="B3"/>
      </w:pPr>
      <w:r w:rsidRPr="001C0FC4">
        <w:t>i)</w:t>
      </w:r>
      <w:r w:rsidRPr="001C0FC4">
        <w:tab/>
        <w:t>end-to-end security is not required for a one-to-one communication, or</w:t>
      </w:r>
    </w:p>
    <w:p w14:paraId="3C4D754E" w14:textId="77777777" w:rsidR="00296E35" w:rsidRPr="001C0FC4" w:rsidRDefault="00296E35" w:rsidP="00296E35">
      <w:pPr>
        <w:pStyle w:val="B3"/>
      </w:pPr>
      <w:r w:rsidRPr="001C0FC4">
        <w:t>ii)</w:t>
      </w:r>
      <w:r w:rsidRPr="001C0FC4">
        <w:tab/>
        <w:t xml:space="preserve">sending the SDS OFF-NETWORK MESSAGE message to a MCData group; </w:t>
      </w:r>
    </w:p>
    <w:p w14:paraId="0299FCB8" w14:textId="77777777" w:rsidR="00296E35" w:rsidRPr="001C0FC4" w:rsidRDefault="00296E35" w:rsidP="00296E35">
      <w:pPr>
        <w:pStyle w:val="B2"/>
      </w:pPr>
      <w:r w:rsidRPr="001C0FC4">
        <w:tab/>
        <w:t>may include the Payload IE as specified in clause 15.2.13 with:</w:t>
      </w:r>
    </w:p>
    <w:p w14:paraId="6880C7FA" w14:textId="77777777" w:rsidR="00296E35" w:rsidRPr="001C0FC4" w:rsidRDefault="00296E35" w:rsidP="00296E35">
      <w:pPr>
        <w:pStyle w:val="B3"/>
      </w:pPr>
      <w:r w:rsidRPr="001C0FC4">
        <w:t>i)</w:t>
      </w:r>
      <w:r w:rsidRPr="001C0FC4">
        <w:tab/>
        <w:t>the Payload content type to the stored SDS payload type; and</w:t>
      </w:r>
    </w:p>
    <w:p w14:paraId="2F84B75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11793B5A" w14:textId="77777777" w:rsidR="00296E35" w:rsidRPr="001C0FC4" w:rsidRDefault="00296E35" w:rsidP="00296E35">
      <w:pPr>
        <w:pStyle w:val="B1"/>
      </w:pPr>
      <w:r w:rsidRPr="001C0FC4">
        <w:t>2)</w:t>
      </w:r>
      <w:r w:rsidRPr="001C0FC4">
        <w:tab/>
        <w:t>if:</w:t>
      </w:r>
    </w:p>
    <w:p w14:paraId="72E6A384"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151BE529"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6A330014" w14:textId="77777777" w:rsidR="00296E35" w:rsidRPr="001C0FC4" w:rsidRDefault="00296E35" w:rsidP="00296E35">
      <w:pPr>
        <w:pStyle w:val="B1"/>
      </w:pPr>
      <w:r w:rsidRPr="001C0FC4">
        <w:t>3)</w:t>
      </w:r>
      <w:r w:rsidRPr="001C0FC4">
        <w:tab/>
        <w:t>shall increment the counter CFS1(SDS retransmission) by 1; and</w:t>
      </w:r>
    </w:p>
    <w:p w14:paraId="4196E338"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5497C105" w14:textId="77777777" w:rsidR="00296E35" w:rsidRPr="001C0FC4" w:rsidRDefault="00296E35" w:rsidP="00296E35">
      <w:pPr>
        <w:pStyle w:val="H6"/>
      </w:pPr>
      <w:r w:rsidRPr="001C0FC4">
        <w:t>7.1.1.3</w:t>
      </w:r>
      <w:r w:rsidRPr="001C0FC4">
        <w:tab/>
        <w:t>Test description</w:t>
      </w:r>
    </w:p>
    <w:p w14:paraId="5CD4C950" w14:textId="77777777" w:rsidR="00296E35" w:rsidRPr="001C0FC4" w:rsidRDefault="00296E35" w:rsidP="00296E35">
      <w:pPr>
        <w:pStyle w:val="H6"/>
      </w:pPr>
      <w:r w:rsidRPr="001C0FC4">
        <w:t>7.1.1.3.1</w:t>
      </w:r>
      <w:r w:rsidRPr="001C0FC4">
        <w:tab/>
        <w:t>Pre-test conditions</w:t>
      </w:r>
    </w:p>
    <w:p w14:paraId="6A3BDC80" w14:textId="77777777" w:rsidR="00296E35" w:rsidRPr="001C0FC4" w:rsidRDefault="00296E35" w:rsidP="00296E35">
      <w:pPr>
        <w:pStyle w:val="H6"/>
      </w:pPr>
      <w:r w:rsidRPr="001C0FC4">
        <w:t>System Simulator:</w:t>
      </w:r>
    </w:p>
    <w:p w14:paraId="1586FD8F" w14:textId="77777777" w:rsidR="00296E35" w:rsidRPr="001C0FC4" w:rsidRDefault="00296E35" w:rsidP="00296E35">
      <w:pPr>
        <w:pStyle w:val="B1"/>
      </w:pPr>
      <w:r w:rsidRPr="001C0FC4">
        <w:t>-</w:t>
      </w:r>
      <w:r w:rsidRPr="001C0FC4">
        <w:tab/>
      </w:r>
      <w:r w:rsidRPr="001C0FC4">
        <w:rPr>
          <w:color w:val="000000"/>
        </w:rPr>
        <w:t>SS-UE1 (MCData Client)</w:t>
      </w:r>
    </w:p>
    <w:p w14:paraId="76BA0F5E"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AEC80BC"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13823D"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8451D" w14:textId="77777777" w:rsidR="00296E35" w:rsidRPr="001C0FC4" w:rsidRDefault="00296E35" w:rsidP="00296E35">
      <w:pPr>
        <w:pStyle w:val="B1"/>
      </w:pPr>
      <w:r w:rsidRPr="001C0FC4">
        <w:t>-</w:t>
      </w:r>
      <w:r w:rsidRPr="001C0FC4">
        <w:tab/>
      </w:r>
      <w:r w:rsidRPr="001C0FC4">
        <w:rPr>
          <w:color w:val="000000"/>
        </w:rPr>
        <w:t>SS-NW (MCData server)</w:t>
      </w:r>
    </w:p>
    <w:p w14:paraId="5A00330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4B2E7BD" w14:textId="64FCA11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E712715" w14:textId="77777777" w:rsidR="00296E35" w:rsidRPr="001C0FC4" w:rsidRDefault="00296E35" w:rsidP="00296E35">
      <w:pPr>
        <w:pStyle w:val="H6"/>
      </w:pPr>
      <w:r w:rsidRPr="001C0FC4">
        <w:t>IUT:</w:t>
      </w:r>
    </w:p>
    <w:p w14:paraId="05F54047" w14:textId="77777777" w:rsidR="00296E35" w:rsidRPr="001C0FC4" w:rsidRDefault="00296E35" w:rsidP="00296E35">
      <w:pPr>
        <w:pStyle w:val="B1"/>
      </w:pPr>
      <w:r w:rsidRPr="001C0FC4">
        <w:t>-</w:t>
      </w:r>
      <w:r w:rsidRPr="001C0FC4">
        <w:tab/>
        <w:t>UE (MCData Client)</w:t>
      </w:r>
    </w:p>
    <w:p w14:paraId="2CAF89C8" w14:textId="70729D2F"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5459B04"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A58CEBB" w14:textId="77777777" w:rsidR="00296E35" w:rsidRPr="001C0FC4" w:rsidRDefault="00296E35" w:rsidP="00296E35">
      <w:pPr>
        <w:pStyle w:val="B1"/>
      </w:pPr>
      <w:r w:rsidRPr="001C0FC4">
        <w:t>-</w:t>
      </w:r>
      <w:r w:rsidRPr="001C0FC4">
        <w:tab/>
        <w:t>CFS1 (SDS retransmission) is set to the default value of 5.</w:t>
      </w:r>
    </w:p>
    <w:p w14:paraId="7BFFB372" w14:textId="77777777" w:rsidR="00296E35" w:rsidRPr="001C0FC4" w:rsidRDefault="00296E35" w:rsidP="00296E35">
      <w:pPr>
        <w:pStyle w:val="B1"/>
      </w:pPr>
      <w:r w:rsidRPr="001C0FC4">
        <w:t>-</w:t>
      </w:r>
      <w:r w:rsidRPr="001C0FC4">
        <w:tab/>
        <w:t>TFS1 (SDS retransmission) is set to the default value of 40 ms.</w:t>
      </w:r>
    </w:p>
    <w:p w14:paraId="1B94229D" w14:textId="77777777" w:rsidR="00296E35" w:rsidRPr="001C0FC4" w:rsidRDefault="00296E35" w:rsidP="00296E35">
      <w:pPr>
        <w:pStyle w:val="H6"/>
      </w:pPr>
      <w:r w:rsidRPr="001C0FC4">
        <w:t>Preamble:</w:t>
      </w:r>
    </w:p>
    <w:p w14:paraId="1D00A0CD" w14:textId="716CCD10"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C25A20E" w14:textId="0CB4F808"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0AC6B4CD"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412DB6B" w14:textId="77777777" w:rsidR="00296E35" w:rsidRPr="001C0FC4" w:rsidRDefault="00296E35" w:rsidP="00296E35">
      <w:pPr>
        <w:pStyle w:val="B1"/>
      </w:pPr>
      <w:r w:rsidRPr="001C0FC4">
        <w:t>-</w:t>
      </w:r>
      <w:r w:rsidRPr="001C0FC4">
        <w:tab/>
        <w:t>The UE is switched-off.</w:t>
      </w:r>
    </w:p>
    <w:p w14:paraId="62783B29" w14:textId="77777777" w:rsidR="00296E35" w:rsidRPr="001C0FC4" w:rsidRDefault="00296E35" w:rsidP="00296E35">
      <w:pPr>
        <w:pStyle w:val="B1"/>
      </w:pPr>
      <w:r w:rsidRPr="001C0FC4">
        <w:t>-</w:t>
      </w:r>
      <w:r w:rsidRPr="001C0FC4">
        <w:tab/>
        <w:t>UE States at the end of the preamble</w:t>
      </w:r>
    </w:p>
    <w:p w14:paraId="398282F0" w14:textId="77777777" w:rsidR="00296E35" w:rsidRPr="001C0FC4" w:rsidRDefault="00296E35" w:rsidP="00296E35">
      <w:pPr>
        <w:pStyle w:val="B2"/>
      </w:pPr>
      <w:r w:rsidRPr="001C0FC4">
        <w:t>-</w:t>
      </w:r>
      <w:r w:rsidRPr="001C0FC4">
        <w:tab/>
        <w:t>The UE is in state 'switched-off'.</w:t>
      </w:r>
    </w:p>
    <w:p w14:paraId="5EE6125E" w14:textId="77777777" w:rsidR="00296E35" w:rsidRPr="001C0FC4" w:rsidRDefault="00296E35" w:rsidP="00296E35">
      <w:pPr>
        <w:pStyle w:val="H6"/>
      </w:pPr>
      <w:r w:rsidRPr="001C0FC4">
        <w:t>7.1.1.3.2</w:t>
      </w:r>
      <w:r w:rsidRPr="001C0FC4">
        <w:tab/>
        <w:t>Test procedure sequence</w:t>
      </w:r>
    </w:p>
    <w:p w14:paraId="3B5B908B" w14:textId="77777777" w:rsidR="00296E35" w:rsidRPr="001C0FC4" w:rsidRDefault="00296E35" w:rsidP="00296E35">
      <w:pPr>
        <w:pStyle w:val="TH"/>
      </w:pPr>
      <w:r w:rsidRPr="001C0FC4">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EB67071" w14:textId="77777777" w:rsidTr="002E3FCC">
        <w:tc>
          <w:tcPr>
            <w:tcW w:w="648" w:type="dxa"/>
            <w:tcBorders>
              <w:top w:val="single" w:sz="4" w:space="0" w:color="auto"/>
              <w:left w:val="single" w:sz="4" w:space="0" w:color="auto"/>
              <w:bottom w:val="nil"/>
              <w:right w:val="single" w:sz="4" w:space="0" w:color="auto"/>
            </w:tcBorders>
            <w:hideMark/>
          </w:tcPr>
          <w:p w14:paraId="42C4E9A8" w14:textId="77777777" w:rsidR="00296E35" w:rsidRPr="001C0FC4" w:rsidRDefault="00296E35" w:rsidP="002E3FCC">
            <w:pPr>
              <w:pStyle w:val="TAH"/>
              <w:spacing w:line="256" w:lineRule="auto"/>
            </w:pPr>
            <w:bookmarkStart w:id="1334" w:name="_Hlk100224173"/>
            <w:r w:rsidRPr="001C0FC4">
              <w:t>St</w:t>
            </w:r>
          </w:p>
        </w:tc>
        <w:tc>
          <w:tcPr>
            <w:tcW w:w="3969" w:type="dxa"/>
            <w:tcBorders>
              <w:top w:val="single" w:sz="4" w:space="0" w:color="auto"/>
              <w:left w:val="single" w:sz="4" w:space="0" w:color="auto"/>
              <w:bottom w:val="nil"/>
              <w:right w:val="single" w:sz="4" w:space="0" w:color="auto"/>
            </w:tcBorders>
            <w:hideMark/>
          </w:tcPr>
          <w:p w14:paraId="17449E9C"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85929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554EB51"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45D45B11" w14:textId="77777777" w:rsidR="00296E35" w:rsidRPr="001C0FC4" w:rsidRDefault="00296E35" w:rsidP="002E3FCC">
            <w:pPr>
              <w:pStyle w:val="TAH"/>
              <w:spacing w:line="256" w:lineRule="auto"/>
            </w:pPr>
            <w:r w:rsidRPr="001C0FC4">
              <w:t>Verdict</w:t>
            </w:r>
          </w:p>
        </w:tc>
      </w:tr>
      <w:tr w:rsidR="00296E35" w:rsidRPr="001C0FC4" w14:paraId="18AE1169" w14:textId="77777777" w:rsidTr="002E3FCC">
        <w:tc>
          <w:tcPr>
            <w:tcW w:w="648" w:type="dxa"/>
            <w:tcBorders>
              <w:top w:val="nil"/>
              <w:left w:val="single" w:sz="4" w:space="0" w:color="auto"/>
              <w:bottom w:val="single" w:sz="4" w:space="0" w:color="auto"/>
              <w:right w:val="single" w:sz="4" w:space="0" w:color="auto"/>
            </w:tcBorders>
          </w:tcPr>
          <w:p w14:paraId="3804940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2AF25C3"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448682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8D18B58"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79DB989D"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87AC395" w14:textId="77777777" w:rsidR="00296E35" w:rsidRPr="001C0FC4" w:rsidRDefault="00296E35" w:rsidP="002E3FCC">
            <w:pPr>
              <w:pStyle w:val="TAH"/>
              <w:spacing w:line="256" w:lineRule="auto"/>
            </w:pPr>
          </w:p>
        </w:tc>
      </w:tr>
      <w:tr w:rsidR="00296E35" w:rsidRPr="001C0FC4" w14:paraId="6F00DF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DE9A5F"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D51550"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0F9F7FF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FE1C9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9CE87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DE116" w14:textId="77777777" w:rsidR="00296E35" w:rsidRPr="001C0FC4" w:rsidRDefault="00296E35" w:rsidP="002E3FCC">
            <w:pPr>
              <w:pStyle w:val="TAC"/>
              <w:spacing w:line="256" w:lineRule="auto"/>
            </w:pPr>
            <w:r w:rsidRPr="001C0FC4">
              <w:t>-</w:t>
            </w:r>
          </w:p>
        </w:tc>
      </w:tr>
      <w:tr w:rsidR="00296E35" w:rsidRPr="001C0FC4" w14:paraId="6455A6E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783DA6"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2E1CEC4" w14:textId="77777777" w:rsidR="00296E35" w:rsidRPr="001C0FC4" w:rsidRDefault="00296E35" w:rsidP="002E3FCC">
            <w:pPr>
              <w:pStyle w:val="TAL"/>
            </w:pPr>
            <w:r w:rsidRPr="001C0FC4">
              <w:t>Trigger the UE to reset UTC time and location.</w:t>
            </w:r>
          </w:p>
          <w:p w14:paraId="7BC5F749" w14:textId="77777777" w:rsidR="00296E35" w:rsidRPr="001C0FC4" w:rsidRDefault="00296E35" w:rsidP="002E3FCC">
            <w:pPr>
              <w:pStyle w:val="TAL"/>
            </w:pPr>
          </w:p>
          <w:p w14:paraId="74ACB3A9"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0755C3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60AE7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29D7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2FD6F1" w14:textId="77777777" w:rsidR="00296E35" w:rsidRPr="001C0FC4" w:rsidRDefault="00296E35" w:rsidP="002E3FCC">
            <w:pPr>
              <w:pStyle w:val="TAC"/>
              <w:spacing w:line="256" w:lineRule="auto"/>
            </w:pPr>
            <w:r w:rsidRPr="001C0FC4">
              <w:t>-</w:t>
            </w:r>
          </w:p>
        </w:tc>
      </w:tr>
      <w:tr w:rsidR="00296E35" w:rsidRPr="001C0FC4" w14:paraId="2E83CD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F1C7F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0A90F77F" w14:textId="1E693108"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76736F6B" w14:textId="77777777" w:rsidR="00296E35" w:rsidRPr="001C0FC4" w:rsidRDefault="00296E35" w:rsidP="002E3FCC">
            <w:pPr>
              <w:pStyle w:val="TAL"/>
              <w:spacing w:line="256" w:lineRule="auto"/>
            </w:pPr>
          </w:p>
          <w:p w14:paraId="4586431F"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AC9E1C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E7E0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AD603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5199BE" w14:textId="77777777" w:rsidR="00296E35" w:rsidRPr="001C0FC4" w:rsidRDefault="00296E35" w:rsidP="002E3FCC">
            <w:pPr>
              <w:pStyle w:val="TAC"/>
              <w:spacing w:line="256" w:lineRule="auto"/>
            </w:pPr>
            <w:r w:rsidRPr="001C0FC4">
              <w:t>-</w:t>
            </w:r>
          </w:p>
        </w:tc>
      </w:tr>
      <w:tr w:rsidR="00296E35" w:rsidRPr="001C0FC4" w14:paraId="59BDF57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6F087C"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6BA528E1"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w:t>
            </w:r>
          </w:p>
          <w:p w14:paraId="3A1E238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146633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9E98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6106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41A0AD" w14:textId="77777777" w:rsidR="00296E35" w:rsidRPr="001C0FC4" w:rsidRDefault="00296E35" w:rsidP="002E3FCC">
            <w:pPr>
              <w:pStyle w:val="TAC"/>
              <w:spacing w:line="256" w:lineRule="auto"/>
            </w:pPr>
            <w:r w:rsidRPr="001C0FC4">
              <w:t>-</w:t>
            </w:r>
          </w:p>
        </w:tc>
      </w:tr>
      <w:tr w:rsidR="00296E35" w:rsidRPr="001C0FC4" w14:paraId="1BC47B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E06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BE1985" w14:textId="1B01A66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E5F4F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F430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E542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356DDD" w14:textId="77777777" w:rsidR="00296E35" w:rsidRPr="001C0FC4" w:rsidRDefault="00296E35" w:rsidP="002E3FCC">
            <w:pPr>
              <w:pStyle w:val="TAC"/>
              <w:spacing w:line="256" w:lineRule="auto"/>
            </w:pPr>
            <w:r w:rsidRPr="001C0FC4">
              <w:t>-</w:t>
            </w:r>
          </w:p>
        </w:tc>
      </w:tr>
      <w:tr w:rsidR="00296E35" w:rsidRPr="001C0FC4" w14:paraId="24EE65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A2F4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84D24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083773B"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20E7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D02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ED5BFA" w14:textId="77777777" w:rsidR="00296E35" w:rsidRPr="001C0FC4" w:rsidRDefault="00296E35" w:rsidP="002E3FCC">
            <w:pPr>
              <w:pStyle w:val="TAC"/>
              <w:spacing w:line="256" w:lineRule="auto"/>
            </w:pPr>
            <w:r w:rsidRPr="001C0FC4">
              <w:t>-</w:t>
            </w:r>
          </w:p>
        </w:tc>
      </w:tr>
      <w:tr w:rsidR="00296E35" w:rsidRPr="001C0FC4" w14:paraId="2CFFB7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B5FE1B"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8E2472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BD04184" w14:textId="77777777" w:rsidR="00296E35" w:rsidRPr="001C0FC4" w:rsidRDefault="00296E35" w:rsidP="002E3FCC">
            <w:pPr>
              <w:pStyle w:val="TAL"/>
              <w:spacing w:line="256" w:lineRule="auto"/>
            </w:pPr>
            <w:r w:rsidRPr="001C0FC4">
              <w:t>NOTE: It is expected that the UE</w:t>
            </w:r>
          </w:p>
          <w:p w14:paraId="4F6E2E1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0EAC042"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8DE7BA4"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A3A305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55DA424"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46EE2CE" w14:textId="77777777" w:rsidR="00296E35" w:rsidRPr="001C0FC4" w:rsidRDefault="00296E35" w:rsidP="002E3FCC">
            <w:pPr>
              <w:pStyle w:val="TAC"/>
              <w:spacing w:line="256" w:lineRule="auto"/>
            </w:pPr>
            <w:r w:rsidRPr="001C0FC4">
              <w:t>P</w:t>
            </w:r>
          </w:p>
        </w:tc>
      </w:tr>
      <w:tr w:rsidR="00296E35" w:rsidRPr="001C0FC4" w14:paraId="2F54FF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45734"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8025D2E"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DBD67C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4334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AB1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993362" w14:textId="77777777" w:rsidR="00296E35" w:rsidRPr="001C0FC4" w:rsidRDefault="00296E35" w:rsidP="002E3FCC">
            <w:pPr>
              <w:pStyle w:val="TAC"/>
              <w:spacing w:line="256" w:lineRule="auto"/>
            </w:pPr>
            <w:r w:rsidRPr="001C0FC4">
              <w:t>-</w:t>
            </w:r>
          </w:p>
        </w:tc>
      </w:tr>
      <w:tr w:rsidR="00296E35" w:rsidRPr="001C0FC4" w14:paraId="7A2B1A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D52E35"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F5A9387"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0DA67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741B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2FFCD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03A057" w14:textId="77777777" w:rsidR="00296E35" w:rsidRPr="001C0FC4" w:rsidRDefault="00296E35" w:rsidP="002E3FCC">
            <w:pPr>
              <w:pStyle w:val="TAC"/>
              <w:spacing w:line="256" w:lineRule="auto"/>
            </w:pPr>
            <w:r w:rsidRPr="001C0FC4">
              <w:t>-</w:t>
            </w:r>
          </w:p>
        </w:tc>
      </w:tr>
      <w:tr w:rsidR="00296E35" w:rsidRPr="001C0FC4" w14:paraId="750F4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A55640"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BEAD1DA" w14:textId="5AE761A3"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819B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24EE5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8BCF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D59058" w14:textId="77777777" w:rsidR="00296E35" w:rsidRPr="001C0FC4" w:rsidRDefault="00296E35" w:rsidP="002E3FCC">
            <w:pPr>
              <w:pStyle w:val="TAC"/>
              <w:spacing w:line="256" w:lineRule="auto"/>
            </w:pPr>
            <w:r w:rsidRPr="001C0FC4">
              <w:t>-</w:t>
            </w:r>
          </w:p>
        </w:tc>
      </w:tr>
      <w:tr w:rsidR="00296E35" w:rsidRPr="001C0FC4" w14:paraId="0DAD92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3D7D7"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B1C40BA" w14:textId="14C4783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EBEF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DB4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FFE1E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B57A1" w14:textId="77777777" w:rsidR="00296E35" w:rsidRPr="001C0FC4" w:rsidRDefault="00296E35" w:rsidP="002E3FCC">
            <w:pPr>
              <w:pStyle w:val="TAC"/>
              <w:spacing w:line="256" w:lineRule="auto"/>
            </w:pPr>
            <w:r w:rsidRPr="001C0FC4">
              <w:t>-</w:t>
            </w:r>
          </w:p>
        </w:tc>
      </w:tr>
      <w:tr w:rsidR="00296E35" w:rsidRPr="001C0FC4" w14:paraId="57AFFA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CDCE9E"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07C706C"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0F19D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CAE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09E9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756F6" w14:textId="77777777" w:rsidR="00296E35" w:rsidRPr="001C0FC4" w:rsidRDefault="00296E35" w:rsidP="002E3FCC">
            <w:pPr>
              <w:pStyle w:val="TAC"/>
              <w:spacing w:line="256" w:lineRule="auto"/>
            </w:pPr>
            <w:r w:rsidRPr="001C0FC4">
              <w:t>-</w:t>
            </w:r>
          </w:p>
        </w:tc>
      </w:tr>
      <w:tr w:rsidR="00296E35" w:rsidRPr="001C0FC4" w14:paraId="0BF3483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2DBA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165CFC9E"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0853FC3D"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900648A"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1DB4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9C158A" w14:textId="77777777" w:rsidR="00296E35" w:rsidRPr="001C0FC4" w:rsidRDefault="00296E35" w:rsidP="002E3FCC">
            <w:pPr>
              <w:pStyle w:val="TAC"/>
              <w:spacing w:line="256" w:lineRule="auto"/>
            </w:pPr>
            <w:r w:rsidRPr="001C0FC4">
              <w:t>-</w:t>
            </w:r>
          </w:p>
        </w:tc>
      </w:tr>
      <w:tr w:rsidR="00296E35" w:rsidRPr="001C0FC4" w14:paraId="0092ED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6543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7909C9"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A7935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F3C1D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60BB8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6590C" w14:textId="77777777" w:rsidR="00296E35" w:rsidRPr="001C0FC4" w:rsidRDefault="00296E35" w:rsidP="002E3FCC">
            <w:pPr>
              <w:pStyle w:val="TAC"/>
              <w:spacing w:line="256" w:lineRule="auto"/>
            </w:pPr>
            <w:r w:rsidRPr="001C0FC4">
              <w:t>-</w:t>
            </w:r>
          </w:p>
        </w:tc>
      </w:tr>
      <w:tr w:rsidR="00296E35" w:rsidRPr="001C0FC4" w14:paraId="5C821D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B36AFA"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11BBFE9"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09E2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AE399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E4DDE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21C4A7" w14:textId="77777777" w:rsidR="00296E35" w:rsidRPr="001C0FC4" w:rsidRDefault="00296E35" w:rsidP="002E3FCC">
            <w:pPr>
              <w:pStyle w:val="TAC"/>
              <w:spacing w:line="256" w:lineRule="auto"/>
            </w:pPr>
            <w:r w:rsidRPr="001C0FC4">
              <w:t>-</w:t>
            </w:r>
          </w:p>
        </w:tc>
      </w:tr>
      <w:tr w:rsidR="00296E35" w:rsidRPr="001C0FC4" w14:paraId="0C395B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AFA183"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AD3D9F0" w14:textId="7BB71C4B"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C5C7A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CB77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BD833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5FFB52" w14:textId="77777777" w:rsidR="00296E35" w:rsidRPr="001C0FC4" w:rsidRDefault="00296E35" w:rsidP="002E3FCC">
            <w:pPr>
              <w:pStyle w:val="TAC"/>
              <w:spacing w:line="256" w:lineRule="auto"/>
            </w:pPr>
            <w:r w:rsidRPr="001C0FC4">
              <w:t>-</w:t>
            </w:r>
          </w:p>
        </w:tc>
      </w:tr>
      <w:tr w:rsidR="00296E35" w:rsidRPr="001C0FC4" w14:paraId="01C7E2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882C21"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61194B9"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READ.</w:t>
            </w:r>
          </w:p>
          <w:p w14:paraId="1B8379E4"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DE7DC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1218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40FD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6615" w14:textId="77777777" w:rsidR="00296E35" w:rsidRPr="001C0FC4" w:rsidRDefault="00296E35" w:rsidP="002E3FCC">
            <w:pPr>
              <w:pStyle w:val="TAC"/>
              <w:spacing w:line="256" w:lineRule="auto"/>
            </w:pPr>
            <w:r w:rsidRPr="001C0FC4">
              <w:t>-</w:t>
            </w:r>
          </w:p>
        </w:tc>
      </w:tr>
      <w:tr w:rsidR="00296E35" w:rsidRPr="001C0FC4" w14:paraId="174FBD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4D503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D0C2D01" w14:textId="44036029"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7277F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4A2F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1DFB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342A83" w14:textId="77777777" w:rsidR="00296E35" w:rsidRPr="001C0FC4" w:rsidRDefault="00296E35" w:rsidP="002E3FCC">
            <w:pPr>
              <w:pStyle w:val="TAC"/>
              <w:spacing w:line="256" w:lineRule="auto"/>
            </w:pPr>
            <w:r w:rsidRPr="001C0FC4">
              <w:t>-</w:t>
            </w:r>
          </w:p>
        </w:tc>
      </w:tr>
      <w:tr w:rsidR="00296E35" w:rsidRPr="001C0FC4" w14:paraId="2B3E0A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155F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BC8FB2"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0E1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896C5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0E6A6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13A8C3" w14:textId="77777777" w:rsidR="00296E35" w:rsidRPr="001C0FC4" w:rsidRDefault="00296E35" w:rsidP="002E3FCC">
            <w:pPr>
              <w:pStyle w:val="TAC"/>
              <w:spacing w:line="256" w:lineRule="auto"/>
            </w:pPr>
            <w:r w:rsidRPr="001C0FC4">
              <w:t>-</w:t>
            </w:r>
          </w:p>
        </w:tc>
      </w:tr>
      <w:tr w:rsidR="00296E35" w:rsidRPr="001C0FC4" w14:paraId="0F9E79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143399"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500C21C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7C7823FB" w14:textId="77777777" w:rsidR="00296E35" w:rsidRPr="001C0FC4" w:rsidRDefault="00296E35" w:rsidP="002E3FCC">
            <w:pPr>
              <w:pStyle w:val="TAL"/>
              <w:spacing w:line="256" w:lineRule="auto"/>
            </w:pPr>
            <w:r w:rsidRPr="001C0FC4">
              <w:t>NOTE: It is expected that the UE</w:t>
            </w:r>
          </w:p>
          <w:p w14:paraId="280954D6"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09086AF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FB40D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BF284A5"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1D764F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7F483176" w14:textId="77777777" w:rsidR="00296E35" w:rsidRPr="001C0FC4" w:rsidRDefault="00296E35" w:rsidP="002E3FCC">
            <w:pPr>
              <w:pStyle w:val="TAC"/>
              <w:spacing w:line="256" w:lineRule="auto"/>
            </w:pPr>
            <w:r w:rsidRPr="001C0FC4">
              <w:t>P</w:t>
            </w:r>
          </w:p>
        </w:tc>
      </w:tr>
      <w:tr w:rsidR="00296E35" w:rsidRPr="001C0FC4" w14:paraId="5E53F84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DB17438"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BC46E6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9CC01A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68C2F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BEF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28137" w14:textId="77777777" w:rsidR="00296E35" w:rsidRPr="001C0FC4" w:rsidRDefault="00296E35" w:rsidP="002E3FCC">
            <w:pPr>
              <w:pStyle w:val="TAC"/>
              <w:spacing w:line="256" w:lineRule="auto"/>
            </w:pPr>
            <w:r w:rsidRPr="001C0FC4">
              <w:t>-</w:t>
            </w:r>
          </w:p>
        </w:tc>
      </w:tr>
      <w:tr w:rsidR="00296E35" w:rsidRPr="001C0FC4" w14:paraId="7C102D6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6682803"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74D3D6B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7DE17D0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865F4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0198E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B83" w14:textId="77777777" w:rsidR="00296E35" w:rsidRPr="001C0FC4" w:rsidRDefault="00296E35" w:rsidP="002E3FCC">
            <w:pPr>
              <w:pStyle w:val="TAC"/>
              <w:spacing w:line="256" w:lineRule="auto"/>
            </w:pPr>
            <w:r w:rsidRPr="001C0FC4">
              <w:t>-</w:t>
            </w:r>
          </w:p>
        </w:tc>
      </w:tr>
      <w:tr w:rsidR="00296E35" w:rsidRPr="001C0FC4" w14:paraId="5D17DA1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3623"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EBAA45" w14:textId="46CE098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2EFCC7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483E2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D5B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ED991D" w14:textId="77777777" w:rsidR="00296E35" w:rsidRPr="001C0FC4" w:rsidRDefault="00296E35" w:rsidP="002E3FCC">
            <w:pPr>
              <w:pStyle w:val="TAC"/>
              <w:spacing w:line="256" w:lineRule="auto"/>
            </w:pPr>
            <w:r w:rsidRPr="001C0FC4">
              <w:t>-</w:t>
            </w:r>
          </w:p>
        </w:tc>
      </w:tr>
      <w:tr w:rsidR="00296E35" w:rsidRPr="001C0FC4" w14:paraId="3759DE6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7171F36"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D155FEA" w14:textId="4E12FC8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80D733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0AE63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DC96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937770" w14:textId="77777777" w:rsidR="00296E35" w:rsidRPr="001C0FC4" w:rsidRDefault="00296E35" w:rsidP="002E3FCC">
            <w:pPr>
              <w:pStyle w:val="TAC"/>
              <w:spacing w:line="256" w:lineRule="auto"/>
            </w:pPr>
            <w:r w:rsidRPr="001C0FC4">
              <w:t>-</w:t>
            </w:r>
          </w:p>
        </w:tc>
      </w:tr>
      <w:tr w:rsidR="00296E35" w:rsidRPr="001C0FC4" w14:paraId="06E81D9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B6D42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9F61D8F"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1D8C9A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BD935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CA51D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7B35C49" w14:textId="77777777" w:rsidR="00296E35" w:rsidRPr="001C0FC4" w:rsidRDefault="00296E35" w:rsidP="002E3FCC">
            <w:pPr>
              <w:pStyle w:val="TAC"/>
              <w:spacing w:line="256" w:lineRule="auto"/>
            </w:pPr>
            <w:r w:rsidRPr="001C0FC4">
              <w:t>-</w:t>
            </w:r>
          </w:p>
        </w:tc>
      </w:tr>
      <w:tr w:rsidR="00296E35" w:rsidRPr="001C0FC4" w14:paraId="73CAC1A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1C2C3E7"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7E23D4C"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3D567848"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9513CBF"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C94360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E90DFE" w14:textId="77777777" w:rsidR="00296E35" w:rsidRPr="001C0FC4" w:rsidRDefault="00296E35" w:rsidP="002E3FCC">
            <w:pPr>
              <w:pStyle w:val="TAC"/>
              <w:spacing w:line="256" w:lineRule="auto"/>
            </w:pPr>
            <w:r w:rsidRPr="001C0FC4">
              <w:t>-</w:t>
            </w:r>
          </w:p>
        </w:tc>
      </w:tr>
      <w:tr w:rsidR="00296E35" w:rsidRPr="001C0FC4" w14:paraId="35740A1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752C71"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5E36CB2F"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71DA5A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6836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7852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C53B5" w14:textId="77777777" w:rsidR="00296E35" w:rsidRPr="001C0FC4" w:rsidRDefault="00296E35" w:rsidP="002E3FCC">
            <w:pPr>
              <w:pStyle w:val="TAC"/>
              <w:spacing w:line="256" w:lineRule="auto"/>
            </w:pPr>
            <w:r w:rsidRPr="001C0FC4">
              <w:t>-</w:t>
            </w:r>
          </w:p>
        </w:tc>
      </w:tr>
      <w:tr w:rsidR="00296E35" w:rsidRPr="001C0FC4" w14:paraId="40271CF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B4DFB0"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18F64505"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C2A1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C3B0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759C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4C88C1" w14:textId="77777777" w:rsidR="00296E35" w:rsidRPr="001C0FC4" w:rsidRDefault="00296E35" w:rsidP="002E3FCC">
            <w:pPr>
              <w:pStyle w:val="TAC"/>
              <w:spacing w:line="256" w:lineRule="auto"/>
            </w:pPr>
            <w:r w:rsidRPr="001C0FC4">
              <w:t>-</w:t>
            </w:r>
          </w:p>
        </w:tc>
      </w:tr>
      <w:tr w:rsidR="00296E35" w:rsidRPr="001C0FC4" w14:paraId="3371C8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78E38A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620E045" w14:textId="59F2FC13"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48A35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AF062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8B5C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5A6216" w14:textId="77777777" w:rsidR="00296E35" w:rsidRPr="001C0FC4" w:rsidRDefault="00296E35" w:rsidP="002E3FCC">
            <w:pPr>
              <w:pStyle w:val="TAC"/>
              <w:spacing w:line="256" w:lineRule="auto"/>
            </w:pPr>
            <w:r w:rsidRPr="001C0FC4">
              <w:t>-</w:t>
            </w:r>
          </w:p>
        </w:tc>
      </w:tr>
      <w:tr w:rsidR="00296E35" w:rsidRPr="001C0FC4" w14:paraId="27CB4D2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2F30D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407064D8"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 AND READ.</w:t>
            </w:r>
          </w:p>
          <w:p w14:paraId="32D97EA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DD5BE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1BC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6AC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6A870A" w14:textId="77777777" w:rsidR="00296E35" w:rsidRPr="001C0FC4" w:rsidRDefault="00296E35" w:rsidP="002E3FCC">
            <w:pPr>
              <w:pStyle w:val="TAC"/>
              <w:spacing w:line="256" w:lineRule="auto"/>
            </w:pPr>
            <w:r w:rsidRPr="001C0FC4">
              <w:t>-</w:t>
            </w:r>
          </w:p>
        </w:tc>
      </w:tr>
      <w:tr w:rsidR="00296E35" w:rsidRPr="001C0FC4" w14:paraId="4F15AF3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5C4FDA"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97020E2" w14:textId="4C986B22"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AA4A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0860B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738D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8F9B806" w14:textId="77777777" w:rsidR="00296E35" w:rsidRPr="001C0FC4" w:rsidRDefault="00296E35" w:rsidP="002E3FCC">
            <w:pPr>
              <w:pStyle w:val="TAC"/>
              <w:spacing w:line="256" w:lineRule="auto"/>
            </w:pPr>
            <w:r w:rsidRPr="001C0FC4">
              <w:t>-</w:t>
            </w:r>
          </w:p>
        </w:tc>
      </w:tr>
      <w:tr w:rsidR="00296E35" w:rsidRPr="001C0FC4" w14:paraId="3BB3376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F0E1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D03D3E7"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6E53A8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043A5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E22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B97465" w14:textId="77777777" w:rsidR="00296E35" w:rsidRPr="001C0FC4" w:rsidRDefault="00296E35" w:rsidP="002E3FCC">
            <w:pPr>
              <w:pStyle w:val="TAC"/>
              <w:spacing w:line="256" w:lineRule="auto"/>
            </w:pPr>
            <w:r w:rsidRPr="001C0FC4">
              <w:t>-</w:t>
            </w:r>
          </w:p>
        </w:tc>
      </w:tr>
      <w:tr w:rsidR="00296E35" w:rsidRPr="001C0FC4" w14:paraId="0C303DC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608BA2"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43D9A84F"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01AAC1A" w14:textId="77777777" w:rsidR="00296E35" w:rsidRPr="001C0FC4" w:rsidRDefault="00296E35" w:rsidP="002E3FCC">
            <w:pPr>
              <w:pStyle w:val="TAL"/>
              <w:spacing w:line="256" w:lineRule="auto"/>
            </w:pPr>
            <w:r w:rsidRPr="001C0FC4">
              <w:t>NOTE: It is expected that the UE</w:t>
            </w:r>
          </w:p>
          <w:p w14:paraId="6A492D4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45AA961"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520A4A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58D61D"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1AC25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C9F73F3" w14:textId="77777777" w:rsidR="00296E35" w:rsidRPr="001C0FC4" w:rsidRDefault="00296E35" w:rsidP="002E3FCC">
            <w:pPr>
              <w:pStyle w:val="TAC"/>
              <w:spacing w:line="256" w:lineRule="auto"/>
            </w:pPr>
            <w:r w:rsidRPr="001C0FC4">
              <w:t>P</w:t>
            </w:r>
          </w:p>
        </w:tc>
      </w:tr>
      <w:tr w:rsidR="00296E35" w:rsidRPr="001C0FC4" w14:paraId="3E15093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1BE7839"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316EB6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5116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CB79E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10ABC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9A9363" w14:textId="77777777" w:rsidR="00296E35" w:rsidRPr="001C0FC4" w:rsidRDefault="00296E35" w:rsidP="002E3FCC">
            <w:pPr>
              <w:pStyle w:val="TAC"/>
              <w:spacing w:line="256" w:lineRule="auto"/>
            </w:pPr>
            <w:r w:rsidRPr="001C0FC4">
              <w:t>-</w:t>
            </w:r>
          </w:p>
        </w:tc>
      </w:tr>
      <w:tr w:rsidR="00296E35" w:rsidRPr="001C0FC4" w14:paraId="469F5B3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81065EA"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3822AC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53CE8E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C089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580BA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C3C668" w14:textId="77777777" w:rsidR="00296E35" w:rsidRPr="001C0FC4" w:rsidRDefault="00296E35" w:rsidP="002E3FCC">
            <w:pPr>
              <w:pStyle w:val="TAC"/>
              <w:spacing w:line="256" w:lineRule="auto"/>
            </w:pPr>
            <w:r w:rsidRPr="001C0FC4">
              <w:t>-</w:t>
            </w:r>
          </w:p>
        </w:tc>
      </w:tr>
      <w:tr w:rsidR="00296E35" w:rsidRPr="001C0FC4" w14:paraId="25BA98A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7B7292"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CE73537" w14:textId="1C4F5E0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CF1413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E5FCAB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F00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7A37C8" w14:textId="77777777" w:rsidR="00296E35" w:rsidRPr="001C0FC4" w:rsidRDefault="00296E35" w:rsidP="002E3FCC">
            <w:pPr>
              <w:pStyle w:val="TAC"/>
              <w:spacing w:line="256" w:lineRule="auto"/>
            </w:pPr>
            <w:r w:rsidRPr="001C0FC4">
              <w:t>-</w:t>
            </w:r>
          </w:p>
        </w:tc>
      </w:tr>
      <w:tr w:rsidR="00296E35" w:rsidRPr="001C0FC4" w14:paraId="4274BD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FCDFD"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C0E22AC" w14:textId="77F3CFE0" w:rsidR="00296E35" w:rsidRPr="001C0FC4" w:rsidRDefault="00296E35" w:rsidP="002E3FCC">
            <w:pPr>
              <w:pStyle w:val="TAL"/>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55106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6424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E2BC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77C95D" w14:textId="77777777" w:rsidR="00296E35" w:rsidRPr="001C0FC4" w:rsidRDefault="00296E35" w:rsidP="002E3FCC">
            <w:pPr>
              <w:pStyle w:val="TAC"/>
              <w:spacing w:line="256" w:lineRule="auto"/>
            </w:pPr>
            <w:r w:rsidRPr="001C0FC4">
              <w:t>-</w:t>
            </w:r>
          </w:p>
        </w:tc>
      </w:tr>
      <w:tr w:rsidR="00296E35" w:rsidRPr="001C0FC4" w14:paraId="1B9131C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3BEC5"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BDA40F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4EFC17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16ECA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82341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151346" w14:textId="77777777" w:rsidR="00296E35" w:rsidRPr="001C0FC4" w:rsidRDefault="00296E35" w:rsidP="002E3FCC">
            <w:pPr>
              <w:pStyle w:val="TAC"/>
              <w:spacing w:line="256" w:lineRule="auto"/>
            </w:pPr>
            <w:r w:rsidRPr="001C0FC4">
              <w:t>-</w:t>
            </w:r>
          </w:p>
        </w:tc>
      </w:tr>
      <w:tr w:rsidR="00296E35" w:rsidRPr="001C0FC4" w14:paraId="2757C5E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2EA456"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14634E5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40C009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2296969"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9BDA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9D330" w14:textId="77777777" w:rsidR="00296E35" w:rsidRPr="001C0FC4" w:rsidRDefault="00296E35" w:rsidP="002E3FCC">
            <w:pPr>
              <w:pStyle w:val="TAC"/>
              <w:spacing w:line="256" w:lineRule="auto"/>
            </w:pPr>
            <w:r w:rsidRPr="001C0FC4">
              <w:t>-</w:t>
            </w:r>
          </w:p>
        </w:tc>
      </w:tr>
      <w:tr w:rsidR="00296E35" w:rsidRPr="001C0FC4" w14:paraId="73C5703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D503DA7"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3A5A30D8"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110AE0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F026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759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C30C8E" w14:textId="77777777" w:rsidR="00296E35" w:rsidRPr="001C0FC4" w:rsidRDefault="00296E35" w:rsidP="002E3FCC">
            <w:pPr>
              <w:pStyle w:val="TAC"/>
              <w:spacing w:line="256" w:lineRule="auto"/>
            </w:pPr>
            <w:r w:rsidRPr="001C0FC4">
              <w:t>-</w:t>
            </w:r>
          </w:p>
        </w:tc>
      </w:tr>
      <w:tr w:rsidR="00296E35" w:rsidRPr="001C0FC4" w14:paraId="47C711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FBE08"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1DA2C11"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59D98F6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5FF6D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8CFFA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78A73" w14:textId="77777777" w:rsidR="00296E35" w:rsidRPr="001C0FC4" w:rsidRDefault="00296E35" w:rsidP="002E3FCC">
            <w:pPr>
              <w:pStyle w:val="TAC"/>
              <w:spacing w:line="256" w:lineRule="auto"/>
            </w:pPr>
            <w:r w:rsidRPr="001C0FC4">
              <w:t>-</w:t>
            </w:r>
          </w:p>
        </w:tc>
      </w:tr>
      <w:tr w:rsidR="00296E35" w:rsidRPr="001C0FC4" w14:paraId="428561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B01DB6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149FB25" w14:textId="057500B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E348B4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D06F5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4C7E8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9EC8AE" w14:textId="77777777" w:rsidR="00296E35" w:rsidRPr="001C0FC4" w:rsidRDefault="00296E35" w:rsidP="002E3FCC">
            <w:pPr>
              <w:pStyle w:val="TAC"/>
              <w:spacing w:line="256" w:lineRule="auto"/>
            </w:pPr>
            <w:r w:rsidRPr="001C0FC4">
              <w:t>-</w:t>
            </w:r>
          </w:p>
        </w:tc>
      </w:tr>
      <w:tr w:rsidR="00296E35" w:rsidRPr="001C0FC4" w14:paraId="0F1DF0B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1EEBEE4"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bookmarkEnd w:id="1334"/>
    </w:tbl>
    <w:p w14:paraId="0AA9808B" w14:textId="77777777" w:rsidR="00296E35" w:rsidRPr="001C0FC4" w:rsidRDefault="00296E35" w:rsidP="00296E35"/>
    <w:p w14:paraId="23B50DF8" w14:textId="77777777" w:rsidR="00296E35" w:rsidRPr="001C0FC4" w:rsidRDefault="00296E35" w:rsidP="00296E35">
      <w:pPr>
        <w:pStyle w:val="H6"/>
        <w:rPr>
          <w:lang w:eastAsia="ko-KR"/>
        </w:rPr>
      </w:pPr>
      <w:r w:rsidRPr="001C0FC4">
        <w:t>7.1.1.3.3</w:t>
      </w:r>
      <w:r w:rsidRPr="001C0FC4">
        <w:tab/>
        <w:t>Specific message contents</w:t>
      </w:r>
    </w:p>
    <w:p w14:paraId="73E5A2C8" w14:textId="77777777" w:rsidR="00296E35" w:rsidRPr="001C0FC4" w:rsidRDefault="00296E35" w:rsidP="00296E35">
      <w:pPr>
        <w:pStyle w:val="TH"/>
      </w:pPr>
      <w:r w:rsidRPr="001C0FC4">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D04FBC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A2BBA1" w14:textId="715C1FE4"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033B2D61" w14:textId="77777777" w:rsidR="00296E35" w:rsidRPr="001C0FC4" w:rsidRDefault="00296E35" w:rsidP="00296E35"/>
    <w:p w14:paraId="104884EF" w14:textId="77777777" w:rsidR="00296E35" w:rsidRPr="001C0FC4" w:rsidRDefault="00296E35" w:rsidP="00296E35">
      <w:pPr>
        <w:pStyle w:val="TH"/>
      </w:pPr>
      <w:r w:rsidRPr="001C0FC4">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E46A40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9207C20" w14:textId="1CE76767"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7106B0C" w14:textId="77777777" w:rsidR="00296E35" w:rsidRPr="001C0FC4" w:rsidRDefault="00296E35" w:rsidP="00296E35"/>
    <w:p w14:paraId="4BE7B3F4" w14:textId="77777777" w:rsidR="00296E35" w:rsidRPr="001C0FC4" w:rsidRDefault="00296E35" w:rsidP="00296E35">
      <w:pPr>
        <w:pStyle w:val="TH"/>
      </w:pPr>
      <w:r w:rsidRPr="001C0FC4">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7A4C49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2EF7694" w14:textId="0522855D"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57159603" w14:textId="77777777" w:rsidR="00296E35" w:rsidRPr="001C0FC4" w:rsidRDefault="00296E35" w:rsidP="00296E35"/>
    <w:p w14:paraId="7228D8CA" w14:textId="77777777" w:rsidR="00296E35" w:rsidRPr="001C0FC4" w:rsidRDefault="00296E35" w:rsidP="00296E35">
      <w:pPr>
        <w:pStyle w:val="TH"/>
      </w:pPr>
      <w:r w:rsidRPr="001C0FC4">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4221D9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411A636" w14:textId="28F66C5B"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3BD5F7A2" w14:textId="77777777" w:rsidR="00296E35" w:rsidRPr="001C0FC4" w:rsidRDefault="00296E35" w:rsidP="00296E35"/>
    <w:p w14:paraId="1A89CA29" w14:textId="77777777" w:rsidR="00296E35" w:rsidRPr="001C0FC4" w:rsidRDefault="00296E35" w:rsidP="00296E35">
      <w:pPr>
        <w:pStyle w:val="TH"/>
      </w:pPr>
      <w:r w:rsidRPr="001C0FC4">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4F5ED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1D453C" w14:textId="0B78F7BC"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69A27E9C" w14:textId="77777777" w:rsidR="00296E35" w:rsidRPr="001C0FC4" w:rsidRDefault="00296E35" w:rsidP="00296E35"/>
    <w:p w14:paraId="19E004DC" w14:textId="77777777" w:rsidR="00296E35" w:rsidRPr="001C0FC4" w:rsidRDefault="00296E35" w:rsidP="00296E35">
      <w:pPr>
        <w:pStyle w:val="TH"/>
      </w:pPr>
      <w:r w:rsidRPr="001C0FC4">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3C6A86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2272BC3" w14:textId="219B04D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2736C1EC" w14:textId="77777777" w:rsidR="00296E35" w:rsidRPr="001C0FC4" w:rsidRDefault="00296E35" w:rsidP="00296E35"/>
    <w:p w14:paraId="7ABA3A32" w14:textId="77777777" w:rsidR="00296E35" w:rsidRPr="001C0FC4" w:rsidRDefault="00296E35" w:rsidP="00296E35">
      <w:pPr>
        <w:pStyle w:val="Heading3"/>
      </w:pPr>
      <w:bookmarkStart w:id="1335" w:name="_Toc106817733"/>
      <w:bookmarkStart w:id="1336" w:name="_Toc106817858"/>
      <w:bookmarkStart w:id="1337" w:name="_Toc178186392"/>
      <w:bookmarkStart w:id="1338" w:name="_Hlk100235200"/>
      <w:bookmarkStart w:id="1339" w:name="_Toc210385213"/>
      <w:r w:rsidRPr="001C0FC4">
        <w:t>7.1.2</w:t>
      </w:r>
      <w:r w:rsidRPr="001C0FC4">
        <w:tab/>
        <w:t>Off-network / Short Data Service (SDS) / Standalone SDS using signalling control plane / One-to-one SDS message / Client Terminated (CT)</w:t>
      </w:r>
      <w:bookmarkEnd w:id="1335"/>
      <w:bookmarkEnd w:id="1336"/>
      <w:bookmarkEnd w:id="1337"/>
      <w:bookmarkEnd w:id="1339"/>
    </w:p>
    <w:p w14:paraId="55578A99" w14:textId="77777777" w:rsidR="00296E35" w:rsidRPr="001C0FC4" w:rsidRDefault="00296E35" w:rsidP="00296E35">
      <w:pPr>
        <w:pStyle w:val="H6"/>
      </w:pPr>
      <w:r w:rsidRPr="001C0FC4">
        <w:t>7.1.2.1</w:t>
      </w:r>
      <w:r w:rsidRPr="001C0FC4">
        <w:tab/>
        <w:t>Test Purpose (TP)</w:t>
      </w:r>
    </w:p>
    <w:p w14:paraId="1A6CE1EE" w14:textId="77777777" w:rsidR="00296E35" w:rsidRPr="001C0FC4" w:rsidRDefault="00296E35" w:rsidP="00296E35">
      <w:pPr>
        <w:pStyle w:val="H6"/>
      </w:pPr>
      <w:r w:rsidRPr="001C0FC4">
        <w:t>(1)</w:t>
      </w:r>
    </w:p>
    <w:p w14:paraId="5E2432D6"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2DBF319B" w14:textId="77777777" w:rsidR="00296E35" w:rsidRPr="001C0FC4" w:rsidRDefault="00296E35" w:rsidP="00296E35">
      <w:pPr>
        <w:pStyle w:val="PL"/>
      </w:pPr>
      <w:r w:rsidRPr="001C0FC4">
        <w:rPr>
          <w:b/>
        </w:rPr>
        <w:t>ensure that</w:t>
      </w:r>
      <w:r w:rsidRPr="001C0FC4">
        <w:t xml:space="preserve"> {</w:t>
      </w:r>
    </w:p>
    <w:p w14:paraId="1ADED66F"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1D532F8"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1B113B59" w14:textId="77777777" w:rsidR="00296E35" w:rsidRPr="001C0FC4" w:rsidRDefault="00296E35" w:rsidP="00296E35">
      <w:pPr>
        <w:pStyle w:val="PL"/>
      </w:pPr>
      <w:r w:rsidRPr="001C0FC4">
        <w:t xml:space="preserve">            }</w:t>
      </w:r>
    </w:p>
    <w:p w14:paraId="7F1E847E" w14:textId="77777777" w:rsidR="00296E35" w:rsidRPr="001C0FC4" w:rsidRDefault="00296E35" w:rsidP="00296E35">
      <w:pPr>
        <w:pStyle w:val="PL"/>
      </w:pPr>
    </w:p>
    <w:p w14:paraId="50CDDAB2" w14:textId="77777777" w:rsidR="00296E35" w:rsidRPr="001C0FC4" w:rsidRDefault="00296E35" w:rsidP="00296E35">
      <w:pPr>
        <w:pStyle w:val="H6"/>
      </w:pPr>
      <w:r w:rsidRPr="001C0FC4">
        <w:t>(2)</w:t>
      </w:r>
    </w:p>
    <w:p w14:paraId="044BC180"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694AEF04" w14:textId="77777777" w:rsidR="00296E35" w:rsidRPr="001C0FC4" w:rsidRDefault="00296E35" w:rsidP="00296E35">
      <w:pPr>
        <w:pStyle w:val="PL"/>
      </w:pPr>
      <w:r w:rsidRPr="001C0FC4">
        <w:rPr>
          <w:b/>
        </w:rPr>
        <w:t>ensure that</w:t>
      </w:r>
      <w:r w:rsidRPr="001C0FC4">
        <w:t xml:space="preserve"> {</w:t>
      </w:r>
    </w:p>
    <w:p w14:paraId="7AC04A09"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3DE53674"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1D66CB4C" w14:textId="77777777" w:rsidR="00296E35" w:rsidRPr="001C0FC4" w:rsidRDefault="00296E35" w:rsidP="00296E35">
      <w:pPr>
        <w:pStyle w:val="PL"/>
      </w:pPr>
      <w:r w:rsidRPr="001C0FC4">
        <w:t xml:space="preserve">            }</w:t>
      </w:r>
    </w:p>
    <w:p w14:paraId="0B91DD35" w14:textId="77777777" w:rsidR="00296E35" w:rsidRPr="001C0FC4" w:rsidRDefault="00296E35" w:rsidP="00296E35">
      <w:pPr>
        <w:pStyle w:val="PL"/>
      </w:pPr>
    </w:p>
    <w:p w14:paraId="75DFEF60" w14:textId="77777777" w:rsidR="00296E35" w:rsidRPr="001C0FC4" w:rsidRDefault="00296E35" w:rsidP="00296E35">
      <w:pPr>
        <w:pStyle w:val="H6"/>
      </w:pPr>
      <w:r w:rsidRPr="001C0FC4">
        <w:t>(3)</w:t>
      </w:r>
    </w:p>
    <w:p w14:paraId="2AEF2DC3"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4BB5D4B" w14:textId="77777777" w:rsidR="00296E35" w:rsidRPr="001C0FC4" w:rsidRDefault="00296E35" w:rsidP="00296E35">
      <w:pPr>
        <w:pStyle w:val="PL"/>
      </w:pPr>
      <w:r w:rsidRPr="001C0FC4">
        <w:rPr>
          <w:b/>
        </w:rPr>
        <w:t>ensure that</w:t>
      </w:r>
      <w:r w:rsidRPr="001C0FC4">
        <w:t xml:space="preserve"> {</w:t>
      </w:r>
    </w:p>
    <w:p w14:paraId="12F6DCB7"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237E237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9241F11" w14:textId="77777777" w:rsidR="00296E35" w:rsidRPr="001C0FC4" w:rsidRDefault="00296E35" w:rsidP="00296E35">
      <w:pPr>
        <w:pStyle w:val="PL"/>
      </w:pPr>
      <w:r w:rsidRPr="001C0FC4">
        <w:t xml:space="preserve">            }</w:t>
      </w:r>
    </w:p>
    <w:p w14:paraId="39C8B2E8" w14:textId="77777777" w:rsidR="00296E35" w:rsidRPr="001C0FC4" w:rsidRDefault="00296E35" w:rsidP="00296E35">
      <w:pPr>
        <w:pStyle w:val="PL"/>
      </w:pPr>
    </w:p>
    <w:p w14:paraId="63843F0D" w14:textId="77777777" w:rsidR="00296E35" w:rsidRPr="001C0FC4" w:rsidRDefault="00296E35" w:rsidP="00296E35">
      <w:pPr>
        <w:pStyle w:val="H6"/>
      </w:pPr>
      <w:r w:rsidRPr="001C0FC4">
        <w:t>(4)</w:t>
      </w:r>
    </w:p>
    <w:p w14:paraId="6373CE95"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6CC90371" w14:textId="77777777" w:rsidR="00296E35" w:rsidRPr="001C0FC4" w:rsidRDefault="00296E35" w:rsidP="00296E35">
      <w:pPr>
        <w:pStyle w:val="PL"/>
      </w:pPr>
      <w:r w:rsidRPr="001C0FC4">
        <w:rPr>
          <w:b/>
        </w:rPr>
        <w:t>ensure that</w:t>
      </w:r>
      <w:r w:rsidRPr="001C0FC4">
        <w:t xml:space="preserve"> {</w:t>
      </w:r>
    </w:p>
    <w:p w14:paraId="7695F3A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71B1DD6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 }</w:t>
      </w:r>
    </w:p>
    <w:p w14:paraId="4F88BDF8" w14:textId="77777777" w:rsidR="00296E35" w:rsidRPr="001C0FC4" w:rsidRDefault="00296E35" w:rsidP="00296E35">
      <w:pPr>
        <w:pStyle w:val="PL"/>
      </w:pPr>
      <w:r w:rsidRPr="001C0FC4">
        <w:t xml:space="preserve">            }</w:t>
      </w:r>
    </w:p>
    <w:p w14:paraId="4BECBA6B" w14:textId="77777777" w:rsidR="00296E35" w:rsidRPr="001C0FC4" w:rsidRDefault="00296E35" w:rsidP="00296E35">
      <w:pPr>
        <w:pStyle w:val="PL"/>
      </w:pPr>
    </w:p>
    <w:p w14:paraId="53B88737" w14:textId="77777777" w:rsidR="00296E35" w:rsidRPr="001C0FC4" w:rsidRDefault="00296E35" w:rsidP="00296E35">
      <w:pPr>
        <w:pStyle w:val="H6"/>
      </w:pPr>
      <w:r w:rsidRPr="001C0FC4">
        <w:t>7.1.2.2</w:t>
      </w:r>
      <w:r w:rsidRPr="001C0FC4">
        <w:tab/>
        <w:t>Conformance requirements</w:t>
      </w:r>
    </w:p>
    <w:p w14:paraId="69283BD8" w14:textId="77777777" w:rsidR="00296E35" w:rsidRPr="001C0FC4" w:rsidRDefault="00296E35" w:rsidP="00296E35">
      <w:r w:rsidRPr="001C0FC4">
        <w:t xml:space="preserve">References: The conformance requirements covered in the current TC are specified in: </w:t>
      </w:r>
    </w:p>
    <w:p w14:paraId="478CB8C4" w14:textId="77777777" w:rsidR="00296E35" w:rsidRPr="001C0FC4" w:rsidRDefault="00296E35" w:rsidP="00296E35">
      <w:r w:rsidRPr="001C0FC4">
        <w:t>TS 24.282 clauses 9.3.2.4, 9.3.2.5, 9.3.2.6, 12.3.2, 12.3.3, 12.3.4, 12.3.5. Unless otherwise stated these are Rel-15 requirements.</w:t>
      </w:r>
    </w:p>
    <w:p w14:paraId="7C99153C" w14:textId="77777777" w:rsidR="00296E35" w:rsidRPr="001C0FC4" w:rsidRDefault="00296E35" w:rsidP="00296E35">
      <w:r w:rsidRPr="001C0FC4">
        <w:t>[TS 24.282, clause 9.3.2.4]</w:t>
      </w:r>
    </w:p>
    <w:p w14:paraId="17D09D6E" w14:textId="77777777" w:rsidR="00296E35" w:rsidRPr="001C0FC4" w:rsidRDefault="00296E35" w:rsidP="00296E35">
      <w:r w:rsidRPr="001C0FC4">
        <w:t>Upon receiving an SDS OFF-NETWORK MESSAGE message with a SDS disposition request type IE, the MCData client:</w:t>
      </w:r>
    </w:p>
    <w:p w14:paraId="3934378A"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234373EA"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DC2961F"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5D06135A" w14:textId="77777777" w:rsidR="00296E35" w:rsidRPr="001C0FC4" w:rsidRDefault="00296E35" w:rsidP="00296E35">
      <w:pPr>
        <w:pStyle w:val="B1"/>
      </w:pPr>
      <w:r w:rsidRPr="001C0FC4">
        <w:t>4)</w:t>
      </w:r>
      <w:r w:rsidRPr="001C0FC4">
        <w:tab/>
        <w:t>shall store the current UTC time as the stored SDS notification time;</w:t>
      </w:r>
    </w:p>
    <w:p w14:paraId="4D2159B5"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37B51D1"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7CFE8954"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4BE74384" w14:textId="77777777" w:rsidR="00296E35" w:rsidRPr="001C0FC4" w:rsidRDefault="00296E35" w:rsidP="00296E35">
      <w:pPr>
        <w:pStyle w:val="B1"/>
      </w:pPr>
      <w:r w:rsidRPr="001C0FC4">
        <w:t>8)</w:t>
      </w:r>
      <w:r w:rsidRPr="001C0FC4">
        <w:tab/>
        <w:t>if the SDS disposition request type IE is set to:</w:t>
      </w:r>
    </w:p>
    <w:p w14:paraId="0215FD4B"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20A2CDA9"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20B894B4" w14:textId="77777777" w:rsidR="00296E35" w:rsidRPr="001C0FC4" w:rsidRDefault="00296E35" w:rsidP="00296E35">
      <w:pPr>
        <w:pStyle w:val="B2"/>
      </w:pPr>
      <w:r w:rsidRPr="001C0FC4">
        <w:t>c)</w:t>
      </w:r>
      <w:r w:rsidRPr="001C0FC4">
        <w:tab/>
        <w:t>"DELIVERY AND READ" then, shall start timer TFS3 (delivery and read).</w:t>
      </w:r>
    </w:p>
    <w:p w14:paraId="642D92BB" w14:textId="77777777" w:rsidR="00296E35" w:rsidRPr="001C0FC4" w:rsidRDefault="00296E35" w:rsidP="00296E35">
      <w:pPr>
        <w:pStyle w:val="NO"/>
      </w:pPr>
      <w:r w:rsidRPr="001C0FC4">
        <w:t>NOTE: Duplicate messages (re-transmissions) that are received by the MCData client should not be processed again.</w:t>
      </w:r>
    </w:p>
    <w:p w14:paraId="43630BDD" w14:textId="77777777" w:rsidR="00296E35" w:rsidRPr="001C0FC4" w:rsidRDefault="00296E35" w:rsidP="00296E35">
      <w:r w:rsidRPr="001C0FC4">
        <w:t>[TS 24.282, clause 9.3.2.5]</w:t>
      </w:r>
    </w:p>
    <w:p w14:paraId="49CB07C2" w14:textId="77777777" w:rsidR="00296E35" w:rsidRPr="001C0FC4" w:rsidRDefault="00296E35" w:rsidP="00296E35">
      <w:r w:rsidRPr="001C0FC4">
        <w:t>Upon receiving a display indication before timer TFS3 (delivery and read) expires, the MCData client:</w:t>
      </w:r>
    </w:p>
    <w:p w14:paraId="0CF57B97" w14:textId="77777777" w:rsidR="00296E35" w:rsidRPr="001C0FC4" w:rsidRDefault="00296E35" w:rsidP="00296E35">
      <w:pPr>
        <w:pStyle w:val="B1"/>
      </w:pPr>
      <w:r w:rsidRPr="001C0FC4">
        <w:t>1)</w:t>
      </w:r>
      <w:r w:rsidRPr="001C0FC4">
        <w:tab/>
        <w:t>shall generate and send a SDS OFF-NETWORK NOTIFICATION message as described in clause 12.3.4.</w:t>
      </w:r>
    </w:p>
    <w:p w14:paraId="409308BA" w14:textId="77777777" w:rsidR="00296E35" w:rsidRPr="001C0FC4" w:rsidRDefault="00296E35" w:rsidP="00296E35">
      <w:r w:rsidRPr="001C0FC4">
        <w:t>[TS 24.282, clause 9.3.2.6]</w:t>
      </w:r>
    </w:p>
    <w:p w14:paraId="63C29C3D" w14:textId="77777777" w:rsidR="00296E35" w:rsidRPr="001C0FC4" w:rsidRDefault="00296E35" w:rsidP="00296E35">
      <w:r w:rsidRPr="001C0FC4">
        <w:t>Upon expiry of timer TFS3 (delivery and read), the MCData client:</w:t>
      </w:r>
    </w:p>
    <w:p w14:paraId="3BF0B3BE"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1C2C42DD"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690DCCA8" w14:textId="77777777" w:rsidR="00296E35" w:rsidRPr="001C0FC4" w:rsidRDefault="00296E35" w:rsidP="00296E35">
      <w:r w:rsidRPr="001C0FC4">
        <w:t>[TS 24.282, clause 12.3.2]</w:t>
      </w:r>
    </w:p>
    <w:p w14:paraId="517147F6" w14:textId="77777777" w:rsidR="00296E35" w:rsidRPr="001C0FC4" w:rsidRDefault="00296E35" w:rsidP="00296E35">
      <w:r w:rsidRPr="001C0FC4">
        <w:t>To send an off-network SDS delivery notification, the MCData client:</w:t>
      </w:r>
    </w:p>
    <w:p w14:paraId="01E276AC" w14:textId="77777777" w:rsidR="00296E35" w:rsidRPr="001C0FC4" w:rsidRDefault="00296E35" w:rsidP="00296E35">
      <w:pPr>
        <w:pStyle w:val="B1"/>
      </w:pPr>
      <w:r w:rsidRPr="001C0FC4">
        <w:t>1)</w:t>
      </w:r>
      <w:r w:rsidRPr="001C0FC4">
        <w:tab/>
        <w:t>shall store "DELIVERED" as the disposition type;</w:t>
      </w:r>
    </w:p>
    <w:p w14:paraId="67EF50D7"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62FD3653"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71A066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C74D87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19A028EA"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04E65E3"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AA776E0" w14:textId="77777777" w:rsidR="00296E35" w:rsidRPr="001C0FC4" w:rsidRDefault="00296E35" w:rsidP="00296E35">
      <w:pPr>
        <w:pStyle w:val="B2"/>
      </w:pPr>
      <w:r w:rsidRPr="001C0FC4">
        <w:t>f)</w:t>
      </w:r>
      <w:r w:rsidRPr="001C0FC4">
        <w:tab/>
        <w:t>may set:</w:t>
      </w:r>
    </w:p>
    <w:p w14:paraId="15885F2C" w14:textId="77777777" w:rsidR="00296E35" w:rsidRPr="001C0FC4" w:rsidRDefault="00296E35" w:rsidP="00296E35">
      <w:pPr>
        <w:pStyle w:val="B3"/>
      </w:pPr>
      <w:r w:rsidRPr="001C0FC4">
        <w:t>i)</w:t>
      </w:r>
      <w:r w:rsidRPr="001C0FC4">
        <w:tab/>
        <w:t>the Application ID IE to the stored SDS application ID as specified in clause 15.2.7; or</w:t>
      </w:r>
    </w:p>
    <w:p w14:paraId="2BB7CEC3"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4583D606"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6DB66D15"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A83B4B8"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9B8B482" w14:textId="77777777" w:rsidR="00296E35" w:rsidRPr="001C0FC4" w:rsidRDefault="00296E35" w:rsidP="00296E35">
      <w:r w:rsidRPr="001C0FC4">
        <w:t>[TS 24.282, clause 12.3.3]</w:t>
      </w:r>
    </w:p>
    <w:p w14:paraId="3DF1CBE0" w14:textId="77777777" w:rsidR="00296E35" w:rsidRPr="001C0FC4" w:rsidRDefault="00296E35" w:rsidP="00296E35">
      <w:r w:rsidRPr="001C0FC4">
        <w:t>Upon receiving a display indication for the payload to the user or processing of the payload by the target application, the MCData client:</w:t>
      </w:r>
    </w:p>
    <w:p w14:paraId="0027128A" w14:textId="77777777" w:rsidR="00296E35" w:rsidRPr="001C0FC4" w:rsidRDefault="00296E35" w:rsidP="00296E35">
      <w:pPr>
        <w:pStyle w:val="B1"/>
      </w:pPr>
      <w:r w:rsidRPr="001C0FC4">
        <w:t>1)</w:t>
      </w:r>
      <w:r w:rsidRPr="001C0FC4">
        <w:tab/>
        <w:t>shall store "READ" as the disposition type;</w:t>
      </w:r>
    </w:p>
    <w:p w14:paraId="75FEFA84"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51DD979C"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3D0E1510"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04AD509"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1DBAC63"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3711DF1"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596876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AD681D7" w14:textId="77777777" w:rsidR="00296E35" w:rsidRPr="001C0FC4" w:rsidRDefault="00296E35" w:rsidP="00296E35">
      <w:pPr>
        <w:pStyle w:val="B2"/>
      </w:pPr>
      <w:r w:rsidRPr="001C0FC4">
        <w:t>f)</w:t>
      </w:r>
      <w:r w:rsidRPr="001C0FC4">
        <w:tab/>
        <w:t>may set:</w:t>
      </w:r>
    </w:p>
    <w:p w14:paraId="4240111D"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EDD50B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7B6D50E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2BC53CAE"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8B5B0C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7D4CC79E" w14:textId="77777777" w:rsidR="00296E35" w:rsidRPr="001C0FC4" w:rsidRDefault="00296E35" w:rsidP="00296E35">
      <w:r w:rsidRPr="001C0FC4">
        <w:t>[TS 24.282, clause 12.3.4]</w:t>
      </w:r>
    </w:p>
    <w:p w14:paraId="0592F11D" w14:textId="77777777" w:rsidR="00296E35" w:rsidRPr="001C0FC4" w:rsidRDefault="00296E35" w:rsidP="00296E35">
      <w:r w:rsidRPr="001C0FC4">
        <w:t>Upon receiving a display indication for the payload to the user or processing of the payload by the target application, the MCData client:</w:t>
      </w:r>
    </w:p>
    <w:p w14:paraId="71388A9F"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212AF298"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07A97C60"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0C15297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2E4BC1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C10432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6ECFA9F"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5C577C3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345AE70" w14:textId="77777777" w:rsidR="00296E35" w:rsidRPr="001C0FC4" w:rsidRDefault="00296E35" w:rsidP="00296E35">
      <w:pPr>
        <w:pStyle w:val="B2"/>
      </w:pPr>
      <w:r w:rsidRPr="001C0FC4">
        <w:t>f)</w:t>
      </w:r>
      <w:r w:rsidRPr="001C0FC4">
        <w:tab/>
        <w:t>may set:</w:t>
      </w:r>
    </w:p>
    <w:p w14:paraId="4341D1B5" w14:textId="77777777" w:rsidR="00296E35" w:rsidRPr="001C0FC4" w:rsidRDefault="00296E35" w:rsidP="00296E35">
      <w:pPr>
        <w:pStyle w:val="B3"/>
      </w:pPr>
      <w:r w:rsidRPr="001C0FC4">
        <w:t>i)</w:t>
      </w:r>
      <w:r w:rsidRPr="001C0FC4">
        <w:tab/>
        <w:t>the Application ID IE to the stored SDS application ID as specified in clause 15.2.7; or</w:t>
      </w:r>
    </w:p>
    <w:p w14:paraId="4F16F07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3E1495D2"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36C46BC9"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2867D756"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32BCC580" w14:textId="77777777" w:rsidR="00296E35" w:rsidRPr="001C0FC4" w:rsidRDefault="00296E35" w:rsidP="00296E35">
      <w:r w:rsidRPr="001C0FC4">
        <w:t>[TS 24.282, clause 12.3.5]</w:t>
      </w:r>
    </w:p>
    <w:p w14:paraId="0EF18F60"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6416217A"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400F29B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0C0875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5149BA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2A40BF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A6CDD32"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3D6EC3C5" w14:textId="77777777" w:rsidR="00296E35" w:rsidRPr="001C0FC4" w:rsidRDefault="00296E35" w:rsidP="00296E35">
      <w:pPr>
        <w:pStyle w:val="B2"/>
      </w:pPr>
      <w:r w:rsidRPr="001C0FC4">
        <w:t>f)</w:t>
      </w:r>
      <w:r w:rsidRPr="001C0FC4">
        <w:tab/>
        <w:t>may set:</w:t>
      </w:r>
    </w:p>
    <w:p w14:paraId="5D59391A" w14:textId="77777777" w:rsidR="00296E35" w:rsidRPr="001C0FC4" w:rsidRDefault="00296E35" w:rsidP="00296E35">
      <w:pPr>
        <w:pStyle w:val="B3"/>
      </w:pPr>
      <w:r w:rsidRPr="001C0FC4">
        <w:t>i)</w:t>
      </w:r>
      <w:r w:rsidRPr="001C0FC4">
        <w:tab/>
        <w:t>the Application ID IE to the stored SDS application ID as specified in clause 15.2.7; or</w:t>
      </w:r>
    </w:p>
    <w:p w14:paraId="42F080C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1F89F09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9DFD2EF"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6AABDAE3"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5DF91BEB" w14:textId="77777777" w:rsidR="00296E35" w:rsidRPr="001C0FC4" w:rsidRDefault="00296E35" w:rsidP="00296E35">
      <w:pPr>
        <w:pStyle w:val="H6"/>
      </w:pPr>
      <w:r w:rsidRPr="001C0FC4">
        <w:t>7.1.2.3</w:t>
      </w:r>
      <w:r w:rsidRPr="001C0FC4">
        <w:tab/>
        <w:t>Test description</w:t>
      </w:r>
    </w:p>
    <w:p w14:paraId="38B0DDF7" w14:textId="77777777" w:rsidR="00296E35" w:rsidRPr="001C0FC4" w:rsidRDefault="00296E35" w:rsidP="00296E35">
      <w:pPr>
        <w:pStyle w:val="H6"/>
      </w:pPr>
      <w:r w:rsidRPr="001C0FC4">
        <w:t>7.1.2.3.1</w:t>
      </w:r>
      <w:r w:rsidRPr="001C0FC4">
        <w:tab/>
        <w:t>Pre-test conditions</w:t>
      </w:r>
    </w:p>
    <w:p w14:paraId="74400D2A" w14:textId="77777777" w:rsidR="00296E35" w:rsidRPr="001C0FC4" w:rsidRDefault="00296E35" w:rsidP="00296E35">
      <w:pPr>
        <w:pStyle w:val="H6"/>
      </w:pPr>
      <w:r w:rsidRPr="001C0FC4">
        <w:t>System Simulator:</w:t>
      </w:r>
    </w:p>
    <w:p w14:paraId="58460C8D" w14:textId="77777777" w:rsidR="00296E35" w:rsidRPr="001C0FC4" w:rsidRDefault="00296E35" w:rsidP="00296E35">
      <w:pPr>
        <w:pStyle w:val="B1"/>
      </w:pPr>
      <w:r w:rsidRPr="001C0FC4">
        <w:t>-</w:t>
      </w:r>
      <w:r w:rsidRPr="001C0FC4">
        <w:tab/>
      </w:r>
      <w:r w:rsidRPr="001C0FC4">
        <w:rPr>
          <w:color w:val="000000"/>
        </w:rPr>
        <w:t>SS-UE1 (MCData Client)</w:t>
      </w:r>
    </w:p>
    <w:p w14:paraId="125C66A6"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DDAB795"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4AC1C1B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30992B" w14:textId="77777777" w:rsidR="00296E35" w:rsidRPr="001C0FC4" w:rsidRDefault="00296E35" w:rsidP="00296E35">
      <w:pPr>
        <w:pStyle w:val="B1"/>
      </w:pPr>
      <w:r w:rsidRPr="001C0FC4">
        <w:t>-</w:t>
      </w:r>
      <w:r w:rsidRPr="001C0FC4">
        <w:tab/>
      </w:r>
      <w:r w:rsidRPr="001C0FC4">
        <w:rPr>
          <w:color w:val="000000"/>
        </w:rPr>
        <w:t>SS-NW (MCData server)</w:t>
      </w:r>
    </w:p>
    <w:p w14:paraId="1170AF63"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B051540" w14:textId="513D9037"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D0CF922" w14:textId="77777777" w:rsidR="00296E35" w:rsidRPr="001C0FC4" w:rsidRDefault="00296E35" w:rsidP="00296E35">
      <w:pPr>
        <w:pStyle w:val="H6"/>
      </w:pPr>
      <w:r w:rsidRPr="001C0FC4">
        <w:t>IUT:</w:t>
      </w:r>
    </w:p>
    <w:p w14:paraId="75BE9917" w14:textId="77777777" w:rsidR="00296E35" w:rsidRPr="001C0FC4" w:rsidRDefault="00296E35" w:rsidP="00296E35">
      <w:pPr>
        <w:pStyle w:val="B1"/>
      </w:pPr>
      <w:r w:rsidRPr="001C0FC4">
        <w:t>-</w:t>
      </w:r>
      <w:r w:rsidRPr="001C0FC4">
        <w:tab/>
        <w:t>UE (MCData Client)</w:t>
      </w:r>
    </w:p>
    <w:p w14:paraId="2C03FE6B" w14:textId="3E19C9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0441A7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FB8785C"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22EE4A8C"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2AAEB0A1"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0ABAED2E" w14:textId="77777777" w:rsidR="00296E35" w:rsidRPr="001C0FC4" w:rsidRDefault="00296E35" w:rsidP="00296E35">
      <w:pPr>
        <w:pStyle w:val="H6"/>
      </w:pPr>
      <w:r w:rsidRPr="001C0FC4">
        <w:t>Preamble:</w:t>
      </w:r>
    </w:p>
    <w:p w14:paraId="4029A546" w14:textId="5AC93242"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18B644AD" w14:textId="74367963"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37556F3"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795614C" w14:textId="77777777" w:rsidR="00296E35" w:rsidRPr="001C0FC4" w:rsidRDefault="00296E35" w:rsidP="00296E35">
      <w:pPr>
        <w:pStyle w:val="B1"/>
      </w:pPr>
      <w:r w:rsidRPr="001C0FC4">
        <w:t>-</w:t>
      </w:r>
      <w:r w:rsidRPr="001C0FC4">
        <w:tab/>
        <w:t>The UE is switched-off.</w:t>
      </w:r>
    </w:p>
    <w:p w14:paraId="68C28336" w14:textId="77777777" w:rsidR="00296E35" w:rsidRPr="001C0FC4" w:rsidRDefault="00296E35" w:rsidP="00296E35">
      <w:pPr>
        <w:pStyle w:val="B1"/>
      </w:pPr>
      <w:r w:rsidRPr="001C0FC4">
        <w:t>-</w:t>
      </w:r>
      <w:r w:rsidRPr="001C0FC4">
        <w:tab/>
        <w:t>UE States at the end of the preamble</w:t>
      </w:r>
    </w:p>
    <w:p w14:paraId="0930B052" w14:textId="77777777" w:rsidR="00296E35" w:rsidRPr="001C0FC4" w:rsidRDefault="00296E35" w:rsidP="00296E35">
      <w:pPr>
        <w:pStyle w:val="B2"/>
      </w:pPr>
      <w:r w:rsidRPr="001C0FC4">
        <w:t>-</w:t>
      </w:r>
      <w:r w:rsidRPr="001C0FC4">
        <w:tab/>
        <w:t>The UE is in state 'switched-off'.</w:t>
      </w:r>
    </w:p>
    <w:p w14:paraId="2BE8FD60" w14:textId="77777777" w:rsidR="00296E35" w:rsidRPr="001C0FC4" w:rsidRDefault="00296E35" w:rsidP="00296E35">
      <w:pPr>
        <w:pStyle w:val="H6"/>
      </w:pPr>
      <w:r w:rsidRPr="001C0FC4">
        <w:t>7.1.2.3.2</w:t>
      </w:r>
      <w:r w:rsidRPr="001C0FC4">
        <w:tab/>
        <w:t>Test procedure sequence</w:t>
      </w:r>
    </w:p>
    <w:p w14:paraId="244D1F92" w14:textId="77777777" w:rsidR="00296E35" w:rsidRPr="001C0FC4" w:rsidRDefault="00296E35" w:rsidP="00296E35">
      <w:pPr>
        <w:pStyle w:val="TH"/>
      </w:pPr>
      <w:r w:rsidRPr="001C0FC4">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70BA52" w14:textId="77777777" w:rsidTr="002E3FCC">
        <w:tc>
          <w:tcPr>
            <w:tcW w:w="648" w:type="dxa"/>
            <w:tcBorders>
              <w:top w:val="single" w:sz="4" w:space="0" w:color="auto"/>
              <w:left w:val="single" w:sz="4" w:space="0" w:color="auto"/>
              <w:bottom w:val="nil"/>
              <w:right w:val="single" w:sz="4" w:space="0" w:color="auto"/>
            </w:tcBorders>
            <w:hideMark/>
          </w:tcPr>
          <w:p w14:paraId="3DC0F9C2"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F3A5986"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C893F8C"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6857BDD7"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1AD52C" w14:textId="77777777" w:rsidR="00296E35" w:rsidRPr="001C0FC4" w:rsidRDefault="00296E35" w:rsidP="002E3FCC">
            <w:pPr>
              <w:pStyle w:val="TAH"/>
              <w:spacing w:line="256" w:lineRule="auto"/>
            </w:pPr>
            <w:r w:rsidRPr="001C0FC4">
              <w:t>Verdict</w:t>
            </w:r>
          </w:p>
        </w:tc>
      </w:tr>
      <w:tr w:rsidR="00296E35" w:rsidRPr="001C0FC4" w14:paraId="50BAB3DC" w14:textId="77777777" w:rsidTr="002E3FCC">
        <w:tc>
          <w:tcPr>
            <w:tcW w:w="648" w:type="dxa"/>
            <w:tcBorders>
              <w:top w:val="nil"/>
              <w:left w:val="single" w:sz="4" w:space="0" w:color="auto"/>
              <w:bottom w:val="single" w:sz="4" w:space="0" w:color="auto"/>
              <w:right w:val="single" w:sz="4" w:space="0" w:color="auto"/>
            </w:tcBorders>
          </w:tcPr>
          <w:p w14:paraId="30A8C49D"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8B994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84BF6A"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B0384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056C9FF1"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3409C58" w14:textId="77777777" w:rsidR="00296E35" w:rsidRPr="001C0FC4" w:rsidRDefault="00296E35" w:rsidP="002E3FCC">
            <w:pPr>
              <w:pStyle w:val="TAH"/>
              <w:spacing w:line="256" w:lineRule="auto"/>
            </w:pPr>
          </w:p>
        </w:tc>
      </w:tr>
      <w:tr w:rsidR="00296E35" w:rsidRPr="001C0FC4" w14:paraId="748AD2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92DB3C"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DF15E3F"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FB95B5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F3261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097E2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395551" w14:textId="77777777" w:rsidR="00296E35" w:rsidRPr="001C0FC4" w:rsidRDefault="00296E35" w:rsidP="002E3FCC">
            <w:pPr>
              <w:pStyle w:val="TAC"/>
              <w:spacing w:line="256" w:lineRule="auto"/>
            </w:pPr>
            <w:r w:rsidRPr="001C0FC4">
              <w:t>-</w:t>
            </w:r>
          </w:p>
        </w:tc>
      </w:tr>
      <w:tr w:rsidR="00296E35" w:rsidRPr="001C0FC4" w14:paraId="2131A1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B1BD12"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9AF15E9" w14:textId="77777777" w:rsidR="00296E35" w:rsidRPr="001C0FC4" w:rsidRDefault="00296E35" w:rsidP="002E3FCC">
            <w:pPr>
              <w:pStyle w:val="TAL"/>
            </w:pPr>
            <w:r w:rsidRPr="001C0FC4">
              <w:t>Trigger the UE to reset UTC time and location.</w:t>
            </w:r>
          </w:p>
          <w:p w14:paraId="6CE85239" w14:textId="77777777" w:rsidR="00296E35" w:rsidRPr="001C0FC4" w:rsidRDefault="00296E35" w:rsidP="002E3FCC">
            <w:pPr>
              <w:pStyle w:val="TAL"/>
            </w:pPr>
          </w:p>
          <w:p w14:paraId="27A758F5"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0C796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A72C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3240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F41E0D" w14:textId="77777777" w:rsidR="00296E35" w:rsidRPr="001C0FC4" w:rsidRDefault="00296E35" w:rsidP="002E3FCC">
            <w:pPr>
              <w:pStyle w:val="TAC"/>
              <w:spacing w:line="256" w:lineRule="auto"/>
            </w:pPr>
            <w:r w:rsidRPr="001C0FC4">
              <w:t>-</w:t>
            </w:r>
          </w:p>
        </w:tc>
      </w:tr>
      <w:tr w:rsidR="00296E35" w:rsidRPr="001C0FC4" w14:paraId="46AF1D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7FB6E40"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53C14585" w14:textId="4F762BC0"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3894E8F7" w14:textId="77777777" w:rsidR="00296E35" w:rsidRPr="001C0FC4" w:rsidRDefault="00296E35" w:rsidP="002E3FCC">
            <w:pPr>
              <w:pStyle w:val="TAL"/>
              <w:spacing w:line="256" w:lineRule="auto"/>
            </w:pPr>
          </w:p>
          <w:p w14:paraId="43BA29EA"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E6DC3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9AD4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CA333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B844B" w14:textId="77777777" w:rsidR="00296E35" w:rsidRPr="001C0FC4" w:rsidRDefault="00296E35" w:rsidP="002E3FCC">
            <w:pPr>
              <w:pStyle w:val="TAC"/>
              <w:spacing w:line="256" w:lineRule="auto"/>
            </w:pPr>
            <w:r w:rsidRPr="001C0FC4">
              <w:t>-</w:t>
            </w:r>
          </w:p>
        </w:tc>
      </w:tr>
      <w:tr w:rsidR="00296E35" w:rsidRPr="001C0FC4" w14:paraId="3DF712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14DC76"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65A7DED" w14:textId="6084F472"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9DA58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E3B0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F87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89E3DA" w14:textId="77777777" w:rsidR="00296E35" w:rsidRPr="001C0FC4" w:rsidRDefault="00296E35" w:rsidP="002E3FCC">
            <w:pPr>
              <w:pStyle w:val="TAC"/>
              <w:spacing w:line="256" w:lineRule="auto"/>
            </w:pPr>
            <w:r w:rsidRPr="001C0FC4">
              <w:t>-</w:t>
            </w:r>
          </w:p>
        </w:tc>
      </w:tr>
      <w:tr w:rsidR="00296E35" w:rsidRPr="001C0FC4" w14:paraId="3EC0A2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7CD0E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167B0CC"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71F64B6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0B7078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8A8BB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3D8267" w14:textId="77777777" w:rsidR="00296E35" w:rsidRPr="001C0FC4" w:rsidRDefault="00296E35" w:rsidP="002E3FCC">
            <w:pPr>
              <w:pStyle w:val="TAC"/>
              <w:spacing w:line="256" w:lineRule="auto"/>
            </w:pPr>
            <w:r w:rsidRPr="001C0FC4">
              <w:t>-</w:t>
            </w:r>
          </w:p>
        </w:tc>
      </w:tr>
      <w:tr w:rsidR="00296E35" w:rsidRPr="001C0FC4" w14:paraId="1B5627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416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8D6836"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9E3B05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EFDEF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491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5940A27" w14:textId="77777777" w:rsidR="00296E35" w:rsidRPr="001C0FC4" w:rsidRDefault="00296E35" w:rsidP="002E3FCC">
            <w:pPr>
              <w:pStyle w:val="TAC"/>
              <w:spacing w:line="256" w:lineRule="auto"/>
            </w:pPr>
            <w:r w:rsidRPr="001C0FC4">
              <w:t>-</w:t>
            </w:r>
          </w:p>
        </w:tc>
      </w:tr>
      <w:tr w:rsidR="00296E35" w:rsidRPr="001C0FC4" w14:paraId="0A6DFEE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2AAFBC"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7A4A1D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1E11662" w14:textId="77777777" w:rsidR="00296E35" w:rsidRPr="001C0FC4" w:rsidRDefault="00296E35" w:rsidP="002E3FCC">
            <w:pPr>
              <w:pStyle w:val="TAL"/>
              <w:spacing w:line="256" w:lineRule="auto"/>
            </w:pPr>
            <w:r w:rsidRPr="001C0FC4">
              <w:t>NOTE: It is expected that the UE</w:t>
            </w:r>
          </w:p>
          <w:p w14:paraId="63249BAB"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0E74E8E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616DFF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9A297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34CECA"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BEDBCBA" w14:textId="77777777" w:rsidR="00296E35" w:rsidRPr="001C0FC4" w:rsidRDefault="00296E35" w:rsidP="002E3FCC">
            <w:pPr>
              <w:pStyle w:val="TAC"/>
              <w:spacing w:line="256" w:lineRule="auto"/>
            </w:pPr>
            <w:r w:rsidRPr="001C0FC4">
              <w:t>P</w:t>
            </w:r>
          </w:p>
        </w:tc>
      </w:tr>
      <w:tr w:rsidR="00296E35" w:rsidRPr="001C0FC4" w14:paraId="33F71B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D8611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6010CD1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F9A19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CEF5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F9C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BAE37" w14:textId="77777777" w:rsidR="00296E35" w:rsidRPr="001C0FC4" w:rsidRDefault="00296E35" w:rsidP="002E3FCC">
            <w:pPr>
              <w:pStyle w:val="TAC"/>
              <w:spacing w:line="256" w:lineRule="auto"/>
            </w:pPr>
            <w:r w:rsidRPr="001C0FC4">
              <w:t>-</w:t>
            </w:r>
          </w:p>
        </w:tc>
      </w:tr>
      <w:tr w:rsidR="00296E35" w:rsidRPr="001C0FC4" w14:paraId="43D8B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DA1A6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F3312AB"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55600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119F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288BA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82D956" w14:textId="77777777" w:rsidR="00296E35" w:rsidRPr="001C0FC4" w:rsidRDefault="00296E35" w:rsidP="002E3FCC">
            <w:pPr>
              <w:pStyle w:val="TAC"/>
              <w:spacing w:line="256" w:lineRule="auto"/>
            </w:pPr>
            <w:r w:rsidRPr="001C0FC4">
              <w:t>-</w:t>
            </w:r>
          </w:p>
        </w:tc>
      </w:tr>
      <w:tr w:rsidR="00296E35" w:rsidRPr="001C0FC4" w14:paraId="0F20A7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EF162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B3212D7" w14:textId="6311D51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0983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188DF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B4A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0441684" w14:textId="77777777" w:rsidR="00296E35" w:rsidRPr="001C0FC4" w:rsidRDefault="00296E35" w:rsidP="002E3FCC">
            <w:pPr>
              <w:pStyle w:val="TAC"/>
              <w:spacing w:line="256" w:lineRule="auto"/>
            </w:pPr>
            <w:r w:rsidRPr="001C0FC4">
              <w:t>-</w:t>
            </w:r>
          </w:p>
        </w:tc>
      </w:tr>
      <w:tr w:rsidR="00296E35" w:rsidRPr="001C0FC4" w14:paraId="0F9F22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B5D3D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48E01A8" w14:textId="67A6B5B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6E2566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18CA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2F25A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C40276" w14:textId="77777777" w:rsidR="00296E35" w:rsidRPr="001C0FC4" w:rsidRDefault="00296E35" w:rsidP="002E3FCC">
            <w:pPr>
              <w:pStyle w:val="TAC"/>
              <w:spacing w:line="256" w:lineRule="auto"/>
            </w:pPr>
            <w:r w:rsidRPr="001C0FC4">
              <w:t>-</w:t>
            </w:r>
          </w:p>
        </w:tc>
      </w:tr>
      <w:tr w:rsidR="00296E35" w:rsidRPr="001C0FC4" w14:paraId="62EBFC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5234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557DD38"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76CE998A"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EE528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83EBB1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B3924" w14:textId="77777777" w:rsidR="00296E35" w:rsidRPr="001C0FC4" w:rsidRDefault="00296E35" w:rsidP="002E3FCC">
            <w:pPr>
              <w:pStyle w:val="TAC"/>
              <w:spacing w:line="256" w:lineRule="auto"/>
            </w:pPr>
            <w:r w:rsidRPr="001C0FC4">
              <w:t>-</w:t>
            </w:r>
          </w:p>
        </w:tc>
      </w:tr>
      <w:tr w:rsidR="00296E35" w:rsidRPr="001C0FC4" w14:paraId="6BDCAF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3861B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8087940"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8205DB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B760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FE5C2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31B56" w14:textId="77777777" w:rsidR="00296E35" w:rsidRPr="001C0FC4" w:rsidRDefault="00296E35" w:rsidP="002E3FCC">
            <w:pPr>
              <w:pStyle w:val="TAC"/>
              <w:spacing w:line="256" w:lineRule="auto"/>
            </w:pPr>
            <w:r w:rsidRPr="001C0FC4">
              <w:t>-</w:t>
            </w:r>
          </w:p>
        </w:tc>
      </w:tr>
      <w:tr w:rsidR="00296E35" w:rsidRPr="001C0FC4" w14:paraId="59B0E4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3816C8"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ECE9F5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7C3BEA6" w14:textId="77777777" w:rsidR="00296E35" w:rsidRPr="001C0FC4" w:rsidRDefault="00296E35" w:rsidP="002E3FCC">
            <w:pPr>
              <w:pStyle w:val="TAL"/>
              <w:spacing w:line="256" w:lineRule="auto"/>
            </w:pPr>
            <w:r w:rsidRPr="001C0FC4">
              <w:t>NOTE: It is expected that the UE</w:t>
            </w:r>
          </w:p>
          <w:p w14:paraId="6B75AB5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3A0111"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847BD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336CBF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83B2F7A"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31991B16" w14:textId="77777777" w:rsidR="00296E35" w:rsidRPr="001C0FC4" w:rsidRDefault="00296E35" w:rsidP="002E3FCC">
            <w:pPr>
              <w:pStyle w:val="TAC"/>
              <w:spacing w:line="256" w:lineRule="auto"/>
            </w:pPr>
            <w:r w:rsidRPr="001C0FC4">
              <w:t>P</w:t>
            </w:r>
          </w:p>
        </w:tc>
      </w:tr>
      <w:tr w:rsidR="00296E35" w:rsidRPr="001C0FC4" w14:paraId="383B4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3D9D1D"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0C146D7"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C7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1754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12537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1A1F9A" w14:textId="77777777" w:rsidR="00296E35" w:rsidRPr="001C0FC4" w:rsidRDefault="00296E35" w:rsidP="002E3FCC">
            <w:pPr>
              <w:pStyle w:val="TAC"/>
              <w:spacing w:line="256" w:lineRule="auto"/>
            </w:pPr>
            <w:r w:rsidRPr="001C0FC4">
              <w:t>-</w:t>
            </w:r>
          </w:p>
        </w:tc>
      </w:tr>
      <w:tr w:rsidR="00296E35" w:rsidRPr="001C0FC4" w14:paraId="128E1D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57FF603"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90DBF9C"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F7C9A71"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3DA1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6BFA3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6ACED8" w14:textId="77777777" w:rsidR="00296E35" w:rsidRPr="001C0FC4" w:rsidRDefault="00296E35" w:rsidP="002E3FCC">
            <w:pPr>
              <w:pStyle w:val="TAC"/>
              <w:spacing w:line="256" w:lineRule="auto"/>
            </w:pPr>
            <w:r w:rsidRPr="001C0FC4">
              <w:t>-</w:t>
            </w:r>
          </w:p>
        </w:tc>
      </w:tr>
      <w:tr w:rsidR="00296E35" w:rsidRPr="001C0FC4" w14:paraId="10A759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0F444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1BAD372" w14:textId="55C85E5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4EA83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98EE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BA88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7D8D6C" w14:textId="77777777" w:rsidR="00296E35" w:rsidRPr="001C0FC4" w:rsidRDefault="00296E35" w:rsidP="002E3FCC">
            <w:pPr>
              <w:pStyle w:val="TAC"/>
              <w:spacing w:line="256" w:lineRule="auto"/>
            </w:pPr>
            <w:r w:rsidRPr="001C0FC4">
              <w:t>-</w:t>
            </w:r>
          </w:p>
        </w:tc>
      </w:tr>
      <w:tr w:rsidR="00296E35" w:rsidRPr="001C0FC4" w14:paraId="016767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53BF6"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27A5676" w14:textId="32C4708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A53BDB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A1EE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588F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76ECCE" w14:textId="77777777" w:rsidR="00296E35" w:rsidRPr="001C0FC4" w:rsidRDefault="00296E35" w:rsidP="002E3FCC">
            <w:pPr>
              <w:pStyle w:val="TAC"/>
              <w:spacing w:line="256" w:lineRule="auto"/>
            </w:pPr>
            <w:r w:rsidRPr="001C0FC4">
              <w:t>-</w:t>
            </w:r>
          </w:p>
        </w:tc>
      </w:tr>
      <w:tr w:rsidR="00296E35" w:rsidRPr="001C0FC4" w14:paraId="524B0C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EE79CC"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5C36D63"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25485219"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62824878"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B2317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C3870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4AF2A2" w14:textId="77777777" w:rsidR="00296E35" w:rsidRPr="001C0FC4" w:rsidRDefault="00296E35" w:rsidP="002E3FCC">
            <w:pPr>
              <w:pStyle w:val="TAC"/>
              <w:spacing w:line="256" w:lineRule="auto"/>
            </w:pPr>
            <w:r w:rsidRPr="001C0FC4">
              <w:t>-</w:t>
            </w:r>
          </w:p>
        </w:tc>
      </w:tr>
      <w:tr w:rsidR="00296E35" w:rsidRPr="001C0FC4" w14:paraId="77A13C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1C9784"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7ED7AC4"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C8BACE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753C4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96AE0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9F703A" w14:textId="77777777" w:rsidR="00296E35" w:rsidRPr="001C0FC4" w:rsidRDefault="00296E35" w:rsidP="002E3FCC">
            <w:pPr>
              <w:pStyle w:val="TAC"/>
              <w:spacing w:line="256" w:lineRule="auto"/>
            </w:pPr>
            <w:r w:rsidRPr="001C0FC4">
              <w:t>-</w:t>
            </w:r>
          </w:p>
        </w:tc>
      </w:tr>
      <w:tr w:rsidR="00296E35" w:rsidRPr="001C0FC4" w14:paraId="2AD19D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D0B7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6CDEC69"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4F34EAF"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1E87E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50C48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90EC9A" w14:textId="77777777" w:rsidR="00296E35" w:rsidRPr="001C0FC4" w:rsidRDefault="00296E35" w:rsidP="002E3FCC">
            <w:pPr>
              <w:pStyle w:val="TAC"/>
              <w:spacing w:line="256" w:lineRule="auto"/>
            </w:pPr>
            <w:r w:rsidRPr="001C0FC4">
              <w:t>-</w:t>
            </w:r>
          </w:p>
        </w:tc>
      </w:tr>
      <w:tr w:rsidR="00296E35" w:rsidRPr="001C0FC4" w14:paraId="357150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886B6B"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7A8DC30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2B80F276" w14:textId="77777777" w:rsidR="00296E35" w:rsidRPr="001C0FC4" w:rsidRDefault="00296E35" w:rsidP="002E3FCC">
            <w:pPr>
              <w:pStyle w:val="TAL"/>
              <w:spacing w:line="256" w:lineRule="auto"/>
            </w:pPr>
            <w:r w:rsidRPr="001C0FC4">
              <w:t>NOTE: It is expected that the UE</w:t>
            </w:r>
          </w:p>
          <w:p w14:paraId="0CE274C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6A7D7C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00ED2ED"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3BEA6D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41255CD"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6E7263F3" w14:textId="77777777" w:rsidR="00296E35" w:rsidRPr="001C0FC4" w:rsidRDefault="00296E35" w:rsidP="002E3FCC">
            <w:pPr>
              <w:pStyle w:val="TAC"/>
              <w:spacing w:line="256" w:lineRule="auto"/>
            </w:pPr>
            <w:r w:rsidRPr="001C0FC4">
              <w:t>P</w:t>
            </w:r>
          </w:p>
        </w:tc>
      </w:tr>
      <w:tr w:rsidR="00296E35" w:rsidRPr="001C0FC4" w14:paraId="34D185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205B2D"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0F56A278"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9A3964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C8327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42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C21CA3" w14:textId="77777777" w:rsidR="00296E35" w:rsidRPr="001C0FC4" w:rsidRDefault="00296E35" w:rsidP="002E3FCC">
            <w:pPr>
              <w:pStyle w:val="TAC"/>
              <w:spacing w:line="256" w:lineRule="auto"/>
            </w:pPr>
            <w:r w:rsidRPr="001C0FC4">
              <w:t>-</w:t>
            </w:r>
          </w:p>
        </w:tc>
      </w:tr>
      <w:tr w:rsidR="00296E35" w:rsidRPr="001C0FC4" w14:paraId="2190C0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F51233"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8C82631"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216DDC5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AB25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BD86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CFCA4D" w14:textId="77777777" w:rsidR="00296E35" w:rsidRPr="001C0FC4" w:rsidRDefault="00296E35" w:rsidP="002E3FCC">
            <w:pPr>
              <w:pStyle w:val="TAC"/>
              <w:spacing w:line="256" w:lineRule="auto"/>
            </w:pPr>
            <w:r w:rsidRPr="001C0FC4">
              <w:t>-</w:t>
            </w:r>
          </w:p>
        </w:tc>
      </w:tr>
      <w:tr w:rsidR="00296E35" w:rsidRPr="001C0FC4" w14:paraId="5AC15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40F6E6"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4CB683"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6029B1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041F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53D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510F35" w14:textId="77777777" w:rsidR="00296E35" w:rsidRPr="001C0FC4" w:rsidRDefault="00296E35" w:rsidP="002E3FCC">
            <w:pPr>
              <w:pStyle w:val="TAC"/>
              <w:spacing w:line="256" w:lineRule="auto"/>
            </w:pPr>
            <w:r w:rsidRPr="001C0FC4">
              <w:t>-</w:t>
            </w:r>
          </w:p>
        </w:tc>
      </w:tr>
      <w:tr w:rsidR="00296E35" w:rsidRPr="001C0FC4" w14:paraId="6777F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FE87C8"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50ABE76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6DD891BC" w14:textId="77777777" w:rsidR="00296E35" w:rsidRPr="001C0FC4" w:rsidRDefault="00296E35" w:rsidP="002E3FCC">
            <w:pPr>
              <w:pStyle w:val="TAL"/>
              <w:spacing w:line="256" w:lineRule="auto"/>
            </w:pPr>
            <w:r w:rsidRPr="001C0FC4">
              <w:t>NOTE: It is expected that the UE</w:t>
            </w:r>
          </w:p>
          <w:p w14:paraId="285BD228"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59A21E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51428F5"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174311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8D3E3C"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52998B0B" w14:textId="77777777" w:rsidR="00296E35" w:rsidRPr="001C0FC4" w:rsidRDefault="00296E35" w:rsidP="002E3FCC">
            <w:pPr>
              <w:pStyle w:val="TAC"/>
              <w:spacing w:line="256" w:lineRule="auto"/>
            </w:pPr>
            <w:r w:rsidRPr="001C0FC4">
              <w:t>P</w:t>
            </w:r>
          </w:p>
        </w:tc>
      </w:tr>
      <w:tr w:rsidR="00296E35" w:rsidRPr="001C0FC4" w14:paraId="01BEC5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EF279"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298AC8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620779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989D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D89E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F899A" w14:textId="77777777" w:rsidR="00296E35" w:rsidRPr="001C0FC4" w:rsidRDefault="00296E35" w:rsidP="002E3FCC">
            <w:pPr>
              <w:pStyle w:val="TAC"/>
              <w:spacing w:line="256" w:lineRule="auto"/>
            </w:pPr>
            <w:r w:rsidRPr="001C0FC4">
              <w:t>-</w:t>
            </w:r>
          </w:p>
        </w:tc>
      </w:tr>
      <w:tr w:rsidR="00296E35" w:rsidRPr="001C0FC4" w14:paraId="12676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A67A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23BDC673"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4272F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F228F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F3B9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276556" w14:textId="77777777" w:rsidR="00296E35" w:rsidRPr="001C0FC4" w:rsidRDefault="00296E35" w:rsidP="002E3FCC">
            <w:pPr>
              <w:pStyle w:val="TAC"/>
              <w:spacing w:line="256" w:lineRule="auto"/>
            </w:pPr>
            <w:r w:rsidRPr="001C0FC4">
              <w:t>-</w:t>
            </w:r>
          </w:p>
        </w:tc>
      </w:tr>
      <w:tr w:rsidR="00296E35" w:rsidRPr="001C0FC4" w14:paraId="05D4E9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6733C5"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39CDD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9A1FE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C5906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4139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395092" w14:textId="77777777" w:rsidR="00296E35" w:rsidRPr="001C0FC4" w:rsidRDefault="00296E35" w:rsidP="002E3FCC">
            <w:pPr>
              <w:pStyle w:val="TAC"/>
              <w:spacing w:line="256" w:lineRule="auto"/>
            </w:pPr>
            <w:r w:rsidRPr="001C0FC4">
              <w:t>-</w:t>
            </w:r>
          </w:p>
        </w:tc>
      </w:tr>
      <w:tr w:rsidR="00296E35" w:rsidRPr="001C0FC4" w14:paraId="16535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0D5BD"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0AB49D2A"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4DFDFE24" w14:textId="77777777" w:rsidR="00296E35" w:rsidRPr="001C0FC4" w:rsidRDefault="00296E35" w:rsidP="002E3FCC">
            <w:pPr>
              <w:pStyle w:val="TAL"/>
              <w:spacing w:line="256" w:lineRule="auto"/>
            </w:pPr>
            <w:r w:rsidRPr="001C0FC4">
              <w:t>NOTE: It is expected that the UE</w:t>
            </w:r>
          </w:p>
          <w:p w14:paraId="240B9986"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C0D797A"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BFA28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E993F4"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9DDBA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A3675D5" w14:textId="77777777" w:rsidR="00296E35" w:rsidRPr="001C0FC4" w:rsidRDefault="00296E35" w:rsidP="002E3FCC">
            <w:pPr>
              <w:pStyle w:val="TAC"/>
              <w:spacing w:line="256" w:lineRule="auto"/>
            </w:pPr>
            <w:r w:rsidRPr="001C0FC4">
              <w:t>P</w:t>
            </w:r>
          </w:p>
        </w:tc>
      </w:tr>
      <w:tr w:rsidR="00296E35" w:rsidRPr="001C0FC4" w14:paraId="3B9AA4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3D5B8A"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27ED7E9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D1F6A2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387CE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CE4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795410" w14:textId="77777777" w:rsidR="00296E35" w:rsidRPr="001C0FC4" w:rsidRDefault="00296E35" w:rsidP="002E3FCC">
            <w:pPr>
              <w:pStyle w:val="TAC"/>
              <w:spacing w:line="256" w:lineRule="auto"/>
            </w:pPr>
            <w:r w:rsidRPr="001C0FC4">
              <w:t>-</w:t>
            </w:r>
          </w:p>
        </w:tc>
      </w:tr>
      <w:tr w:rsidR="00296E35" w:rsidRPr="001C0FC4" w14:paraId="5B67D0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B6245D"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049DDED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377A12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2D4D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0C92F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F143A" w14:textId="77777777" w:rsidR="00296E35" w:rsidRPr="001C0FC4" w:rsidRDefault="00296E35" w:rsidP="002E3FCC">
            <w:pPr>
              <w:pStyle w:val="TAC"/>
              <w:spacing w:line="256" w:lineRule="auto"/>
            </w:pPr>
            <w:r w:rsidRPr="001C0FC4">
              <w:t>-</w:t>
            </w:r>
          </w:p>
        </w:tc>
      </w:tr>
      <w:tr w:rsidR="00296E35" w:rsidRPr="001C0FC4" w14:paraId="42C36A8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8BBAF58"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3428A4E" w14:textId="384963F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C082D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753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F7A1B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03904C" w14:textId="77777777" w:rsidR="00296E35" w:rsidRPr="001C0FC4" w:rsidRDefault="00296E35" w:rsidP="002E3FCC">
            <w:pPr>
              <w:pStyle w:val="TAC"/>
              <w:spacing w:line="256" w:lineRule="auto"/>
            </w:pPr>
            <w:r w:rsidRPr="001C0FC4">
              <w:t>-</w:t>
            </w:r>
          </w:p>
        </w:tc>
      </w:tr>
      <w:tr w:rsidR="00296E35" w:rsidRPr="001C0FC4" w14:paraId="2C6CC21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DDAC2B7"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635FD85B" w14:textId="77777777" w:rsidR="00296E35" w:rsidRPr="001C0FC4" w:rsidRDefault="00296E35" w:rsidP="00296E35"/>
    <w:p w14:paraId="6EFC04A1" w14:textId="77777777" w:rsidR="00296E35" w:rsidRPr="001C0FC4" w:rsidRDefault="00296E35" w:rsidP="00296E35">
      <w:pPr>
        <w:pStyle w:val="H6"/>
        <w:rPr>
          <w:lang w:eastAsia="ko-KR"/>
        </w:rPr>
      </w:pPr>
      <w:r w:rsidRPr="001C0FC4">
        <w:t>7.1.2.3.3</w:t>
      </w:r>
      <w:r w:rsidRPr="001C0FC4">
        <w:tab/>
        <w:t>Specific message contents</w:t>
      </w:r>
    </w:p>
    <w:p w14:paraId="554A9211" w14:textId="77777777" w:rsidR="00296E35" w:rsidRPr="001C0FC4" w:rsidRDefault="00296E35" w:rsidP="00296E35">
      <w:pPr>
        <w:pStyle w:val="TH"/>
      </w:pPr>
      <w:r w:rsidRPr="001C0FC4">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987E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8D28080" w14:textId="2341AE7E"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2B4073F6" w14:textId="77777777" w:rsidR="00296E35" w:rsidRPr="001C0FC4" w:rsidRDefault="00296E35" w:rsidP="00296E35"/>
    <w:p w14:paraId="62AD7849" w14:textId="77777777" w:rsidR="00296E35" w:rsidRPr="001C0FC4" w:rsidRDefault="00296E35" w:rsidP="00296E35">
      <w:pPr>
        <w:pStyle w:val="TH"/>
      </w:pPr>
      <w:r w:rsidRPr="001C0FC4">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10A18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EC7325" w14:textId="270DC162"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B4C5A9E" w14:textId="77777777" w:rsidR="00296E35" w:rsidRPr="001C0FC4" w:rsidRDefault="00296E35" w:rsidP="00296E35"/>
    <w:p w14:paraId="4B3D34D1" w14:textId="77777777" w:rsidR="00296E35" w:rsidRPr="001C0FC4" w:rsidRDefault="00296E35" w:rsidP="00296E35">
      <w:pPr>
        <w:pStyle w:val="TH"/>
      </w:pPr>
      <w:r w:rsidRPr="001C0FC4">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7711F3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6201277" w14:textId="5A9B9046"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69C785D3" w14:textId="77777777" w:rsidR="00296E35" w:rsidRPr="001C0FC4" w:rsidRDefault="00296E35" w:rsidP="00296E35"/>
    <w:p w14:paraId="2665F1BB" w14:textId="77777777" w:rsidR="00296E35" w:rsidRPr="001C0FC4" w:rsidRDefault="00296E35" w:rsidP="00296E35">
      <w:pPr>
        <w:pStyle w:val="TH"/>
      </w:pPr>
      <w:r w:rsidRPr="001C0FC4">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E37E61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FF75300" w14:textId="5888015F"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0182D7F3" w14:textId="77777777" w:rsidR="00296E35" w:rsidRPr="001C0FC4" w:rsidRDefault="00296E35" w:rsidP="00296E35"/>
    <w:p w14:paraId="13A345B8" w14:textId="77777777" w:rsidR="00296E35" w:rsidRPr="001C0FC4" w:rsidRDefault="00296E35" w:rsidP="00296E35">
      <w:pPr>
        <w:pStyle w:val="TH"/>
      </w:pPr>
      <w:r w:rsidRPr="001C0FC4">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47733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B65F69" w14:textId="27F3E4BE"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4C128EA2" w14:textId="77777777" w:rsidR="00296E35" w:rsidRPr="001C0FC4" w:rsidRDefault="00296E35" w:rsidP="00296E35"/>
    <w:p w14:paraId="7EF6C440" w14:textId="77777777" w:rsidR="00296E35" w:rsidRPr="001C0FC4" w:rsidRDefault="00296E35" w:rsidP="00296E35">
      <w:pPr>
        <w:pStyle w:val="TH"/>
      </w:pPr>
      <w:r w:rsidRPr="001C0FC4">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54289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BD3BE90" w14:textId="22E45857"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bookmarkEnd w:id="1338"/>
    </w:tbl>
    <w:p w14:paraId="4493A9A1" w14:textId="77777777" w:rsidR="00296E35" w:rsidRPr="001C0FC4" w:rsidRDefault="00296E35" w:rsidP="00296E35"/>
    <w:p w14:paraId="6FDF5BE1" w14:textId="77777777" w:rsidR="00296E35" w:rsidRPr="001C0FC4" w:rsidRDefault="00296E35" w:rsidP="00296E35">
      <w:pPr>
        <w:pStyle w:val="Heading3"/>
      </w:pPr>
      <w:bookmarkStart w:id="1340" w:name="_Toc106817734"/>
      <w:bookmarkStart w:id="1341" w:name="_Toc106817859"/>
      <w:bookmarkStart w:id="1342" w:name="_Toc178186393"/>
      <w:bookmarkStart w:id="1343" w:name="_Toc210385214"/>
      <w:r w:rsidRPr="001C0FC4">
        <w:t>7.1.3</w:t>
      </w:r>
      <w:r w:rsidRPr="001C0FC4">
        <w:tab/>
        <w:t>Off-network / Short Data Service (SDS) / Standalone SDS using signalling control plane / Group SDS message / Client Originated (CO)</w:t>
      </w:r>
      <w:bookmarkEnd w:id="1340"/>
      <w:bookmarkEnd w:id="1341"/>
      <w:bookmarkEnd w:id="1342"/>
      <w:bookmarkEnd w:id="1343"/>
    </w:p>
    <w:p w14:paraId="66D4B122" w14:textId="77777777" w:rsidR="00296E35" w:rsidRPr="001C0FC4" w:rsidRDefault="00296E35" w:rsidP="00296E35">
      <w:pPr>
        <w:pStyle w:val="H6"/>
      </w:pPr>
      <w:r w:rsidRPr="001C0FC4">
        <w:t>7.1.3.1</w:t>
      </w:r>
      <w:r w:rsidRPr="001C0FC4">
        <w:tab/>
        <w:t>Test Purpose (TP)</w:t>
      </w:r>
    </w:p>
    <w:p w14:paraId="089C62DC" w14:textId="77777777" w:rsidR="00296E35" w:rsidRPr="001C0FC4" w:rsidRDefault="00296E35" w:rsidP="00296E35">
      <w:pPr>
        <w:pStyle w:val="H6"/>
      </w:pPr>
      <w:r w:rsidRPr="001C0FC4">
        <w:t>(1)</w:t>
      </w:r>
    </w:p>
    <w:p w14:paraId="72894EE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8A53B4E" w14:textId="77777777" w:rsidR="00296E35" w:rsidRPr="001C0FC4" w:rsidRDefault="00296E35" w:rsidP="00296E35">
      <w:pPr>
        <w:pStyle w:val="PL"/>
      </w:pPr>
      <w:r w:rsidRPr="001C0FC4">
        <w:rPr>
          <w:b/>
        </w:rPr>
        <w:t>ensure that</w:t>
      </w:r>
      <w:r w:rsidRPr="001C0FC4">
        <w:t xml:space="preserve"> {</w:t>
      </w:r>
    </w:p>
    <w:p w14:paraId="15E0E02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w:t>
      </w:r>
    </w:p>
    <w:p w14:paraId="6F03F036"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52342BA" w14:textId="77777777" w:rsidR="00296E35" w:rsidRPr="001C0FC4" w:rsidRDefault="00296E35" w:rsidP="00296E35">
      <w:pPr>
        <w:pStyle w:val="PL"/>
      </w:pPr>
      <w:r w:rsidRPr="001C0FC4">
        <w:t xml:space="preserve">            }</w:t>
      </w:r>
    </w:p>
    <w:p w14:paraId="34C39DD5" w14:textId="77777777" w:rsidR="00296E35" w:rsidRPr="001C0FC4" w:rsidRDefault="00296E35" w:rsidP="00296E35">
      <w:pPr>
        <w:pStyle w:val="PL"/>
      </w:pPr>
    </w:p>
    <w:p w14:paraId="4F8ABA10" w14:textId="77777777" w:rsidR="00296E35" w:rsidRPr="001C0FC4" w:rsidRDefault="00296E35" w:rsidP="00296E35">
      <w:pPr>
        <w:pStyle w:val="H6"/>
      </w:pPr>
      <w:r w:rsidRPr="001C0FC4">
        <w:t>(2)</w:t>
      </w:r>
    </w:p>
    <w:p w14:paraId="1810CECF"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57DA8A41" w14:textId="77777777" w:rsidR="00296E35" w:rsidRPr="001C0FC4" w:rsidRDefault="00296E35" w:rsidP="00296E35">
      <w:pPr>
        <w:pStyle w:val="PL"/>
      </w:pPr>
      <w:r w:rsidRPr="001C0FC4">
        <w:rPr>
          <w:b/>
        </w:rPr>
        <w:t>ensure that</w:t>
      </w:r>
      <w:r w:rsidRPr="001C0FC4">
        <w:t xml:space="preserve"> {</w:t>
      </w:r>
    </w:p>
    <w:p w14:paraId="75F6BC26"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159CE42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3EE9B12B" w14:textId="77777777" w:rsidR="00296E35" w:rsidRPr="001C0FC4" w:rsidRDefault="00296E35" w:rsidP="00296E35">
      <w:pPr>
        <w:pStyle w:val="PL"/>
      </w:pPr>
      <w:r w:rsidRPr="001C0FC4">
        <w:t xml:space="preserve">            }</w:t>
      </w:r>
    </w:p>
    <w:p w14:paraId="263E81E9" w14:textId="77777777" w:rsidR="00296E35" w:rsidRPr="001C0FC4" w:rsidRDefault="00296E35" w:rsidP="00296E35">
      <w:pPr>
        <w:pStyle w:val="PL"/>
      </w:pPr>
    </w:p>
    <w:p w14:paraId="470A7F77" w14:textId="77777777" w:rsidR="00296E35" w:rsidRPr="001C0FC4" w:rsidRDefault="00296E35" w:rsidP="00296E35">
      <w:pPr>
        <w:pStyle w:val="H6"/>
      </w:pPr>
      <w:r w:rsidRPr="001C0FC4">
        <w:t>(3)</w:t>
      </w:r>
    </w:p>
    <w:p w14:paraId="78C8DE6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D0A18DF" w14:textId="77777777" w:rsidR="00296E35" w:rsidRPr="001C0FC4" w:rsidRDefault="00296E35" w:rsidP="00296E35">
      <w:pPr>
        <w:pStyle w:val="PL"/>
      </w:pPr>
      <w:r w:rsidRPr="001C0FC4">
        <w:rPr>
          <w:b/>
        </w:rPr>
        <w:t>ensure that</w:t>
      </w:r>
      <w:r w:rsidRPr="001C0FC4">
        <w:t xml:space="preserve"> {</w:t>
      </w:r>
    </w:p>
    <w:p w14:paraId="1769070B"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READ }</w:t>
      </w:r>
    </w:p>
    <w:p w14:paraId="333FF748"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37FE472B" w14:textId="77777777" w:rsidR="00296E35" w:rsidRPr="001C0FC4" w:rsidRDefault="00296E35" w:rsidP="00296E35">
      <w:pPr>
        <w:pStyle w:val="PL"/>
      </w:pPr>
      <w:r w:rsidRPr="001C0FC4">
        <w:t xml:space="preserve">            }</w:t>
      </w:r>
    </w:p>
    <w:p w14:paraId="30FD176F" w14:textId="77777777" w:rsidR="00296E35" w:rsidRPr="001C0FC4" w:rsidRDefault="00296E35" w:rsidP="00296E35">
      <w:pPr>
        <w:pStyle w:val="PL"/>
      </w:pPr>
    </w:p>
    <w:p w14:paraId="7878DCDB" w14:textId="77777777" w:rsidR="00296E35" w:rsidRPr="001C0FC4" w:rsidRDefault="00296E35" w:rsidP="00296E35">
      <w:pPr>
        <w:pStyle w:val="H6"/>
      </w:pPr>
      <w:r w:rsidRPr="001C0FC4">
        <w:t>(4)</w:t>
      </w:r>
    </w:p>
    <w:p w14:paraId="4FBDAE1A"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ACCEEB1" w14:textId="77777777" w:rsidR="00296E35" w:rsidRPr="001C0FC4" w:rsidRDefault="00296E35" w:rsidP="00296E35">
      <w:pPr>
        <w:pStyle w:val="PL"/>
      </w:pPr>
      <w:r w:rsidRPr="001C0FC4">
        <w:rPr>
          <w:b/>
        </w:rPr>
        <w:t>ensure that</w:t>
      </w:r>
      <w:r w:rsidRPr="001C0FC4">
        <w:t xml:space="preserve"> {</w:t>
      </w:r>
    </w:p>
    <w:p w14:paraId="62EDCE9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AND READ }</w:t>
      </w:r>
    </w:p>
    <w:p w14:paraId="581AA1D0"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0BE7C30" w14:textId="77777777" w:rsidR="00296E35" w:rsidRPr="001C0FC4" w:rsidRDefault="00296E35" w:rsidP="00296E35">
      <w:pPr>
        <w:pStyle w:val="PL"/>
      </w:pPr>
      <w:r w:rsidRPr="001C0FC4">
        <w:t xml:space="preserve">            }</w:t>
      </w:r>
    </w:p>
    <w:p w14:paraId="76AEE5D2" w14:textId="77777777" w:rsidR="00296E35" w:rsidRPr="001C0FC4" w:rsidRDefault="00296E35" w:rsidP="00296E35">
      <w:pPr>
        <w:pStyle w:val="PL"/>
      </w:pPr>
    </w:p>
    <w:p w14:paraId="2EB3A5D2" w14:textId="77777777" w:rsidR="00296E35" w:rsidRPr="001C0FC4" w:rsidRDefault="00296E35" w:rsidP="00296E35">
      <w:pPr>
        <w:pStyle w:val="H6"/>
      </w:pPr>
      <w:r w:rsidRPr="001C0FC4">
        <w:t>7.1.3.2</w:t>
      </w:r>
      <w:r w:rsidRPr="001C0FC4">
        <w:tab/>
        <w:t>Conformance requirements</w:t>
      </w:r>
    </w:p>
    <w:p w14:paraId="3CED3EEF" w14:textId="77777777" w:rsidR="00296E35" w:rsidRPr="001C0FC4" w:rsidRDefault="00296E35" w:rsidP="00296E35">
      <w:r w:rsidRPr="001C0FC4">
        <w:t xml:space="preserve">References: The conformance requirements covered in the current TC are specified in: </w:t>
      </w:r>
    </w:p>
    <w:p w14:paraId="749421E6" w14:textId="77777777" w:rsidR="00296E35" w:rsidRPr="001C0FC4" w:rsidRDefault="00296E35" w:rsidP="00296E35">
      <w:r w:rsidRPr="001C0FC4">
        <w:t>TS 24.282 clauses 9.3.2.2, 9.3.2.3. Unless otherwise stated these are Rel-15 requirements.</w:t>
      </w:r>
    </w:p>
    <w:p w14:paraId="71E574E7" w14:textId="77777777" w:rsidR="00296E35" w:rsidRPr="001C0FC4" w:rsidRDefault="00296E35" w:rsidP="00296E35">
      <w:r w:rsidRPr="001C0FC4">
        <w:t>[TS 24.282, clause 9.3.2.2]</w:t>
      </w:r>
    </w:p>
    <w:p w14:paraId="0AC2C7F8" w14:textId="77777777" w:rsidR="00296E35" w:rsidRPr="001C0FC4" w:rsidRDefault="00296E35" w:rsidP="00296E35">
      <w:r w:rsidRPr="001C0FC4">
        <w:t>Upon receiving an indication to send an SDS message, the MCData client:</w:t>
      </w:r>
    </w:p>
    <w:p w14:paraId="6D7E26EB"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BA7FD8F" w14:textId="77777777" w:rsidR="00296E35" w:rsidRPr="001C0FC4" w:rsidRDefault="00296E35" w:rsidP="00296E35">
      <w:pPr>
        <w:pStyle w:val="B1"/>
      </w:pPr>
      <w:r w:rsidRPr="001C0FC4">
        <w:t>2)</w:t>
      </w:r>
      <w:r w:rsidRPr="001C0FC4">
        <w:tab/>
        <w:t>if:</w:t>
      </w:r>
    </w:p>
    <w:p w14:paraId="16B717E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91D31FF"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4013A9C7" w14:textId="77777777" w:rsidR="00296E35" w:rsidRPr="001C0FC4" w:rsidRDefault="00296E35" w:rsidP="00296E35">
      <w:pPr>
        <w:pStyle w:val="B1"/>
      </w:pPr>
      <w:r w:rsidRPr="001C0FC4">
        <w:t>3)</w:t>
      </w:r>
      <w:r w:rsidRPr="001C0FC4">
        <w:tab/>
        <w:t>may set the stored SDS disposition request type as:</w:t>
      </w:r>
    </w:p>
    <w:p w14:paraId="4D64FC3A"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362D1B1B"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75B312"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6D63B8B1"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25B14195" w14:textId="77777777" w:rsidR="00296E35" w:rsidRPr="001C0FC4" w:rsidRDefault="00296E35" w:rsidP="00296E35">
      <w:pPr>
        <w:pStyle w:val="B1"/>
      </w:pPr>
      <w:r w:rsidRPr="001C0FC4">
        <w:t>5)</w:t>
      </w:r>
      <w:r w:rsidRPr="001C0FC4">
        <w:tab/>
        <w:t>shall generate an UUID as described in IETF RFC 4122 [14] and store as the SDS message ID;</w:t>
      </w:r>
    </w:p>
    <w:p w14:paraId="1C2DBE8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21F3333C"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0A0157BF" w14:textId="77777777" w:rsidR="00296E35" w:rsidRPr="001C0FC4" w:rsidRDefault="00296E35" w:rsidP="00296E35">
      <w:pPr>
        <w:pStyle w:val="B1"/>
      </w:pPr>
      <w:r w:rsidRPr="001C0FC4">
        <w:t>8)</w:t>
      </w:r>
      <w:r w:rsidRPr="001C0FC4">
        <w:tab/>
        <w:t>shall store the received payload as the SDS payload;</w:t>
      </w:r>
    </w:p>
    <w:p w14:paraId="708FF0C8" w14:textId="77777777" w:rsidR="00296E35" w:rsidRPr="001C0FC4" w:rsidRDefault="00296E35" w:rsidP="00296E35">
      <w:pPr>
        <w:pStyle w:val="B1"/>
      </w:pPr>
      <w:r w:rsidRPr="001C0FC4">
        <w:t>9)</w:t>
      </w:r>
      <w:r w:rsidRPr="001C0FC4">
        <w:tab/>
        <w:t>shall store the received payload type as the SDS payload type;</w:t>
      </w:r>
    </w:p>
    <w:p w14:paraId="5D1523E9" w14:textId="77777777" w:rsidR="00296E35" w:rsidRPr="001C0FC4" w:rsidRDefault="00296E35" w:rsidP="00296E35">
      <w:pPr>
        <w:pStyle w:val="B1"/>
      </w:pPr>
      <w:r w:rsidRPr="001C0FC4">
        <w:t>10)</w:t>
      </w:r>
      <w:r w:rsidRPr="001C0FC4">
        <w:tab/>
        <w:t>shall store the current UTC time as the SDS transmission time;</w:t>
      </w:r>
    </w:p>
    <w:p w14:paraId="0F0F9A3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649BA0B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170A468" w14:textId="77777777" w:rsidR="00296E35" w:rsidRPr="001C0FC4" w:rsidRDefault="00296E35" w:rsidP="00296E35">
      <w:pPr>
        <w:pStyle w:val="B2"/>
      </w:pPr>
      <w:r w:rsidRPr="001C0FC4">
        <w:t>b)</w:t>
      </w:r>
      <w:r w:rsidRPr="001C0FC4">
        <w:tab/>
        <w:t>if:</w:t>
      </w:r>
    </w:p>
    <w:p w14:paraId="195FF82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1BFF03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0B6F7E7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F5296AF"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2E6B850D"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6DDC1684"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2F58BB24"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103136" w14:textId="77777777" w:rsidR="00296E35" w:rsidRPr="001C0FC4" w:rsidRDefault="00296E35" w:rsidP="00296E35">
      <w:pPr>
        <w:pStyle w:val="B2"/>
      </w:pPr>
      <w:r w:rsidRPr="001C0FC4">
        <w:t>h)</w:t>
      </w:r>
      <w:r w:rsidRPr="001C0FC4">
        <w:tab/>
        <w:t>may include:</w:t>
      </w:r>
    </w:p>
    <w:p w14:paraId="5A3CDC5A" w14:textId="77777777" w:rsidR="00296E35" w:rsidRPr="001C0FC4" w:rsidRDefault="00296E35" w:rsidP="00296E35">
      <w:pPr>
        <w:pStyle w:val="B3"/>
      </w:pPr>
      <w:r w:rsidRPr="001C0FC4">
        <w:t>i)</w:t>
      </w:r>
      <w:r w:rsidRPr="001C0FC4">
        <w:tab/>
        <w:t>the Application ID IE set to the stored SDS application ID as specified in clause 15.2.7; or</w:t>
      </w:r>
    </w:p>
    <w:p w14:paraId="6BDE4CB9"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A3241DA"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51530B9" w14:textId="77777777" w:rsidR="00296E35" w:rsidRPr="001C0FC4" w:rsidRDefault="00296E35" w:rsidP="00296E35">
      <w:pPr>
        <w:pStyle w:val="B2"/>
      </w:pPr>
      <w:r w:rsidRPr="001C0FC4">
        <w:t>j)</w:t>
      </w:r>
      <w:r w:rsidRPr="001C0FC4">
        <w:tab/>
        <w:t xml:space="preserve">if </w:t>
      </w:r>
    </w:p>
    <w:p w14:paraId="18FAEB99" w14:textId="77777777" w:rsidR="00296E35" w:rsidRPr="001C0FC4" w:rsidRDefault="00296E35" w:rsidP="00296E35">
      <w:pPr>
        <w:pStyle w:val="B3"/>
      </w:pPr>
      <w:r w:rsidRPr="001C0FC4">
        <w:t>i)</w:t>
      </w:r>
      <w:r w:rsidRPr="001C0FC4">
        <w:tab/>
        <w:t>end-to-end security is not required for a one-to-one communication, or</w:t>
      </w:r>
    </w:p>
    <w:p w14:paraId="6D2CFD82" w14:textId="77777777" w:rsidR="00296E35" w:rsidRPr="001C0FC4" w:rsidRDefault="00296E35" w:rsidP="00296E35">
      <w:pPr>
        <w:pStyle w:val="B3"/>
      </w:pPr>
      <w:r w:rsidRPr="001C0FC4">
        <w:t>ii)</w:t>
      </w:r>
      <w:r w:rsidRPr="001C0FC4">
        <w:tab/>
        <w:t>sending the SDS OFF-NETWORK MESSAGE message to a MCData group;</w:t>
      </w:r>
    </w:p>
    <w:p w14:paraId="72065584" w14:textId="77777777" w:rsidR="00296E35" w:rsidRPr="001C0FC4" w:rsidRDefault="00296E35" w:rsidP="00296E35">
      <w:pPr>
        <w:pStyle w:val="B3"/>
      </w:pPr>
      <w:r w:rsidRPr="001C0FC4">
        <w:t>may include the Payload IE as specified in clause 15.2.13 with:</w:t>
      </w:r>
    </w:p>
    <w:p w14:paraId="780B9B5E" w14:textId="77777777" w:rsidR="00296E35" w:rsidRPr="001C0FC4" w:rsidRDefault="00296E35" w:rsidP="00296E35">
      <w:pPr>
        <w:pStyle w:val="B3"/>
      </w:pPr>
      <w:r w:rsidRPr="001C0FC4">
        <w:t>i)</w:t>
      </w:r>
      <w:r w:rsidRPr="001C0FC4">
        <w:tab/>
        <w:t>the Payload content type to the stored SDS payload type; and</w:t>
      </w:r>
    </w:p>
    <w:p w14:paraId="70544D12"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D1DA957" w14:textId="77777777" w:rsidR="00296E35" w:rsidRPr="001C0FC4" w:rsidRDefault="00296E35" w:rsidP="00296E35">
      <w:pPr>
        <w:pStyle w:val="B1"/>
      </w:pPr>
      <w:r w:rsidRPr="001C0FC4">
        <w:t>12)</w:t>
      </w:r>
      <w:r w:rsidRPr="001C0FC4">
        <w:tab/>
        <w:t>if:</w:t>
      </w:r>
    </w:p>
    <w:p w14:paraId="25F66DE9"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9E34E7F"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20474996" w14:textId="77777777" w:rsidR="00296E35" w:rsidRPr="001C0FC4" w:rsidRDefault="00296E35" w:rsidP="00296E35">
      <w:pPr>
        <w:pStyle w:val="B1"/>
      </w:pPr>
      <w:r w:rsidRPr="001C0FC4">
        <w:t>13)</w:t>
      </w:r>
      <w:r w:rsidRPr="001C0FC4">
        <w:tab/>
        <w:t>shall initialise the counter CFS1 (SDS retransmission) with the value set to 1; and</w:t>
      </w:r>
    </w:p>
    <w:p w14:paraId="69DEC540" w14:textId="77777777" w:rsidR="00296E35" w:rsidRPr="001C0FC4" w:rsidRDefault="00296E35" w:rsidP="00296E35">
      <w:pPr>
        <w:pStyle w:val="B1"/>
      </w:pPr>
      <w:r w:rsidRPr="001C0FC4">
        <w:t>14)</w:t>
      </w:r>
      <w:r w:rsidRPr="001C0FC4">
        <w:tab/>
        <w:t>shall start timer TFS1 (SDS retransmission).</w:t>
      </w:r>
    </w:p>
    <w:p w14:paraId="22420636" w14:textId="77777777" w:rsidR="00296E35" w:rsidRPr="001C0FC4" w:rsidRDefault="00296E35" w:rsidP="00296E35">
      <w:r w:rsidRPr="001C0FC4">
        <w:t>[TS 24.282, clause 9.3.2.3]</w:t>
      </w:r>
    </w:p>
    <w:p w14:paraId="59F516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A7CEBEC"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15737934"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9FD89C6" w14:textId="77777777" w:rsidR="00296E35" w:rsidRPr="001C0FC4" w:rsidRDefault="00296E35" w:rsidP="00296E35">
      <w:pPr>
        <w:pStyle w:val="B2"/>
      </w:pPr>
      <w:r w:rsidRPr="001C0FC4">
        <w:t>b)</w:t>
      </w:r>
      <w:r w:rsidRPr="001C0FC4">
        <w:tab/>
        <w:t>if:</w:t>
      </w:r>
    </w:p>
    <w:p w14:paraId="5E9B2826"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016034FE"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62DD9910"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6A45DBC5"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50CFB8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2E19E6D3"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32B8E766"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91F71D" w14:textId="77777777" w:rsidR="00296E35" w:rsidRPr="001C0FC4" w:rsidRDefault="00296E35" w:rsidP="00296E35">
      <w:pPr>
        <w:pStyle w:val="B2"/>
      </w:pPr>
      <w:r w:rsidRPr="001C0FC4">
        <w:t>h)</w:t>
      </w:r>
      <w:r w:rsidRPr="001C0FC4">
        <w:tab/>
        <w:t>may include:</w:t>
      </w:r>
    </w:p>
    <w:p w14:paraId="4CC2032E"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A00C810"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1B07EB2D"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9D5DD44" w14:textId="77777777" w:rsidR="00296E35" w:rsidRPr="001C0FC4" w:rsidRDefault="00296E35" w:rsidP="00296E35">
      <w:pPr>
        <w:pStyle w:val="B2"/>
      </w:pPr>
      <w:r w:rsidRPr="001C0FC4">
        <w:t>j)</w:t>
      </w:r>
      <w:r w:rsidRPr="001C0FC4">
        <w:tab/>
        <w:t>if:</w:t>
      </w:r>
    </w:p>
    <w:p w14:paraId="3C962ADB" w14:textId="77777777" w:rsidR="00296E35" w:rsidRPr="001C0FC4" w:rsidRDefault="00296E35" w:rsidP="00296E35">
      <w:pPr>
        <w:pStyle w:val="B3"/>
      </w:pPr>
      <w:r w:rsidRPr="001C0FC4">
        <w:t>i)</w:t>
      </w:r>
      <w:r w:rsidRPr="001C0FC4">
        <w:tab/>
        <w:t>end-to-end security is not required for a one-to-one communication, or</w:t>
      </w:r>
    </w:p>
    <w:p w14:paraId="67F6F364" w14:textId="77777777" w:rsidR="00296E35" w:rsidRPr="001C0FC4" w:rsidRDefault="00296E35" w:rsidP="00296E35">
      <w:pPr>
        <w:pStyle w:val="B3"/>
      </w:pPr>
      <w:r w:rsidRPr="001C0FC4">
        <w:t>ii)</w:t>
      </w:r>
      <w:r w:rsidRPr="001C0FC4">
        <w:tab/>
        <w:t xml:space="preserve">sending the SDS OFF-NETWORK MESSAGE message to a MCData group; </w:t>
      </w:r>
    </w:p>
    <w:p w14:paraId="07E42962" w14:textId="77777777" w:rsidR="00296E35" w:rsidRPr="001C0FC4" w:rsidRDefault="00296E35" w:rsidP="00296E35">
      <w:pPr>
        <w:pStyle w:val="B2"/>
      </w:pPr>
      <w:r w:rsidRPr="001C0FC4">
        <w:tab/>
        <w:t>may include the Payload IE as specified in clause 15.2.13 with:</w:t>
      </w:r>
    </w:p>
    <w:p w14:paraId="57145736" w14:textId="77777777" w:rsidR="00296E35" w:rsidRPr="001C0FC4" w:rsidRDefault="00296E35" w:rsidP="00296E35">
      <w:pPr>
        <w:pStyle w:val="B3"/>
      </w:pPr>
      <w:r w:rsidRPr="001C0FC4">
        <w:t>i)</w:t>
      </w:r>
      <w:r w:rsidRPr="001C0FC4">
        <w:tab/>
        <w:t>the Payload content type to the stored SDS payload type; and</w:t>
      </w:r>
    </w:p>
    <w:p w14:paraId="42629ED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C73767D" w14:textId="77777777" w:rsidR="00296E35" w:rsidRPr="001C0FC4" w:rsidRDefault="00296E35" w:rsidP="00296E35">
      <w:pPr>
        <w:pStyle w:val="B1"/>
      </w:pPr>
      <w:r w:rsidRPr="001C0FC4">
        <w:t>2)</w:t>
      </w:r>
      <w:r w:rsidRPr="001C0FC4">
        <w:tab/>
        <w:t>if:</w:t>
      </w:r>
    </w:p>
    <w:p w14:paraId="54958CF3"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084D2391"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5A2AA0" w14:textId="77777777" w:rsidR="00296E35" w:rsidRPr="001C0FC4" w:rsidRDefault="00296E35" w:rsidP="00296E35">
      <w:pPr>
        <w:pStyle w:val="B1"/>
      </w:pPr>
      <w:r w:rsidRPr="001C0FC4">
        <w:t>3)</w:t>
      </w:r>
      <w:r w:rsidRPr="001C0FC4">
        <w:tab/>
        <w:t>shall increment the counter CFS1(SDS retransmission) by 1; and</w:t>
      </w:r>
    </w:p>
    <w:p w14:paraId="2821F167"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3936B584" w14:textId="77777777" w:rsidR="00296E35" w:rsidRPr="001C0FC4" w:rsidRDefault="00296E35" w:rsidP="00296E35">
      <w:pPr>
        <w:pStyle w:val="H6"/>
      </w:pPr>
      <w:r w:rsidRPr="001C0FC4">
        <w:t>7.1.3.3</w:t>
      </w:r>
      <w:r w:rsidRPr="001C0FC4">
        <w:tab/>
        <w:t>Test description</w:t>
      </w:r>
    </w:p>
    <w:p w14:paraId="02DE4C2B" w14:textId="77777777" w:rsidR="00296E35" w:rsidRPr="001C0FC4" w:rsidRDefault="00296E35" w:rsidP="00296E35">
      <w:pPr>
        <w:pStyle w:val="H6"/>
      </w:pPr>
      <w:r w:rsidRPr="001C0FC4">
        <w:t>7.1.3.3.1</w:t>
      </w:r>
      <w:r w:rsidRPr="001C0FC4">
        <w:tab/>
        <w:t>Pre-test conditions</w:t>
      </w:r>
    </w:p>
    <w:p w14:paraId="251CBE7A" w14:textId="77777777" w:rsidR="00296E35" w:rsidRPr="001C0FC4" w:rsidRDefault="00296E35" w:rsidP="00296E35">
      <w:pPr>
        <w:pStyle w:val="H6"/>
      </w:pPr>
      <w:r w:rsidRPr="001C0FC4">
        <w:t>System Simulator:</w:t>
      </w:r>
    </w:p>
    <w:p w14:paraId="5AC41248" w14:textId="77777777" w:rsidR="00296E35" w:rsidRPr="001C0FC4" w:rsidRDefault="00296E35" w:rsidP="00296E35">
      <w:pPr>
        <w:pStyle w:val="B1"/>
      </w:pPr>
      <w:r w:rsidRPr="001C0FC4">
        <w:t>-</w:t>
      </w:r>
      <w:r w:rsidRPr="001C0FC4">
        <w:tab/>
      </w:r>
      <w:r w:rsidRPr="001C0FC4">
        <w:rPr>
          <w:color w:val="000000"/>
        </w:rPr>
        <w:t>SS-UE1 (MCData Client)</w:t>
      </w:r>
    </w:p>
    <w:p w14:paraId="2EFE3B55"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A370A49"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5C928DA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D501DAB" w14:textId="77777777" w:rsidR="00296E35" w:rsidRPr="001C0FC4" w:rsidRDefault="00296E35" w:rsidP="00296E35">
      <w:pPr>
        <w:pStyle w:val="B1"/>
      </w:pPr>
      <w:r w:rsidRPr="001C0FC4">
        <w:t>-</w:t>
      </w:r>
      <w:r w:rsidRPr="001C0FC4">
        <w:tab/>
      </w:r>
      <w:r w:rsidRPr="001C0FC4">
        <w:rPr>
          <w:color w:val="000000"/>
        </w:rPr>
        <w:t>SS-NW (MCData server)</w:t>
      </w:r>
    </w:p>
    <w:p w14:paraId="058F3491"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1E05380" w14:textId="6CE8BC8D"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5F03182" w14:textId="77777777" w:rsidR="00296E35" w:rsidRPr="001C0FC4" w:rsidRDefault="00296E35" w:rsidP="00296E35">
      <w:pPr>
        <w:pStyle w:val="H6"/>
      </w:pPr>
      <w:r w:rsidRPr="001C0FC4">
        <w:t>IUT:</w:t>
      </w:r>
    </w:p>
    <w:p w14:paraId="1AA84A88" w14:textId="77777777" w:rsidR="00296E35" w:rsidRPr="001C0FC4" w:rsidRDefault="00296E35" w:rsidP="00296E35">
      <w:pPr>
        <w:pStyle w:val="B1"/>
      </w:pPr>
      <w:r w:rsidRPr="001C0FC4">
        <w:t>-</w:t>
      </w:r>
      <w:r w:rsidRPr="001C0FC4">
        <w:tab/>
        <w:t>UE (MCData Client)</w:t>
      </w:r>
    </w:p>
    <w:p w14:paraId="453FF216" w14:textId="1D41EAC4"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137160D"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955C550" w14:textId="77777777" w:rsidR="00296E35" w:rsidRPr="001C0FC4" w:rsidRDefault="00296E35" w:rsidP="00296E35">
      <w:pPr>
        <w:pStyle w:val="B1"/>
      </w:pPr>
      <w:r w:rsidRPr="001C0FC4">
        <w:t>-</w:t>
      </w:r>
      <w:r w:rsidRPr="001C0FC4">
        <w:tab/>
        <w:t>CFS1 (SDS retransmission) is set to the default value of 5.</w:t>
      </w:r>
    </w:p>
    <w:p w14:paraId="6A7F9109" w14:textId="77777777" w:rsidR="00296E35" w:rsidRPr="001C0FC4" w:rsidRDefault="00296E35" w:rsidP="00296E35">
      <w:pPr>
        <w:pStyle w:val="B1"/>
      </w:pPr>
      <w:r w:rsidRPr="001C0FC4">
        <w:t>-</w:t>
      </w:r>
      <w:r w:rsidRPr="001C0FC4">
        <w:tab/>
        <w:t>TFS1 (SDS retransmission) is set to the default value of 40 ms.</w:t>
      </w:r>
    </w:p>
    <w:p w14:paraId="3AEBF397" w14:textId="77777777" w:rsidR="00296E35" w:rsidRPr="001C0FC4" w:rsidRDefault="00296E35" w:rsidP="00296E35">
      <w:pPr>
        <w:pStyle w:val="H6"/>
      </w:pPr>
      <w:r w:rsidRPr="001C0FC4">
        <w:t>Preamble:</w:t>
      </w:r>
    </w:p>
    <w:p w14:paraId="08ECC239" w14:textId="72F12E1C"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DE3BA6D" w14:textId="1CAC6CF9"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73F0DE"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EEC4580" w14:textId="77777777" w:rsidR="00296E35" w:rsidRPr="001C0FC4" w:rsidRDefault="00296E35" w:rsidP="00296E35">
      <w:pPr>
        <w:pStyle w:val="B1"/>
      </w:pPr>
      <w:r w:rsidRPr="001C0FC4">
        <w:t>-</w:t>
      </w:r>
      <w:r w:rsidRPr="001C0FC4">
        <w:tab/>
        <w:t>The UE is switched-off.</w:t>
      </w:r>
    </w:p>
    <w:p w14:paraId="1932F29B" w14:textId="77777777" w:rsidR="00296E35" w:rsidRPr="001C0FC4" w:rsidRDefault="00296E35" w:rsidP="00296E35">
      <w:pPr>
        <w:pStyle w:val="B1"/>
      </w:pPr>
      <w:r w:rsidRPr="001C0FC4">
        <w:t>-</w:t>
      </w:r>
      <w:r w:rsidRPr="001C0FC4">
        <w:tab/>
        <w:t>UE States at the end of the preamble</w:t>
      </w:r>
    </w:p>
    <w:p w14:paraId="5291D323" w14:textId="77777777" w:rsidR="00296E35" w:rsidRPr="001C0FC4" w:rsidRDefault="00296E35" w:rsidP="00296E35">
      <w:pPr>
        <w:pStyle w:val="B2"/>
      </w:pPr>
      <w:r w:rsidRPr="001C0FC4">
        <w:t>-</w:t>
      </w:r>
      <w:r w:rsidRPr="001C0FC4">
        <w:tab/>
        <w:t>The UE is in state 'switched-off'.</w:t>
      </w:r>
    </w:p>
    <w:p w14:paraId="3F5DD3B6" w14:textId="77777777" w:rsidR="00296E35" w:rsidRPr="001C0FC4" w:rsidRDefault="00296E35" w:rsidP="00296E35">
      <w:pPr>
        <w:pStyle w:val="H6"/>
      </w:pPr>
      <w:r w:rsidRPr="001C0FC4">
        <w:t>7.1.3.3.2</w:t>
      </w:r>
      <w:r w:rsidRPr="001C0FC4">
        <w:tab/>
        <w:t>Test procedure sequence</w:t>
      </w:r>
    </w:p>
    <w:p w14:paraId="0D8FB979" w14:textId="77777777" w:rsidR="00296E35" w:rsidRPr="001C0FC4" w:rsidRDefault="00296E35" w:rsidP="00296E35">
      <w:pPr>
        <w:pStyle w:val="TH"/>
      </w:pPr>
      <w:r w:rsidRPr="001C0FC4">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366A5E" w14:textId="77777777" w:rsidTr="002E3FCC">
        <w:tc>
          <w:tcPr>
            <w:tcW w:w="648" w:type="dxa"/>
            <w:tcBorders>
              <w:top w:val="single" w:sz="4" w:space="0" w:color="auto"/>
              <w:left w:val="single" w:sz="4" w:space="0" w:color="auto"/>
              <w:bottom w:val="nil"/>
              <w:right w:val="single" w:sz="4" w:space="0" w:color="auto"/>
            </w:tcBorders>
            <w:hideMark/>
          </w:tcPr>
          <w:p w14:paraId="5DCB0DF4"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51E32FEB"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3B221E4"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3CAE14D"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3206AA" w14:textId="77777777" w:rsidR="00296E35" w:rsidRPr="001C0FC4" w:rsidRDefault="00296E35" w:rsidP="002E3FCC">
            <w:pPr>
              <w:pStyle w:val="TAH"/>
              <w:spacing w:line="256" w:lineRule="auto"/>
            </w:pPr>
            <w:r w:rsidRPr="001C0FC4">
              <w:t>Verdict</w:t>
            </w:r>
          </w:p>
        </w:tc>
      </w:tr>
      <w:tr w:rsidR="00296E35" w:rsidRPr="001C0FC4" w14:paraId="6A844033" w14:textId="77777777" w:rsidTr="002E3FCC">
        <w:tc>
          <w:tcPr>
            <w:tcW w:w="648" w:type="dxa"/>
            <w:tcBorders>
              <w:top w:val="nil"/>
              <w:left w:val="single" w:sz="4" w:space="0" w:color="auto"/>
              <w:bottom w:val="single" w:sz="4" w:space="0" w:color="auto"/>
              <w:right w:val="single" w:sz="4" w:space="0" w:color="auto"/>
            </w:tcBorders>
          </w:tcPr>
          <w:p w14:paraId="459B8458"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A3108E5"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62F2CBB"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AD3DF5F"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4D2D0665"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535B2416" w14:textId="77777777" w:rsidR="00296E35" w:rsidRPr="001C0FC4" w:rsidRDefault="00296E35" w:rsidP="002E3FCC">
            <w:pPr>
              <w:pStyle w:val="TAH"/>
              <w:spacing w:line="256" w:lineRule="auto"/>
            </w:pPr>
          </w:p>
        </w:tc>
      </w:tr>
      <w:tr w:rsidR="00296E35" w:rsidRPr="001C0FC4" w14:paraId="124F26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FC70E"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A45ED3"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6D6662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197A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850D1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5483C0" w14:textId="77777777" w:rsidR="00296E35" w:rsidRPr="001C0FC4" w:rsidRDefault="00296E35" w:rsidP="002E3FCC">
            <w:pPr>
              <w:pStyle w:val="TAC"/>
              <w:spacing w:line="256" w:lineRule="auto"/>
            </w:pPr>
            <w:r w:rsidRPr="001C0FC4">
              <w:t>-</w:t>
            </w:r>
          </w:p>
        </w:tc>
      </w:tr>
      <w:tr w:rsidR="00296E35" w:rsidRPr="001C0FC4" w14:paraId="139C1A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812C77"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53938C0C" w14:textId="77777777" w:rsidR="00296E35" w:rsidRPr="001C0FC4" w:rsidRDefault="00296E35" w:rsidP="002E3FCC">
            <w:pPr>
              <w:pStyle w:val="TAL"/>
            </w:pPr>
            <w:r w:rsidRPr="001C0FC4">
              <w:t>Trigger the UE to reset UTC time and location.</w:t>
            </w:r>
          </w:p>
          <w:p w14:paraId="5E7098C0" w14:textId="77777777" w:rsidR="00296E35" w:rsidRPr="001C0FC4" w:rsidRDefault="00296E35" w:rsidP="002E3FCC">
            <w:pPr>
              <w:pStyle w:val="TAL"/>
            </w:pPr>
          </w:p>
          <w:p w14:paraId="20A0F4BD"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D9BB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034E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2A48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95483" w14:textId="77777777" w:rsidR="00296E35" w:rsidRPr="001C0FC4" w:rsidRDefault="00296E35" w:rsidP="002E3FCC">
            <w:pPr>
              <w:pStyle w:val="TAC"/>
              <w:spacing w:line="256" w:lineRule="auto"/>
            </w:pPr>
            <w:r w:rsidRPr="001C0FC4">
              <w:t>-</w:t>
            </w:r>
          </w:p>
        </w:tc>
      </w:tr>
      <w:tr w:rsidR="00296E35" w:rsidRPr="001C0FC4" w14:paraId="4D2EA2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ADC22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32FE18C0" w14:textId="4F8AFBB9"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9085BA2" w14:textId="77777777" w:rsidR="00296E35" w:rsidRPr="001C0FC4" w:rsidRDefault="00296E35" w:rsidP="002E3FCC">
            <w:pPr>
              <w:pStyle w:val="TAL"/>
              <w:spacing w:line="256" w:lineRule="auto"/>
            </w:pPr>
          </w:p>
          <w:p w14:paraId="30B0468C"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58F238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52D48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AF000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1CC7D" w14:textId="77777777" w:rsidR="00296E35" w:rsidRPr="001C0FC4" w:rsidRDefault="00296E35" w:rsidP="002E3FCC">
            <w:pPr>
              <w:pStyle w:val="TAC"/>
              <w:spacing w:line="256" w:lineRule="auto"/>
            </w:pPr>
            <w:r w:rsidRPr="001C0FC4">
              <w:t>-</w:t>
            </w:r>
          </w:p>
        </w:tc>
      </w:tr>
      <w:tr w:rsidR="00296E35" w:rsidRPr="001C0FC4" w14:paraId="34A2B61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13CFCA"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0173DFE"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w:t>
            </w:r>
          </w:p>
          <w:p w14:paraId="56B2094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1B822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5CC7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7038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385F09" w14:textId="77777777" w:rsidR="00296E35" w:rsidRPr="001C0FC4" w:rsidRDefault="00296E35" w:rsidP="002E3FCC">
            <w:pPr>
              <w:pStyle w:val="TAC"/>
              <w:spacing w:line="256" w:lineRule="auto"/>
            </w:pPr>
            <w:r w:rsidRPr="001C0FC4">
              <w:t>-</w:t>
            </w:r>
          </w:p>
        </w:tc>
      </w:tr>
      <w:tr w:rsidR="00296E35" w:rsidRPr="001C0FC4" w14:paraId="6B7BD8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3121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4EC34DC" w14:textId="54B864C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4B4AA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F03F9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31C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3990FB" w14:textId="77777777" w:rsidR="00296E35" w:rsidRPr="001C0FC4" w:rsidRDefault="00296E35" w:rsidP="002E3FCC">
            <w:pPr>
              <w:pStyle w:val="TAC"/>
              <w:spacing w:line="256" w:lineRule="auto"/>
            </w:pPr>
            <w:r w:rsidRPr="001C0FC4">
              <w:t>-</w:t>
            </w:r>
          </w:p>
        </w:tc>
      </w:tr>
      <w:tr w:rsidR="00296E35" w:rsidRPr="001C0FC4" w14:paraId="3AB731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356469"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059BCBA"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DAA085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0E79C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6273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7766E" w14:textId="77777777" w:rsidR="00296E35" w:rsidRPr="001C0FC4" w:rsidRDefault="00296E35" w:rsidP="002E3FCC">
            <w:pPr>
              <w:pStyle w:val="TAC"/>
              <w:spacing w:line="256" w:lineRule="auto"/>
            </w:pPr>
            <w:r w:rsidRPr="001C0FC4">
              <w:t>-</w:t>
            </w:r>
          </w:p>
        </w:tc>
      </w:tr>
      <w:tr w:rsidR="00296E35" w:rsidRPr="001C0FC4" w14:paraId="5B0D64B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FA94C5"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4829FCE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DD7A0EE" w14:textId="77777777" w:rsidR="00296E35" w:rsidRPr="001C0FC4" w:rsidRDefault="00296E35" w:rsidP="002E3FCC">
            <w:pPr>
              <w:pStyle w:val="TAL"/>
              <w:spacing w:line="256" w:lineRule="auto"/>
            </w:pPr>
            <w:r w:rsidRPr="001C0FC4">
              <w:t>NOTE: It is expected that the UE</w:t>
            </w:r>
          </w:p>
          <w:p w14:paraId="244585BB"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A282469"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109A2F2"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39BCC66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A132E0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CD8FA76" w14:textId="77777777" w:rsidR="00296E35" w:rsidRPr="001C0FC4" w:rsidRDefault="00296E35" w:rsidP="002E3FCC">
            <w:pPr>
              <w:pStyle w:val="TAC"/>
              <w:spacing w:line="256" w:lineRule="auto"/>
            </w:pPr>
            <w:r w:rsidRPr="001C0FC4">
              <w:t>P</w:t>
            </w:r>
          </w:p>
        </w:tc>
      </w:tr>
      <w:tr w:rsidR="00296E35" w:rsidRPr="001C0FC4" w14:paraId="6A5F70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DED22C"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E31B33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3B4CE3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573B1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83B78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258B57" w14:textId="77777777" w:rsidR="00296E35" w:rsidRPr="001C0FC4" w:rsidRDefault="00296E35" w:rsidP="002E3FCC">
            <w:pPr>
              <w:pStyle w:val="TAC"/>
              <w:spacing w:line="256" w:lineRule="auto"/>
            </w:pPr>
            <w:r w:rsidRPr="001C0FC4">
              <w:t>-</w:t>
            </w:r>
          </w:p>
        </w:tc>
      </w:tr>
      <w:tr w:rsidR="00296E35" w:rsidRPr="001C0FC4" w14:paraId="44FAE0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786854"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8474D43"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26BC8A6"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D62D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C4D5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50A5F1" w14:textId="77777777" w:rsidR="00296E35" w:rsidRPr="001C0FC4" w:rsidRDefault="00296E35" w:rsidP="002E3FCC">
            <w:pPr>
              <w:pStyle w:val="TAC"/>
              <w:spacing w:line="256" w:lineRule="auto"/>
            </w:pPr>
            <w:r w:rsidRPr="001C0FC4">
              <w:t>-</w:t>
            </w:r>
          </w:p>
        </w:tc>
      </w:tr>
      <w:tr w:rsidR="00296E35" w:rsidRPr="001C0FC4" w14:paraId="657FCC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5E43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C1576B" w14:textId="7A9C140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4436F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0FB9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5C9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2E6905" w14:textId="77777777" w:rsidR="00296E35" w:rsidRPr="001C0FC4" w:rsidRDefault="00296E35" w:rsidP="002E3FCC">
            <w:pPr>
              <w:pStyle w:val="TAC"/>
              <w:spacing w:line="256" w:lineRule="auto"/>
            </w:pPr>
            <w:r w:rsidRPr="001C0FC4">
              <w:t>-</w:t>
            </w:r>
          </w:p>
        </w:tc>
      </w:tr>
      <w:tr w:rsidR="00296E35" w:rsidRPr="001C0FC4" w14:paraId="42CC2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C48D8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9775135" w14:textId="07185B2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7349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ECB24F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567EB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48CC23" w14:textId="77777777" w:rsidR="00296E35" w:rsidRPr="001C0FC4" w:rsidRDefault="00296E35" w:rsidP="002E3FCC">
            <w:pPr>
              <w:pStyle w:val="TAC"/>
              <w:spacing w:line="256" w:lineRule="auto"/>
            </w:pPr>
            <w:r w:rsidRPr="001C0FC4">
              <w:t>-</w:t>
            </w:r>
          </w:p>
        </w:tc>
      </w:tr>
      <w:tr w:rsidR="00296E35" w:rsidRPr="001C0FC4" w14:paraId="70648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CFC25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6600895"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D3608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F8D3A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DCAE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CD56C" w14:textId="77777777" w:rsidR="00296E35" w:rsidRPr="001C0FC4" w:rsidRDefault="00296E35" w:rsidP="002E3FCC">
            <w:pPr>
              <w:pStyle w:val="TAC"/>
              <w:spacing w:line="256" w:lineRule="auto"/>
            </w:pPr>
            <w:r w:rsidRPr="001C0FC4">
              <w:t>-</w:t>
            </w:r>
          </w:p>
        </w:tc>
      </w:tr>
      <w:tr w:rsidR="00296E35" w:rsidRPr="001C0FC4" w14:paraId="03233E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B8796F"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4F17897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5500800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F3C6D6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C3EC3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D02B8B" w14:textId="77777777" w:rsidR="00296E35" w:rsidRPr="001C0FC4" w:rsidRDefault="00296E35" w:rsidP="002E3FCC">
            <w:pPr>
              <w:pStyle w:val="TAC"/>
              <w:spacing w:line="256" w:lineRule="auto"/>
            </w:pPr>
            <w:r w:rsidRPr="001C0FC4">
              <w:t>-</w:t>
            </w:r>
          </w:p>
        </w:tc>
      </w:tr>
      <w:tr w:rsidR="00296E35" w:rsidRPr="001C0FC4" w14:paraId="28261B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24676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19F46F0"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6714D6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B3A86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4F9F6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A215AC" w14:textId="77777777" w:rsidR="00296E35" w:rsidRPr="001C0FC4" w:rsidRDefault="00296E35" w:rsidP="002E3FCC">
            <w:pPr>
              <w:pStyle w:val="TAC"/>
              <w:spacing w:line="256" w:lineRule="auto"/>
            </w:pPr>
            <w:r w:rsidRPr="001C0FC4">
              <w:t>-</w:t>
            </w:r>
          </w:p>
        </w:tc>
      </w:tr>
      <w:tr w:rsidR="00296E35" w:rsidRPr="001C0FC4" w14:paraId="74A101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F0A085"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224AFD96"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1EF33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8CA9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3C9E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948AE4" w14:textId="77777777" w:rsidR="00296E35" w:rsidRPr="001C0FC4" w:rsidRDefault="00296E35" w:rsidP="002E3FCC">
            <w:pPr>
              <w:pStyle w:val="TAC"/>
              <w:spacing w:line="256" w:lineRule="auto"/>
            </w:pPr>
            <w:r w:rsidRPr="001C0FC4">
              <w:t>-</w:t>
            </w:r>
          </w:p>
        </w:tc>
      </w:tr>
      <w:tr w:rsidR="00296E35" w:rsidRPr="001C0FC4" w14:paraId="486204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BDC03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D832A97" w14:textId="48F471EF"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C058FF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C70B7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3E2D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76D1F8" w14:textId="77777777" w:rsidR="00296E35" w:rsidRPr="001C0FC4" w:rsidRDefault="00296E35" w:rsidP="002E3FCC">
            <w:pPr>
              <w:pStyle w:val="TAC"/>
              <w:spacing w:line="256" w:lineRule="auto"/>
            </w:pPr>
            <w:r w:rsidRPr="001C0FC4">
              <w:t>-</w:t>
            </w:r>
          </w:p>
        </w:tc>
      </w:tr>
      <w:tr w:rsidR="00296E35" w:rsidRPr="001C0FC4" w14:paraId="3286C1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5310BD"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4B620FD" w14:textId="77777777" w:rsidR="00296E35" w:rsidRPr="001C0FC4" w:rsidRDefault="00296E35" w:rsidP="002E3FCC">
            <w:pPr>
              <w:pStyle w:val="TAL"/>
              <w:spacing w:line="256" w:lineRule="auto"/>
            </w:pPr>
            <w:r w:rsidRPr="001C0FC4">
              <w:t>Make the MCData User request to send a standalone group SDS message with an SDS disposition request type of READ.</w:t>
            </w:r>
          </w:p>
          <w:p w14:paraId="6A1C6D56"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F9B7DD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90A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1148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0FADAE" w14:textId="77777777" w:rsidR="00296E35" w:rsidRPr="001C0FC4" w:rsidRDefault="00296E35" w:rsidP="002E3FCC">
            <w:pPr>
              <w:pStyle w:val="TAC"/>
              <w:spacing w:line="256" w:lineRule="auto"/>
            </w:pPr>
            <w:r w:rsidRPr="001C0FC4">
              <w:t>-</w:t>
            </w:r>
          </w:p>
        </w:tc>
      </w:tr>
      <w:tr w:rsidR="00296E35" w:rsidRPr="001C0FC4" w14:paraId="4CCF73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C7B9A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7297C34" w14:textId="41F1375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D8EB69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FEFD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50A22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6A3711" w14:textId="77777777" w:rsidR="00296E35" w:rsidRPr="001C0FC4" w:rsidRDefault="00296E35" w:rsidP="002E3FCC">
            <w:pPr>
              <w:pStyle w:val="TAC"/>
              <w:spacing w:line="256" w:lineRule="auto"/>
            </w:pPr>
            <w:r w:rsidRPr="001C0FC4">
              <w:t>-</w:t>
            </w:r>
          </w:p>
        </w:tc>
      </w:tr>
      <w:tr w:rsidR="00296E35" w:rsidRPr="001C0FC4" w14:paraId="3F15E6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8148E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3D6A66C"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CBB7B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8306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9EAC4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4513D0" w14:textId="77777777" w:rsidR="00296E35" w:rsidRPr="001C0FC4" w:rsidRDefault="00296E35" w:rsidP="002E3FCC">
            <w:pPr>
              <w:pStyle w:val="TAC"/>
              <w:spacing w:line="256" w:lineRule="auto"/>
            </w:pPr>
            <w:r w:rsidRPr="001C0FC4">
              <w:t>-</w:t>
            </w:r>
          </w:p>
        </w:tc>
      </w:tr>
      <w:tr w:rsidR="00296E35" w:rsidRPr="001C0FC4" w14:paraId="71568E9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637E74E"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69B18761"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5AA39198" w14:textId="77777777" w:rsidR="00296E35" w:rsidRPr="001C0FC4" w:rsidRDefault="00296E35" w:rsidP="002E3FCC">
            <w:pPr>
              <w:pStyle w:val="TAL"/>
              <w:spacing w:line="256" w:lineRule="auto"/>
            </w:pPr>
            <w:r w:rsidRPr="001C0FC4">
              <w:t>NOTE: It is expected that the UE</w:t>
            </w:r>
          </w:p>
          <w:p w14:paraId="501549A3"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BB6CEC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0F26821B"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359FDE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E6F6F2C"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5408D169" w14:textId="77777777" w:rsidR="00296E35" w:rsidRPr="001C0FC4" w:rsidRDefault="00296E35" w:rsidP="002E3FCC">
            <w:pPr>
              <w:pStyle w:val="TAC"/>
              <w:spacing w:line="256" w:lineRule="auto"/>
            </w:pPr>
            <w:r w:rsidRPr="001C0FC4">
              <w:t>P</w:t>
            </w:r>
          </w:p>
        </w:tc>
      </w:tr>
      <w:tr w:rsidR="00296E35" w:rsidRPr="001C0FC4" w14:paraId="6D58A6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A95B2D"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1C1B8DDD"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681E19D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D172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31B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CFC22A" w14:textId="77777777" w:rsidR="00296E35" w:rsidRPr="001C0FC4" w:rsidRDefault="00296E35" w:rsidP="002E3FCC">
            <w:pPr>
              <w:pStyle w:val="TAC"/>
              <w:spacing w:line="256" w:lineRule="auto"/>
            </w:pPr>
            <w:r w:rsidRPr="001C0FC4">
              <w:t>-</w:t>
            </w:r>
          </w:p>
        </w:tc>
      </w:tr>
      <w:tr w:rsidR="00296E35" w:rsidRPr="001C0FC4" w14:paraId="4C86DD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CE7A7B9"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5E1A64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358AE1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08C83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F4A38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32D7A0" w14:textId="77777777" w:rsidR="00296E35" w:rsidRPr="001C0FC4" w:rsidRDefault="00296E35" w:rsidP="002E3FCC">
            <w:pPr>
              <w:pStyle w:val="TAC"/>
              <w:spacing w:line="256" w:lineRule="auto"/>
            </w:pPr>
            <w:r w:rsidRPr="001C0FC4">
              <w:t>-</w:t>
            </w:r>
          </w:p>
        </w:tc>
      </w:tr>
      <w:tr w:rsidR="00296E35" w:rsidRPr="001C0FC4" w14:paraId="4FAC21E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CEF69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7AB912D" w14:textId="5E8D975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BED2F7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42799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05B4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FA3ABC" w14:textId="77777777" w:rsidR="00296E35" w:rsidRPr="001C0FC4" w:rsidRDefault="00296E35" w:rsidP="002E3FCC">
            <w:pPr>
              <w:pStyle w:val="TAC"/>
              <w:spacing w:line="256" w:lineRule="auto"/>
            </w:pPr>
            <w:r w:rsidRPr="001C0FC4">
              <w:t>-</w:t>
            </w:r>
          </w:p>
        </w:tc>
      </w:tr>
      <w:tr w:rsidR="00296E35" w:rsidRPr="001C0FC4" w14:paraId="48F6C5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99C779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2A41D25" w14:textId="54A598A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FEC6A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17763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FB3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F667BE" w14:textId="77777777" w:rsidR="00296E35" w:rsidRPr="001C0FC4" w:rsidRDefault="00296E35" w:rsidP="002E3FCC">
            <w:pPr>
              <w:pStyle w:val="TAC"/>
              <w:spacing w:line="256" w:lineRule="auto"/>
            </w:pPr>
            <w:r w:rsidRPr="001C0FC4">
              <w:t>-</w:t>
            </w:r>
          </w:p>
        </w:tc>
      </w:tr>
      <w:tr w:rsidR="00296E35" w:rsidRPr="001C0FC4" w14:paraId="5554D2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FB2C2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7D9BB91"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6FD9C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7C84A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F9E65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06721F" w14:textId="77777777" w:rsidR="00296E35" w:rsidRPr="001C0FC4" w:rsidRDefault="00296E35" w:rsidP="002E3FCC">
            <w:pPr>
              <w:pStyle w:val="TAC"/>
              <w:spacing w:line="256" w:lineRule="auto"/>
            </w:pPr>
            <w:r w:rsidRPr="001C0FC4">
              <w:t>-</w:t>
            </w:r>
          </w:p>
        </w:tc>
      </w:tr>
      <w:tr w:rsidR="00296E35" w:rsidRPr="001C0FC4" w14:paraId="7AB6614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22C8266"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09354A6"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5F235D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AB70DB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B957DC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06BE12" w14:textId="77777777" w:rsidR="00296E35" w:rsidRPr="001C0FC4" w:rsidRDefault="00296E35" w:rsidP="002E3FCC">
            <w:pPr>
              <w:pStyle w:val="TAC"/>
              <w:spacing w:line="256" w:lineRule="auto"/>
            </w:pPr>
            <w:r w:rsidRPr="001C0FC4">
              <w:t>-</w:t>
            </w:r>
          </w:p>
        </w:tc>
      </w:tr>
      <w:tr w:rsidR="00296E35" w:rsidRPr="001C0FC4" w14:paraId="446530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F999F"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6E753543"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18936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801E94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5E14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45E4BE" w14:textId="77777777" w:rsidR="00296E35" w:rsidRPr="001C0FC4" w:rsidRDefault="00296E35" w:rsidP="002E3FCC">
            <w:pPr>
              <w:pStyle w:val="TAC"/>
              <w:spacing w:line="256" w:lineRule="auto"/>
            </w:pPr>
            <w:r w:rsidRPr="001C0FC4">
              <w:t>-</w:t>
            </w:r>
          </w:p>
        </w:tc>
      </w:tr>
      <w:tr w:rsidR="00296E35" w:rsidRPr="001C0FC4" w14:paraId="6D894CD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FAEDBC"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4D7F377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80895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2244D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B701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2B53A46" w14:textId="77777777" w:rsidR="00296E35" w:rsidRPr="001C0FC4" w:rsidRDefault="00296E35" w:rsidP="002E3FCC">
            <w:pPr>
              <w:pStyle w:val="TAC"/>
              <w:spacing w:line="256" w:lineRule="auto"/>
            </w:pPr>
            <w:r w:rsidRPr="001C0FC4">
              <w:t>-</w:t>
            </w:r>
          </w:p>
        </w:tc>
      </w:tr>
      <w:tr w:rsidR="00296E35" w:rsidRPr="001C0FC4" w14:paraId="03A9C60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756DEC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AC6090" w14:textId="29A9174C"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20154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2594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E58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8A9CAE" w14:textId="77777777" w:rsidR="00296E35" w:rsidRPr="001C0FC4" w:rsidRDefault="00296E35" w:rsidP="002E3FCC">
            <w:pPr>
              <w:pStyle w:val="TAC"/>
              <w:spacing w:line="256" w:lineRule="auto"/>
            </w:pPr>
            <w:r w:rsidRPr="001C0FC4">
              <w:t>-</w:t>
            </w:r>
          </w:p>
        </w:tc>
      </w:tr>
      <w:tr w:rsidR="00296E35" w:rsidRPr="001C0FC4" w14:paraId="022641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31E0BE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52BA5F59"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 AND READ.</w:t>
            </w:r>
          </w:p>
          <w:p w14:paraId="52E8C467"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C39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E7D94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872A1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6C87E" w14:textId="77777777" w:rsidR="00296E35" w:rsidRPr="001C0FC4" w:rsidRDefault="00296E35" w:rsidP="002E3FCC">
            <w:pPr>
              <w:pStyle w:val="TAC"/>
              <w:spacing w:line="256" w:lineRule="auto"/>
            </w:pPr>
            <w:r w:rsidRPr="001C0FC4">
              <w:t>-</w:t>
            </w:r>
          </w:p>
        </w:tc>
      </w:tr>
      <w:tr w:rsidR="00296E35" w:rsidRPr="001C0FC4" w14:paraId="4ACC39C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0A3CAF1"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AD4897" w14:textId="3E62605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0C6CCF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FF5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FBA3E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C685A" w14:textId="77777777" w:rsidR="00296E35" w:rsidRPr="001C0FC4" w:rsidRDefault="00296E35" w:rsidP="002E3FCC">
            <w:pPr>
              <w:pStyle w:val="TAC"/>
              <w:spacing w:line="256" w:lineRule="auto"/>
            </w:pPr>
            <w:r w:rsidRPr="001C0FC4">
              <w:t>-</w:t>
            </w:r>
          </w:p>
        </w:tc>
      </w:tr>
      <w:tr w:rsidR="00296E35" w:rsidRPr="001C0FC4" w14:paraId="69E4D5B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D2905F"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F93BA5"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B71E6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495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45F7C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3F8BD8" w14:textId="77777777" w:rsidR="00296E35" w:rsidRPr="001C0FC4" w:rsidRDefault="00296E35" w:rsidP="002E3FCC">
            <w:pPr>
              <w:pStyle w:val="TAC"/>
              <w:spacing w:line="256" w:lineRule="auto"/>
            </w:pPr>
            <w:r w:rsidRPr="001C0FC4">
              <w:t>-</w:t>
            </w:r>
          </w:p>
        </w:tc>
      </w:tr>
      <w:tr w:rsidR="00296E35" w:rsidRPr="001C0FC4" w14:paraId="60CC7F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AE82EDE"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085ABC8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BFEBA78" w14:textId="77777777" w:rsidR="00296E35" w:rsidRPr="001C0FC4" w:rsidRDefault="00296E35" w:rsidP="002E3FCC">
            <w:pPr>
              <w:pStyle w:val="TAL"/>
              <w:spacing w:line="256" w:lineRule="auto"/>
            </w:pPr>
            <w:r w:rsidRPr="001C0FC4">
              <w:t>NOTE: It is expected that the UE</w:t>
            </w:r>
          </w:p>
          <w:p w14:paraId="16444F02"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597C928"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3B0CDDA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7A0D6AA"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05827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0DE0759" w14:textId="77777777" w:rsidR="00296E35" w:rsidRPr="001C0FC4" w:rsidRDefault="00296E35" w:rsidP="002E3FCC">
            <w:pPr>
              <w:pStyle w:val="TAC"/>
              <w:spacing w:line="256" w:lineRule="auto"/>
            </w:pPr>
            <w:r w:rsidRPr="001C0FC4">
              <w:t>P</w:t>
            </w:r>
          </w:p>
        </w:tc>
      </w:tr>
      <w:tr w:rsidR="00296E35" w:rsidRPr="001C0FC4" w14:paraId="144FD3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4AFF58"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8329CB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8B24EA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811FF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B4D7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CC3666" w14:textId="77777777" w:rsidR="00296E35" w:rsidRPr="001C0FC4" w:rsidRDefault="00296E35" w:rsidP="002E3FCC">
            <w:pPr>
              <w:pStyle w:val="TAC"/>
              <w:spacing w:line="256" w:lineRule="auto"/>
            </w:pPr>
            <w:r w:rsidRPr="001C0FC4">
              <w:t>-</w:t>
            </w:r>
          </w:p>
        </w:tc>
      </w:tr>
      <w:tr w:rsidR="00296E35" w:rsidRPr="001C0FC4" w14:paraId="4F09B7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579628D"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2CC6A3F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B8D5EB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78B6A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04FD4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574DB30" w14:textId="77777777" w:rsidR="00296E35" w:rsidRPr="001C0FC4" w:rsidRDefault="00296E35" w:rsidP="002E3FCC">
            <w:pPr>
              <w:pStyle w:val="TAC"/>
              <w:spacing w:line="256" w:lineRule="auto"/>
            </w:pPr>
            <w:r w:rsidRPr="001C0FC4">
              <w:t>-</w:t>
            </w:r>
          </w:p>
        </w:tc>
      </w:tr>
      <w:tr w:rsidR="00296E35" w:rsidRPr="001C0FC4" w14:paraId="7C787A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2C5F58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F69C36B" w14:textId="14BCE3AC"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77AA5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22901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FECE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4984CE" w14:textId="77777777" w:rsidR="00296E35" w:rsidRPr="001C0FC4" w:rsidRDefault="00296E35" w:rsidP="002E3FCC">
            <w:pPr>
              <w:pStyle w:val="TAC"/>
              <w:spacing w:line="256" w:lineRule="auto"/>
            </w:pPr>
            <w:r w:rsidRPr="001C0FC4">
              <w:t>-</w:t>
            </w:r>
          </w:p>
        </w:tc>
      </w:tr>
      <w:tr w:rsidR="00296E35" w:rsidRPr="001C0FC4" w14:paraId="069357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02310A"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202C78" w14:textId="4B342EEE"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D56B74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C22E2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94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1B401" w14:textId="77777777" w:rsidR="00296E35" w:rsidRPr="001C0FC4" w:rsidRDefault="00296E35" w:rsidP="002E3FCC">
            <w:pPr>
              <w:pStyle w:val="TAC"/>
              <w:spacing w:line="256" w:lineRule="auto"/>
            </w:pPr>
            <w:r w:rsidRPr="001C0FC4">
              <w:t>-</w:t>
            </w:r>
          </w:p>
        </w:tc>
      </w:tr>
      <w:tr w:rsidR="00296E35" w:rsidRPr="001C0FC4" w14:paraId="1D29FD5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D92266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AD8B62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6D1DE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4BDB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3BBE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8F709" w14:textId="77777777" w:rsidR="00296E35" w:rsidRPr="001C0FC4" w:rsidRDefault="00296E35" w:rsidP="002E3FCC">
            <w:pPr>
              <w:pStyle w:val="TAC"/>
              <w:spacing w:line="256" w:lineRule="auto"/>
            </w:pPr>
            <w:r w:rsidRPr="001C0FC4">
              <w:t>-</w:t>
            </w:r>
          </w:p>
        </w:tc>
      </w:tr>
      <w:tr w:rsidR="00296E35" w:rsidRPr="001C0FC4" w14:paraId="3E49849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E7FF97"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554524A9"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589C5B4F"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167BF78"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902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626856" w14:textId="77777777" w:rsidR="00296E35" w:rsidRPr="001C0FC4" w:rsidRDefault="00296E35" w:rsidP="002E3FCC">
            <w:pPr>
              <w:pStyle w:val="TAC"/>
              <w:spacing w:line="256" w:lineRule="auto"/>
            </w:pPr>
            <w:r w:rsidRPr="001C0FC4">
              <w:t>-</w:t>
            </w:r>
          </w:p>
        </w:tc>
      </w:tr>
      <w:tr w:rsidR="00296E35" w:rsidRPr="001C0FC4" w14:paraId="0DABAED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5706B23"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64CAEA71"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790CA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C45E7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6A2DE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6F520E" w14:textId="77777777" w:rsidR="00296E35" w:rsidRPr="001C0FC4" w:rsidRDefault="00296E35" w:rsidP="002E3FCC">
            <w:pPr>
              <w:pStyle w:val="TAC"/>
              <w:spacing w:line="256" w:lineRule="auto"/>
            </w:pPr>
            <w:r w:rsidRPr="001C0FC4">
              <w:t>-</w:t>
            </w:r>
          </w:p>
        </w:tc>
      </w:tr>
      <w:tr w:rsidR="00296E35" w:rsidRPr="001C0FC4" w14:paraId="4450D2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5F3A16"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6441882"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D6D2E1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8EBDD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14C60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FCEE5B" w14:textId="77777777" w:rsidR="00296E35" w:rsidRPr="001C0FC4" w:rsidRDefault="00296E35" w:rsidP="002E3FCC">
            <w:pPr>
              <w:pStyle w:val="TAC"/>
              <w:spacing w:line="256" w:lineRule="auto"/>
            </w:pPr>
            <w:r w:rsidRPr="001C0FC4">
              <w:t>-</w:t>
            </w:r>
          </w:p>
        </w:tc>
      </w:tr>
      <w:tr w:rsidR="00296E35" w:rsidRPr="001C0FC4" w14:paraId="3A27ED7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BA0CB7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2AB2306" w14:textId="1366ABD6"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A6B62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9CF0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DF6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9BDEC" w14:textId="77777777" w:rsidR="00296E35" w:rsidRPr="001C0FC4" w:rsidRDefault="00296E35" w:rsidP="002E3FCC">
            <w:pPr>
              <w:pStyle w:val="TAC"/>
              <w:spacing w:line="256" w:lineRule="auto"/>
            </w:pPr>
            <w:r w:rsidRPr="001C0FC4">
              <w:t>-</w:t>
            </w:r>
          </w:p>
        </w:tc>
      </w:tr>
      <w:tr w:rsidR="00296E35" w:rsidRPr="001C0FC4" w14:paraId="73EF6C5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8CDA2E8"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431CC33D" w14:textId="77777777" w:rsidR="00296E35" w:rsidRPr="001C0FC4" w:rsidRDefault="00296E35" w:rsidP="00296E35"/>
    <w:p w14:paraId="417ACF74" w14:textId="77777777" w:rsidR="00296E35" w:rsidRPr="001C0FC4" w:rsidRDefault="00296E35" w:rsidP="00296E35">
      <w:pPr>
        <w:pStyle w:val="H6"/>
        <w:rPr>
          <w:lang w:eastAsia="ko-KR"/>
        </w:rPr>
      </w:pPr>
      <w:r w:rsidRPr="001C0FC4">
        <w:t>7.1.3.3.3</w:t>
      </w:r>
      <w:r w:rsidRPr="001C0FC4">
        <w:tab/>
        <w:t>Specific message contents</w:t>
      </w:r>
    </w:p>
    <w:p w14:paraId="1F757C3F" w14:textId="77777777" w:rsidR="00296E35" w:rsidRPr="001C0FC4" w:rsidRDefault="00296E35" w:rsidP="00296E35">
      <w:pPr>
        <w:pStyle w:val="TH"/>
      </w:pPr>
      <w:r w:rsidRPr="001C0FC4">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EC359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2C2DF6" w14:textId="3F3AE9F1"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6D0F28B" w14:textId="77777777" w:rsidR="00296E35" w:rsidRPr="001C0FC4" w:rsidRDefault="00296E35" w:rsidP="00296E35"/>
    <w:p w14:paraId="08F58EAC" w14:textId="77777777" w:rsidR="00296E35" w:rsidRPr="001C0FC4" w:rsidRDefault="00296E35" w:rsidP="00296E35">
      <w:pPr>
        <w:pStyle w:val="TH"/>
      </w:pPr>
      <w:r w:rsidRPr="001C0FC4">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4CF4A8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F6F1D99" w14:textId="3CD522FB"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F69FB1F" w14:textId="77777777" w:rsidR="00296E35" w:rsidRPr="001C0FC4" w:rsidRDefault="00296E35" w:rsidP="00296E35"/>
    <w:p w14:paraId="2FD3C062" w14:textId="77777777" w:rsidR="00296E35" w:rsidRPr="001C0FC4" w:rsidRDefault="00296E35" w:rsidP="00296E35">
      <w:pPr>
        <w:pStyle w:val="TH"/>
      </w:pPr>
      <w:r w:rsidRPr="001C0FC4">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D145E9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9884D8F" w14:textId="74BB2DA5"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17E6396" w14:textId="77777777" w:rsidR="00296E35" w:rsidRPr="001C0FC4" w:rsidRDefault="00296E35" w:rsidP="00296E35"/>
    <w:p w14:paraId="68BF2DF5" w14:textId="77777777" w:rsidR="00296E35" w:rsidRPr="001C0FC4" w:rsidRDefault="00296E35" w:rsidP="00296E35">
      <w:pPr>
        <w:pStyle w:val="TH"/>
      </w:pPr>
      <w:r w:rsidRPr="001C0FC4">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03D59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9530040" w14:textId="7781B300"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5CB018FD" w14:textId="77777777" w:rsidR="00296E35" w:rsidRPr="001C0FC4" w:rsidRDefault="00296E35" w:rsidP="00296E35"/>
    <w:p w14:paraId="6ABB82B7" w14:textId="77777777" w:rsidR="00296E35" w:rsidRPr="001C0FC4" w:rsidRDefault="00296E35" w:rsidP="00296E35">
      <w:pPr>
        <w:pStyle w:val="TH"/>
      </w:pPr>
      <w:r w:rsidRPr="001C0FC4">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139EE75"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929A65" w14:textId="001D83D1"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167DC936" w14:textId="77777777" w:rsidR="00296E35" w:rsidRPr="001C0FC4" w:rsidRDefault="00296E35" w:rsidP="00296E35"/>
    <w:p w14:paraId="729CD3C3" w14:textId="77777777" w:rsidR="00296E35" w:rsidRPr="001C0FC4" w:rsidRDefault="00296E35" w:rsidP="00296E35">
      <w:pPr>
        <w:pStyle w:val="TH"/>
      </w:pPr>
      <w:r w:rsidRPr="001C0FC4">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DF7EC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574D40F" w14:textId="2000158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5B3645E0" w14:textId="77777777" w:rsidR="00296E35" w:rsidRPr="001C0FC4" w:rsidRDefault="00296E35" w:rsidP="00296E35"/>
    <w:p w14:paraId="4C237D6A" w14:textId="77777777" w:rsidR="00296E35" w:rsidRPr="001C0FC4" w:rsidRDefault="00296E35" w:rsidP="00296E35">
      <w:pPr>
        <w:pStyle w:val="Heading3"/>
      </w:pPr>
      <w:bookmarkStart w:id="1344" w:name="_Toc106817735"/>
      <w:bookmarkStart w:id="1345" w:name="_Toc106817860"/>
      <w:bookmarkStart w:id="1346" w:name="_Toc178186394"/>
      <w:bookmarkStart w:id="1347" w:name="_Toc210385215"/>
      <w:r w:rsidRPr="001C0FC4">
        <w:t>7.1.4</w:t>
      </w:r>
      <w:r w:rsidRPr="001C0FC4">
        <w:tab/>
        <w:t>Off-network / Short Data Service (SDS) / Standalone SDS using signalling control plane / Group SDS message / Client Terminated (CT)</w:t>
      </w:r>
      <w:bookmarkEnd w:id="1344"/>
      <w:bookmarkEnd w:id="1345"/>
      <w:bookmarkEnd w:id="1346"/>
      <w:bookmarkEnd w:id="1347"/>
    </w:p>
    <w:p w14:paraId="088F1996" w14:textId="77777777" w:rsidR="00296E35" w:rsidRPr="001C0FC4" w:rsidRDefault="00296E35" w:rsidP="00296E35">
      <w:pPr>
        <w:pStyle w:val="H6"/>
      </w:pPr>
      <w:r w:rsidRPr="001C0FC4">
        <w:t>7.1.4.1</w:t>
      </w:r>
      <w:r w:rsidRPr="001C0FC4">
        <w:tab/>
        <w:t>Test Purpose (TP)</w:t>
      </w:r>
    </w:p>
    <w:p w14:paraId="74D54D4E" w14:textId="77777777" w:rsidR="00296E35" w:rsidRPr="001C0FC4" w:rsidRDefault="00296E35" w:rsidP="00296E35">
      <w:pPr>
        <w:pStyle w:val="H6"/>
      </w:pPr>
      <w:r w:rsidRPr="001C0FC4">
        <w:t>(1)</w:t>
      </w:r>
    </w:p>
    <w:p w14:paraId="3603A3E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4B44E81" w14:textId="77777777" w:rsidR="00296E35" w:rsidRPr="001C0FC4" w:rsidRDefault="00296E35" w:rsidP="00296E35">
      <w:pPr>
        <w:pStyle w:val="PL"/>
      </w:pPr>
      <w:r w:rsidRPr="001C0FC4">
        <w:rPr>
          <w:b/>
        </w:rPr>
        <w:t>ensure that</w:t>
      </w:r>
      <w:r w:rsidRPr="001C0FC4">
        <w:t xml:space="preserve"> {</w:t>
      </w:r>
    </w:p>
    <w:p w14:paraId="5434866D"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E15DC16"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27A925B0" w14:textId="77777777" w:rsidR="00296E35" w:rsidRPr="001C0FC4" w:rsidRDefault="00296E35" w:rsidP="00296E35">
      <w:pPr>
        <w:pStyle w:val="PL"/>
      </w:pPr>
      <w:r w:rsidRPr="001C0FC4">
        <w:t xml:space="preserve">            }</w:t>
      </w:r>
    </w:p>
    <w:p w14:paraId="1F17A7C8" w14:textId="77777777" w:rsidR="00296E35" w:rsidRPr="001C0FC4" w:rsidRDefault="00296E35" w:rsidP="00296E35">
      <w:pPr>
        <w:pStyle w:val="PL"/>
      </w:pPr>
    </w:p>
    <w:p w14:paraId="698C6B23" w14:textId="77777777" w:rsidR="00296E35" w:rsidRPr="001C0FC4" w:rsidRDefault="00296E35" w:rsidP="00296E35">
      <w:pPr>
        <w:pStyle w:val="H6"/>
      </w:pPr>
      <w:r w:rsidRPr="001C0FC4">
        <w:t>(2)</w:t>
      </w:r>
    </w:p>
    <w:p w14:paraId="4AF7027E"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1278161" w14:textId="77777777" w:rsidR="00296E35" w:rsidRPr="001C0FC4" w:rsidRDefault="00296E35" w:rsidP="00296E35">
      <w:pPr>
        <w:pStyle w:val="PL"/>
      </w:pPr>
      <w:r w:rsidRPr="001C0FC4">
        <w:rPr>
          <w:b/>
        </w:rPr>
        <w:t>ensure that</w:t>
      </w:r>
      <w:r w:rsidRPr="001C0FC4">
        <w:t xml:space="preserve"> {</w:t>
      </w:r>
    </w:p>
    <w:p w14:paraId="639B2567"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51F6BEFA"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02096AF8" w14:textId="77777777" w:rsidR="00296E35" w:rsidRPr="001C0FC4" w:rsidRDefault="00296E35" w:rsidP="00296E35">
      <w:pPr>
        <w:pStyle w:val="PL"/>
      </w:pPr>
      <w:r w:rsidRPr="001C0FC4">
        <w:t xml:space="preserve">            }</w:t>
      </w:r>
    </w:p>
    <w:p w14:paraId="3E596005" w14:textId="77777777" w:rsidR="00296E35" w:rsidRPr="001C0FC4" w:rsidRDefault="00296E35" w:rsidP="00296E35">
      <w:pPr>
        <w:pStyle w:val="PL"/>
      </w:pPr>
    </w:p>
    <w:p w14:paraId="05C574F1" w14:textId="77777777" w:rsidR="00296E35" w:rsidRPr="001C0FC4" w:rsidRDefault="00296E35" w:rsidP="00296E35">
      <w:pPr>
        <w:pStyle w:val="H6"/>
      </w:pPr>
      <w:r w:rsidRPr="001C0FC4">
        <w:t>(3)</w:t>
      </w:r>
    </w:p>
    <w:p w14:paraId="0323F2DC"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52882F8" w14:textId="77777777" w:rsidR="00296E35" w:rsidRPr="001C0FC4" w:rsidRDefault="00296E35" w:rsidP="00296E35">
      <w:pPr>
        <w:pStyle w:val="PL"/>
      </w:pPr>
      <w:r w:rsidRPr="001C0FC4">
        <w:rPr>
          <w:b/>
        </w:rPr>
        <w:t>ensure that</w:t>
      </w:r>
      <w:r w:rsidRPr="001C0FC4">
        <w:t xml:space="preserve"> {</w:t>
      </w:r>
    </w:p>
    <w:p w14:paraId="4E351B8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666E7DD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7DF3D02" w14:textId="77777777" w:rsidR="00296E35" w:rsidRPr="001C0FC4" w:rsidRDefault="00296E35" w:rsidP="00296E35">
      <w:pPr>
        <w:pStyle w:val="PL"/>
      </w:pPr>
      <w:r w:rsidRPr="001C0FC4">
        <w:t xml:space="preserve">            }</w:t>
      </w:r>
    </w:p>
    <w:p w14:paraId="0A3458A3" w14:textId="77777777" w:rsidR="00296E35" w:rsidRPr="001C0FC4" w:rsidRDefault="00296E35" w:rsidP="00296E35">
      <w:pPr>
        <w:pStyle w:val="PL"/>
      </w:pPr>
    </w:p>
    <w:p w14:paraId="15390FB4" w14:textId="77777777" w:rsidR="00296E35" w:rsidRPr="001C0FC4" w:rsidRDefault="00296E35" w:rsidP="00296E35">
      <w:pPr>
        <w:pStyle w:val="H6"/>
      </w:pPr>
      <w:r w:rsidRPr="001C0FC4">
        <w:t>(4)</w:t>
      </w:r>
    </w:p>
    <w:p w14:paraId="491C1F7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6F0F9F7" w14:textId="77777777" w:rsidR="00296E35" w:rsidRPr="001C0FC4" w:rsidRDefault="00296E35" w:rsidP="00296E35">
      <w:pPr>
        <w:pStyle w:val="PL"/>
      </w:pPr>
      <w:r w:rsidRPr="001C0FC4">
        <w:rPr>
          <w:b/>
        </w:rPr>
        <w:t>ensure that</w:t>
      </w:r>
      <w:r w:rsidRPr="001C0FC4">
        <w:t xml:space="preserve"> {</w:t>
      </w:r>
    </w:p>
    <w:p w14:paraId="75B266B9"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581BB9E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w:t>
      </w:r>
      <w:r w:rsidRPr="001C0FC4">
        <w:rPr>
          <w:lang w:eastAsia="ko-KR"/>
        </w:rPr>
        <w:t xml:space="preserve"> </w:t>
      </w:r>
      <w:r w:rsidRPr="001C0FC4">
        <w:t>}</w:t>
      </w:r>
    </w:p>
    <w:p w14:paraId="3AB8702C" w14:textId="77777777" w:rsidR="00296E35" w:rsidRPr="001C0FC4" w:rsidRDefault="00296E35" w:rsidP="00296E35">
      <w:pPr>
        <w:pStyle w:val="PL"/>
      </w:pPr>
      <w:r w:rsidRPr="001C0FC4">
        <w:t xml:space="preserve">            }</w:t>
      </w:r>
    </w:p>
    <w:p w14:paraId="50B40EDE" w14:textId="77777777" w:rsidR="00296E35" w:rsidRPr="001C0FC4" w:rsidRDefault="00296E35" w:rsidP="00296E35">
      <w:pPr>
        <w:pStyle w:val="PL"/>
      </w:pPr>
    </w:p>
    <w:p w14:paraId="26AB2E0C" w14:textId="77777777" w:rsidR="00296E35" w:rsidRPr="001C0FC4" w:rsidRDefault="00296E35" w:rsidP="00296E35">
      <w:pPr>
        <w:pStyle w:val="H6"/>
      </w:pPr>
      <w:r w:rsidRPr="001C0FC4">
        <w:t>7.1.4.2</w:t>
      </w:r>
      <w:r w:rsidRPr="001C0FC4">
        <w:tab/>
        <w:t>Conformance requirements</w:t>
      </w:r>
    </w:p>
    <w:p w14:paraId="10123C35" w14:textId="77777777" w:rsidR="00296E35" w:rsidRPr="001C0FC4" w:rsidRDefault="00296E35" w:rsidP="00296E35">
      <w:r w:rsidRPr="001C0FC4">
        <w:t xml:space="preserve">References: The conformance requirements covered in the current TC are specified in: </w:t>
      </w:r>
    </w:p>
    <w:p w14:paraId="269C796C" w14:textId="77777777" w:rsidR="00296E35" w:rsidRPr="001C0FC4" w:rsidRDefault="00296E35" w:rsidP="00296E35">
      <w:r w:rsidRPr="001C0FC4">
        <w:t>TS 24.282 clauses 9.3.2.4, 9.3.2.5, 9.3.2.6, 12.3.2, 12.3.3, 12.3.4, 12.3.5. Unless otherwise stated these are Rel-15 requirements.</w:t>
      </w:r>
    </w:p>
    <w:p w14:paraId="5BEAF89A" w14:textId="77777777" w:rsidR="00296E35" w:rsidRPr="001C0FC4" w:rsidRDefault="00296E35" w:rsidP="00296E35">
      <w:r w:rsidRPr="001C0FC4">
        <w:t>[TS 24.282, clause 9.3.2.4]</w:t>
      </w:r>
    </w:p>
    <w:p w14:paraId="60501A03" w14:textId="77777777" w:rsidR="00296E35" w:rsidRPr="001C0FC4" w:rsidRDefault="00296E35" w:rsidP="00296E35">
      <w:r w:rsidRPr="001C0FC4">
        <w:t>Upon receiving an SDS OFF-NETWORK MESSAGE message with a SDS disposition request type IE, the MCData client:</w:t>
      </w:r>
    </w:p>
    <w:p w14:paraId="7C02DEC5"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15292B2C"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769F758"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6742EC4B" w14:textId="77777777" w:rsidR="00296E35" w:rsidRPr="001C0FC4" w:rsidRDefault="00296E35" w:rsidP="00296E35">
      <w:pPr>
        <w:pStyle w:val="B1"/>
      </w:pPr>
      <w:r w:rsidRPr="001C0FC4">
        <w:t>4)</w:t>
      </w:r>
      <w:r w:rsidRPr="001C0FC4">
        <w:tab/>
        <w:t>shall store the current UTC time as the stored SDS notification time;</w:t>
      </w:r>
    </w:p>
    <w:p w14:paraId="0D6FE6B8"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8F2E2C9"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38F2E680"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5981A027" w14:textId="77777777" w:rsidR="00296E35" w:rsidRPr="001C0FC4" w:rsidRDefault="00296E35" w:rsidP="00296E35">
      <w:pPr>
        <w:pStyle w:val="B1"/>
      </w:pPr>
      <w:r w:rsidRPr="001C0FC4">
        <w:t>8)</w:t>
      </w:r>
      <w:r w:rsidRPr="001C0FC4">
        <w:tab/>
        <w:t>if the SDS disposition request type IE is set to:</w:t>
      </w:r>
    </w:p>
    <w:p w14:paraId="5CE9E856"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148301DD"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00EB2DDE" w14:textId="77777777" w:rsidR="00296E35" w:rsidRPr="001C0FC4" w:rsidRDefault="00296E35" w:rsidP="00296E35">
      <w:pPr>
        <w:pStyle w:val="B2"/>
      </w:pPr>
      <w:r w:rsidRPr="001C0FC4">
        <w:t>c)</w:t>
      </w:r>
      <w:r w:rsidRPr="001C0FC4">
        <w:tab/>
        <w:t>"DELIVERY AND READ" then, shall start timer TFS3 (delivery and read).</w:t>
      </w:r>
    </w:p>
    <w:p w14:paraId="594B4210" w14:textId="77777777" w:rsidR="00296E35" w:rsidRPr="001C0FC4" w:rsidRDefault="00296E35" w:rsidP="00296E35">
      <w:pPr>
        <w:pStyle w:val="NO"/>
      </w:pPr>
      <w:r w:rsidRPr="001C0FC4">
        <w:t>NOTE: Duplicate messages (re-transmissions) that are received by the MCData client should not be processed again.</w:t>
      </w:r>
    </w:p>
    <w:p w14:paraId="3732444B" w14:textId="77777777" w:rsidR="00296E35" w:rsidRPr="001C0FC4" w:rsidRDefault="00296E35" w:rsidP="00296E35">
      <w:r w:rsidRPr="001C0FC4">
        <w:t>[TS 24.282, clause 9.3.2.5]</w:t>
      </w:r>
    </w:p>
    <w:p w14:paraId="1E72C671" w14:textId="77777777" w:rsidR="00296E35" w:rsidRPr="001C0FC4" w:rsidRDefault="00296E35" w:rsidP="00296E35">
      <w:r w:rsidRPr="001C0FC4">
        <w:t>Upon receiving a display indication before timer TFS3 (delivery and read) expires, the MCData client:</w:t>
      </w:r>
    </w:p>
    <w:p w14:paraId="3433A4AF" w14:textId="77777777" w:rsidR="00296E35" w:rsidRPr="001C0FC4" w:rsidRDefault="00296E35" w:rsidP="00296E35">
      <w:pPr>
        <w:pStyle w:val="B1"/>
      </w:pPr>
      <w:r w:rsidRPr="001C0FC4">
        <w:t>1)</w:t>
      </w:r>
      <w:r w:rsidRPr="001C0FC4">
        <w:tab/>
        <w:t>shall generate and send a SDS OFF-NETWORK NOTIFICATION message as described in clause 12.3.4.</w:t>
      </w:r>
    </w:p>
    <w:p w14:paraId="3C4199ED" w14:textId="77777777" w:rsidR="00296E35" w:rsidRPr="001C0FC4" w:rsidRDefault="00296E35" w:rsidP="00296E35">
      <w:r w:rsidRPr="001C0FC4">
        <w:t>[TS 24.282, clause 9.3.2.6]</w:t>
      </w:r>
    </w:p>
    <w:p w14:paraId="3BBAF675" w14:textId="77777777" w:rsidR="00296E35" w:rsidRPr="001C0FC4" w:rsidRDefault="00296E35" w:rsidP="00296E35">
      <w:r w:rsidRPr="001C0FC4">
        <w:t>Upon expiry of timer TFS3 (delivery and read), the MCData client:</w:t>
      </w:r>
    </w:p>
    <w:p w14:paraId="0E8DCCC9"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70F5EC2B"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257233D2" w14:textId="77777777" w:rsidR="00296E35" w:rsidRPr="001C0FC4" w:rsidRDefault="00296E35" w:rsidP="00296E35">
      <w:r w:rsidRPr="001C0FC4">
        <w:t>[TS 24.282, clause 12.3.2]</w:t>
      </w:r>
    </w:p>
    <w:p w14:paraId="293ABF0E" w14:textId="77777777" w:rsidR="00296E35" w:rsidRPr="001C0FC4" w:rsidRDefault="00296E35" w:rsidP="00296E35">
      <w:r w:rsidRPr="001C0FC4">
        <w:t>To send an off-network SDS delivery notification, the MCData client:</w:t>
      </w:r>
    </w:p>
    <w:p w14:paraId="4DC045AA" w14:textId="77777777" w:rsidR="00296E35" w:rsidRPr="001C0FC4" w:rsidRDefault="00296E35" w:rsidP="00296E35">
      <w:pPr>
        <w:pStyle w:val="B1"/>
      </w:pPr>
      <w:r w:rsidRPr="001C0FC4">
        <w:t>1)</w:t>
      </w:r>
      <w:r w:rsidRPr="001C0FC4">
        <w:tab/>
        <w:t>shall store "DELIVERED" as the disposition type;</w:t>
      </w:r>
    </w:p>
    <w:p w14:paraId="643D72D5"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246B3AAF"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40B7153B"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4AB6411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4CECD6B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4F61AE0"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071C888" w14:textId="77777777" w:rsidR="00296E35" w:rsidRPr="001C0FC4" w:rsidRDefault="00296E35" w:rsidP="00296E35">
      <w:pPr>
        <w:pStyle w:val="B2"/>
      </w:pPr>
      <w:r w:rsidRPr="001C0FC4">
        <w:t>f)</w:t>
      </w:r>
      <w:r w:rsidRPr="001C0FC4">
        <w:tab/>
        <w:t>may set:</w:t>
      </w:r>
    </w:p>
    <w:p w14:paraId="0826FC5A" w14:textId="77777777" w:rsidR="00296E35" w:rsidRPr="001C0FC4" w:rsidRDefault="00296E35" w:rsidP="00296E35">
      <w:pPr>
        <w:pStyle w:val="B3"/>
      </w:pPr>
      <w:r w:rsidRPr="001C0FC4">
        <w:t>i)</w:t>
      </w:r>
      <w:r w:rsidRPr="001C0FC4">
        <w:tab/>
        <w:t>the Application ID IE to the stored SDS application ID as specified in clause 15.2.7; or</w:t>
      </w:r>
    </w:p>
    <w:p w14:paraId="5AABAE3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7480DB7"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7242D7C1"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95C02C0"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29E22823" w14:textId="77777777" w:rsidR="00296E35" w:rsidRPr="001C0FC4" w:rsidRDefault="00296E35" w:rsidP="00296E35">
      <w:r w:rsidRPr="001C0FC4">
        <w:t>[TS 24.282, clause 12.3.3]</w:t>
      </w:r>
    </w:p>
    <w:p w14:paraId="642A9CE1" w14:textId="77777777" w:rsidR="00296E35" w:rsidRPr="001C0FC4" w:rsidRDefault="00296E35" w:rsidP="00296E35">
      <w:r w:rsidRPr="001C0FC4">
        <w:t>Upon receiving a display indication for the payload to the user or processing of the payload by the target application, the MCData client:</w:t>
      </w:r>
    </w:p>
    <w:p w14:paraId="51D15F98" w14:textId="77777777" w:rsidR="00296E35" w:rsidRPr="001C0FC4" w:rsidRDefault="00296E35" w:rsidP="00296E35">
      <w:pPr>
        <w:pStyle w:val="B1"/>
      </w:pPr>
      <w:r w:rsidRPr="001C0FC4">
        <w:t>1)</w:t>
      </w:r>
      <w:r w:rsidRPr="001C0FC4">
        <w:tab/>
        <w:t>shall store "READ" as the disposition type;</w:t>
      </w:r>
    </w:p>
    <w:p w14:paraId="684D2DB9"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73DFF46F"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71B14B8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9AC1233"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9430E5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C8AC57A"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2C69BE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858E5A9" w14:textId="77777777" w:rsidR="00296E35" w:rsidRPr="001C0FC4" w:rsidRDefault="00296E35" w:rsidP="00296E35">
      <w:pPr>
        <w:pStyle w:val="B2"/>
      </w:pPr>
      <w:r w:rsidRPr="001C0FC4">
        <w:t>f)</w:t>
      </w:r>
      <w:r w:rsidRPr="001C0FC4">
        <w:tab/>
        <w:t>may set:</w:t>
      </w:r>
    </w:p>
    <w:p w14:paraId="556F42F5"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868A48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517D45C8"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4DEAE8F7"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7F8275E"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160B209C" w14:textId="77777777" w:rsidR="00296E35" w:rsidRPr="001C0FC4" w:rsidRDefault="00296E35" w:rsidP="00296E35">
      <w:r w:rsidRPr="001C0FC4">
        <w:t>[TS 24.282, clause 12.3.4]</w:t>
      </w:r>
    </w:p>
    <w:p w14:paraId="43EEC3E2" w14:textId="77777777" w:rsidR="00296E35" w:rsidRPr="001C0FC4" w:rsidRDefault="00296E35" w:rsidP="00296E35">
      <w:r w:rsidRPr="001C0FC4">
        <w:t>Upon receiving a display indication for the payload to the user or processing of the payload by the target application, the MCData client:</w:t>
      </w:r>
    </w:p>
    <w:p w14:paraId="39DD8C52"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035CE9C1"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1E803AED"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38615736"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095B868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7452065"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1F88860"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4694A1DE"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F129711" w14:textId="77777777" w:rsidR="00296E35" w:rsidRPr="001C0FC4" w:rsidRDefault="00296E35" w:rsidP="00296E35">
      <w:pPr>
        <w:pStyle w:val="B2"/>
      </w:pPr>
      <w:r w:rsidRPr="001C0FC4">
        <w:t>f)</w:t>
      </w:r>
      <w:r w:rsidRPr="001C0FC4">
        <w:tab/>
        <w:t>may set:</w:t>
      </w:r>
    </w:p>
    <w:p w14:paraId="173A43B7" w14:textId="77777777" w:rsidR="00296E35" w:rsidRPr="001C0FC4" w:rsidRDefault="00296E35" w:rsidP="00296E35">
      <w:pPr>
        <w:pStyle w:val="B3"/>
      </w:pPr>
      <w:r w:rsidRPr="001C0FC4">
        <w:t>i)</w:t>
      </w:r>
      <w:r w:rsidRPr="001C0FC4">
        <w:tab/>
        <w:t>the Application ID IE to the stored SDS application ID as specified in clause 15.2.7; or</w:t>
      </w:r>
    </w:p>
    <w:p w14:paraId="31448378"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2C74711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0A22E7FB"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782A483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09227E58" w14:textId="77777777" w:rsidR="00296E35" w:rsidRPr="001C0FC4" w:rsidRDefault="00296E35" w:rsidP="00296E35">
      <w:r w:rsidRPr="001C0FC4">
        <w:t>[TS 24.282, clause 12.3.5]</w:t>
      </w:r>
    </w:p>
    <w:p w14:paraId="0B55A75A"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7001CFB4"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08A2C72"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FD7D53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61BD44F"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64ACA40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E1E8041"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032B2F49" w14:textId="77777777" w:rsidR="00296E35" w:rsidRPr="001C0FC4" w:rsidRDefault="00296E35" w:rsidP="00296E35">
      <w:pPr>
        <w:pStyle w:val="B2"/>
      </w:pPr>
      <w:r w:rsidRPr="001C0FC4">
        <w:t>f)</w:t>
      </w:r>
      <w:r w:rsidRPr="001C0FC4">
        <w:tab/>
        <w:t>may set:</w:t>
      </w:r>
    </w:p>
    <w:p w14:paraId="2AC1A5B0" w14:textId="77777777" w:rsidR="00296E35" w:rsidRPr="001C0FC4" w:rsidRDefault="00296E35" w:rsidP="00296E35">
      <w:pPr>
        <w:pStyle w:val="B3"/>
      </w:pPr>
      <w:r w:rsidRPr="001C0FC4">
        <w:t>i)</w:t>
      </w:r>
      <w:r w:rsidRPr="001C0FC4">
        <w:tab/>
        <w:t>the Application ID IE to the stored SDS application ID as specified in clause 15.2.7; or</w:t>
      </w:r>
    </w:p>
    <w:p w14:paraId="61FE242F"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DBF085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54B0200A"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03C9F415"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75A571F0" w14:textId="77777777" w:rsidR="00296E35" w:rsidRPr="001C0FC4" w:rsidRDefault="00296E35" w:rsidP="00296E35">
      <w:pPr>
        <w:pStyle w:val="H6"/>
      </w:pPr>
      <w:r w:rsidRPr="001C0FC4">
        <w:t>7.1.4.3</w:t>
      </w:r>
      <w:r w:rsidRPr="001C0FC4">
        <w:tab/>
        <w:t>Test description</w:t>
      </w:r>
    </w:p>
    <w:p w14:paraId="6710F9BF" w14:textId="77777777" w:rsidR="00296E35" w:rsidRPr="001C0FC4" w:rsidRDefault="00296E35" w:rsidP="00296E35">
      <w:pPr>
        <w:pStyle w:val="H6"/>
      </w:pPr>
      <w:r w:rsidRPr="001C0FC4">
        <w:t>7.1.4.3.1</w:t>
      </w:r>
      <w:r w:rsidRPr="001C0FC4">
        <w:tab/>
        <w:t>Pre-test conditions</w:t>
      </w:r>
    </w:p>
    <w:p w14:paraId="114A1471" w14:textId="77777777" w:rsidR="00296E35" w:rsidRPr="001C0FC4" w:rsidRDefault="00296E35" w:rsidP="00296E35">
      <w:pPr>
        <w:pStyle w:val="H6"/>
      </w:pPr>
      <w:r w:rsidRPr="001C0FC4">
        <w:t>System Simulator:</w:t>
      </w:r>
    </w:p>
    <w:p w14:paraId="61FEF6C9" w14:textId="77777777" w:rsidR="00296E35" w:rsidRPr="001C0FC4" w:rsidRDefault="00296E35" w:rsidP="00296E35">
      <w:pPr>
        <w:pStyle w:val="B1"/>
      </w:pPr>
      <w:r w:rsidRPr="001C0FC4">
        <w:t>-</w:t>
      </w:r>
      <w:r w:rsidRPr="001C0FC4">
        <w:tab/>
      </w:r>
      <w:r w:rsidRPr="001C0FC4">
        <w:rPr>
          <w:color w:val="000000"/>
        </w:rPr>
        <w:t>SS-UE1 (MCData Client)</w:t>
      </w:r>
    </w:p>
    <w:p w14:paraId="0D4E5EA8"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291FA26"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0536303E"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AE562FD" w14:textId="77777777" w:rsidR="00296E35" w:rsidRPr="001C0FC4" w:rsidRDefault="00296E35" w:rsidP="00296E35">
      <w:pPr>
        <w:pStyle w:val="B1"/>
      </w:pPr>
      <w:r w:rsidRPr="001C0FC4">
        <w:t>-</w:t>
      </w:r>
      <w:r w:rsidRPr="001C0FC4">
        <w:tab/>
      </w:r>
      <w:r w:rsidRPr="001C0FC4">
        <w:rPr>
          <w:color w:val="000000"/>
        </w:rPr>
        <w:t>SS-NW (MCData server)</w:t>
      </w:r>
    </w:p>
    <w:p w14:paraId="1D133AA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5BF1CF3" w14:textId="0DBAEFA1"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0FC653CC" w14:textId="77777777" w:rsidR="00296E35" w:rsidRPr="001C0FC4" w:rsidRDefault="00296E35" w:rsidP="00296E35">
      <w:pPr>
        <w:pStyle w:val="H6"/>
      </w:pPr>
      <w:r w:rsidRPr="001C0FC4">
        <w:t>IUT:</w:t>
      </w:r>
    </w:p>
    <w:p w14:paraId="46897175" w14:textId="77777777" w:rsidR="00296E35" w:rsidRPr="001C0FC4" w:rsidRDefault="00296E35" w:rsidP="00296E35">
      <w:pPr>
        <w:pStyle w:val="B1"/>
      </w:pPr>
      <w:r w:rsidRPr="001C0FC4">
        <w:t>-</w:t>
      </w:r>
      <w:r w:rsidRPr="001C0FC4">
        <w:tab/>
        <w:t>UE (MCData Client)</w:t>
      </w:r>
    </w:p>
    <w:p w14:paraId="21D25FC3" w14:textId="0D0B61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1EB06F8B"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1B3E7B5"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1DCCFE25"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5C3EA0CA"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69AB4CEE" w14:textId="77777777" w:rsidR="00296E35" w:rsidRPr="001C0FC4" w:rsidRDefault="00296E35" w:rsidP="00296E35">
      <w:pPr>
        <w:pStyle w:val="H6"/>
      </w:pPr>
      <w:r w:rsidRPr="001C0FC4">
        <w:t>Preamble:</w:t>
      </w:r>
    </w:p>
    <w:p w14:paraId="6BB347B6" w14:textId="14A73B59"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57D2F79E" w14:textId="07B32242"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537254D2"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42CCFC2" w14:textId="77777777" w:rsidR="00296E35" w:rsidRPr="001C0FC4" w:rsidRDefault="00296E35" w:rsidP="00296E35">
      <w:pPr>
        <w:pStyle w:val="B1"/>
      </w:pPr>
      <w:r w:rsidRPr="001C0FC4">
        <w:t>-</w:t>
      </w:r>
      <w:r w:rsidRPr="001C0FC4">
        <w:tab/>
        <w:t>The UE is switched-off.</w:t>
      </w:r>
    </w:p>
    <w:p w14:paraId="262B2CA8" w14:textId="77777777" w:rsidR="00296E35" w:rsidRPr="001C0FC4" w:rsidRDefault="00296E35" w:rsidP="00296E35">
      <w:pPr>
        <w:pStyle w:val="B1"/>
      </w:pPr>
      <w:r w:rsidRPr="001C0FC4">
        <w:t>-</w:t>
      </w:r>
      <w:r w:rsidRPr="001C0FC4">
        <w:tab/>
        <w:t>UE States at the end of the preamble</w:t>
      </w:r>
    </w:p>
    <w:p w14:paraId="615CE113" w14:textId="77777777" w:rsidR="00296E35" w:rsidRPr="001C0FC4" w:rsidRDefault="00296E35" w:rsidP="00296E35">
      <w:pPr>
        <w:pStyle w:val="B2"/>
      </w:pPr>
      <w:r w:rsidRPr="001C0FC4">
        <w:t>-</w:t>
      </w:r>
      <w:r w:rsidRPr="001C0FC4">
        <w:tab/>
        <w:t>The UE is in state 'switched-off'.</w:t>
      </w:r>
    </w:p>
    <w:p w14:paraId="43339102" w14:textId="77777777" w:rsidR="00296E35" w:rsidRPr="001C0FC4" w:rsidRDefault="00296E35" w:rsidP="00296E35">
      <w:pPr>
        <w:pStyle w:val="H6"/>
      </w:pPr>
      <w:r w:rsidRPr="001C0FC4">
        <w:t>7.1.4.3.2</w:t>
      </w:r>
      <w:r w:rsidRPr="001C0FC4">
        <w:tab/>
        <w:t>Test procedure sequence</w:t>
      </w:r>
    </w:p>
    <w:p w14:paraId="2C4EE447" w14:textId="77777777" w:rsidR="00296E35" w:rsidRPr="001C0FC4" w:rsidRDefault="00296E35" w:rsidP="00296E35">
      <w:pPr>
        <w:pStyle w:val="TH"/>
      </w:pPr>
      <w:r w:rsidRPr="001C0FC4">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8D3E3DA" w14:textId="77777777" w:rsidTr="002E3FCC">
        <w:tc>
          <w:tcPr>
            <w:tcW w:w="648" w:type="dxa"/>
            <w:tcBorders>
              <w:top w:val="single" w:sz="4" w:space="0" w:color="auto"/>
              <w:left w:val="single" w:sz="4" w:space="0" w:color="auto"/>
              <w:bottom w:val="nil"/>
              <w:right w:val="single" w:sz="4" w:space="0" w:color="auto"/>
            </w:tcBorders>
            <w:hideMark/>
          </w:tcPr>
          <w:p w14:paraId="69983681"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0F6FF458"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82A6"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C89FA5E"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74569660" w14:textId="77777777" w:rsidR="00296E35" w:rsidRPr="001C0FC4" w:rsidRDefault="00296E35" w:rsidP="002E3FCC">
            <w:pPr>
              <w:pStyle w:val="TAH"/>
              <w:spacing w:line="256" w:lineRule="auto"/>
            </w:pPr>
            <w:r w:rsidRPr="001C0FC4">
              <w:t>Verdict</w:t>
            </w:r>
          </w:p>
        </w:tc>
      </w:tr>
      <w:tr w:rsidR="00296E35" w:rsidRPr="001C0FC4" w14:paraId="7D0ACE33" w14:textId="77777777" w:rsidTr="002E3FCC">
        <w:tc>
          <w:tcPr>
            <w:tcW w:w="648" w:type="dxa"/>
            <w:tcBorders>
              <w:top w:val="nil"/>
              <w:left w:val="single" w:sz="4" w:space="0" w:color="auto"/>
              <w:bottom w:val="single" w:sz="4" w:space="0" w:color="auto"/>
              <w:right w:val="single" w:sz="4" w:space="0" w:color="auto"/>
            </w:tcBorders>
          </w:tcPr>
          <w:p w14:paraId="33D8E927"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3755789"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ABD87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69D3CAE"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92DB010"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808EB" w14:textId="77777777" w:rsidR="00296E35" w:rsidRPr="001C0FC4" w:rsidRDefault="00296E35" w:rsidP="002E3FCC">
            <w:pPr>
              <w:pStyle w:val="TAH"/>
              <w:spacing w:line="256" w:lineRule="auto"/>
            </w:pPr>
          </w:p>
        </w:tc>
      </w:tr>
      <w:tr w:rsidR="00296E35" w:rsidRPr="001C0FC4" w14:paraId="72988F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56886"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8D7A908"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647C754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B97F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F24F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E865DC" w14:textId="77777777" w:rsidR="00296E35" w:rsidRPr="001C0FC4" w:rsidRDefault="00296E35" w:rsidP="002E3FCC">
            <w:pPr>
              <w:pStyle w:val="TAC"/>
              <w:spacing w:line="256" w:lineRule="auto"/>
            </w:pPr>
            <w:r w:rsidRPr="001C0FC4">
              <w:t>-</w:t>
            </w:r>
          </w:p>
        </w:tc>
      </w:tr>
      <w:tr w:rsidR="00296E35" w:rsidRPr="001C0FC4" w14:paraId="6002EE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B4AF4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BB60532" w14:textId="77777777" w:rsidR="00296E35" w:rsidRPr="001C0FC4" w:rsidRDefault="00296E35" w:rsidP="002E3FCC">
            <w:pPr>
              <w:pStyle w:val="TAL"/>
            </w:pPr>
            <w:r w:rsidRPr="001C0FC4">
              <w:t>Trigger the UE to reset UTC time and location.</w:t>
            </w:r>
          </w:p>
          <w:p w14:paraId="40F24267"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EA51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F74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5ED9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BD0203" w14:textId="77777777" w:rsidR="00296E35" w:rsidRPr="001C0FC4" w:rsidRDefault="00296E35" w:rsidP="002E3FCC">
            <w:pPr>
              <w:pStyle w:val="TAC"/>
              <w:spacing w:line="256" w:lineRule="auto"/>
            </w:pPr>
            <w:r w:rsidRPr="001C0FC4">
              <w:t>-</w:t>
            </w:r>
          </w:p>
        </w:tc>
      </w:tr>
      <w:tr w:rsidR="00296E35" w:rsidRPr="001C0FC4" w14:paraId="7370CB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95D384"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DE056BA" w14:textId="76154577"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26C0D70"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C62D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79CF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089E2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A8311B" w14:textId="77777777" w:rsidR="00296E35" w:rsidRPr="001C0FC4" w:rsidRDefault="00296E35" w:rsidP="002E3FCC">
            <w:pPr>
              <w:pStyle w:val="TAC"/>
              <w:spacing w:line="256" w:lineRule="auto"/>
            </w:pPr>
            <w:r w:rsidRPr="001C0FC4">
              <w:t>-</w:t>
            </w:r>
          </w:p>
        </w:tc>
      </w:tr>
      <w:tr w:rsidR="00296E35" w:rsidRPr="001C0FC4" w14:paraId="5BC147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2B71E4"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2BD1783" w14:textId="6DC40B6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B3BD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5BEE9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DD9BC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AD2716" w14:textId="77777777" w:rsidR="00296E35" w:rsidRPr="001C0FC4" w:rsidRDefault="00296E35" w:rsidP="002E3FCC">
            <w:pPr>
              <w:pStyle w:val="TAC"/>
              <w:spacing w:line="256" w:lineRule="auto"/>
            </w:pPr>
            <w:r w:rsidRPr="001C0FC4">
              <w:t>-</w:t>
            </w:r>
          </w:p>
        </w:tc>
      </w:tr>
      <w:tr w:rsidR="00296E35" w:rsidRPr="001C0FC4" w14:paraId="27380C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CE3DFF"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232D1570"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139C2D3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97ECA4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021F97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6BA8CF" w14:textId="77777777" w:rsidR="00296E35" w:rsidRPr="001C0FC4" w:rsidRDefault="00296E35" w:rsidP="002E3FCC">
            <w:pPr>
              <w:pStyle w:val="TAC"/>
              <w:spacing w:line="256" w:lineRule="auto"/>
            </w:pPr>
            <w:r w:rsidRPr="001C0FC4">
              <w:t>-</w:t>
            </w:r>
          </w:p>
        </w:tc>
      </w:tr>
      <w:tr w:rsidR="00296E35" w:rsidRPr="001C0FC4" w14:paraId="4C2F12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55BAF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FF18245"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F1F7F4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62F4D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8272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3332C" w14:textId="77777777" w:rsidR="00296E35" w:rsidRPr="001C0FC4" w:rsidRDefault="00296E35" w:rsidP="002E3FCC">
            <w:pPr>
              <w:pStyle w:val="TAC"/>
              <w:spacing w:line="256" w:lineRule="auto"/>
            </w:pPr>
            <w:r w:rsidRPr="001C0FC4">
              <w:t>-</w:t>
            </w:r>
          </w:p>
        </w:tc>
      </w:tr>
      <w:tr w:rsidR="00296E35" w:rsidRPr="001C0FC4" w14:paraId="121958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EF1B94"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401CFB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48A55E0" w14:textId="77777777" w:rsidR="00296E35" w:rsidRPr="001C0FC4" w:rsidRDefault="00296E35" w:rsidP="002E3FCC">
            <w:pPr>
              <w:pStyle w:val="TAL"/>
              <w:spacing w:line="256" w:lineRule="auto"/>
            </w:pPr>
            <w:r w:rsidRPr="001C0FC4">
              <w:t>NOTE: It is expected that the UE</w:t>
            </w:r>
          </w:p>
          <w:p w14:paraId="7A0D6DA1"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7033B20C"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A425A3E"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E8CB4F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7067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E6209A7" w14:textId="77777777" w:rsidR="00296E35" w:rsidRPr="001C0FC4" w:rsidRDefault="00296E35" w:rsidP="002E3FCC">
            <w:pPr>
              <w:pStyle w:val="TAC"/>
              <w:spacing w:line="256" w:lineRule="auto"/>
            </w:pPr>
            <w:r w:rsidRPr="001C0FC4">
              <w:t>P</w:t>
            </w:r>
          </w:p>
        </w:tc>
      </w:tr>
      <w:tr w:rsidR="00296E35" w:rsidRPr="001C0FC4" w14:paraId="1E127C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778533"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13DE493"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E76966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73927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C735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02258" w14:textId="77777777" w:rsidR="00296E35" w:rsidRPr="001C0FC4" w:rsidRDefault="00296E35" w:rsidP="002E3FCC">
            <w:pPr>
              <w:pStyle w:val="TAC"/>
              <w:spacing w:line="256" w:lineRule="auto"/>
            </w:pPr>
            <w:r w:rsidRPr="001C0FC4">
              <w:t>-</w:t>
            </w:r>
          </w:p>
        </w:tc>
      </w:tr>
      <w:tr w:rsidR="00296E35" w:rsidRPr="001C0FC4" w14:paraId="57A5C6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3203D7"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7CA2BDF"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7201B88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117E9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3350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99E9A9" w14:textId="77777777" w:rsidR="00296E35" w:rsidRPr="001C0FC4" w:rsidRDefault="00296E35" w:rsidP="002E3FCC">
            <w:pPr>
              <w:pStyle w:val="TAC"/>
              <w:spacing w:line="256" w:lineRule="auto"/>
            </w:pPr>
            <w:r w:rsidRPr="001C0FC4">
              <w:t>-</w:t>
            </w:r>
          </w:p>
        </w:tc>
      </w:tr>
      <w:tr w:rsidR="00296E35" w:rsidRPr="001C0FC4" w14:paraId="1CBE367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B8EDE8"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A8B8F43" w14:textId="29F34F3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03B6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486296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EE5B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32B7B4" w14:textId="77777777" w:rsidR="00296E35" w:rsidRPr="001C0FC4" w:rsidRDefault="00296E35" w:rsidP="002E3FCC">
            <w:pPr>
              <w:pStyle w:val="TAC"/>
              <w:spacing w:line="256" w:lineRule="auto"/>
            </w:pPr>
            <w:r w:rsidRPr="001C0FC4">
              <w:t>-</w:t>
            </w:r>
          </w:p>
        </w:tc>
      </w:tr>
      <w:tr w:rsidR="00296E35" w:rsidRPr="001C0FC4" w14:paraId="0DC7AC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3CC81A"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ED568DB" w14:textId="0DA5A7A8"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248A7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E139E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76DC4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EDAB0B" w14:textId="77777777" w:rsidR="00296E35" w:rsidRPr="001C0FC4" w:rsidRDefault="00296E35" w:rsidP="002E3FCC">
            <w:pPr>
              <w:pStyle w:val="TAC"/>
              <w:spacing w:line="256" w:lineRule="auto"/>
            </w:pPr>
            <w:r w:rsidRPr="001C0FC4">
              <w:t>-</w:t>
            </w:r>
          </w:p>
        </w:tc>
      </w:tr>
      <w:tr w:rsidR="00296E35" w:rsidRPr="001C0FC4" w14:paraId="399888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3631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A1A5CC7"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60662B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4A8FE14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CC33FE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778791" w14:textId="77777777" w:rsidR="00296E35" w:rsidRPr="001C0FC4" w:rsidRDefault="00296E35" w:rsidP="002E3FCC">
            <w:pPr>
              <w:pStyle w:val="TAC"/>
              <w:spacing w:line="256" w:lineRule="auto"/>
            </w:pPr>
            <w:r w:rsidRPr="001C0FC4">
              <w:t>-</w:t>
            </w:r>
          </w:p>
        </w:tc>
      </w:tr>
      <w:tr w:rsidR="00296E35" w:rsidRPr="001C0FC4" w14:paraId="3B2153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563D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E92EAA5"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5408B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3DBCA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7B618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5A6D56" w14:textId="77777777" w:rsidR="00296E35" w:rsidRPr="001C0FC4" w:rsidRDefault="00296E35" w:rsidP="002E3FCC">
            <w:pPr>
              <w:pStyle w:val="TAC"/>
              <w:spacing w:line="256" w:lineRule="auto"/>
            </w:pPr>
            <w:r w:rsidRPr="001C0FC4">
              <w:t>-</w:t>
            </w:r>
          </w:p>
        </w:tc>
      </w:tr>
      <w:tr w:rsidR="00296E35" w:rsidRPr="001C0FC4" w14:paraId="2CAE963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8E79B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CDF941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0840AB1F" w14:textId="77777777" w:rsidR="00296E35" w:rsidRPr="001C0FC4" w:rsidRDefault="00296E35" w:rsidP="002E3FCC">
            <w:pPr>
              <w:pStyle w:val="TAL"/>
              <w:spacing w:line="256" w:lineRule="auto"/>
            </w:pPr>
            <w:r w:rsidRPr="001C0FC4">
              <w:t>NOTE: It is expected that the UE</w:t>
            </w:r>
          </w:p>
          <w:p w14:paraId="33F16E4C"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50212FA0"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42CFB0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CA7C0B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A9A1A8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04F7ACD8" w14:textId="77777777" w:rsidR="00296E35" w:rsidRPr="001C0FC4" w:rsidRDefault="00296E35" w:rsidP="002E3FCC">
            <w:pPr>
              <w:pStyle w:val="TAC"/>
              <w:spacing w:line="256" w:lineRule="auto"/>
            </w:pPr>
            <w:r w:rsidRPr="001C0FC4">
              <w:t>P</w:t>
            </w:r>
          </w:p>
        </w:tc>
      </w:tr>
      <w:tr w:rsidR="00296E35" w:rsidRPr="001C0FC4" w14:paraId="5DCBCD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C4805C"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D7D29D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5BB8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4F19D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9FD5C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D815DE" w14:textId="77777777" w:rsidR="00296E35" w:rsidRPr="001C0FC4" w:rsidRDefault="00296E35" w:rsidP="002E3FCC">
            <w:pPr>
              <w:pStyle w:val="TAC"/>
              <w:spacing w:line="256" w:lineRule="auto"/>
            </w:pPr>
            <w:r w:rsidRPr="001C0FC4">
              <w:t>-</w:t>
            </w:r>
          </w:p>
        </w:tc>
      </w:tr>
      <w:tr w:rsidR="00296E35" w:rsidRPr="001C0FC4" w14:paraId="085F6A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A5D740"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B3F9A0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204C80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7B55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8D7F8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623A32" w14:textId="77777777" w:rsidR="00296E35" w:rsidRPr="001C0FC4" w:rsidRDefault="00296E35" w:rsidP="002E3FCC">
            <w:pPr>
              <w:pStyle w:val="TAC"/>
              <w:spacing w:line="256" w:lineRule="auto"/>
            </w:pPr>
            <w:r w:rsidRPr="001C0FC4">
              <w:t>-</w:t>
            </w:r>
          </w:p>
        </w:tc>
      </w:tr>
      <w:tr w:rsidR="00296E35" w:rsidRPr="001C0FC4" w14:paraId="29B660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94F87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10D7B59" w14:textId="345E01D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D41D80E"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0A58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02F6C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C33433" w14:textId="77777777" w:rsidR="00296E35" w:rsidRPr="001C0FC4" w:rsidRDefault="00296E35" w:rsidP="002E3FCC">
            <w:pPr>
              <w:pStyle w:val="TAC"/>
              <w:spacing w:line="256" w:lineRule="auto"/>
            </w:pPr>
            <w:r w:rsidRPr="001C0FC4">
              <w:t>-</w:t>
            </w:r>
          </w:p>
        </w:tc>
      </w:tr>
      <w:tr w:rsidR="00296E35" w:rsidRPr="001C0FC4" w14:paraId="41C90A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384EC"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2F414E" w14:textId="4424F4F4"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FE9129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7A3E9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BFC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72FFB7" w14:textId="77777777" w:rsidR="00296E35" w:rsidRPr="001C0FC4" w:rsidRDefault="00296E35" w:rsidP="002E3FCC">
            <w:pPr>
              <w:pStyle w:val="TAC"/>
              <w:spacing w:line="256" w:lineRule="auto"/>
            </w:pPr>
            <w:r w:rsidRPr="001C0FC4">
              <w:t>-</w:t>
            </w:r>
          </w:p>
        </w:tc>
      </w:tr>
      <w:tr w:rsidR="00296E35" w:rsidRPr="001C0FC4" w14:paraId="18B3BC3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66664"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883012A"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04D0853F"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4E948552"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2CB86E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50376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9E99B" w14:textId="77777777" w:rsidR="00296E35" w:rsidRPr="001C0FC4" w:rsidRDefault="00296E35" w:rsidP="002E3FCC">
            <w:pPr>
              <w:pStyle w:val="TAC"/>
              <w:spacing w:line="256" w:lineRule="auto"/>
            </w:pPr>
            <w:r w:rsidRPr="001C0FC4">
              <w:t>-</w:t>
            </w:r>
          </w:p>
        </w:tc>
      </w:tr>
      <w:tr w:rsidR="00296E35" w:rsidRPr="001C0FC4" w14:paraId="08A0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48932D"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542EF39"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3E061A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0F3EE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DDC3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262D2E" w14:textId="77777777" w:rsidR="00296E35" w:rsidRPr="001C0FC4" w:rsidRDefault="00296E35" w:rsidP="002E3FCC">
            <w:pPr>
              <w:pStyle w:val="TAC"/>
              <w:spacing w:line="256" w:lineRule="auto"/>
            </w:pPr>
            <w:r w:rsidRPr="001C0FC4">
              <w:t>-</w:t>
            </w:r>
          </w:p>
        </w:tc>
      </w:tr>
      <w:tr w:rsidR="00296E35" w:rsidRPr="001C0FC4" w14:paraId="236034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01EA6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18A4EA1"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1F74ED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98063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429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215255" w14:textId="77777777" w:rsidR="00296E35" w:rsidRPr="001C0FC4" w:rsidRDefault="00296E35" w:rsidP="002E3FCC">
            <w:pPr>
              <w:pStyle w:val="TAC"/>
              <w:spacing w:line="256" w:lineRule="auto"/>
            </w:pPr>
            <w:r w:rsidRPr="001C0FC4">
              <w:t>-</w:t>
            </w:r>
          </w:p>
        </w:tc>
      </w:tr>
      <w:tr w:rsidR="00296E35" w:rsidRPr="001C0FC4" w14:paraId="14AFEC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D6D04D"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1801F16B"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1D974860" w14:textId="77777777" w:rsidR="00296E35" w:rsidRPr="001C0FC4" w:rsidRDefault="00296E35" w:rsidP="002E3FCC">
            <w:pPr>
              <w:pStyle w:val="TAL"/>
              <w:spacing w:line="256" w:lineRule="auto"/>
            </w:pPr>
            <w:r w:rsidRPr="001C0FC4">
              <w:t>NOTE: It is expected that the UE</w:t>
            </w:r>
          </w:p>
          <w:p w14:paraId="4FC04EA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F97782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0EA1FB5"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CF0F91"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294D29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4260BFEE" w14:textId="77777777" w:rsidR="00296E35" w:rsidRPr="001C0FC4" w:rsidRDefault="00296E35" w:rsidP="002E3FCC">
            <w:pPr>
              <w:pStyle w:val="TAC"/>
              <w:spacing w:line="256" w:lineRule="auto"/>
            </w:pPr>
            <w:r w:rsidRPr="001C0FC4">
              <w:t>P</w:t>
            </w:r>
          </w:p>
        </w:tc>
      </w:tr>
      <w:tr w:rsidR="00296E35" w:rsidRPr="001C0FC4" w14:paraId="024C08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058E36"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3C2D891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39F1A25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ED62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22D5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F27A56" w14:textId="77777777" w:rsidR="00296E35" w:rsidRPr="001C0FC4" w:rsidRDefault="00296E35" w:rsidP="002E3FCC">
            <w:pPr>
              <w:pStyle w:val="TAC"/>
              <w:spacing w:line="256" w:lineRule="auto"/>
            </w:pPr>
            <w:r w:rsidRPr="001C0FC4">
              <w:t>-</w:t>
            </w:r>
          </w:p>
        </w:tc>
      </w:tr>
      <w:tr w:rsidR="00296E35" w:rsidRPr="001C0FC4" w14:paraId="79B46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8B5F1"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F98AB35"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EECD3C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4D2E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9CCE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A331A4" w14:textId="77777777" w:rsidR="00296E35" w:rsidRPr="001C0FC4" w:rsidRDefault="00296E35" w:rsidP="002E3FCC">
            <w:pPr>
              <w:pStyle w:val="TAC"/>
              <w:spacing w:line="256" w:lineRule="auto"/>
            </w:pPr>
            <w:r w:rsidRPr="001C0FC4">
              <w:t>-</w:t>
            </w:r>
          </w:p>
        </w:tc>
      </w:tr>
      <w:tr w:rsidR="00296E35" w:rsidRPr="001C0FC4" w14:paraId="6CB6CB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E06B2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77C9682"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21A6C80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5577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4044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859520" w14:textId="77777777" w:rsidR="00296E35" w:rsidRPr="001C0FC4" w:rsidRDefault="00296E35" w:rsidP="002E3FCC">
            <w:pPr>
              <w:pStyle w:val="TAC"/>
              <w:spacing w:line="256" w:lineRule="auto"/>
            </w:pPr>
            <w:r w:rsidRPr="001C0FC4">
              <w:t>-</w:t>
            </w:r>
          </w:p>
        </w:tc>
      </w:tr>
      <w:tr w:rsidR="00296E35" w:rsidRPr="001C0FC4" w14:paraId="67C3F2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A36C7F"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07861E4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F4450FA" w14:textId="77777777" w:rsidR="00296E35" w:rsidRPr="001C0FC4" w:rsidRDefault="00296E35" w:rsidP="002E3FCC">
            <w:pPr>
              <w:pStyle w:val="TAL"/>
              <w:spacing w:line="256" w:lineRule="auto"/>
            </w:pPr>
            <w:r w:rsidRPr="001C0FC4">
              <w:t>NOTE: It is expected that the UE</w:t>
            </w:r>
          </w:p>
          <w:p w14:paraId="3AE34FBA"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D76624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1A5BB48"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E0E591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77C1648"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E6F8813" w14:textId="77777777" w:rsidR="00296E35" w:rsidRPr="001C0FC4" w:rsidRDefault="00296E35" w:rsidP="002E3FCC">
            <w:pPr>
              <w:pStyle w:val="TAC"/>
              <w:spacing w:line="256" w:lineRule="auto"/>
            </w:pPr>
            <w:r w:rsidRPr="001C0FC4">
              <w:t>P</w:t>
            </w:r>
          </w:p>
        </w:tc>
      </w:tr>
      <w:tr w:rsidR="00296E35" w:rsidRPr="001C0FC4" w14:paraId="78073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29E2EB"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8F3376C"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5A2133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5C7C4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C854B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6670EE" w14:textId="77777777" w:rsidR="00296E35" w:rsidRPr="001C0FC4" w:rsidRDefault="00296E35" w:rsidP="002E3FCC">
            <w:pPr>
              <w:pStyle w:val="TAC"/>
              <w:spacing w:line="256" w:lineRule="auto"/>
            </w:pPr>
            <w:r w:rsidRPr="001C0FC4">
              <w:t>-</w:t>
            </w:r>
          </w:p>
        </w:tc>
      </w:tr>
      <w:tr w:rsidR="00296E35" w:rsidRPr="001C0FC4" w14:paraId="63FC4D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279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3C337D4D"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5AD2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47AF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25F1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C13ADE" w14:textId="77777777" w:rsidR="00296E35" w:rsidRPr="001C0FC4" w:rsidRDefault="00296E35" w:rsidP="002E3FCC">
            <w:pPr>
              <w:pStyle w:val="TAC"/>
              <w:spacing w:line="256" w:lineRule="auto"/>
            </w:pPr>
            <w:r w:rsidRPr="001C0FC4">
              <w:t>-</w:t>
            </w:r>
          </w:p>
        </w:tc>
      </w:tr>
      <w:tr w:rsidR="00296E35" w:rsidRPr="001C0FC4" w14:paraId="708A703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29EB8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3E542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2ED3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7C661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64BDE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D5CF9C" w14:textId="77777777" w:rsidR="00296E35" w:rsidRPr="001C0FC4" w:rsidRDefault="00296E35" w:rsidP="002E3FCC">
            <w:pPr>
              <w:pStyle w:val="TAC"/>
              <w:spacing w:line="256" w:lineRule="auto"/>
            </w:pPr>
            <w:r w:rsidRPr="001C0FC4">
              <w:t>-</w:t>
            </w:r>
          </w:p>
        </w:tc>
      </w:tr>
      <w:tr w:rsidR="00296E35" w:rsidRPr="001C0FC4" w14:paraId="4A17DE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FF879C"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2B0223F2"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0C29BE34" w14:textId="77777777" w:rsidR="00296E35" w:rsidRPr="001C0FC4" w:rsidRDefault="00296E35" w:rsidP="002E3FCC">
            <w:pPr>
              <w:pStyle w:val="TAL"/>
              <w:spacing w:line="256" w:lineRule="auto"/>
            </w:pPr>
            <w:r w:rsidRPr="001C0FC4">
              <w:t>NOTE: It is expected that the UE</w:t>
            </w:r>
          </w:p>
          <w:p w14:paraId="387288B7"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F3945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78DDE56"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8976D3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444FCD7"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5A4B099" w14:textId="77777777" w:rsidR="00296E35" w:rsidRPr="001C0FC4" w:rsidRDefault="00296E35" w:rsidP="002E3FCC">
            <w:pPr>
              <w:pStyle w:val="TAC"/>
              <w:spacing w:line="256" w:lineRule="auto"/>
            </w:pPr>
            <w:r w:rsidRPr="001C0FC4">
              <w:t>P</w:t>
            </w:r>
          </w:p>
        </w:tc>
      </w:tr>
      <w:tr w:rsidR="00296E35" w:rsidRPr="001C0FC4" w14:paraId="37B4DD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B38BC"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797C43A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F3D84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FF4A0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7B29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1AAEE8" w14:textId="77777777" w:rsidR="00296E35" w:rsidRPr="001C0FC4" w:rsidRDefault="00296E35" w:rsidP="002E3FCC">
            <w:pPr>
              <w:pStyle w:val="TAC"/>
              <w:spacing w:line="256" w:lineRule="auto"/>
            </w:pPr>
            <w:r w:rsidRPr="001C0FC4">
              <w:t>-</w:t>
            </w:r>
          </w:p>
        </w:tc>
      </w:tr>
      <w:tr w:rsidR="00296E35" w:rsidRPr="001C0FC4" w14:paraId="7C81EE2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A78A83"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2679845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D661F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78CCD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4AD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42E5" w14:textId="77777777" w:rsidR="00296E35" w:rsidRPr="001C0FC4" w:rsidRDefault="00296E35" w:rsidP="002E3FCC">
            <w:pPr>
              <w:pStyle w:val="TAC"/>
              <w:spacing w:line="256" w:lineRule="auto"/>
            </w:pPr>
            <w:r w:rsidRPr="001C0FC4">
              <w:t>-</w:t>
            </w:r>
          </w:p>
        </w:tc>
      </w:tr>
      <w:tr w:rsidR="00296E35" w:rsidRPr="001C0FC4" w14:paraId="2030D3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9B5440"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FBCE94" w14:textId="29ADF70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30C78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9625B2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4EF4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161BAF" w14:textId="77777777" w:rsidR="00296E35" w:rsidRPr="001C0FC4" w:rsidRDefault="00296E35" w:rsidP="002E3FCC">
            <w:pPr>
              <w:pStyle w:val="TAC"/>
              <w:spacing w:line="256" w:lineRule="auto"/>
            </w:pPr>
            <w:r w:rsidRPr="001C0FC4">
              <w:t>-</w:t>
            </w:r>
          </w:p>
        </w:tc>
      </w:tr>
      <w:tr w:rsidR="00296E35" w:rsidRPr="001C0FC4" w14:paraId="2EE5063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C26284F"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32B2EB7" w14:textId="77777777" w:rsidR="00296E35" w:rsidRPr="001C0FC4" w:rsidRDefault="00296E35" w:rsidP="00296E35"/>
    <w:p w14:paraId="4AABDCB3" w14:textId="77777777" w:rsidR="00296E35" w:rsidRPr="001C0FC4" w:rsidRDefault="00296E35" w:rsidP="00296E35">
      <w:pPr>
        <w:pStyle w:val="H6"/>
        <w:rPr>
          <w:lang w:eastAsia="ko-KR"/>
        </w:rPr>
      </w:pPr>
      <w:r w:rsidRPr="001C0FC4">
        <w:t>7.1.4.3.3</w:t>
      </w:r>
      <w:r w:rsidRPr="001C0FC4">
        <w:tab/>
        <w:t>Specific message contents</w:t>
      </w:r>
    </w:p>
    <w:p w14:paraId="3E3E9E09" w14:textId="77777777" w:rsidR="00296E35" w:rsidRPr="001C0FC4" w:rsidRDefault="00296E35" w:rsidP="00296E35">
      <w:pPr>
        <w:pStyle w:val="TH"/>
      </w:pPr>
      <w:r w:rsidRPr="001C0FC4">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87303A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41A567" w14:textId="1F306D13"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F5F45EE" w14:textId="77777777" w:rsidR="00296E35" w:rsidRPr="001C0FC4" w:rsidRDefault="00296E35" w:rsidP="00296E35"/>
    <w:p w14:paraId="450A9165" w14:textId="77777777" w:rsidR="00296E35" w:rsidRPr="001C0FC4" w:rsidRDefault="00296E35" w:rsidP="00296E35">
      <w:pPr>
        <w:pStyle w:val="TH"/>
      </w:pPr>
      <w:r w:rsidRPr="001C0FC4">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4CB93BD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178A75C" w14:textId="516EF03C"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93911D3" w14:textId="77777777" w:rsidR="00296E35" w:rsidRPr="001C0FC4" w:rsidRDefault="00296E35" w:rsidP="00296E35"/>
    <w:p w14:paraId="1D6DB561" w14:textId="77777777" w:rsidR="00296E35" w:rsidRPr="001C0FC4" w:rsidRDefault="00296E35" w:rsidP="00296E35">
      <w:pPr>
        <w:pStyle w:val="TH"/>
      </w:pPr>
      <w:r w:rsidRPr="001C0FC4">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56E137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4D4091B" w14:textId="1748C9E4"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AEEBBF1" w14:textId="77777777" w:rsidR="00296E35" w:rsidRPr="001C0FC4" w:rsidRDefault="00296E35" w:rsidP="00296E35"/>
    <w:p w14:paraId="03ACC700" w14:textId="77777777" w:rsidR="00296E35" w:rsidRPr="001C0FC4" w:rsidRDefault="00296E35" w:rsidP="00296E35">
      <w:pPr>
        <w:pStyle w:val="TH"/>
      </w:pPr>
      <w:r w:rsidRPr="001C0FC4">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A09F53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65AF231" w14:textId="6B8CB9C8"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2B109699" w14:textId="77777777" w:rsidR="00296E35" w:rsidRPr="001C0FC4" w:rsidRDefault="00296E35" w:rsidP="00296E35"/>
    <w:p w14:paraId="366E22BB" w14:textId="77777777" w:rsidR="00296E35" w:rsidRPr="001C0FC4" w:rsidRDefault="00296E35" w:rsidP="00296E35">
      <w:pPr>
        <w:pStyle w:val="TH"/>
      </w:pPr>
      <w:r w:rsidRPr="001C0FC4">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1E447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A372DC9" w14:textId="358FBAFC"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5D8FE8D4" w14:textId="77777777" w:rsidR="00296E35" w:rsidRPr="001C0FC4" w:rsidRDefault="00296E35" w:rsidP="00296E35"/>
    <w:p w14:paraId="74E3EC19" w14:textId="77777777" w:rsidR="00296E35" w:rsidRPr="001C0FC4" w:rsidRDefault="00296E35" w:rsidP="00296E35">
      <w:pPr>
        <w:pStyle w:val="TH"/>
      </w:pPr>
      <w:r w:rsidRPr="001C0FC4">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9DA72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6E5682D" w14:textId="6C5184AA"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1C5AC413" w14:textId="77777777" w:rsidR="00296E35" w:rsidRPr="001C0FC4" w:rsidRDefault="00296E35" w:rsidP="00296E35"/>
    <w:p w14:paraId="6120C852" w14:textId="77777777" w:rsidR="00296E35" w:rsidRPr="001C0FC4" w:rsidRDefault="00296E35" w:rsidP="00296E35">
      <w:pPr>
        <w:pStyle w:val="Heading2"/>
      </w:pPr>
      <w:bookmarkStart w:id="1348" w:name="_Toc106817736"/>
      <w:bookmarkStart w:id="1349" w:name="_Toc106817861"/>
      <w:bookmarkStart w:id="1350" w:name="_Toc178186395"/>
      <w:bookmarkStart w:id="1351" w:name="_Toc210385216"/>
      <w:r w:rsidRPr="001C0FC4">
        <w:t>7.2</w:t>
      </w:r>
      <w:r w:rsidRPr="001C0FC4">
        <w:tab/>
        <w:t>Enhanced Status (ES)</w:t>
      </w:r>
      <w:bookmarkEnd w:id="1348"/>
      <w:bookmarkEnd w:id="1349"/>
      <w:bookmarkEnd w:id="1350"/>
      <w:bookmarkEnd w:id="1351"/>
    </w:p>
    <w:p w14:paraId="41B1CD34" w14:textId="77777777" w:rsidR="00296E35" w:rsidRPr="001C0FC4" w:rsidRDefault="00296E35" w:rsidP="00296E35">
      <w:pPr>
        <w:pStyle w:val="Heading3"/>
      </w:pPr>
      <w:bookmarkStart w:id="1352" w:name="_Toc106817737"/>
      <w:bookmarkStart w:id="1353" w:name="_Toc106817862"/>
      <w:bookmarkStart w:id="1354" w:name="_Toc178186396"/>
      <w:bookmarkStart w:id="1355" w:name="_Toc210385217"/>
      <w:r w:rsidRPr="001C0FC4">
        <w:t>7.2.1</w:t>
      </w:r>
      <w:r w:rsidRPr="001C0FC4">
        <w:tab/>
        <w:t>Off-network / Enhanced Status (ES) / Client Originated (CO)</w:t>
      </w:r>
      <w:bookmarkEnd w:id="1352"/>
      <w:bookmarkEnd w:id="1353"/>
      <w:bookmarkEnd w:id="1354"/>
      <w:bookmarkEnd w:id="1355"/>
    </w:p>
    <w:p w14:paraId="5D1A0E71" w14:textId="77777777" w:rsidR="00296E35" w:rsidRPr="001C0FC4" w:rsidRDefault="00296E35" w:rsidP="00296E35">
      <w:pPr>
        <w:pStyle w:val="H6"/>
      </w:pPr>
      <w:r w:rsidRPr="001C0FC4">
        <w:t>7.2.1.1</w:t>
      </w:r>
      <w:r w:rsidRPr="001C0FC4">
        <w:tab/>
        <w:t>Test Purpose (TP)</w:t>
      </w:r>
    </w:p>
    <w:p w14:paraId="4BA8FAFD" w14:textId="77777777" w:rsidR="00296E35" w:rsidRPr="001C0FC4" w:rsidRDefault="00296E35" w:rsidP="00296E35">
      <w:pPr>
        <w:pStyle w:val="H6"/>
      </w:pPr>
      <w:r w:rsidRPr="001C0FC4">
        <w:t>(1)</w:t>
      </w:r>
    </w:p>
    <w:p w14:paraId="2CB19201"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33AFEE4" w14:textId="77777777" w:rsidR="00296E35" w:rsidRPr="001C0FC4" w:rsidRDefault="00296E35" w:rsidP="00296E35">
      <w:pPr>
        <w:pStyle w:val="PL"/>
      </w:pPr>
      <w:r w:rsidRPr="001C0FC4">
        <w:rPr>
          <w:b/>
        </w:rPr>
        <w:t>ensure that</w:t>
      </w:r>
      <w:r w:rsidRPr="001C0FC4">
        <w:t xml:space="preserve"> {</w:t>
      </w:r>
    </w:p>
    <w:p w14:paraId="7951321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3AFB7E36"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the SDS OFF-NETWORK MESSAGE message, </w:t>
      </w:r>
      <w:r w:rsidRPr="001C0FC4">
        <w:rPr>
          <w:b/>
          <w:bCs/>
        </w:rPr>
        <w:t>and,</w:t>
      </w:r>
      <w:r w:rsidRPr="001C0FC4">
        <w:t xml:space="preserve"> initiates counter CFS1 (SDS retransmission) to 1 and starts timer TFS1 (SDS retransmission) }</w:t>
      </w:r>
    </w:p>
    <w:p w14:paraId="5D25C025" w14:textId="77777777" w:rsidR="00296E35" w:rsidRPr="001C0FC4" w:rsidRDefault="00296E35" w:rsidP="00296E35">
      <w:pPr>
        <w:pStyle w:val="PL"/>
      </w:pPr>
      <w:r w:rsidRPr="001C0FC4">
        <w:t xml:space="preserve">            }</w:t>
      </w:r>
    </w:p>
    <w:p w14:paraId="0C49462D" w14:textId="77777777" w:rsidR="00296E35" w:rsidRPr="001C0FC4" w:rsidRDefault="00296E35" w:rsidP="00296E35">
      <w:pPr>
        <w:pStyle w:val="PL"/>
      </w:pPr>
    </w:p>
    <w:p w14:paraId="7215F40D" w14:textId="77777777" w:rsidR="00296E35" w:rsidRPr="001C0FC4" w:rsidRDefault="00296E35" w:rsidP="00296E35">
      <w:pPr>
        <w:pStyle w:val="H6"/>
      </w:pPr>
      <w:r w:rsidRPr="001C0FC4">
        <w:t>(2)</w:t>
      </w:r>
    </w:p>
    <w:p w14:paraId="4F409068"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7AF0BF04" w14:textId="77777777" w:rsidR="00296E35" w:rsidRPr="001C0FC4" w:rsidRDefault="00296E35" w:rsidP="00296E35">
      <w:pPr>
        <w:pStyle w:val="PL"/>
      </w:pPr>
      <w:r w:rsidRPr="001C0FC4">
        <w:rPr>
          <w:b/>
        </w:rPr>
        <w:t>ensure that</w:t>
      </w:r>
      <w:r w:rsidRPr="001C0FC4">
        <w:t xml:space="preserve"> {</w:t>
      </w:r>
    </w:p>
    <w:p w14:paraId="00DD0979"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3AC114BD"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1C456FD4" w14:textId="77777777" w:rsidR="00296E35" w:rsidRPr="001C0FC4" w:rsidRDefault="00296E35" w:rsidP="00296E35">
      <w:pPr>
        <w:pStyle w:val="PL"/>
      </w:pPr>
      <w:r w:rsidRPr="001C0FC4">
        <w:t xml:space="preserve">            }</w:t>
      </w:r>
    </w:p>
    <w:p w14:paraId="2EDFDCCD" w14:textId="77777777" w:rsidR="00296E35" w:rsidRPr="001C0FC4" w:rsidRDefault="00296E35" w:rsidP="00296E35">
      <w:pPr>
        <w:pStyle w:val="PL"/>
      </w:pPr>
    </w:p>
    <w:p w14:paraId="5D267492" w14:textId="77777777" w:rsidR="00296E35" w:rsidRPr="001C0FC4" w:rsidRDefault="00296E35" w:rsidP="00296E35">
      <w:pPr>
        <w:pStyle w:val="H6"/>
      </w:pPr>
      <w:r w:rsidRPr="001C0FC4">
        <w:t>7.2.1.2</w:t>
      </w:r>
      <w:r w:rsidRPr="001C0FC4">
        <w:tab/>
        <w:t>Conformance requirements</w:t>
      </w:r>
    </w:p>
    <w:p w14:paraId="2752E58C" w14:textId="77777777" w:rsidR="00296E35" w:rsidRPr="001C0FC4" w:rsidRDefault="00296E35" w:rsidP="00296E35">
      <w:r w:rsidRPr="001C0FC4">
        <w:t xml:space="preserve">References: The conformance requirements covered in the current TC are specified in: </w:t>
      </w:r>
    </w:p>
    <w:p w14:paraId="323D03E7" w14:textId="77777777" w:rsidR="00296E35" w:rsidRPr="001C0FC4" w:rsidRDefault="00296E35" w:rsidP="00296E35">
      <w:r w:rsidRPr="001C0FC4">
        <w:t>TS 24.282 clauses 14.3.1, 9.3.2.2, 9.3.2.3. Unless otherwise stated these are Rel-15 requirements.</w:t>
      </w:r>
    </w:p>
    <w:p w14:paraId="69CB78CD" w14:textId="77777777" w:rsidR="00296E35" w:rsidRPr="001C0FC4" w:rsidRDefault="00296E35" w:rsidP="00296E35">
      <w:r w:rsidRPr="001C0FC4">
        <w:t>[TS 24.282, clause 14.3.1]</w:t>
      </w:r>
    </w:p>
    <w:p w14:paraId="3DE6400B" w14:textId="77777777" w:rsidR="00296E35" w:rsidRPr="001C0FC4" w:rsidRDefault="00296E35" w:rsidP="00296E35">
      <w:pPr>
        <w:rPr>
          <w:rFonts w:eastAsia="Malgun Gothic"/>
        </w:rPr>
      </w:pPr>
      <w:r w:rsidRPr="001C0FC4">
        <w:t>Upon receiving request from MCData user to share enhanced for selected group:</w:t>
      </w:r>
    </w:p>
    <w:p w14:paraId="4533AB3B" w14:textId="77777777" w:rsidR="00296E35" w:rsidRPr="001C0FC4" w:rsidRDefault="00296E35" w:rsidP="00296E35">
      <w:pPr>
        <w:pStyle w:val="B1"/>
        <w:rPr>
          <w:lang w:eastAsia="ko-KR"/>
        </w:rPr>
      </w:pPr>
      <w:r w:rsidRPr="001C0FC4">
        <w:t>1)</w:t>
      </w:r>
      <w:r w:rsidRPr="001C0FC4">
        <w:tab/>
        <w:t xml:space="preserve">if </w:t>
      </w:r>
      <w:r w:rsidRPr="001C0FC4">
        <w:rPr>
          <w:lang w:eastAsia="ar-SA"/>
        </w:rPr>
        <w:t xml:space="preserve">the value of </w:t>
      </w:r>
      <w:r w:rsidRPr="001C0FC4">
        <w:rPr>
          <w:lang w:eastAsia="ko-KR"/>
        </w:rPr>
        <w:t>"/&lt;x&gt;/&lt;x&gt;/Common/MCData/AllowedEnhSvc" leaf node present in the group configuration as specified in 3GPP TS 24.483 [4] is set to "true" for the MCData group, the MCData client:</w:t>
      </w:r>
    </w:p>
    <w:p w14:paraId="6A3CC9FA" w14:textId="77777777" w:rsidR="00296E35" w:rsidRPr="001C0FC4" w:rsidRDefault="00296E35" w:rsidP="00296E35">
      <w:pPr>
        <w:pStyle w:val="B2"/>
        <w:rPr>
          <w:rFonts w:eastAsia="Malgun Gothic"/>
          <w:lang w:eastAsia="zh-CN"/>
        </w:rPr>
      </w:pPr>
      <w:r w:rsidRPr="001C0FC4">
        <w:rPr>
          <w:lang w:eastAsia="ko-KR"/>
        </w:rPr>
        <w:t>a)</w:t>
      </w:r>
      <w:r w:rsidRPr="001C0FC4">
        <w:rPr>
          <w:lang w:eastAsia="ko-KR"/>
        </w:rPr>
        <w:tab/>
        <w:t xml:space="preserve">shall use "/&lt;x&gt;/&lt;x&gt;/Common/MCData/EnhSvcOpValues/&lt;x&gt;/EnhSvcOpID" leaf node associated with user selected enhanced status operation value present in the group configuration as specified in 3GPP TS 24.483 [4] </w:t>
      </w:r>
      <w:r w:rsidRPr="001C0FC4">
        <w:t xml:space="preserve">to generate a group standalone SDS message by following the procedure described in </w:t>
      </w:r>
      <w:r w:rsidRPr="001C0FC4">
        <w:rPr>
          <w:lang w:eastAsia="ko-KR"/>
        </w:rPr>
        <w:t>clause </w:t>
      </w:r>
      <w:r w:rsidRPr="001C0FC4">
        <w:rPr>
          <w:lang w:eastAsia="zh-CN"/>
        </w:rPr>
        <w:t>9.3.2.2</w:t>
      </w:r>
      <w:r w:rsidRPr="001C0FC4">
        <w:rPr>
          <w:lang w:eastAsia="ko-KR"/>
        </w:rPr>
        <w:t>.</w:t>
      </w:r>
    </w:p>
    <w:p w14:paraId="391D69F7" w14:textId="77777777" w:rsidR="00296E35" w:rsidRPr="001C0FC4" w:rsidRDefault="00296E35" w:rsidP="00296E35">
      <w:r w:rsidRPr="001C0FC4">
        <w:t>[TS 24.282, clause 9.3.2.2]</w:t>
      </w:r>
    </w:p>
    <w:p w14:paraId="38770305" w14:textId="77777777" w:rsidR="00296E35" w:rsidRPr="001C0FC4" w:rsidRDefault="00296E35" w:rsidP="00296E35">
      <w:r w:rsidRPr="001C0FC4">
        <w:t>Upon receiving an indication to send an SDS message, the MCData client:</w:t>
      </w:r>
    </w:p>
    <w:p w14:paraId="48BBABEF"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62BFD6D9" w14:textId="77777777" w:rsidR="00296E35" w:rsidRPr="001C0FC4" w:rsidRDefault="00296E35" w:rsidP="00296E35">
      <w:pPr>
        <w:pStyle w:val="B1"/>
      </w:pPr>
      <w:r w:rsidRPr="001C0FC4">
        <w:t>2)</w:t>
      </w:r>
      <w:r w:rsidRPr="001C0FC4">
        <w:tab/>
        <w:t>if:</w:t>
      </w:r>
    </w:p>
    <w:p w14:paraId="74A239A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E8B321C"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0D0E1FB0" w14:textId="77777777" w:rsidR="00296E35" w:rsidRPr="001C0FC4" w:rsidRDefault="00296E35" w:rsidP="00296E35">
      <w:pPr>
        <w:pStyle w:val="B1"/>
      </w:pPr>
      <w:r w:rsidRPr="001C0FC4">
        <w:t>3)</w:t>
      </w:r>
      <w:r w:rsidRPr="001C0FC4">
        <w:tab/>
        <w:t>may set the stored SDS disposition request type as:</w:t>
      </w:r>
    </w:p>
    <w:p w14:paraId="71E2494C"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1122E8D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034A4550"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5351C80E"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374B18F" w14:textId="77777777" w:rsidR="00296E35" w:rsidRPr="001C0FC4" w:rsidRDefault="00296E35" w:rsidP="00296E35">
      <w:pPr>
        <w:pStyle w:val="B1"/>
      </w:pPr>
      <w:r w:rsidRPr="001C0FC4">
        <w:t>5)</w:t>
      </w:r>
      <w:r w:rsidRPr="001C0FC4">
        <w:tab/>
        <w:t>shall generate an UUID as described in IETF RFC 4122 [14] and store as the SDS message ID;</w:t>
      </w:r>
    </w:p>
    <w:p w14:paraId="2ECC77B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75198D3B"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704C03E5" w14:textId="77777777" w:rsidR="00296E35" w:rsidRPr="001C0FC4" w:rsidRDefault="00296E35" w:rsidP="00296E35">
      <w:pPr>
        <w:pStyle w:val="B1"/>
      </w:pPr>
      <w:r w:rsidRPr="001C0FC4">
        <w:t>8)</w:t>
      </w:r>
      <w:r w:rsidRPr="001C0FC4">
        <w:tab/>
        <w:t>shall store the received payload as the SDS payload;</w:t>
      </w:r>
    </w:p>
    <w:p w14:paraId="2F3E64F3" w14:textId="77777777" w:rsidR="00296E35" w:rsidRPr="001C0FC4" w:rsidRDefault="00296E35" w:rsidP="00296E35">
      <w:pPr>
        <w:pStyle w:val="B1"/>
      </w:pPr>
      <w:r w:rsidRPr="001C0FC4">
        <w:t>9)</w:t>
      </w:r>
      <w:r w:rsidRPr="001C0FC4">
        <w:tab/>
        <w:t>shall store the received payload type as the SDS payload type;</w:t>
      </w:r>
    </w:p>
    <w:p w14:paraId="07B38264" w14:textId="77777777" w:rsidR="00296E35" w:rsidRPr="001C0FC4" w:rsidRDefault="00296E35" w:rsidP="00296E35">
      <w:pPr>
        <w:pStyle w:val="B1"/>
      </w:pPr>
      <w:r w:rsidRPr="001C0FC4">
        <w:t>10)</w:t>
      </w:r>
      <w:r w:rsidRPr="001C0FC4">
        <w:tab/>
        <w:t>shall store the current UTC time as the SDS transmission time;</w:t>
      </w:r>
    </w:p>
    <w:p w14:paraId="0C9DEE14"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21C32E23"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57CDC962" w14:textId="77777777" w:rsidR="00296E35" w:rsidRPr="001C0FC4" w:rsidRDefault="00296E35" w:rsidP="00296E35">
      <w:pPr>
        <w:pStyle w:val="B2"/>
      </w:pPr>
      <w:r w:rsidRPr="001C0FC4">
        <w:t>b)</w:t>
      </w:r>
      <w:r w:rsidRPr="001C0FC4">
        <w:tab/>
        <w:t>if:</w:t>
      </w:r>
    </w:p>
    <w:p w14:paraId="0CB3982F"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60E205E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A09966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3CDB062B"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39886DE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1EDC975"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A56555C"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D158BAE" w14:textId="77777777" w:rsidR="00296E35" w:rsidRPr="001C0FC4" w:rsidRDefault="00296E35" w:rsidP="00296E35">
      <w:pPr>
        <w:pStyle w:val="B2"/>
      </w:pPr>
      <w:r w:rsidRPr="001C0FC4">
        <w:t>h)</w:t>
      </w:r>
      <w:r w:rsidRPr="001C0FC4">
        <w:tab/>
        <w:t>may include:</w:t>
      </w:r>
    </w:p>
    <w:p w14:paraId="7E9C633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096CFA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4A92CFC"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92F87EE" w14:textId="77777777" w:rsidR="00296E35" w:rsidRPr="001C0FC4" w:rsidRDefault="00296E35" w:rsidP="00296E35">
      <w:pPr>
        <w:pStyle w:val="B2"/>
      </w:pPr>
      <w:r w:rsidRPr="001C0FC4">
        <w:t>j)</w:t>
      </w:r>
      <w:r w:rsidRPr="001C0FC4">
        <w:tab/>
        <w:t xml:space="preserve">if </w:t>
      </w:r>
    </w:p>
    <w:p w14:paraId="1F7E7AC6" w14:textId="77777777" w:rsidR="00296E35" w:rsidRPr="001C0FC4" w:rsidRDefault="00296E35" w:rsidP="00296E35">
      <w:pPr>
        <w:pStyle w:val="B3"/>
      </w:pPr>
      <w:r w:rsidRPr="001C0FC4">
        <w:t>i)</w:t>
      </w:r>
      <w:r w:rsidRPr="001C0FC4">
        <w:tab/>
        <w:t>end-to-end security is not required for a one-to-one communication, or</w:t>
      </w:r>
    </w:p>
    <w:p w14:paraId="5238B214" w14:textId="77777777" w:rsidR="00296E35" w:rsidRPr="001C0FC4" w:rsidRDefault="00296E35" w:rsidP="00296E35">
      <w:pPr>
        <w:pStyle w:val="B3"/>
      </w:pPr>
      <w:r w:rsidRPr="001C0FC4">
        <w:t>ii)</w:t>
      </w:r>
      <w:r w:rsidRPr="001C0FC4">
        <w:tab/>
        <w:t>sending the SDS OFF-NETWORK MESSAGE message to a MCData group;</w:t>
      </w:r>
    </w:p>
    <w:p w14:paraId="6414934A" w14:textId="77777777" w:rsidR="00296E35" w:rsidRPr="001C0FC4" w:rsidRDefault="00296E35" w:rsidP="00296E35">
      <w:pPr>
        <w:pStyle w:val="B3"/>
      </w:pPr>
      <w:r w:rsidRPr="001C0FC4">
        <w:t>may include the Payload IE as specified in clause 15.2.13 with:</w:t>
      </w:r>
    </w:p>
    <w:p w14:paraId="0463588D" w14:textId="77777777" w:rsidR="00296E35" w:rsidRPr="001C0FC4" w:rsidRDefault="00296E35" w:rsidP="00296E35">
      <w:pPr>
        <w:pStyle w:val="B3"/>
      </w:pPr>
      <w:r w:rsidRPr="001C0FC4">
        <w:t>i)</w:t>
      </w:r>
      <w:r w:rsidRPr="001C0FC4">
        <w:tab/>
        <w:t>the Payload content type to the stored SDS payload type; and</w:t>
      </w:r>
    </w:p>
    <w:p w14:paraId="7248C47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CA58EEC" w14:textId="77777777" w:rsidR="00296E35" w:rsidRPr="001C0FC4" w:rsidRDefault="00296E35" w:rsidP="00296E35">
      <w:pPr>
        <w:pStyle w:val="B1"/>
      </w:pPr>
      <w:r w:rsidRPr="001C0FC4">
        <w:t>12)</w:t>
      </w:r>
      <w:r w:rsidRPr="001C0FC4">
        <w:tab/>
        <w:t>if:</w:t>
      </w:r>
    </w:p>
    <w:p w14:paraId="2668EC72"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22439CDE"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16E5C71E" w14:textId="77777777" w:rsidR="00296E35" w:rsidRPr="001C0FC4" w:rsidRDefault="00296E35" w:rsidP="00296E35">
      <w:pPr>
        <w:pStyle w:val="B1"/>
      </w:pPr>
      <w:r w:rsidRPr="001C0FC4">
        <w:t>13)</w:t>
      </w:r>
      <w:r w:rsidRPr="001C0FC4">
        <w:tab/>
        <w:t>shall initialise the counter CFS1 (SDS retransmission) with the value set to 1; and</w:t>
      </w:r>
    </w:p>
    <w:p w14:paraId="081494E8" w14:textId="77777777" w:rsidR="00296E35" w:rsidRPr="001C0FC4" w:rsidRDefault="00296E35" w:rsidP="00296E35">
      <w:pPr>
        <w:pStyle w:val="B1"/>
      </w:pPr>
      <w:r w:rsidRPr="001C0FC4">
        <w:t>14)</w:t>
      </w:r>
      <w:r w:rsidRPr="001C0FC4">
        <w:tab/>
        <w:t>shall start timer TFS1 (SDS retransmission).</w:t>
      </w:r>
    </w:p>
    <w:p w14:paraId="18A134F1" w14:textId="77777777" w:rsidR="00296E35" w:rsidRPr="001C0FC4" w:rsidRDefault="00296E35" w:rsidP="00296E35">
      <w:r w:rsidRPr="001C0FC4">
        <w:t>[TS 24.282, clause 9.3.2.3]</w:t>
      </w:r>
    </w:p>
    <w:p w14:paraId="7B78BE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62410E24"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74C87416"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91A573E" w14:textId="77777777" w:rsidR="00296E35" w:rsidRPr="001C0FC4" w:rsidRDefault="00296E35" w:rsidP="00296E35">
      <w:pPr>
        <w:pStyle w:val="B2"/>
      </w:pPr>
      <w:r w:rsidRPr="001C0FC4">
        <w:t>b)</w:t>
      </w:r>
      <w:r w:rsidRPr="001C0FC4">
        <w:tab/>
        <w:t>if:</w:t>
      </w:r>
    </w:p>
    <w:p w14:paraId="1291CB0E"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7E279047"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4ED6FCD6"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28AE8020"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4976120F"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519F9966"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72CCB09F"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1A0CA69" w14:textId="77777777" w:rsidR="00296E35" w:rsidRPr="001C0FC4" w:rsidRDefault="00296E35" w:rsidP="00296E35">
      <w:pPr>
        <w:pStyle w:val="B2"/>
      </w:pPr>
      <w:r w:rsidRPr="001C0FC4">
        <w:t>h)</w:t>
      </w:r>
      <w:r w:rsidRPr="001C0FC4">
        <w:tab/>
        <w:t>may include:</w:t>
      </w:r>
    </w:p>
    <w:p w14:paraId="0081E15C" w14:textId="77777777" w:rsidR="00296E35" w:rsidRPr="001C0FC4" w:rsidRDefault="00296E35" w:rsidP="00296E35">
      <w:pPr>
        <w:pStyle w:val="B3"/>
      </w:pPr>
      <w:r w:rsidRPr="001C0FC4">
        <w:t>i)</w:t>
      </w:r>
      <w:r w:rsidRPr="001C0FC4">
        <w:tab/>
        <w:t>the Application ID IE set to the stored SDS application ID as specified in clause 15.2.7; or</w:t>
      </w:r>
    </w:p>
    <w:p w14:paraId="11AF374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09E862C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332161CA" w14:textId="77777777" w:rsidR="00296E35" w:rsidRPr="001C0FC4" w:rsidRDefault="00296E35" w:rsidP="00296E35">
      <w:pPr>
        <w:pStyle w:val="B2"/>
      </w:pPr>
      <w:r w:rsidRPr="001C0FC4">
        <w:t>j)</w:t>
      </w:r>
      <w:r w:rsidRPr="001C0FC4">
        <w:tab/>
        <w:t>if:</w:t>
      </w:r>
    </w:p>
    <w:p w14:paraId="22B15225" w14:textId="77777777" w:rsidR="00296E35" w:rsidRPr="001C0FC4" w:rsidRDefault="00296E35" w:rsidP="00296E35">
      <w:pPr>
        <w:pStyle w:val="B3"/>
      </w:pPr>
      <w:r w:rsidRPr="001C0FC4">
        <w:t>i)</w:t>
      </w:r>
      <w:r w:rsidRPr="001C0FC4">
        <w:tab/>
        <w:t>end-to-end security is not required for a one-to-one communication, or</w:t>
      </w:r>
    </w:p>
    <w:p w14:paraId="07A929C7" w14:textId="77777777" w:rsidR="00296E35" w:rsidRPr="001C0FC4" w:rsidRDefault="00296E35" w:rsidP="00296E35">
      <w:pPr>
        <w:pStyle w:val="B3"/>
      </w:pPr>
      <w:r w:rsidRPr="001C0FC4">
        <w:t>ii)</w:t>
      </w:r>
      <w:r w:rsidRPr="001C0FC4">
        <w:tab/>
        <w:t xml:space="preserve">sending the SDS OFF-NETWORK MESSAGE message to a MCData group; </w:t>
      </w:r>
    </w:p>
    <w:p w14:paraId="7FB46854" w14:textId="77777777" w:rsidR="00296E35" w:rsidRPr="001C0FC4" w:rsidRDefault="00296E35" w:rsidP="00296E35">
      <w:pPr>
        <w:pStyle w:val="B2"/>
      </w:pPr>
      <w:r w:rsidRPr="001C0FC4">
        <w:tab/>
        <w:t>may include the Payload IE as specified in clause 15.2.13 with:</w:t>
      </w:r>
    </w:p>
    <w:p w14:paraId="47136D71" w14:textId="77777777" w:rsidR="00296E35" w:rsidRPr="001C0FC4" w:rsidRDefault="00296E35" w:rsidP="00296E35">
      <w:pPr>
        <w:pStyle w:val="B3"/>
      </w:pPr>
      <w:r w:rsidRPr="001C0FC4">
        <w:t>i)</w:t>
      </w:r>
      <w:r w:rsidRPr="001C0FC4">
        <w:tab/>
        <w:t>the Payload content type to the stored SDS payload type; and</w:t>
      </w:r>
    </w:p>
    <w:p w14:paraId="4F5A612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94D7ACB" w14:textId="77777777" w:rsidR="00296E35" w:rsidRPr="001C0FC4" w:rsidRDefault="00296E35" w:rsidP="00296E35">
      <w:pPr>
        <w:pStyle w:val="B1"/>
      </w:pPr>
      <w:r w:rsidRPr="001C0FC4">
        <w:t>2)</w:t>
      </w:r>
      <w:r w:rsidRPr="001C0FC4">
        <w:tab/>
        <w:t>if:</w:t>
      </w:r>
    </w:p>
    <w:p w14:paraId="0C6C99FC"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3D5C2307"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B88C27" w14:textId="77777777" w:rsidR="00296E35" w:rsidRPr="001C0FC4" w:rsidRDefault="00296E35" w:rsidP="00296E35">
      <w:pPr>
        <w:pStyle w:val="B1"/>
      </w:pPr>
      <w:r w:rsidRPr="001C0FC4">
        <w:t>3)</w:t>
      </w:r>
      <w:r w:rsidRPr="001C0FC4">
        <w:tab/>
        <w:t>shall increment the counter CFS1(SDS retransmission) by 1; and</w:t>
      </w:r>
    </w:p>
    <w:p w14:paraId="4CE56805"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17D455F8" w14:textId="77777777" w:rsidR="00296E35" w:rsidRPr="001C0FC4" w:rsidRDefault="00296E35" w:rsidP="00296E35">
      <w:pPr>
        <w:pStyle w:val="H6"/>
      </w:pPr>
      <w:r w:rsidRPr="001C0FC4">
        <w:t>7.2.1.3</w:t>
      </w:r>
      <w:r w:rsidRPr="001C0FC4">
        <w:tab/>
        <w:t>Test description</w:t>
      </w:r>
    </w:p>
    <w:p w14:paraId="47F2CFE1" w14:textId="77777777" w:rsidR="00296E35" w:rsidRPr="001C0FC4" w:rsidRDefault="00296E35" w:rsidP="00296E35">
      <w:pPr>
        <w:pStyle w:val="H6"/>
      </w:pPr>
      <w:r w:rsidRPr="001C0FC4">
        <w:t>7.2.1.3.1</w:t>
      </w:r>
      <w:r w:rsidRPr="001C0FC4">
        <w:tab/>
        <w:t>Pre-test conditions</w:t>
      </w:r>
    </w:p>
    <w:p w14:paraId="491DBAD6" w14:textId="77777777" w:rsidR="00296E35" w:rsidRPr="001C0FC4" w:rsidRDefault="00296E35" w:rsidP="00296E35">
      <w:pPr>
        <w:pStyle w:val="H6"/>
      </w:pPr>
      <w:r w:rsidRPr="001C0FC4">
        <w:t>System Simulator:</w:t>
      </w:r>
    </w:p>
    <w:p w14:paraId="14958441" w14:textId="77777777" w:rsidR="00296E35" w:rsidRPr="001C0FC4" w:rsidRDefault="00296E35" w:rsidP="00296E35">
      <w:pPr>
        <w:pStyle w:val="B1"/>
      </w:pPr>
      <w:r w:rsidRPr="001C0FC4">
        <w:t>-</w:t>
      </w:r>
      <w:r w:rsidRPr="001C0FC4">
        <w:tab/>
      </w:r>
      <w:r w:rsidRPr="001C0FC4">
        <w:rPr>
          <w:color w:val="000000"/>
        </w:rPr>
        <w:t>SS-UE1 (MCData Client)</w:t>
      </w:r>
    </w:p>
    <w:p w14:paraId="46FF634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E90F82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2A8BF98F"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F1A82F" w14:textId="77777777" w:rsidR="00296E35" w:rsidRPr="001C0FC4" w:rsidRDefault="00296E35" w:rsidP="00296E35">
      <w:pPr>
        <w:pStyle w:val="B1"/>
      </w:pPr>
      <w:r w:rsidRPr="001C0FC4">
        <w:t>-</w:t>
      </w:r>
      <w:r w:rsidRPr="001C0FC4">
        <w:tab/>
      </w:r>
      <w:r w:rsidRPr="001C0FC4">
        <w:rPr>
          <w:color w:val="000000"/>
        </w:rPr>
        <w:t>SS-NW (MCData server)</w:t>
      </w:r>
    </w:p>
    <w:p w14:paraId="0FCDE69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915298A" w14:textId="6403AEA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BE793C8" w14:textId="77777777" w:rsidR="00296E35" w:rsidRPr="001C0FC4" w:rsidRDefault="00296E35" w:rsidP="00296E35">
      <w:pPr>
        <w:pStyle w:val="H6"/>
      </w:pPr>
      <w:r w:rsidRPr="001C0FC4">
        <w:t>IUT:</w:t>
      </w:r>
    </w:p>
    <w:p w14:paraId="2E1D5B24" w14:textId="77777777" w:rsidR="00296E35" w:rsidRPr="001C0FC4" w:rsidRDefault="00296E35" w:rsidP="00296E35">
      <w:pPr>
        <w:pStyle w:val="B1"/>
      </w:pPr>
      <w:r w:rsidRPr="001C0FC4">
        <w:t>-</w:t>
      </w:r>
      <w:r w:rsidRPr="001C0FC4">
        <w:tab/>
        <w:t>UE (MCData Client)</w:t>
      </w:r>
    </w:p>
    <w:p w14:paraId="373E34BE" w14:textId="0D6C9711"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87A2D7F"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2303E20" w14:textId="77777777" w:rsidR="00296E35" w:rsidRPr="001C0FC4" w:rsidRDefault="00296E35" w:rsidP="00296E35">
      <w:pPr>
        <w:pStyle w:val="B1"/>
      </w:pPr>
      <w:r w:rsidRPr="001C0FC4">
        <w:t>-</w:t>
      </w:r>
      <w:r w:rsidRPr="001C0FC4">
        <w:tab/>
        <w:t>CFS1 (SDS retransmission) is set to the default value of 5.</w:t>
      </w:r>
    </w:p>
    <w:p w14:paraId="7FCC150F" w14:textId="77777777" w:rsidR="00296E35" w:rsidRPr="001C0FC4" w:rsidRDefault="00296E35" w:rsidP="00296E35">
      <w:pPr>
        <w:pStyle w:val="B1"/>
      </w:pPr>
      <w:r w:rsidRPr="001C0FC4">
        <w:t>-</w:t>
      </w:r>
      <w:r w:rsidRPr="001C0FC4">
        <w:tab/>
        <w:t>TFS1 (SDS retransmission) is set to the default value of 40 ms.</w:t>
      </w:r>
    </w:p>
    <w:p w14:paraId="5350CC92" w14:textId="77777777" w:rsidR="00296E35" w:rsidRPr="001C0FC4" w:rsidRDefault="00296E35" w:rsidP="00296E35">
      <w:pPr>
        <w:pStyle w:val="H6"/>
      </w:pPr>
      <w:r w:rsidRPr="001C0FC4">
        <w:t>Preamble:</w:t>
      </w:r>
    </w:p>
    <w:p w14:paraId="5DC4DB13" w14:textId="1398F564"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6415402A" w14:textId="2E8BF9B6"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1E4B8A6A"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5309C159" w14:textId="77777777" w:rsidR="00296E35" w:rsidRPr="001C0FC4" w:rsidRDefault="00296E35" w:rsidP="00296E35">
      <w:pPr>
        <w:pStyle w:val="B1"/>
      </w:pPr>
      <w:r w:rsidRPr="001C0FC4">
        <w:t>-</w:t>
      </w:r>
      <w:r w:rsidRPr="001C0FC4">
        <w:tab/>
        <w:t>The UE is switched-off.</w:t>
      </w:r>
    </w:p>
    <w:p w14:paraId="384B600E" w14:textId="77777777" w:rsidR="00296E35" w:rsidRPr="001C0FC4" w:rsidRDefault="00296E35" w:rsidP="00296E35">
      <w:pPr>
        <w:pStyle w:val="B1"/>
      </w:pPr>
      <w:r w:rsidRPr="001C0FC4">
        <w:t>-</w:t>
      </w:r>
      <w:r w:rsidRPr="001C0FC4">
        <w:tab/>
        <w:t>UE States at the end of the preamble</w:t>
      </w:r>
    </w:p>
    <w:p w14:paraId="3EB0C211" w14:textId="77777777" w:rsidR="00296E35" w:rsidRPr="001C0FC4" w:rsidRDefault="00296E35" w:rsidP="00296E35">
      <w:pPr>
        <w:pStyle w:val="B2"/>
      </w:pPr>
      <w:r w:rsidRPr="001C0FC4">
        <w:t>-</w:t>
      </w:r>
      <w:r w:rsidRPr="001C0FC4">
        <w:tab/>
        <w:t>The UE is in state 'switched-off'.</w:t>
      </w:r>
    </w:p>
    <w:p w14:paraId="1E11DCDF" w14:textId="77777777" w:rsidR="00296E35" w:rsidRPr="001C0FC4" w:rsidRDefault="00296E35" w:rsidP="00296E35">
      <w:pPr>
        <w:pStyle w:val="H6"/>
      </w:pPr>
      <w:r w:rsidRPr="001C0FC4">
        <w:t>7.2.1.3.2</w:t>
      </w:r>
      <w:r w:rsidRPr="001C0FC4">
        <w:tab/>
        <w:t>Test procedure sequence</w:t>
      </w:r>
    </w:p>
    <w:p w14:paraId="2E53108F" w14:textId="77777777" w:rsidR="00296E35" w:rsidRPr="001C0FC4" w:rsidRDefault="00296E35" w:rsidP="00296E35">
      <w:pPr>
        <w:pStyle w:val="TH"/>
      </w:pPr>
      <w:r w:rsidRPr="001C0FC4">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AF66AF7" w14:textId="77777777" w:rsidTr="002E3FCC">
        <w:tc>
          <w:tcPr>
            <w:tcW w:w="648" w:type="dxa"/>
            <w:tcBorders>
              <w:top w:val="single" w:sz="4" w:space="0" w:color="auto"/>
              <w:left w:val="single" w:sz="4" w:space="0" w:color="auto"/>
              <w:bottom w:val="nil"/>
              <w:right w:val="single" w:sz="4" w:space="0" w:color="auto"/>
            </w:tcBorders>
            <w:hideMark/>
          </w:tcPr>
          <w:p w14:paraId="43AF049B"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C50932A"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A2A7878"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A5C4EA3"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241A227" w14:textId="77777777" w:rsidR="00296E35" w:rsidRPr="001C0FC4" w:rsidRDefault="00296E35" w:rsidP="002E3FCC">
            <w:pPr>
              <w:pStyle w:val="TAH"/>
              <w:spacing w:line="256" w:lineRule="auto"/>
            </w:pPr>
            <w:r w:rsidRPr="001C0FC4">
              <w:t>Verdict</w:t>
            </w:r>
          </w:p>
        </w:tc>
      </w:tr>
      <w:tr w:rsidR="00296E35" w:rsidRPr="001C0FC4" w14:paraId="4CFFA0C2" w14:textId="77777777" w:rsidTr="002E3FCC">
        <w:tc>
          <w:tcPr>
            <w:tcW w:w="648" w:type="dxa"/>
            <w:tcBorders>
              <w:top w:val="nil"/>
              <w:left w:val="single" w:sz="4" w:space="0" w:color="auto"/>
              <w:bottom w:val="single" w:sz="4" w:space="0" w:color="auto"/>
              <w:right w:val="single" w:sz="4" w:space="0" w:color="auto"/>
            </w:tcBorders>
          </w:tcPr>
          <w:p w14:paraId="4A72536F"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EF7A1A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D01D685"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8F6509"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A23F75E"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0D5969B" w14:textId="77777777" w:rsidR="00296E35" w:rsidRPr="001C0FC4" w:rsidRDefault="00296E35" w:rsidP="002E3FCC">
            <w:pPr>
              <w:pStyle w:val="TAH"/>
              <w:spacing w:line="256" w:lineRule="auto"/>
            </w:pPr>
          </w:p>
        </w:tc>
      </w:tr>
      <w:tr w:rsidR="00296E35" w:rsidRPr="001C0FC4" w14:paraId="551B1C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C71469"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166C321"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E58B1A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A497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44CF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E011E3" w14:textId="77777777" w:rsidR="00296E35" w:rsidRPr="001C0FC4" w:rsidRDefault="00296E35" w:rsidP="002E3FCC">
            <w:pPr>
              <w:pStyle w:val="TAC"/>
              <w:spacing w:line="256" w:lineRule="auto"/>
            </w:pPr>
            <w:r w:rsidRPr="001C0FC4">
              <w:t>-</w:t>
            </w:r>
          </w:p>
        </w:tc>
      </w:tr>
      <w:tr w:rsidR="00296E35" w:rsidRPr="001C0FC4" w14:paraId="6A9EBD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2E22C0"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0F7CD88" w14:textId="77777777" w:rsidR="00296E35" w:rsidRPr="001C0FC4" w:rsidRDefault="00296E35" w:rsidP="002E3FCC">
            <w:pPr>
              <w:pStyle w:val="TAL"/>
            </w:pPr>
            <w:r w:rsidRPr="001C0FC4">
              <w:t>Trigger the UE to reset UTC time and location.</w:t>
            </w:r>
          </w:p>
          <w:p w14:paraId="1D94B393"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CB9C7B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2FDC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427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F93CCF" w14:textId="77777777" w:rsidR="00296E35" w:rsidRPr="001C0FC4" w:rsidRDefault="00296E35" w:rsidP="002E3FCC">
            <w:pPr>
              <w:pStyle w:val="TAC"/>
              <w:spacing w:line="256" w:lineRule="auto"/>
            </w:pPr>
            <w:r w:rsidRPr="001C0FC4">
              <w:t>-</w:t>
            </w:r>
          </w:p>
        </w:tc>
      </w:tr>
      <w:tr w:rsidR="00296E35" w:rsidRPr="001C0FC4" w14:paraId="0C3979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D1D0D2"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A4506EC" w14:textId="15C15C33"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5273E29"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D888E1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04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A944D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C1DC9E" w14:textId="77777777" w:rsidR="00296E35" w:rsidRPr="001C0FC4" w:rsidRDefault="00296E35" w:rsidP="002E3FCC">
            <w:pPr>
              <w:pStyle w:val="TAC"/>
              <w:spacing w:line="256" w:lineRule="auto"/>
            </w:pPr>
            <w:r w:rsidRPr="001C0FC4">
              <w:t>-</w:t>
            </w:r>
          </w:p>
        </w:tc>
      </w:tr>
      <w:tr w:rsidR="00296E35" w:rsidRPr="001C0FC4" w14:paraId="585E51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F2723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5714FBCD" w14:textId="77777777" w:rsidR="00296E35" w:rsidRPr="001C0FC4" w:rsidRDefault="00296E35" w:rsidP="002E3FCC">
            <w:pPr>
              <w:pStyle w:val="TAL"/>
              <w:spacing w:line="256" w:lineRule="auto"/>
            </w:pPr>
            <w:r w:rsidRPr="001C0FC4">
              <w:t>Make the MCDATA User request to send an enhanced status to Group A using Enhanced Status Id "1" with a disposition request type of "DELIVERY".</w:t>
            </w:r>
          </w:p>
          <w:p w14:paraId="5B0CD46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3DEA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63DE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6765D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BBD81C" w14:textId="77777777" w:rsidR="00296E35" w:rsidRPr="001C0FC4" w:rsidRDefault="00296E35" w:rsidP="002E3FCC">
            <w:pPr>
              <w:pStyle w:val="TAC"/>
              <w:spacing w:line="256" w:lineRule="auto"/>
            </w:pPr>
            <w:r w:rsidRPr="001C0FC4">
              <w:t>-</w:t>
            </w:r>
          </w:p>
        </w:tc>
      </w:tr>
      <w:tr w:rsidR="00296E35" w:rsidRPr="001C0FC4" w14:paraId="0B894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64103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ACDCC24" w14:textId="6F8BF40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41D5E9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C294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FB3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3F421" w14:textId="77777777" w:rsidR="00296E35" w:rsidRPr="001C0FC4" w:rsidRDefault="00296E35" w:rsidP="002E3FCC">
            <w:pPr>
              <w:pStyle w:val="TAC"/>
              <w:spacing w:line="256" w:lineRule="auto"/>
            </w:pPr>
            <w:r w:rsidRPr="001C0FC4">
              <w:t>-</w:t>
            </w:r>
          </w:p>
        </w:tc>
      </w:tr>
      <w:tr w:rsidR="00296E35" w:rsidRPr="001C0FC4" w14:paraId="2F9888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9A82FB"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B9FA0C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55E740EA"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B2365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DA64B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6AF87" w14:textId="77777777" w:rsidR="00296E35" w:rsidRPr="001C0FC4" w:rsidRDefault="00296E35" w:rsidP="002E3FCC">
            <w:pPr>
              <w:pStyle w:val="TAC"/>
              <w:spacing w:line="256" w:lineRule="auto"/>
            </w:pPr>
            <w:r w:rsidRPr="001C0FC4">
              <w:t>-</w:t>
            </w:r>
          </w:p>
        </w:tc>
      </w:tr>
      <w:tr w:rsidR="00296E35" w:rsidRPr="001C0FC4" w14:paraId="240E0C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C75051"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3E60F89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an enhanced status via the </w:t>
            </w:r>
            <w:r w:rsidRPr="001C0FC4">
              <w:t>SDS OFF-NETWORK MESSAGE</w:t>
            </w:r>
            <w:r w:rsidRPr="001C0FC4">
              <w:rPr>
                <w:lang w:eastAsia="ko-KR"/>
              </w:rPr>
              <w:t xml:space="preserve"> message with a disposition request type of DELIVERY?</w:t>
            </w:r>
          </w:p>
          <w:p w14:paraId="292D5F12" w14:textId="77777777" w:rsidR="00296E35" w:rsidRPr="001C0FC4" w:rsidRDefault="00296E35" w:rsidP="002E3FCC">
            <w:pPr>
              <w:pStyle w:val="TAL"/>
              <w:spacing w:line="256" w:lineRule="auto"/>
            </w:pPr>
            <w:r w:rsidRPr="001C0FC4">
              <w:t>NOTE: It is expected that the UE</w:t>
            </w:r>
          </w:p>
          <w:p w14:paraId="4CA50171"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713525F6"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EFE4D5F"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CEB0ADC"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00C4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25E3B18" w14:textId="77777777" w:rsidR="00296E35" w:rsidRPr="001C0FC4" w:rsidRDefault="00296E35" w:rsidP="002E3FCC">
            <w:pPr>
              <w:pStyle w:val="TAC"/>
              <w:spacing w:line="256" w:lineRule="auto"/>
            </w:pPr>
            <w:r w:rsidRPr="001C0FC4">
              <w:t>P</w:t>
            </w:r>
          </w:p>
        </w:tc>
      </w:tr>
      <w:tr w:rsidR="00296E35" w:rsidRPr="001C0FC4" w14:paraId="12F044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6A0D2"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847D25"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6C1BA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2253B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F24C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5C6DE2" w14:textId="77777777" w:rsidR="00296E35" w:rsidRPr="001C0FC4" w:rsidRDefault="00296E35" w:rsidP="002E3FCC">
            <w:pPr>
              <w:pStyle w:val="TAC"/>
              <w:spacing w:line="256" w:lineRule="auto"/>
            </w:pPr>
            <w:r w:rsidRPr="001C0FC4">
              <w:t>-</w:t>
            </w:r>
          </w:p>
        </w:tc>
      </w:tr>
      <w:tr w:rsidR="00296E35" w:rsidRPr="001C0FC4" w14:paraId="28CE63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C542D"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08604CE"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60735775"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3EF10D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65490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AEFA8A" w14:textId="77777777" w:rsidR="00296E35" w:rsidRPr="001C0FC4" w:rsidRDefault="00296E35" w:rsidP="002E3FCC">
            <w:pPr>
              <w:pStyle w:val="TAC"/>
              <w:spacing w:line="256" w:lineRule="auto"/>
            </w:pPr>
            <w:r w:rsidRPr="001C0FC4">
              <w:t>-</w:t>
            </w:r>
          </w:p>
        </w:tc>
      </w:tr>
      <w:tr w:rsidR="00296E35" w:rsidRPr="001C0FC4" w14:paraId="388A21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A477C"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5551326" w14:textId="198B6B2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CC6E0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A4BDA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0BBC3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3FF441" w14:textId="77777777" w:rsidR="00296E35" w:rsidRPr="001C0FC4" w:rsidRDefault="00296E35" w:rsidP="002E3FCC">
            <w:pPr>
              <w:pStyle w:val="TAC"/>
              <w:spacing w:line="256" w:lineRule="auto"/>
            </w:pPr>
            <w:r w:rsidRPr="001C0FC4">
              <w:t>-</w:t>
            </w:r>
          </w:p>
        </w:tc>
      </w:tr>
      <w:tr w:rsidR="00296E35" w:rsidRPr="001C0FC4" w14:paraId="6EB96C4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350F9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A2C0C8" w14:textId="5DA45B9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CA9E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376E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9FC1D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DC4113" w14:textId="77777777" w:rsidR="00296E35" w:rsidRPr="001C0FC4" w:rsidRDefault="00296E35" w:rsidP="002E3FCC">
            <w:pPr>
              <w:pStyle w:val="TAC"/>
              <w:spacing w:line="256" w:lineRule="auto"/>
            </w:pPr>
            <w:r w:rsidRPr="001C0FC4">
              <w:t>-</w:t>
            </w:r>
          </w:p>
        </w:tc>
      </w:tr>
      <w:tr w:rsidR="00296E35" w:rsidRPr="001C0FC4" w14:paraId="6A79F89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7C2C6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C10778"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04877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1ACC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1C33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EF0405" w14:textId="77777777" w:rsidR="00296E35" w:rsidRPr="001C0FC4" w:rsidRDefault="00296E35" w:rsidP="002E3FCC">
            <w:pPr>
              <w:pStyle w:val="TAC"/>
              <w:spacing w:line="256" w:lineRule="auto"/>
            </w:pPr>
            <w:r w:rsidRPr="001C0FC4">
              <w:t>-</w:t>
            </w:r>
          </w:p>
        </w:tc>
      </w:tr>
      <w:tr w:rsidR="00296E35" w:rsidRPr="001C0FC4" w14:paraId="1B41A5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42FC0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8CC128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47EEB6E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EBA63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568B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9E5C25" w14:textId="77777777" w:rsidR="00296E35" w:rsidRPr="001C0FC4" w:rsidRDefault="00296E35" w:rsidP="002E3FCC">
            <w:pPr>
              <w:pStyle w:val="TAC"/>
              <w:spacing w:line="256" w:lineRule="auto"/>
            </w:pPr>
            <w:r w:rsidRPr="001C0FC4">
              <w:t>-</w:t>
            </w:r>
          </w:p>
        </w:tc>
      </w:tr>
      <w:tr w:rsidR="00296E35" w:rsidRPr="001C0FC4" w14:paraId="48BB5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63B54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2D9106"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0B216A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F2EF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D71E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CB5CFE" w14:textId="77777777" w:rsidR="00296E35" w:rsidRPr="001C0FC4" w:rsidRDefault="00296E35" w:rsidP="002E3FCC">
            <w:pPr>
              <w:pStyle w:val="TAC"/>
              <w:spacing w:line="256" w:lineRule="auto"/>
            </w:pPr>
            <w:r w:rsidRPr="001C0FC4">
              <w:t>-</w:t>
            </w:r>
          </w:p>
        </w:tc>
      </w:tr>
      <w:tr w:rsidR="00296E35" w:rsidRPr="001C0FC4" w14:paraId="022D120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95A030"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2F37D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F7EFE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FF704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822E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D8AA8" w14:textId="77777777" w:rsidR="00296E35" w:rsidRPr="001C0FC4" w:rsidRDefault="00296E35" w:rsidP="002E3FCC">
            <w:pPr>
              <w:pStyle w:val="TAC"/>
              <w:spacing w:line="256" w:lineRule="auto"/>
            </w:pPr>
            <w:r w:rsidRPr="001C0FC4">
              <w:t>-</w:t>
            </w:r>
          </w:p>
        </w:tc>
      </w:tr>
      <w:tr w:rsidR="00296E35" w:rsidRPr="001C0FC4" w14:paraId="22F69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190C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9F31E50" w14:textId="2C5386A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EDEC91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646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5BD5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177529" w14:textId="77777777" w:rsidR="00296E35" w:rsidRPr="001C0FC4" w:rsidRDefault="00296E35" w:rsidP="002E3FCC">
            <w:pPr>
              <w:pStyle w:val="TAC"/>
              <w:spacing w:line="256" w:lineRule="auto"/>
            </w:pPr>
            <w:r w:rsidRPr="001C0FC4">
              <w:t>-</w:t>
            </w:r>
          </w:p>
        </w:tc>
      </w:tr>
      <w:tr w:rsidR="00296E35" w:rsidRPr="001C0FC4" w14:paraId="6D8EEDDE"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96BF47A"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1F486007" w14:textId="77777777" w:rsidR="00296E35" w:rsidRPr="001C0FC4" w:rsidRDefault="00296E35" w:rsidP="00296E35"/>
    <w:p w14:paraId="3698A21E" w14:textId="77777777" w:rsidR="00296E35" w:rsidRPr="001C0FC4" w:rsidRDefault="00296E35" w:rsidP="00296E35">
      <w:pPr>
        <w:pStyle w:val="H6"/>
        <w:rPr>
          <w:lang w:eastAsia="ko-KR"/>
        </w:rPr>
      </w:pPr>
      <w:r w:rsidRPr="001C0FC4">
        <w:t>7.2.1.3.3</w:t>
      </w:r>
      <w:r w:rsidRPr="001C0FC4">
        <w:tab/>
        <w:t>Specific message contents</w:t>
      </w:r>
    </w:p>
    <w:p w14:paraId="18902DDF" w14:textId="77777777" w:rsidR="00296E35" w:rsidRPr="001C0FC4" w:rsidRDefault="00296E35" w:rsidP="00296E35">
      <w:pPr>
        <w:pStyle w:val="TH"/>
      </w:pPr>
      <w:r w:rsidRPr="001C0FC4">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A40961"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E3C76BC" w14:textId="5F94DBD7"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r w:rsidR="00296E35" w:rsidRPr="001C0FC4" w14:paraId="50EF3652"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5008841C"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11703"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9CBD10"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0DC2BC"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F4A1C7" w14:textId="77777777" w:rsidR="00296E35" w:rsidRPr="001C0FC4" w:rsidRDefault="00296E35" w:rsidP="002E3FCC">
            <w:pPr>
              <w:pStyle w:val="TAH"/>
              <w:spacing w:line="256" w:lineRule="auto"/>
              <w:rPr>
                <w:bCs/>
              </w:rPr>
            </w:pPr>
            <w:r w:rsidRPr="001C0FC4">
              <w:rPr>
                <w:bCs/>
              </w:rPr>
              <w:t>Condition</w:t>
            </w:r>
          </w:p>
        </w:tc>
      </w:tr>
      <w:tr w:rsidR="00296E35" w:rsidRPr="001C0FC4" w14:paraId="41EE0AA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403B857"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1DC39F33" w14:textId="77777777" w:rsidR="00296E35" w:rsidRPr="001C0FC4" w:rsidRDefault="00296E35" w:rsidP="002E3FCC">
            <w:pPr>
              <w:pStyle w:val="TAL"/>
              <w:spacing w:line="256" w:lineRule="auto"/>
            </w:pPr>
            <w:r w:rsidRPr="001C0FC4">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74BF26D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6441F29A"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104D862" w14:textId="77777777" w:rsidR="00296E35" w:rsidRPr="001C0FC4" w:rsidRDefault="00296E35" w:rsidP="002E3FCC">
            <w:pPr>
              <w:pStyle w:val="TAL"/>
              <w:spacing w:line="256" w:lineRule="auto"/>
            </w:pPr>
          </w:p>
        </w:tc>
      </w:tr>
    </w:tbl>
    <w:p w14:paraId="641BADD0" w14:textId="77777777" w:rsidR="00296E35" w:rsidRPr="001C0FC4" w:rsidRDefault="00296E35" w:rsidP="00296E35"/>
    <w:p w14:paraId="14E7FC27" w14:textId="77777777" w:rsidR="00296E35" w:rsidRPr="001C0FC4" w:rsidRDefault="00296E35" w:rsidP="00296E35">
      <w:pPr>
        <w:pStyle w:val="TH"/>
      </w:pPr>
      <w:r w:rsidRPr="001C0FC4">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F6D5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2C113C0" w14:textId="066ADEA0" w:rsidR="00296E35" w:rsidRPr="001C0FC4" w:rsidRDefault="00296E35" w:rsidP="002E3FCC">
            <w:pPr>
              <w:pStyle w:val="TAL"/>
              <w:spacing w:line="256" w:lineRule="auto"/>
              <w:rPr>
                <w:rFonts w:cs="Arial"/>
                <w:szCs w:val="18"/>
              </w:rPr>
            </w:pPr>
            <w:r w:rsidRPr="001C0FC4">
              <w:rPr>
                <w:rFonts w:cs="Arial"/>
                <w:szCs w:val="18"/>
              </w:rPr>
              <w:t xml:space="preserve">Derivation Path: </w:t>
            </w:r>
            <w:r w:rsidRPr="001C0FC4">
              <w:t xml:space="preserve">TS </w:t>
            </w:r>
            <w:r>
              <w:t>37.579</w:t>
            </w:r>
            <w:r w:rsidRPr="001C0FC4">
              <w:t>-1 [2], Table 5.5.3.8.9-3</w:t>
            </w:r>
          </w:p>
        </w:tc>
      </w:tr>
      <w:tr w:rsidR="00296E35" w:rsidRPr="001C0FC4" w14:paraId="38AA52D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24B26C1D" w14:textId="77777777" w:rsidR="00296E35" w:rsidRPr="001C0FC4" w:rsidRDefault="00296E35" w:rsidP="002E3FCC">
            <w:pPr>
              <w:pStyle w:val="TAH"/>
              <w:spacing w:line="256" w:lineRule="auto"/>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EA4F47" w14:textId="77777777" w:rsidR="00296E35" w:rsidRPr="001C0FC4" w:rsidRDefault="00296E35" w:rsidP="002E3FCC">
            <w:pPr>
              <w:pStyle w:val="TAH"/>
              <w:spacing w:line="256" w:lineRule="auto"/>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04038" w14:textId="77777777" w:rsidR="00296E35" w:rsidRPr="001C0FC4" w:rsidRDefault="00296E35" w:rsidP="002E3FCC">
            <w:pPr>
              <w:pStyle w:val="TAH"/>
              <w:spacing w:line="256" w:lineRule="auto"/>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9DC6DB4" w14:textId="77777777" w:rsidR="00296E35" w:rsidRPr="001C0FC4" w:rsidRDefault="00296E35" w:rsidP="002E3FCC">
            <w:pPr>
              <w:pStyle w:val="TAH"/>
              <w:spacing w:line="256" w:lineRule="auto"/>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693F33" w14:textId="77777777" w:rsidR="00296E35" w:rsidRPr="001C0FC4" w:rsidRDefault="00296E35" w:rsidP="002E3FCC">
            <w:pPr>
              <w:pStyle w:val="TAH"/>
              <w:spacing w:line="256" w:lineRule="auto"/>
              <w:rPr>
                <w:bCs/>
              </w:rPr>
            </w:pPr>
            <w:r w:rsidRPr="001C0FC4">
              <w:rPr>
                <w:bCs/>
              </w:rPr>
              <w:t>Condition</w:t>
            </w:r>
          </w:p>
        </w:tc>
      </w:tr>
      <w:tr w:rsidR="00296E35" w:rsidRPr="001C0FC4" w14:paraId="5EFB9CA9"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9387DE8"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074326E5" w14:textId="77777777" w:rsidR="00296E35" w:rsidRPr="001C0FC4" w:rsidRDefault="00296E35" w:rsidP="002E3FCC">
            <w:pPr>
              <w:pStyle w:val="TAL"/>
              <w:spacing w:line="256" w:lineRule="auto"/>
            </w:pPr>
            <w:r w:rsidRPr="001C0FC4">
              <w:t>'00000011'B</w:t>
            </w:r>
          </w:p>
        </w:tc>
        <w:tc>
          <w:tcPr>
            <w:tcW w:w="2126" w:type="dxa"/>
            <w:tcBorders>
              <w:top w:val="single" w:sz="4" w:space="0" w:color="auto"/>
              <w:left w:val="single" w:sz="4" w:space="0" w:color="auto"/>
              <w:bottom w:val="single" w:sz="4" w:space="0" w:color="auto"/>
              <w:right w:val="single" w:sz="4" w:space="0" w:color="auto"/>
            </w:tcBorders>
            <w:hideMark/>
          </w:tcPr>
          <w:p w14:paraId="3637CB2D" w14:textId="77777777" w:rsidR="00296E35" w:rsidRPr="001C0FC4" w:rsidRDefault="00296E35" w:rsidP="002E3FCC">
            <w:pPr>
              <w:pStyle w:val="TAL"/>
              <w:spacing w:line="256" w:lineRule="auto"/>
            </w:pPr>
            <w:r w:rsidRPr="001C0FC4">
              <w:t>Data payload</w:t>
            </w:r>
          </w:p>
        </w:tc>
        <w:tc>
          <w:tcPr>
            <w:tcW w:w="1418" w:type="dxa"/>
            <w:tcBorders>
              <w:top w:val="single" w:sz="4" w:space="0" w:color="auto"/>
              <w:left w:val="single" w:sz="4" w:space="0" w:color="auto"/>
              <w:bottom w:val="single" w:sz="4" w:space="0" w:color="auto"/>
              <w:right w:val="single" w:sz="4" w:space="0" w:color="auto"/>
            </w:tcBorders>
            <w:hideMark/>
          </w:tcPr>
          <w:p w14:paraId="157A48BA" w14:textId="77777777" w:rsidR="00296E35" w:rsidRPr="001C0FC4" w:rsidRDefault="00296E35" w:rsidP="002E3FCC">
            <w:pPr>
              <w:pStyle w:val="TAL"/>
              <w:spacing w:line="256" w:lineRule="auto"/>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F44D713" w14:textId="77777777" w:rsidR="00296E35" w:rsidRPr="001C0FC4" w:rsidRDefault="00296E35" w:rsidP="002E3FCC">
            <w:pPr>
              <w:pStyle w:val="TAL"/>
              <w:spacing w:line="256" w:lineRule="auto"/>
            </w:pPr>
          </w:p>
        </w:tc>
      </w:tr>
      <w:tr w:rsidR="00296E35" w:rsidRPr="001C0FC4" w14:paraId="71D13AD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5B5F867" w14:textId="77777777" w:rsidR="00296E35" w:rsidRPr="001C0FC4" w:rsidRDefault="00296E35" w:rsidP="002E3FCC">
            <w:pPr>
              <w:pStyle w:val="TAL"/>
              <w:spacing w:line="256" w:lineRule="auto"/>
              <w:rPr>
                <w:rFonts w:cs="Arial"/>
                <w:szCs w:val="18"/>
              </w:rPr>
            </w:pPr>
            <w:r w:rsidRPr="001C0FC4">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61076EAB" w14:textId="77777777" w:rsidR="00296E35" w:rsidRPr="001C0FC4" w:rsidRDefault="00296E35" w:rsidP="002E3FCC">
            <w:pPr>
              <w:pStyle w:val="TAL"/>
              <w:spacing w:line="256" w:lineRule="auto"/>
            </w:pPr>
            <w:r w:rsidRPr="001C0FC4">
              <w:t>1</w:t>
            </w:r>
          </w:p>
        </w:tc>
        <w:tc>
          <w:tcPr>
            <w:tcW w:w="2126" w:type="dxa"/>
            <w:tcBorders>
              <w:top w:val="single" w:sz="4" w:space="0" w:color="auto"/>
              <w:left w:val="single" w:sz="4" w:space="0" w:color="auto"/>
              <w:bottom w:val="single" w:sz="4" w:space="0" w:color="auto"/>
              <w:right w:val="single" w:sz="4" w:space="0" w:color="auto"/>
            </w:tcBorders>
            <w:hideMark/>
          </w:tcPr>
          <w:p w14:paraId="752D7BA5" w14:textId="77777777" w:rsidR="00296E35" w:rsidRPr="001C0FC4" w:rsidRDefault="00296E35" w:rsidP="002E3FCC">
            <w:pPr>
              <w:pStyle w:val="TAL"/>
              <w:spacing w:line="256" w:lineRule="auto"/>
            </w:pPr>
            <w:r w:rsidRPr="001C0FC4">
              <w:t>1 payload</w:t>
            </w:r>
          </w:p>
        </w:tc>
        <w:tc>
          <w:tcPr>
            <w:tcW w:w="1418" w:type="dxa"/>
            <w:tcBorders>
              <w:top w:val="single" w:sz="4" w:space="0" w:color="auto"/>
              <w:left w:val="single" w:sz="4" w:space="0" w:color="auto"/>
              <w:bottom w:val="single" w:sz="4" w:space="0" w:color="auto"/>
              <w:right w:val="single" w:sz="4" w:space="0" w:color="auto"/>
            </w:tcBorders>
            <w:hideMark/>
          </w:tcPr>
          <w:p w14:paraId="6CED6DDD" w14:textId="77777777" w:rsidR="00296E35" w:rsidRPr="001C0FC4" w:rsidRDefault="00296E35" w:rsidP="002E3FCC">
            <w:pPr>
              <w:pStyle w:val="TAL"/>
              <w:spacing w:line="256" w:lineRule="auto"/>
            </w:pPr>
            <w:r w:rsidRPr="001C0FC4">
              <w:rPr>
                <w:rFonts w:cs="Arial"/>
                <w:szCs w:val="18"/>
              </w:rPr>
              <w:t>TS 24.282 [31] clause 15.2.12</w:t>
            </w:r>
          </w:p>
        </w:tc>
        <w:tc>
          <w:tcPr>
            <w:tcW w:w="1134" w:type="dxa"/>
            <w:tcBorders>
              <w:top w:val="single" w:sz="4" w:space="0" w:color="auto"/>
              <w:left w:val="single" w:sz="4" w:space="0" w:color="auto"/>
              <w:bottom w:val="single" w:sz="4" w:space="0" w:color="auto"/>
              <w:right w:val="single" w:sz="4" w:space="0" w:color="auto"/>
            </w:tcBorders>
          </w:tcPr>
          <w:p w14:paraId="6B9C9A1D" w14:textId="77777777" w:rsidR="00296E35" w:rsidRPr="001C0FC4" w:rsidRDefault="00296E35" w:rsidP="002E3FCC">
            <w:pPr>
              <w:pStyle w:val="TAL"/>
              <w:spacing w:line="256" w:lineRule="auto"/>
            </w:pPr>
          </w:p>
        </w:tc>
      </w:tr>
      <w:tr w:rsidR="00296E35" w:rsidRPr="001C0FC4" w14:paraId="6676DAA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02CBA1D4" w14:textId="77777777" w:rsidR="00296E35" w:rsidRPr="001C0FC4" w:rsidRDefault="00296E35" w:rsidP="002E3FCC">
            <w:pPr>
              <w:pStyle w:val="TAL"/>
              <w:spacing w:line="256" w:lineRule="auto"/>
            </w:pPr>
            <w:r w:rsidRPr="001C0FC4">
              <w:t>Payload</w:t>
            </w:r>
          </w:p>
        </w:tc>
        <w:tc>
          <w:tcPr>
            <w:tcW w:w="2126" w:type="dxa"/>
            <w:tcBorders>
              <w:top w:val="single" w:sz="4" w:space="0" w:color="auto"/>
              <w:left w:val="single" w:sz="4" w:space="0" w:color="auto"/>
              <w:bottom w:val="single" w:sz="4" w:space="0" w:color="auto"/>
              <w:right w:val="single" w:sz="4" w:space="0" w:color="auto"/>
            </w:tcBorders>
          </w:tcPr>
          <w:p w14:paraId="590BF364" w14:textId="77777777" w:rsidR="00296E35" w:rsidRPr="001C0FC4" w:rsidRDefault="00296E35" w:rsidP="002E3FCC">
            <w:pPr>
              <w:pStyle w:val="TAL"/>
              <w:spacing w:line="256" w:lineRule="auto"/>
            </w:pPr>
          </w:p>
        </w:tc>
        <w:tc>
          <w:tcPr>
            <w:tcW w:w="2126" w:type="dxa"/>
            <w:tcBorders>
              <w:top w:val="single" w:sz="4" w:space="0" w:color="auto"/>
              <w:left w:val="single" w:sz="4" w:space="0" w:color="auto"/>
              <w:bottom w:val="single" w:sz="4" w:space="0" w:color="auto"/>
              <w:right w:val="single" w:sz="4" w:space="0" w:color="auto"/>
            </w:tcBorders>
          </w:tcPr>
          <w:p w14:paraId="3A853812"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3C4D4DF" w14:textId="77777777" w:rsidR="00296E35" w:rsidRPr="001C0FC4" w:rsidRDefault="00296E35" w:rsidP="002E3FCC">
            <w:pPr>
              <w:pStyle w:val="TAL"/>
              <w:spacing w:line="256" w:lineRule="auto"/>
            </w:pPr>
            <w:r w:rsidRPr="001C0FC4">
              <w:rPr>
                <w:rFonts w:cs="Arial"/>
                <w:szCs w:val="18"/>
              </w:rPr>
              <w:t>TS 24.282 [31] clause 15.2.13</w:t>
            </w:r>
          </w:p>
        </w:tc>
        <w:tc>
          <w:tcPr>
            <w:tcW w:w="1134" w:type="dxa"/>
            <w:tcBorders>
              <w:top w:val="single" w:sz="4" w:space="0" w:color="auto"/>
              <w:left w:val="single" w:sz="4" w:space="0" w:color="auto"/>
              <w:bottom w:val="single" w:sz="4" w:space="0" w:color="auto"/>
              <w:right w:val="single" w:sz="4" w:space="0" w:color="auto"/>
            </w:tcBorders>
          </w:tcPr>
          <w:p w14:paraId="512729AE" w14:textId="77777777" w:rsidR="00296E35" w:rsidRPr="001C0FC4" w:rsidRDefault="00296E35" w:rsidP="002E3FCC">
            <w:pPr>
              <w:pStyle w:val="TAL"/>
              <w:spacing w:line="256" w:lineRule="auto"/>
            </w:pPr>
          </w:p>
        </w:tc>
      </w:tr>
      <w:tr w:rsidR="00296E35" w:rsidRPr="001C0FC4" w14:paraId="7F2B6D46"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8AF9F85" w14:textId="77777777" w:rsidR="00296E35" w:rsidRPr="001C0FC4" w:rsidRDefault="00296E35" w:rsidP="002E3FCC">
            <w:pPr>
              <w:pStyle w:val="TAL"/>
              <w:spacing w:line="256" w:lineRule="auto"/>
            </w:pPr>
            <w:r w:rsidRPr="001C0FC4">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0487A383" w14:textId="77777777" w:rsidR="00296E35" w:rsidRPr="001C0FC4" w:rsidRDefault="00296E35" w:rsidP="002E3FCC">
            <w:pPr>
              <w:pStyle w:val="TAL"/>
              <w:spacing w:line="256" w:lineRule="auto"/>
            </w:pPr>
            <w:r w:rsidRPr="001C0FC4">
              <w:t>'78'O</w:t>
            </w:r>
          </w:p>
        </w:tc>
        <w:tc>
          <w:tcPr>
            <w:tcW w:w="2126" w:type="dxa"/>
            <w:tcBorders>
              <w:top w:val="single" w:sz="4" w:space="0" w:color="auto"/>
              <w:left w:val="single" w:sz="4" w:space="0" w:color="auto"/>
              <w:bottom w:val="single" w:sz="4" w:space="0" w:color="auto"/>
              <w:right w:val="single" w:sz="4" w:space="0" w:color="auto"/>
            </w:tcBorders>
          </w:tcPr>
          <w:p w14:paraId="6298852C"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1039C5C0"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3640549" w14:textId="77777777" w:rsidR="00296E35" w:rsidRPr="001C0FC4" w:rsidRDefault="00296E35" w:rsidP="002E3FCC">
            <w:pPr>
              <w:pStyle w:val="TAL"/>
              <w:spacing w:line="256" w:lineRule="auto"/>
            </w:pPr>
          </w:p>
        </w:tc>
      </w:tr>
      <w:tr w:rsidR="00296E35" w:rsidRPr="001C0FC4" w14:paraId="63E32C9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400C19A1" w14:textId="77777777" w:rsidR="00296E35" w:rsidRPr="001C0FC4" w:rsidRDefault="00296E35" w:rsidP="002E3FCC">
            <w:pPr>
              <w:pStyle w:val="TAL"/>
              <w:spacing w:line="256" w:lineRule="auto"/>
            </w:pPr>
            <w:r w:rsidRPr="001C0FC4">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2B40116D" w14:textId="77777777" w:rsidR="00296E35" w:rsidRPr="001C0FC4" w:rsidRDefault="00296E35" w:rsidP="002E3FCC">
            <w:pPr>
              <w:pStyle w:val="TAL"/>
              <w:spacing w:line="256" w:lineRule="auto"/>
            </w:pPr>
            <w:r w:rsidRPr="001C0FC4">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53E95791"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39D12EC4"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8FBEDEC" w14:textId="77777777" w:rsidR="00296E35" w:rsidRPr="001C0FC4" w:rsidRDefault="00296E35" w:rsidP="002E3FCC">
            <w:pPr>
              <w:pStyle w:val="TAL"/>
              <w:spacing w:line="256" w:lineRule="auto"/>
            </w:pPr>
          </w:p>
        </w:tc>
      </w:tr>
      <w:tr w:rsidR="00296E35" w:rsidRPr="001C0FC4" w14:paraId="57F6EC5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1D332727" w14:textId="77777777" w:rsidR="00296E35" w:rsidRPr="001C0FC4" w:rsidRDefault="00296E35" w:rsidP="002E3FCC">
            <w:pPr>
              <w:pStyle w:val="TAL"/>
              <w:spacing w:line="256" w:lineRule="auto"/>
            </w:pPr>
            <w:r w:rsidRPr="001C0FC4">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4E71CBC6" w14:textId="77777777" w:rsidR="00296E35" w:rsidRPr="001C0FC4" w:rsidRDefault="00296E35" w:rsidP="002E3FCC">
            <w:pPr>
              <w:pStyle w:val="TAL"/>
              <w:spacing w:line="256" w:lineRule="auto"/>
            </w:pPr>
            <w:r w:rsidRPr="001C0FC4">
              <w:rPr>
                <w:rFonts w:eastAsia="Calibri"/>
              </w:rPr>
              <w:t>'00000110'B</w:t>
            </w:r>
          </w:p>
        </w:tc>
        <w:tc>
          <w:tcPr>
            <w:tcW w:w="2126" w:type="dxa"/>
            <w:tcBorders>
              <w:top w:val="single" w:sz="4" w:space="0" w:color="auto"/>
              <w:left w:val="single" w:sz="4" w:space="0" w:color="auto"/>
              <w:bottom w:val="single" w:sz="4" w:space="0" w:color="auto"/>
              <w:right w:val="single" w:sz="4" w:space="0" w:color="auto"/>
            </w:tcBorders>
            <w:hideMark/>
          </w:tcPr>
          <w:p w14:paraId="7EA34524" w14:textId="77777777" w:rsidR="00296E35" w:rsidRPr="001C0FC4" w:rsidRDefault="00296E35" w:rsidP="002E3FCC">
            <w:pPr>
              <w:pStyle w:val="TAL"/>
              <w:spacing w:line="256" w:lineRule="auto"/>
            </w:pPr>
            <w:r w:rsidRPr="001C0FC4">
              <w:t>ENHANCED STATUS</w:t>
            </w:r>
          </w:p>
        </w:tc>
        <w:tc>
          <w:tcPr>
            <w:tcW w:w="1418" w:type="dxa"/>
            <w:tcBorders>
              <w:top w:val="single" w:sz="4" w:space="0" w:color="auto"/>
              <w:left w:val="single" w:sz="4" w:space="0" w:color="auto"/>
              <w:bottom w:val="single" w:sz="4" w:space="0" w:color="auto"/>
              <w:right w:val="single" w:sz="4" w:space="0" w:color="auto"/>
            </w:tcBorders>
          </w:tcPr>
          <w:p w14:paraId="58A06A97" w14:textId="77777777" w:rsidR="00296E35" w:rsidRPr="001C0FC4" w:rsidRDefault="00296E35" w:rsidP="002E3FCC">
            <w:pPr>
              <w:pStyle w:val="TAL"/>
              <w:spacing w:line="256" w:lineRule="auto"/>
            </w:pPr>
          </w:p>
        </w:tc>
        <w:tc>
          <w:tcPr>
            <w:tcW w:w="1134" w:type="dxa"/>
            <w:tcBorders>
              <w:top w:val="single" w:sz="4" w:space="0" w:color="auto"/>
              <w:left w:val="single" w:sz="4" w:space="0" w:color="auto"/>
              <w:bottom w:val="single" w:sz="4" w:space="0" w:color="auto"/>
              <w:right w:val="single" w:sz="4" w:space="0" w:color="auto"/>
            </w:tcBorders>
          </w:tcPr>
          <w:p w14:paraId="1D260E15" w14:textId="77777777" w:rsidR="00296E35" w:rsidRPr="001C0FC4" w:rsidRDefault="00296E35" w:rsidP="002E3FCC">
            <w:pPr>
              <w:pStyle w:val="TAL"/>
              <w:spacing w:line="256" w:lineRule="auto"/>
            </w:pPr>
          </w:p>
        </w:tc>
      </w:tr>
      <w:tr w:rsidR="00296E35" w:rsidRPr="001C0FC4" w14:paraId="583D8C2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36D55544" w14:textId="77777777" w:rsidR="00296E35" w:rsidRPr="001C0FC4" w:rsidRDefault="00296E35" w:rsidP="002E3FCC">
            <w:pPr>
              <w:pStyle w:val="TAL"/>
              <w:spacing w:line="256" w:lineRule="auto"/>
            </w:pPr>
            <w:r w:rsidRPr="001C0FC4">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3134EA1F" w14:textId="77777777" w:rsidR="00296E35" w:rsidRPr="001C0FC4" w:rsidRDefault="00296E35" w:rsidP="002E3FCC">
            <w:pPr>
              <w:pStyle w:val="TAL"/>
              <w:spacing w:line="256" w:lineRule="auto"/>
            </w:pPr>
            <w:r w:rsidRPr="001C0FC4">
              <w:rPr>
                <w:rFonts w:eastAsia="Calibri"/>
              </w:rPr>
              <w:t>"1"</w:t>
            </w:r>
          </w:p>
        </w:tc>
        <w:tc>
          <w:tcPr>
            <w:tcW w:w="2126" w:type="dxa"/>
            <w:tcBorders>
              <w:top w:val="single" w:sz="4" w:space="0" w:color="auto"/>
              <w:left w:val="single" w:sz="4" w:space="0" w:color="auto"/>
              <w:bottom w:val="single" w:sz="4" w:space="0" w:color="auto"/>
              <w:right w:val="single" w:sz="4" w:space="0" w:color="auto"/>
            </w:tcBorders>
            <w:hideMark/>
          </w:tcPr>
          <w:p w14:paraId="560667A0" w14:textId="77777777" w:rsidR="00296E35" w:rsidRPr="001C0FC4" w:rsidRDefault="00296E35" w:rsidP="002E3FCC">
            <w:pPr>
              <w:pStyle w:val="TAL"/>
              <w:spacing w:line="256" w:lineRule="auto"/>
            </w:pPr>
            <w:r w:rsidRPr="001C0FC4">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4EC24016" w14:textId="7CE1765F"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4" w:type="dxa"/>
            <w:tcBorders>
              <w:top w:val="single" w:sz="4" w:space="0" w:color="auto"/>
              <w:left w:val="single" w:sz="4" w:space="0" w:color="auto"/>
              <w:bottom w:val="single" w:sz="4" w:space="0" w:color="auto"/>
              <w:right w:val="single" w:sz="4" w:space="0" w:color="auto"/>
            </w:tcBorders>
          </w:tcPr>
          <w:p w14:paraId="0D217977" w14:textId="77777777" w:rsidR="00296E35" w:rsidRPr="001C0FC4" w:rsidRDefault="00296E35" w:rsidP="002E3FCC">
            <w:pPr>
              <w:pStyle w:val="TAL"/>
              <w:spacing w:line="256" w:lineRule="auto"/>
            </w:pPr>
          </w:p>
        </w:tc>
      </w:tr>
    </w:tbl>
    <w:p w14:paraId="4C372177" w14:textId="77777777" w:rsidR="00296E35" w:rsidRPr="001C0FC4" w:rsidRDefault="00296E35" w:rsidP="00296E35"/>
    <w:p w14:paraId="7A0BB5E2" w14:textId="77777777" w:rsidR="00296E35" w:rsidRPr="001C0FC4" w:rsidRDefault="00296E35" w:rsidP="00296E35">
      <w:pPr>
        <w:pStyle w:val="TH"/>
      </w:pPr>
      <w:r w:rsidRPr="001C0FC4">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07E20C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E4D8F45" w14:textId="074A1090"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31BB9263" w14:textId="77777777" w:rsidR="00296E35" w:rsidRPr="001C0FC4" w:rsidRDefault="00296E35" w:rsidP="00296E35"/>
    <w:p w14:paraId="03EBA6A0" w14:textId="77777777" w:rsidR="00296E35" w:rsidRPr="001C0FC4" w:rsidRDefault="00296E35" w:rsidP="00296E35">
      <w:pPr>
        <w:pStyle w:val="Heading3"/>
      </w:pPr>
      <w:bookmarkStart w:id="1356" w:name="_Toc106817738"/>
      <w:bookmarkStart w:id="1357" w:name="_Toc106817863"/>
      <w:bookmarkStart w:id="1358" w:name="_Toc178186397"/>
      <w:bookmarkStart w:id="1359" w:name="_Toc210385218"/>
      <w:r w:rsidRPr="001C0FC4">
        <w:t>7.2.2</w:t>
      </w:r>
      <w:r w:rsidRPr="001C0FC4">
        <w:tab/>
        <w:t>Off-network / Enhanced Status (ES) / Client Terminated (CT)</w:t>
      </w:r>
      <w:bookmarkEnd w:id="1356"/>
      <w:bookmarkEnd w:id="1357"/>
      <w:bookmarkEnd w:id="1358"/>
      <w:bookmarkEnd w:id="1359"/>
    </w:p>
    <w:p w14:paraId="0264069F" w14:textId="77777777" w:rsidR="00296E35" w:rsidRPr="001C0FC4" w:rsidRDefault="00296E35" w:rsidP="00296E35">
      <w:pPr>
        <w:pStyle w:val="H6"/>
      </w:pPr>
      <w:r w:rsidRPr="001C0FC4">
        <w:t>7.2.2.1</w:t>
      </w:r>
      <w:r w:rsidRPr="001C0FC4">
        <w:tab/>
        <w:t>Test Purpose (TP)</w:t>
      </w:r>
    </w:p>
    <w:p w14:paraId="525EA19B" w14:textId="77777777" w:rsidR="00296E35" w:rsidRPr="001C0FC4" w:rsidRDefault="00296E35" w:rsidP="00296E35">
      <w:pPr>
        <w:pStyle w:val="H6"/>
      </w:pPr>
      <w:r w:rsidRPr="001C0FC4">
        <w:t>(1)</w:t>
      </w:r>
    </w:p>
    <w:p w14:paraId="136A98B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7B719A6A" w14:textId="77777777" w:rsidR="00296E35" w:rsidRPr="001C0FC4" w:rsidRDefault="00296E35" w:rsidP="00296E35">
      <w:pPr>
        <w:pStyle w:val="PL"/>
      </w:pPr>
      <w:r w:rsidRPr="001C0FC4">
        <w:rPr>
          <w:b/>
        </w:rPr>
        <w:t>ensure that</w:t>
      </w:r>
      <w:r w:rsidRPr="001C0FC4">
        <w:t xml:space="preserve"> {</w:t>
      </w:r>
    </w:p>
    <w:p w14:paraId="503DD0F7" w14:textId="77777777" w:rsidR="00296E35" w:rsidRPr="001C0FC4" w:rsidRDefault="00296E35" w:rsidP="00296E35">
      <w:pPr>
        <w:pStyle w:val="PL"/>
      </w:pPr>
      <w:r w:rsidRPr="001C0FC4">
        <w:t xml:space="preserve">  </w:t>
      </w:r>
      <w:r w:rsidRPr="001C0FC4">
        <w:rPr>
          <w:b/>
        </w:rPr>
        <w:t>when</w:t>
      </w:r>
      <w:r w:rsidRPr="001C0FC4">
        <w:t xml:space="preserve"> { the UE (MCData Client) receives an enhanced status via the SDS OFF-NETWORK MESSAGE message with a disposition of DELIVERY }</w:t>
      </w:r>
    </w:p>
    <w:p w14:paraId="6E866254"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rPr>
          <w:b/>
          <w:bCs/>
          <w:lang w:eastAsia="ko-KR"/>
        </w:rPr>
        <w:t>and,</w:t>
      </w:r>
      <w:r w:rsidRPr="001C0FC4">
        <w:rPr>
          <w:lang w:eastAsia="ko-KR"/>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r w:rsidRPr="001C0FC4">
        <w:t>}</w:t>
      </w:r>
    </w:p>
    <w:p w14:paraId="34771F1C" w14:textId="77777777" w:rsidR="00296E35" w:rsidRPr="001C0FC4" w:rsidRDefault="00296E35" w:rsidP="00296E35">
      <w:pPr>
        <w:pStyle w:val="PL"/>
      </w:pPr>
      <w:r w:rsidRPr="001C0FC4">
        <w:t xml:space="preserve">            }</w:t>
      </w:r>
    </w:p>
    <w:p w14:paraId="58F152E8" w14:textId="77777777" w:rsidR="00296E35" w:rsidRPr="001C0FC4" w:rsidRDefault="00296E35" w:rsidP="00296E35">
      <w:pPr>
        <w:pStyle w:val="PL"/>
      </w:pPr>
    </w:p>
    <w:p w14:paraId="3D06710A" w14:textId="77777777" w:rsidR="00296E35" w:rsidRPr="001C0FC4" w:rsidRDefault="00296E35" w:rsidP="00296E35">
      <w:pPr>
        <w:pStyle w:val="H6"/>
      </w:pPr>
      <w:r w:rsidRPr="001C0FC4">
        <w:t>(2)</w:t>
      </w:r>
    </w:p>
    <w:p w14:paraId="3B2B4F8B"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7976935" w14:textId="77777777" w:rsidR="00296E35" w:rsidRPr="001C0FC4" w:rsidRDefault="00296E35" w:rsidP="00296E35">
      <w:pPr>
        <w:pStyle w:val="PL"/>
      </w:pPr>
      <w:r w:rsidRPr="001C0FC4">
        <w:rPr>
          <w:b/>
        </w:rPr>
        <w:t>ensure that</w:t>
      </w:r>
      <w:r w:rsidRPr="001C0FC4">
        <w:t xml:space="preserve"> {</w:t>
      </w:r>
    </w:p>
    <w:p w14:paraId="56ABC455"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1697E5EB"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5C5C3792" w14:textId="77777777" w:rsidR="00296E35" w:rsidRPr="001C0FC4" w:rsidRDefault="00296E35" w:rsidP="00296E35">
      <w:pPr>
        <w:pStyle w:val="PL"/>
      </w:pPr>
      <w:r w:rsidRPr="001C0FC4">
        <w:t xml:space="preserve">            }</w:t>
      </w:r>
    </w:p>
    <w:p w14:paraId="58CCB5A7" w14:textId="77777777" w:rsidR="00296E35" w:rsidRPr="001C0FC4" w:rsidRDefault="00296E35" w:rsidP="00296E35">
      <w:pPr>
        <w:pStyle w:val="PL"/>
      </w:pPr>
    </w:p>
    <w:p w14:paraId="4061AACC" w14:textId="77777777" w:rsidR="00296E35" w:rsidRPr="001C0FC4" w:rsidRDefault="00296E35" w:rsidP="00296E35">
      <w:pPr>
        <w:pStyle w:val="H6"/>
      </w:pPr>
      <w:r w:rsidRPr="001C0FC4">
        <w:t>7.2.2.2</w:t>
      </w:r>
      <w:r w:rsidRPr="001C0FC4">
        <w:tab/>
        <w:t>Conformance requirements</w:t>
      </w:r>
    </w:p>
    <w:p w14:paraId="7DE239DC" w14:textId="77777777" w:rsidR="00296E35" w:rsidRPr="001C0FC4" w:rsidRDefault="00296E35" w:rsidP="00296E35">
      <w:r w:rsidRPr="001C0FC4">
        <w:t xml:space="preserve">References: The conformance requirements covered in the current TC are specified in: </w:t>
      </w:r>
    </w:p>
    <w:p w14:paraId="6AD2A062" w14:textId="77777777" w:rsidR="00296E35" w:rsidRPr="001C0FC4" w:rsidRDefault="00296E35" w:rsidP="00296E35">
      <w:r w:rsidRPr="001C0FC4">
        <w:t>TS 24.282 clauses 14.3.2, 9.3.2.4, 12.3.2, 12.3.5. Unless otherwise stated these are Rel-15 requirements.</w:t>
      </w:r>
    </w:p>
    <w:p w14:paraId="2D5FCC5C" w14:textId="77777777" w:rsidR="00296E35" w:rsidRPr="001C0FC4" w:rsidRDefault="00296E35" w:rsidP="00296E35">
      <w:r w:rsidRPr="001C0FC4">
        <w:t>[TS 24.282, clause 14.3.2]</w:t>
      </w:r>
    </w:p>
    <w:p w14:paraId="4F2FA988" w14:textId="77777777" w:rsidR="00296E35" w:rsidRPr="001C0FC4" w:rsidRDefault="00296E35" w:rsidP="00296E35">
      <w:r w:rsidRPr="001C0FC4">
        <w:t>Upon receipt of a SDS OFF-NETWORK MESSAGE message, the MCData client:</w:t>
      </w:r>
    </w:p>
    <w:p w14:paraId="7287A483" w14:textId="77777777" w:rsidR="00296E35" w:rsidRPr="001C0FC4" w:rsidRDefault="00296E35" w:rsidP="00296E35">
      <w:pPr>
        <w:pStyle w:val="B1"/>
      </w:pPr>
      <w:r w:rsidRPr="001C0FC4">
        <w:t>1)</w:t>
      </w:r>
      <w:r w:rsidRPr="001C0FC4">
        <w:tab/>
        <w:t>shall follow the procedure defined in clause </w:t>
      </w:r>
      <w:r w:rsidRPr="001C0FC4">
        <w:rPr>
          <w:lang w:eastAsia="zh-CN"/>
        </w:rPr>
        <w:t>9.3.2.4</w:t>
      </w:r>
      <w:r w:rsidRPr="001C0FC4">
        <w:t>;</w:t>
      </w:r>
    </w:p>
    <w:p w14:paraId="58BF3B30" w14:textId="77777777" w:rsidR="00296E35" w:rsidRPr="001C0FC4" w:rsidRDefault="00296E35" w:rsidP="00296E35">
      <w:pPr>
        <w:pStyle w:val="B1"/>
      </w:pPr>
      <w:r w:rsidRPr="001C0FC4">
        <w:t>2)</w:t>
      </w:r>
      <w:r w:rsidRPr="001C0FC4">
        <w:tab/>
        <w:t xml:space="preserve">shall attempt to match the received value with a </w:t>
      </w:r>
      <w:r w:rsidRPr="001C0FC4">
        <w:rPr>
          <w:lang w:eastAsia="ko-KR"/>
        </w:rPr>
        <w:t>"/&lt;x&gt;/&lt;x&gt;/Common/MCData/EnhSvcOpValues/&lt;x&gt;/EnhSvcOpID" leaf node present in the group configuration as specified in 3GPP TS 24.483 [4]</w:t>
      </w:r>
      <w:r w:rsidRPr="001C0FC4">
        <w:t>; and</w:t>
      </w:r>
    </w:p>
    <w:p w14:paraId="3B4E752F" w14:textId="77777777" w:rsidR="00296E35" w:rsidRPr="001C0FC4" w:rsidRDefault="00296E35" w:rsidP="00296E35">
      <w:pPr>
        <w:pStyle w:val="B1"/>
      </w:pPr>
      <w:r w:rsidRPr="001C0FC4">
        <w:t>3)</w:t>
      </w:r>
      <w:r w:rsidRPr="001C0FC4">
        <w:tab/>
        <w:t xml:space="preserve">if a match is found, shall render the associated operational value from </w:t>
      </w:r>
      <w:r w:rsidRPr="001C0FC4">
        <w:rPr>
          <w:lang w:eastAsia="ko-KR"/>
        </w:rPr>
        <w:t>"</w:t>
      </w:r>
      <w:r w:rsidRPr="001C0FC4">
        <w:t>/&lt;x&gt;/&lt;x&gt;/Common/MCData/EnhSvcOpValues/&lt;x&gt;/EnhSvcOpValue</w:t>
      </w:r>
      <w:r w:rsidRPr="001C0FC4">
        <w:rPr>
          <w:lang w:eastAsia="ko-KR"/>
        </w:rPr>
        <w:t xml:space="preserve">" leaf node </w:t>
      </w:r>
      <w:r w:rsidRPr="001C0FC4">
        <w:t>as enhanced status to the MCData user.</w:t>
      </w:r>
    </w:p>
    <w:p w14:paraId="4BF25042" w14:textId="77777777" w:rsidR="00296E35" w:rsidRPr="001C0FC4" w:rsidRDefault="00296E35" w:rsidP="00296E35">
      <w:r w:rsidRPr="001C0FC4">
        <w:t>[TS 24.282, clause 9.3.2.4]</w:t>
      </w:r>
    </w:p>
    <w:p w14:paraId="29FDD90E" w14:textId="77777777" w:rsidR="00296E35" w:rsidRPr="001C0FC4" w:rsidRDefault="00296E35" w:rsidP="00296E35">
      <w:r w:rsidRPr="001C0FC4">
        <w:t>Upon receiving an SDS OFF-NETWORK MESSAGE message with a SDS disposition request type IE, the MCData client:</w:t>
      </w:r>
    </w:p>
    <w:p w14:paraId="0A7CC934"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703F7E91"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4EE78719"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23369ED4" w14:textId="77777777" w:rsidR="00296E35" w:rsidRPr="001C0FC4" w:rsidRDefault="00296E35" w:rsidP="00296E35">
      <w:pPr>
        <w:pStyle w:val="B1"/>
      </w:pPr>
      <w:r w:rsidRPr="001C0FC4">
        <w:t>4)</w:t>
      </w:r>
      <w:r w:rsidRPr="001C0FC4">
        <w:tab/>
        <w:t>shall store the current UTC time as the stored SDS notification time;</w:t>
      </w:r>
    </w:p>
    <w:p w14:paraId="0177EF34"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71205C9A"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018D816D"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2CAAECD2" w14:textId="77777777" w:rsidR="00296E35" w:rsidRPr="001C0FC4" w:rsidRDefault="00296E35" w:rsidP="00296E35">
      <w:pPr>
        <w:pStyle w:val="B1"/>
      </w:pPr>
      <w:r w:rsidRPr="001C0FC4">
        <w:t>8)</w:t>
      </w:r>
      <w:r w:rsidRPr="001C0FC4">
        <w:tab/>
        <w:t>if the SDS disposition request type IE is set to:</w:t>
      </w:r>
    </w:p>
    <w:p w14:paraId="344BECF0"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5FCD7E74"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6979005E" w14:textId="77777777" w:rsidR="00296E35" w:rsidRPr="001C0FC4" w:rsidRDefault="00296E35" w:rsidP="00296E35">
      <w:pPr>
        <w:pStyle w:val="B2"/>
      </w:pPr>
      <w:r w:rsidRPr="001C0FC4">
        <w:t>c)</w:t>
      </w:r>
      <w:r w:rsidRPr="001C0FC4">
        <w:tab/>
        <w:t>"DELIVERY AND READ" then, shall start timer TFS3 (delivery and read).</w:t>
      </w:r>
    </w:p>
    <w:p w14:paraId="620FFE99" w14:textId="77777777" w:rsidR="00296E35" w:rsidRPr="001C0FC4" w:rsidRDefault="00296E35" w:rsidP="00296E35">
      <w:pPr>
        <w:pStyle w:val="NO"/>
      </w:pPr>
      <w:r w:rsidRPr="001C0FC4">
        <w:t>NOTE: Duplicate messages (re-transmissions) that are received by the MCData client should not be processed again.</w:t>
      </w:r>
    </w:p>
    <w:p w14:paraId="1AA7155E" w14:textId="77777777" w:rsidR="00296E35" w:rsidRPr="001C0FC4" w:rsidRDefault="00296E35" w:rsidP="00296E35">
      <w:r w:rsidRPr="001C0FC4">
        <w:t>[TS 24.282, clause 12.3.2]</w:t>
      </w:r>
    </w:p>
    <w:p w14:paraId="16EB6C33" w14:textId="77777777" w:rsidR="00296E35" w:rsidRPr="001C0FC4" w:rsidRDefault="00296E35" w:rsidP="00296E35">
      <w:r w:rsidRPr="001C0FC4">
        <w:t>To send an off-network SDS delivery notification, the MCData client:</w:t>
      </w:r>
    </w:p>
    <w:p w14:paraId="60A2AB14" w14:textId="77777777" w:rsidR="00296E35" w:rsidRPr="001C0FC4" w:rsidRDefault="00296E35" w:rsidP="00296E35">
      <w:pPr>
        <w:pStyle w:val="B1"/>
      </w:pPr>
      <w:r w:rsidRPr="001C0FC4">
        <w:t>1)</w:t>
      </w:r>
      <w:r w:rsidRPr="001C0FC4">
        <w:tab/>
        <w:t>shall store "DELIVERED" as the disposition type;</w:t>
      </w:r>
    </w:p>
    <w:p w14:paraId="5B8A1434"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5B35E4F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D9E6612"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00BEA82B"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D46351E"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9707BE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B4EB84E" w14:textId="77777777" w:rsidR="00296E35" w:rsidRPr="001C0FC4" w:rsidRDefault="00296E35" w:rsidP="00296E35">
      <w:pPr>
        <w:pStyle w:val="B2"/>
      </w:pPr>
      <w:r w:rsidRPr="001C0FC4">
        <w:t>f)</w:t>
      </w:r>
      <w:r w:rsidRPr="001C0FC4">
        <w:tab/>
        <w:t>may set:</w:t>
      </w:r>
    </w:p>
    <w:p w14:paraId="460166F8" w14:textId="77777777" w:rsidR="00296E35" w:rsidRPr="001C0FC4" w:rsidRDefault="00296E35" w:rsidP="00296E35">
      <w:pPr>
        <w:pStyle w:val="B3"/>
      </w:pPr>
      <w:r w:rsidRPr="001C0FC4">
        <w:t>i)</w:t>
      </w:r>
      <w:r w:rsidRPr="001C0FC4">
        <w:tab/>
        <w:t>the Application ID IE to the stored SDS application ID as specified in clause 15.2.7; or</w:t>
      </w:r>
    </w:p>
    <w:p w14:paraId="3ED821D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4963415"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1158C55A"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1597B842"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884760B" w14:textId="77777777" w:rsidR="00296E35" w:rsidRPr="001C0FC4" w:rsidRDefault="00296E35" w:rsidP="00296E35">
      <w:r w:rsidRPr="001C0FC4">
        <w:t>[TS 24.282, clause 12.3.5]</w:t>
      </w:r>
    </w:p>
    <w:p w14:paraId="0CB17B6F"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0FD9197C"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6B35A74"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79A1D4A7"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067F39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EF7E6E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76214F8"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18CB3AE6" w14:textId="77777777" w:rsidR="00296E35" w:rsidRPr="001C0FC4" w:rsidRDefault="00296E35" w:rsidP="00296E35">
      <w:pPr>
        <w:pStyle w:val="B2"/>
      </w:pPr>
      <w:r w:rsidRPr="001C0FC4">
        <w:t>f)</w:t>
      </w:r>
      <w:r w:rsidRPr="001C0FC4">
        <w:tab/>
        <w:t>may set:</w:t>
      </w:r>
    </w:p>
    <w:p w14:paraId="479F4400" w14:textId="77777777" w:rsidR="00296E35" w:rsidRPr="001C0FC4" w:rsidRDefault="00296E35" w:rsidP="00296E35">
      <w:pPr>
        <w:pStyle w:val="B3"/>
      </w:pPr>
      <w:r w:rsidRPr="001C0FC4">
        <w:t>i)</w:t>
      </w:r>
      <w:r w:rsidRPr="001C0FC4">
        <w:tab/>
        <w:t>the Application ID IE to the stored SDS application ID as specified in clause 15.2.7; or</w:t>
      </w:r>
    </w:p>
    <w:p w14:paraId="4400818D"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276D7FC"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448CF9E"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7851978B"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6D2FA3B5" w14:textId="77777777" w:rsidR="00296E35" w:rsidRPr="001C0FC4" w:rsidRDefault="00296E35" w:rsidP="00296E35">
      <w:pPr>
        <w:pStyle w:val="H6"/>
      </w:pPr>
      <w:r w:rsidRPr="001C0FC4">
        <w:t>7.2.2.3</w:t>
      </w:r>
      <w:r w:rsidRPr="001C0FC4">
        <w:tab/>
        <w:t>Test description</w:t>
      </w:r>
    </w:p>
    <w:p w14:paraId="57A84C77" w14:textId="77777777" w:rsidR="00296E35" w:rsidRPr="001C0FC4" w:rsidRDefault="00296E35" w:rsidP="00296E35">
      <w:pPr>
        <w:pStyle w:val="H6"/>
      </w:pPr>
      <w:r w:rsidRPr="001C0FC4">
        <w:t>7.2.2.3.1</w:t>
      </w:r>
      <w:r w:rsidRPr="001C0FC4">
        <w:tab/>
        <w:t>Pre-test conditions</w:t>
      </w:r>
    </w:p>
    <w:p w14:paraId="6E8A58DB" w14:textId="77777777" w:rsidR="00296E35" w:rsidRPr="001C0FC4" w:rsidRDefault="00296E35" w:rsidP="00296E35">
      <w:pPr>
        <w:pStyle w:val="H6"/>
      </w:pPr>
      <w:r w:rsidRPr="001C0FC4">
        <w:t>System Simulator:</w:t>
      </w:r>
    </w:p>
    <w:p w14:paraId="4C7FAB6A" w14:textId="77777777" w:rsidR="00296E35" w:rsidRPr="001C0FC4" w:rsidRDefault="00296E35" w:rsidP="00296E35">
      <w:pPr>
        <w:pStyle w:val="B1"/>
      </w:pPr>
      <w:r w:rsidRPr="001C0FC4">
        <w:t>-</w:t>
      </w:r>
      <w:r w:rsidRPr="001C0FC4">
        <w:tab/>
      </w:r>
      <w:r w:rsidRPr="001C0FC4">
        <w:rPr>
          <w:color w:val="000000"/>
        </w:rPr>
        <w:t>SS-UE1 (MCData Client)</w:t>
      </w:r>
    </w:p>
    <w:p w14:paraId="58DFE40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03C280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D7761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AD963DB" w14:textId="77777777" w:rsidR="00296E35" w:rsidRPr="001C0FC4" w:rsidRDefault="00296E35" w:rsidP="00296E35">
      <w:pPr>
        <w:pStyle w:val="B1"/>
      </w:pPr>
      <w:r w:rsidRPr="001C0FC4">
        <w:t>-</w:t>
      </w:r>
      <w:r w:rsidRPr="001C0FC4">
        <w:tab/>
      </w:r>
      <w:r w:rsidRPr="001C0FC4">
        <w:rPr>
          <w:color w:val="000000"/>
        </w:rPr>
        <w:t>SS-NW (MCData server)</w:t>
      </w:r>
    </w:p>
    <w:p w14:paraId="30D8C82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783B3A0" w14:textId="6447B03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28EB5B9" w14:textId="77777777" w:rsidR="00296E35" w:rsidRPr="001C0FC4" w:rsidRDefault="00296E35" w:rsidP="00296E35">
      <w:pPr>
        <w:pStyle w:val="H6"/>
      </w:pPr>
      <w:r w:rsidRPr="001C0FC4">
        <w:t>IUT:</w:t>
      </w:r>
    </w:p>
    <w:p w14:paraId="17DE67AE" w14:textId="77777777" w:rsidR="00296E35" w:rsidRPr="001C0FC4" w:rsidRDefault="00296E35" w:rsidP="00296E35">
      <w:pPr>
        <w:pStyle w:val="B1"/>
      </w:pPr>
      <w:r w:rsidRPr="001C0FC4">
        <w:t>-</w:t>
      </w:r>
      <w:r w:rsidRPr="001C0FC4">
        <w:tab/>
        <w:t>UE (MCData Client)</w:t>
      </w:r>
    </w:p>
    <w:p w14:paraId="4A3C4026" w14:textId="377FE563"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0475C5A7"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52C54F6"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00C42B2D"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00B90D9B" w14:textId="77777777" w:rsidR="00296E35" w:rsidRPr="001C0FC4" w:rsidRDefault="00296E35" w:rsidP="00296E35">
      <w:pPr>
        <w:pStyle w:val="H6"/>
      </w:pPr>
      <w:r w:rsidRPr="001C0FC4">
        <w:t>Preamble:</w:t>
      </w:r>
    </w:p>
    <w:p w14:paraId="564BA5E3" w14:textId="66EFFBB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2F27CBBE" w14:textId="24D6EBE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C01430"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77D338F2" w14:textId="77777777" w:rsidR="00296E35" w:rsidRPr="001C0FC4" w:rsidRDefault="00296E35" w:rsidP="00296E35">
      <w:pPr>
        <w:pStyle w:val="B1"/>
      </w:pPr>
      <w:r w:rsidRPr="001C0FC4">
        <w:t>-</w:t>
      </w:r>
      <w:r w:rsidRPr="001C0FC4">
        <w:tab/>
        <w:t>The UE is switched-off.</w:t>
      </w:r>
    </w:p>
    <w:p w14:paraId="7D3C8F00" w14:textId="77777777" w:rsidR="00296E35" w:rsidRPr="001C0FC4" w:rsidRDefault="00296E35" w:rsidP="00296E35">
      <w:pPr>
        <w:pStyle w:val="B1"/>
      </w:pPr>
      <w:r w:rsidRPr="001C0FC4">
        <w:t>-</w:t>
      </w:r>
      <w:r w:rsidRPr="001C0FC4">
        <w:tab/>
        <w:t>UE States at the end of the preamble</w:t>
      </w:r>
    </w:p>
    <w:p w14:paraId="1746F335" w14:textId="77777777" w:rsidR="00296E35" w:rsidRPr="001C0FC4" w:rsidRDefault="00296E35" w:rsidP="00296E35">
      <w:pPr>
        <w:pStyle w:val="B2"/>
      </w:pPr>
      <w:r w:rsidRPr="001C0FC4">
        <w:t>-</w:t>
      </w:r>
      <w:r w:rsidRPr="001C0FC4">
        <w:tab/>
        <w:t>The UE is in state 'switched-off'.</w:t>
      </w:r>
    </w:p>
    <w:p w14:paraId="17ECE3A4" w14:textId="77777777" w:rsidR="00296E35" w:rsidRPr="001C0FC4" w:rsidRDefault="00296E35" w:rsidP="00296E35">
      <w:pPr>
        <w:pStyle w:val="H6"/>
      </w:pPr>
      <w:r w:rsidRPr="001C0FC4">
        <w:t>7.2.2.3.2</w:t>
      </w:r>
      <w:r w:rsidRPr="001C0FC4">
        <w:tab/>
        <w:t>Test procedure sequence</w:t>
      </w:r>
    </w:p>
    <w:p w14:paraId="75E5C492" w14:textId="77777777" w:rsidR="00296E35" w:rsidRPr="001C0FC4" w:rsidRDefault="00296E35" w:rsidP="00296E35">
      <w:pPr>
        <w:pStyle w:val="TH"/>
      </w:pPr>
      <w:r w:rsidRPr="001C0FC4">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A21C6C" w14:textId="77777777" w:rsidTr="002E3FCC">
        <w:tc>
          <w:tcPr>
            <w:tcW w:w="648" w:type="dxa"/>
            <w:tcBorders>
              <w:top w:val="single" w:sz="4" w:space="0" w:color="auto"/>
              <w:left w:val="single" w:sz="4" w:space="0" w:color="auto"/>
              <w:bottom w:val="nil"/>
              <w:right w:val="single" w:sz="4" w:space="0" w:color="auto"/>
            </w:tcBorders>
            <w:hideMark/>
          </w:tcPr>
          <w:p w14:paraId="0AB30583"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10E7186F"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A1036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80BB520"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14303D08" w14:textId="77777777" w:rsidR="00296E35" w:rsidRPr="001C0FC4" w:rsidRDefault="00296E35" w:rsidP="002E3FCC">
            <w:pPr>
              <w:pStyle w:val="TAH"/>
              <w:spacing w:line="256" w:lineRule="auto"/>
            </w:pPr>
            <w:r w:rsidRPr="001C0FC4">
              <w:t>Verdict</w:t>
            </w:r>
          </w:p>
        </w:tc>
      </w:tr>
      <w:tr w:rsidR="00296E35" w:rsidRPr="001C0FC4" w14:paraId="56D5C887" w14:textId="77777777" w:rsidTr="002E3FCC">
        <w:tc>
          <w:tcPr>
            <w:tcW w:w="648" w:type="dxa"/>
            <w:tcBorders>
              <w:top w:val="nil"/>
              <w:left w:val="single" w:sz="4" w:space="0" w:color="auto"/>
              <w:bottom w:val="single" w:sz="4" w:space="0" w:color="auto"/>
              <w:right w:val="single" w:sz="4" w:space="0" w:color="auto"/>
            </w:tcBorders>
          </w:tcPr>
          <w:p w14:paraId="7B291DC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367F3C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6009BD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0688DD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616EE4B"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05DA9" w14:textId="77777777" w:rsidR="00296E35" w:rsidRPr="001C0FC4" w:rsidRDefault="00296E35" w:rsidP="002E3FCC">
            <w:pPr>
              <w:pStyle w:val="TAH"/>
              <w:spacing w:line="256" w:lineRule="auto"/>
            </w:pPr>
          </w:p>
        </w:tc>
      </w:tr>
      <w:tr w:rsidR="00296E35" w:rsidRPr="001C0FC4" w14:paraId="5F1FD9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7ABC5B"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1998DCAE"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856CF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534A9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618D9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82F5E2" w14:textId="77777777" w:rsidR="00296E35" w:rsidRPr="001C0FC4" w:rsidRDefault="00296E35" w:rsidP="002E3FCC">
            <w:pPr>
              <w:pStyle w:val="TAC"/>
              <w:spacing w:line="256" w:lineRule="auto"/>
            </w:pPr>
            <w:r w:rsidRPr="001C0FC4">
              <w:t>-</w:t>
            </w:r>
          </w:p>
        </w:tc>
      </w:tr>
      <w:tr w:rsidR="00296E35" w:rsidRPr="001C0FC4" w14:paraId="55EC4B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E08F6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38EB3FBC" w14:textId="77777777" w:rsidR="00296E35" w:rsidRPr="001C0FC4" w:rsidRDefault="00296E35" w:rsidP="002E3FCC">
            <w:pPr>
              <w:pStyle w:val="TAL"/>
            </w:pPr>
            <w:r w:rsidRPr="001C0FC4">
              <w:t>Trigger the UE to reset UTC time and location.</w:t>
            </w:r>
          </w:p>
          <w:p w14:paraId="33F8E1CB"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DFB020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8AE7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CF6D7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A826FC" w14:textId="77777777" w:rsidR="00296E35" w:rsidRPr="001C0FC4" w:rsidRDefault="00296E35" w:rsidP="002E3FCC">
            <w:pPr>
              <w:pStyle w:val="TAC"/>
              <w:spacing w:line="256" w:lineRule="auto"/>
            </w:pPr>
            <w:r w:rsidRPr="001C0FC4">
              <w:t>-</w:t>
            </w:r>
          </w:p>
        </w:tc>
      </w:tr>
      <w:tr w:rsidR="00296E35" w:rsidRPr="001C0FC4" w14:paraId="3A2A6F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17FDBA"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46DBF2E" w14:textId="703F10F6"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14C3627"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3C66C5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36BD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1331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E2C848" w14:textId="77777777" w:rsidR="00296E35" w:rsidRPr="001C0FC4" w:rsidRDefault="00296E35" w:rsidP="002E3FCC">
            <w:pPr>
              <w:pStyle w:val="TAC"/>
              <w:spacing w:line="256" w:lineRule="auto"/>
            </w:pPr>
            <w:r w:rsidRPr="001C0FC4">
              <w:t>-</w:t>
            </w:r>
          </w:p>
        </w:tc>
      </w:tr>
      <w:tr w:rsidR="00296E35" w:rsidRPr="001C0FC4" w14:paraId="25B89B9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104992"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0E312B2" w14:textId="02A9941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2511A6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6E657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3758B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53B0F7" w14:textId="77777777" w:rsidR="00296E35" w:rsidRPr="001C0FC4" w:rsidRDefault="00296E35" w:rsidP="002E3FCC">
            <w:pPr>
              <w:pStyle w:val="TAC"/>
              <w:spacing w:line="256" w:lineRule="auto"/>
            </w:pPr>
            <w:r w:rsidRPr="001C0FC4">
              <w:t>-</w:t>
            </w:r>
          </w:p>
        </w:tc>
      </w:tr>
      <w:tr w:rsidR="00296E35" w:rsidRPr="001C0FC4" w14:paraId="5F63BA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5E1F9"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C2AE7D2" w14:textId="77777777" w:rsidR="00296E35" w:rsidRPr="001C0FC4" w:rsidRDefault="00296E35" w:rsidP="002E3FCC">
            <w:pPr>
              <w:pStyle w:val="TAL"/>
              <w:spacing w:line="256" w:lineRule="auto"/>
            </w:pPr>
            <w:r w:rsidRPr="001C0FC4">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50C3F6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E828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715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509B53" w14:textId="77777777" w:rsidR="00296E35" w:rsidRPr="001C0FC4" w:rsidRDefault="00296E35" w:rsidP="002E3FCC">
            <w:pPr>
              <w:pStyle w:val="TAC"/>
              <w:spacing w:line="256" w:lineRule="auto"/>
            </w:pPr>
            <w:r w:rsidRPr="001C0FC4">
              <w:t>-</w:t>
            </w:r>
          </w:p>
        </w:tc>
      </w:tr>
      <w:tr w:rsidR="00296E35" w:rsidRPr="001C0FC4" w14:paraId="02F4D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E9FD4"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64634F9" w14:textId="77777777" w:rsidR="00296E35" w:rsidRPr="001C0FC4" w:rsidRDefault="00296E35" w:rsidP="002E3FCC">
            <w:pPr>
              <w:pStyle w:val="TAL"/>
              <w:spacing w:line="256" w:lineRule="auto"/>
            </w:pPr>
            <w:r w:rsidRPr="001C0FC4">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E6B0DB2"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F94C51"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5F193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B16176" w14:textId="77777777" w:rsidR="00296E35" w:rsidRPr="001C0FC4" w:rsidRDefault="00296E35" w:rsidP="002E3FCC">
            <w:pPr>
              <w:pStyle w:val="TAC"/>
              <w:spacing w:line="256" w:lineRule="auto"/>
            </w:pPr>
            <w:r w:rsidRPr="001C0FC4">
              <w:t>-</w:t>
            </w:r>
          </w:p>
        </w:tc>
      </w:tr>
      <w:tr w:rsidR="00296E35" w:rsidRPr="001C0FC4" w14:paraId="33F64A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6DEA31"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64BE0C4E"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9EAE72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B220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8EFE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CA0387" w14:textId="77777777" w:rsidR="00296E35" w:rsidRPr="001C0FC4" w:rsidRDefault="00296E35" w:rsidP="002E3FCC">
            <w:pPr>
              <w:pStyle w:val="TAC"/>
              <w:spacing w:line="256" w:lineRule="auto"/>
            </w:pPr>
            <w:r w:rsidRPr="001C0FC4">
              <w:t>-</w:t>
            </w:r>
          </w:p>
        </w:tc>
      </w:tr>
      <w:tr w:rsidR="00296E35" w:rsidRPr="001C0FC4" w14:paraId="5C4238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A7394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C4C43AF"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CD7EF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8BD2B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120B22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5EF74E" w14:textId="77777777" w:rsidR="00296E35" w:rsidRPr="001C0FC4" w:rsidRDefault="00296E35" w:rsidP="002E3FCC">
            <w:pPr>
              <w:pStyle w:val="TAC"/>
              <w:spacing w:line="256" w:lineRule="auto"/>
            </w:pPr>
            <w:r w:rsidRPr="001C0FC4">
              <w:t>-</w:t>
            </w:r>
          </w:p>
        </w:tc>
      </w:tr>
      <w:tr w:rsidR="00296E35" w:rsidRPr="001C0FC4" w14:paraId="70A0E1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735764"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AEC871F" w14:textId="77777777" w:rsidR="00296E35" w:rsidRPr="001C0FC4" w:rsidRDefault="00296E35" w:rsidP="002E3FCC">
            <w:pPr>
              <w:pStyle w:val="TAL"/>
              <w:spacing w:line="256" w:lineRule="auto"/>
            </w:pPr>
            <w:r w:rsidRPr="001C0FC4">
              <w:t xml:space="preserve">EXCEPTION: Steps 7-9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F088A6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589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FDD4D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DB7EEC" w14:textId="77777777" w:rsidR="00296E35" w:rsidRPr="001C0FC4" w:rsidRDefault="00296E35" w:rsidP="002E3FCC">
            <w:pPr>
              <w:pStyle w:val="TAC"/>
              <w:spacing w:line="256" w:lineRule="auto"/>
            </w:pPr>
            <w:r w:rsidRPr="001C0FC4">
              <w:t>-</w:t>
            </w:r>
          </w:p>
        </w:tc>
      </w:tr>
      <w:tr w:rsidR="00296E35" w:rsidRPr="001C0FC4" w14:paraId="20F7C6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3F2B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7B2A58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5B85FAF9" w14:textId="77777777" w:rsidR="00296E35" w:rsidRPr="001C0FC4" w:rsidRDefault="00296E35" w:rsidP="002E3FCC">
            <w:pPr>
              <w:pStyle w:val="TAL"/>
              <w:spacing w:line="256" w:lineRule="auto"/>
            </w:pPr>
            <w:r w:rsidRPr="001C0FC4">
              <w:t>NOTE: It is expected that the UE</w:t>
            </w:r>
          </w:p>
          <w:p w14:paraId="3DF9F9C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9EF05AE"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1B9B044"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BABE23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11423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D25749E" w14:textId="77777777" w:rsidR="00296E35" w:rsidRPr="001C0FC4" w:rsidRDefault="00296E35" w:rsidP="002E3FCC">
            <w:pPr>
              <w:pStyle w:val="TAC"/>
              <w:spacing w:line="256" w:lineRule="auto"/>
            </w:pPr>
            <w:r w:rsidRPr="001C0FC4">
              <w:t>P</w:t>
            </w:r>
          </w:p>
        </w:tc>
      </w:tr>
      <w:tr w:rsidR="00296E35" w:rsidRPr="001C0FC4" w14:paraId="38B3E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7EC625"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845B4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EAF54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5C5A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10A1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21848F6" w14:textId="77777777" w:rsidR="00296E35" w:rsidRPr="001C0FC4" w:rsidRDefault="00296E35" w:rsidP="002E3FCC">
            <w:pPr>
              <w:pStyle w:val="TAC"/>
              <w:spacing w:line="256" w:lineRule="auto"/>
            </w:pPr>
            <w:r w:rsidRPr="001C0FC4">
              <w:t>-</w:t>
            </w:r>
          </w:p>
        </w:tc>
      </w:tr>
      <w:tr w:rsidR="00296E35" w:rsidRPr="001C0FC4" w14:paraId="5156EF3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7DFACD"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40B811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863F11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2435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2CFF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4071B4" w14:textId="77777777" w:rsidR="00296E35" w:rsidRPr="001C0FC4" w:rsidRDefault="00296E35" w:rsidP="002E3FCC">
            <w:pPr>
              <w:pStyle w:val="TAC"/>
              <w:spacing w:line="256" w:lineRule="auto"/>
            </w:pPr>
            <w:r w:rsidRPr="001C0FC4">
              <w:t>-</w:t>
            </w:r>
          </w:p>
        </w:tc>
      </w:tr>
      <w:tr w:rsidR="00296E35" w:rsidRPr="001C0FC4" w14:paraId="784849C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3EF3E"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09DE454" w14:textId="68B50C5E"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44D5D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015DA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7324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EDCC5" w14:textId="77777777" w:rsidR="00296E35" w:rsidRPr="001C0FC4" w:rsidRDefault="00296E35" w:rsidP="002E3FCC">
            <w:pPr>
              <w:pStyle w:val="TAC"/>
              <w:spacing w:line="256" w:lineRule="auto"/>
            </w:pPr>
            <w:r w:rsidRPr="001C0FC4">
              <w:t>-</w:t>
            </w:r>
          </w:p>
        </w:tc>
      </w:tr>
      <w:tr w:rsidR="00296E35" w:rsidRPr="001C0FC4" w14:paraId="578FE0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42694D" w14:textId="77777777" w:rsidR="00296E35" w:rsidRPr="001C0FC4" w:rsidRDefault="00296E35" w:rsidP="002E3FCC">
            <w:pPr>
              <w:pStyle w:val="TAC"/>
              <w:spacing w:line="256" w:lineRule="auto"/>
              <w:rPr>
                <w:rFonts w:cs="Arial"/>
                <w:szCs w:val="18"/>
              </w:rPr>
            </w:pPr>
            <w:r w:rsidRPr="001C0FC4">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76CE6FEF" w14:textId="77777777" w:rsidR="00296E35" w:rsidRPr="001C0FC4" w:rsidRDefault="00296E35" w:rsidP="002E3FCC">
            <w:pPr>
              <w:pStyle w:val="TAL"/>
              <w:spacing w:line="256" w:lineRule="auto"/>
              <w:rPr>
                <w:rFonts w:eastAsia="Malgun Gothic"/>
                <w:color w:val="000000"/>
              </w:rPr>
            </w:pPr>
            <w:r w:rsidRPr="001C0FC4">
              <w:rPr>
                <w:color w:val="000000"/>
              </w:rPr>
              <w:t>Check: Does the UE (</w:t>
            </w:r>
            <w:r w:rsidRPr="001C0FC4">
              <w:rPr>
                <w:color w:val="000000"/>
                <w:lang w:eastAsia="ko-KR"/>
              </w:rPr>
              <w:t xml:space="preserve">MCDATA Client) </w:t>
            </w:r>
            <w:r w:rsidRPr="001C0FC4">
              <w:t>render the operational value of the received Enhanced Status ID as enhanced status to the</w:t>
            </w:r>
            <w:r w:rsidRPr="001C0FC4">
              <w:rPr>
                <w:rFonts w:eastAsia="Malgun Gothic"/>
                <w:color w:val="000000"/>
              </w:rPr>
              <w:t xml:space="preserve"> MCDATA User?</w:t>
            </w:r>
          </w:p>
          <w:p w14:paraId="68A9102B" w14:textId="77777777" w:rsidR="00296E35" w:rsidRPr="001C0FC4" w:rsidRDefault="00296E35" w:rsidP="002E3FCC">
            <w:pPr>
              <w:pStyle w:val="TAL"/>
              <w:spacing w:line="256" w:lineRule="auto"/>
            </w:pPr>
            <w:r w:rsidRPr="001C0FC4">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DE34A3" w14:textId="77777777" w:rsidR="00296E35" w:rsidRPr="001C0FC4" w:rsidRDefault="00296E35" w:rsidP="002E3FCC">
            <w:pPr>
              <w:pStyle w:val="TAC"/>
              <w:spacing w:line="256" w:lineRule="auto"/>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3F962416" w14:textId="77777777" w:rsidR="00296E35" w:rsidRPr="001C0FC4" w:rsidRDefault="00296E35" w:rsidP="002E3FCC">
            <w:pPr>
              <w:pStyle w:val="TAL"/>
              <w:spacing w:line="256" w:lineRule="auto"/>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7DF335C8" w14:textId="77777777" w:rsidR="00296E35" w:rsidRPr="001C0FC4" w:rsidRDefault="00296E35" w:rsidP="002E3FCC">
            <w:pPr>
              <w:pStyle w:val="TAC"/>
              <w:spacing w:line="256" w:lineRule="auto"/>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76633908" w14:textId="77777777" w:rsidR="00296E35" w:rsidRPr="001C0FC4" w:rsidRDefault="00296E35" w:rsidP="002E3FCC">
            <w:pPr>
              <w:pStyle w:val="TAC"/>
              <w:spacing w:line="256" w:lineRule="auto"/>
            </w:pPr>
            <w:r w:rsidRPr="001C0FC4">
              <w:rPr>
                <w:color w:val="000000"/>
              </w:rPr>
              <w:t>P</w:t>
            </w:r>
          </w:p>
        </w:tc>
      </w:tr>
      <w:tr w:rsidR="00296E35" w:rsidRPr="001C0FC4" w14:paraId="0760AA8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591D9E3"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27B3824" w14:textId="77777777" w:rsidR="00296E35" w:rsidRPr="001C0FC4" w:rsidRDefault="00296E35" w:rsidP="00296E35"/>
    <w:p w14:paraId="6C2585E8" w14:textId="77777777" w:rsidR="00296E35" w:rsidRPr="001C0FC4" w:rsidRDefault="00296E35" w:rsidP="00296E35">
      <w:pPr>
        <w:pStyle w:val="H6"/>
        <w:rPr>
          <w:lang w:eastAsia="ko-KR"/>
        </w:rPr>
      </w:pPr>
      <w:r w:rsidRPr="001C0FC4">
        <w:t>7.2.2.3.3</w:t>
      </w:r>
      <w:r w:rsidRPr="001C0FC4">
        <w:tab/>
        <w:t>Specific message contents</w:t>
      </w:r>
    </w:p>
    <w:p w14:paraId="768F0466" w14:textId="77777777" w:rsidR="00296E35" w:rsidRPr="001C0FC4" w:rsidRDefault="00296E35" w:rsidP="00296E35">
      <w:pPr>
        <w:pStyle w:val="TH"/>
      </w:pPr>
      <w:r w:rsidRPr="001C0FC4">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D9881B"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7A8A547" w14:textId="482472D3" w:rsidR="00296E35" w:rsidRPr="001C0FC4" w:rsidRDefault="00296E35" w:rsidP="002E3FCC">
            <w:pPr>
              <w:pStyle w:val="TAL"/>
              <w:spacing w:line="256" w:lineRule="auto"/>
            </w:pPr>
            <w:r w:rsidRPr="001C0FC4">
              <w:t xml:space="preserve">Derivation Path: TS </w:t>
            </w:r>
            <w:r>
              <w:t>37.579</w:t>
            </w:r>
            <w:r w:rsidRPr="001C0FC4">
              <w:t>-1 [2], Table 5.5.3.8.10-1, condition DELIVERED, MCD_grp</w:t>
            </w:r>
          </w:p>
        </w:tc>
      </w:tr>
      <w:tr w:rsidR="00296E35" w:rsidRPr="001C0FC4" w14:paraId="4AF7FAC9"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47628D"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9CA6E6"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B79C7"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3BB849"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D199F10" w14:textId="77777777" w:rsidR="00296E35" w:rsidRPr="001C0FC4" w:rsidRDefault="00296E35" w:rsidP="002E3FCC">
            <w:pPr>
              <w:pStyle w:val="TAH"/>
              <w:spacing w:line="256" w:lineRule="auto"/>
              <w:rPr>
                <w:bCs/>
              </w:rPr>
            </w:pPr>
            <w:r w:rsidRPr="001C0FC4">
              <w:rPr>
                <w:bCs/>
              </w:rPr>
              <w:t>Condition</w:t>
            </w:r>
          </w:p>
        </w:tc>
      </w:tr>
      <w:tr w:rsidR="00296E35" w:rsidRPr="001C0FC4" w14:paraId="79732A5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265CBFEC"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4F3B7E7A" w14:textId="77777777" w:rsidR="00296E35" w:rsidRPr="001C0FC4" w:rsidRDefault="00296E35" w:rsidP="002E3FCC">
            <w:pPr>
              <w:pStyle w:val="TAL"/>
              <w:spacing w:line="256" w:lineRule="auto"/>
            </w:pPr>
            <w:r w:rsidRPr="001C0FC4">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386FDB9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647544B"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69799C6E" w14:textId="77777777" w:rsidR="00296E35" w:rsidRPr="001C0FC4" w:rsidRDefault="00296E35" w:rsidP="002E3FCC">
            <w:pPr>
              <w:pStyle w:val="TAL"/>
              <w:spacing w:line="256" w:lineRule="auto"/>
            </w:pPr>
          </w:p>
        </w:tc>
      </w:tr>
    </w:tbl>
    <w:p w14:paraId="522C012E" w14:textId="77777777" w:rsidR="00296E35" w:rsidRPr="001C0FC4" w:rsidRDefault="00296E35" w:rsidP="00296E35"/>
    <w:p w14:paraId="7D3616C0" w14:textId="77777777" w:rsidR="00296E35" w:rsidRPr="001C0FC4" w:rsidRDefault="00296E35" w:rsidP="00296E35">
      <w:pPr>
        <w:pStyle w:val="TH"/>
      </w:pPr>
      <w:r w:rsidRPr="001C0FC4">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3FCEBA"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F13CA2C" w14:textId="2C3E2BB6" w:rsidR="00296E35" w:rsidRPr="001C0FC4" w:rsidRDefault="00296E35" w:rsidP="002E3FCC">
            <w:pPr>
              <w:pStyle w:val="TAL"/>
              <w:spacing w:line="256" w:lineRule="auto"/>
            </w:pPr>
            <w:r w:rsidRPr="001C0FC4">
              <w:t xml:space="preserve">Derivation Path: TS </w:t>
            </w:r>
            <w:r>
              <w:t>37.579</w:t>
            </w:r>
            <w:r w:rsidRPr="001C0FC4">
              <w:t>-1 [2], Table 5.5.3.8.10-3, condition DELIVERED, MCD_grp</w:t>
            </w:r>
          </w:p>
        </w:tc>
      </w:tr>
      <w:tr w:rsidR="00296E35" w:rsidRPr="001C0FC4" w14:paraId="5A48FD3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BEAA01F"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0D83FA"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CE8EE"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0D0EDDE"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423DC7" w14:textId="77777777" w:rsidR="00296E35" w:rsidRPr="001C0FC4" w:rsidRDefault="00296E35" w:rsidP="002E3FCC">
            <w:pPr>
              <w:pStyle w:val="TAH"/>
              <w:spacing w:line="256" w:lineRule="auto"/>
              <w:rPr>
                <w:bCs/>
              </w:rPr>
            </w:pPr>
            <w:r w:rsidRPr="001C0FC4">
              <w:rPr>
                <w:bCs/>
              </w:rPr>
              <w:t>Condition</w:t>
            </w:r>
          </w:p>
        </w:tc>
      </w:tr>
      <w:tr w:rsidR="00296E35" w:rsidRPr="001C0FC4" w14:paraId="45EF9103"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3D2725FC"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21E909D1" w14:textId="77777777" w:rsidR="00296E35" w:rsidRPr="001C0FC4" w:rsidRDefault="00296E35" w:rsidP="002E3FCC">
            <w:pPr>
              <w:pStyle w:val="TAL"/>
              <w:spacing w:line="256" w:lineRule="auto"/>
            </w:pPr>
            <w:r w:rsidRPr="001C0FC4">
              <w:t>'00000011'B</w:t>
            </w:r>
          </w:p>
        </w:tc>
        <w:tc>
          <w:tcPr>
            <w:tcW w:w="2127" w:type="dxa"/>
            <w:tcBorders>
              <w:top w:val="single" w:sz="4" w:space="0" w:color="auto"/>
              <w:left w:val="single" w:sz="4" w:space="0" w:color="auto"/>
              <w:bottom w:val="single" w:sz="4" w:space="0" w:color="auto"/>
              <w:right w:val="single" w:sz="4" w:space="0" w:color="auto"/>
            </w:tcBorders>
            <w:hideMark/>
          </w:tcPr>
          <w:p w14:paraId="042A6588" w14:textId="77777777" w:rsidR="00296E35" w:rsidRPr="001C0FC4" w:rsidRDefault="00296E35" w:rsidP="002E3FCC">
            <w:pPr>
              <w:pStyle w:val="TAL"/>
              <w:spacing w:line="256" w:lineRule="auto"/>
            </w:pPr>
            <w:r w:rsidRPr="001C0FC4">
              <w:t>Data payload</w:t>
            </w:r>
          </w:p>
        </w:tc>
        <w:tc>
          <w:tcPr>
            <w:tcW w:w="1419" w:type="dxa"/>
            <w:tcBorders>
              <w:top w:val="single" w:sz="4" w:space="0" w:color="auto"/>
              <w:left w:val="single" w:sz="4" w:space="0" w:color="auto"/>
              <w:bottom w:val="single" w:sz="4" w:space="0" w:color="auto"/>
              <w:right w:val="single" w:sz="4" w:space="0" w:color="auto"/>
            </w:tcBorders>
            <w:hideMark/>
          </w:tcPr>
          <w:p w14:paraId="6985B446" w14:textId="77777777" w:rsidR="00296E35" w:rsidRPr="001C0FC4" w:rsidRDefault="00296E35" w:rsidP="002E3FCC">
            <w:pPr>
              <w:pStyle w:val="TAL"/>
              <w:spacing w:line="256" w:lineRule="auto"/>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4961BF2A" w14:textId="77777777" w:rsidR="00296E35" w:rsidRPr="001C0FC4" w:rsidRDefault="00296E35" w:rsidP="002E3FCC">
            <w:pPr>
              <w:pStyle w:val="TAL"/>
              <w:spacing w:line="256" w:lineRule="auto"/>
            </w:pPr>
          </w:p>
        </w:tc>
      </w:tr>
      <w:tr w:rsidR="00296E35" w:rsidRPr="001C0FC4" w14:paraId="766DF510"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29B095E" w14:textId="77777777" w:rsidR="00296E35" w:rsidRPr="001C0FC4" w:rsidRDefault="00296E35" w:rsidP="002E3FCC">
            <w:pPr>
              <w:pStyle w:val="TAL"/>
              <w:spacing w:line="256" w:lineRule="auto"/>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60C3167D" w14:textId="77777777" w:rsidR="00296E35" w:rsidRPr="001C0FC4" w:rsidRDefault="00296E35" w:rsidP="002E3FCC">
            <w:pPr>
              <w:pStyle w:val="TAL"/>
              <w:spacing w:line="256" w:lineRule="auto"/>
            </w:pPr>
            <w:r w:rsidRPr="001C0FC4">
              <w:t>1</w:t>
            </w:r>
          </w:p>
        </w:tc>
        <w:tc>
          <w:tcPr>
            <w:tcW w:w="2127" w:type="dxa"/>
            <w:tcBorders>
              <w:top w:val="single" w:sz="4" w:space="0" w:color="auto"/>
              <w:left w:val="single" w:sz="4" w:space="0" w:color="auto"/>
              <w:bottom w:val="single" w:sz="4" w:space="0" w:color="auto"/>
              <w:right w:val="single" w:sz="4" w:space="0" w:color="auto"/>
            </w:tcBorders>
            <w:hideMark/>
          </w:tcPr>
          <w:p w14:paraId="3742B438" w14:textId="77777777" w:rsidR="00296E35" w:rsidRPr="001C0FC4" w:rsidRDefault="00296E35" w:rsidP="002E3FCC">
            <w:pPr>
              <w:pStyle w:val="TAL"/>
              <w:spacing w:line="256" w:lineRule="auto"/>
            </w:pPr>
            <w:r w:rsidRPr="001C0FC4">
              <w:t>1 payload</w:t>
            </w:r>
          </w:p>
        </w:tc>
        <w:tc>
          <w:tcPr>
            <w:tcW w:w="1419" w:type="dxa"/>
            <w:tcBorders>
              <w:top w:val="single" w:sz="4" w:space="0" w:color="auto"/>
              <w:left w:val="single" w:sz="4" w:space="0" w:color="auto"/>
              <w:bottom w:val="single" w:sz="4" w:space="0" w:color="auto"/>
              <w:right w:val="single" w:sz="4" w:space="0" w:color="auto"/>
            </w:tcBorders>
            <w:hideMark/>
          </w:tcPr>
          <w:p w14:paraId="15089705" w14:textId="77777777" w:rsidR="00296E35" w:rsidRPr="001C0FC4" w:rsidRDefault="00296E35" w:rsidP="002E3FCC">
            <w:pPr>
              <w:pStyle w:val="TAL"/>
              <w:spacing w:line="256" w:lineRule="auto"/>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05966A05" w14:textId="77777777" w:rsidR="00296E35" w:rsidRPr="001C0FC4" w:rsidRDefault="00296E35" w:rsidP="002E3FCC">
            <w:pPr>
              <w:pStyle w:val="TAL"/>
              <w:spacing w:line="256" w:lineRule="auto"/>
            </w:pPr>
          </w:p>
        </w:tc>
      </w:tr>
      <w:tr w:rsidR="00296E35" w:rsidRPr="001C0FC4" w14:paraId="6082D3AD"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5F704E" w14:textId="77777777" w:rsidR="00296E35" w:rsidRPr="001C0FC4" w:rsidRDefault="00296E35" w:rsidP="002E3FCC">
            <w:pPr>
              <w:pStyle w:val="TAL"/>
              <w:spacing w:line="256" w:lineRule="auto"/>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F64462A" w14:textId="77777777" w:rsidR="00296E35" w:rsidRPr="001C0FC4" w:rsidRDefault="00296E35" w:rsidP="002E3FCC">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34E48D6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F118195" w14:textId="77777777" w:rsidR="00296E35" w:rsidRPr="001C0FC4" w:rsidRDefault="00296E35" w:rsidP="002E3FCC">
            <w:pPr>
              <w:pStyle w:val="TAL"/>
              <w:spacing w:line="256" w:lineRule="auto"/>
            </w:pPr>
            <w:r w:rsidRPr="001C0FC4">
              <w:rPr>
                <w:rFonts w:cs="Arial"/>
                <w:szCs w:val="18"/>
              </w:rPr>
              <w:t>TS 24.282 [31] clause 15.2.13</w:t>
            </w:r>
          </w:p>
        </w:tc>
        <w:tc>
          <w:tcPr>
            <w:tcW w:w="1135" w:type="dxa"/>
            <w:tcBorders>
              <w:top w:val="single" w:sz="4" w:space="0" w:color="auto"/>
              <w:left w:val="single" w:sz="4" w:space="0" w:color="auto"/>
              <w:bottom w:val="single" w:sz="4" w:space="0" w:color="auto"/>
              <w:right w:val="single" w:sz="4" w:space="0" w:color="auto"/>
            </w:tcBorders>
          </w:tcPr>
          <w:p w14:paraId="1DA510D1" w14:textId="77777777" w:rsidR="00296E35" w:rsidRPr="001C0FC4" w:rsidRDefault="00296E35" w:rsidP="002E3FCC">
            <w:pPr>
              <w:pStyle w:val="TAL"/>
              <w:spacing w:line="256" w:lineRule="auto"/>
            </w:pPr>
          </w:p>
        </w:tc>
      </w:tr>
      <w:tr w:rsidR="00296E35" w:rsidRPr="001C0FC4" w14:paraId="49A34BD4"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5FF8511" w14:textId="77777777" w:rsidR="00296E35" w:rsidRPr="001C0FC4" w:rsidRDefault="00296E35" w:rsidP="002E3FCC">
            <w:pPr>
              <w:pStyle w:val="TAL"/>
              <w:spacing w:line="256" w:lineRule="auto"/>
            </w:pPr>
            <w:r w:rsidRPr="001C0FC4">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06A0A243" w14:textId="77777777" w:rsidR="00296E35" w:rsidRPr="001C0FC4" w:rsidRDefault="00296E35" w:rsidP="002E3FCC">
            <w:pPr>
              <w:pStyle w:val="TAL"/>
              <w:spacing w:line="256" w:lineRule="auto"/>
            </w:pPr>
            <w:r w:rsidRPr="001C0FC4">
              <w:t>'78'O</w:t>
            </w:r>
          </w:p>
        </w:tc>
        <w:tc>
          <w:tcPr>
            <w:tcW w:w="2127" w:type="dxa"/>
            <w:tcBorders>
              <w:top w:val="single" w:sz="4" w:space="0" w:color="auto"/>
              <w:left w:val="single" w:sz="4" w:space="0" w:color="auto"/>
              <w:bottom w:val="single" w:sz="4" w:space="0" w:color="auto"/>
              <w:right w:val="single" w:sz="4" w:space="0" w:color="auto"/>
            </w:tcBorders>
          </w:tcPr>
          <w:p w14:paraId="5B7DA9F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EED9F4C"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D052682" w14:textId="77777777" w:rsidR="00296E35" w:rsidRPr="001C0FC4" w:rsidRDefault="00296E35" w:rsidP="002E3FCC">
            <w:pPr>
              <w:pStyle w:val="TAL"/>
              <w:spacing w:line="256" w:lineRule="auto"/>
            </w:pPr>
          </w:p>
        </w:tc>
      </w:tr>
      <w:tr w:rsidR="00296E35" w:rsidRPr="001C0FC4" w14:paraId="6FD945BA"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8A0CE92" w14:textId="77777777" w:rsidR="00296E35" w:rsidRPr="001C0FC4" w:rsidRDefault="00296E35" w:rsidP="002E3FCC">
            <w:pPr>
              <w:pStyle w:val="TAL"/>
              <w:spacing w:line="256" w:lineRule="auto"/>
            </w:pPr>
            <w:r w:rsidRPr="001C0FC4">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6C21869C" w14:textId="77777777" w:rsidR="00296E35" w:rsidRPr="001C0FC4" w:rsidRDefault="00296E35" w:rsidP="002E3FCC">
            <w:pPr>
              <w:pStyle w:val="TAL"/>
              <w:spacing w:line="256" w:lineRule="auto"/>
            </w:pPr>
            <w:r w:rsidRPr="001C0FC4">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5D360B20"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D55BF96"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DA3CC16" w14:textId="77777777" w:rsidR="00296E35" w:rsidRPr="001C0FC4" w:rsidRDefault="00296E35" w:rsidP="002E3FCC">
            <w:pPr>
              <w:pStyle w:val="TAL"/>
              <w:spacing w:line="256" w:lineRule="auto"/>
            </w:pPr>
          </w:p>
        </w:tc>
      </w:tr>
      <w:tr w:rsidR="00296E35" w:rsidRPr="001C0FC4" w14:paraId="1DF58D0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D54D353" w14:textId="77777777" w:rsidR="00296E35" w:rsidRPr="001C0FC4" w:rsidRDefault="00296E35" w:rsidP="002E3FCC">
            <w:pPr>
              <w:pStyle w:val="TAL"/>
              <w:spacing w:line="256" w:lineRule="auto"/>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A3C0094" w14:textId="77777777" w:rsidR="00296E35" w:rsidRPr="001C0FC4" w:rsidRDefault="00296E35" w:rsidP="002E3FCC">
            <w:pPr>
              <w:pStyle w:val="TAL"/>
              <w:spacing w:line="256" w:lineRule="auto"/>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2AEEF71F" w14:textId="77777777" w:rsidR="00296E35" w:rsidRPr="001C0FC4" w:rsidRDefault="00296E35" w:rsidP="002E3FCC">
            <w:pPr>
              <w:pStyle w:val="TAL"/>
              <w:spacing w:line="256" w:lineRule="auto"/>
            </w:pPr>
            <w:r w:rsidRPr="001C0FC4">
              <w:t>ENHANCED STATUS</w:t>
            </w:r>
          </w:p>
        </w:tc>
        <w:tc>
          <w:tcPr>
            <w:tcW w:w="1419" w:type="dxa"/>
            <w:tcBorders>
              <w:top w:val="single" w:sz="4" w:space="0" w:color="auto"/>
              <w:left w:val="single" w:sz="4" w:space="0" w:color="auto"/>
              <w:bottom w:val="single" w:sz="4" w:space="0" w:color="auto"/>
              <w:right w:val="single" w:sz="4" w:space="0" w:color="auto"/>
            </w:tcBorders>
          </w:tcPr>
          <w:p w14:paraId="2C8B336F"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340F4A0" w14:textId="77777777" w:rsidR="00296E35" w:rsidRPr="001C0FC4" w:rsidRDefault="00296E35" w:rsidP="002E3FCC">
            <w:pPr>
              <w:pStyle w:val="TAL"/>
              <w:spacing w:line="256" w:lineRule="auto"/>
            </w:pPr>
          </w:p>
        </w:tc>
      </w:tr>
      <w:tr w:rsidR="00296E35" w:rsidRPr="001C0FC4" w14:paraId="403D6511"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02FCC0F" w14:textId="77777777" w:rsidR="00296E35" w:rsidRPr="001C0FC4" w:rsidRDefault="00296E35" w:rsidP="002E3FCC">
            <w:pPr>
              <w:pStyle w:val="TAL"/>
              <w:spacing w:line="256" w:lineRule="auto"/>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74B45415" w14:textId="77777777" w:rsidR="00296E35" w:rsidRPr="001C0FC4" w:rsidRDefault="00296E35" w:rsidP="002E3FCC">
            <w:pPr>
              <w:pStyle w:val="TAL"/>
              <w:spacing w:line="256" w:lineRule="auto"/>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450A948D" w14:textId="77777777" w:rsidR="00296E35" w:rsidRPr="001C0FC4" w:rsidRDefault="00296E35" w:rsidP="002E3FCC">
            <w:pPr>
              <w:pStyle w:val="TAL"/>
              <w:spacing w:line="256" w:lineRule="auto"/>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41F1C6DB" w14:textId="1FE5C89E"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73668D08" w14:textId="77777777" w:rsidR="00296E35" w:rsidRPr="001C0FC4" w:rsidRDefault="00296E35" w:rsidP="002E3FCC">
            <w:pPr>
              <w:pStyle w:val="TAL"/>
              <w:spacing w:line="256" w:lineRule="auto"/>
            </w:pPr>
          </w:p>
        </w:tc>
      </w:tr>
    </w:tbl>
    <w:p w14:paraId="0E5B0C14" w14:textId="77777777" w:rsidR="00296E35" w:rsidRPr="001C0FC4" w:rsidRDefault="00296E35" w:rsidP="00296E35"/>
    <w:p w14:paraId="55EB1901" w14:textId="77777777" w:rsidR="00296E35" w:rsidRPr="001C0FC4" w:rsidRDefault="00296E35" w:rsidP="00296E35">
      <w:pPr>
        <w:pStyle w:val="TH"/>
      </w:pPr>
      <w:r w:rsidRPr="001C0FC4">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EB6111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2B2EFA" w14:textId="465E038C" w:rsidR="00296E35" w:rsidRPr="001C0FC4" w:rsidRDefault="00296E35" w:rsidP="002E3FCC">
            <w:pPr>
              <w:pStyle w:val="TAL"/>
              <w:spacing w:line="256" w:lineRule="auto"/>
            </w:pPr>
            <w:r w:rsidRPr="001C0FC4">
              <w:t xml:space="preserve">Derivation Path: TS </w:t>
            </w:r>
            <w:r>
              <w:t>37.579</w:t>
            </w:r>
            <w:r w:rsidRPr="001C0FC4">
              <w:t>-1 [2], Table 5.5.3.8.11-1, condition DELIVERED</w:t>
            </w:r>
          </w:p>
        </w:tc>
      </w:tr>
    </w:tbl>
    <w:p w14:paraId="79B9E116" w14:textId="77777777" w:rsidR="00296E35" w:rsidRDefault="00296E35" w:rsidP="00296E35"/>
    <w:p w14:paraId="6AFD0B5D" w14:textId="77777777" w:rsidR="00296E35" w:rsidRPr="00146AA0" w:rsidRDefault="00296E35" w:rsidP="00296E35">
      <w:pPr>
        <w:pStyle w:val="Heading2"/>
      </w:pPr>
      <w:bookmarkStart w:id="1360" w:name="_Toc178186398"/>
      <w:bookmarkStart w:id="1361" w:name="_Toc210385219"/>
      <w:r w:rsidRPr="00146AA0">
        <w:t>7.3</w:t>
      </w:r>
      <w:r w:rsidRPr="00146AA0">
        <w:tab/>
        <w:t>Emergency Alert</w:t>
      </w:r>
      <w:bookmarkEnd w:id="1360"/>
      <w:bookmarkEnd w:id="1361"/>
    </w:p>
    <w:p w14:paraId="08A9F117" w14:textId="77777777" w:rsidR="00296E35" w:rsidRDefault="00296E35" w:rsidP="00296E35">
      <w:pPr>
        <w:pStyle w:val="Heading3"/>
      </w:pPr>
      <w:bookmarkStart w:id="1362" w:name="_Toc178186399"/>
      <w:bookmarkStart w:id="1363" w:name="_Toc210385220"/>
      <w:r>
        <w:t>7.3.1</w:t>
      </w:r>
      <w:r>
        <w:tab/>
        <w:t>Off-network / Group Call / Emergency Alert / Emergency Alert Retransmission / Cancel Emergency Alert / Client Originated (CO)</w:t>
      </w:r>
      <w:bookmarkEnd w:id="1362"/>
      <w:bookmarkEnd w:id="1363"/>
    </w:p>
    <w:p w14:paraId="7A92AE08" w14:textId="77777777" w:rsidR="00296E35" w:rsidRDefault="00296E35" w:rsidP="00296E35">
      <w:pPr>
        <w:pStyle w:val="H6"/>
      </w:pPr>
      <w:r>
        <w:t>7.3.1.1</w:t>
      </w:r>
      <w:r>
        <w:tab/>
        <w:t>Test Purpose (TP)</w:t>
      </w:r>
    </w:p>
    <w:p w14:paraId="682B6F53" w14:textId="77777777" w:rsidR="00296E35" w:rsidRDefault="00296E35" w:rsidP="00296E35">
      <w:pPr>
        <w:pStyle w:val="H6"/>
      </w:pPr>
      <w:r>
        <w:t>(1)</w:t>
      </w:r>
    </w:p>
    <w:p w14:paraId="655ABE42" w14:textId="77777777" w:rsidR="00296E35" w:rsidRDefault="00296E35" w:rsidP="00296E35">
      <w:pPr>
        <w:pStyle w:val="PL"/>
      </w:pPr>
      <w:r>
        <w:rPr>
          <w:b/>
        </w:rPr>
        <w:t>with</w:t>
      </w:r>
      <w:r>
        <w:t xml:space="preserve"> { UE (MCData Client) registered and authorised for MCData Service, including authorised to initiate emergency alerts in off-network environment, and the UE (MCData Client) is in an off-network environment }</w:t>
      </w:r>
    </w:p>
    <w:p w14:paraId="6541D486" w14:textId="77777777" w:rsidR="00296E35" w:rsidRDefault="00296E35" w:rsidP="00296E35">
      <w:pPr>
        <w:pStyle w:val="PL"/>
      </w:pPr>
      <w:r>
        <w:rPr>
          <w:b/>
        </w:rPr>
        <w:t>ensure that</w:t>
      </w:r>
      <w:r>
        <w:t xml:space="preserve"> {</w:t>
      </w:r>
    </w:p>
    <w:p w14:paraId="2982FDC2" w14:textId="77777777" w:rsidR="00296E35" w:rsidRDefault="00296E35" w:rsidP="00296E35">
      <w:pPr>
        <w:pStyle w:val="PL"/>
      </w:pPr>
      <w:r>
        <w:t xml:space="preserve">  </w:t>
      </w:r>
      <w:r>
        <w:rPr>
          <w:b/>
        </w:rPr>
        <w:t>when</w:t>
      </w:r>
      <w:r>
        <w:t xml:space="preserve"> { the MCData User requests to initiate an MCData </w:t>
      </w:r>
      <w:r>
        <w:rPr>
          <w:lang w:eastAsia="ko-KR"/>
        </w:rPr>
        <w:t xml:space="preserve">emergency alert </w:t>
      </w:r>
      <w:r>
        <w:t>}</w:t>
      </w:r>
    </w:p>
    <w:p w14:paraId="214DD697" w14:textId="77777777" w:rsidR="00296E35" w:rsidRDefault="00296E35" w:rsidP="00296E35">
      <w:pPr>
        <w:pStyle w:val="PL"/>
      </w:pPr>
      <w:r>
        <w:t xml:space="preserve">    </w:t>
      </w:r>
      <w:r>
        <w:rPr>
          <w:b/>
        </w:rPr>
        <w:t>then</w:t>
      </w:r>
      <w:r>
        <w:t xml:space="preserve"> { UE (MCData Client) sends a GROUP EMERGENCY ALERT message and enters the "E2: Emergency state" state }</w:t>
      </w:r>
    </w:p>
    <w:p w14:paraId="422E33E6" w14:textId="77777777" w:rsidR="00296E35" w:rsidRDefault="00296E35" w:rsidP="00296E35">
      <w:pPr>
        <w:pStyle w:val="PL"/>
      </w:pPr>
      <w:r>
        <w:t xml:space="preserve">            }</w:t>
      </w:r>
    </w:p>
    <w:p w14:paraId="0189DE9E" w14:textId="77777777" w:rsidR="00296E35" w:rsidRDefault="00296E35" w:rsidP="00296E35">
      <w:pPr>
        <w:pStyle w:val="PL"/>
        <w:rPr>
          <w:b/>
        </w:rPr>
      </w:pPr>
    </w:p>
    <w:p w14:paraId="212E01A2" w14:textId="77777777" w:rsidR="00296E35" w:rsidRDefault="00296E35" w:rsidP="00296E35">
      <w:pPr>
        <w:pStyle w:val="H6"/>
      </w:pPr>
      <w:r>
        <w:t>(2)</w:t>
      </w:r>
    </w:p>
    <w:p w14:paraId="7D015A19" w14:textId="77777777" w:rsidR="00296E35" w:rsidRDefault="00296E35" w:rsidP="00296E35">
      <w:pPr>
        <w:pStyle w:val="PL"/>
      </w:pPr>
      <w:r>
        <w:rPr>
          <w:b/>
        </w:rPr>
        <w:t>with</w:t>
      </w:r>
      <w:r>
        <w:t xml:space="preserve"> { UE (MCData Client) in the "E2: Emergency state" state, and the UE (MCData Client) is in an off-network environment }</w:t>
      </w:r>
    </w:p>
    <w:p w14:paraId="37EA69E8" w14:textId="77777777" w:rsidR="00296E35" w:rsidRDefault="00296E35" w:rsidP="00296E35">
      <w:pPr>
        <w:pStyle w:val="PL"/>
      </w:pPr>
      <w:r>
        <w:rPr>
          <w:b/>
        </w:rPr>
        <w:t>ensure that</w:t>
      </w:r>
      <w:r>
        <w:t xml:space="preserve"> {</w:t>
      </w:r>
    </w:p>
    <w:p w14:paraId="36EDAC0B" w14:textId="77777777" w:rsidR="00296E35" w:rsidRDefault="00296E35" w:rsidP="00296E35">
      <w:pPr>
        <w:pStyle w:val="PL"/>
      </w:pPr>
      <w:r>
        <w:t xml:space="preserve">  </w:t>
      </w:r>
      <w:r>
        <w:rPr>
          <w:b/>
        </w:rPr>
        <w:t>when</w:t>
      </w:r>
      <w:r>
        <w:t xml:space="preserve"> { the timer TFE2 (emergency alert retransmission) expires</w:t>
      </w:r>
      <w:r>
        <w:rPr>
          <w:lang w:eastAsia="ko-KR"/>
        </w:rPr>
        <w:t xml:space="preserve"> </w:t>
      </w:r>
      <w:r>
        <w:t>}</w:t>
      </w:r>
    </w:p>
    <w:p w14:paraId="56EDF5C4" w14:textId="77777777" w:rsidR="00296E35" w:rsidRDefault="00296E35" w:rsidP="00296E35">
      <w:pPr>
        <w:pStyle w:val="PL"/>
      </w:pPr>
      <w:r>
        <w:t xml:space="preserve">    </w:t>
      </w:r>
      <w:r>
        <w:rPr>
          <w:b/>
        </w:rPr>
        <w:t>then</w:t>
      </w:r>
      <w:r>
        <w:t xml:space="preserve"> { UE (MCData Client) retransmits the MCData emergency alert by sending a GROUP EMERGENCY ALERT message}</w:t>
      </w:r>
    </w:p>
    <w:p w14:paraId="01FA3CE5" w14:textId="77777777" w:rsidR="00296E35" w:rsidRDefault="00296E35" w:rsidP="00296E35">
      <w:pPr>
        <w:pStyle w:val="PL"/>
      </w:pPr>
      <w:r>
        <w:t xml:space="preserve">            }</w:t>
      </w:r>
    </w:p>
    <w:p w14:paraId="77FEC4C0" w14:textId="77777777" w:rsidR="00296E35" w:rsidRDefault="00296E35" w:rsidP="00296E35">
      <w:pPr>
        <w:pStyle w:val="PL"/>
      </w:pPr>
    </w:p>
    <w:p w14:paraId="03CEF65D" w14:textId="77777777" w:rsidR="00296E35" w:rsidRDefault="00296E35" w:rsidP="00296E35">
      <w:pPr>
        <w:pStyle w:val="H6"/>
      </w:pPr>
      <w:r>
        <w:t>(3)</w:t>
      </w:r>
    </w:p>
    <w:p w14:paraId="35CDF486" w14:textId="77777777" w:rsidR="00296E35" w:rsidRDefault="00296E35" w:rsidP="00296E35">
      <w:pPr>
        <w:pStyle w:val="PL"/>
      </w:pPr>
      <w:r>
        <w:rPr>
          <w:b/>
        </w:rPr>
        <w:t>with</w:t>
      </w:r>
      <w:r>
        <w:t xml:space="preserve"> { UE (MCData Client) in the "E2: Emergency state" state, and the UE (MCData Client) is in an off-network environment }</w:t>
      </w:r>
    </w:p>
    <w:p w14:paraId="392A8EFF" w14:textId="77777777" w:rsidR="00296E35" w:rsidRDefault="00296E35" w:rsidP="00296E35">
      <w:pPr>
        <w:pStyle w:val="PL"/>
      </w:pPr>
      <w:r>
        <w:rPr>
          <w:b/>
        </w:rPr>
        <w:t>ensure that</w:t>
      </w:r>
      <w:r>
        <w:t xml:space="preserve"> {</w:t>
      </w:r>
    </w:p>
    <w:p w14:paraId="30BCB011" w14:textId="77777777" w:rsidR="00296E35" w:rsidRDefault="00296E35" w:rsidP="00296E35">
      <w:pPr>
        <w:pStyle w:val="PL"/>
      </w:pPr>
      <w:r>
        <w:t xml:space="preserve">  </w:t>
      </w:r>
      <w:r>
        <w:rPr>
          <w:b/>
        </w:rPr>
        <w:t>when</w:t>
      </w:r>
      <w:r>
        <w:t xml:space="preserve"> { the MCData User requests to cancel the MCData </w:t>
      </w:r>
      <w:r>
        <w:rPr>
          <w:lang w:eastAsia="ko-KR"/>
        </w:rPr>
        <w:t xml:space="preserve">emergency alert </w:t>
      </w:r>
      <w:r>
        <w:t>}</w:t>
      </w:r>
    </w:p>
    <w:p w14:paraId="51BB5770" w14:textId="77777777" w:rsidR="00296E35" w:rsidRDefault="00296E35" w:rsidP="00296E35">
      <w:pPr>
        <w:pStyle w:val="PL"/>
      </w:pPr>
      <w:r>
        <w:t xml:space="preserve">    </w:t>
      </w:r>
      <w:r>
        <w:rPr>
          <w:b/>
        </w:rPr>
        <w:t>then</w:t>
      </w:r>
      <w:r>
        <w:t xml:space="preserve"> { UE (MCData Client) sends a GROUP EMERGENCY ALERT CANCEL message and enters the "E1: Not in emergency state" state }</w:t>
      </w:r>
    </w:p>
    <w:p w14:paraId="1B1646AC" w14:textId="77777777" w:rsidR="00296E35" w:rsidRDefault="00296E35" w:rsidP="00296E35">
      <w:pPr>
        <w:pStyle w:val="PL"/>
      </w:pPr>
      <w:r>
        <w:t xml:space="preserve">            }</w:t>
      </w:r>
    </w:p>
    <w:p w14:paraId="40A1E5F0" w14:textId="77777777" w:rsidR="00296E35" w:rsidRDefault="00296E35" w:rsidP="00296E35">
      <w:pPr>
        <w:pStyle w:val="PL"/>
      </w:pPr>
    </w:p>
    <w:p w14:paraId="1DFEFD89" w14:textId="77777777" w:rsidR="00296E35" w:rsidRDefault="00296E35" w:rsidP="00296E35">
      <w:pPr>
        <w:pStyle w:val="H6"/>
      </w:pPr>
      <w:r>
        <w:t>7.3.1.2</w:t>
      </w:r>
      <w:r>
        <w:tab/>
        <w:t>Conformance requirements</w:t>
      </w:r>
    </w:p>
    <w:p w14:paraId="5A511FF9" w14:textId="77777777" w:rsidR="00296E35" w:rsidRDefault="00296E35" w:rsidP="00296E35">
      <w:r>
        <w:t>References: The conformance requirements covered in the current TC are specified in: TS 24.282 clauses 16.3</w:t>
      </w:r>
      <w:r w:rsidRPr="0079589D">
        <w:t>.3.1</w:t>
      </w:r>
      <w:r>
        <w:t>, 16.3</w:t>
      </w:r>
      <w:r w:rsidRPr="0079589D">
        <w:t>.3.</w:t>
      </w:r>
      <w:r>
        <w:t>2, 16.3</w:t>
      </w:r>
      <w:r w:rsidRPr="0079589D">
        <w:t>.3.</w:t>
      </w:r>
      <w:r>
        <w:t>5. Unless otherwise stated these are Rel-16 requirements.</w:t>
      </w:r>
    </w:p>
    <w:p w14:paraId="75447DED" w14:textId="77777777" w:rsidR="00296E35" w:rsidRDefault="00296E35" w:rsidP="00296E35">
      <w:r>
        <w:t>[TS 24.282, clause 16.3</w:t>
      </w:r>
      <w:r w:rsidRPr="0079589D">
        <w:t>.3.1</w:t>
      </w:r>
      <w:r>
        <w:t>]</w:t>
      </w:r>
    </w:p>
    <w:p w14:paraId="5F9FF192" w14:textId="77777777" w:rsidR="00296E35" w:rsidRPr="0079589D" w:rsidRDefault="00296E35" w:rsidP="00296E35">
      <w:pPr>
        <w:rPr>
          <w:lang w:eastAsia="zh-CN"/>
        </w:rPr>
      </w:pPr>
      <w:r w:rsidRPr="0079589D">
        <w:rPr>
          <w:lang w:eastAsia="zh-CN"/>
        </w:rPr>
        <w:t xml:space="preserve">When in state "E1: Not in emergency state", upon receiving an indication from the </w:t>
      </w:r>
      <w:r>
        <w:rPr>
          <w:lang w:eastAsia="zh-CN"/>
        </w:rPr>
        <w:t>MCData</w:t>
      </w:r>
      <w:r w:rsidRPr="0079589D">
        <w:rPr>
          <w:lang w:eastAsia="zh-CN"/>
        </w:rPr>
        <w:t xml:space="preserve"> user to transmit an emergency alert for an </w:t>
      </w:r>
      <w:r>
        <w:rPr>
          <w:lang w:eastAsia="zh-CN"/>
        </w:rPr>
        <w:t>MCData</w:t>
      </w:r>
      <w:r w:rsidRPr="0079589D">
        <w:rPr>
          <w:lang w:eastAsia="zh-CN"/>
        </w:rPr>
        <w:t xml:space="preserve"> group ID</w:t>
      </w:r>
      <w:r>
        <w:rPr>
          <w:lang w:val="en-US" w:eastAsia="ko-KR"/>
        </w:rPr>
        <w:t xml:space="preserve"> 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rsidRPr="007767AF">
        <w:rPr>
          <w:rFonts w:hint="eastAsia"/>
          <w:lang w:eastAsia="ko-KR"/>
        </w:rPr>
        <w:t>Allowed</w:t>
      </w:r>
      <w:r>
        <w:rPr>
          <w:lang w:eastAsia="ko-KR"/>
        </w:rPr>
        <w:t>ActivateAlert"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16034D47" w14:textId="77777777" w:rsidR="00296E35" w:rsidRPr="0079589D" w:rsidRDefault="00296E35" w:rsidP="00296E35">
      <w:pPr>
        <w:pStyle w:val="B1"/>
      </w:pPr>
      <w:r w:rsidRPr="0079589D">
        <w:t>1)</w:t>
      </w:r>
      <w:r w:rsidRPr="0079589D">
        <w:tab/>
        <w:t>shall set the stored emergency state as "true";</w:t>
      </w:r>
    </w:p>
    <w:p w14:paraId="17B84B1A" w14:textId="77777777" w:rsidR="00296E35" w:rsidRPr="0079589D" w:rsidRDefault="00296E35" w:rsidP="00296E35">
      <w:pPr>
        <w:pStyle w:val="B1"/>
        <w:rPr>
          <w:lang w:eastAsia="ko-KR"/>
        </w:rPr>
      </w:pPr>
      <w:r w:rsidRPr="0079589D">
        <w:rPr>
          <w:lang w:eastAsia="ko-KR"/>
        </w:rPr>
        <w:t>2)</w:t>
      </w:r>
      <w:r w:rsidRPr="0079589D">
        <w:rPr>
          <w:lang w:eastAsia="ko-KR"/>
        </w:rPr>
        <w:tab/>
        <w:t xml:space="preserve">shall set the stored </w:t>
      </w:r>
      <w:r>
        <w:rPr>
          <w:lang w:eastAsia="ko-KR"/>
        </w:rPr>
        <w:t>MCData</w:t>
      </w:r>
      <w:r w:rsidRPr="0079589D">
        <w:rPr>
          <w:lang w:eastAsia="ko-KR"/>
        </w:rPr>
        <w:t xml:space="preserve"> group ID to the indicated </w:t>
      </w:r>
      <w:r>
        <w:rPr>
          <w:lang w:eastAsia="ko-KR"/>
        </w:rPr>
        <w:t>MCData</w:t>
      </w:r>
      <w:r w:rsidRPr="0079589D">
        <w:rPr>
          <w:lang w:eastAsia="ko-KR"/>
        </w:rPr>
        <w:t xml:space="preserve"> group ID;</w:t>
      </w:r>
    </w:p>
    <w:p w14:paraId="1425E1AA" w14:textId="77777777" w:rsidR="00296E35" w:rsidRPr="0079589D" w:rsidRDefault="00296E35" w:rsidP="00296E35">
      <w:pPr>
        <w:pStyle w:val="B1"/>
      </w:pPr>
      <w:r w:rsidRPr="0079589D">
        <w:t>3)</w:t>
      </w:r>
      <w:r w:rsidRPr="0079589D">
        <w:tab/>
      </w:r>
      <w:r w:rsidRPr="0079589D">
        <w:rPr>
          <w:lang w:eastAsia="ko-KR"/>
        </w:rPr>
        <w:t>shall generate a GROUP EMERGENCY ALERT message as specified in subclause 1</w:t>
      </w:r>
      <w:r>
        <w:rPr>
          <w:lang w:eastAsia="ko-KR"/>
        </w:rPr>
        <w:t>5</w:t>
      </w:r>
      <w:r w:rsidRPr="0079589D">
        <w:rPr>
          <w:lang w:eastAsia="ko-KR"/>
        </w:rPr>
        <w:t xml:space="preserve">.1.14. In the GROUP </w:t>
      </w:r>
      <w:r w:rsidRPr="0079589D">
        <w:t xml:space="preserve">EMERGENCY ALERT message, the </w:t>
      </w:r>
      <w:r>
        <w:t>MCData</w:t>
      </w:r>
      <w:r w:rsidRPr="0079589D">
        <w:t xml:space="preserve"> client:</w:t>
      </w:r>
    </w:p>
    <w:p w14:paraId="0C4EF999"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4CCA16F5"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7FDF8D91" w14:textId="77777777" w:rsidR="00296E35" w:rsidRPr="0079589D" w:rsidRDefault="00296E35" w:rsidP="00296E35">
      <w:pPr>
        <w:pStyle w:val="B2"/>
        <w:rPr>
          <w:lang w:eastAsia="ko-KR"/>
        </w:rPr>
      </w:pPr>
      <w:r w:rsidRPr="0079589D">
        <w:t>c)</w:t>
      </w:r>
      <w:r w:rsidRPr="0079589D">
        <w:tab/>
      </w:r>
      <w:r>
        <w:t>may</w:t>
      </w:r>
      <w:r w:rsidRPr="0079589D">
        <w:t xml:space="preserve"> set the </w:t>
      </w:r>
      <w:r w:rsidRPr="0079589D">
        <w:rPr>
          <w:lang w:eastAsia="zh-CN"/>
        </w:rPr>
        <w:t>Organization name</w:t>
      </w:r>
      <w:r w:rsidRPr="0079589D">
        <w:t xml:space="preserve"> IE to own organization name</w:t>
      </w:r>
      <w:r w:rsidRPr="0079589D">
        <w:rPr>
          <w:lang w:eastAsia="ko-KR"/>
        </w:rPr>
        <w:t>; and</w:t>
      </w:r>
    </w:p>
    <w:p w14:paraId="3E46E857" w14:textId="77777777" w:rsidR="00296E35" w:rsidRPr="0079589D" w:rsidRDefault="00296E35" w:rsidP="00296E35">
      <w:pPr>
        <w:pStyle w:val="B2"/>
        <w:rPr>
          <w:lang w:eastAsia="ko-KR"/>
        </w:rPr>
      </w:pPr>
      <w:r w:rsidRPr="0079589D">
        <w:rPr>
          <w:lang w:eastAsia="ko-KR"/>
        </w:rPr>
        <w:t>d)</w:t>
      </w:r>
      <w:r w:rsidRPr="0079589D">
        <w:rPr>
          <w:lang w:eastAsia="ko-KR"/>
        </w:rPr>
        <w:tab/>
        <w:t>may set the User location IE with client's current location, if requested;</w:t>
      </w:r>
    </w:p>
    <w:p w14:paraId="414C2467" w14:textId="77777777" w:rsidR="00296E35" w:rsidRPr="0079589D" w:rsidRDefault="00296E35" w:rsidP="00296E35">
      <w:pPr>
        <w:pStyle w:val="B1"/>
        <w:rPr>
          <w:lang w:eastAsia="ko-KR"/>
        </w:rPr>
      </w:pPr>
      <w:r w:rsidRPr="0079589D">
        <w:rPr>
          <w:lang w:eastAsia="ko-KR"/>
        </w:rPr>
        <w:t>4)</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211D523F" w14:textId="77777777" w:rsidR="00296E35" w:rsidRPr="0079589D" w:rsidRDefault="00296E35" w:rsidP="00296E35">
      <w:pPr>
        <w:pStyle w:val="B1"/>
        <w:rPr>
          <w:lang w:eastAsia="ko-KR"/>
        </w:rPr>
      </w:pPr>
      <w:r w:rsidRPr="0079589D">
        <w:rPr>
          <w:lang w:eastAsia="ko-KR"/>
        </w:rPr>
        <w:t>5)</w:t>
      </w:r>
      <w:r w:rsidRPr="0079589D">
        <w:rPr>
          <w:lang w:eastAsia="ko-KR"/>
        </w:rPr>
        <w:tab/>
        <w:t>shall start timer TFE2 (emergency alert retransmission); and</w:t>
      </w:r>
    </w:p>
    <w:p w14:paraId="7CE8F1A8" w14:textId="77777777" w:rsidR="00296E35" w:rsidRPr="0079589D" w:rsidRDefault="00296E35" w:rsidP="00296E35">
      <w:pPr>
        <w:pStyle w:val="B1"/>
        <w:rPr>
          <w:lang w:eastAsia="ko-KR"/>
        </w:rPr>
      </w:pPr>
      <w:r w:rsidRPr="0079589D">
        <w:rPr>
          <w:lang w:eastAsia="ko-KR"/>
        </w:rPr>
        <w:t>6)</w:t>
      </w:r>
      <w:r w:rsidRPr="0079589D">
        <w:rPr>
          <w:lang w:eastAsia="ko-KR"/>
        </w:rPr>
        <w:tab/>
        <w:t>shall enter "E2: Emergency state" state.</w:t>
      </w:r>
    </w:p>
    <w:p w14:paraId="0F8BB1C5" w14:textId="77777777" w:rsidR="00296E35" w:rsidRDefault="00296E35" w:rsidP="00296E35">
      <w:r>
        <w:t>[TS 24.282, clause 16.3</w:t>
      </w:r>
      <w:r w:rsidRPr="0079589D">
        <w:t>.3.</w:t>
      </w:r>
      <w:r>
        <w:t>2]</w:t>
      </w:r>
    </w:p>
    <w:p w14:paraId="7D2F903B" w14:textId="77777777" w:rsidR="00296E35" w:rsidRPr="0079589D" w:rsidRDefault="00296E35" w:rsidP="00296E35">
      <w:pPr>
        <w:rPr>
          <w:lang w:eastAsia="zh-CN"/>
        </w:rPr>
      </w:pPr>
      <w:r w:rsidRPr="0079589D">
        <w:rPr>
          <w:lang w:eastAsia="zh-CN"/>
        </w:rPr>
        <w:t xml:space="preserve">When in state "E2: Emergency state", upon expiry of timer TFE2 (emergency alert retransmission), the </w:t>
      </w:r>
      <w:r>
        <w:rPr>
          <w:lang w:eastAsia="zh-CN"/>
        </w:rPr>
        <w:t>MCData</w:t>
      </w:r>
      <w:r w:rsidRPr="0079589D">
        <w:rPr>
          <w:lang w:eastAsia="zh-CN"/>
        </w:rPr>
        <w:t xml:space="preserve"> client:</w:t>
      </w:r>
    </w:p>
    <w:p w14:paraId="24BD1415" w14:textId="77777777" w:rsidR="00296E35" w:rsidRPr="0079589D" w:rsidRDefault="00296E35" w:rsidP="00296E35">
      <w:pPr>
        <w:pStyle w:val="B1"/>
      </w:pPr>
      <w:r w:rsidRPr="0079589D">
        <w:t>1)</w:t>
      </w:r>
      <w:r w:rsidRPr="0079589D">
        <w:tab/>
      </w:r>
      <w:r w:rsidRPr="0079589D">
        <w:rPr>
          <w:lang w:eastAsia="ko-KR"/>
        </w:rPr>
        <w:t>shall generate a GROUP EMERGENCY ALERT message as specified in subclause </w:t>
      </w:r>
      <w:r w:rsidRPr="0079589D">
        <w:t>1</w:t>
      </w:r>
      <w:r>
        <w:t>5</w:t>
      </w:r>
      <w:r w:rsidRPr="0079589D">
        <w:t>.1.14</w:t>
      </w:r>
      <w:r w:rsidRPr="0079589D">
        <w:rPr>
          <w:lang w:eastAsia="ko-KR"/>
        </w:rPr>
        <w:t xml:space="preserve">. In the GROUP </w:t>
      </w:r>
      <w:r w:rsidRPr="0079589D">
        <w:t xml:space="preserve">EMERGENCY ALERT message, the </w:t>
      </w:r>
      <w:r>
        <w:t>MCData</w:t>
      </w:r>
      <w:r w:rsidRPr="0079589D">
        <w:t xml:space="preserve"> client:</w:t>
      </w:r>
    </w:p>
    <w:p w14:paraId="04B82BCB"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2874CD2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23EE68A5" w14:textId="77777777" w:rsidR="00296E35" w:rsidRPr="0079589D" w:rsidRDefault="00296E35" w:rsidP="00296E35">
      <w:pPr>
        <w:pStyle w:val="B2"/>
        <w:rPr>
          <w:lang w:eastAsia="ko-KR"/>
        </w:rPr>
      </w:pPr>
      <w:r w:rsidRPr="0079589D">
        <w:t>c)</w:t>
      </w:r>
      <w:r w:rsidRPr="0079589D">
        <w:tab/>
      </w:r>
      <w:r>
        <w:t>may</w:t>
      </w:r>
      <w:r w:rsidRPr="0079589D">
        <w:t xml:space="preserve"> set the O</w:t>
      </w:r>
      <w:r w:rsidRPr="0079589D">
        <w:rPr>
          <w:lang w:eastAsia="zh-CN"/>
        </w:rPr>
        <w:t>rganization name</w:t>
      </w:r>
      <w:r w:rsidRPr="0079589D">
        <w:t xml:space="preserve"> IE to own organization name</w:t>
      </w:r>
      <w:r w:rsidRPr="0079589D">
        <w:rPr>
          <w:lang w:eastAsia="ko-KR"/>
        </w:rPr>
        <w:t>;</w:t>
      </w:r>
      <w:r>
        <w:rPr>
          <w:lang w:eastAsia="ko-KR"/>
        </w:rPr>
        <w:t xml:space="preserve"> and</w:t>
      </w:r>
    </w:p>
    <w:p w14:paraId="0C314CE0" w14:textId="77777777" w:rsidR="00296E35" w:rsidRPr="0079589D" w:rsidRDefault="00296E35" w:rsidP="00296E35">
      <w:pPr>
        <w:pStyle w:val="B2"/>
        <w:rPr>
          <w:lang w:eastAsia="ko-KR"/>
        </w:rPr>
      </w:pPr>
      <w:r w:rsidRPr="0079589D">
        <w:rPr>
          <w:lang w:eastAsia="ko-KR"/>
        </w:rPr>
        <w:t>d)</w:t>
      </w:r>
      <w:r w:rsidRPr="0079589D">
        <w:rPr>
          <w:lang w:eastAsia="ko-KR"/>
        </w:rPr>
        <w:tab/>
        <w:t>may set the Location IE with client's current location, if requested;</w:t>
      </w:r>
    </w:p>
    <w:p w14:paraId="5A5ED310" w14:textId="77777777" w:rsidR="00296E35" w:rsidRPr="0079589D" w:rsidRDefault="00296E35" w:rsidP="00296E35">
      <w:pPr>
        <w:pStyle w:val="B1"/>
        <w:rPr>
          <w:lang w:eastAsia="ko-KR"/>
        </w:rPr>
      </w:pPr>
      <w:r w:rsidRPr="0079589D">
        <w:rPr>
          <w:lang w:eastAsia="ko-KR"/>
        </w:rPr>
        <w:t>2)</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02D3F4AB" w14:textId="77777777" w:rsidR="00296E35" w:rsidRPr="0079589D" w:rsidRDefault="00296E35" w:rsidP="00296E35">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185DEE29" w14:textId="77777777" w:rsidR="00296E35" w:rsidRPr="0079589D" w:rsidRDefault="00296E35" w:rsidP="00296E35">
      <w:pPr>
        <w:pStyle w:val="B1"/>
        <w:rPr>
          <w:lang w:eastAsia="ko-KR"/>
        </w:rPr>
      </w:pPr>
      <w:r w:rsidRPr="0079589D">
        <w:rPr>
          <w:lang w:eastAsia="ko-KR"/>
        </w:rPr>
        <w:t>4)</w:t>
      </w:r>
      <w:r w:rsidRPr="0079589D">
        <w:rPr>
          <w:lang w:eastAsia="ko-KR"/>
        </w:rPr>
        <w:tab/>
        <w:t>shall remain in the current state.</w:t>
      </w:r>
    </w:p>
    <w:p w14:paraId="66864A8D" w14:textId="77777777" w:rsidR="00296E35" w:rsidRDefault="00296E35" w:rsidP="00296E35">
      <w:r>
        <w:t>[TS 24.282, clause 16.3</w:t>
      </w:r>
      <w:r w:rsidRPr="0079589D">
        <w:t>.3.</w:t>
      </w:r>
      <w:r>
        <w:t>5]</w:t>
      </w:r>
    </w:p>
    <w:p w14:paraId="48E6E1C8" w14:textId="77777777" w:rsidR="00296E35" w:rsidRPr="0079589D" w:rsidRDefault="00296E35" w:rsidP="00296E35">
      <w:pPr>
        <w:rPr>
          <w:lang w:eastAsia="zh-CN"/>
        </w:rPr>
      </w:pPr>
      <w:r w:rsidRPr="0079589D">
        <w:rPr>
          <w:lang w:eastAsia="zh-CN"/>
        </w:rPr>
        <w:t xml:space="preserve">When in "E2: Emergency state", upon receiving an indication from the </w:t>
      </w:r>
      <w:r>
        <w:rPr>
          <w:lang w:eastAsia="zh-CN"/>
        </w:rPr>
        <w:t>MCData</w:t>
      </w:r>
      <w:r w:rsidRPr="0079589D">
        <w:rPr>
          <w:lang w:eastAsia="zh-CN"/>
        </w:rPr>
        <w:t xml:space="preserve"> user to cancel an emergency alert</w:t>
      </w:r>
      <w:r w:rsidRPr="00153CDB">
        <w:rPr>
          <w:lang w:val="en-US" w:eastAsia="ko-KR"/>
        </w:rPr>
        <w:t xml:space="preserve"> </w:t>
      </w:r>
      <w:r>
        <w:rPr>
          <w:lang w:val="en-US" w:eastAsia="ko-KR"/>
        </w:rPr>
        <w:t xml:space="preserve">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t>AllowedCancelAlert</w:t>
      </w:r>
      <w:r>
        <w:rPr>
          <w:lang w:eastAsia="ko-KR"/>
        </w:rPr>
        <w: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5C709856" w14:textId="77777777" w:rsidR="00296E35" w:rsidRPr="0079589D" w:rsidRDefault="00296E35" w:rsidP="00296E35">
      <w:pPr>
        <w:pStyle w:val="B1"/>
      </w:pPr>
      <w:r w:rsidRPr="0079589D">
        <w:t>1)</w:t>
      </w:r>
      <w:r w:rsidRPr="0079589D">
        <w:tab/>
        <w:t>shall set the stored emergency state as "false";</w:t>
      </w:r>
    </w:p>
    <w:p w14:paraId="6690FD8C" w14:textId="77777777" w:rsidR="00296E35" w:rsidRPr="0079589D" w:rsidRDefault="00296E35" w:rsidP="00296E35">
      <w:pPr>
        <w:pStyle w:val="B1"/>
      </w:pPr>
      <w:r w:rsidRPr="0079589D">
        <w:t>2)</w:t>
      </w:r>
      <w:r w:rsidRPr="0079589D">
        <w:tab/>
      </w:r>
      <w:r w:rsidRPr="0079589D">
        <w:rPr>
          <w:lang w:eastAsia="ko-KR"/>
        </w:rPr>
        <w:t>shall generate a GROUP EMERGENCY ALERT CANCEL message as specified in subclause 1</w:t>
      </w:r>
      <w:r>
        <w:rPr>
          <w:lang w:eastAsia="ko-KR"/>
        </w:rPr>
        <w:t>5</w:t>
      </w:r>
      <w:r w:rsidRPr="0079589D">
        <w:rPr>
          <w:lang w:eastAsia="ko-KR"/>
        </w:rPr>
        <w:t xml:space="preserve">.1.16. In the GROUP </w:t>
      </w:r>
      <w:r w:rsidRPr="0079589D">
        <w:t xml:space="preserve">EMERGENCY ALERT CANCEL message, the </w:t>
      </w:r>
      <w:r>
        <w:t>MCData</w:t>
      </w:r>
      <w:r w:rsidRPr="0079589D">
        <w:t xml:space="preserve"> client:</w:t>
      </w:r>
    </w:p>
    <w:p w14:paraId="635BC9AF"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 and</w:t>
      </w:r>
    </w:p>
    <w:p w14:paraId="5355390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0778D3ED"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message </w:t>
      </w:r>
      <w:r w:rsidRPr="0079589D">
        <w:t>as specified in subclause </w:t>
      </w:r>
      <w:r w:rsidRPr="0079589D">
        <w:rPr>
          <w:lang w:eastAsia="ko-KR"/>
        </w:rPr>
        <w:t>9.3.1.</w:t>
      </w:r>
      <w:r>
        <w:rPr>
          <w:lang w:eastAsia="ko-KR"/>
        </w:rPr>
        <w:t>2</w:t>
      </w:r>
      <w:r w:rsidRPr="0079589D">
        <w:rPr>
          <w:lang w:eastAsia="ko-KR"/>
        </w:rPr>
        <w:t>;</w:t>
      </w:r>
    </w:p>
    <w:p w14:paraId="4166E88A" w14:textId="77777777" w:rsidR="00296E35" w:rsidRPr="0079589D" w:rsidRDefault="00296E35" w:rsidP="00296E35">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3F3CDE0" w14:textId="77777777" w:rsidR="00296E35" w:rsidRPr="0079589D" w:rsidRDefault="00296E35" w:rsidP="00296E35">
      <w:pPr>
        <w:pStyle w:val="B1"/>
        <w:rPr>
          <w:lang w:eastAsia="ko-KR"/>
        </w:rPr>
      </w:pPr>
      <w:r w:rsidRPr="0079589D">
        <w:rPr>
          <w:lang w:eastAsia="ko-KR"/>
        </w:rPr>
        <w:t>5)</w:t>
      </w:r>
      <w:r w:rsidRPr="0079589D">
        <w:rPr>
          <w:lang w:eastAsia="ko-KR"/>
        </w:rPr>
        <w:tab/>
        <w:t>shall enter "E1: Not in emergency state" state.</w:t>
      </w:r>
    </w:p>
    <w:p w14:paraId="5B2DD8C0" w14:textId="77777777" w:rsidR="00296E35" w:rsidRDefault="00296E35" w:rsidP="00296E35">
      <w:pPr>
        <w:pStyle w:val="H6"/>
      </w:pPr>
      <w:r>
        <w:t>7.3.1.3</w:t>
      </w:r>
      <w:r>
        <w:tab/>
        <w:t>Test description</w:t>
      </w:r>
    </w:p>
    <w:p w14:paraId="08E11771" w14:textId="77777777" w:rsidR="00296E35" w:rsidRDefault="00296E35" w:rsidP="00296E35">
      <w:pPr>
        <w:pStyle w:val="H6"/>
      </w:pPr>
      <w:r>
        <w:t>7.3.1.3.1</w:t>
      </w:r>
      <w:r>
        <w:tab/>
        <w:t>Pre-test conditions</w:t>
      </w:r>
    </w:p>
    <w:p w14:paraId="3E4D0DC9" w14:textId="77777777" w:rsidR="00296E35" w:rsidRPr="001C0FC4" w:rsidRDefault="00296E35" w:rsidP="00296E35">
      <w:pPr>
        <w:pStyle w:val="H6"/>
      </w:pPr>
      <w:r w:rsidRPr="001C0FC4">
        <w:t>System Simulator:</w:t>
      </w:r>
    </w:p>
    <w:p w14:paraId="2D16B9A7" w14:textId="77777777" w:rsidR="00296E35" w:rsidRPr="001C0FC4" w:rsidRDefault="00296E35" w:rsidP="00296E35">
      <w:pPr>
        <w:pStyle w:val="B1"/>
      </w:pPr>
      <w:r w:rsidRPr="001C0FC4">
        <w:t>-</w:t>
      </w:r>
      <w:r w:rsidRPr="001C0FC4">
        <w:tab/>
      </w:r>
      <w:r w:rsidRPr="001C0FC4">
        <w:rPr>
          <w:color w:val="000000"/>
        </w:rPr>
        <w:t>SS-UE1 (MCData Client)</w:t>
      </w:r>
    </w:p>
    <w:p w14:paraId="5BDD0924"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B4A33D"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1E729FC"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C4285B0" w14:textId="77777777" w:rsidR="00296E35" w:rsidRPr="001C0FC4" w:rsidRDefault="00296E35" w:rsidP="00296E35">
      <w:pPr>
        <w:pStyle w:val="B1"/>
      </w:pPr>
      <w:r w:rsidRPr="001C0FC4">
        <w:t>-</w:t>
      </w:r>
      <w:r w:rsidRPr="001C0FC4">
        <w:tab/>
      </w:r>
      <w:r w:rsidRPr="001C0FC4">
        <w:rPr>
          <w:color w:val="000000"/>
        </w:rPr>
        <w:t>SS-NW (MCData server)</w:t>
      </w:r>
    </w:p>
    <w:p w14:paraId="6F0F5BF2"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B4736CB" w14:textId="5F8C93BC"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360DE888" w14:textId="77777777" w:rsidR="00296E35" w:rsidRPr="001C0FC4" w:rsidRDefault="00296E35" w:rsidP="00296E35">
      <w:pPr>
        <w:pStyle w:val="H6"/>
      </w:pPr>
      <w:r w:rsidRPr="001C0FC4">
        <w:t>IUT:</w:t>
      </w:r>
    </w:p>
    <w:p w14:paraId="4E9E7AA1" w14:textId="77777777" w:rsidR="00296E35" w:rsidRPr="001C0FC4" w:rsidRDefault="00296E35" w:rsidP="00296E35">
      <w:pPr>
        <w:pStyle w:val="B1"/>
      </w:pPr>
      <w:r w:rsidRPr="001C0FC4">
        <w:t>-</w:t>
      </w:r>
      <w:r w:rsidRPr="001C0FC4">
        <w:tab/>
        <w:t>UE (MCData Client)</w:t>
      </w:r>
    </w:p>
    <w:p w14:paraId="30D3486F" w14:textId="0C89D4F5"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48E8AE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5B73FC83" w14:textId="77777777" w:rsidR="00296E35" w:rsidRPr="001C0FC4" w:rsidRDefault="00296E35" w:rsidP="00296E35">
      <w:pPr>
        <w:pStyle w:val="B1"/>
      </w:pPr>
      <w:r w:rsidRPr="001C0FC4">
        <w:t>-</w:t>
      </w:r>
      <w:r w:rsidRPr="001C0FC4">
        <w:tab/>
        <w:t>CFS1 (SDS retransmission) is set to the default value of 5.</w:t>
      </w:r>
    </w:p>
    <w:p w14:paraId="0BAB0EB3" w14:textId="77777777" w:rsidR="00296E35" w:rsidRPr="001C0FC4" w:rsidRDefault="00296E35" w:rsidP="00296E35">
      <w:pPr>
        <w:pStyle w:val="B1"/>
      </w:pPr>
      <w:r w:rsidRPr="001C0FC4">
        <w:t>-</w:t>
      </w:r>
      <w:r w:rsidRPr="001C0FC4">
        <w:tab/>
        <w:t>TFS1 (SDS retransmission) is set to the default value of 40 ms.</w:t>
      </w:r>
    </w:p>
    <w:p w14:paraId="3C5FAC17" w14:textId="77777777" w:rsidR="00296E35" w:rsidRPr="001C0FC4" w:rsidRDefault="00296E35" w:rsidP="00296E35">
      <w:pPr>
        <w:pStyle w:val="H6"/>
      </w:pPr>
      <w:r w:rsidRPr="001C0FC4">
        <w:t>Preamble:</w:t>
      </w:r>
    </w:p>
    <w:p w14:paraId="3D59B7A3" w14:textId="17A1355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5E6B46B" w14:textId="4BE9FDA0"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6EA43C4B"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2DA9F7C4" w14:textId="77777777" w:rsidR="00296E35" w:rsidRPr="001C0FC4" w:rsidRDefault="00296E35" w:rsidP="00296E35">
      <w:pPr>
        <w:pStyle w:val="B1"/>
      </w:pPr>
      <w:r w:rsidRPr="001C0FC4">
        <w:t>-</w:t>
      </w:r>
      <w:r w:rsidRPr="001C0FC4">
        <w:tab/>
        <w:t>The UE is switched-off.</w:t>
      </w:r>
    </w:p>
    <w:p w14:paraId="6C92F10B" w14:textId="77777777" w:rsidR="00296E35" w:rsidRPr="001C0FC4" w:rsidRDefault="00296E35" w:rsidP="00296E35">
      <w:pPr>
        <w:pStyle w:val="B1"/>
      </w:pPr>
      <w:r w:rsidRPr="001C0FC4">
        <w:t>-</w:t>
      </w:r>
      <w:r w:rsidRPr="001C0FC4">
        <w:tab/>
        <w:t>UE States at the end of the preamble</w:t>
      </w:r>
    </w:p>
    <w:p w14:paraId="5C3620D7" w14:textId="77777777" w:rsidR="00296E35" w:rsidRPr="001C0FC4" w:rsidRDefault="00296E35" w:rsidP="00296E35">
      <w:pPr>
        <w:pStyle w:val="B2"/>
      </w:pPr>
      <w:r w:rsidRPr="001C0FC4">
        <w:t>-</w:t>
      </w:r>
      <w:r w:rsidRPr="001C0FC4">
        <w:tab/>
        <w:t>The UE is in state 'switched-off'.</w:t>
      </w:r>
    </w:p>
    <w:p w14:paraId="2396BD09" w14:textId="77777777" w:rsidR="00296E35" w:rsidRDefault="00296E35" w:rsidP="00296E35">
      <w:pPr>
        <w:pStyle w:val="H6"/>
      </w:pPr>
      <w:r>
        <w:t>7.3.1.3.2</w:t>
      </w:r>
      <w:r>
        <w:tab/>
        <w:t>Test procedure sequence</w:t>
      </w:r>
    </w:p>
    <w:p w14:paraId="68DECF72" w14:textId="77777777" w:rsidR="00296E35" w:rsidRDefault="00296E35" w:rsidP="00296E35">
      <w:pPr>
        <w:pStyle w:val="TH"/>
      </w:pPr>
      <w:r>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6466CE0" w14:textId="77777777" w:rsidTr="002E3FCC">
        <w:tc>
          <w:tcPr>
            <w:tcW w:w="649" w:type="dxa"/>
            <w:tcBorders>
              <w:top w:val="single" w:sz="4" w:space="0" w:color="auto"/>
              <w:left w:val="single" w:sz="4" w:space="0" w:color="auto"/>
              <w:bottom w:val="nil"/>
              <w:right w:val="single" w:sz="4" w:space="0" w:color="auto"/>
            </w:tcBorders>
            <w:hideMark/>
          </w:tcPr>
          <w:p w14:paraId="46C925B3"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2DB82356"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3075E2"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3A271833"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8D81FBE" w14:textId="77777777" w:rsidR="00296E35" w:rsidRDefault="00296E35" w:rsidP="002E3FCC">
            <w:pPr>
              <w:pStyle w:val="TAH"/>
            </w:pPr>
            <w:r>
              <w:t>Verdict</w:t>
            </w:r>
          </w:p>
        </w:tc>
      </w:tr>
      <w:tr w:rsidR="00296E35" w14:paraId="76FB2E98" w14:textId="77777777" w:rsidTr="002E3FCC">
        <w:tc>
          <w:tcPr>
            <w:tcW w:w="649" w:type="dxa"/>
            <w:tcBorders>
              <w:top w:val="nil"/>
              <w:left w:val="single" w:sz="4" w:space="0" w:color="auto"/>
              <w:bottom w:val="single" w:sz="4" w:space="0" w:color="auto"/>
              <w:right w:val="single" w:sz="4" w:space="0" w:color="auto"/>
            </w:tcBorders>
          </w:tcPr>
          <w:p w14:paraId="36CBB7B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0531E33"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FBA7201"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EB46449"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97808C8"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CF5A656" w14:textId="77777777" w:rsidR="00296E35" w:rsidRDefault="00296E35" w:rsidP="002E3FCC">
            <w:pPr>
              <w:pStyle w:val="TAH"/>
            </w:pPr>
          </w:p>
        </w:tc>
      </w:tr>
      <w:tr w:rsidR="00296E35" w14:paraId="293B2BA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377914"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42CB17B"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1A1A4E1"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F4CD7"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73ACB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B6F0A7" w14:textId="77777777" w:rsidR="00296E35" w:rsidRDefault="00296E35" w:rsidP="002E3FCC">
            <w:pPr>
              <w:pStyle w:val="TAC"/>
            </w:pPr>
            <w:r w:rsidRPr="001C0FC4">
              <w:t>-</w:t>
            </w:r>
          </w:p>
        </w:tc>
      </w:tr>
      <w:tr w:rsidR="00296E35" w14:paraId="3B50EE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05AE28"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1AF7193D" w14:textId="77777777" w:rsidR="00296E35" w:rsidRPr="001C0FC4" w:rsidRDefault="00296E35" w:rsidP="002E3FCC">
            <w:pPr>
              <w:pStyle w:val="TAL"/>
            </w:pPr>
            <w:r w:rsidRPr="001C0FC4">
              <w:t>Trigger the UE to reset UTC time and location.</w:t>
            </w:r>
          </w:p>
          <w:p w14:paraId="148FF16F" w14:textId="77777777" w:rsidR="00296E35" w:rsidRPr="001C0FC4" w:rsidRDefault="00296E35" w:rsidP="002E3FCC">
            <w:pPr>
              <w:pStyle w:val="TAL"/>
            </w:pPr>
          </w:p>
          <w:p w14:paraId="712DF29B"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C128DC"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493FD6"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22CC43"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02DFCF" w14:textId="77777777" w:rsidR="00296E35" w:rsidRDefault="00296E35" w:rsidP="002E3FCC">
            <w:pPr>
              <w:pStyle w:val="TAC"/>
            </w:pPr>
            <w:r w:rsidRPr="001C0FC4">
              <w:t>-</w:t>
            </w:r>
          </w:p>
        </w:tc>
      </w:tr>
      <w:tr w:rsidR="00296E35" w14:paraId="77B6B4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D0F63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2D82D4E8" w14:textId="0BCFA821"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0F2E86DA" w14:textId="77777777" w:rsidR="00296E35" w:rsidRPr="001C0FC4" w:rsidRDefault="00296E35" w:rsidP="002E3FCC">
            <w:pPr>
              <w:pStyle w:val="TAL"/>
              <w:spacing w:line="256" w:lineRule="auto"/>
            </w:pPr>
          </w:p>
          <w:p w14:paraId="06F80003"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252A02"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99465"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EE8B2"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41ADD6" w14:textId="77777777" w:rsidR="00296E35" w:rsidRDefault="00296E35" w:rsidP="002E3FCC">
            <w:pPr>
              <w:pStyle w:val="TAC"/>
            </w:pPr>
            <w:r w:rsidRPr="001C0FC4">
              <w:t>-</w:t>
            </w:r>
          </w:p>
        </w:tc>
      </w:tr>
      <w:tr w:rsidR="00296E35" w14:paraId="67E4428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4794D5"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502573CA" w14:textId="77777777" w:rsidR="00296E35" w:rsidRDefault="00296E35" w:rsidP="002E3FCC">
            <w:pPr>
              <w:pStyle w:val="TAL"/>
            </w:pPr>
            <w:r>
              <w:t xml:space="preserve">Make the </w:t>
            </w:r>
            <w:r w:rsidRPr="001C0FC4">
              <w:t>UE (</w:t>
            </w:r>
            <w:r w:rsidRPr="001C0FC4">
              <w:rPr>
                <w:lang w:eastAsia="ko-KR"/>
              </w:rPr>
              <w:t xml:space="preserve">MCData Client) </w:t>
            </w:r>
            <w:r>
              <w:t>initiate an off-network emergency alert.</w:t>
            </w:r>
          </w:p>
          <w:p w14:paraId="47D7E001" w14:textId="77777777" w:rsidR="00296E35" w:rsidRDefault="00296E35"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FB9551D"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030FB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7E41E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B25E9B" w14:textId="77777777" w:rsidR="00296E35" w:rsidRDefault="00296E35" w:rsidP="002E3FCC">
            <w:pPr>
              <w:pStyle w:val="TAC"/>
            </w:pPr>
            <w:r>
              <w:t>-</w:t>
            </w:r>
          </w:p>
        </w:tc>
      </w:tr>
      <w:tr w:rsidR="00296E35" w14:paraId="4D7653F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D986FE" w14:textId="77777777" w:rsidR="00296E35"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461C9677" w14:textId="7F6599E1" w:rsidR="00296E35"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1C5250D"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B4B0D"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AF7B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2DA742" w14:textId="77777777" w:rsidR="00296E35" w:rsidRDefault="00296E35" w:rsidP="002E3FCC">
            <w:pPr>
              <w:pStyle w:val="TAC"/>
            </w:pPr>
            <w:r w:rsidRPr="001C0FC4">
              <w:t>-</w:t>
            </w:r>
          </w:p>
        </w:tc>
      </w:tr>
      <w:tr w:rsidR="00296E35" w14:paraId="5C06CC45" w14:textId="77777777" w:rsidTr="002E3FCC">
        <w:tc>
          <w:tcPr>
            <w:tcW w:w="649" w:type="dxa"/>
            <w:tcBorders>
              <w:top w:val="single" w:sz="4" w:space="0" w:color="auto"/>
              <w:left w:val="single" w:sz="4" w:space="0" w:color="auto"/>
              <w:bottom w:val="single" w:sz="4" w:space="0" w:color="auto"/>
              <w:right w:val="single" w:sz="4" w:space="0" w:color="auto"/>
            </w:tcBorders>
          </w:tcPr>
          <w:p w14:paraId="4F80CF8D"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1BA7285F" w14:textId="77777777" w:rsidR="00296E35" w:rsidRDefault="00296E35" w:rsidP="002E3FCC">
            <w:pPr>
              <w:pStyle w:val="TAL"/>
            </w:pPr>
            <w:r>
              <w:t>Check: Does the UE (MCData Client) send a GROUP EMERGENCY ALERT message?</w:t>
            </w:r>
          </w:p>
          <w:p w14:paraId="76C4774F"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A2217B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8F5D29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99C4996"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BBFE6D2" w14:textId="77777777" w:rsidR="00296E35" w:rsidRDefault="00296E35" w:rsidP="002E3FCC">
            <w:pPr>
              <w:pStyle w:val="TAC"/>
            </w:pPr>
            <w:r>
              <w:t>P</w:t>
            </w:r>
          </w:p>
        </w:tc>
      </w:tr>
      <w:tr w:rsidR="00296E35" w14:paraId="2BF0BE7E" w14:textId="77777777" w:rsidTr="002E3FCC">
        <w:tc>
          <w:tcPr>
            <w:tcW w:w="649" w:type="dxa"/>
            <w:tcBorders>
              <w:top w:val="single" w:sz="4" w:space="0" w:color="auto"/>
              <w:left w:val="single" w:sz="4" w:space="0" w:color="auto"/>
              <w:bottom w:val="single" w:sz="4" w:space="0" w:color="auto"/>
              <w:right w:val="single" w:sz="4" w:space="0" w:color="auto"/>
            </w:tcBorders>
          </w:tcPr>
          <w:p w14:paraId="0BD765EF"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616E46C2" w14:textId="77777777" w:rsidR="00296E35" w:rsidRDefault="00296E35" w:rsidP="002E3FCC">
            <w:pPr>
              <w:pStyle w:val="TAL"/>
            </w:pPr>
            <w:r>
              <w:t>SS starts Timer=10s (TFE2</w:t>
            </w:r>
            <w:r>
              <w:rPr>
                <w:lang w:eastAsia="ko-KR"/>
              </w:rPr>
              <w:t xml:space="preserve"> (</w:t>
            </w:r>
            <w:r>
              <w:rPr>
                <w:lang w:eastAsia="zh-CN"/>
              </w:rPr>
              <w:t>emergency alert retransmission</w:t>
            </w:r>
            <w:r>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E9D5E8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3F9FD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E46D5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43D28A" w14:textId="77777777" w:rsidR="00296E35" w:rsidRDefault="00296E35" w:rsidP="002E3FCC">
            <w:pPr>
              <w:pStyle w:val="TAC"/>
            </w:pPr>
            <w:r>
              <w:t>-</w:t>
            </w:r>
          </w:p>
        </w:tc>
      </w:tr>
      <w:tr w:rsidR="00296E35" w14:paraId="67119DD3" w14:textId="77777777" w:rsidTr="002E3FCC">
        <w:tc>
          <w:tcPr>
            <w:tcW w:w="649" w:type="dxa"/>
            <w:tcBorders>
              <w:top w:val="single" w:sz="4" w:space="0" w:color="auto"/>
              <w:left w:val="single" w:sz="4" w:space="0" w:color="auto"/>
              <w:bottom w:val="single" w:sz="4" w:space="0" w:color="auto"/>
              <w:right w:val="single" w:sz="4" w:space="0" w:color="auto"/>
            </w:tcBorders>
          </w:tcPr>
          <w:p w14:paraId="4DC8B0C1"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2731B2CF" w14:textId="77777777" w:rsidR="00296E35" w:rsidRDefault="00296E35" w:rsidP="002E3FCC">
            <w:pPr>
              <w:pStyle w:val="TAL"/>
            </w:pPr>
            <w:r>
              <w:t>The SS-UE1 (MCData client) responds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38A568BF"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CB02E0B"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DE340D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3BB168" w14:textId="77777777" w:rsidR="00296E35" w:rsidRDefault="00296E35" w:rsidP="002E3FCC">
            <w:pPr>
              <w:pStyle w:val="TAC"/>
            </w:pPr>
            <w:r>
              <w:t>-</w:t>
            </w:r>
          </w:p>
        </w:tc>
      </w:tr>
      <w:tr w:rsidR="00296E35" w14:paraId="0BEF180F" w14:textId="77777777" w:rsidTr="002E3FCC">
        <w:tc>
          <w:tcPr>
            <w:tcW w:w="649" w:type="dxa"/>
            <w:tcBorders>
              <w:top w:val="single" w:sz="4" w:space="0" w:color="auto"/>
              <w:left w:val="single" w:sz="4" w:space="0" w:color="auto"/>
              <w:bottom w:val="single" w:sz="4" w:space="0" w:color="auto"/>
              <w:right w:val="single" w:sz="4" w:space="0" w:color="auto"/>
            </w:tcBorders>
          </w:tcPr>
          <w:p w14:paraId="29E08697"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259807A7" w14:textId="77777777" w:rsidR="00296E35" w:rsidRDefault="00296E35" w:rsidP="002E3FCC">
            <w:pPr>
              <w:pStyle w:val="TAL"/>
            </w:pPr>
            <w: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46A5F5E"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D980DA"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630EDA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E1A244B" w14:textId="77777777" w:rsidR="00296E35" w:rsidRDefault="00296E35" w:rsidP="002E3FCC">
            <w:pPr>
              <w:pStyle w:val="TAC"/>
            </w:pPr>
            <w:r>
              <w:t>-</w:t>
            </w:r>
          </w:p>
        </w:tc>
      </w:tr>
      <w:tr w:rsidR="00296E35" w14:paraId="06C2A32D" w14:textId="77777777" w:rsidTr="002E3FCC">
        <w:tc>
          <w:tcPr>
            <w:tcW w:w="649" w:type="dxa"/>
            <w:tcBorders>
              <w:top w:val="single" w:sz="4" w:space="0" w:color="auto"/>
              <w:left w:val="single" w:sz="4" w:space="0" w:color="auto"/>
              <w:bottom w:val="single" w:sz="4" w:space="0" w:color="auto"/>
              <w:right w:val="single" w:sz="4" w:space="0" w:color="auto"/>
            </w:tcBorders>
          </w:tcPr>
          <w:p w14:paraId="6E7A9D83"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70F98EEB" w14:textId="77777777" w:rsidR="00296E35" w:rsidRDefault="00296E35" w:rsidP="002E3FCC">
            <w:pPr>
              <w:pStyle w:val="TAL"/>
            </w:pPr>
            <w:r>
              <w:t>Check: Does the UE (MCData Client) send a GROUP EMERGENCY ALERT message?</w:t>
            </w:r>
          </w:p>
          <w:p w14:paraId="30ECAF9A"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31985E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531E7E7"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69A3041"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443A2C4F" w14:textId="77777777" w:rsidR="00296E35" w:rsidRDefault="00296E35" w:rsidP="002E3FCC">
            <w:pPr>
              <w:pStyle w:val="TAC"/>
            </w:pPr>
            <w:r>
              <w:t>P</w:t>
            </w:r>
          </w:p>
        </w:tc>
      </w:tr>
      <w:tr w:rsidR="00296E35" w14:paraId="46BE7637" w14:textId="77777777" w:rsidTr="002E3FCC">
        <w:tc>
          <w:tcPr>
            <w:tcW w:w="649" w:type="dxa"/>
            <w:tcBorders>
              <w:top w:val="single" w:sz="4" w:space="0" w:color="auto"/>
              <w:left w:val="single" w:sz="4" w:space="0" w:color="auto"/>
              <w:bottom w:val="single" w:sz="4" w:space="0" w:color="auto"/>
              <w:right w:val="single" w:sz="4" w:space="0" w:color="auto"/>
            </w:tcBorders>
          </w:tcPr>
          <w:p w14:paraId="73FAABF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72A432E4" w14:textId="77777777" w:rsidR="00296E35" w:rsidRDefault="00296E35" w:rsidP="002E3FCC">
            <w:pPr>
              <w:pStyle w:val="TAL"/>
            </w:pPr>
            <w:r>
              <w:t>Make the UE (MCData Client) cancel the emergency alert</w:t>
            </w:r>
          </w:p>
          <w:p w14:paraId="204140F4" w14:textId="77777777" w:rsidR="00296E35" w:rsidRDefault="00296E35" w:rsidP="002E3FCC">
            <w:pPr>
              <w:pStyle w:val="TAL"/>
            </w:pPr>
            <w:r>
              <w:t>(NOTE 1), (NOTE 3)</w:t>
            </w:r>
          </w:p>
        </w:tc>
        <w:tc>
          <w:tcPr>
            <w:tcW w:w="709" w:type="dxa"/>
            <w:tcBorders>
              <w:top w:val="single" w:sz="4" w:space="0" w:color="auto"/>
              <w:left w:val="single" w:sz="4" w:space="0" w:color="auto"/>
              <w:bottom w:val="single" w:sz="4" w:space="0" w:color="auto"/>
              <w:right w:val="single" w:sz="4" w:space="0" w:color="auto"/>
            </w:tcBorders>
            <w:hideMark/>
          </w:tcPr>
          <w:p w14:paraId="0265885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C2B3D55"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DC984E"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6CBE289" w14:textId="77777777" w:rsidR="00296E35" w:rsidRDefault="00296E35" w:rsidP="002E3FCC">
            <w:pPr>
              <w:pStyle w:val="TAC"/>
            </w:pPr>
            <w:r>
              <w:t>-</w:t>
            </w:r>
          </w:p>
        </w:tc>
      </w:tr>
      <w:tr w:rsidR="00296E35" w14:paraId="273D9718" w14:textId="77777777" w:rsidTr="002E3FCC">
        <w:tc>
          <w:tcPr>
            <w:tcW w:w="649" w:type="dxa"/>
            <w:tcBorders>
              <w:top w:val="single" w:sz="4" w:space="0" w:color="auto"/>
              <w:left w:val="single" w:sz="4" w:space="0" w:color="auto"/>
              <w:bottom w:val="single" w:sz="4" w:space="0" w:color="auto"/>
              <w:right w:val="single" w:sz="4" w:space="0" w:color="auto"/>
            </w:tcBorders>
          </w:tcPr>
          <w:p w14:paraId="13C9EAA8"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43BFE3B" w14:textId="77777777" w:rsidR="00296E35" w:rsidRDefault="00296E35" w:rsidP="002E3FCC">
            <w:pPr>
              <w:pStyle w:val="TAL"/>
            </w:pPr>
            <w:r>
              <w:t>Check: Does the UE (MCData Client) send a GROUP EMERGENCY ALERT CANCEL message?</w:t>
            </w:r>
          </w:p>
          <w:p w14:paraId="4C94F70C"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9D66A7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1C0232B"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4311CF5C"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1D4CD2BE" w14:textId="77777777" w:rsidR="00296E35" w:rsidRDefault="00296E35" w:rsidP="002E3FCC">
            <w:pPr>
              <w:pStyle w:val="TAC"/>
            </w:pPr>
            <w:r>
              <w:t>P</w:t>
            </w:r>
          </w:p>
        </w:tc>
      </w:tr>
      <w:tr w:rsidR="00296E35" w14:paraId="4DCB2A7B" w14:textId="77777777" w:rsidTr="002E3FCC">
        <w:tc>
          <w:tcPr>
            <w:tcW w:w="649" w:type="dxa"/>
            <w:tcBorders>
              <w:top w:val="single" w:sz="4" w:space="0" w:color="auto"/>
              <w:left w:val="single" w:sz="4" w:space="0" w:color="auto"/>
              <w:bottom w:val="single" w:sz="4" w:space="0" w:color="auto"/>
              <w:right w:val="single" w:sz="4" w:space="0" w:color="auto"/>
            </w:tcBorders>
          </w:tcPr>
          <w:p w14:paraId="00DA45EB"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50B905D0" w14:textId="77777777" w:rsidR="00296E35" w:rsidRDefault="00296E35" w:rsidP="002E3FCC">
            <w:pPr>
              <w:pStyle w:val="TAL"/>
            </w:pPr>
            <w:r>
              <w:t>The SS-UE1 (MCData client) responds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6520D44E"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77D8E2D"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6C42604"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DF36736" w14:textId="77777777" w:rsidR="00296E35" w:rsidRDefault="00296E35" w:rsidP="002E3FCC">
            <w:pPr>
              <w:pStyle w:val="TAC"/>
            </w:pPr>
            <w:r>
              <w:t>-</w:t>
            </w:r>
          </w:p>
        </w:tc>
      </w:tr>
      <w:tr w:rsidR="00296E35" w14:paraId="249C32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6297C71" w14:textId="77777777" w:rsidR="00296E35" w:rsidRDefault="00296E35" w:rsidP="002E3FCC">
            <w:pPr>
              <w:pStyle w:val="TAN"/>
            </w:pPr>
            <w:r>
              <w:t>NOTE 1:</w:t>
            </w:r>
            <w:r>
              <w:tab/>
              <w:t>This is expected to be done via a suitable implementation dependent MMI.</w:t>
            </w:r>
          </w:p>
          <w:p w14:paraId="0097A0AB" w14:textId="16A3B29E" w:rsidR="00296E35" w:rsidRDefault="00296E35" w:rsidP="002E3FCC">
            <w:pPr>
              <w:pStyle w:val="TAN"/>
            </w:pPr>
            <w:r>
              <w:t>NOTE 2:</w:t>
            </w:r>
            <w:r>
              <w:tab/>
              <w:t>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w:t>
            </w:r>
          </w:p>
          <w:p w14:paraId="53FB7AA4" w14:textId="4B99106D" w:rsidR="00296E35" w:rsidRDefault="00296E35" w:rsidP="002E3FCC">
            <w:pPr>
              <w:pStyle w:val="TAN"/>
            </w:pPr>
            <w:r>
              <w:t>NOTE 3:</w:t>
            </w:r>
            <w:r>
              <w:tab/>
              <w:t>If the MCData User does not perform an action before the expiry of timer TFE2 (emergency alert retransmission), then the MCData Client will retransmit the GROUP EMERGENCY ALERT message and the remaining steps will not be valid. 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 If during test execution it is found that the specified timer value is not large enough, then a new value needs to be specified.</w:t>
            </w:r>
          </w:p>
          <w:p w14:paraId="719CBA19" w14:textId="77777777" w:rsidR="00296E35" w:rsidRDefault="00296E35" w:rsidP="002E3FCC">
            <w:pPr>
              <w:pStyle w:val="TAN"/>
            </w:pPr>
            <w:r>
              <w:t>NOTE 4:</w:t>
            </w:r>
            <w:r>
              <w:tab/>
              <w:t xml:space="preserve">The MCData Client stops the TFE2 </w:t>
            </w:r>
            <w:r>
              <w:rPr>
                <w:lang w:eastAsia="ko-KR"/>
              </w:rPr>
              <w:t>(</w:t>
            </w:r>
            <w:r>
              <w:rPr>
                <w:lang w:eastAsia="zh-CN"/>
              </w:rPr>
              <w:t>emergency alert retransmission</w:t>
            </w:r>
            <w:r>
              <w:rPr>
                <w:lang w:eastAsia="ko-KR"/>
              </w:rPr>
              <w:t>)</w:t>
            </w:r>
            <w:r>
              <w:t xml:space="preserve"> timer upon the sending of the GROUP EMERGENCY ALERT CANCEL message.</w:t>
            </w:r>
          </w:p>
        </w:tc>
      </w:tr>
    </w:tbl>
    <w:p w14:paraId="173E44DD" w14:textId="77777777" w:rsidR="00296E35" w:rsidRDefault="00296E35" w:rsidP="00296E35"/>
    <w:p w14:paraId="4AE49B91" w14:textId="77777777" w:rsidR="00296E35" w:rsidRDefault="00296E35" w:rsidP="00296E35">
      <w:pPr>
        <w:pStyle w:val="H6"/>
      </w:pPr>
      <w:r>
        <w:t>7.3.1.3.3</w:t>
      </w:r>
      <w:r>
        <w:tab/>
        <w:t>Specific message contents</w:t>
      </w:r>
    </w:p>
    <w:p w14:paraId="3F30D5E1" w14:textId="77777777" w:rsidR="00296E35" w:rsidRDefault="00296E35" w:rsidP="00296E35">
      <w:r>
        <w:t>None</w:t>
      </w:r>
    </w:p>
    <w:p w14:paraId="4F89E829" w14:textId="77777777" w:rsidR="00296E35" w:rsidRDefault="00296E35" w:rsidP="00296E35">
      <w:pPr>
        <w:pStyle w:val="Heading3"/>
      </w:pPr>
      <w:bookmarkStart w:id="1364" w:name="_Toc178186400"/>
      <w:bookmarkStart w:id="1365" w:name="_Toc210385221"/>
      <w:r>
        <w:t>7.3.2</w:t>
      </w:r>
      <w:r>
        <w:tab/>
        <w:t>Off-network / Group Call / Emergency Alert / Emergency Alert Retransmission / Cancel Emergency Alert / Client Terminated (CT)</w:t>
      </w:r>
      <w:bookmarkEnd w:id="1364"/>
      <w:bookmarkEnd w:id="1365"/>
    </w:p>
    <w:p w14:paraId="789C5B69" w14:textId="77777777" w:rsidR="00296E35" w:rsidRDefault="00296E35" w:rsidP="00296E35">
      <w:pPr>
        <w:pStyle w:val="H6"/>
      </w:pPr>
      <w:r>
        <w:t>7.3.2.1</w:t>
      </w:r>
      <w:r>
        <w:tab/>
        <w:t>Test Purpose (TP)</w:t>
      </w:r>
    </w:p>
    <w:p w14:paraId="216BC847" w14:textId="77777777" w:rsidR="00296E35" w:rsidRDefault="00296E35" w:rsidP="00296E35">
      <w:pPr>
        <w:pStyle w:val="H6"/>
      </w:pPr>
      <w:r>
        <w:t>(1)</w:t>
      </w:r>
    </w:p>
    <w:p w14:paraId="3EEF0C75" w14:textId="77777777" w:rsidR="00296E35" w:rsidRDefault="00296E35" w:rsidP="00296E35">
      <w:pPr>
        <w:pStyle w:val="PL"/>
      </w:pPr>
      <w:r>
        <w:rPr>
          <w:b/>
        </w:rPr>
        <w:t>with</w:t>
      </w:r>
      <w:r>
        <w:t xml:space="preserve"> { UE (MCData Client) registered and authorised for MCData Service, including authorised to receive emergency alerts in off-network environment, and the UE (MCData Client) is in an off-network environment }</w:t>
      </w:r>
    </w:p>
    <w:p w14:paraId="73BDB4F9" w14:textId="77777777" w:rsidR="00296E35" w:rsidRDefault="00296E35" w:rsidP="00296E35">
      <w:pPr>
        <w:pStyle w:val="PL"/>
      </w:pPr>
      <w:r>
        <w:rPr>
          <w:b/>
        </w:rPr>
        <w:t>ensure that</w:t>
      </w:r>
      <w:r>
        <w:t xml:space="preserve"> {</w:t>
      </w:r>
    </w:p>
    <w:p w14:paraId="4FD4B7CE" w14:textId="77777777" w:rsidR="00296E35" w:rsidRDefault="00296E35" w:rsidP="00296E35">
      <w:pPr>
        <w:pStyle w:val="PL"/>
      </w:pPr>
      <w:r>
        <w:t xml:space="preserve">  </w:t>
      </w:r>
      <w:r>
        <w:rPr>
          <w:b/>
        </w:rPr>
        <w:t>when</w:t>
      </w:r>
      <w:r>
        <w:t xml:space="preserve"> { UE (MCData Client) receives an MCData emergency alert via a GROUP EMERGENCY ALERT message</w:t>
      </w:r>
      <w:r>
        <w:rPr>
          <w:lang w:eastAsia="ko-KR"/>
        </w:rPr>
        <w:t xml:space="preserve"> </w:t>
      </w:r>
      <w:r>
        <w:t>}</w:t>
      </w:r>
    </w:p>
    <w:p w14:paraId="2E9C43B6" w14:textId="77777777" w:rsidR="00296E35" w:rsidRDefault="00296E35" w:rsidP="00296E35">
      <w:pPr>
        <w:pStyle w:val="PL"/>
      </w:pPr>
      <w:r>
        <w:t xml:space="preserve">    </w:t>
      </w:r>
      <w:r>
        <w:rPr>
          <w:b/>
        </w:rPr>
        <w:t>then</w:t>
      </w:r>
      <w:r>
        <w:t xml:space="preserve"> { UE (MCData Client) responds by sending a GROUP EMERGENCY ALERT ACK }</w:t>
      </w:r>
    </w:p>
    <w:p w14:paraId="3BDE69D8" w14:textId="77777777" w:rsidR="00296E35" w:rsidRDefault="00296E35" w:rsidP="00296E35">
      <w:pPr>
        <w:pStyle w:val="PL"/>
      </w:pPr>
      <w:r>
        <w:t xml:space="preserve">            }</w:t>
      </w:r>
    </w:p>
    <w:p w14:paraId="5E8F5D4E" w14:textId="77777777" w:rsidR="00296E35" w:rsidRDefault="00296E35" w:rsidP="00296E35">
      <w:pPr>
        <w:pStyle w:val="PL"/>
        <w:rPr>
          <w:b/>
        </w:rPr>
      </w:pPr>
    </w:p>
    <w:p w14:paraId="3CFB715F" w14:textId="77777777" w:rsidR="00296E35" w:rsidRDefault="00296E35" w:rsidP="00296E35">
      <w:pPr>
        <w:pStyle w:val="H6"/>
      </w:pPr>
      <w:r>
        <w:t>(2)</w:t>
      </w:r>
    </w:p>
    <w:p w14:paraId="153922E7"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4BFCC625" w14:textId="77777777" w:rsidR="00296E35" w:rsidRDefault="00296E35" w:rsidP="00296E35">
      <w:pPr>
        <w:pStyle w:val="PL"/>
      </w:pPr>
      <w:r>
        <w:rPr>
          <w:b/>
        </w:rPr>
        <w:t>ensure that</w:t>
      </w:r>
      <w:r>
        <w:t xml:space="preserve"> {</w:t>
      </w:r>
    </w:p>
    <w:p w14:paraId="3B4A4532"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has yet to expire</w:t>
      </w:r>
      <w:r>
        <w:rPr>
          <w:lang w:eastAsia="ko-KR"/>
        </w:rPr>
        <w:t xml:space="preserve"> </w:t>
      </w:r>
      <w:r>
        <w:t>}</w:t>
      </w:r>
    </w:p>
    <w:p w14:paraId="2B4D5B25" w14:textId="77777777" w:rsidR="00296E35" w:rsidRDefault="00296E35" w:rsidP="00296E35">
      <w:pPr>
        <w:pStyle w:val="PL"/>
      </w:pPr>
      <w:r>
        <w:t xml:space="preserve">    </w:t>
      </w:r>
      <w:r>
        <w:rPr>
          <w:b/>
        </w:rPr>
        <w:t>then</w:t>
      </w:r>
      <w:r>
        <w:t xml:space="preserve"> { UE (MCData Client) shall not send a GROUP EMERGENCY ALERT ACK in response }</w:t>
      </w:r>
    </w:p>
    <w:p w14:paraId="51AE54F6" w14:textId="77777777" w:rsidR="00296E35" w:rsidRDefault="00296E35" w:rsidP="00296E35">
      <w:pPr>
        <w:pStyle w:val="PL"/>
      </w:pPr>
      <w:r>
        <w:t xml:space="preserve">            }</w:t>
      </w:r>
    </w:p>
    <w:p w14:paraId="27FE35E3" w14:textId="77777777" w:rsidR="00296E35" w:rsidRDefault="00296E35" w:rsidP="00296E35">
      <w:pPr>
        <w:pStyle w:val="PL"/>
        <w:rPr>
          <w:b/>
        </w:rPr>
      </w:pPr>
    </w:p>
    <w:p w14:paraId="5E661B1B" w14:textId="77777777" w:rsidR="00296E35" w:rsidRDefault="00296E35" w:rsidP="00296E35">
      <w:pPr>
        <w:pStyle w:val="H6"/>
      </w:pPr>
      <w:r>
        <w:t>(3)</w:t>
      </w:r>
    </w:p>
    <w:p w14:paraId="0E2ACC41"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1AEA8D3E" w14:textId="77777777" w:rsidR="00296E35" w:rsidRDefault="00296E35" w:rsidP="00296E35">
      <w:pPr>
        <w:pStyle w:val="PL"/>
      </w:pPr>
      <w:r>
        <w:rPr>
          <w:b/>
        </w:rPr>
        <w:t>ensure that</w:t>
      </w:r>
      <w:r>
        <w:t xml:space="preserve"> {</w:t>
      </w:r>
    </w:p>
    <w:p w14:paraId="33393CC5"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expired</w:t>
      </w:r>
      <w:r>
        <w:rPr>
          <w:lang w:eastAsia="ko-KR"/>
        </w:rPr>
        <w:t xml:space="preserve"> </w:t>
      </w:r>
      <w:r>
        <w:t>}</w:t>
      </w:r>
    </w:p>
    <w:p w14:paraId="35DD22B7" w14:textId="77777777" w:rsidR="00296E35" w:rsidRDefault="00296E35" w:rsidP="00296E35">
      <w:pPr>
        <w:pStyle w:val="PL"/>
      </w:pPr>
      <w:r>
        <w:t xml:space="preserve">    </w:t>
      </w:r>
      <w:r>
        <w:rPr>
          <w:b/>
        </w:rPr>
        <w:t>then</w:t>
      </w:r>
      <w:r>
        <w:t xml:space="preserve"> { UE (MCData Client) responds by sending a GROUP EMERGENCY ALERT ACK }</w:t>
      </w:r>
    </w:p>
    <w:p w14:paraId="7F899574" w14:textId="77777777" w:rsidR="00296E35" w:rsidRDefault="00296E35" w:rsidP="00296E35">
      <w:pPr>
        <w:pStyle w:val="PL"/>
      </w:pPr>
      <w:r>
        <w:t xml:space="preserve">            }</w:t>
      </w:r>
    </w:p>
    <w:p w14:paraId="5C376E36" w14:textId="77777777" w:rsidR="00296E35" w:rsidRDefault="00296E35" w:rsidP="00296E35">
      <w:pPr>
        <w:pStyle w:val="PL"/>
        <w:rPr>
          <w:b/>
        </w:rPr>
      </w:pPr>
    </w:p>
    <w:p w14:paraId="558BFD2F" w14:textId="77777777" w:rsidR="00296E35" w:rsidRDefault="00296E35" w:rsidP="00296E35">
      <w:pPr>
        <w:pStyle w:val="H6"/>
      </w:pPr>
      <w:r>
        <w:t>(4)</w:t>
      </w:r>
    </w:p>
    <w:p w14:paraId="767CDFAB"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2F9D9D08" w14:textId="77777777" w:rsidR="00296E35" w:rsidRDefault="00296E35" w:rsidP="00296E35">
      <w:pPr>
        <w:pStyle w:val="PL"/>
      </w:pPr>
      <w:r>
        <w:rPr>
          <w:b/>
        </w:rPr>
        <w:t>ensure that</w:t>
      </w:r>
      <w:r>
        <w:t xml:space="preserve"> {</w:t>
      </w:r>
    </w:p>
    <w:p w14:paraId="4C9E03C3" w14:textId="77777777" w:rsidR="00296E35" w:rsidRDefault="00296E35" w:rsidP="00296E35">
      <w:pPr>
        <w:pStyle w:val="PL"/>
      </w:pPr>
      <w:r>
        <w:t xml:space="preserve">  </w:t>
      </w:r>
      <w:r>
        <w:rPr>
          <w:b/>
        </w:rPr>
        <w:t>when</w:t>
      </w:r>
      <w:r>
        <w:t xml:space="preserve"> { UE (MCData Client) receives a GROUP EMERGENCY ALERT CANCEL message from the same MCData Client that sent the previous GROUP EMERGENCY ALERT message }</w:t>
      </w:r>
    </w:p>
    <w:p w14:paraId="65033118" w14:textId="77777777" w:rsidR="00296E35" w:rsidRDefault="00296E35" w:rsidP="00296E35">
      <w:pPr>
        <w:pStyle w:val="PL"/>
      </w:pPr>
      <w:r>
        <w:t xml:space="preserve">    </w:t>
      </w:r>
      <w:r>
        <w:rPr>
          <w:b/>
        </w:rPr>
        <w:t>then</w:t>
      </w:r>
      <w:r>
        <w:t xml:space="preserve"> { UE (MCData Client) responds by sending a GROUP EMERGENCY ALERT CANCEL ACK }</w:t>
      </w:r>
    </w:p>
    <w:p w14:paraId="467F5D14" w14:textId="77777777" w:rsidR="00296E35" w:rsidRDefault="00296E35" w:rsidP="00296E35">
      <w:pPr>
        <w:pStyle w:val="PL"/>
      </w:pPr>
      <w:r>
        <w:t xml:space="preserve">            }</w:t>
      </w:r>
    </w:p>
    <w:p w14:paraId="1F22AFAB" w14:textId="77777777" w:rsidR="00296E35" w:rsidRDefault="00296E35" w:rsidP="00296E35">
      <w:pPr>
        <w:pStyle w:val="PL"/>
      </w:pPr>
    </w:p>
    <w:p w14:paraId="10BA0013" w14:textId="77777777" w:rsidR="00296E35" w:rsidRDefault="00296E35" w:rsidP="00296E35">
      <w:pPr>
        <w:pStyle w:val="H6"/>
      </w:pPr>
      <w:r>
        <w:t>7.3.2.2</w:t>
      </w:r>
      <w:r>
        <w:tab/>
        <w:t>Conformance requirements</w:t>
      </w:r>
    </w:p>
    <w:p w14:paraId="4AA1A148" w14:textId="77777777" w:rsidR="00296E35" w:rsidRDefault="00296E35" w:rsidP="00296E35">
      <w:r>
        <w:t>References: The conformance requirements covered in the current TC are specified in: TS 24.282 clauses 16.3.3.3, 16.3.3.4, 16.3.3.6, 16.3.3.7. Unless otherwise stated these are Rel-16 requirements.</w:t>
      </w:r>
    </w:p>
    <w:p w14:paraId="35B532D4" w14:textId="77777777" w:rsidR="00296E35" w:rsidRDefault="00296E35" w:rsidP="00296E35">
      <w:r>
        <w:t>[TS 24.282, clause 16.3.3.3]</w:t>
      </w:r>
    </w:p>
    <w:p w14:paraId="036BC988"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not stored in the list of users in emergency</w:t>
      </w:r>
      <w:r w:rsidRPr="0079589D">
        <w:rPr>
          <w:lang w:eastAsia="zh-CN"/>
        </w:rPr>
        <w:t xml:space="preserve">, the </w:t>
      </w:r>
      <w:r>
        <w:rPr>
          <w:lang w:eastAsia="zh-CN"/>
        </w:rPr>
        <w:t>MCData</w:t>
      </w:r>
      <w:r w:rsidRPr="0079589D">
        <w:rPr>
          <w:lang w:eastAsia="zh-CN"/>
        </w:rPr>
        <w:t xml:space="preserve"> client:</w:t>
      </w:r>
    </w:p>
    <w:p w14:paraId="591F2A11" w14:textId="77777777" w:rsidR="00296E35" w:rsidRPr="0079589D" w:rsidRDefault="00296E35" w:rsidP="00296E35">
      <w:pPr>
        <w:pStyle w:val="B1"/>
      </w:pPr>
      <w:r w:rsidRPr="0079589D">
        <w:t>1)</w:t>
      </w:r>
      <w:r w:rsidRPr="0079589D">
        <w:tab/>
        <w:t xml:space="preserve">shall store the Originating </w:t>
      </w:r>
      <w:r>
        <w:t>MCData</w:t>
      </w:r>
      <w:r w:rsidRPr="0079589D">
        <w:t xml:space="preserve"> user ID IE and location IE in the list of users in emergency;</w:t>
      </w:r>
    </w:p>
    <w:p w14:paraId="1B9DA8D7" w14:textId="77777777" w:rsidR="00296E35" w:rsidRPr="0079589D" w:rsidRDefault="00296E35" w:rsidP="00296E35">
      <w:pPr>
        <w:pStyle w:val="B1"/>
      </w:pPr>
      <w:r w:rsidRPr="0079589D">
        <w:t>2)</w:t>
      </w:r>
      <w:r w:rsidRPr="0079589D">
        <w:tab/>
      </w:r>
      <w:r w:rsidRPr="0079589D">
        <w:rPr>
          <w:lang w:eastAsia="ko-KR"/>
        </w:rPr>
        <w:t>shall generate a GROUP EMERGENCY ALERT ACK message as specified in subclause 1</w:t>
      </w:r>
      <w:r>
        <w:rPr>
          <w:lang w:eastAsia="ko-KR"/>
        </w:rPr>
        <w:t>5</w:t>
      </w:r>
      <w:r w:rsidRPr="0079589D">
        <w:rPr>
          <w:lang w:eastAsia="ko-KR"/>
        </w:rPr>
        <w:t xml:space="preserve">.1.15. In the GROUP </w:t>
      </w:r>
      <w:r w:rsidRPr="0079589D">
        <w:t xml:space="preserve">EMERGENCY ALERT ACK message, the </w:t>
      </w:r>
      <w:r>
        <w:t>MCData</w:t>
      </w:r>
      <w:r w:rsidRPr="0079589D">
        <w:t xml:space="preserve"> client:</w:t>
      </w:r>
    </w:p>
    <w:p w14:paraId="0A6311B5"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message</w:t>
      </w:r>
      <w:r w:rsidRPr="0079589D">
        <w:rPr>
          <w:lang w:eastAsia="ko-KR"/>
        </w:rPr>
        <w:t>;</w:t>
      </w:r>
    </w:p>
    <w:p w14:paraId="15AAF8D1"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w:t>
      </w:r>
    </w:p>
    <w:p w14:paraId="5B1815E8"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 and</w:t>
      </w:r>
    </w:p>
    <w:p w14:paraId="460D570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ACK message </w:t>
      </w:r>
      <w:r w:rsidRPr="0079589D">
        <w:t>as specified in subclause </w:t>
      </w:r>
      <w:r w:rsidRPr="0079589D">
        <w:rPr>
          <w:lang w:eastAsia="ko-KR"/>
        </w:rPr>
        <w:t>9.3.1.</w:t>
      </w:r>
      <w:r>
        <w:rPr>
          <w:lang w:eastAsia="ko-KR"/>
        </w:rPr>
        <w:t>2</w:t>
      </w:r>
      <w:r w:rsidRPr="0079589D">
        <w:rPr>
          <w:lang w:eastAsia="ko-KR"/>
        </w:rPr>
        <w:t>;</w:t>
      </w:r>
    </w:p>
    <w:p w14:paraId="08D050AF" w14:textId="77777777" w:rsidR="00296E35" w:rsidRPr="0079589D" w:rsidRDefault="00296E35" w:rsidP="00296E35">
      <w:pPr>
        <w:pStyle w:val="B1"/>
        <w:rPr>
          <w:lang w:eastAsia="ko-KR"/>
        </w:rPr>
      </w:pPr>
      <w:r w:rsidRPr="0079589D">
        <w:rPr>
          <w:lang w:eastAsia="ko-KR"/>
        </w:rPr>
        <w:t>4)</w:t>
      </w:r>
      <w:r w:rsidRPr="0079589D">
        <w:rPr>
          <w:lang w:eastAsia="ko-KR"/>
        </w:rPr>
        <w:tab/>
        <w:t>shall start timer TFE1 (Emergency Alert); and</w:t>
      </w:r>
    </w:p>
    <w:p w14:paraId="3AB3F256" w14:textId="77777777" w:rsidR="00296E35" w:rsidRPr="0079589D" w:rsidRDefault="00296E35" w:rsidP="00296E35">
      <w:pPr>
        <w:pStyle w:val="B1"/>
        <w:rPr>
          <w:lang w:eastAsia="ko-KR"/>
        </w:rPr>
      </w:pPr>
      <w:r w:rsidRPr="0079589D">
        <w:rPr>
          <w:lang w:eastAsia="ko-KR"/>
        </w:rPr>
        <w:t>5)</w:t>
      </w:r>
      <w:r w:rsidRPr="0079589D">
        <w:rPr>
          <w:lang w:eastAsia="ko-KR"/>
        </w:rPr>
        <w:tab/>
        <w:t>shall remain in the current state.</w:t>
      </w:r>
    </w:p>
    <w:p w14:paraId="24649FE4" w14:textId="77777777" w:rsidR="00296E35" w:rsidRDefault="00296E35" w:rsidP="00296E35">
      <w:pPr>
        <w:pStyle w:val="NO"/>
        <w:rPr>
          <w:lang w:eastAsia="zh-CN"/>
        </w:rPr>
      </w:pPr>
      <w:r w:rsidRPr="0079589D">
        <w:rPr>
          <w:lang w:eastAsia="ko-KR"/>
        </w:rPr>
        <w:t>NOTE:</w:t>
      </w:r>
      <w:r w:rsidRPr="0079589D">
        <w:rPr>
          <w:lang w:eastAsia="ko-KR"/>
        </w:rPr>
        <w:tab/>
      </w:r>
      <w:r w:rsidRPr="0079589D">
        <w:rPr>
          <w:lang w:eastAsia="zh-CN"/>
        </w:rPr>
        <w:t xml:space="preserve">Each instance of timer TFE1 is per </w:t>
      </w:r>
      <w:r>
        <w:rPr>
          <w:lang w:eastAsia="zh-CN"/>
        </w:rPr>
        <w:t>MCData</w:t>
      </w:r>
      <w:r w:rsidRPr="0079589D">
        <w:rPr>
          <w:lang w:eastAsia="zh-CN"/>
        </w:rPr>
        <w:t xml:space="preserve"> user ID.</w:t>
      </w:r>
    </w:p>
    <w:p w14:paraId="4356AEB7" w14:textId="77777777" w:rsidR="00296E35" w:rsidRPr="0079589D" w:rsidRDefault="00296E35" w:rsidP="00296E35">
      <w:pPr>
        <w:pStyle w:val="EditorsNote"/>
        <w:rPr>
          <w:rFonts w:eastAsia="Malgun Gothic"/>
          <w:lang w:val="en-US" w:eastAsia="ko-KR"/>
        </w:rPr>
      </w:pPr>
      <w:r>
        <w:rPr>
          <w:lang w:eastAsia="zh-CN"/>
        </w:rPr>
        <w:t xml:space="preserve">Editor’s Note: [CR 0095, WI eMCData2] </w:t>
      </w:r>
      <w:r w:rsidRPr="00204F0B">
        <w:t>Use</w:t>
      </w:r>
      <w:r>
        <w:rPr>
          <w:lang w:eastAsia="zh-CN"/>
        </w:rPr>
        <w:t xml:space="preserve"> of timer TFE1 in case of several emergency alerts from multiple users is FFS.</w:t>
      </w:r>
    </w:p>
    <w:p w14:paraId="6F7987DB" w14:textId="77777777" w:rsidR="00296E35" w:rsidRDefault="00296E35" w:rsidP="00296E35">
      <w:r>
        <w:t>[TS 24.282, clause 16.3.3.4]</w:t>
      </w:r>
    </w:p>
    <w:p w14:paraId="245DD38C"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stored in the list of users in emergency and Location IE different than the stored location of the user</w:t>
      </w:r>
      <w:r w:rsidRPr="0079589D">
        <w:rPr>
          <w:lang w:eastAsia="zh-CN"/>
        </w:rPr>
        <w:t xml:space="preserve">, the </w:t>
      </w:r>
      <w:r>
        <w:rPr>
          <w:lang w:eastAsia="zh-CN"/>
        </w:rPr>
        <w:t>MCData</w:t>
      </w:r>
      <w:r w:rsidRPr="0079589D">
        <w:rPr>
          <w:lang w:eastAsia="zh-CN"/>
        </w:rPr>
        <w:t xml:space="preserve"> client:</w:t>
      </w:r>
    </w:p>
    <w:p w14:paraId="3E89666B" w14:textId="77777777" w:rsidR="00296E35" w:rsidRPr="0079589D" w:rsidRDefault="00296E35" w:rsidP="00296E35">
      <w:pPr>
        <w:pStyle w:val="B1"/>
      </w:pPr>
      <w:r w:rsidRPr="0079589D">
        <w:t>1)</w:t>
      </w:r>
      <w:r w:rsidRPr="0079589D">
        <w:tab/>
        <w:t>may update the stored location of the user with the received Location IE;</w:t>
      </w:r>
    </w:p>
    <w:p w14:paraId="382AF86E" w14:textId="77777777" w:rsidR="00296E35" w:rsidRPr="0079589D" w:rsidRDefault="00296E35" w:rsidP="00296E35">
      <w:pPr>
        <w:pStyle w:val="B1"/>
      </w:pPr>
      <w:r w:rsidRPr="0079589D">
        <w:t>2)</w:t>
      </w:r>
      <w:r w:rsidRPr="0079589D">
        <w:tab/>
        <w:t>shall restart the associated timer TFE1 (Emergency Alert); and</w:t>
      </w:r>
    </w:p>
    <w:p w14:paraId="63895A77" w14:textId="77777777" w:rsidR="00296E35" w:rsidRPr="0079589D" w:rsidRDefault="00296E35" w:rsidP="00296E35">
      <w:pPr>
        <w:pStyle w:val="B1"/>
      </w:pPr>
      <w:r w:rsidRPr="0079589D">
        <w:t>3)</w:t>
      </w:r>
      <w:r w:rsidRPr="0079589D">
        <w:tab/>
        <w:t>shall remain in the current state.</w:t>
      </w:r>
    </w:p>
    <w:p w14:paraId="27608483" w14:textId="77777777" w:rsidR="00296E35" w:rsidRDefault="00296E35" w:rsidP="00296E35">
      <w:r>
        <w:t>[TS 24.282, clause 16.3.3.6]</w:t>
      </w:r>
    </w:p>
    <w:p w14:paraId="3CC8640A"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r>
        <w:t>MCData</w:t>
      </w:r>
      <w:r w:rsidRPr="0079589D">
        <w:t xml:space="preserve"> user ID IE stored in the list of users in emergency</w:t>
      </w:r>
      <w:r w:rsidRPr="0079589D">
        <w:rPr>
          <w:lang w:eastAsia="zh-CN"/>
        </w:rPr>
        <w:t xml:space="preserve">, the </w:t>
      </w:r>
      <w:r>
        <w:rPr>
          <w:lang w:eastAsia="zh-CN"/>
        </w:rPr>
        <w:t>MCData</w:t>
      </w:r>
      <w:r w:rsidRPr="0079589D">
        <w:rPr>
          <w:lang w:eastAsia="zh-CN"/>
        </w:rPr>
        <w:t xml:space="preserve"> client:</w:t>
      </w:r>
    </w:p>
    <w:p w14:paraId="6EB2B44A"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w:t>
      </w:r>
    </w:p>
    <w:p w14:paraId="58BB60DC" w14:textId="77777777" w:rsidR="00296E35" w:rsidRPr="0079589D" w:rsidRDefault="00296E35" w:rsidP="00296E35">
      <w:pPr>
        <w:pStyle w:val="B1"/>
      </w:pPr>
      <w:r w:rsidRPr="0079589D">
        <w:t>2)</w:t>
      </w:r>
      <w:r w:rsidRPr="0079589D">
        <w:tab/>
      </w:r>
      <w:r w:rsidRPr="0079589D">
        <w:rPr>
          <w:lang w:eastAsia="ko-KR"/>
        </w:rPr>
        <w:t>shall generate a GROUP EMERGENCY ALERT CANCEL ACK message as specified in subclause 1</w:t>
      </w:r>
      <w:r>
        <w:rPr>
          <w:lang w:eastAsia="ko-KR"/>
        </w:rPr>
        <w:t>5</w:t>
      </w:r>
      <w:r w:rsidRPr="0079589D">
        <w:rPr>
          <w:lang w:eastAsia="ko-KR"/>
        </w:rPr>
        <w:t xml:space="preserve">.1.17. In the GROUP </w:t>
      </w:r>
      <w:r w:rsidRPr="0079589D">
        <w:t xml:space="preserve">EMERGENCY ALERT CANCEL ACK message, the </w:t>
      </w:r>
      <w:r>
        <w:t>MCData</w:t>
      </w:r>
      <w:r w:rsidRPr="0079589D">
        <w:t xml:space="preserve"> client:</w:t>
      </w:r>
    </w:p>
    <w:p w14:paraId="277FBA01"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CANCEL message</w:t>
      </w:r>
      <w:r w:rsidRPr="0079589D">
        <w:rPr>
          <w:lang w:eastAsia="ko-KR"/>
        </w:rPr>
        <w:t>;</w:t>
      </w:r>
    </w:p>
    <w:p w14:paraId="6A0F8949"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 and</w:t>
      </w:r>
    </w:p>
    <w:p w14:paraId="711295F3"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w:t>
      </w:r>
    </w:p>
    <w:p w14:paraId="710F82B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ACK message </w:t>
      </w:r>
      <w:r w:rsidRPr="0079589D">
        <w:t>as specified in subclause </w:t>
      </w:r>
      <w:r w:rsidRPr="0079589D">
        <w:rPr>
          <w:lang w:eastAsia="ko-KR"/>
        </w:rPr>
        <w:t>9.3.1.</w:t>
      </w:r>
      <w:r>
        <w:rPr>
          <w:lang w:eastAsia="ko-KR"/>
        </w:rPr>
        <w:t>2</w:t>
      </w:r>
      <w:r w:rsidRPr="0079589D">
        <w:rPr>
          <w:lang w:eastAsia="ko-KR"/>
        </w:rPr>
        <w:t>;</w:t>
      </w:r>
    </w:p>
    <w:p w14:paraId="7B166EA2" w14:textId="77777777" w:rsidR="00296E35" w:rsidRPr="0079589D" w:rsidRDefault="00296E35" w:rsidP="00296E35">
      <w:pPr>
        <w:pStyle w:val="B1"/>
        <w:rPr>
          <w:lang w:eastAsia="ko-KR"/>
        </w:rPr>
      </w:pPr>
      <w:r w:rsidRPr="0079589D">
        <w:rPr>
          <w:lang w:eastAsia="ko-KR"/>
        </w:rPr>
        <w:t>4)</w:t>
      </w:r>
      <w:r w:rsidRPr="0079589D">
        <w:rPr>
          <w:lang w:eastAsia="ko-KR"/>
        </w:rPr>
        <w:tab/>
        <w:t>shall stop the associated timer TFE1 (Emergency Alert); and</w:t>
      </w:r>
    </w:p>
    <w:p w14:paraId="269F3A0F" w14:textId="77777777" w:rsidR="00296E35" w:rsidRPr="0079589D" w:rsidRDefault="00296E35" w:rsidP="00296E35">
      <w:pPr>
        <w:pStyle w:val="B1"/>
        <w:rPr>
          <w:lang w:eastAsia="zh-CN"/>
        </w:rPr>
      </w:pPr>
      <w:r w:rsidRPr="0079589D">
        <w:rPr>
          <w:lang w:eastAsia="ko-KR"/>
        </w:rPr>
        <w:t>5)</w:t>
      </w:r>
      <w:r w:rsidRPr="0079589D">
        <w:rPr>
          <w:lang w:eastAsia="ko-KR"/>
        </w:rPr>
        <w:tab/>
        <w:t>shall remain in the current state</w:t>
      </w:r>
      <w:r w:rsidRPr="0079589D">
        <w:t>.</w:t>
      </w:r>
    </w:p>
    <w:p w14:paraId="45831901" w14:textId="77777777" w:rsidR="00296E35" w:rsidRDefault="00296E35" w:rsidP="00296E35">
      <w:r>
        <w:t>[TS 24.282, clause 16.3.3.7]</w:t>
      </w:r>
    </w:p>
    <w:p w14:paraId="5163271C" w14:textId="77777777" w:rsidR="00296E35" w:rsidRPr="0079589D" w:rsidRDefault="00296E35" w:rsidP="00296E35">
      <w:pPr>
        <w:rPr>
          <w:lang w:eastAsia="zh-CN"/>
        </w:rPr>
      </w:pPr>
      <w:r w:rsidRPr="0079589D">
        <w:rPr>
          <w:lang w:eastAsia="zh-CN"/>
        </w:rPr>
        <w:t xml:space="preserve">When in state "E1: Not in emergency state" or in "E2: Emergency state", upon expiry of timer TFE1 (Emergency Alert) associated with a stored </w:t>
      </w:r>
      <w:r>
        <w:rPr>
          <w:lang w:eastAsia="zh-CN"/>
        </w:rPr>
        <w:t>MCData</w:t>
      </w:r>
      <w:r w:rsidRPr="0079589D">
        <w:rPr>
          <w:lang w:eastAsia="zh-CN"/>
        </w:rPr>
        <w:t xml:space="preserve"> user ID, the </w:t>
      </w:r>
      <w:r>
        <w:rPr>
          <w:lang w:eastAsia="zh-CN"/>
        </w:rPr>
        <w:t>MCData</w:t>
      </w:r>
      <w:r w:rsidRPr="0079589D">
        <w:rPr>
          <w:lang w:eastAsia="zh-CN"/>
        </w:rPr>
        <w:t xml:space="preserve"> client:</w:t>
      </w:r>
    </w:p>
    <w:p w14:paraId="63E03EA7"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 and</w:t>
      </w:r>
    </w:p>
    <w:p w14:paraId="2CD07292" w14:textId="77777777" w:rsidR="00296E35" w:rsidRDefault="00296E35" w:rsidP="00296E35">
      <w:pPr>
        <w:pStyle w:val="B1"/>
      </w:pPr>
      <w:r w:rsidRPr="0079589D">
        <w:t>2)</w:t>
      </w:r>
      <w:r w:rsidRPr="0079589D">
        <w:tab/>
        <w:t>shall remain in the current state.</w:t>
      </w:r>
    </w:p>
    <w:p w14:paraId="53C82613" w14:textId="77777777" w:rsidR="00296E35" w:rsidRDefault="00296E35" w:rsidP="00296E35">
      <w:pPr>
        <w:pStyle w:val="H6"/>
      </w:pPr>
      <w:r>
        <w:t>7.3.2.3</w:t>
      </w:r>
      <w:r>
        <w:tab/>
        <w:t>Test description</w:t>
      </w:r>
    </w:p>
    <w:p w14:paraId="40699B57" w14:textId="77777777" w:rsidR="00296E35" w:rsidRDefault="00296E35" w:rsidP="00296E35">
      <w:pPr>
        <w:pStyle w:val="H6"/>
      </w:pPr>
      <w:r>
        <w:t>7.3.2.3.1</w:t>
      </w:r>
      <w:r>
        <w:tab/>
        <w:t>Pre-test conditions</w:t>
      </w:r>
    </w:p>
    <w:p w14:paraId="2E793CC9" w14:textId="77777777" w:rsidR="00296E35" w:rsidRPr="001C0FC4" w:rsidRDefault="00296E35" w:rsidP="00296E35">
      <w:pPr>
        <w:pStyle w:val="H6"/>
      </w:pPr>
      <w:r w:rsidRPr="001C0FC4">
        <w:t>System Simulator:</w:t>
      </w:r>
    </w:p>
    <w:p w14:paraId="7C1DBF3C" w14:textId="77777777" w:rsidR="00296E35" w:rsidRPr="001C0FC4" w:rsidRDefault="00296E35" w:rsidP="00296E35">
      <w:pPr>
        <w:pStyle w:val="B1"/>
      </w:pPr>
      <w:r w:rsidRPr="001C0FC4">
        <w:t>-</w:t>
      </w:r>
      <w:r w:rsidRPr="001C0FC4">
        <w:tab/>
      </w:r>
      <w:r w:rsidRPr="001C0FC4">
        <w:rPr>
          <w:color w:val="000000"/>
        </w:rPr>
        <w:t>SS-UE1 (MCData Client)</w:t>
      </w:r>
    </w:p>
    <w:p w14:paraId="1C3E674C"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10D83E3"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1E89549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7DDB87" w14:textId="77777777" w:rsidR="00296E35" w:rsidRPr="001C0FC4" w:rsidRDefault="00296E35" w:rsidP="00296E35">
      <w:pPr>
        <w:pStyle w:val="B1"/>
      </w:pPr>
      <w:r w:rsidRPr="001C0FC4">
        <w:t>-</w:t>
      </w:r>
      <w:r w:rsidRPr="001C0FC4">
        <w:tab/>
      </w:r>
      <w:r w:rsidRPr="001C0FC4">
        <w:rPr>
          <w:color w:val="000000"/>
        </w:rPr>
        <w:t>SS-NW (MCData server)</w:t>
      </w:r>
    </w:p>
    <w:p w14:paraId="185B7AE6"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8868D85" w14:textId="1838E02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2CEFD121" w14:textId="77777777" w:rsidR="00296E35" w:rsidRPr="001C0FC4" w:rsidRDefault="00296E35" w:rsidP="00296E35">
      <w:pPr>
        <w:pStyle w:val="H6"/>
      </w:pPr>
      <w:r w:rsidRPr="001C0FC4">
        <w:t>IUT:</w:t>
      </w:r>
    </w:p>
    <w:p w14:paraId="0736A01B" w14:textId="77777777" w:rsidR="00296E35" w:rsidRPr="001C0FC4" w:rsidRDefault="00296E35" w:rsidP="00296E35">
      <w:pPr>
        <w:pStyle w:val="B1"/>
      </w:pPr>
      <w:r w:rsidRPr="001C0FC4">
        <w:t>-</w:t>
      </w:r>
      <w:r w:rsidRPr="001C0FC4">
        <w:tab/>
        <w:t>UE (MCData Client)</w:t>
      </w:r>
    </w:p>
    <w:p w14:paraId="55A8D95D" w14:textId="3AE3869D"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9A7AF68"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10114D4" w14:textId="77777777" w:rsidR="00296E35" w:rsidRPr="001C0FC4" w:rsidRDefault="00296E35" w:rsidP="00296E35">
      <w:pPr>
        <w:pStyle w:val="B1"/>
      </w:pPr>
      <w:r w:rsidRPr="001C0FC4">
        <w:t>-</w:t>
      </w:r>
      <w:r w:rsidRPr="001C0FC4">
        <w:tab/>
        <w:t>CFS1 (SDS retransmission) is set to the default value of 5.</w:t>
      </w:r>
    </w:p>
    <w:p w14:paraId="6188E001" w14:textId="77777777" w:rsidR="00296E35" w:rsidRPr="001C0FC4" w:rsidRDefault="00296E35" w:rsidP="00296E35">
      <w:pPr>
        <w:pStyle w:val="B1"/>
      </w:pPr>
      <w:r w:rsidRPr="001C0FC4">
        <w:t>-</w:t>
      </w:r>
      <w:r w:rsidRPr="001C0FC4">
        <w:tab/>
        <w:t>TFS1 (SDS retransmission) is set to the default value of 40 ms.</w:t>
      </w:r>
    </w:p>
    <w:p w14:paraId="5B068225" w14:textId="77777777" w:rsidR="00296E35" w:rsidRPr="001C0FC4" w:rsidRDefault="00296E35" w:rsidP="00296E35">
      <w:pPr>
        <w:pStyle w:val="H6"/>
      </w:pPr>
      <w:r w:rsidRPr="001C0FC4">
        <w:t>Preamble:</w:t>
      </w:r>
    </w:p>
    <w:p w14:paraId="23BBA1FB" w14:textId="0D90C08D"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041DA2B" w14:textId="41925A3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95BA878"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3C5ADF62" w14:textId="77777777" w:rsidR="00296E35" w:rsidRPr="001C0FC4" w:rsidRDefault="00296E35" w:rsidP="00296E35">
      <w:pPr>
        <w:pStyle w:val="B1"/>
      </w:pPr>
      <w:r w:rsidRPr="001C0FC4">
        <w:t>-</w:t>
      </w:r>
      <w:r w:rsidRPr="001C0FC4">
        <w:tab/>
        <w:t>The UE is switched-off.</w:t>
      </w:r>
    </w:p>
    <w:p w14:paraId="053879A3" w14:textId="77777777" w:rsidR="00296E35" w:rsidRPr="001C0FC4" w:rsidRDefault="00296E35" w:rsidP="00296E35">
      <w:pPr>
        <w:pStyle w:val="B1"/>
      </w:pPr>
      <w:r w:rsidRPr="001C0FC4">
        <w:t>-</w:t>
      </w:r>
      <w:r w:rsidRPr="001C0FC4">
        <w:tab/>
        <w:t>UE States at the end of the preamble</w:t>
      </w:r>
    </w:p>
    <w:p w14:paraId="629F1D2E" w14:textId="77777777" w:rsidR="00296E35" w:rsidRPr="001C0FC4" w:rsidRDefault="00296E35" w:rsidP="00296E35">
      <w:pPr>
        <w:pStyle w:val="B2"/>
      </w:pPr>
      <w:r w:rsidRPr="001C0FC4">
        <w:t>-</w:t>
      </w:r>
      <w:r w:rsidRPr="001C0FC4">
        <w:tab/>
        <w:t>The UE is in state 'switched-off'.</w:t>
      </w:r>
    </w:p>
    <w:p w14:paraId="0D2F6C0B" w14:textId="77777777" w:rsidR="00296E35" w:rsidRDefault="00296E35" w:rsidP="00296E35">
      <w:pPr>
        <w:pStyle w:val="H6"/>
      </w:pPr>
      <w:r>
        <w:t>7.3.2.3.2</w:t>
      </w:r>
      <w:r>
        <w:tab/>
        <w:t>Test procedure sequence</w:t>
      </w:r>
    </w:p>
    <w:p w14:paraId="6F509EE9" w14:textId="77777777" w:rsidR="00296E35" w:rsidRDefault="00296E35" w:rsidP="00296E35">
      <w:pPr>
        <w:pStyle w:val="TH"/>
      </w:pPr>
      <w:r>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AA88108" w14:textId="77777777" w:rsidTr="002E3FCC">
        <w:tc>
          <w:tcPr>
            <w:tcW w:w="649" w:type="dxa"/>
            <w:tcBorders>
              <w:top w:val="single" w:sz="4" w:space="0" w:color="auto"/>
              <w:left w:val="single" w:sz="4" w:space="0" w:color="auto"/>
              <w:bottom w:val="nil"/>
              <w:right w:val="single" w:sz="4" w:space="0" w:color="auto"/>
            </w:tcBorders>
            <w:hideMark/>
          </w:tcPr>
          <w:p w14:paraId="02ED4456"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63635C19"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D12883"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740C1CFA"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FC09889" w14:textId="77777777" w:rsidR="00296E35" w:rsidRDefault="00296E35" w:rsidP="002E3FCC">
            <w:pPr>
              <w:pStyle w:val="TAH"/>
            </w:pPr>
            <w:r>
              <w:t>Verdict</w:t>
            </w:r>
          </w:p>
        </w:tc>
      </w:tr>
      <w:tr w:rsidR="00296E35" w14:paraId="3F165C6D" w14:textId="77777777" w:rsidTr="002E3FCC">
        <w:tc>
          <w:tcPr>
            <w:tcW w:w="649" w:type="dxa"/>
            <w:tcBorders>
              <w:top w:val="nil"/>
              <w:left w:val="single" w:sz="4" w:space="0" w:color="auto"/>
              <w:bottom w:val="single" w:sz="4" w:space="0" w:color="auto"/>
              <w:right w:val="single" w:sz="4" w:space="0" w:color="auto"/>
            </w:tcBorders>
          </w:tcPr>
          <w:p w14:paraId="5D6AF1C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AC9A838"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475923"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D338A07"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D43011E"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E8E95D1" w14:textId="77777777" w:rsidR="00296E35" w:rsidRDefault="00296E35" w:rsidP="002E3FCC">
            <w:pPr>
              <w:pStyle w:val="TAH"/>
            </w:pPr>
          </w:p>
        </w:tc>
      </w:tr>
      <w:tr w:rsidR="00296E35" w14:paraId="798D72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E491D8"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6BBF9E9"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246F55CF"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3BAAE8"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875C7"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B118E" w14:textId="77777777" w:rsidR="00296E35" w:rsidRDefault="00296E35" w:rsidP="002E3FCC">
            <w:pPr>
              <w:pStyle w:val="TAC"/>
            </w:pPr>
            <w:r w:rsidRPr="001C0FC4">
              <w:t>-</w:t>
            </w:r>
          </w:p>
        </w:tc>
      </w:tr>
      <w:tr w:rsidR="00296E35" w14:paraId="0E3A716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72DEF5"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4BE02276" w14:textId="77777777" w:rsidR="00296E35" w:rsidRPr="001C0FC4" w:rsidRDefault="00296E35" w:rsidP="002E3FCC">
            <w:pPr>
              <w:pStyle w:val="TAL"/>
            </w:pPr>
            <w:r w:rsidRPr="001C0FC4">
              <w:t>Trigger the UE to reset UTC time and location.</w:t>
            </w:r>
          </w:p>
          <w:p w14:paraId="7096F151" w14:textId="77777777" w:rsidR="00296E35" w:rsidRPr="001C0FC4" w:rsidRDefault="00296E35" w:rsidP="002E3FCC">
            <w:pPr>
              <w:pStyle w:val="TAL"/>
            </w:pPr>
          </w:p>
          <w:p w14:paraId="69B49234"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F59D6BE"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90088C"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A4AE4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C00988" w14:textId="77777777" w:rsidR="00296E35" w:rsidRDefault="00296E35" w:rsidP="002E3FCC">
            <w:pPr>
              <w:pStyle w:val="TAC"/>
            </w:pPr>
            <w:r w:rsidRPr="001C0FC4">
              <w:t>-</w:t>
            </w:r>
          </w:p>
        </w:tc>
      </w:tr>
      <w:tr w:rsidR="00296E35" w14:paraId="621FA43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31D9C2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51FCDAFD" w14:textId="415B11CE"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C69ECC1" w14:textId="77777777" w:rsidR="00296E35" w:rsidRPr="001C0FC4" w:rsidRDefault="00296E35" w:rsidP="002E3FCC">
            <w:pPr>
              <w:pStyle w:val="TAL"/>
              <w:spacing w:line="256" w:lineRule="auto"/>
            </w:pPr>
          </w:p>
          <w:p w14:paraId="36ACA7F1"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8B39DE6"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D2FC3"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DE0FF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16BB63" w14:textId="77777777" w:rsidR="00296E35" w:rsidRDefault="00296E35" w:rsidP="002E3FCC">
            <w:pPr>
              <w:pStyle w:val="TAC"/>
            </w:pPr>
            <w:r w:rsidRPr="001C0FC4">
              <w:t>-</w:t>
            </w:r>
          </w:p>
        </w:tc>
      </w:tr>
      <w:tr w:rsidR="00296E35" w14:paraId="3248D7A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EB0D45" w14:textId="77777777" w:rsidR="00296E35" w:rsidRDefault="00296E35" w:rsidP="002E3FCC">
            <w:pPr>
              <w:pStyle w:val="TAC"/>
            </w:pPr>
            <w:r>
              <w:t>-</w:t>
            </w:r>
          </w:p>
        </w:tc>
        <w:tc>
          <w:tcPr>
            <w:tcW w:w="3970" w:type="dxa"/>
            <w:tcBorders>
              <w:top w:val="single" w:sz="4" w:space="0" w:color="auto"/>
              <w:left w:val="single" w:sz="4" w:space="0" w:color="auto"/>
              <w:bottom w:val="single" w:sz="4" w:space="0" w:color="auto"/>
              <w:right w:val="single" w:sz="4" w:space="0" w:color="auto"/>
            </w:tcBorders>
            <w:hideMark/>
          </w:tcPr>
          <w:p w14:paraId="3E68FA9D" w14:textId="346B583E" w:rsidR="00296E35" w:rsidRDefault="00296E35" w:rsidP="002E3FCC">
            <w:pPr>
              <w:pStyle w:val="TAL"/>
            </w:pPr>
            <w:r>
              <w:t>EXCEPTION: The E-UTRA/EPC actions which are related to the MCData call establishment are described in TS 37.579-1 [2] clause 5.4.10 'MCX CT communication over ProSe direct one-to-many communication out of E-UTRA coverage / Announcing/Discoveree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C633E4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587963"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35BE2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7CBD8CD" w14:textId="77777777" w:rsidR="00296E35" w:rsidRDefault="00296E35" w:rsidP="002E3FCC">
            <w:pPr>
              <w:pStyle w:val="TAC"/>
            </w:pPr>
            <w:r>
              <w:t>-</w:t>
            </w:r>
          </w:p>
        </w:tc>
      </w:tr>
      <w:tr w:rsidR="00296E35" w14:paraId="25EDB9E8" w14:textId="77777777" w:rsidTr="002E3FCC">
        <w:tc>
          <w:tcPr>
            <w:tcW w:w="649" w:type="dxa"/>
            <w:tcBorders>
              <w:top w:val="single" w:sz="4" w:space="0" w:color="auto"/>
              <w:left w:val="single" w:sz="4" w:space="0" w:color="auto"/>
              <w:bottom w:val="single" w:sz="4" w:space="0" w:color="auto"/>
              <w:right w:val="single" w:sz="4" w:space="0" w:color="auto"/>
            </w:tcBorders>
          </w:tcPr>
          <w:p w14:paraId="2F864829"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4D8B1799" w14:textId="77777777" w:rsidR="00296E35" w:rsidRDefault="00296E35" w:rsidP="002E3FCC">
            <w:pPr>
              <w:pStyle w:val="TAL"/>
            </w:pPr>
            <w:r>
              <w:t>SS-UE1 (MCData client) sends a GROUP EMERGENCY ALERT</w:t>
            </w:r>
          </w:p>
          <w:p w14:paraId="6C152617" w14:textId="77777777" w:rsidR="00296E35" w:rsidRDefault="00296E35" w:rsidP="002E3FCC">
            <w:pPr>
              <w:pStyle w:val="TAL"/>
            </w:pPr>
            <w:r>
              <w:t>(NOTE 2), (NOTE 3), (NOTE 4)</w:t>
            </w:r>
          </w:p>
        </w:tc>
        <w:tc>
          <w:tcPr>
            <w:tcW w:w="709" w:type="dxa"/>
            <w:tcBorders>
              <w:top w:val="single" w:sz="4" w:space="0" w:color="auto"/>
              <w:left w:val="single" w:sz="4" w:space="0" w:color="auto"/>
              <w:bottom w:val="single" w:sz="4" w:space="0" w:color="auto"/>
              <w:right w:val="single" w:sz="4" w:space="0" w:color="auto"/>
            </w:tcBorders>
            <w:hideMark/>
          </w:tcPr>
          <w:p w14:paraId="02633493"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2E4946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61D8186"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4FE96D8" w14:textId="77777777" w:rsidR="00296E35" w:rsidRDefault="00296E35" w:rsidP="002E3FCC">
            <w:pPr>
              <w:pStyle w:val="TAC"/>
            </w:pPr>
            <w:r>
              <w:t>-</w:t>
            </w:r>
          </w:p>
        </w:tc>
      </w:tr>
      <w:tr w:rsidR="00296E35" w14:paraId="3322EF32" w14:textId="77777777" w:rsidTr="002E3FCC">
        <w:tc>
          <w:tcPr>
            <w:tcW w:w="649" w:type="dxa"/>
            <w:tcBorders>
              <w:top w:val="single" w:sz="4" w:space="0" w:color="auto"/>
              <w:left w:val="single" w:sz="4" w:space="0" w:color="auto"/>
              <w:bottom w:val="single" w:sz="4" w:space="0" w:color="auto"/>
              <w:right w:val="single" w:sz="4" w:space="0" w:color="auto"/>
            </w:tcBorders>
          </w:tcPr>
          <w:p w14:paraId="2C01C02A"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5A35DEA7"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FAB8CE0"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484FE8"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2E4BA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3190D60" w14:textId="77777777" w:rsidR="00296E35" w:rsidRDefault="00296E35" w:rsidP="002E3FCC">
            <w:pPr>
              <w:pStyle w:val="TAC"/>
            </w:pPr>
            <w:r>
              <w:t>-</w:t>
            </w:r>
          </w:p>
        </w:tc>
      </w:tr>
      <w:tr w:rsidR="00296E35" w14:paraId="7DCE0A1B" w14:textId="77777777" w:rsidTr="002E3FCC">
        <w:tc>
          <w:tcPr>
            <w:tcW w:w="649" w:type="dxa"/>
            <w:tcBorders>
              <w:top w:val="single" w:sz="4" w:space="0" w:color="auto"/>
              <w:left w:val="single" w:sz="4" w:space="0" w:color="auto"/>
              <w:bottom w:val="single" w:sz="4" w:space="0" w:color="auto"/>
              <w:right w:val="single" w:sz="4" w:space="0" w:color="auto"/>
            </w:tcBorders>
          </w:tcPr>
          <w:p w14:paraId="5E3F2A67"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384A9812" w14:textId="77777777" w:rsidR="00296E35" w:rsidRDefault="00296E35" w:rsidP="002E3FCC">
            <w:pPr>
              <w:pStyle w:val="TAL"/>
            </w:pPr>
            <w:r>
              <w:t>SS starts Timer=15s (TFE1 (Emergency Alert))</w:t>
            </w:r>
          </w:p>
        </w:tc>
        <w:tc>
          <w:tcPr>
            <w:tcW w:w="709" w:type="dxa"/>
            <w:tcBorders>
              <w:top w:val="single" w:sz="4" w:space="0" w:color="auto"/>
              <w:left w:val="single" w:sz="4" w:space="0" w:color="auto"/>
              <w:bottom w:val="single" w:sz="4" w:space="0" w:color="auto"/>
              <w:right w:val="single" w:sz="4" w:space="0" w:color="auto"/>
            </w:tcBorders>
            <w:hideMark/>
          </w:tcPr>
          <w:p w14:paraId="20B8BE89"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7258FF"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CD1690"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9E769AE" w14:textId="77777777" w:rsidR="00296E35" w:rsidRDefault="00296E35" w:rsidP="002E3FCC">
            <w:pPr>
              <w:pStyle w:val="TAC"/>
            </w:pPr>
            <w:r>
              <w:t>-</w:t>
            </w:r>
          </w:p>
        </w:tc>
      </w:tr>
      <w:tr w:rsidR="00296E35" w14:paraId="4A6C2002" w14:textId="77777777" w:rsidTr="002E3FCC">
        <w:tc>
          <w:tcPr>
            <w:tcW w:w="649" w:type="dxa"/>
            <w:tcBorders>
              <w:top w:val="single" w:sz="4" w:space="0" w:color="auto"/>
              <w:left w:val="single" w:sz="4" w:space="0" w:color="auto"/>
              <w:bottom w:val="single" w:sz="4" w:space="0" w:color="auto"/>
              <w:right w:val="single" w:sz="4" w:space="0" w:color="auto"/>
            </w:tcBorders>
          </w:tcPr>
          <w:p w14:paraId="64669C1A"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4F7F79AC"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686B885C"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05B1934"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1E282F5"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9C6CB25" w14:textId="77777777" w:rsidR="00296E35" w:rsidRDefault="00296E35" w:rsidP="002E3FCC">
            <w:pPr>
              <w:pStyle w:val="TAC"/>
            </w:pPr>
            <w:r>
              <w:t>P</w:t>
            </w:r>
          </w:p>
        </w:tc>
      </w:tr>
      <w:tr w:rsidR="00296E35" w14:paraId="4983DEB2" w14:textId="77777777" w:rsidTr="002E3FCC">
        <w:tc>
          <w:tcPr>
            <w:tcW w:w="649" w:type="dxa"/>
            <w:tcBorders>
              <w:top w:val="single" w:sz="4" w:space="0" w:color="auto"/>
              <w:left w:val="single" w:sz="4" w:space="0" w:color="auto"/>
              <w:bottom w:val="single" w:sz="4" w:space="0" w:color="auto"/>
              <w:right w:val="single" w:sz="4" w:space="0" w:color="auto"/>
            </w:tcBorders>
          </w:tcPr>
          <w:p w14:paraId="3114D733"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07909DA4"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1FC557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66F172"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4985FF"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A64A7A" w14:textId="77777777" w:rsidR="00296E35" w:rsidRDefault="00296E35" w:rsidP="002E3FCC">
            <w:pPr>
              <w:pStyle w:val="TAC"/>
            </w:pPr>
            <w:r>
              <w:t>-</w:t>
            </w:r>
          </w:p>
        </w:tc>
      </w:tr>
      <w:tr w:rsidR="00296E35" w14:paraId="797F8BDF" w14:textId="77777777" w:rsidTr="002E3FCC">
        <w:tc>
          <w:tcPr>
            <w:tcW w:w="649" w:type="dxa"/>
            <w:tcBorders>
              <w:top w:val="single" w:sz="4" w:space="0" w:color="auto"/>
              <w:left w:val="single" w:sz="4" w:space="0" w:color="auto"/>
              <w:bottom w:val="single" w:sz="4" w:space="0" w:color="auto"/>
              <w:right w:val="single" w:sz="4" w:space="0" w:color="auto"/>
            </w:tcBorders>
          </w:tcPr>
          <w:p w14:paraId="6303399D"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0DC62BE8" w14:textId="77777777" w:rsidR="00296E35" w:rsidRDefault="00296E35" w:rsidP="002E3FCC">
            <w:pPr>
              <w:pStyle w:val="TAL"/>
            </w:pPr>
            <w:r>
              <w:t>Upon expiry of the timer TFE2 (emergency alert retransmission), the SS-UE1 (MCData client) retransmits the emergency alert by sending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068F1E07"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B7FB59B"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D66C49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A90A10E" w14:textId="77777777" w:rsidR="00296E35" w:rsidRDefault="00296E35" w:rsidP="002E3FCC">
            <w:pPr>
              <w:pStyle w:val="TAC"/>
            </w:pPr>
            <w:r>
              <w:t>-</w:t>
            </w:r>
          </w:p>
        </w:tc>
      </w:tr>
      <w:tr w:rsidR="00296E35" w14:paraId="24F21FF7" w14:textId="77777777" w:rsidTr="002E3FCC">
        <w:tc>
          <w:tcPr>
            <w:tcW w:w="649" w:type="dxa"/>
            <w:tcBorders>
              <w:top w:val="single" w:sz="4" w:space="0" w:color="auto"/>
              <w:left w:val="single" w:sz="4" w:space="0" w:color="auto"/>
              <w:bottom w:val="single" w:sz="4" w:space="0" w:color="auto"/>
              <w:right w:val="single" w:sz="4" w:space="0" w:color="auto"/>
            </w:tcBorders>
          </w:tcPr>
          <w:p w14:paraId="2D25D88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1FF0B040"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FA64EBB"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2740B6"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EA6BCC"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36373D" w14:textId="77777777" w:rsidR="00296E35" w:rsidRDefault="00296E35" w:rsidP="002E3FCC">
            <w:pPr>
              <w:pStyle w:val="TAC"/>
            </w:pPr>
            <w:r>
              <w:t>-</w:t>
            </w:r>
          </w:p>
        </w:tc>
      </w:tr>
      <w:tr w:rsidR="00296E35" w14:paraId="6A5B1D3E" w14:textId="77777777" w:rsidTr="002E3FCC">
        <w:tc>
          <w:tcPr>
            <w:tcW w:w="649" w:type="dxa"/>
            <w:tcBorders>
              <w:top w:val="single" w:sz="4" w:space="0" w:color="auto"/>
              <w:left w:val="single" w:sz="4" w:space="0" w:color="auto"/>
              <w:bottom w:val="single" w:sz="4" w:space="0" w:color="auto"/>
              <w:right w:val="single" w:sz="4" w:space="0" w:color="auto"/>
            </w:tcBorders>
          </w:tcPr>
          <w:p w14:paraId="77C1037F"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2B004E4" w14:textId="77777777" w:rsidR="00296E35" w:rsidRDefault="00296E35" w:rsidP="002E3FCC">
            <w:pPr>
              <w:pStyle w:val="TAL"/>
            </w:pPr>
            <w:r>
              <w:t>Check: Does the UE (MCData Client) respond to the GROUP EMERGENCY ALERT by sending in the next 5 seconds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5B86C14"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F171F85"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75210CA7"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FEF4C9F" w14:textId="77777777" w:rsidR="00296E35" w:rsidRDefault="00296E35" w:rsidP="002E3FCC">
            <w:pPr>
              <w:pStyle w:val="TAC"/>
            </w:pPr>
            <w:r>
              <w:t>F</w:t>
            </w:r>
          </w:p>
        </w:tc>
      </w:tr>
      <w:tr w:rsidR="00296E35" w14:paraId="102A4475" w14:textId="77777777" w:rsidTr="002E3FCC">
        <w:tc>
          <w:tcPr>
            <w:tcW w:w="649" w:type="dxa"/>
            <w:tcBorders>
              <w:top w:val="single" w:sz="4" w:space="0" w:color="auto"/>
              <w:left w:val="single" w:sz="4" w:space="0" w:color="auto"/>
              <w:bottom w:val="single" w:sz="4" w:space="0" w:color="auto"/>
              <w:right w:val="single" w:sz="4" w:space="0" w:color="auto"/>
            </w:tcBorders>
          </w:tcPr>
          <w:p w14:paraId="447DB72E"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25E92984" w14:textId="77777777" w:rsidR="00296E35" w:rsidRDefault="00296E35" w:rsidP="002E3FCC">
            <w:pPr>
              <w:pStyle w:val="TAL"/>
            </w:pPr>
            <w:r>
              <w:t>Wait 5 seconds for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CEA839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C650F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1D780A"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92DCB8" w14:textId="77777777" w:rsidR="00296E35" w:rsidRDefault="00296E35" w:rsidP="002E3FCC">
            <w:pPr>
              <w:pStyle w:val="TAC"/>
            </w:pPr>
            <w:r>
              <w:t>-</w:t>
            </w:r>
          </w:p>
        </w:tc>
      </w:tr>
      <w:tr w:rsidR="00296E35" w14:paraId="275CD512" w14:textId="77777777" w:rsidTr="002E3FCC">
        <w:tc>
          <w:tcPr>
            <w:tcW w:w="649" w:type="dxa"/>
            <w:tcBorders>
              <w:top w:val="single" w:sz="4" w:space="0" w:color="auto"/>
              <w:left w:val="single" w:sz="4" w:space="0" w:color="auto"/>
              <w:bottom w:val="single" w:sz="4" w:space="0" w:color="auto"/>
              <w:right w:val="single" w:sz="4" w:space="0" w:color="auto"/>
            </w:tcBorders>
          </w:tcPr>
          <w:p w14:paraId="4090E62A" w14:textId="77777777" w:rsidR="00296E35" w:rsidRDefault="00296E35" w:rsidP="002E3FCC">
            <w:pPr>
              <w:pStyle w:val="TAC"/>
            </w:pPr>
            <w:r>
              <w:t>13</w:t>
            </w:r>
          </w:p>
        </w:tc>
        <w:tc>
          <w:tcPr>
            <w:tcW w:w="3970" w:type="dxa"/>
            <w:tcBorders>
              <w:top w:val="single" w:sz="4" w:space="0" w:color="auto"/>
              <w:left w:val="single" w:sz="4" w:space="0" w:color="auto"/>
              <w:bottom w:val="single" w:sz="4" w:space="0" w:color="auto"/>
              <w:right w:val="single" w:sz="4" w:space="0" w:color="auto"/>
            </w:tcBorders>
            <w:hideMark/>
          </w:tcPr>
          <w:p w14:paraId="11DAB2CD" w14:textId="77777777" w:rsidR="00296E35" w:rsidRDefault="00296E35" w:rsidP="002E3FCC">
            <w:pPr>
              <w:pStyle w:val="TAL"/>
            </w:pPr>
            <w:r>
              <w:t>Timer=15s expires (TFE1 (Emergency Alert))</w:t>
            </w:r>
          </w:p>
          <w:p w14:paraId="0E0A1846" w14:textId="77777777" w:rsidR="00296E35" w:rsidRDefault="00296E35" w:rsidP="002E3FCC">
            <w:pPr>
              <w:pStyle w:val="TAL"/>
            </w:pPr>
            <w:r>
              <w:t>(NOTE 5)</w:t>
            </w:r>
          </w:p>
        </w:tc>
        <w:tc>
          <w:tcPr>
            <w:tcW w:w="709" w:type="dxa"/>
            <w:tcBorders>
              <w:top w:val="single" w:sz="4" w:space="0" w:color="auto"/>
              <w:left w:val="single" w:sz="4" w:space="0" w:color="auto"/>
              <w:bottom w:val="single" w:sz="4" w:space="0" w:color="auto"/>
              <w:right w:val="single" w:sz="4" w:space="0" w:color="auto"/>
            </w:tcBorders>
            <w:hideMark/>
          </w:tcPr>
          <w:p w14:paraId="3451F8F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C80247"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F0C37A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BF1385" w14:textId="77777777" w:rsidR="00296E35" w:rsidRDefault="00296E35" w:rsidP="002E3FCC">
            <w:pPr>
              <w:pStyle w:val="TAC"/>
            </w:pPr>
            <w:r>
              <w:t>-</w:t>
            </w:r>
          </w:p>
        </w:tc>
      </w:tr>
      <w:tr w:rsidR="00296E35" w14:paraId="02A86EF0" w14:textId="77777777" w:rsidTr="002E3FCC">
        <w:tc>
          <w:tcPr>
            <w:tcW w:w="649" w:type="dxa"/>
            <w:tcBorders>
              <w:top w:val="single" w:sz="4" w:space="0" w:color="auto"/>
              <w:left w:val="single" w:sz="4" w:space="0" w:color="auto"/>
              <w:bottom w:val="single" w:sz="4" w:space="0" w:color="auto"/>
              <w:right w:val="single" w:sz="4" w:space="0" w:color="auto"/>
            </w:tcBorders>
          </w:tcPr>
          <w:p w14:paraId="2F66E1D7" w14:textId="77777777" w:rsidR="00296E35" w:rsidRDefault="00296E35" w:rsidP="002E3FCC">
            <w:pPr>
              <w:pStyle w:val="TAC"/>
            </w:pPr>
            <w:r>
              <w:t>14</w:t>
            </w:r>
          </w:p>
        </w:tc>
        <w:tc>
          <w:tcPr>
            <w:tcW w:w="3970" w:type="dxa"/>
            <w:tcBorders>
              <w:top w:val="single" w:sz="4" w:space="0" w:color="auto"/>
              <w:left w:val="single" w:sz="4" w:space="0" w:color="auto"/>
              <w:bottom w:val="single" w:sz="4" w:space="0" w:color="auto"/>
              <w:right w:val="single" w:sz="4" w:space="0" w:color="auto"/>
            </w:tcBorders>
            <w:hideMark/>
          </w:tcPr>
          <w:p w14:paraId="18F2C7D4" w14:textId="77777777" w:rsidR="00296E35" w:rsidRDefault="00296E35" w:rsidP="002E3FCC">
            <w:pPr>
              <w:pStyle w:val="TAL"/>
            </w:pPr>
            <w:r>
              <w:t>Wait 5 seconds for expiration of timer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4E8D7DF"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AE674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4BC931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62B437" w14:textId="77777777" w:rsidR="00296E35" w:rsidRDefault="00296E35" w:rsidP="002E3FCC">
            <w:pPr>
              <w:pStyle w:val="TAC"/>
            </w:pPr>
            <w:r>
              <w:t>-</w:t>
            </w:r>
          </w:p>
        </w:tc>
      </w:tr>
      <w:tr w:rsidR="00296E35" w14:paraId="1F523B25" w14:textId="77777777" w:rsidTr="002E3FCC">
        <w:tc>
          <w:tcPr>
            <w:tcW w:w="649" w:type="dxa"/>
            <w:tcBorders>
              <w:top w:val="single" w:sz="4" w:space="0" w:color="auto"/>
              <w:left w:val="single" w:sz="4" w:space="0" w:color="auto"/>
              <w:bottom w:val="single" w:sz="4" w:space="0" w:color="auto"/>
              <w:right w:val="single" w:sz="4" w:space="0" w:color="auto"/>
            </w:tcBorders>
          </w:tcPr>
          <w:p w14:paraId="12B48F35" w14:textId="77777777" w:rsidR="00296E35" w:rsidRDefault="00296E35" w:rsidP="002E3FCC">
            <w:pPr>
              <w:pStyle w:val="TAC"/>
            </w:pPr>
            <w:r>
              <w:t>15</w:t>
            </w:r>
          </w:p>
        </w:tc>
        <w:tc>
          <w:tcPr>
            <w:tcW w:w="3970" w:type="dxa"/>
            <w:tcBorders>
              <w:top w:val="single" w:sz="4" w:space="0" w:color="auto"/>
              <w:left w:val="single" w:sz="4" w:space="0" w:color="auto"/>
              <w:bottom w:val="single" w:sz="4" w:space="0" w:color="auto"/>
              <w:right w:val="single" w:sz="4" w:space="0" w:color="auto"/>
            </w:tcBorders>
            <w:hideMark/>
          </w:tcPr>
          <w:p w14:paraId="33E6A991"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303EAD4"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54A7F9"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BCD6F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8ED370" w14:textId="77777777" w:rsidR="00296E35" w:rsidRDefault="00296E35" w:rsidP="002E3FCC">
            <w:pPr>
              <w:pStyle w:val="TAC"/>
            </w:pPr>
            <w:r>
              <w:t>-</w:t>
            </w:r>
          </w:p>
        </w:tc>
      </w:tr>
      <w:tr w:rsidR="00296E35" w14:paraId="0EA464EE" w14:textId="77777777" w:rsidTr="002E3FCC">
        <w:tc>
          <w:tcPr>
            <w:tcW w:w="649" w:type="dxa"/>
            <w:tcBorders>
              <w:top w:val="single" w:sz="4" w:space="0" w:color="auto"/>
              <w:left w:val="single" w:sz="4" w:space="0" w:color="auto"/>
              <w:bottom w:val="single" w:sz="4" w:space="0" w:color="auto"/>
              <w:right w:val="single" w:sz="4" w:space="0" w:color="auto"/>
            </w:tcBorders>
          </w:tcPr>
          <w:p w14:paraId="30B3AA8C" w14:textId="77777777" w:rsidR="00296E35" w:rsidRDefault="00296E35" w:rsidP="002E3FCC">
            <w:pPr>
              <w:pStyle w:val="TAC"/>
            </w:pPr>
            <w:r>
              <w:t>16</w:t>
            </w:r>
          </w:p>
        </w:tc>
        <w:tc>
          <w:tcPr>
            <w:tcW w:w="3970" w:type="dxa"/>
            <w:tcBorders>
              <w:top w:val="single" w:sz="4" w:space="0" w:color="auto"/>
              <w:left w:val="single" w:sz="4" w:space="0" w:color="auto"/>
              <w:bottom w:val="single" w:sz="4" w:space="0" w:color="auto"/>
              <w:right w:val="single" w:sz="4" w:space="0" w:color="auto"/>
            </w:tcBorders>
            <w:hideMark/>
          </w:tcPr>
          <w:p w14:paraId="77A287DC" w14:textId="77777777" w:rsidR="00296E35" w:rsidRDefault="00296E35" w:rsidP="002E3FCC">
            <w:pPr>
              <w:pStyle w:val="TAL"/>
            </w:pPr>
            <w:r>
              <w:t>SS-UE1 (MCData client) sends a GROUP EMERGENCY ALERT</w:t>
            </w:r>
          </w:p>
          <w:p w14:paraId="3142FC4F"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71D62010"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E98FCF3"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E2CC8ED"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24ECFC" w14:textId="77777777" w:rsidR="00296E35" w:rsidRDefault="00296E35" w:rsidP="002E3FCC">
            <w:pPr>
              <w:pStyle w:val="TAC"/>
            </w:pPr>
            <w:r>
              <w:t>-</w:t>
            </w:r>
          </w:p>
        </w:tc>
      </w:tr>
      <w:tr w:rsidR="00296E35" w14:paraId="78EF15AF" w14:textId="77777777" w:rsidTr="002E3FCC">
        <w:tc>
          <w:tcPr>
            <w:tcW w:w="649" w:type="dxa"/>
            <w:tcBorders>
              <w:top w:val="single" w:sz="4" w:space="0" w:color="auto"/>
              <w:left w:val="single" w:sz="4" w:space="0" w:color="auto"/>
              <w:bottom w:val="single" w:sz="4" w:space="0" w:color="auto"/>
              <w:right w:val="single" w:sz="4" w:space="0" w:color="auto"/>
            </w:tcBorders>
          </w:tcPr>
          <w:p w14:paraId="53C0A8B8" w14:textId="77777777" w:rsidR="00296E35"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hideMark/>
          </w:tcPr>
          <w:p w14:paraId="211585C5"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51B991C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719AC59"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EF5A941"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16ACAB4" w14:textId="77777777" w:rsidR="00296E35" w:rsidRDefault="00296E35" w:rsidP="002E3FCC">
            <w:pPr>
              <w:pStyle w:val="TAC"/>
            </w:pPr>
            <w:r>
              <w:t>P</w:t>
            </w:r>
          </w:p>
        </w:tc>
      </w:tr>
      <w:tr w:rsidR="00296E35" w14:paraId="0C9FE21F" w14:textId="77777777" w:rsidTr="002E3FCC">
        <w:tc>
          <w:tcPr>
            <w:tcW w:w="649" w:type="dxa"/>
            <w:tcBorders>
              <w:top w:val="single" w:sz="4" w:space="0" w:color="auto"/>
              <w:left w:val="single" w:sz="4" w:space="0" w:color="auto"/>
              <w:bottom w:val="single" w:sz="4" w:space="0" w:color="auto"/>
              <w:right w:val="single" w:sz="4" w:space="0" w:color="auto"/>
            </w:tcBorders>
          </w:tcPr>
          <w:p w14:paraId="071FC08E" w14:textId="77777777" w:rsidR="00296E35" w:rsidRDefault="00296E35" w:rsidP="002E3FCC">
            <w:pPr>
              <w:pStyle w:val="TAC"/>
            </w:pPr>
            <w:r>
              <w:t>18</w:t>
            </w:r>
          </w:p>
        </w:tc>
        <w:tc>
          <w:tcPr>
            <w:tcW w:w="3970" w:type="dxa"/>
            <w:tcBorders>
              <w:top w:val="single" w:sz="4" w:space="0" w:color="auto"/>
              <w:left w:val="single" w:sz="4" w:space="0" w:color="auto"/>
              <w:bottom w:val="single" w:sz="4" w:space="0" w:color="auto"/>
              <w:right w:val="single" w:sz="4" w:space="0" w:color="auto"/>
            </w:tcBorders>
            <w:hideMark/>
          </w:tcPr>
          <w:p w14:paraId="682ACED7" w14:textId="77777777" w:rsidR="00296E35" w:rsidRDefault="00296E35" w:rsidP="002E3FCC">
            <w:pPr>
              <w:pStyle w:val="TAL"/>
            </w:pPr>
            <w:r>
              <w:t>SS-UE1 (MCData client) sends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4D4E0458"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45096F92"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160A187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C58902D" w14:textId="77777777" w:rsidR="00296E35" w:rsidRDefault="00296E35" w:rsidP="002E3FCC">
            <w:pPr>
              <w:pStyle w:val="TAC"/>
            </w:pPr>
            <w:r>
              <w:t>-</w:t>
            </w:r>
          </w:p>
        </w:tc>
      </w:tr>
      <w:tr w:rsidR="00296E35" w14:paraId="43BF5292" w14:textId="77777777" w:rsidTr="002E3FCC">
        <w:tc>
          <w:tcPr>
            <w:tcW w:w="649" w:type="dxa"/>
            <w:tcBorders>
              <w:top w:val="single" w:sz="4" w:space="0" w:color="auto"/>
              <w:left w:val="single" w:sz="4" w:space="0" w:color="auto"/>
              <w:bottom w:val="single" w:sz="4" w:space="0" w:color="auto"/>
              <w:right w:val="single" w:sz="4" w:space="0" w:color="auto"/>
            </w:tcBorders>
          </w:tcPr>
          <w:p w14:paraId="6CB27595" w14:textId="77777777" w:rsidR="00296E35" w:rsidRDefault="00296E35" w:rsidP="002E3FCC">
            <w:pPr>
              <w:pStyle w:val="TAC"/>
            </w:pPr>
            <w:r>
              <w:t>19</w:t>
            </w:r>
          </w:p>
        </w:tc>
        <w:tc>
          <w:tcPr>
            <w:tcW w:w="3970" w:type="dxa"/>
            <w:tcBorders>
              <w:top w:val="single" w:sz="4" w:space="0" w:color="auto"/>
              <w:left w:val="single" w:sz="4" w:space="0" w:color="auto"/>
              <w:bottom w:val="single" w:sz="4" w:space="0" w:color="auto"/>
              <w:right w:val="single" w:sz="4" w:space="0" w:color="auto"/>
            </w:tcBorders>
            <w:hideMark/>
          </w:tcPr>
          <w:p w14:paraId="1555C96C" w14:textId="77777777" w:rsidR="00296E35" w:rsidRDefault="00296E35" w:rsidP="002E3FCC">
            <w:pPr>
              <w:pStyle w:val="TAL"/>
            </w:pPr>
            <w:r>
              <w:t>Check: Does the UE (MCData Client) respond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171CE41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4A6808FF"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142DFE06" w14:textId="77777777" w:rsidR="00296E35" w:rsidRDefault="00296E35"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376E86C" w14:textId="77777777" w:rsidR="00296E35" w:rsidRDefault="00296E35" w:rsidP="002E3FCC">
            <w:pPr>
              <w:pStyle w:val="TAC"/>
            </w:pPr>
            <w:r>
              <w:t>P</w:t>
            </w:r>
          </w:p>
        </w:tc>
      </w:tr>
      <w:tr w:rsidR="00296E35" w14:paraId="1BDF66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DCF94FD" w14:textId="77777777" w:rsidR="00296E35" w:rsidRDefault="00296E35" w:rsidP="002E3FCC">
            <w:pPr>
              <w:pStyle w:val="TAN"/>
            </w:pPr>
            <w:r>
              <w:t>NOTE 1:</w:t>
            </w:r>
            <w:r>
              <w:tab/>
              <w:t>This is expected to be done via a suitable implementation dependent MMI.</w:t>
            </w:r>
          </w:p>
          <w:p w14:paraId="3F93819B" w14:textId="77777777" w:rsidR="00296E35" w:rsidRDefault="00296E35" w:rsidP="002E3FCC">
            <w:pPr>
              <w:pStyle w:val="TAN"/>
            </w:pPr>
            <w:r>
              <w:t>NOTE 2:</w:t>
            </w:r>
            <w:r>
              <w:tab/>
              <w:t>Timer TFE1(emergency alert) is started by the MCData Client upon the receiving of the GROUP EMERGENCY ALERT message. Timer TFE1 (emergency alert)=15s, as defined as defined in the Pre-test conditions. At the expire of TFE1, the MCData Client assumes the end of the emergency state and removes the associated user from the list.</w:t>
            </w:r>
          </w:p>
          <w:p w14:paraId="18DFED07" w14:textId="49BE447A" w:rsidR="00296E35" w:rsidRDefault="00296E35" w:rsidP="002E3FCC">
            <w:pPr>
              <w:pStyle w:val="TAN"/>
            </w:pPr>
            <w:r>
              <w:t>NOTE 3:</w:t>
            </w:r>
            <w:r>
              <w:tab/>
              <w:t>Timer TFE2 (emergency alert retransmission) is started by the SS upon the sending of the GROUP EMERGENCY ALERT message. Timer TFE2 (emergency alert retransmission)=10s, as defined in TS 37.579-1 [2], Table 5.5.8.1-1. At the expire of TFE2, the SS retransmits the GROUP EMERGENCY ALERT message.</w:t>
            </w:r>
          </w:p>
          <w:p w14:paraId="6194F796" w14:textId="77777777" w:rsidR="00296E35" w:rsidRDefault="00296E35" w:rsidP="002E3FCC">
            <w:pPr>
              <w:pStyle w:val="TAN"/>
            </w:pPr>
            <w:r>
              <w:t>NOTE 4:</w:t>
            </w:r>
            <w:r>
              <w:tab/>
              <w:t>The UE (MCData Client) stores the Originating MCData user ID IE in the list of users in emergency.</w:t>
            </w:r>
          </w:p>
          <w:p w14:paraId="2AEB31BA" w14:textId="77777777" w:rsidR="00296E35" w:rsidRDefault="00296E35" w:rsidP="002E3FCC">
            <w:pPr>
              <w:pStyle w:val="TAN"/>
            </w:pPr>
            <w:r>
              <w:t>NOTE 5:</w:t>
            </w:r>
            <w:r>
              <w:tab/>
              <w:t>Upon expiry of the timer TFE1 (Emergency Alert), the UE (MCData Client) removes the MCData user ID from the stored list of users in emergency</w:t>
            </w:r>
          </w:p>
        </w:tc>
      </w:tr>
    </w:tbl>
    <w:p w14:paraId="6460336D" w14:textId="77777777" w:rsidR="00296E35" w:rsidRDefault="00296E35" w:rsidP="00296E35"/>
    <w:p w14:paraId="59A1BD54" w14:textId="77777777" w:rsidR="00296E35" w:rsidRDefault="00296E35" w:rsidP="00296E35">
      <w:pPr>
        <w:pStyle w:val="H6"/>
      </w:pPr>
      <w:r>
        <w:t>7.3.2.3.3</w:t>
      </w:r>
      <w:r>
        <w:tab/>
        <w:t>Specific message contents</w:t>
      </w:r>
    </w:p>
    <w:p w14:paraId="2CE92C76" w14:textId="77777777" w:rsidR="00296E35" w:rsidRPr="001C0FC4" w:rsidRDefault="00296E35" w:rsidP="00296E35">
      <w:r>
        <w:t>None</w:t>
      </w:r>
    </w:p>
    <w:p w14:paraId="085B88C2" w14:textId="77777777" w:rsidR="00296E35" w:rsidRPr="001C0FC4" w:rsidRDefault="00296E35" w:rsidP="00296E35">
      <w:pPr>
        <w:pStyle w:val="Heading8"/>
      </w:pPr>
      <w:bookmarkStart w:id="1366" w:name="_Toc27406720"/>
      <w:bookmarkStart w:id="1367" w:name="_Toc36037487"/>
      <w:bookmarkStart w:id="1368" w:name="_Toc43837858"/>
      <w:bookmarkStart w:id="1369" w:name="_Toc51832403"/>
      <w:bookmarkStart w:id="1370" w:name="_Toc60167107"/>
      <w:bookmarkStart w:id="1371" w:name="_Toc68108949"/>
      <w:bookmarkStart w:id="1372" w:name="_Toc75458758"/>
      <w:bookmarkStart w:id="1373" w:name="_Toc90631883"/>
      <w:bookmarkStart w:id="1374" w:name="_Toc100778814"/>
      <w:bookmarkStart w:id="1375" w:name="_Toc101286145"/>
      <w:bookmarkStart w:id="1376" w:name="_Toc106817739"/>
      <w:bookmarkStart w:id="1377" w:name="_Toc106817864"/>
      <w:bookmarkStart w:id="1378" w:name="_Toc178186401"/>
      <w:bookmarkStart w:id="1379" w:name="_Toc522499834"/>
      <w:bookmarkStart w:id="1380" w:name="_Toc25610687"/>
      <w:bookmarkStart w:id="1381" w:name="_Toc42507371"/>
      <w:bookmarkStart w:id="1382" w:name="_Toc52307902"/>
      <w:bookmarkStart w:id="1383" w:name="_Toc52782478"/>
      <w:bookmarkStart w:id="1384" w:name="_Toc52783089"/>
      <w:bookmarkStart w:id="1385" w:name="_Toc59042958"/>
      <w:bookmarkStart w:id="1386" w:name="_Toc75459164"/>
      <w:bookmarkStart w:id="1387" w:name="_Toc90630607"/>
      <w:bookmarkStart w:id="1388" w:name="_Toc210385222"/>
      <w:bookmarkEnd w:id="1323"/>
      <w:bookmarkEnd w:id="1324"/>
      <w:r w:rsidRPr="001C0FC4">
        <w:t>Annex A (normative):</w:t>
      </w:r>
      <w:r w:rsidRPr="001C0FC4">
        <w:br/>
        <w:t xml:space="preserve">Test </w:t>
      </w:r>
      <w:bookmarkEnd w:id="1366"/>
      <w:bookmarkEnd w:id="1367"/>
      <w:bookmarkEnd w:id="1368"/>
      <w:bookmarkEnd w:id="1369"/>
      <w:bookmarkEnd w:id="1370"/>
      <w:bookmarkEnd w:id="1371"/>
      <w:bookmarkEnd w:id="1372"/>
      <w:bookmarkEnd w:id="1373"/>
      <w:r w:rsidRPr="001C0FC4">
        <w:t>Files</w:t>
      </w:r>
      <w:bookmarkEnd w:id="1374"/>
      <w:bookmarkEnd w:id="1375"/>
      <w:bookmarkEnd w:id="1376"/>
      <w:bookmarkEnd w:id="1377"/>
      <w:bookmarkEnd w:id="1378"/>
      <w:bookmarkEnd w:id="1388"/>
    </w:p>
    <w:p w14:paraId="3A9A1E71" w14:textId="77777777" w:rsidR="00296E35" w:rsidRPr="001C0FC4" w:rsidRDefault="00296E35" w:rsidP="00296E35">
      <w:pPr>
        <w:pStyle w:val="Heading1"/>
      </w:pPr>
      <w:bookmarkStart w:id="1389" w:name="_Toc27406721"/>
      <w:bookmarkStart w:id="1390" w:name="_Toc36037488"/>
      <w:bookmarkStart w:id="1391" w:name="_Toc43837859"/>
      <w:bookmarkStart w:id="1392" w:name="_Toc51832404"/>
      <w:bookmarkStart w:id="1393" w:name="_Toc60167108"/>
      <w:bookmarkStart w:id="1394" w:name="_Toc68108950"/>
      <w:bookmarkStart w:id="1395" w:name="_Toc75458759"/>
      <w:bookmarkStart w:id="1396" w:name="_Toc90631884"/>
      <w:bookmarkStart w:id="1397" w:name="_Toc100778815"/>
      <w:bookmarkStart w:id="1398" w:name="_Toc101286146"/>
      <w:bookmarkStart w:id="1399" w:name="_Toc106817740"/>
      <w:bookmarkStart w:id="1400" w:name="_Toc106817865"/>
      <w:bookmarkStart w:id="1401" w:name="_Toc178186402"/>
      <w:bookmarkStart w:id="1402" w:name="_Toc210385223"/>
      <w:r w:rsidRPr="001C0FC4">
        <w:t>A.1</w:t>
      </w:r>
      <w:r w:rsidRPr="001C0FC4">
        <w:tab/>
      </w:r>
      <w:bookmarkEnd w:id="1389"/>
      <w:bookmarkEnd w:id="1390"/>
      <w:bookmarkEnd w:id="1391"/>
      <w:bookmarkEnd w:id="1392"/>
      <w:bookmarkEnd w:id="1393"/>
      <w:bookmarkEnd w:id="1394"/>
      <w:bookmarkEnd w:id="1395"/>
      <w:bookmarkEnd w:id="1396"/>
      <w:r w:rsidRPr="001C0FC4">
        <w:t>Introduction</w:t>
      </w:r>
      <w:bookmarkEnd w:id="1397"/>
      <w:bookmarkEnd w:id="1398"/>
      <w:bookmarkEnd w:id="1399"/>
      <w:bookmarkEnd w:id="1400"/>
      <w:bookmarkEnd w:id="1401"/>
      <w:bookmarkEnd w:id="1402"/>
    </w:p>
    <w:p w14:paraId="458EB615" w14:textId="77777777" w:rsidR="00296E35" w:rsidRPr="001C0FC4" w:rsidRDefault="00296E35" w:rsidP="00296E35">
      <w:r w:rsidRPr="001C0FC4">
        <w:t>This annex specifies the test files to be used for the MCData FD test cases specified in present document.</w:t>
      </w:r>
    </w:p>
    <w:p w14:paraId="0EEC2617" w14:textId="77777777" w:rsidR="00296E35" w:rsidRPr="001C0FC4" w:rsidRDefault="00296E35" w:rsidP="00296E35">
      <w:pPr>
        <w:pStyle w:val="Heading1"/>
      </w:pPr>
      <w:bookmarkStart w:id="1403" w:name="_Toc100778816"/>
      <w:bookmarkStart w:id="1404" w:name="_Toc101286147"/>
      <w:bookmarkStart w:id="1405" w:name="_Toc106817741"/>
      <w:bookmarkStart w:id="1406" w:name="_Toc106817866"/>
      <w:bookmarkStart w:id="1407" w:name="_Toc178186403"/>
      <w:bookmarkStart w:id="1408" w:name="_Toc210385224"/>
      <w:r w:rsidRPr="001C0FC4">
        <w:t>A.2</w:t>
      </w:r>
      <w:r w:rsidRPr="001C0FC4">
        <w:tab/>
        <w:t>Test files for client originated file distribution</w:t>
      </w:r>
      <w:bookmarkEnd w:id="1403"/>
      <w:bookmarkEnd w:id="1404"/>
      <w:bookmarkEnd w:id="1405"/>
      <w:bookmarkEnd w:id="1406"/>
      <w:bookmarkEnd w:id="1407"/>
      <w:bookmarkEnd w:id="1408"/>
    </w:p>
    <w:p w14:paraId="147DE765" w14:textId="77777777" w:rsidR="00296E35" w:rsidRPr="001C0FC4" w:rsidRDefault="00296E35" w:rsidP="00296E35">
      <w:pPr>
        <w:pStyle w:val="Heading2"/>
      </w:pPr>
      <w:bookmarkStart w:id="1409" w:name="_Toc27406724"/>
      <w:bookmarkStart w:id="1410" w:name="_Toc36037491"/>
      <w:bookmarkStart w:id="1411" w:name="_Toc43837862"/>
      <w:bookmarkStart w:id="1412" w:name="_Toc51832407"/>
      <w:bookmarkStart w:id="1413" w:name="_Toc60167111"/>
      <w:bookmarkStart w:id="1414" w:name="_Toc68108953"/>
      <w:bookmarkStart w:id="1415" w:name="_Toc75458762"/>
      <w:bookmarkStart w:id="1416" w:name="_Toc90631887"/>
      <w:bookmarkStart w:id="1417" w:name="_Toc100778817"/>
      <w:bookmarkStart w:id="1418" w:name="_Toc101286148"/>
      <w:bookmarkStart w:id="1419" w:name="_Toc106817742"/>
      <w:bookmarkStart w:id="1420" w:name="_Toc106817867"/>
      <w:bookmarkStart w:id="1421" w:name="_Toc178186404"/>
      <w:bookmarkStart w:id="1422" w:name="_Toc210385225"/>
      <w:r w:rsidRPr="001C0FC4">
        <w:t>A.2.1</w:t>
      </w:r>
      <w:r w:rsidRPr="001C0FC4">
        <w:tab/>
      </w:r>
      <w:bookmarkEnd w:id="1409"/>
      <w:bookmarkEnd w:id="1410"/>
      <w:bookmarkEnd w:id="1411"/>
      <w:bookmarkEnd w:id="1412"/>
      <w:bookmarkEnd w:id="1413"/>
      <w:bookmarkEnd w:id="1414"/>
      <w:bookmarkEnd w:id="1415"/>
      <w:bookmarkEnd w:id="1416"/>
      <w:r w:rsidRPr="001C0FC4">
        <w:t>Test File 1 for CO FD</w:t>
      </w:r>
      <w:bookmarkEnd w:id="1417"/>
      <w:bookmarkEnd w:id="1418"/>
      <w:bookmarkEnd w:id="1419"/>
      <w:bookmarkEnd w:id="1420"/>
      <w:bookmarkEnd w:id="1421"/>
      <w:bookmarkEnd w:id="1422"/>
    </w:p>
    <w:p w14:paraId="3D22D98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7CFF9642"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9176B7E"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4346519" w14:textId="77777777" w:rsidR="00296E35" w:rsidRPr="001C0FC4" w:rsidRDefault="00296E35" w:rsidP="002E3FCC">
            <w:pPr>
              <w:pStyle w:val="TAL"/>
            </w:pPr>
            <w:r w:rsidRPr="001C0FC4">
              <w:t>Test file 1 for MCData client originated file distribution</w:t>
            </w:r>
          </w:p>
        </w:tc>
      </w:tr>
    </w:tbl>
    <w:p w14:paraId="32837A8B" w14:textId="77777777" w:rsidR="00296E35" w:rsidRPr="001C0FC4" w:rsidRDefault="00296E35" w:rsidP="00296E35">
      <w:pPr>
        <w:rPr>
          <w:rFonts w:eastAsia="SimSun"/>
        </w:rPr>
      </w:pPr>
    </w:p>
    <w:p w14:paraId="7901020E" w14:textId="77777777" w:rsidR="00296E35" w:rsidRPr="001C0FC4" w:rsidRDefault="00296E35" w:rsidP="00296E35">
      <w:pPr>
        <w:pStyle w:val="Heading2"/>
      </w:pPr>
      <w:bookmarkStart w:id="1423" w:name="_Toc100778818"/>
      <w:bookmarkStart w:id="1424" w:name="_Toc101286149"/>
      <w:bookmarkStart w:id="1425" w:name="_Toc106817743"/>
      <w:bookmarkStart w:id="1426" w:name="_Toc106817868"/>
      <w:bookmarkStart w:id="1427" w:name="_Toc178186405"/>
      <w:bookmarkStart w:id="1428" w:name="_Toc210385226"/>
      <w:r w:rsidRPr="001C0FC4">
        <w:t>A.2.2</w:t>
      </w:r>
      <w:r w:rsidRPr="001C0FC4">
        <w:tab/>
        <w:t>Test File 2 for CO FD</w:t>
      </w:r>
      <w:bookmarkEnd w:id="1423"/>
      <w:bookmarkEnd w:id="1424"/>
      <w:bookmarkEnd w:id="1425"/>
      <w:bookmarkEnd w:id="1426"/>
      <w:bookmarkEnd w:id="1427"/>
      <w:bookmarkEnd w:id="1428"/>
    </w:p>
    <w:p w14:paraId="36B8D1F1"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6B5AD1F5"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DC1F24A"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3581D1" w14:textId="77777777" w:rsidR="00296E35" w:rsidRPr="001C0FC4" w:rsidRDefault="00296E35" w:rsidP="002E3FCC">
            <w:pPr>
              <w:pStyle w:val="TAL"/>
            </w:pPr>
            <w:r w:rsidRPr="001C0FC4">
              <w:t>Test file 2 for MCData client originated file distribution</w:t>
            </w:r>
          </w:p>
        </w:tc>
      </w:tr>
    </w:tbl>
    <w:p w14:paraId="3478BFAC" w14:textId="77777777" w:rsidR="00296E35" w:rsidRPr="001C0FC4" w:rsidRDefault="00296E35" w:rsidP="00296E35">
      <w:pPr>
        <w:rPr>
          <w:rFonts w:eastAsia="SimSun"/>
        </w:rPr>
      </w:pPr>
    </w:p>
    <w:p w14:paraId="175E0B91" w14:textId="77777777" w:rsidR="00296E35" w:rsidRPr="001C0FC4" w:rsidRDefault="00296E35" w:rsidP="00296E35">
      <w:pPr>
        <w:pStyle w:val="Heading1"/>
      </w:pPr>
      <w:bookmarkStart w:id="1429" w:name="_Toc100778819"/>
      <w:bookmarkStart w:id="1430" w:name="_Toc101286150"/>
      <w:bookmarkStart w:id="1431" w:name="_Toc106817744"/>
      <w:bookmarkStart w:id="1432" w:name="_Toc106817869"/>
      <w:bookmarkStart w:id="1433" w:name="_Toc178186406"/>
      <w:bookmarkStart w:id="1434" w:name="_Toc210385227"/>
      <w:r w:rsidRPr="001C0FC4">
        <w:t>A.3</w:t>
      </w:r>
      <w:r w:rsidRPr="001C0FC4">
        <w:tab/>
        <w:t>Test files for client terminated file distribution</w:t>
      </w:r>
      <w:bookmarkEnd w:id="1429"/>
      <w:bookmarkEnd w:id="1430"/>
      <w:bookmarkEnd w:id="1431"/>
      <w:bookmarkEnd w:id="1432"/>
      <w:bookmarkEnd w:id="1433"/>
      <w:bookmarkEnd w:id="1434"/>
    </w:p>
    <w:p w14:paraId="0DEE8A9A" w14:textId="77777777" w:rsidR="00296E35" w:rsidRPr="001C0FC4" w:rsidRDefault="00296E35" w:rsidP="00296E35">
      <w:pPr>
        <w:pStyle w:val="Heading2"/>
      </w:pPr>
      <w:bookmarkStart w:id="1435" w:name="_Toc100778820"/>
      <w:bookmarkStart w:id="1436" w:name="_Toc101286151"/>
      <w:bookmarkStart w:id="1437" w:name="_Toc106817745"/>
      <w:bookmarkStart w:id="1438" w:name="_Toc106817870"/>
      <w:bookmarkStart w:id="1439" w:name="_Toc178186407"/>
      <w:bookmarkStart w:id="1440" w:name="_Toc210385228"/>
      <w:r w:rsidRPr="001C0FC4">
        <w:t>A.3.1</w:t>
      </w:r>
      <w:r w:rsidRPr="001C0FC4">
        <w:tab/>
        <w:t>Test File 1 for CT FD</w:t>
      </w:r>
      <w:bookmarkEnd w:id="1435"/>
      <w:bookmarkEnd w:id="1436"/>
      <w:bookmarkEnd w:id="1437"/>
      <w:bookmarkEnd w:id="1438"/>
      <w:bookmarkEnd w:id="1439"/>
      <w:bookmarkEnd w:id="1440"/>
    </w:p>
    <w:p w14:paraId="1347F00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49CF9A86"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7B30BC8D"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67F50D" w14:textId="77777777" w:rsidR="00296E35" w:rsidRPr="001C0FC4" w:rsidRDefault="00296E35" w:rsidP="002E3FCC">
            <w:pPr>
              <w:pStyle w:val="TAL"/>
            </w:pPr>
            <w:r w:rsidRPr="001C0FC4">
              <w:t>Test file 1 for MCData client terminated file distribution</w:t>
            </w:r>
          </w:p>
        </w:tc>
      </w:tr>
    </w:tbl>
    <w:p w14:paraId="17BE5C58" w14:textId="77777777" w:rsidR="00296E35" w:rsidRPr="001C0FC4" w:rsidRDefault="00296E35" w:rsidP="00296E35">
      <w:pPr>
        <w:rPr>
          <w:rFonts w:eastAsia="SimSun"/>
        </w:rPr>
      </w:pPr>
    </w:p>
    <w:p w14:paraId="7CE95DD4" w14:textId="77777777" w:rsidR="00296E35" w:rsidRPr="001C0FC4" w:rsidRDefault="00296E35" w:rsidP="00296E35">
      <w:pPr>
        <w:pStyle w:val="Heading2"/>
      </w:pPr>
      <w:bookmarkStart w:id="1441" w:name="_Toc100778821"/>
      <w:bookmarkStart w:id="1442" w:name="_Toc101286152"/>
      <w:bookmarkStart w:id="1443" w:name="_Toc106817746"/>
      <w:bookmarkStart w:id="1444" w:name="_Toc106817871"/>
      <w:bookmarkStart w:id="1445" w:name="_Toc178186408"/>
      <w:bookmarkStart w:id="1446" w:name="_Toc210385229"/>
      <w:r w:rsidRPr="001C0FC4">
        <w:t>A.3.2</w:t>
      </w:r>
      <w:r w:rsidRPr="001C0FC4">
        <w:tab/>
        <w:t>Test File 2 for CT FD</w:t>
      </w:r>
      <w:bookmarkEnd w:id="1441"/>
      <w:bookmarkEnd w:id="1442"/>
      <w:bookmarkEnd w:id="1443"/>
      <w:bookmarkEnd w:id="1444"/>
      <w:bookmarkEnd w:id="1445"/>
      <w:bookmarkEnd w:id="1446"/>
    </w:p>
    <w:p w14:paraId="1FC18142"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5D88828A"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26336366"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04BF7F" w14:textId="77777777" w:rsidR="00296E35" w:rsidRPr="001C0FC4" w:rsidRDefault="00296E35" w:rsidP="002E3FCC">
            <w:pPr>
              <w:pStyle w:val="TAL"/>
            </w:pPr>
            <w:r w:rsidRPr="001C0FC4">
              <w:t>Test file 2 for MCData client terminated file distribution</w:t>
            </w:r>
          </w:p>
        </w:tc>
      </w:tr>
    </w:tbl>
    <w:p w14:paraId="6A3436C5" w14:textId="77777777" w:rsidR="00296E35" w:rsidRPr="001C0FC4" w:rsidRDefault="00296E35" w:rsidP="00296E35">
      <w:pPr>
        <w:pStyle w:val="Heading8"/>
      </w:pPr>
      <w:r w:rsidRPr="001C0FC4">
        <w:br w:type="page"/>
      </w:r>
      <w:bookmarkStart w:id="1447" w:name="_Toc100778822"/>
      <w:bookmarkStart w:id="1448" w:name="_Toc101286153"/>
      <w:bookmarkStart w:id="1449" w:name="_Toc106817747"/>
      <w:bookmarkStart w:id="1450" w:name="_Toc106817872"/>
      <w:bookmarkStart w:id="1451" w:name="_Toc178186409"/>
      <w:bookmarkStart w:id="1452" w:name="_Toc210385230"/>
      <w:r w:rsidRPr="001C0FC4">
        <w:t>Annex B (informative):</w:t>
      </w:r>
      <w:r w:rsidRPr="001C0FC4">
        <w:br/>
        <w:t>Change history</w:t>
      </w:r>
      <w:bookmarkEnd w:id="182"/>
      <w:bookmarkEnd w:id="1379"/>
      <w:bookmarkEnd w:id="1380"/>
      <w:bookmarkEnd w:id="1381"/>
      <w:bookmarkEnd w:id="1382"/>
      <w:bookmarkEnd w:id="1383"/>
      <w:bookmarkEnd w:id="1384"/>
      <w:bookmarkEnd w:id="1385"/>
      <w:bookmarkEnd w:id="1386"/>
      <w:bookmarkEnd w:id="1387"/>
      <w:bookmarkEnd w:id="1447"/>
      <w:bookmarkEnd w:id="1448"/>
      <w:bookmarkEnd w:id="1449"/>
      <w:bookmarkEnd w:id="1450"/>
      <w:bookmarkEnd w:id="1451"/>
      <w:bookmarkEnd w:id="1452"/>
    </w:p>
    <w:tbl>
      <w:tblPr>
        <w:tblW w:w="959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97"/>
        <w:gridCol w:w="796"/>
        <w:gridCol w:w="1089"/>
        <w:gridCol w:w="565"/>
        <w:gridCol w:w="282"/>
        <w:gridCol w:w="423"/>
        <w:gridCol w:w="4937"/>
        <w:gridCol w:w="705"/>
      </w:tblGrid>
      <w:tr w:rsidR="00296E35" w:rsidRPr="001C0FC4" w14:paraId="7F083DB4" w14:textId="77777777" w:rsidTr="00296E35">
        <w:tc>
          <w:tcPr>
            <w:tcW w:w="9594" w:type="dxa"/>
            <w:gridSpan w:val="8"/>
            <w:shd w:val="clear" w:color="auto" w:fill="FFFFFF"/>
          </w:tcPr>
          <w:p w14:paraId="77728293" w14:textId="380BB820" w:rsidR="00296E35" w:rsidRPr="001C0FC4" w:rsidRDefault="00296E35" w:rsidP="00296E35">
            <w:pPr>
              <w:pStyle w:val="TAL"/>
              <w:jc w:val="center"/>
              <w:rPr>
                <w:b/>
                <w:sz w:val="16"/>
              </w:rPr>
            </w:pPr>
            <w:r w:rsidRPr="00874DD1">
              <w:rPr>
                <w:b/>
              </w:rPr>
              <w:t>Change history</w:t>
            </w:r>
            <w:r>
              <w:rPr>
                <w:b/>
              </w:rPr>
              <w:t xml:space="preserve"> of TS 36.579-7</w:t>
            </w:r>
          </w:p>
        </w:tc>
      </w:tr>
      <w:tr w:rsidR="00296E35" w:rsidRPr="001C0FC4" w14:paraId="4ACC5581" w14:textId="77777777" w:rsidTr="002E3FCC">
        <w:tc>
          <w:tcPr>
            <w:tcW w:w="797" w:type="dxa"/>
            <w:shd w:val="pct10" w:color="auto" w:fill="FFFFFF"/>
          </w:tcPr>
          <w:p w14:paraId="702616CE" w14:textId="77777777" w:rsidR="00296E35" w:rsidRPr="001C0FC4" w:rsidRDefault="00296E35" w:rsidP="002E3FCC">
            <w:pPr>
              <w:pStyle w:val="TAL"/>
              <w:rPr>
                <w:b/>
                <w:sz w:val="16"/>
              </w:rPr>
            </w:pPr>
            <w:r w:rsidRPr="001C0FC4">
              <w:rPr>
                <w:b/>
                <w:sz w:val="16"/>
              </w:rPr>
              <w:t>Date</w:t>
            </w:r>
          </w:p>
        </w:tc>
        <w:tc>
          <w:tcPr>
            <w:tcW w:w="796" w:type="dxa"/>
            <w:shd w:val="pct10" w:color="auto" w:fill="FFFFFF"/>
          </w:tcPr>
          <w:p w14:paraId="0045C49E" w14:textId="77777777" w:rsidR="00296E35" w:rsidRPr="001C0FC4" w:rsidRDefault="00296E35" w:rsidP="002E3FCC">
            <w:pPr>
              <w:pStyle w:val="TAL"/>
              <w:rPr>
                <w:b/>
                <w:sz w:val="16"/>
              </w:rPr>
            </w:pPr>
            <w:r w:rsidRPr="001C0FC4">
              <w:rPr>
                <w:b/>
                <w:sz w:val="16"/>
              </w:rPr>
              <w:t>Meeting</w:t>
            </w:r>
          </w:p>
        </w:tc>
        <w:tc>
          <w:tcPr>
            <w:tcW w:w="1089" w:type="dxa"/>
            <w:shd w:val="pct10" w:color="auto" w:fill="FFFFFF"/>
          </w:tcPr>
          <w:p w14:paraId="0F94848B" w14:textId="77777777" w:rsidR="00296E35" w:rsidRPr="001C0FC4" w:rsidRDefault="00296E35" w:rsidP="002E3FCC">
            <w:pPr>
              <w:pStyle w:val="TAL"/>
              <w:rPr>
                <w:b/>
                <w:sz w:val="16"/>
              </w:rPr>
            </w:pPr>
            <w:r w:rsidRPr="001C0FC4">
              <w:rPr>
                <w:b/>
                <w:sz w:val="16"/>
              </w:rPr>
              <w:t>TDoc</w:t>
            </w:r>
          </w:p>
        </w:tc>
        <w:tc>
          <w:tcPr>
            <w:tcW w:w="565" w:type="dxa"/>
            <w:shd w:val="pct10" w:color="auto" w:fill="FFFFFF"/>
          </w:tcPr>
          <w:p w14:paraId="4FAD833E" w14:textId="77777777" w:rsidR="00296E35" w:rsidRPr="001C0FC4" w:rsidRDefault="00296E35" w:rsidP="002E3FCC">
            <w:pPr>
              <w:pStyle w:val="TAL"/>
              <w:rPr>
                <w:b/>
                <w:sz w:val="16"/>
              </w:rPr>
            </w:pPr>
            <w:r w:rsidRPr="001C0FC4">
              <w:rPr>
                <w:b/>
                <w:sz w:val="16"/>
              </w:rPr>
              <w:t>CR</w:t>
            </w:r>
          </w:p>
        </w:tc>
        <w:tc>
          <w:tcPr>
            <w:tcW w:w="282" w:type="dxa"/>
            <w:shd w:val="pct10" w:color="auto" w:fill="FFFFFF"/>
          </w:tcPr>
          <w:p w14:paraId="4E90B2F4" w14:textId="77777777" w:rsidR="00296E35" w:rsidRPr="001C0FC4" w:rsidRDefault="00296E35" w:rsidP="002E3FCC">
            <w:pPr>
              <w:pStyle w:val="TAL"/>
              <w:rPr>
                <w:b/>
                <w:sz w:val="16"/>
              </w:rPr>
            </w:pPr>
            <w:r w:rsidRPr="001C0FC4">
              <w:rPr>
                <w:b/>
                <w:sz w:val="16"/>
              </w:rPr>
              <w:t>Rev</w:t>
            </w:r>
          </w:p>
        </w:tc>
        <w:tc>
          <w:tcPr>
            <w:tcW w:w="423" w:type="dxa"/>
            <w:shd w:val="pct10" w:color="auto" w:fill="FFFFFF"/>
          </w:tcPr>
          <w:p w14:paraId="202E06FF" w14:textId="77777777" w:rsidR="00296E35" w:rsidRPr="001C0FC4" w:rsidRDefault="00296E35" w:rsidP="002E3FCC">
            <w:pPr>
              <w:pStyle w:val="TAL"/>
              <w:rPr>
                <w:b/>
                <w:sz w:val="16"/>
              </w:rPr>
            </w:pPr>
            <w:r w:rsidRPr="001C0FC4">
              <w:rPr>
                <w:b/>
                <w:sz w:val="16"/>
              </w:rPr>
              <w:t>Cat</w:t>
            </w:r>
          </w:p>
        </w:tc>
        <w:tc>
          <w:tcPr>
            <w:tcW w:w="4937" w:type="dxa"/>
            <w:shd w:val="pct10" w:color="auto" w:fill="FFFFFF"/>
          </w:tcPr>
          <w:p w14:paraId="20CF1BA3" w14:textId="77777777" w:rsidR="00296E35" w:rsidRPr="001C0FC4" w:rsidRDefault="00296E35" w:rsidP="002E3FCC">
            <w:pPr>
              <w:pStyle w:val="TAL"/>
              <w:rPr>
                <w:b/>
                <w:sz w:val="16"/>
              </w:rPr>
            </w:pPr>
            <w:r w:rsidRPr="001C0FC4">
              <w:rPr>
                <w:b/>
                <w:sz w:val="16"/>
              </w:rPr>
              <w:t>Subject/Comment</w:t>
            </w:r>
          </w:p>
        </w:tc>
        <w:tc>
          <w:tcPr>
            <w:tcW w:w="705" w:type="dxa"/>
            <w:shd w:val="pct10" w:color="auto" w:fill="FFFFFF"/>
          </w:tcPr>
          <w:p w14:paraId="4463FC21" w14:textId="77777777" w:rsidR="00296E35" w:rsidRPr="001C0FC4" w:rsidRDefault="00296E35" w:rsidP="002E3FCC">
            <w:pPr>
              <w:pStyle w:val="TAL"/>
              <w:rPr>
                <w:b/>
                <w:sz w:val="16"/>
              </w:rPr>
            </w:pPr>
            <w:r w:rsidRPr="001C0FC4">
              <w:rPr>
                <w:b/>
                <w:sz w:val="16"/>
              </w:rPr>
              <w:t>New version</w:t>
            </w:r>
          </w:p>
        </w:tc>
      </w:tr>
      <w:tr w:rsidR="00296E35" w:rsidRPr="001C0FC4" w14:paraId="6616283C" w14:textId="77777777" w:rsidTr="002E3FCC">
        <w:tc>
          <w:tcPr>
            <w:tcW w:w="797" w:type="dxa"/>
            <w:shd w:val="solid" w:color="FFFFFF" w:fill="auto"/>
          </w:tcPr>
          <w:p w14:paraId="1BF915B3"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3DC233B8"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5E46DC74" w14:textId="77777777" w:rsidR="00296E35" w:rsidRPr="001C0FC4" w:rsidRDefault="00296E35" w:rsidP="002E3FCC">
            <w:pPr>
              <w:pStyle w:val="TAC"/>
              <w:jc w:val="left"/>
              <w:rPr>
                <w:sz w:val="16"/>
                <w:szCs w:val="16"/>
              </w:rPr>
            </w:pPr>
            <w:r w:rsidRPr="001C0FC4">
              <w:rPr>
                <w:sz w:val="16"/>
                <w:szCs w:val="16"/>
              </w:rPr>
              <w:t>R5-184608</w:t>
            </w:r>
          </w:p>
        </w:tc>
        <w:tc>
          <w:tcPr>
            <w:tcW w:w="565" w:type="dxa"/>
            <w:shd w:val="solid" w:color="FFFFFF" w:fill="auto"/>
          </w:tcPr>
          <w:p w14:paraId="5F843A5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6EBEDA2B"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2AC4972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2E7DD54" w14:textId="77777777" w:rsidR="00296E35" w:rsidRPr="001C0FC4" w:rsidRDefault="00296E35" w:rsidP="002E3FCC">
            <w:pPr>
              <w:pStyle w:val="TAL"/>
              <w:rPr>
                <w:sz w:val="16"/>
                <w:szCs w:val="16"/>
              </w:rPr>
            </w:pPr>
            <w:r w:rsidRPr="001C0FC4">
              <w:rPr>
                <w:sz w:val="16"/>
                <w:szCs w:val="16"/>
              </w:rPr>
              <w:t>Introduction of TS 36.579-7</w:t>
            </w:r>
          </w:p>
        </w:tc>
        <w:tc>
          <w:tcPr>
            <w:tcW w:w="705" w:type="dxa"/>
            <w:shd w:val="solid" w:color="FFFFFF" w:fill="auto"/>
          </w:tcPr>
          <w:p w14:paraId="2422CCC3" w14:textId="77777777" w:rsidR="00296E35" w:rsidRPr="001C0FC4" w:rsidRDefault="00296E35" w:rsidP="002E3FCC">
            <w:pPr>
              <w:pStyle w:val="TAC"/>
              <w:jc w:val="left"/>
              <w:rPr>
                <w:sz w:val="16"/>
                <w:szCs w:val="16"/>
              </w:rPr>
            </w:pPr>
            <w:r w:rsidRPr="001C0FC4">
              <w:rPr>
                <w:sz w:val="16"/>
                <w:szCs w:val="16"/>
              </w:rPr>
              <w:t>0.0.2</w:t>
            </w:r>
          </w:p>
        </w:tc>
      </w:tr>
      <w:tr w:rsidR="00296E35" w:rsidRPr="001C0FC4" w14:paraId="63E27EE7" w14:textId="77777777" w:rsidTr="002E3FCC">
        <w:tc>
          <w:tcPr>
            <w:tcW w:w="797" w:type="dxa"/>
            <w:shd w:val="solid" w:color="FFFFFF" w:fill="auto"/>
          </w:tcPr>
          <w:p w14:paraId="7B126600"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0BE016E6"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2EDB23A3" w14:textId="77777777" w:rsidR="00296E35" w:rsidRPr="001C0FC4" w:rsidRDefault="00296E35" w:rsidP="002E3FCC">
            <w:pPr>
              <w:pStyle w:val="TAC"/>
              <w:jc w:val="left"/>
              <w:rPr>
                <w:sz w:val="16"/>
                <w:szCs w:val="16"/>
              </w:rPr>
            </w:pPr>
            <w:r w:rsidRPr="001C0FC4">
              <w:rPr>
                <w:sz w:val="16"/>
                <w:szCs w:val="16"/>
              </w:rPr>
              <w:t>R5-185143</w:t>
            </w:r>
          </w:p>
        </w:tc>
        <w:tc>
          <w:tcPr>
            <w:tcW w:w="565" w:type="dxa"/>
            <w:shd w:val="solid" w:color="FFFFFF" w:fill="auto"/>
          </w:tcPr>
          <w:p w14:paraId="27F2F2E4"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E5CE407"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CA4BA28"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68673AA" w14:textId="77777777" w:rsidR="00296E35" w:rsidRPr="001C0FC4" w:rsidRDefault="00296E35" w:rsidP="002E3FCC">
            <w:pPr>
              <w:pStyle w:val="TAL"/>
              <w:rPr>
                <w:sz w:val="16"/>
                <w:szCs w:val="16"/>
              </w:rPr>
            </w:pPr>
            <w:r w:rsidRPr="001C0FC4">
              <w:rPr>
                <w:sz w:val="16"/>
                <w:szCs w:val="16"/>
              </w:rPr>
              <w:t>Draft TS 36.579-7 v003</w:t>
            </w:r>
          </w:p>
        </w:tc>
        <w:tc>
          <w:tcPr>
            <w:tcW w:w="705" w:type="dxa"/>
            <w:shd w:val="solid" w:color="FFFFFF" w:fill="auto"/>
          </w:tcPr>
          <w:p w14:paraId="3F100026" w14:textId="77777777" w:rsidR="00296E35" w:rsidRPr="001C0FC4" w:rsidRDefault="00296E35" w:rsidP="002E3FCC">
            <w:pPr>
              <w:pStyle w:val="TAC"/>
              <w:jc w:val="left"/>
              <w:rPr>
                <w:sz w:val="16"/>
                <w:szCs w:val="16"/>
              </w:rPr>
            </w:pPr>
            <w:r w:rsidRPr="001C0FC4">
              <w:rPr>
                <w:sz w:val="16"/>
                <w:szCs w:val="16"/>
              </w:rPr>
              <w:t>0.0.3</w:t>
            </w:r>
          </w:p>
        </w:tc>
      </w:tr>
      <w:tr w:rsidR="00296E35" w:rsidRPr="001C0FC4" w14:paraId="4EB6C37B" w14:textId="77777777" w:rsidTr="002E3FCC">
        <w:tc>
          <w:tcPr>
            <w:tcW w:w="797" w:type="dxa"/>
            <w:shd w:val="solid" w:color="FFFFFF" w:fill="auto"/>
          </w:tcPr>
          <w:p w14:paraId="032B609A" w14:textId="77777777" w:rsidR="00296E35" w:rsidRPr="001C0FC4" w:rsidRDefault="00296E35" w:rsidP="002E3FCC">
            <w:pPr>
              <w:pStyle w:val="TAC"/>
              <w:jc w:val="left"/>
              <w:rPr>
                <w:sz w:val="16"/>
                <w:szCs w:val="16"/>
              </w:rPr>
            </w:pPr>
            <w:r w:rsidRPr="001C0FC4">
              <w:rPr>
                <w:sz w:val="16"/>
                <w:szCs w:val="16"/>
              </w:rPr>
              <w:t>2019-03</w:t>
            </w:r>
          </w:p>
        </w:tc>
        <w:tc>
          <w:tcPr>
            <w:tcW w:w="796" w:type="dxa"/>
            <w:shd w:val="solid" w:color="FFFFFF" w:fill="auto"/>
          </w:tcPr>
          <w:p w14:paraId="3225B103" w14:textId="77777777" w:rsidR="00296E35" w:rsidRPr="001C0FC4" w:rsidRDefault="00296E35" w:rsidP="002E3FCC">
            <w:pPr>
              <w:pStyle w:val="TAC"/>
              <w:jc w:val="left"/>
              <w:rPr>
                <w:sz w:val="16"/>
                <w:szCs w:val="16"/>
              </w:rPr>
            </w:pPr>
            <w:r w:rsidRPr="001C0FC4">
              <w:rPr>
                <w:sz w:val="16"/>
                <w:szCs w:val="16"/>
              </w:rPr>
              <w:t>RAN5#82</w:t>
            </w:r>
          </w:p>
        </w:tc>
        <w:tc>
          <w:tcPr>
            <w:tcW w:w="1089" w:type="dxa"/>
            <w:shd w:val="solid" w:color="FFFFFF" w:fill="auto"/>
          </w:tcPr>
          <w:p w14:paraId="6B049B5A" w14:textId="77777777" w:rsidR="00296E35" w:rsidRPr="001C0FC4" w:rsidRDefault="00296E35" w:rsidP="002E3FCC">
            <w:pPr>
              <w:pStyle w:val="TAC"/>
              <w:jc w:val="left"/>
              <w:rPr>
                <w:sz w:val="16"/>
                <w:szCs w:val="16"/>
              </w:rPr>
            </w:pPr>
            <w:r w:rsidRPr="001C0FC4">
              <w:rPr>
                <w:sz w:val="16"/>
                <w:szCs w:val="16"/>
              </w:rPr>
              <w:t>R5-192245</w:t>
            </w:r>
          </w:p>
        </w:tc>
        <w:tc>
          <w:tcPr>
            <w:tcW w:w="565" w:type="dxa"/>
            <w:shd w:val="solid" w:color="FFFFFF" w:fill="auto"/>
          </w:tcPr>
          <w:p w14:paraId="2AC8C5AE"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735472F5"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9CB1D8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038E669" w14:textId="77777777" w:rsidR="00296E35" w:rsidRPr="001C0FC4" w:rsidRDefault="00296E35" w:rsidP="002E3FCC">
            <w:pPr>
              <w:pStyle w:val="TAL"/>
              <w:rPr>
                <w:sz w:val="16"/>
                <w:szCs w:val="16"/>
              </w:rPr>
            </w:pPr>
            <w:r w:rsidRPr="001C0FC4">
              <w:rPr>
                <w:sz w:val="16"/>
                <w:szCs w:val="16"/>
              </w:rPr>
              <w:t>Draft TS 36.579-7 v005</w:t>
            </w:r>
          </w:p>
        </w:tc>
        <w:tc>
          <w:tcPr>
            <w:tcW w:w="705" w:type="dxa"/>
            <w:shd w:val="solid" w:color="FFFFFF" w:fill="auto"/>
          </w:tcPr>
          <w:p w14:paraId="31EC3B96" w14:textId="77777777" w:rsidR="00296E35" w:rsidRPr="001C0FC4" w:rsidRDefault="00296E35" w:rsidP="002E3FCC">
            <w:pPr>
              <w:pStyle w:val="TAC"/>
              <w:jc w:val="left"/>
              <w:rPr>
                <w:sz w:val="16"/>
                <w:szCs w:val="16"/>
              </w:rPr>
            </w:pPr>
            <w:r w:rsidRPr="001C0FC4">
              <w:rPr>
                <w:sz w:val="16"/>
                <w:szCs w:val="16"/>
              </w:rPr>
              <w:t>0.0.5</w:t>
            </w:r>
          </w:p>
        </w:tc>
      </w:tr>
      <w:tr w:rsidR="00296E35" w:rsidRPr="001C0FC4" w14:paraId="3A74C622" w14:textId="77777777" w:rsidTr="002E3FCC">
        <w:tc>
          <w:tcPr>
            <w:tcW w:w="797" w:type="dxa"/>
            <w:shd w:val="solid" w:color="FFFFFF" w:fill="auto"/>
          </w:tcPr>
          <w:p w14:paraId="5476254B" w14:textId="77777777" w:rsidR="00296E35" w:rsidRPr="001C0FC4" w:rsidRDefault="00296E35" w:rsidP="002E3FCC">
            <w:pPr>
              <w:pStyle w:val="TAC"/>
              <w:jc w:val="left"/>
              <w:rPr>
                <w:sz w:val="16"/>
                <w:szCs w:val="16"/>
              </w:rPr>
            </w:pPr>
            <w:r w:rsidRPr="001C0FC4">
              <w:rPr>
                <w:sz w:val="16"/>
                <w:szCs w:val="16"/>
              </w:rPr>
              <w:t>2019-09</w:t>
            </w:r>
          </w:p>
        </w:tc>
        <w:tc>
          <w:tcPr>
            <w:tcW w:w="796" w:type="dxa"/>
            <w:shd w:val="solid" w:color="FFFFFF" w:fill="auto"/>
          </w:tcPr>
          <w:p w14:paraId="53817F64" w14:textId="77777777" w:rsidR="00296E35" w:rsidRPr="001C0FC4" w:rsidRDefault="00296E35" w:rsidP="002E3FCC">
            <w:pPr>
              <w:pStyle w:val="TAC"/>
              <w:jc w:val="left"/>
              <w:rPr>
                <w:sz w:val="16"/>
                <w:szCs w:val="16"/>
              </w:rPr>
            </w:pPr>
            <w:r w:rsidRPr="001C0FC4">
              <w:rPr>
                <w:sz w:val="16"/>
                <w:szCs w:val="16"/>
              </w:rPr>
              <w:t>RAN5#84</w:t>
            </w:r>
          </w:p>
        </w:tc>
        <w:tc>
          <w:tcPr>
            <w:tcW w:w="1089" w:type="dxa"/>
            <w:shd w:val="solid" w:color="FFFFFF" w:fill="auto"/>
          </w:tcPr>
          <w:p w14:paraId="2A0114AB" w14:textId="77777777" w:rsidR="00296E35" w:rsidRPr="001C0FC4" w:rsidRDefault="00296E35" w:rsidP="002E3FCC">
            <w:pPr>
              <w:pStyle w:val="TAC"/>
              <w:jc w:val="left"/>
              <w:rPr>
                <w:sz w:val="16"/>
                <w:szCs w:val="16"/>
              </w:rPr>
            </w:pPr>
            <w:r w:rsidRPr="001C0FC4">
              <w:rPr>
                <w:sz w:val="16"/>
                <w:szCs w:val="16"/>
              </w:rPr>
              <w:t>R5-196352</w:t>
            </w:r>
          </w:p>
        </w:tc>
        <w:tc>
          <w:tcPr>
            <w:tcW w:w="565" w:type="dxa"/>
            <w:shd w:val="solid" w:color="FFFFFF" w:fill="auto"/>
          </w:tcPr>
          <w:p w14:paraId="0682A8D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D93BC8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7B3ABD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2D4C83A" w14:textId="77777777" w:rsidR="00296E35" w:rsidRPr="001C0FC4" w:rsidRDefault="00296E35" w:rsidP="002E3FCC">
            <w:pPr>
              <w:pStyle w:val="TAL"/>
              <w:rPr>
                <w:sz w:val="16"/>
                <w:szCs w:val="16"/>
              </w:rPr>
            </w:pPr>
            <w:r w:rsidRPr="001C0FC4">
              <w:rPr>
                <w:sz w:val="16"/>
                <w:szCs w:val="16"/>
              </w:rPr>
              <w:t>Draft TS 36.579-7 v010</w:t>
            </w:r>
          </w:p>
        </w:tc>
        <w:tc>
          <w:tcPr>
            <w:tcW w:w="705" w:type="dxa"/>
            <w:shd w:val="solid" w:color="FFFFFF" w:fill="auto"/>
          </w:tcPr>
          <w:p w14:paraId="0812207B" w14:textId="77777777" w:rsidR="00296E35" w:rsidRPr="001C0FC4" w:rsidRDefault="00296E35" w:rsidP="002E3FCC">
            <w:pPr>
              <w:pStyle w:val="TAC"/>
              <w:jc w:val="left"/>
              <w:rPr>
                <w:sz w:val="16"/>
                <w:szCs w:val="16"/>
              </w:rPr>
            </w:pPr>
            <w:r w:rsidRPr="001C0FC4">
              <w:rPr>
                <w:sz w:val="16"/>
                <w:szCs w:val="16"/>
              </w:rPr>
              <w:t>0.1.0</w:t>
            </w:r>
          </w:p>
        </w:tc>
      </w:tr>
      <w:tr w:rsidR="00296E35" w:rsidRPr="001C0FC4" w14:paraId="58D412CC" w14:textId="77777777" w:rsidTr="002E3FCC">
        <w:tc>
          <w:tcPr>
            <w:tcW w:w="797" w:type="dxa"/>
            <w:shd w:val="solid" w:color="FFFFFF" w:fill="auto"/>
          </w:tcPr>
          <w:p w14:paraId="2CE1C9B7" w14:textId="77777777" w:rsidR="00296E35" w:rsidRPr="001C0FC4" w:rsidRDefault="00296E35" w:rsidP="002E3FCC">
            <w:pPr>
              <w:pStyle w:val="TAC"/>
              <w:jc w:val="left"/>
              <w:rPr>
                <w:sz w:val="16"/>
                <w:szCs w:val="16"/>
              </w:rPr>
            </w:pPr>
            <w:r w:rsidRPr="001C0FC4">
              <w:rPr>
                <w:sz w:val="16"/>
                <w:szCs w:val="16"/>
              </w:rPr>
              <w:t>2019-11</w:t>
            </w:r>
          </w:p>
        </w:tc>
        <w:tc>
          <w:tcPr>
            <w:tcW w:w="796" w:type="dxa"/>
            <w:shd w:val="solid" w:color="FFFFFF" w:fill="auto"/>
          </w:tcPr>
          <w:p w14:paraId="6D043045" w14:textId="77777777" w:rsidR="00296E35" w:rsidRPr="001C0FC4" w:rsidRDefault="00296E35" w:rsidP="002E3FCC">
            <w:pPr>
              <w:pStyle w:val="TAC"/>
              <w:jc w:val="left"/>
              <w:rPr>
                <w:sz w:val="16"/>
                <w:szCs w:val="16"/>
              </w:rPr>
            </w:pPr>
            <w:r w:rsidRPr="001C0FC4">
              <w:rPr>
                <w:sz w:val="16"/>
                <w:szCs w:val="16"/>
              </w:rPr>
              <w:t>RAN5#85</w:t>
            </w:r>
          </w:p>
        </w:tc>
        <w:tc>
          <w:tcPr>
            <w:tcW w:w="1089" w:type="dxa"/>
            <w:shd w:val="solid" w:color="FFFFFF" w:fill="auto"/>
          </w:tcPr>
          <w:p w14:paraId="54BCA926" w14:textId="77777777" w:rsidR="00296E35" w:rsidRPr="001C0FC4" w:rsidRDefault="00296E35" w:rsidP="002E3FCC">
            <w:pPr>
              <w:pStyle w:val="TAC"/>
              <w:jc w:val="left"/>
              <w:rPr>
                <w:sz w:val="16"/>
                <w:szCs w:val="16"/>
              </w:rPr>
            </w:pPr>
            <w:r w:rsidRPr="001C0FC4">
              <w:rPr>
                <w:sz w:val="16"/>
                <w:szCs w:val="16"/>
              </w:rPr>
              <w:t>R5-198829</w:t>
            </w:r>
          </w:p>
        </w:tc>
        <w:tc>
          <w:tcPr>
            <w:tcW w:w="565" w:type="dxa"/>
            <w:shd w:val="solid" w:color="FFFFFF" w:fill="auto"/>
          </w:tcPr>
          <w:p w14:paraId="64B1E7CD"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18168AE0"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3DA8054"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079DEE5" w14:textId="77777777" w:rsidR="00296E35" w:rsidRPr="001C0FC4" w:rsidRDefault="00296E35" w:rsidP="002E3FCC">
            <w:pPr>
              <w:pStyle w:val="TAL"/>
              <w:rPr>
                <w:sz w:val="16"/>
                <w:szCs w:val="16"/>
              </w:rPr>
            </w:pPr>
            <w:r w:rsidRPr="001C0FC4">
              <w:rPr>
                <w:sz w:val="16"/>
                <w:szCs w:val="16"/>
              </w:rPr>
              <w:t>Draft TS 36.579-7 v021</w:t>
            </w:r>
          </w:p>
        </w:tc>
        <w:tc>
          <w:tcPr>
            <w:tcW w:w="705" w:type="dxa"/>
            <w:shd w:val="solid" w:color="FFFFFF" w:fill="auto"/>
          </w:tcPr>
          <w:p w14:paraId="3E68E2DD" w14:textId="77777777" w:rsidR="00296E35" w:rsidRPr="001C0FC4" w:rsidRDefault="00296E35" w:rsidP="002E3FCC">
            <w:pPr>
              <w:pStyle w:val="TAC"/>
              <w:jc w:val="left"/>
              <w:rPr>
                <w:sz w:val="16"/>
                <w:szCs w:val="16"/>
              </w:rPr>
            </w:pPr>
            <w:r w:rsidRPr="001C0FC4">
              <w:rPr>
                <w:sz w:val="16"/>
                <w:szCs w:val="16"/>
              </w:rPr>
              <w:t>0.2.1</w:t>
            </w:r>
          </w:p>
        </w:tc>
      </w:tr>
      <w:tr w:rsidR="00296E35" w:rsidRPr="001C0FC4" w14:paraId="3A885E95" w14:textId="77777777" w:rsidTr="002E3FCC">
        <w:tc>
          <w:tcPr>
            <w:tcW w:w="797" w:type="dxa"/>
            <w:shd w:val="solid" w:color="FFFFFF" w:fill="auto"/>
          </w:tcPr>
          <w:p w14:paraId="5AE20622" w14:textId="77777777" w:rsidR="00296E35" w:rsidRPr="001C0FC4" w:rsidRDefault="00296E35" w:rsidP="002E3FCC">
            <w:pPr>
              <w:pStyle w:val="TAC"/>
              <w:jc w:val="left"/>
              <w:rPr>
                <w:sz w:val="16"/>
                <w:szCs w:val="16"/>
              </w:rPr>
            </w:pPr>
            <w:r w:rsidRPr="001C0FC4">
              <w:rPr>
                <w:sz w:val="16"/>
                <w:szCs w:val="16"/>
              </w:rPr>
              <w:t>2020-05</w:t>
            </w:r>
          </w:p>
        </w:tc>
        <w:tc>
          <w:tcPr>
            <w:tcW w:w="796" w:type="dxa"/>
            <w:shd w:val="solid" w:color="FFFFFF" w:fill="auto"/>
          </w:tcPr>
          <w:p w14:paraId="2C122104" w14:textId="77777777" w:rsidR="00296E35" w:rsidRPr="001C0FC4" w:rsidRDefault="00296E35" w:rsidP="002E3FCC">
            <w:pPr>
              <w:pStyle w:val="TAC"/>
              <w:jc w:val="left"/>
              <w:rPr>
                <w:sz w:val="16"/>
                <w:szCs w:val="16"/>
              </w:rPr>
            </w:pPr>
            <w:r w:rsidRPr="001C0FC4">
              <w:rPr>
                <w:sz w:val="16"/>
                <w:szCs w:val="16"/>
              </w:rPr>
              <w:t>RAN5#87</w:t>
            </w:r>
          </w:p>
        </w:tc>
        <w:tc>
          <w:tcPr>
            <w:tcW w:w="1089" w:type="dxa"/>
            <w:shd w:val="solid" w:color="FFFFFF" w:fill="auto"/>
          </w:tcPr>
          <w:p w14:paraId="4E89680D" w14:textId="77777777" w:rsidR="00296E35" w:rsidRPr="001C0FC4" w:rsidRDefault="00296E35" w:rsidP="002E3FCC">
            <w:pPr>
              <w:pStyle w:val="TAC"/>
              <w:jc w:val="left"/>
              <w:rPr>
                <w:sz w:val="16"/>
                <w:szCs w:val="16"/>
              </w:rPr>
            </w:pPr>
            <w:r w:rsidRPr="001C0FC4">
              <w:rPr>
                <w:sz w:val="16"/>
                <w:szCs w:val="16"/>
              </w:rPr>
              <w:t>R5-202051</w:t>
            </w:r>
          </w:p>
        </w:tc>
        <w:tc>
          <w:tcPr>
            <w:tcW w:w="565" w:type="dxa"/>
            <w:shd w:val="solid" w:color="FFFFFF" w:fill="auto"/>
          </w:tcPr>
          <w:p w14:paraId="08698D2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45896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59D8EC2"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87A9E56" w14:textId="77777777" w:rsidR="00296E35" w:rsidRPr="001C0FC4" w:rsidRDefault="00296E35" w:rsidP="002E3FCC">
            <w:pPr>
              <w:pStyle w:val="TAL"/>
              <w:rPr>
                <w:sz w:val="16"/>
                <w:szCs w:val="16"/>
              </w:rPr>
            </w:pPr>
            <w:r w:rsidRPr="001C0FC4">
              <w:rPr>
                <w:sz w:val="16"/>
                <w:szCs w:val="16"/>
              </w:rPr>
              <w:t>Draft TS 36.579-7 v030</w:t>
            </w:r>
          </w:p>
        </w:tc>
        <w:tc>
          <w:tcPr>
            <w:tcW w:w="705" w:type="dxa"/>
            <w:shd w:val="solid" w:color="FFFFFF" w:fill="auto"/>
          </w:tcPr>
          <w:p w14:paraId="43193EBB" w14:textId="77777777" w:rsidR="00296E35" w:rsidRPr="001C0FC4" w:rsidRDefault="00296E35" w:rsidP="002E3FCC">
            <w:pPr>
              <w:pStyle w:val="TAC"/>
              <w:jc w:val="left"/>
              <w:rPr>
                <w:sz w:val="16"/>
                <w:szCs w:val="16"/>
              </w:rPr>
            </w:pPr>
            <w:r w:rsidRPr="001C0FC4">
              <w:rPr>
                <w:sz w:val="16"/>
                <w:szCs w:val="16"/>
              </w:rPr>
              <w:t>0.3.0</w:t>
            </w:r>
          </w:p>
        </w:tc>
      </w:tr>
      <w:tr w:rsidR="00296E35" w:rsidRPr="001C0FC4" w14:paraId="20A8104A" w14:textId="77777777" w:rsidTr="002E3FCC">
        <w:tc>
          <w:tcPr>
            <w:tcW w:w="797" w:type="dxa"/>
            <w:shd w:val="solid" w:color="FFFFFF" w:fill="auto"/>
          </w:tcPr>
          <w:p w14:paraId="1CA13B05" w14:textId="77777777" w:rsidR="00296E35" w:rsidRPr="001C0FC4" w:rsidRDefault="00296E35" w:rsidP="002E3FCC">
            <w:pPr>
              <w:pStyle w:val="TAC"/>
              <w:jc w:val="left"/>
              <w:rPr>
                <w:sz w:val="16"/>
                <w:szCs w:val="16"/>
              </w:rPr>
            </w:pPr>
            <w:r w:rsidRPr="001C0FC4">
              <w:rPr>
                <w:sz w:val="16"/>
                <w:szCs w:val="16"/>
              </w:rPr>
              <w:t>2020-07</w:t>
            </w:r>
          </w:p>
        </w:tc>
        <w:tc>
          <w:tcPr>
            <w:tcW w:w="796" w:type="dxa"/>
            <w:shd w:val="solid" w:color="FFFFFF" w:fill="auto"/>
          </w:tcPr>
          <w:p w14:paraId="7061EDD4" w14:textId="77777777" w:rsidR="00296E35" w:rsidRPr="001C0FC4" w:rsidRDefault="00296E35" w:rsidP="002E3FCC">
            <w:pPr>
              <w:pStyle w:val="TAC"/>
              <w:jc w:val="left"/>
              <w:rPr>
                <w:sz w:val="16"/>
                <w:szCs w:val="16"/>
              </w:rPr>
            </w:pPr>
            <w:r w:rsidRPr="001C0FC4">
              <w:rPr>
                <w:sz w:val="16"/>
                <w:szCs w:val="16"/>
              </w:rPr>
              <w:t>RAN#88</w:t>
            </w:r>
          </w:p>
        </w:tc>
        <w:tc>
          <w:tcPr>
            <w:tcW w:w="1089" w:type="dxa"/>
            <w:shd w:val="solid" w:color="FFFFFF" w:fill="auto"/>
          </w:tcPr>
          <w:p w14:paraId="77EDD500" w14:textId="77777777" w:rsidR="00296E35" w:rsidRPr="001C0FC4" w:rsidRDefault="00296E35" w:rsidP="002E3FCC">
            <w:pPr>
              <w:pStyle w:val="TAC"/>
              <w:jc w:val="left"/>
              <w:rPr>
                <w:sz w:val="16"/>
                <w:szCs w:val="16"/>
              </w:rPr>
            </w:pPr>
            <w:r w:rsidRPr="001C0FC4">
              <w:rPr>
                <w:sz w:val="16"/>
                <w:szCs w:val="16"/>
              </w:rPr>
              <w:t>RP-200718</w:t>
            </w:r>
          </w:p>
        </w:tc>
        <w:tc>
          <w:tcPr>
            <w:tcW w:w="565" w:type="dxa"/>
            <w:shd w:val="solid" w:color="FFFFFF" w:fill="auto"/>
          </w:tcPr>
          <w:p w14:paraId="7A114BEB"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49A7E5F"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5EEA9B3"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FF111CB" w14:textId="77777777" w:rsidR="00296E35" w:rsidRPr="001C0FC4" w:rsidRDefault="00296E35" w:rsidP="002E3FCC">
            <w:pPr>
              <w:pStyle w:val="TAL"/>
              <w:rPr>
                <w:sz w:val="16"/>
                <w:szCs w:val="16"/>
              </w:rPr>
            </w:pPr>
            <w:r w:rsidRPr="001C0FC4">
              <w:rPr>
                <w:sz w:val="16"/>
                <w:szCs w:val="16"/>
              </w:rPr>
              <w:t>Draft version for information purposes to the RAN Plenary</w:t>
            </w:r>
          </w:p>
        </w:tc>
        <w:tc>
          <w:tcPr>
            <w:tcW w:w="705" w:type="dxa"/>
            <w:shd w:val="solid" w:color="FFFFFF" w:fill="auto"/>
          </w:tcPr>
          <w:p w14:paraId="7E446372" w14:textId="77777777" w:rsidR="00296E35" w:rsidRPr="001C0FC4" w:rsidRDefault="00296E35" w:rsidP="002E3FCC">
            <w:pPr>
              <w:pStyle w:val="TAC"/>
              <w:jc w:val="left"/>
              <w:rPr>
                <w:sz w:val="16"/>
                <w:szCs w:val="16"/>
              </w:rPr>
            </w:pPr>
            <w:r w:rsidRPr="001C0FC4">
              <w:rPr>
                <w:sz w:val="16"/>
                <w:szCs w:val="16"/>
              </w:rPr>
              <w:t>1.0.0</w:t>
            </w:r>
          </w:p>
        </w:tc>
      </w:tr>
      <w:tr w:rsidR="00296E35" w:rsidRPr="001C0FC4" w14:paraId="740950FD" w14:textId="77777777" w:rsidTr="002E3FCC">
        <w:tc>
          <w:tcPr>
            <w:tcW w:w="797" w:type="dxa"/>
            <w:shd w:val="solid" w:color="FFFFFF" w:fill="auto"/>
          </w:tcPr>
          <w:p w14:paraId="6A85B4BB" w14:textId="77777777" w:rsidR="00296E35" w:rsidRPr="001C0FC4" w:rsidRDefault="00296E35" w:rsidP="002E3FCC">
            <w:pPr>
              <w:pStyle w:val="TAC"/>
              <w:jc w:val="left"/>
              <w:rPr>
                <w:sz w:val="16"/>
                <w:szCs w:val="16"/>
              </w:rPr>
            </w:pPr>
            <w:r w:rsidRPr="001C0FC4">
              <w:rPr>
                <w:sz w:val="16"/>
                <w:szCs w:val="16"/>
              </w:rPr>
              <w:t>2020-08</w:t>
            </w:r>
          </w:p>
        </w:tc>
        <w:tc>
          <w:tcPr>
            <w:tcW w:w="796" w:type="dxa"/>
            <w:shd w:val="solid" w:color="FFFFFF" w:fill="auto"/>
          </w:tcPr>
          <w:p w14:paraId="26735F93" w14:textId="77777777" w:rsidR="00296E35" w:rsidRPr="001C0FC4" w:rsidRDefault="00296E35" w:rsidP="002E3FCC">
            <w:pPr>
              <w:pStyle w:val="TAC"/>
              <w:jc w:val="left"/>
              <w:rPr>
                <w:sz w:val="16"/>
                <w:szCs w:val="16"/>
              </w:rPr>
            </w:pPr>
            <w:r w:rsidRPr="001C0FC4">
              <w:rPr>
                <w:sz w:val="16"/>
                <w:szCs w:val="16"/>
              </w:rPr>
              <w:t>RAN5#88</w:t>
            </w:r>
          </w:p>
        </w:tc>
        <w:tc>
          <w:tcPr>
            <w:tcW w:w="1089" w:type="dxa"/>
            <w:shd w:val="solid" w:color="FFFFFF" w:fill="auto"/>
          </w:tcPr>
          <w:p w14:paraId="3326449F" w14:textId="77777777" w:rsidR="00296E35" w:rsidRPr="001C0FC4" w:rsidRDefault="00296E35" w:rsidP="002E3FCC">
            <w:pPr>
              <w:pStyle w:val="TAC"/>
              <w:jc w:val="left"/>
              <w:rPr>
                <w:sz w:val="16"/>
                <w:szCs w:val="16"/>
              </w:rPr>
            </w:pPr>
            <w:r w:rsidRPr="001C0FC4">
              <w:rPr>
                <w:sz w:val="16"/>
                <w:szCs w:val="16"/>
              </w:rPr>
              <w:t>R5-203529</w:t>
            </w:r>
          </w:p>
        </w:tc>
        <w:tc>
          <w:tcPr>
            <w:tcW w:w="565" w:type="dxa"/>
            <w:shd w:val="solid" w:color="FFFFFF" w:fill="auto"/>
          </w:tcPr>
          <w:p w14:paraId="5E2366C5"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F2A79B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B8B6B3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E9E1199" w14:textId="77777777" w:rsidR="00296E35" w:rsidRPr="001C0FC4" w:rsidRDefault="00296E35" w:rsidP="002E3FCC">
            <w:pPr>
              <w:pStyle w:val="TAL"/>
              <w:rPr>
                <w:sz w:val="16"/>
                <w:szCs w:val="16"/>
              </w:rPr>
            </w:pPr>
            <w:r w:rsidRPr="001C0FC4">
              <w:rPr>
                <w:sz w:val="16"/>
                <w:szCs w:val="16"/>
              </w:rPr>
              <w:t>draft TS 36.579-7 v1.1.0</w:t>
            </w:r>
          </w:p>
        </w:tc>
        <w:tc>
          <w:tcPr>
            <w:tcW w:w="705" w:type="dxa"/>
            <w:shd w:val="solid" w:color="FFFFFF" w:fill="auto"/>
          </w:tcPr>
          <w:p w14:paraId="7115FFF5" w14:textId="77777777" w:rsidR="00296E35" w:rsidRPr="001C0FC4" w:rsidRDefault="00296E35" w:rsidP="002E3FCC">
            <w:pPr>
              <w:pStyle w:val="TAC"/>
              <w:jc w:val="left"/>
              <w:rPr>
                <w:sz w:val="16"/>
                <w:szCs w:val="16"/>
              </w:rPr>
            </w:pPr>
            <w:r w:rsidRPr="001C0FC4">
              <w:rPr>
                <w:sz w:val="16"/>
                <w:szCs w:val="16"/>
              </w:rPr>
              <w:t>1.1.0</w:t>
            </w:r>
          </w:p>
        </w:tc>
      </w:tr>
      <w:tr w:rsidR="00296E35" w:rsidRPr="001C0FC4" w14:paraId="49BA4701" w14:textId="77777777" w:rsidTr="002E3FCC">
        <w:tc>
          <w:tcPr>
            <w:tcW w:w="797" w:type="dxa"/>
            <w:shd w:val="solid" w:color="FFFFFF" w:fill="auto"/>
          </w:tcPr>
          <w:p w14:paraId="2474E4D6"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37BA103"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28DCBD91" w14:textId="77777777" w:rsidR="00296E35" w:rsidRPr="001C0FC4" w:rsidRDefault="00296E35" w:rsidP="002E3FCC">
            <w:pPr>
              <w:pStyle w:val="TAC"/>
              <w:jc w:val="left"/>
              <w:rPr>
                <w:sz w:val="16"/>
                <w:szCs w:val="16"/>
              </w:rPr>
            </w:pPr>
            <w:r w:rsidRPr="001C0FC4">
              <w:rPr>
                <w:sz w:val="16"/>
                <w:szCs w:val="16"/>
              </w:rPr>
              <w:t>RP-201797</w:t>
            </w:r>
          </w:p>
        </w:tc>
        <w:tc>
          <w:tcPr>
            <w:tcW w:w="565" w:type="dxa"/>
            <w:shd w:val="solid" w:color="FFFFFF" w:fill="auto"/>
          </w:tcPr>
          <w:p w14:paraId="37613679"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7738E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17396BC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0E91C1F" w14:textId="77777777" w:rsidR="00296E35" w:rsidRPr="001C0FC4" w:rsidRDefault="00296E35" w:rsidP="002E3FCC">
            <w:pPr>
              <w:pStyle w:val="TAL"/>
              <w:rPr>
                <w:sz w:val="16"/>
                <w:szCs w:val="16"/>
              </w:rPr>
            </w:pPr>
            <w:r w:rsidRPr="001C0FC4">
              <w:rPr>
                <w:sz w:val="16"/>
                <w:szCs w:val="16"/>
              </w:rPr>
              <w:t>Draft version for approval to move the spec under revision control to the RAN Plenary</w:t>
            </w:r>
          </w:p>
        </w:tc>
        <w:tc>
          <w:tcPr>
            <w:tcW w:w="705" w:type="dxa"/>
            <w:shd w:val="solid" w:color="FFFFFF" w:fill="auto"/>
          </w:tcPr>
          <w:p w14:paraId="59E88EC7" w14:textId="77777777" w:rsidR="00296E35" w:rsidRPr="001C0FC4" w:rsidRDefault="00296E35" w:rsidP="002E3FCC">
            <w:pPr>
              <w:pStyle w:val="TAC"/>
              <w:jc w:val="left"/>
              <w:rPr>
                <w:sz w:val="16"/>
                <w:szCs w:val="16"/>
              </w:rPr>
            </w:pPr>
            <w:r w:rsidRPr="001C0FC4">
              <w:rPr>
                <w:sz w:val="16"/>
                <w:szCs w:val="16"/>
              </w:rPr>
              <w:t>2.0.0</w:t>
            </w:r>
          </w:p>
        </w:tc>
      </w:tr>
      <w:tr w:rsidR="00296E35" w:rsidRPr="001C0FC4" w14:paraId="66660A74" w14:textId="77777777" w:rsidTr="002E3FCC">
        <w:tc>
          <w:tcPr>
            <w:tcW w:w="797" w:type="dxa"/>
            <w:shd w:val="solid" w:color="FFFFFF" w:fill="auto"/>
          </w:tcPr>
          <w:p w14:paraId="0A42BB9F"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D247676"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3AE17372" w14:textId="77777777" w:rsidR="00296E35" w:rsidRPr="001C0FC4" w:rsidRDefault="00296E35" w:rsidP="002E3FCC">
            <w:pPr>
              <w:pStyle w:val="TAC"/>
              <w:jc w:val="left"/>
              <w:rPr>
                <w:sz w:val="16"/>
                <w:szCs w:val="16"/>
              </w:rPr>
            </w:pPr>
            <w:r w:rsidRPr="001C0FC4">
              <w:rPr>
                <w:sz w:val="16"/>
                <w:szCs w:val="16"/>
              </w:rPr>
              <w:t>-</w:t>
            </w:r>
          </w:p>
        </w:tc>
        <w:tc>
          <w:tcPr>
            <w:tcW w:w="565" w:type="dxa"/>
            <w:shd w:val="solid" w:color="FFFFFF" w:fill="auto"/>
          </w:tcPr>
          <w:p w14:paraId="7616A970"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E6F2366"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8ADE7A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729DE011" w14:textId="77777777" w:rsidR="00296E35" w:rsidRPr="001C0FC4" w:rsidRDefault="00296E35" w:rsidP="002E3FCC">
            <w:pPr>
              <w:pStyle w:val="TAL"/>
              <w:rPr>
                <w:sz w:val="16"/>
                <w:szCs w:val="16"/>
              </w:rPr>
            </w:pPr>
            <w:r w:rsidRPr="001C0FC4">
              <w:rPr>
                <w:sz w:val="16"/>
                <w:szCs w:val="16"/>
              </w:rPr>
              <w:t>upgraded to v14.0.0 with small editorial changes</w:t>
            </w:r>
          </w:p>
        </w:tc>
        <w:tc>
          <w:tcPr>
            <w:tcW w:w="705" w:type="dxa"/>
            <w:shd w:val="solid" w:color="FFFFFF" w:fill="auto"/>
          </w:tcPr>
          <w:p w14:paraId="2DA9CE8F" w14:textId="77777777" w:rsidR="00296E35" w:rsidRPr="001C0FC4" w:rsidRDefault="00296E35" w:rsidP="002E3FCC">
            <w:pPr>
              <w:pStyle w:val="TAC"/>
              <w:jc w:val="left"/>
              <w:rPr>
                <w:sz w:val="16"/>
                <w:szCs w:val="16"/>
              </w:rPr>
            </w:pPr>
            <w:r w:rsidRPr="001C0FC4">
              <w:rPr>
                <w:sz w:val="16"/>
                <w:szCs w:val="16"/>
              </w:rPr>
              <w:t>14.0.0</w:t>
            </w:r>
          </w:p>
        </w:tc>
      </w:tr>
      <w:tr w:rsidR="00296E35" w:rsidRPr="001C0FC4" w14:paraId="40697DC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AC016B"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8BF5AB0"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006CC4E" w14:textId="77777777" w:rsidR="00296E35" w:rsidRPr="001C0FC4" w:rsidRDefault="00296E35" w:rsidP="002E3FCC">
            <w:pPr>
              <w:pStyle w:val="TAC"/>
              <w:jc w:val="left"/>
              <w:rPr>
                <w:sz w:val="16"/>
                <w:szCs w:val="16"/>
              </w:rPr>
            </w:pPr>
            <w:r w:rsidRPr="001C0FC4">
              <w:rPr>
                <w:sz w:val="16"/>
                <w:szCs w:val="16"/>
              </w:rPr>
              <w:t>R5-206466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FD8B948" w14:textId="77777777" w:rsidR="00296E35" w:rsidRPr="001C0FC4" w:rsidRDefault="00296E35" w:rsidP="002E3FCC">
            <w:pPr>
              <w:pStyle w:val="TAL"/>
              <w:rPr>
                <w:sz w:val="16"/>
                <w:szCs w:val="16"/>
              </w:rPr>
            </w:pPr>
            <w:r w:rsidRPr="001C0FC4">
              <w:rPr>
                <w:sz w:val="16"/>
                <w:szCs w:val="16"/>
              </w:rPr>
              <w:t>0001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848DD0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E54B95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56862F" w14:textId="77777777" w:rsidR="00296E35" w:rsidRPr="001C0FC4" w:rsidRDefault="00296E35" w:rsidP="002E3FCC">
            <w:pPr>
              <w:pStyle w:val="TAL"/>
              <w:rPr>
                <w:sz w:val="16"/>
                <w:szCs w:val="16"/>
              </w:rPr>
            </w:pPr>
            <w:r w:rsidRPr="001C0FC4">
              <w:rPr>
                <w:sz w:val="16"/>
                <w:szCs w:val="16"/>
              </w:rPr>
              <w:t>Update of MCDATA TC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9669B89"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3230664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0C3A07"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21AF17D"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EAF252C" w14:textId="77777777" w:rsidR="00296E35" w:rsidRPr="001C0FC4" w:rsidRDefault="00296E35" w:rsidP="002E3FCC">
            <w:pPr>
              <w:pStyle w:val="TAC"/>
              <w:jc w:val="left"/>
              <w:rPr>
                <w:sz w:val="16"/>
                <w:szCs w:val="16"/>
              </w:rPr>
            </w:pPr>
            <w:r w:rsidRPr="001C0FC4">
              <w:rPr>
                <w:sz w:val="16"/>
                <w:szCs w:val="16"/>
              </w:rPr>
              <w:t>R5-206467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31DDE1" w14:textId="77777777" w:rsidR="00296E35" w:rsidRPr="001C0FC4" w:rsidRDefault="00296E35" w:rsidP="002E3FCC">
            <w:pPr>
              <w:pStyle w:val="TAL"/>
              <w:rPr>
                <w:sz w:val="16"/>
                <w:szCs w:val="16"/>
              </w:rPr>
            </w:pPr>
            <w:r w:rsidRPr="001C0FC4">
              <w:rPr>
                <w:sz w:val="16"/>
                <w:szCs w:val="16"/>
              </w:rPr>
              <w:t>0002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19D2D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DBB1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E97D457" w14:textId="77777777" w:rsidR="00296E35" w:rsidRPr="001C0FC4" w:rsidRDefault="00296E35" w:rsidP="002E3FCC">
            <w:pPr>
              <w:pStyle w:val="TAL"/>
              <w:rPr>
                <w:sz w:val="16"/>
                <w:szCs w:val="16"/>
              </w:rPr>
            </w:pPr>
            <w:r w:rsidRPr="001C0FC4">
              <w:rPr>
                <w:sz w:val="16"/>
                <w:szCs w:val="16"/>
              </w:rPr>
              <w:t>Update of MCDATA TC 6.2.1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B9DBC1"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63841FA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5CFE871" w14:textId="77777777" w:rsidR="00296E35" w:rsidRPr="001C0FC4" w:rsidRDefault="00296E35" w:rsidP="002E3FCC">
            <w:pPr>
              <w:pStyle w:val="TAC"/>
              <w:jc w:val="left"/>
              <w:rPr>
                <w:sz w:val="16"/>
                <w:szCs w:val="16"/>
              </w:rPr>
            </w:pPr>
            <w:r w:rsidRPr="001C0FC4">
              <w:rPr>
                <w:sz w:val="16"/>
                <w:szCs w:val="16"/>
              </w:rPr>
              <w:t>2021-03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14F133" w14:textId="77777777" w:rsidR="00296E35" w:rsidRPr="001C0FC4" w:rsidRDefault="00296E35" w:rsidP="002E3FCC">
            <w:pPr>
              <w:pStyle w:val="TAC"/>
              <w:jc w:val="left"/>
              <w:rPr>
                <w:sz w:val="16"/>
                <w:szCs w:val="16"/>
              </w:rPr>
            </w:pPr>
            <w:r w:rsidRPr="001C0FC4">
              <w:rPr>
                <w:sz w:val="16"/>
                <w:szCs w:val="16"/>
              </w:rPr>
              <w:t>RAN#91</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275E335" w14:textId="77777777" w:rsidR="00296E35" w:rsidRPr="001C0FC4" w:rsidRDefault="00296E35" w:rsidP="002E3FCC">
            <w:pPr>
              <w:pStyle w:val="TAC"/>
              <w:jc w:val="left"/>
              <w:rPr>
                <w:sz w:val="16"/>
                <w:szCs w:val="16"/>
              </w:rPr>
            </w:pPr>
            <w:r w:rsidRPr="001C0FC4">
              <w:rPr>
                <w:sz w:val="16"/>
                <w:szCs w:val="16"/>
              </w:rPr>
              <w:t>R5-211355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F9A2C23" w14:textId="77777777" w:rsidR="00296E35" w:rsidRPr="001C0FC4" w:rsidRDefault="00296E35" w:rsidP="002E3FCC">
            <w:pPr>
              <w:pStyle w:val="TAL"/>
              <w:rPr>
                <w:sz w:val="16"/>
                <w:szCs w:val="16"/>
              </w:rPr>
            </w:pPr>
            <w:r w:rsidRPr="001C0FC4">
              <w:rPr>
                <w:sz w:val="16"/>
                <w:szCs w:val="16"/>
              </w:rPr>
              <w:t>0003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89C2A4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A0F0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B5F2F5" w14:textId="77777777" w:rsidR="00296E35" w:rsidRPr="001C0FC4" w:rsidRDefault="00296E35" w:rsidP="002E3FCC">
            <w:pPr>
              <w:pStyle w:val="TAL"/>
              <w:rPr>
                <w:sz w:val="16"/>
                <w:szCs w:val="16"/>
              </w:rPr>
            </w:pPr>
            <w:r w:rsidRPr="001C0FC4">
              <w:rPr>
                <w:sz w:val="16"/>
                <w:szCs w:val="16"/>
              </w:rPr>
              <w:t>Editorial for correcting heading styles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3669C3" w14:textId="77777777" w:rsidR="00296E35" w:rsidRPr="001C0FC4" w:rsidRDefault="00296E35" w:rsidP="002E3FCC">
            <w:pPr>
              <w:pStyle w:val="TAC"/>
              <w:jc w:val="left"/>
              <w:rPr>
                <w:sz w:val="16"/>
                <w:szCs w:val="16"/>
              </w:rPr>
            </w:pPr>
            <w:r w:rsidRPr="001C0FC4">
              <w:rPr>
                <w:sz w:val="16"/>
                <w:szCs w:val="16"/>
              </w:rPr>
              <w:t>14.2.0</w:t>
            </w:r>
          </w:p>
        </w:tc>
      </w:tr>
      <w:tr w:rsidR="00296E35" w:rsidRPr="001C0FC4" w14:paraId="425D1EC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EBE2965" w14:textId="77777777" w:rsidR="00296E35" w:rsidRPr="001C0FC4" w:rsidRDefault="00296E35" w:rsidP="002E3FCC">
            <w:pPr>
              <w:pStyle w:val="TAC"/>
              <w:jc w:val="left"/>
              <w:rPr>
                <w:sz w:val="16"/>
                <w:szCs w:val="16"/>
              </w:rPr>
            </w:pPr>
            <w:r w:rsidRPr="001C0FC4">
              <w:rPr>
                <w:sz w:val="16"/>
                <w:szCs w:val="16"/>
              </w:rPr>
              <w:t>2021-06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46F397" w14:textId="77777777" w:rsidR="00296E35" w:rsidRPr="001C0FC4" w:rsidRDefault="00296E35" w:rsidP="002E3FCC">
            <w:pPr>
              <w:pStyle w:val="TAC"/>
              <w:jc w:val="left"/>
              <w:rPr>
                <w:sz w:val="16"/>
                <w:szCs w:val="16"/>
              </w:rPr>
            </w:pPr>
            <w:r w:rsidRPr="001C0FC4">
              <w:rPr>
                <w:sz w:val="16"/>
                <w:szCs w:val="16"/>
              </w:rPr>
              <w:t>RAN#92</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CFBB0E8" w14:textId="77777777" w:rsidR="00296E35" w:rsidRPr="001C0FC4" w:rsidRDefault="00296E35" w:rsidP="002E3FCC">
            <w:pPr>
              <w:pStyle w:val="TAC"/>
              <w:jc w:val="left"/>
              <w:rPr>
                <w:sz w:val="16"/>
                <w:szCs w:val="16"/>
              </w:rPr>
            </w:pPr>
            <w:r w:rsidRPr="001C0FC4">
              <w:rPr>
                <w:sz w:val="16"/>
                <w:szCs w:val="16"/>
              </w:rPr>
              <w:t>R5-213420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EBEB84E" w14:textId="77777777" w:rsidR="00296E35" w:rsidRPr="001C0FC4" w:rsidRDefault="00296E35" w:rsidP="002E3FCC">
            <w:pPr>
              <w:pStyle w:val="TAL"/>
              <w:rPr>
                <w:sz w:val="16"/>
                <w:szCs w:val="16"/>
              </w:rPr>
            </w:pPr>
            <w:r w:rsidRPr="001C0FC4">
              <w:rPr>
                <w:sz w:val="16"/>
                <w:szCs w:val="16"/>
              </w:rPr>
              <w:t>0004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5B16446"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160A66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DC7025" w14:textId="77777777" w:rsidR="00296E35" w:rsidRPr="001C0FC4" w:rsidRDefault="00296E35" w:rsidP="002E3FCC">
            <w:pPr>
              <w:pStyle w:val="TAL"/>
              <w:rPr>
                <w:sz w:val="16"/>
                <w:szCs w:val="16"/>
              </w:rPr>
            </w:pPr>
            <w:r w:rsidRPr="001C0FC4">
              <w:rPr>
                <w:sz w:val="16"/>
                <w:szCs w:val="16"/>
              </w:rPr>
              <w:t>Addition of MCData Test Case 6.2.13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AC71427" w14:textId="77777777" w:rsidR="00296E35" w:rsidRPr="001C0FC4" w:rsidRDefault="00296E35" w:rsidP="002E3FCC">
            <w:pPr>
              <w:pStyle w:val="TAC"/>
              <w:jc w:val="left"/>
              <w:rPr>
                <w:sz w:val="16"/>
                <w:szCs w:val="16"/>
              </w:rPr>
            </w:pPr>
            <w:r w:rsidRPr="001C0FC4">
              <w:rPr>
                <w:sz w:val="16"/>
                <w:szCs w:val="16"/>
              </w:rPr>
              <w:t>15.0.0</w:t>
            </w:r>
          </w:p>
        </w:tc>
      </w:tr>
      <w:tr w:rsidR="00296E35" w:rsidRPr="001C0FC4" w14:paraId="60FF4EF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9723620"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9312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E4671D7" w14:textId="77777777" w:rsidR="00296E35" w:rsidRPr="001C0FC4" w:rsidRDefault="00296E35" w:rsidP="002E3FCC">
            <w:pPr>
              <w:pStyle w:val="TAC"/>
              <w:jc w:val="left"/>
              <w:rPr>
                <w:sz w:val="16"/>
                <w:szCs w:val="16"/>
              </w:rPr>
            </w:pPr>
            <w:r w:rsidRPr="001C0FC4">
              <w:rPr>
                <w:sz w:val="16"/>
                <w:szCs w:val="16"/>
              </w:rPr>
              <w:t>R5-216754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F89ED58" w14:textId="77777777" w:rsidR="00296E35" w:rsidRPr="001C0FC4" w:rsidRDefault="00296E35" w:rsidP="002E3FCC">
            <w:pPr>
              <w:pStyle w:val="TAL"/>
              <w:rPr>
                <w:sz w:val="16"/>
                <w:szCs w:val="16"/>
              </w:rPr>
            </w:pPr>
            <w:r w:rsidRPr="001C0FC4">
              <w:rPr>
                <w:sz w:val="16"/>
                <w:szCs w:val="16"/>
              </w:rPr>
              <w:t>0008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31134"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97AF4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E2B8018" w14:textId="77777777" w:rsidR="00296E35" w:rsidRPr="001C0FC4" w:rsidRDefault="00296E35" w:rsidP="002E3FCC">
            <w:pPr>
              <w:pStyle w:val="TAL"/>
              <w:rPr>
                <w:sz w:val="16"/>
                <w:szCs w:val="16"/>
              </w:rPr>
            </w:pPr>
            <w:r w:rsidRPr="001C0FC4">
              <w:rPr>
                <w:sz w:val="16"/>
                <w:szCs w:val="16"/>
              </w:rPr>
              <w:t>Correction of MCData test case 5.1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DE01F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2B2323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85C7A1"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0483A2A"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DEC2C74" w14:textId="77777777" w:rsidR="00296E35" w:rsidRPr="001C0FC4" w:rsidRDefault="00296E35" w:rsidP="002E3FCC">
            <w:pPr>
              <w:pStyle w:val="TAC"/>
              <w:jc w:val="left"/>
              <w:rPr>
                <w:sz w:val="16"/>
                <w:szCs w:val="16"/>
              </w:rPr>
            </w:pPr>
            <w:r w:rsidRPr="001C0FC4">
              <w:rPr>
                <w:sz w:val="16"/>
                <w:szCs w:val="16"/>
              </w:rPr>
              <w:t>R5-216755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8725E1E" w14:textId="77777777" w:rsidR="00296E35" w:rsidRPr="001C0FC4" w:rsidRDefault="00296E35" w:rsidP="002E3FCC">
            <w:pPr>
              <w:pStyle w:val="TAL"/>
              <w:rPr>
                <w:sz w:val="16"/>
                <w:szCs w:val="16"/>
              </w:rPr>
            </w:pPr>
            <w:r w:rsidRPr="001C0FC4">
              <w:rPr>
                <w:sz w:val="16"/>
                <w:szCs w:val="16"/>
              </w:rPr>
              <w:t>0009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6918808"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81C5A4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2C0E2B7" w14:textId="77777777" w:rsidR="00296E35" w:rsidRPr="001C0FC4" w:rsidRDefault="00296E35" w:rsidP="002E3FCC">
            <w:pPr>
              <w:pStyle w:val="TAL"/>
              <w:rPr>
                <w:sz w:val="16"/>
                <w:szCs w:val="16"/>
              </w:rPr>
            </w:pPr>
            <w:r w:rsidRPr="001C0FC4">
              <w:rPr>
                <w:sz w:val="16"/>
                <w:szCs w:val="16"/>
              </w:rPr>
              <w:t>Correction of MCDATA Test Case 6.1.1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CC63670"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1814083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1F7E5F"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400BDC"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13A873" w14:textId="77777777" w:rsidR="00296E35" w:rsidRPr="001C0FC4" w:rsidRDefault="00296E35" w:rsidP="002E3FCC">
            <w:pPr>
              <w:pStyle w:val="TAC"/>
              <w:jc w:val="left"/>
              <w:rPr>
                <w:sz w:val="16"/>
                <w:szCs w:val="16"/>
              </w:rPr>
            </w:pPr>
            <w:r w:rsidRPr="001C0FC4">
              <w:rPr>
                <w:sz w:val="16"/>
                <w:szCs w:val="16"/>
              </w:rPr>
              <w:t>R5-216756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2322018" w14:textId="77777777" w:rsidR="00296E35" w:rsidRPr="001C0FC4" w:rsidRDefault="00296E35" w:rsidP="002E3FCC">
            <w:pPr>
              <w:pStyle w:val="TAL"/>
              <w:rPr>
                <w:sz w:val="16"/>
                <w:szCs w:val="16"/>
              </w:rPr>
            </w:pPr>
            <w:r w:rsidRPr="001C0FC4">
              <w:rPr>
                <w:sz w:val="16"/>
                <w:szCs w:val="16"/>
              </w:rPr>
              <w:t>0010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805E3CE"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5011A5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65B9661" w14:textId="77777777" w:rsidR="00296E35" w:rsidRPr="001C0FC4" w:rsidRDefault="00296E35" w:rsidP="002E3FCC">
            <w:pPr>
              <w:pStyle w:val="TAL"/>
              <w:rPr>
                <w:sz w:val="16"/>
                <w:szCs w:val="16"/>
              </w:rPr>
            </w:pPr>
            <w:r w:rsidRPr="001C0FC4">
              <w:rPr>
                <w:sz w:val="16"/>
                <w:szCs w:val="16"/>
              </w:rPr>
              <w:t>Correction of MCDATA Test Case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2A4D1DE"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C586DB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38B11C5"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35A7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74541F" w14:textId="77777777" w:rsidR="00296E35" w:rsidRPr="001C0FC4" w:rsidRDefault="00296E35" w:rsidP="002E3FCC">
            <w:pPr>
              <w:pStyle w:val="TAC"/>
              <w:jc w:val="left"/>
              <w:rPr>
                <w:sz w:val="16"/>
                <w:szCs w:val="16"/>
              </w:rPr>
            </w:pPr>
            <w:r w:rsidRPr="001C0FC4">
              <w:rPr>
                <w:sz w:val="16"/>
                <w:szCs w:val="16"/>
              </w:rPr>
              <w:t>R5-216757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BCBF684" w14:textId="77777777" w:rsidR="00296E35" w:rsidRPr="001C0FC4" w:rsidRDefault="00296E35" w:rsidP="002E3FCC">
            <w:pPr>
              <w:pStyle w:val="TAL"/>
              <w:rPr>
                <w:sz w:val="16"/>
                <w:szCs w:val="16"/>
              </w:rPr>
            </w:pPr>
            <w:r w:rsidRPr="001C0FC4">
              <w:rPr>
                <w:sz w:val="16"/>
                <w:szCs w:val="16"/>
              </w:rPr>
              <w:t>0011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ABCE3D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B7DB0A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FEEF91E" w14:textId="77777777" w:rsidR="00296E35" w:rsidRPr="001C0FC4" w:rsidRDefault="00296E35" w:rsidP="002E3FCC">
            <w:pPr>
              <w:pStyle w:val="TAL"/>
              <w:rPr>
                <w:sz w:val="16"/>
                <w:szCs w:val="16"/>
              </w:rPr>
            </w:pPr>
            <w:r w:rsidRPr="001C0FC4">
              <w:rPr>
                <w:sz w:val="16"/>
                <w:szCs w:val="16"/>
              </w:rPr>
              <w:t>Correction of MCDATA Test Case 6.1.3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DD7D6C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1D7DFA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774AC1D"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1FBB0B3"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FB68689" w14:textId="77777777" w:rsidR="00296E35" w:rsidRPr="001C0FC4" w:rsidRDefault="00296E35" w:rsidP="002E3FCC">
            <w:pPr>
              <w:pStyle w:val="TAC"/>
              <w:jc w:val="left"/>
              <w:rPr>
                <w:sz w:val="16"/>
                <w:szCs w:val="16"/>
              </w:rPr>
            </w:pPr>
            <w:r w:rsidRPr="001C0FC4">
              <w:rPr>
                <w:sz w:val="16"/>
                <w:szCs w:val="16"/>
              </w:rPr>
              <w:t>R5-216758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85428DD" w14:textId="77777777" w:rsidR="00296E35" w:rsidRPr="001C0FC4" w:rsidRDefault="00296E35" w:rsidP="002E3FCC">
            <w:pPr>
              <w:pStyle w:val="TAL"/>
              <w:rPr>
                <w:sz w:val="16"/>
                <w:szCs w:val="16"/>
              </w:rPr>
            </w:pPr>
            <w:r w:rsidRPr="001C0FC4">
              <w:rPr>
                <w:sz w:val="16"/>
                <w:szCs w:val="16"/>
              </w:rPr>
              <w:t>0012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FB059C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B705F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10CFE22" w14:textId="77777777" w:rsidR="00296E35" w:rsidRPr="001C0FC4" w:rsidRDefault="00296E35" w:rsidP="002E3FCC">
            <w:pPr>
              <w:pStyle w:val="TAL"/>
              <w:rPr>
                <w:sz w:val="16"/>
                <w:szCs w:val="16"/>
              </w:rPr>
            </w:pPr>
            <w:r w:rsidRPr="001C0FC4">
              <w:rPr>
                <w:sz w:val="16"/>
                <w:szCs w:val="16"/>
              </w:rPr>
              <w:t>Correction of MCDATA Test Case 6.1.4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7E1426"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090EA4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ACEE67"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242B73D"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47C9D7E" w14:textId="77777777" w:rsidR="00296E35" w:rsidRPr="001C0FC4" w:rsidRDefault="00296E35" w:rsidP="002E3FCC">
            <w:pPr>
              <w:pStyle w:val="TAC"/>
              <w:jc w:val="left"/>
              <w:rPr>
                <w:sz w:val="16"/>
                <w:szCs w:val="16"/>
              </w:rPr>
            </w:pPr>
            <w:r w:rsidRPr="001C0FC4">
              <w:rPr>
                <w:sz w:val="16"/>
                <w:szCs w:val="16"/>
              </w:rPr>
              <w:t>R5-217914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BB2A7D7" w14:textId="77777777" w:rsidR="00296E35" w:rsidRPr="001C0FC4" w:rsidRDefault="00296E35" w:rsidP="002E3FCC">
            <w:pPr>
              <w:pStyle w:val="TAL"/>
              <w:rPr>
                <w:sz w:val="16"/>
                <w:szCs w:val="16"/>
              </w:rPr>
            </w:pPr>
            <w:r w:rsidRPr="001C0FC4">
              <w:rPr>
                <w:sz w:val="16"/>
                <w:szCs w:val="16"/>
              </w:rPr>
              <w:t>0006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FDDBE5E"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8DCFF2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1346CCE" w14:textId="77777777" w:rsidR="00296E35" w:rsidRPr="001C0FC4" w:rsidRDefault="00296E35" w:rsidP="002E3FCC">
            <w:pPr>
              <w:pStyle w:val="TAL"/>
              <w:rPr>
                <w:sz w:val="16"/>
                <w:szCs w:val="16"/>
              </w:rPr>
            </w:pPr>
            <w:r w:rsidRPr="001C0FC4">
              <w:rPr>
                <w:sz w:val="16"/>
                <w:szCs w:val="16"/>
              </w:rPr>
              <w:t>New Test Case - 6.3.1 MCData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33EF02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61ECC0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278906A"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6491E8E"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E260493" w14:textId="77777777" w:rsidR="00296E35" w:rsidRPr="001C0FC4" w:rsidRDefault="00296E35" w:rsidP="002E3FCC">
            <w:pPr>
              <w:pStyle w:val="TAC"/>
              <w:jc w:val="left"/>
              <w:rPr>
                <w:sz w:val="16"/>
                <w:szCs w:val="16"/>
              </w:rPr>
            </w:pPr>
            <w:r w:rsidRPr="001C0FC4">
              <w:rPr>
                <w:sz w:val="16"/>
                <w:szCs w:val="16"/>
              </w:rPr>
              <w:t>R5-217915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38A7730" w14:textId="77777777" w:rsidR="00296E35" w:rsidRPr="001C0FC4" w:rsidRDefault="00296E35" w:rsidP="002E3FCC">
            <w:pPr>
              <w:pStyle w:val="TAL"/>
              <w:rPr>
                <w:sz w:val="16"/>
                <w:szCs w:val="16"/>
              </w:rPr>
            </w:pPr>
            <w:r w:rsidRPr="001C0FC4">
              <w:rPr>
                <w:sz w:val="16"/>
                <w:szCs w:val="16"/>
              </w:rPr>
              <w:t>0007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20B229C"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3BA10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A9D41AA" w14:textId="77777777" w:rsidR="00296E35" w:rsidRPr="001C0FC4" w:rsidRDefault="00296E35" w:rsidP="002E3FCC">
            <w:pPr>
              <w:pStyle w:val="TAL"/>
              <w:rPr>
                <w:sz w:val="16"/>
                <w:szCs w:val="16"/>
              </w:rPr>
            </w:pPr>
            <w:r w:rsidRPr="001C0FC4">
              <w:rPr>
                <w:sz w:val="16"/>
                <w:szCs w:val="16"/>
              </w:rPr>
              <w:t>New Test Case - 6.3.2 MCData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DECF279"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423A5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85C14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544BA9"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0E752E9" w14:textId="77777777" w:rsidR="00296E35" w:rsidRPr="001C0FC4" w:rsidRDefault="00296E35" w:rsidP="002E3FCC">
            <w:pPr>
              <w:pStyle w:val="TAC"/>
              <w:jc w:val="left"/>
              <w:rPr>
                <w:sz w:val="16"/>
                <w:szCs w:val="16"/>
              </w:rPr>
            </w:pPr>
            <w:r w:rsidRPr="001C0FC4">
              <w:rPr>
                <w:sz w:val="16"/>
                <w:szCs w:val="16"/>
              </w:rPr>
              <w:t>R5-220495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564772F" w14:textId="77777777" w:rsidR="00296E35" w:rsidRPr="001C0FC4" w:rsidRDefault="00296E35" w:rsidP="002E3FCC">
            <w:pPr>
              <w:pStyle w:val="TAL"/>
              <w:rPr>
                <w:sz w:val="16"/>
                <w:szCs w:val="16"/>
              </w:rPr>
            </w:pPr>
            <w:r w:rsidRPr="001C0FC4">
              <w:rPr>
                <w:sz w:val="16"/>
                <w:szCs w:val="16"/>
              </w:rPr>
              <w:t>0014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A3D04F0"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1F3543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F374F7" w14:textId="77777777" w:rsidR="00296E35" w:rsidRPr="001C0FC4" w:rsidRDefault="00296E35" w:rsidP="002E3FCC">
            <w:pPr>
              <w:pStyle w:val="TAL"/>
              <w:rPr>
                <w:sz w:val="16"/>
                <w:szCs w:val="16"/>
              </w:rPr>
            </w:pPr>
            <w:r w:rsidRPr="001C0FC4">
              <w:rPr>
                <w:sz w:val="16"/>
                <w:szCs w:val="16"/>
              </w:rPr>
              <w:t>Correction of clause 2 -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DAE22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6F3278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6A04251"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D1D0E7E"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C1D549" w14:textId="77777777" w:rsidR="00296E35" w:rsidRPr="001C0FC4" w:rsidRDefault="00296E35" w:rsidP="002E3FCC">
            <w:pPr>
              <w:pStyle w:val="TAC"/>
              <w:jc w:val="left"/>
              <w:rPr>
                <w:sz w:val="16"/>
                <w:szCs w:val="16"/>
              </w:rPr>
            </w:pPr>
            <w:r w:rsidRPr="001C0FC4">
              <w:rPr>
                <w:sz w:val="16"/>
                <w:szCs w:val="16"/>
              </w:rPr>
              <w:t>R5-220496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D201F5E" w14:textId="77777777" w:rsidR="00296E35" w:rsidRPr="001C0FC4" w:rsidRDefault="00296E35" w:rsidP="002E3FCC">
            <w:pPr>
              <w:pStyle w:val="TAL"/>
              <w:rPr>
                <w:sz w:val="16"/>
                <w:szCs w:val="16"/>
              </w:rPr>
            </w:pPr>
            <w:r w:rsidRPr="001C0FC4">
              <w:rPr>
                <w:sz w:val="16"/>
                <w:szCs w:val="16"/>
              </w:rPr>
              <w:t>0015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4604EC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DBB55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D593B2"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A8FF18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36AE5B2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479A4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BF5922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6F469E3" w14:textId="77777777" w:rsidR="00296E35" w:rsidRPr="001C0FC4" w:rsidRDefault="00296E35" w:rsidP="002E3FCC">
            <w:pPr>
              <w:pStyle w:val="TAC"/>
              <w:jc w:val="left"/>
              <w:rPr>
                <w:sz w:val="16"/>
                <w:szCs w:val="16"/>
              </w:rPr>
            </w:pPr>
            <w:r w:rsidRPr="001C0FC4">
              <w:rPr>
                <w:sz w:val="16"/>
                <w:szCs w:val="16"/>
              </w:rPr>
              <w:t>R5-220497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98EF823" w14:textId="77777777" w:rsidR="00296E35" w:rsidRPr="001C0FC4" w:rsidRDefault="00296E35" w:rsidP="002E3FCC">
            <w:pPr>
              <w:pStyle w:val="TAL"/>
              <w:rPr>
                <w:sz w:val="16"/>
                <w:szCs w:val="16"/>
              </w:rPr>
            </w:pPr>
            <w:r w:rsidRPr="001C0FC4">
              <w:rPr>
                <w:sz w:val="16"/>
                <w:szCs w:val="16"/>
              </w:rPr>
              <w:t>0016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CD24C4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C5196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66C8DE9" w14:textId="77777777" w:rsidR="00296E35" w:rsidRPr="001C0FC4" w:rsidRDefault="00296E35" w:rsidP="002E3FCC">
            <w:pPr>
              <w:pStyle w:val="TAL"/>
              <w:rPr>
                <w:sz w:val="16"/>
                <w:szCs w:val="16"/>
              </w:rPr>
            </w:pPr>
            <w:r w:rsidRPr="001C0FC4">
              <w:rPr>
                <w:sz w:val="16"/>
                <w:szCs w:val="16"/>
              </w:rPr>
              <w:t>Correction of clause 6.2 - File Distribution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8D096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7E9DFE7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9EBE3D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990DF4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5D1E89A" w14:textId="77777777" w:rsidR="00296E35" w:rsidRPr="001C0FC4" w:rsidRDefault="00296E35" w:rsidP="002E3FCC">
            <w:pPr>
              <w:pStyle w:val="TAC"/>
              <w:jc w:val="left"/>
              <w:rPr>
                <w:sz w:val="16"/>
                <w:szCs w:val="16"/>
              </w:rPr>
            </w:pPr>
            <w:r w:rsidRPr="001C0FC4">
              <w:rPr>
                <w:sz w:val="16"/>
                <w:szCs w:val="16"/>
              </w:rPr>
              <w:t>R5-220498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D53EEC" w14:textId="77777777" w:rsidR="00296E35" w:rsidRPr="001C0FC4" w:rsidRDefault="00296E35" w:rsidP="002E3FCC">
            <w:pPr>
              <w:pStyle w:val="TAL"/>
              <w:rPr>
                <w:sz w:val="16"/>
                <w:szCs w:val="16"/>
              </w:rPr>
            </w:pPr>
            <w:r w:rsidRPr="001C0FC4">
              <w:rPr>
                <w:sz w:val="16"/>
                <w:szCs w:val="16"/>
              </w:rPr>
              <w:t>0017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DBE1E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176A35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658943" w14:textId="77777777" w:rsidR="00296E35" w:rsidRPr="001C0FC4" w:rsidRDefault="00296E35" w:rsidP="002E3FCC">
            <w:pPr>
              <w:pStyle w:val="TAL"/>
              <w:rPr>
                <w:sz w:val="16"/>
                <w:szCs w:val="16"/>
              </w:rPr>
            </w:pPr>
            <w:r w:rsidRPr="001C0FC4">
              <w:rPr>
                <w:sz w:val="16"/>
                <w:szCs w:val="16"/>
              </w:rPr>
              <w:t>Correction of clause 6.3 - Enhanced Status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54FB9F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D5B875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E38DF6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DE10F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03D71DB" w14:textId="77777777" w:rsidR="00296E35" w:rsidRPr="001C0FC4" w:rsidRDefault="00296E35" w:rsidP="002E3FCC">
            <w:pPr>
              <w:pStyle w:val="TAC"/>
              <w:jc w:val="left"/>
              <w:rPr>
                <w:sz w:val="16"/>
                <w:szCs w:val="16"/>
              </w:rPr>
            </w:pPr>
            <w:r w:rsidRPr="001C0FC4">
              <w:rPr>
                <w:sz w:val="16"/>
                <w:szCs w:val="16"/>
              </w:rPr>
              <w:t>R5-220499</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04592C8" w14:textId="77777777" w:rsidR="00296E35" w:rsidRPr="001C0FC4" w:rsidRDefault="00296E35" w:rsidP="002E3FCC">
            <w:pPr>
              <w:pStyle w:val="TAL"/>
              <w:rPr>
                <w:sz w:val="16"/>
                <w:szCs w:val="16"/>
              </w:rPr>
            </w:pPr>
            <w:r w:rsidRPr="001C0FC4">
              <w:rPr>
                <w:sz w:val="16"/>
                <w:szCs w:val="16"/>
              </w:rPr>
              <w:t>0018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1CF3A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9BC0C3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2E26F9" w14:textId="77777777" w:rsidR="00296E35" w:rsidRPr="001C0FC4" w:rsidRDefault="00296E35" w:rsidP="002E3FCC">
            <w:pPr>
              <w:pStyle w:val="TAL"/>
              <w:rPr>
                <w:sz w:val="16"/>
                <w:szCs w:val="16"/>
              </w:rPr>
            </w:pPr>
            <w:r w:rsidRPr="001C0FC4">
              <w:rPr>
                <w:sz w:val="16"/>
                <w:szCs w:val="16"/>
              </w:rPr>
              <w:t>Correction of MCData Test Case 5.2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99FBBE"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41D4444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B63A38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884DE6A"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C554BB8" w14:textId="77777777" w:rsidR="00296E35" w:rsidRPr="001C0FC4" w:rsidRDefault="00296E35" w:rsidP="002E3FCC">
            <w:pPr>
              <w:pStyle w:val="TAC"/>
              <w:jc w:val="left"/>
              <w:rPr>
                <w:sz w:val="16"/>
                <w:szCs w:val="16"/>
              </w:rPr>
            </w:pPr>
            <w:r w:rsidRPr="001C0FC4">
              <w:rPr>
                <w:sz w:val="16"/>
                <w:szCs w:val="16"/>
              </w:rPr>
              <w:t>R5-220500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F46A910" w14:textId="77777777" w:rsidR="00296E35" w:rsidRPr="001C0FC4" w:rsidRDefault="00296E35" w:rsidP="002E3FCC">
            <w:pPr>
              <w:pStyle w:val="TAL"/>
              <w:rPr>
                <w:sz w:val="16"/>
                <w:szCs w:val="16"/>
              </w:rPr>
            </w:pPr>
            <w:r w:rsidRPr="001C0FC4">
              <w:rPr>
                <w:sz w:val="16"/>
                <w:szCs w:val="16"/>
              </w:rPr>
              <w:t>0019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4D08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002121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A7D56EC" w14:textId="77777777" w:rsidR="00296E35" w:rsidRPr="001C0FC4" w:rsidRDefault="00296E35" w:rsidP="002E3FCC">
            <w:pPr>
              <w:pStyle w:val="TAL"/>
              <w:rPr>
                <w:sz w:val="16"/>
                <w:szCs w:val="16"/>
              </w:rPr>
            </w:pPr>
            <w:r w:rsidRPr="001C0FC4">
              <w:rPr>
                <w:sz w:val="16"/>
                <w:szCs w:val="16"/>
              </w:rPr>
              <w:t>Correction of MCData Test Case 5.3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7C6FA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62CB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4CB702"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5157F5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4C26473" w14:textId="77777777" w:rsidR="00296E35" w:rsidRPr="001C0FC4" w:rsidRDefault="00296E35" w:rsidP="002E3FCC">
            <w:pPr>
              <w:pStyle w:val="TAC"/>
              <w:jc w:val="left"/>
              <w:rPr>
                <w:sz w:val="16"/>
                <w:szCs w:val="16"/>
              </w:rPr>
            </w:pPr>
            <w:r w:rsidRPr="001C0FC4">
              <w:rPr>
                <w:sz w:val="16"/>
                <w:szCs w:val="16"/>
              </w:rPr>
              <w:t>R5-220501</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946CB0" w14:textId="77777777" w:rsidR="00296E35" w:rsidRPr="001C0FC4" w:rsidRDefault="00296E35" w:rsidP="002E3FCC">
            <w:pPr>
              <w:pStyle w:val="TAL"/>
              <w:rPr>
                <w:sz w:val="16"/>
                <w:szCs w:val="16"/>
              </w:rPr>
            </w:pPr>
            <w:r w:rsidRPr="001C0FC4">
              <w:rPr>
                <w:sz w:val="16"/>
                <w:szCs w:val="16"/>
              </w:rPr>
              <w:t>0020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91A7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7E158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80C73DE" w14:textId="77777777" w:rsidR="00296E35" w:rsidRPr="001C0FC4" w:rsidRDefault="00296E35" w:rsidP="002E3FCC">
            <w:pPr>
              <w:pStyle w:val="TAL"/>
              <w:rPr>
                <w:sz w:val="16"/>
                <w:szCs w:val="16"/>
              </w:rPr>
            </w:pPr>
            <w:r w:rsidRPr="001C0FC4">
              <w:rPr>
                <w:sz w:val="16"/>
                <w:szCs w:val="16"/>
              </w:rPr>
              <w:t>Correction of MCData Test Case 5.4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0C602B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0FF176F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2E363F"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E3F80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3AE5EDC" w14:textId="77777777" w:rsidR="00296E35" w:rsidRPr="001C0FC4" w:rsidRDefault="00296E35" w:rsidP="002E3FCC">
            <w:pPr>
              <w:pStyle w:val="TAC"/>
              <w:jc w:val="left"/>
              <w:rPr>
                <w:sz w:val="16"/>
                <w:szCs w:val="16"/>
              </w:rPr>
            </w:pPr>
            <w:r w:rsidRPr="001C0FC4">
              <w:rPr>
                <w:sz w:val="16"/>
                <w:szCs w:val="16"/>
              </w:rPr>
              <w:t>R5-220502</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379FA9C" w14:textId="77777777" w:rsidR="00296E35" w:rsidRPr="001C0FC4" w:rsidRDefault="00296E35" w:rsidP="002E3FCC">
            <w:pPr>
              <w:pStyle w:val="TAL"/>
              <w:rPr>
                <w:sz w:val="16"/>
                <w:szCs w:val="16"/>
              </w:rPr>
            </w:pPr>
            <w:r w:rsidRPr="001C0FC4">
              <w:rPr>
                <w:sz w:val="16"/>
                <w:szCs w:val="16"/>
              </w:rPr>
              <w:t>0021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990009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473C3D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82C521D" w14:textId="77777777" w:rsidR="00296E35" w:rsidRPr="001C0FC4" w:rsidRDefault="00296E35" w:rsidP="002E3FCC">
            <w:pPr>
              <w:pStyle w:val="TAL"/>
              <w:rPr>
                <w:sz w:val="16"/>
                <w:szCs w:val="16"/>
              </w:rPr>
            </w:pPr>
            <w:r w:rsidRPr="001C0FC4">
              <w:rPr>
                <w:sz w:val="16"/>
                <w:szCs w:val="16"/>
              </w:rPr>
              <w:t>MCData condition clarification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75701EB"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EBA88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6E302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73A58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4613A61" w14:textId="77777777" w:rsidR="00296E35" w:rsidRPr="001C0FC4" w:rsidRDefault="00296E35" w:rsidP="002E3FCC">
            <w:pPr>
              <w:pStyle w:val="TAC"/>
              <w:jc w:val="left"/>
              <w:rPr>
                <w:sz w:val="16"/>
                <w:szCs w:val="16"/>
              </w:rPr>
            </w:pPr>
            <w:r w:rsidRPr="001C0FC4">
              <w:rPr>
                <w:sz w:val="16"/>
                <w:szCs w:val="16"/>
              </w:rPr>
              <w:t>R5-221404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10970F5" w14:textId="77777777" w:rsidR="00296E35" w:rsidRPr="001C0FC4" w:rsidRDefault="00296E35" w:rsidP="002E3FCC">
            <w:pPr>
              <w:pStyle w:val="TAL"/>
              <w:rPr>
                <w:sz w:val="16"/>
                <w:szCs w:val="16"/>
              </w:rPr>
            </w:pPr>
            <w:r w:rsidRPr="001C0FC4">
              <w:rPr>
                <w:sz w:val="16"/>
                <w:szCs w:val="16"/>
              </w:rPr>
              <w:t>0013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23F390D"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E7C7D9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8EAE9D7" w14:textId="77777777" w:rsidR="00296E35" w:rsidRPr="001C0FC4" w:rsidRDefault="00296E35" w:rsidP="002E3FCC">
            <w:pPr>
              <w:pStyle w:val="TAL"/>
              <w:rPr>
                <w:sz w:val="16"/>
                <w:szCs w:val="16"/>
              </w:rPr>
            </w:pPr>
            <w:r w:rsidRPr="001C0FC4">
              <w:rPr>
                <w:sz w:val="16"/>
                <w:szCs w:val="16"/>
              </w:rPr>
              <w:t>Addition of test files to annex A</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719AACF"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7E879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514D897" w14:textId="77777777" w:rsidR="00296E35" w:rsidRPr="001C0FC4" w:rsidRDefault="00296E35" w:rsidP="002E3FCC">
            <w:pPr>
              <w:pStyle w:val="TAC"/>
              <w:jc w:val="left"/>
              <w:rPr>
                <w:sz w:val="16"/>
                <w:szCs w:val="16"/>
              </w:rPr>
            </w:pPr>
            <w:r w:rsidRPr="001C0FC4">
              <w:rPr>
                <w:sz w:val="16"/>
                <w:szCs w:val="16"/>
              </w:rPr>
              <w:t>2022-04</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C61D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65BEA4" w14:textId="77777777" w:rsidR="00296E35" w:rsidRPr="001C0FC4" w:rsidRDefault="00296E35" w:rsidP="002E3FCC">
            <w:pPr>
              <w:pStyle w:val="TAC"/>
              <w:jc w:val="left"/>
              <w:rPr>
                <w:sz w:val="16"/>
                <w:szCs w:val="16"/>
              </w:rPr>
            </w:pPr>
            <w:r w:rsidRPr="001C0FC4">
              <w:rPr>
                <w:sz w:val="16"/>
                <w:szCs w:val="16"/>
              </w:rPr>
              <w:t>-</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C4F73F0" w14:textId="77777777" w:rsidR="00296E35" w:rsidRPr="001C0FC4" w:rsidRDefault="00296E35" w:rsidP="002E3FCC">
            <w:pPr>
              <w:pStyle w:val="TAL"/>
              <w:rPr>
                <w:sz w:val="16"/>
                <w:szCs w:val="16"/>
              </w:rPr>
            </w:pPr>
            <w:r w:rsidRPr="001C0FC4">
              <w:rPr>
                <w:sz w:val="16"/>
                <w:szCs w:val="16"/>
              </w:rPr>
              <w:t>-</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1FC0A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2E1032" w14:textId="77777777" w:rsidR="00296E35" w:rsidRPr="001C0FC4" w:rsidRDefault="00296E35" w:rsidP="002E3FCC">
            <w:pPr>
              <w:pStyle w:val="TAC"/>
              <w:jc w:val="left"/>
              <w:rPr>
                <w:sz w:val="16"/>
                <w:szCs w:val="16"/>
              </w:rPr>
            </w:pPr>
            <w:r w:rsidRPr="001C0FC4">
              <w:rPr>
                <w:sz w:val="16"/>
                <w:szCs w:val="16"/>
              </w:rPr>
              <w:t>-</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23025FB" w14:textId="77777777" w:rsidR="00296E35" w:rsidRPr="001C0FC4" w:rsidRDefault="00296E35" w:rsidP="002E3FCC">
            <w:pPr>
              <w:pStyle w:val="TAL"/>
              <w:rPr>
                <w:sz w:val="16"/>
                <w:szCs w:val="16"/>
              </w:rPr>
            </w:pPr>
            <w:r w:rsidRPr="001C0FC4">
              <w:rPr>
                <w:sz w:val="16"/>
                <w:szCs w:val="16"/>
              </w:rPr>
              <w:t>correction of missing changes of R5-220496-7-8</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2DE387" w14:textId="77777777" w:rsidR="00296E35" w:rsidRPr="001C0FC4" w:rsidRDefault="00296E35" w:rsidP="002E3FCC">
            <w:pPr>
              <w:pStyle w:val="TAC"/>
              <w:jc w:val="left"/>
              <w:rPr>
                <w:sz w:val="16"/>
                <w:szCs w:val="16"/>
              </w:rPr>
            </w:pPr>
            <w:r w:rsidRPr="001C0FC4">
              <w:rPr>
                <w:sz w:val="16"/>
                <w:szCs w:val="16"/>
              </w:rPr>
              <w:t>15.2.1</w:t>
            </w:r>
          </w:p>
        </w:tc>
      </w:tr>
      <w:tr w:rsidR="00296E35" w:rsidRPr="001C0FC4" w14:paraId="54A28DD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C25562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66A78C"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036AB75" w14:textId="77777777" w:rsidR="00296E35" w:rsidRPr="001C0FC4" w:rsidRDefault="00296E35" w:rsidP="002E3FCC">
            <w:pPr>
              <w:pStyle w:val="TAC"/>
              <w:jc w:val="left"/>
              <w:rPr>
                <w:sz w:val="16"/>
                <w:szCs w:val="16"/>
              </w:rPr>
            </w:pPr>
            <w:r w:rsidRPr="001C0FC4">
              <w:rPr>
                <w:sz w:val="16"/>
                <w:szCs w:val="16"/>
              </w:rPr>
              <w:t>R5-222143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C5C7C3F" w14:textId="77777777" w:rsidR="00296E35" w:rsidRPr="001C0FC4" w:rsidRDefault="00296E35" w:rsidP="002E3FCC">
            <w:pPr>
              <w:pStyle w:val="TAL"/>
              <w:rPr>
                <w:sz w:val="16"/>
                <w:szCs w:val="16"/>
              </w:rPr>
            </w:pPr>
            <w:r w:rsidRPr="001C0FC4">
              <w:rPr>
                <w:sz w:val="16"/>
                <w:szCs w:val="16"/>
              </w:rPr>
              <w:t>0022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317676F"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3E7F26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44B3488" w14:textId="77777777" w:rsidR="00296E35" w:rsidRPr="001C0FC4" w:rsidRDefault="00296E35" w:rsidP="002E3FCC">
            <w:pPr>
              <w:pStyle w:val="TAL"/>
              <w:rPr>
                <w:sz w:val="16"/>
                <w:szCs w:val="16"/>
              </w:rPr>
            </w:pPr>
            <w:r w:rsidRPr="001C0FC4">
              <w:rPr>
                <w:sz w:val="16"/>
                <w:szCs w:val="16"/>
              </w:rPr>
              <w:t>New MCData Test Case 7.1.1 Off-network SDS 1-to-1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42B1A74"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A8DA84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B281F5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D4702DA"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8455284" w14:textId="77777777" w:rsidR="00296E35" w:rsidRPr="001C0FC4" w:rsidRDefault="00296E35" w:rsidP="002E3FCC">
            <w:pPr>
              <w:pStyle w:val="TAC"/>
              <w:jc w:val="left"/>
              <w:rPr>
                <w:sz w:val="16"/>
                <w:szCs w:val="16"/>
              </w:rPr>
            </w:pPr>
            <w:r w:rsidRPr="001C0FC4">
              <w:rPr>
                <w:sz w:val="16"/>
                <w:szCs w:val="16"/>
              </w:rPr>
              <w:t>R5-222144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7B6C51" w14:textId="77777777" w:rsidR="00296E35" w:rsidRPr="001C0FC4" w:rsidRDefault="00296E35" w:rsidP="002E3FCC">
            <w:pPr>
              <w:pStyle w:val="TAL"/>
              <w:rPr>
                <w:sz w:val="16"/>
                <w:szCs w:val="16"/>
              </w:rPr>
            </w:pPr>
            <w:r w:rsidRPr="001C0FC4">
              <w:rPr>
                <w:sz w:val="16"/>
                <w:szCs w:val="16"/>
              </w:rPr>
              <w:t>0023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7F73B8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2B2F37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341FFB" w14:textId="77777777" w:rsidR="00296E35" w:rsidRPr="001C0FC4" w:rsidRDefault="00296E35" w:rsidP="002E3FCC">
            <w:pPr>
              <w:pStyle w:val="TAL"/>
              <w:rPr>
                <w:sz w:val="16"/>
                <w:szCs w:val="16"/>
              </w:rPr>
            </w:pPr>
            <w:r w:rsidRPr="001C0FC4">
              <w:rPr>
                <w:sz w:val="16"/>
                <w:szCs w:val="16"/>
              </w:rPr>
              <w:t>New MCData Test Case 7.1.2 Off-network SDS 1-to-1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8BBE002"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43AB81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7DC03B"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E444463"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C008992" w14:textId="77777777" w:rsidR="00296E35" w:rsidRPr="001C0FC4" w:rsidRDefault="00296E35" w:rsidP="002E3FCC">
            <w:pPr>
              <w:pStyle w:val="TAC"/>
              <w:jc w:val="left"/>
              <w:rPr>
                <w:sz w:val="16"/>
                <w:szCs w:val="16"/>
              </w:rPr>
            </w:pPr>
            <w:r w:rsidRPr="001C0FC4">
              <w:rPr>
                <w:sz w:val="16"/>
                <w:szCs w:val="16"/>
              </w:rPr>
              <w:t>R5-222145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BAA6667" w14:textId="77777777" w:rsidR="00296E35" w:rsidRPr="001C0FC4" w:rsidRDefault="00296E35" w:rsidP="002E3FCC">
            <w:pPr>
              <w:pStyle w:val="TAL"/>
              <w:rPr>
                <w:sz w:val="16"/>
                <w:szCs w:val="16"/>
              </w:rPr>
            </w:pPr>
            <w:r w:rsidRPr="001C0FC4">
              <w:rPr>
                <w:sz w:val="16"/>
                <w:szCs w:val="16"/>
              </w:rPr>
              <w:t>0024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327586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7766EB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581FE0D" w14:textId="77777777" w:rsidR="00296E35" w:rsidRPr="001C0FC4" w:rsidRDefault="00296E35" w:rsidP="002E3FCC">
            <w:pPr>
              <w:pStyle w:val="TAL"/>
              <w:rPr>
                <w:sz w:val="16"/>
                <w:szCs w:val="16"/>
              </w:rPr>
            </w:pPr>
            <w:r w:rsidRPr="001C0FC4">
              <w:rPr>
                <w:sz w:val="16"/>
                <w:szCs w:val="16"/>
              </w:rPr>
              <w:t>New MCData Test Case 7.1.3 Off-network SDS group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6FC32EE"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D89568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BB620B3"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117002"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02D5AB" w14:textId="77777777" w:rsidR="00296E35" w:rsidRPr="001C0FC4" w:rsidRDefault="00296E35" w:rsidP="002E3FCC">
            <w:pPr>
              <w:pStyle w:val="TAC"/>
              <w:jc w:val="left"/>
              <w:rPr>
                <w:sz w:val="16"/>
                <w:szCs w:val="16"/>
              </w:rPr>
            </w:pPr>
            <w:r w:rsidRPr="001C0FC4">
              <w:rPr>
                <w:sz w:val="16"/>
                <w:szCs w:val="16"/>
              </w:rPr>
              <w:t>R5-222146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CCBCBE7" w14:textId="77777777" w:rsidR="00296E35" w:rsidRPr="001C0FC4" w:rsidRDefault="00296E35" w:rsidP="002E3FCC">
            <w:pPr>
              <w:pStyle w:val="TAL"/>
              <w:rPr>
                <w:sz w:val="16"/>
                <w:szCs w:val="16"/>
              </w:rPr>
            </w:pPr>
            <w:r w:rsidRPr="001C0FC4">
              <w:rPr>
                <w:sz w:val="16"/>
                <w:szCs w:val="16"/>
              </w:rPr>
              <w:t>0025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15A1B0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8CBF1F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0FB9A6" w14:textId="77777777" w:rsidR="00296E35" w:rsidRPr="001C0FC4" w:rsidRDefault="00296E35" w:rsidP="002E3FCC">
            <w:pPr>
              <w:pStyle w:val="TAL"/>
              <w:rPr>
                <w:sz w:val="16"/>
                <w:szCs w:val="16"/>
              </w:rPr>
            </w:pPr>
            <w:r w:rsidRPr="001C0FC4">
              <w:rPr>
                <w:sz w:val="16"/>
                <w:szCs w:val="16"/>
              </w:rPr>
              <w:t>New MCData Test Case 7.1.4 Off-network SDS group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51FDFB"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216D7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8C88846"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20D779"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6F7021E" w14:textId="77777777" w:rsidR="00296E35" w:rsidRPr="001C0FC4" w:rsidRDefault="00296E35" w:rsidP="002E3FCC">
            <w:pPr>
              <w:pStyle w:val="TAC"/>
              <w:jc w:val="left"/>
              <w:rPr>
                <w:sz w:val="16"/>
                <w:szCs w:val="16"/>
              </w:rPr>
            </w:pPr>
            <w:r w:rsidRPr="001C0FC4">
              <w:rPr>
                <w:sz w:val="16"/>
                <w:szCs w:val="16"/>
              </w:rPr>
              <w:t>R5-222147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D19057B" w14:textId="77777777" w:rsidR="00296E35" w:rsidRPr="001C0FC4" w:rsidRDefault="00296E35" w:rsidP="002E3FCC">
            <w:pPr>
              <w:pStyle w:val="TAL"/>
              <w:rPr>
                <w:sz w:val="16"/>
                <w:szCs w:val="16"/>
              </w:rPr>
            </w:pPr>
            <w:r w:rsidRPr="001C0FC4">
              <w:rPr>
                <w:sz w:val="16"/>
                <w:szCs w:val="16"/>
              </w:rPr>
              <w:t>0026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3F3E53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EAD95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451CD67" w14:textId="77777777" w:rsidR="00296E35" w:rsidRPr="001C0FC4" w:rsidRDefault="00296E35" w:rsidP="002E3FCC">
            <w:pPr>
              <w:pStyle w:val="TAL"/>
              <w:rPr>
                <w:sz w:val="16"/>
                <w:szCs w:val="16"/>
              </w:rPr>
            </w:pPr>
            <w:r w:rsidRPr="001C0FC4">
              <w:rPr>
                <w:sz w:val="16"/>
                <w:szCs w:val="16"/>
              </w:rPr>
              <w:t>New MCData Test Case 7.2.1 Off-network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141BDB0"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39F4688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57915E"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707A85"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61192312" w14:textId="77777777" w:rsidR="00296E35" w:rsidRPr="001C0FC4" w:rsidRDefault="00296E35" w:rsidP="002E3FCC">
            <w:pPr>
              <w:pStyle w:val="TAC"/>
              <w:jc w:val="left"/>
              <w:rPr>
                <w:sz w:val="16"/>
                <w:szCs w:val="16"/>
              </w:rPr>
            </w:pPr>
            <w:r w:rsidRPr="001C0FC4">
              <w:rPr>
                <w:sz w:val="16"/>
                <w:szCs w:val="16"/>
              </w:rPr>
              <w:t>R5-222148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6352D1" w14:textId="77777777" w:rsidR="00296E35" w:rsidRPr="001C0FC4" w:rsidRDefault="00296E35" w:rsidP="002E3FCC">
            <w:pPr>
              <w:pStyle w:val="TAL"/>
              <w:rPr>
                <w:sz w:val="16"/>
                <w:szCs w:val="16"/>
              </w:rPr>
            </w:pPr>
            <w:r w:rsidRPr="001C0FC4">
              <w:rPr>
                <w:sz w:val="16"/>
                <w:szCs w:val="16"/>
              </w:rPr>
              <w:t>0027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CD745"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F8B46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D1CDE44" w14:textId="77777777" w:rsidR="00296E35" w:rsidRPr="001C0FC4" w:rsidRDefault="00296E35" w:rsidP="002E3FCC">
            <w:pPr>
              <w:pStyle w:val="TAL"/>
              <w:rPr>
                <w:sz w:val="16"/>
                <w:szCs w:val="16"/>
              </w:rPr>
            </w:pPr>
            <w:r w:rsidRPr="001C0FC4">
              <w:rPr>
                <w:sz w:val="16"/>
                <w:szCs w:val="16"/>
              </w:rPr>
              <w:t>New MCData Test Case 7.2.2 Off-network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787A5E7"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DC452F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05B0C89" w14:textId="77777777" w:rsidR="00296E35" w:rsidRPr="001C0FC4" w:rsidRDefault="00296E35" w:rsidP="002E3FCC">
            <w:pPr>
              <w:pStyle w:val="TAC"/>
              <w:jc w:val="left"/>
              <w:rPr>
                <w:sz w:val="16"/>
                <w:szCs w:val="16"/>
              </w:rPr>
            </w:pPr>
            <w:r w:rsidRPr="001C0FC4">
              <w:rPr>
                <w:sz w:val="16"/>
                <w:szCs w:val="16"/>
              </w:rPr>
              <w:t>2022-12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FCC985" w14:textId="77777777" w:rsidR="00296E35" w:rsidRPr="001C0FC4" w:rsidRDefault="00296E35" w:rsidP="002E3FCC">
            <w:pPr>
              <w:pStyle w:val="TAC"/>
              <w:jc w:val="left"/>
              <w:rPr>
                <w:sz w:val="16"/>
                <w:szCs w:val="16"/>
              </w:rPr>
            </w:pPr>
            <w:r w:rsidRPr="001C0FC4">
              <w:rPr>
                <w:sz w:val="16"/>
                <w:szCs w:val="16"/>
              </w:rPr>
              <w:t>RAN#98</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FCBE6EE" w14:textId="77777777" w:rsidR="00296E35" w:rsidRPr="001C0FC4" w:rsidRDefault="00296E35" w:rsidP="002E3FCC">
            <w:pPr>
              <w:pStyle w:val="TAC"/>
              <w:jc w:val="left"/>
              <w:rPr>
                <w:sz w:val="16"/>
                <w:szCs w:val="16"/>
              </w:rPr>
            </w:pPr>
            <w:r w:rsidRPr="001C0FC4">
              <w:rPr>
                <w:sz w:val="16"/>
                <w:szCs w:val="16"/>
              </w:rPr>
              <w:t>R5-227627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C671CCA" w14:textId="77777777" w:rsidR="00296E35" w:rsidRPr="001C0FC4" w:rsidRDefault="00296E35" w:rsidP="002E3FCC">
            <w:pPr>
              <w:pStyle w:val="TAL"/>
              <w:rPr>
                <w:sz w:val="16"/>
                <w:szCs w:val="16"/>
              </w:rPr>
            </w:pPr>
            <w:r w:rsidRPr="001C0FC4">
              <w:rPr>
                <w:sz w:val="16"/>
                <w:szCs w:val="16"/>
              </w:rPr>
              <w:t>0028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C8538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239AD0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9AF9B91" w14:textId="77777777" w:rsidR="00296E35" w:rsidRPr="001C0FC4" w:rsidRDefault="00296E35" w:rsidP="002E3FCC">
            <w:pPr>
              <w:pStyle w:val="TAL"/>
              <w:rPr>
                <w:sz w:val="16"/>
                <w:szCs w:val="16"/>
              </w:rPr>
            </w:pPr>
            <w:r w:rsidRPr="001C0FC4">
              <w:rPr>
                <w:sz w:val="16"/>
                <w:szCs w:val="16"/>
              </w:rPr>
              <w:t>Correction of clause 6 - On-Network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0EFE22A" w14:textId="77777777" w:rsidR="00296E35" w:rsidRPr="001C0FC4" w:rsidRDefault="00296E35" w:rsidP="002E3FCC">
            <w:pPr>
              <w:pStyle w:val="TAC"/>
              <w:jc w:val="left"/>
              <w:rPr>
                <w:sz w:val="16"/>
                <w:szCs w:val="16"/>
              </w:rPr>
            </w:pPr>
            <w:r w:rsidRPr="001C0FC4">
              <w:rPr>
                <w:sz w:val="16"/>
                <w:szCs w:val="16"/>
              </w:rPr>
              <w:t>15.4.0</w:t>
            </w:r>
          </w:p>
        </w:tc>
      </w:tr>
      <w:tr w:rsidR="00296E35" w:rsidRPr="001C0FC4" w14:paraId="74C1A5D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FAF317C"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F0A2987"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3E804D2" w14:textId="77777777" w:rsidR="00296E35" w:rsidRPr="001C0FC4" w:rsidRDefault="00296E35" w:rsidP="002E3FCC">
            <w:pPr>
              <w:pStyle w:val="TAC"/>
              <w:jc w:val="left"/>
              <w:rPr>
                <w:sz w:val="16"/>
                <w:szCs w:val="16"/>
              </w:rPr>
            </w:pPr>
            <w:r w:rsidRPr="001C0FC4">
              <w:rPr>
                <w:sz w:val="16"/>
                <w:szCs w:val="16"/>
              </w:rPr>
              <w:t>R5-232005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70DD1E5" w14:textId="77777777" w:rsidR="00296E35" w:rsidRPr="001C0FC4" w:rsidRDefault="00296E35" w:rsidP="002E3FCC">
            <w:pPr>
              <w:pStyle w:val="TAL"/>
              <w:rPr>
                <w:sz w:val="16"/>
                <w:szCs w:val="16"/>
              </w:rPr>
            </w:pPr>
            <w:r w:rsidRPr="001C0FC4">
              <w:rPr>
                <w:sz w:val="16"/>
                <w:szCs w:val="16"/>
              </w:rPr>
              <w:t>0029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839FD5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3B96A9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B3C1215"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8E6B92"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41EE357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0509B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052AA31"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57E52E" w14:textId="77777777" w:rsidR="00296E35" w:rsidRPr="001C0FC4" w:rsidRDefault="00296E35" w:rsidP="002E3FCC">
            <w:pPr>
              <w:pStyle w:val="TAC"/>
              <w:jc w:val="left"/>
              <w:rPr>
                <w:sz w:val="16"/>
                <w:szCs w:val="16"/>
              </w:rPr>
            </w:pPr>
            <w:r w:rsidRPr="001C0FC4">
              <w:rPr>
                <w:sz w:val="16"/>
                <w:szCs w:val="16"/>
              </w:rPr>
              <w:t>R5-232006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FFE536" w14:textId="77777777" w:rsidR="00296E35" w:rsidRPr="001C0FC4" w:rsidRDefault="00296E35" w:rsidP="002E3FCC">
            <w:pPr>
              <w:pStyle w:val="TAL"/>
              <w:rPr>
                <w:sz w:val="16"/>
                <w:szCs w:val="16"/>
              </w:rPr>
            </w:pPr>
            <w:r w:rsidRPr="001C0FC4">
              <w:rPr>
                <w:sz w:val="16"/>
                <w:szCs w:val="16"/>
              </w:rPr>
              <w:t>0030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00917B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7E0A6A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066D560" w14:textId="77777777" w:rsidR="00296E35" w:rsidRPr="001C0FC4" w:rsidRDefault="00296E35" w:rsidP="002E3FCC">
            <w:pPr>
              <w:pStyle w:val="TAL"/>
              <w:rPr>
                <w:sz w:val="16"/>
                <w:szCs w:val="16"/>
              </w:rPr>
            </w:pPr>
            <w:r w:rsidRPr="001C0FC4">
              <w:rPr>
                <w:sz w:val="16"/>
                <w:szCs w:val="16"/>
              </w:rPr>
              <w:t>Correction of clause 6.2 - File Distribution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41482E4"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EA637B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A8567B3"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AE81F96"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6108400" w14:textId="77777777" w:rsidR="00296E35" w:rsidRPr="001C0FC4" w:rsidRDefault="00296E35" w:rsidP="002E3FCC">
            <w:pPr>
              <w:pStyle w:val="TAC"/>
              <w:jc w:val="left"/>
              <w:rPr>
                <w:sz w:val="16"/>
                <w:szCs w:val="16"/>
              </w:rPr>
            </w:pPr>
            <w:r w:rsidRPr="001C0FC4">
              <w:rPr>
                <w:sz w:val="16"/>
                <w:szCs w:val="16"/>
              </w:rPr>
              <w:t>R5-232007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2A4CAEA" w14:textId="77777777" w:rsidR="00296E35" w:rsidRPr="001C0FC4" w:rsidRDefault="00296E35" w:rsidP="002E3FCC">
            <w:pPr>
              <w:pStyle w:val="TAL"/>
              <w:rPr>
                <w:sz w:val="16"/>
                <w:szCs w:val="16"/>
              </w:rPr>
            </w:pPr>
            <w:r w:rsidRPr="001C0FC4">
              <w:rPr>
                <w:sz w:val="16"/>
                <w:szCs w:val="16"/>
              </w:rPr>
              <w:t>0031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70967D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EE0C3F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CA00E4" w14:textId="77777777" w:rsidR="00296E35" w:rsidRPr="001C0FC4" w:rsidRDefault="00296E35" w:rsidP="002E3FCC">
            <w:pPr>
              <w:pStyle w:val="TAL"/>
              <w:rPr>
                <w:sz w:val="16"/>
                <w:szCs w:val="16"/>
              </w:rPr>
            </w:pPr>
            <w:r w:rsidRPr="001C0FC4">
              <w:rPr>
                <w:sz w:val="16"/>
                <w:szCs w:val="16"/>
              </w:rPr>
              <w:t>Correction of clause 6.3 - Enhanced Status (ES)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910CD6"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DF16BB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B38C3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817110A"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7F59E86" w14:textId="77777777" w:rsidR="00296E35" w:rsidRPr="001C0FC4" w:rsidRDefault="00296E35" w:rsidP="002E3FCC">
            <w:pPr>
              <w:pStyle w:val="TAC"/>
              <w:jc w:val="left"/>
              <w:rPr>
                <w:sz w:val="16"/>
                <w:szCs w:val="16"/>
              </w:rPr>
            </w:pPr>
            <w:r w:rsidRPr="001C0FC4">
              <w:rPr>
                <w:sz w:val="16"/>
                <w:szCs w:val="16"/>
              </w:rPr>
              <w:t>R5-232008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4CF581F" w14:textId="77777777" w:rsidR="00296E35" w:rsidRPr="001C0FC4" w:rsidRDefault="00296E35" w:rsidP="002E3FCC">
            <w:pPr>
              <w:pStyle w:val="TAL"/>
              <w:rPr>
                <w:sz w:val="16"/>
                <w:szCs w:val="16"/>
              </w:rPr>
            </w:pPr>
            <w:r w:rsidRPr="001C0FC4">
              <w:rPr>
                <w:sz w:val="16"/>
                <w:szCs w:val="16"/>
              </w:rPr>
              <w:t>0032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1743DC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372F50E"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C2FD3EE" w14:textId="77777777" w:rsidR="00296E35" w:rsidRPr="001C0FC4" w:rsidRDefault="00296E35" w:rsidP="002E3FCC">
            <w:pPr>
              <w:pStyle w:val="TAL"/>
              <w:rPr>
                <w:sz w:val="16"/>
                <w:szCs w:val="16"/>
              </w:rPr>
            </w:pPr>
            <w:r w:rsidRPr="001C0FC4">
              <w:rPr>
                <w:sz w:val="16"/>
                <w:szCs w:val="16"/>
              </w:rPr>
              <w:t>Correction of clause 7 - Off-Network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1E233FF"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66F4278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BE4086"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BE1485"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92602DC" w14:textId="77777777" w:rsidR="00296E35" w:rsidRPr="001C0FC4" w:rsidRDefault="00296E35" w:rsidP="002E3FCC">
            <w:pPr>
              <w:pStyle w:val="TAC"/>
              <w:jc w:val="left"/>
              <w:rPr>
                <w:sz w:val="16"/>
                <w:szCs w:val="16"/>
              </w:rPr>
            </w:pPr>
            <w:r w:rsidRPr="001C0FC4">
              <w:rPr>
                <w:sz w:val="16"/>
                <w:szCs w:val="16"/>
              </w:rPr>
              <w:t>R5-232594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48BC3D" w14:textId="77777777" w:rsidR="00296E35" w:rsidRPr="001C0FC4" w:rsidRDefault="00296E35" w:rsidP="002E3FCC">
            <w:pPr>
              <w:pStyle w:val="TAL"/>
              <w:rPr>
                <w:sz w:val="16"/>
                <w:szCs w:val="16"/>
              </w:rPr>
            </w:pPr>
            <w:r w:rsidRPr="001C0FC4">
              <w:rPr>
                <w:sz w:val="16"/>
                <w:szCs w:val="16"/>
              </w:rPr>
              <w:t>0034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6A55F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9719EF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6ECD587" w14:textId="77777777" w:rsidR="00296E35" w:rsidRPr="001C0FC4" w:rsidRDefault="00296E35" w:rsidP="002E3FCC">
            <w:pPr>
              <w:pStyle w:val="TAL"/>
              <w:rPr>
                <w:sz w:val="16"/>
                <w:szCs w:val="16"/>
              </w:rPr>
            </w:pPr>
            <w:r w:rsidRPr="001C0FC4">
              <w:rPr>
                <w:sz w:val="16"/>
                <w:szCs w:val="16"/>
              </w:rPr>
              <w:t>Addition of new test case 5.5 for Pre-established Session Configuration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6C88DC8"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180DE1F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F9CE871"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18E09B3"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116D8EA" w14:textId="77777777" w:rsidR="00296E35" w:rsidRPr="001C0FC4" w:rsidRDefault="00296E35" w:rsidP="002E3FCC">
            <w:pPr>
              <w:pStyle w:val="TAC"/>
              <w:jc w:val="left"/>
              <w:rPr>
                <w:sz w:val="16"/>
                <w:szCs w:val="16"/>
              </w:rPr>
            </w:pPr>
            <w:r w:rsidRPr="001C0FC4">
              <w:rPr>
                <w:sz w:val="16"/>
                <w:szCs w:val="16"/>
              </w:rPr>
              <w:t>R5-232595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48C6E64" w14:textId="77777777" w:rsidR="00296E35" w:rsidRPr="001C0FC4" w:rsidRDefault="00296E35" w:rsidP="002E3FCC">
            <w:pPr>
              <w:pStyle w:val="TAL"/>
              <w:rPr>
                <w:sz w:val="16"/>
                <w:szCs w:val="16"/>
              </w:rPr>
            </w:pPr>
            <w:r w:rsidRPr="001C0FC4">
              <w:rPr>
                <w:sz w:val="16"/>
                <w:szCs w:val="16"/>
              </w:rPr>
              <w:t>0035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73A80D"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02DD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2FD3A56" w14:textId="77777777" w:rsidR="00296E35" w:rsidRPr="001C0FC4" w:rsidRDefault="00296E35" w:rsidP="002E3FCC">
            <w:pPr>
              <w:pStyle w:val="TAL"/>
              <w:rPr>
                <w:sz w:val="16"/>
                <w:szCs w:val="16"/>
              </w:rPr>
            </w:pPr>
            <w:r w:rsidRPr="001C0FC4">
              <w:rPr>
                <w:sz w:val="16"/>
                <w:szCs w:val="16"/>
              </w:rPr>
              <w:t>Addition of new test case 5.6 for CSK Download</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7B3CEB6"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6701B95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7A20C34"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EBB1A6E"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AF1CB3E" w14:textId="77777777" w:rsidR="00296E35" w:rsidRPr="001C0FC4" w:rsidRDefault="00296E35" w:rsidP="002E3FCC">
            <w:pPr>
              <w:pStyle w:val="TAC"/>
              <w:jc w:val="left"/>
              <w:rPr>
                <w:sz w:val="16"/>
                <w:szCs w:val="16"/>
              </w:rPr>
            </w:pPr>
            <w:r w:rsidRPr="001C0FC4">
              <w:rPr>
                <w:sz w:val="16"/>
                <w:szCs w:val="16"/>
              </w:rPr>
              <w:t>R5-233493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90F0F32" w14:textId="77777777" w:rsidR="00296E35" w:rsidRPr="001C0FC4" w:rsidRDefault="00296E35" w:rsidP="002E3FCC">
            <w:pPr>
              <w:pStyle w:val="TAL"/>
              <w:rPr>
                <w:sz w:val="16"/>
                <w:szCs w:val="16"/>
              </w:rPr>
            </w:pPr>
            <w:r w:rsidRPr="001C0FC4">
              <w:rPr>
                <w:sz w:val="16"/>
                <w:szCs w:val="16"/>
              </w:rPr>
              <w:t>0036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C6CCC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ABB3E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229B0A" w14:textId="77777777" w:rsidR="00296E35" w:rsidRPr="001C0FC4" w:rsidRDefault="00296E35" w:rsidP="002E3FCC">
            <w:pPr>
              <w:pStyle w:val="TAL"/>
              <w:rPr>
                <w:sz w:val="16"/>
                <w:szCs w:val="16"/>
              </w:rPr>
            </w:pPr>
            <w:r w:rsidRPr="001C0FC4">
              <w:rPr>
                <w:sz w:val="16"/>
                <w:szCs w:val="16"/>
              </w:rPr>
              <w:t>Addition of new test case 5.7 for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AA27F7E"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7748974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315EFB"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915AB7C"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F6087E4" w14:textId="77777777" w:rsidR="00296E35" w:rsidRPr="001C0FC4" w:rsidRDefault="00296E35" w:rsidP="002E3FCC">
            <w:pPr>
              <w:pStyle w:val="TAC"/>
              <w:jc w:val="left"/>
              <w:rPr>
                <w:sz w:val="16"/>
                <w:szCs w:val="16"/>
              </w:rPr>
            </w:pPr>
            <w:r w:rsidRPr="001C0FC4">
              <w:rPr>
                <w:sz w:val="16"/>
                <w:szCs w:val="16"/>
              </w:rPr>
              <w:t>R5-233831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54A197B" w14:textId="77777777" w:rsidR="00296E35" w:rsidRPr="001C0FC4" w:rsidRDefault="00296E35" w:rsidP="002E3FCC">
            <w:pPr>
              <w:pStyle w:val="TAL"/>
              <w:rPr>
                <w:sz w:val="16"/>
                <w:szCs w:val="16"/>
              </w:rPr>
            </w:pPr>
            <w:r w:rsidRPr="001C0FC4">
              <w:rPr>
                <w:sz w:val="16"/>
                <w:szCs w:val="16"/>
              </w:rPr>
              <w:t>0037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6C073DA"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02948E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ADE0C60" w14:textId="77777777" w:rsidR="00296E35" w:rsidRPr="001C0FC4" w:rsidRDefault="00296E35" w:rsidP="002E3FCC">
            <w:pPr>
              <w:pStyle w:val="TAL"/>
              <w:rPr>
                <w:sz w:val="16"/>
                <w:szCs w:val="16"/>
              </w:rPr>
            </w:pPr>
            <w:r w:rsidRPr="001C0FC4">
              <w:rPr>
                <w:sz w:val="16"/>
                <w:szCs w:val="16"/>
              </w:rPr>
              <w:t>Correction of test case 5.6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38D8588"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3EA588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6DFAB8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DC4FB57"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EB1E82" w14:textId="77777777" w:rsidR="00296E35" w:rsidRPr="001C0FC4" w:rsidRDefault="00296E35" w:rsidP="002E3FCC">
            <w:pPr>
              <w:pStyle w:val="TAC"/>
              <w:jc w:val="left"/>
              <w:rPr>
                <w:sz w:val="16"/>
                <w:szCs w:val="16"/>
              </w:rPr>
            </w:pPr>
            <w:r w:rsidRPr="001C0FC4">
              <w:rPr>
                <w:sz w:val="16"/>
                <w:szCs w:val="16"/>
              </w:rPr>
              <w:t>R5-233832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FE3C43" w14:textId="77777777" w:rsidR="00296E35" w:rsidRPr="001C0FC4" w:rsidRDefault="00296E35" w:rsidP="002E3FCC">
            <w:pPr>
              <w:pStyle w:val="TAL"/>
              <w:rPr>
                <w:sz w:val="16"/>
                <w:szCs w:val="16"/>
              </w:rPr>
            </w:pPr>
            <w:r w:rsidRPr="001C0FC4">
              <w:rPr>
                <w:sz w:val="16"/>
                <w:szCs w:val="16"/>
              </w:rPr>
              <w:t>0038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5ACAC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82218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F176DFF" w14:textId="77777777" w:rsidR="00296E35" w:rsidRPr="001C0FC4" w:rsidRDefault="00296E35" w:rsidP="002E3FCC">
            <w:pPr>
              <w:pStyle w:val="TAL"/>
              <w:rPr>
                <w:sz w:val="16"/>
                <w:szCs w:val="16"/>
              </w:rPr>
            </w:pPr>
            <w:r w:rsidRPr="001C0FC4">
              <w:rPr>
                <w:sz w:val="16"/>
                <w:szCs w:val="16"/>
              </w:rPr>
              <w:t>Correction of test case 5.7</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E3882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4574E0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0539E5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2ED70C1"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A0B6219" w14:textId="77777777" w:rsidR="00296E35" w:rsidRPr="001C0FC4" w:rsidRDefault="00296E35" w:rsidP="002E3FCC">
            <w:pPr>
              <w:pStyle w:val="TAC"/>
              <w:jc w:val="left"/>
              <w:rPr>
                <w:sz w:val="16"/>
                <w:szCs w:val="16"/>
              </w:rPr>
            </w:pPr>
            <w:r w:rsidRPr="001C0FC4">
              <w:rPr>
                <w:sz w:val="16"/>
                <w:szCs w:val="16"/>
              </w:rPr>
              <w:t>R5-234583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BF2596" w14:textId="77777777" w:rsidR="00296E35" w:rsidRPr="001C0FC4" w:rsidRDefault="00296E35" w:rsidP="002E3FCC">
            <w:pPr>
              <w:pStyle w:val="TAL"/>
              <w:rPr>
                <w:sz w:val="16"/>
                <w:szCs w:val="16"/>
              </w:rPr>
            </w:pPr>
            <w:r w:rsidRPr="001C0FC4">
              <w:rPr>
                <w:sz w:val="16"/>
                <w:szCs w:val="16"/>
              </w:rPr>
              <w:t>0047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D11B06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AA23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C25D631" w14:textId="77777777" w:rsidR="00296E35" w:rsidRPr="001C0FC4" w:rsidRDefault="00296E35" w:rsidP="002E3FCC">
            <w:pPr>
              <w:pStyle w:val="TAL"/>
              <w:rPr>
                <w:sz w:val="16"/>
                <w:szCs w:val="16"/>
              </w:rPr>
            </w:pPr>
            <w:r w:rsidRPr="001C0FC4">
              <w:rPr>
                <w:sz w:val="16"/>
                <w:szCs w:val="16"/>
              </w:rPr>
              <w:t>Addition of new test case 6.1.21 SDS 1-to-1 Signaling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296F58F"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03CB8A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4597601"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10C9D2"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1B65BE" w14:textId="77777777" w:rsidR="00296E35" w:rsidRPr="001C0FC4" w:rsidRDefault="00296E35" w:rsidP="002E3FCC">
            <w:pPr>
              <w:pStyle w:val="TAC"/>
              <w:jc w:val="left"/>
              <w:rPr>
                <w:sz w:val="16"/>
                <w:szCs w:val="16"/>
              </w:rPr>
            </w:pPr>
            <w:r w:rsidRPr="001C0FC4">
              <w:rPr>
                <w:sz w:val="16"/>
                <w:szCs w:val="16"/>
              </w:rPr>
              <w:t>R5-235405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81AE571" w14:textId="77777777" w:rsidR="00296E35" w:rsidRPr="001C0FC4" w:rsidRDefault="00296E35" w:rsidP="002E3FCC">
            <w:pPr>
              <w:pStyle w:val="TAL"/>
              <w:rPr>
                <w:sz w:val="16"/>
                <w:szCs w:val="16"/>
              </w:rPr>
            </w:pPr>
            <w:r w:rsidRPr="001C0FC4">
              <w:rPr>
                <w:sz w:val="16"/>
                <w:szCs w:val="16"/>
              </w:rPr>
              <w:t>0039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AE0FB7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41BCEC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9D8C497" w14:textId="77777777" w:rsidR="00296E35" w:rsidRPr="001C0FC4" w:rsidRDefault="00296E35" w:rsidP="002E3FCC">
            <w:pPr>
              <w:pStyle w:val="TAL"/>
              <w:rPr>
                <w:sz w:val="16"/>
                <w:szCs w:val="16"/>
              </w:rPr>
            </w:pPr>
            <w:r w:rsidRPr="001C0FC4">
              <w:rPr>
                <w:sz w:val="16"/>
                <w:szCs w:val="16"/>
              </w:rPr>
              <w:t>Addition of new test case 6.1.13 Standalone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FAD151"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48414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48519FE"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142DCA6"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D1788B3" w14:textId="77777777" w:rsidR="00296E35" w:rsidRPr="001C0FC4" w:rsidRDefault="00296E35" w:rsidP="002E3FCC">
            <w:pPr>
              <w:pStyle w:val="TAC"/>
              <w:jc w:val="left"/>
              <w:rPr>
                <w:sz w:val="16"/>
                <w:szCs w:val="16"/>
              </w:rPr>
            </w:pPr>
            <w:r w:rsidRPr="001C0FC4">
              <w:rPr>
                <w:sz w:val="16"/>
                <w:szCs w:val="16"/>
              </w:rPr>
              <w:t>R5-235406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AE3FDF1" w14:textId="77777777" w:rsidR="00296E35" w:rsidRPr="001C0FC4" w:rsidRDefault="00296E35" w:rsidP="002E3FCC">
            <w:pPr>
              <w:pStyle w:val="TAL"/>
              <w:rPr>
                <w:sz w:val="16"/>
                <w:szCs w:val="16"/>
              </w:rPr>
            </w:pPr>
            <w:r w:rsidRPr="001C0FC4">
              <w:rPr>
                <w:sz w:val="16"/>
                <w:szCs w:val="16"/>
              </w:rPr>
              <w:t>0040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791C1E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DC842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6B135E5" w14:textId="77777777" w:rsidR="00296E35" w:rsidRPr="001C0FC4" w:rsidRDefault="00296E35" w:rsidP="002E3FCC">
            <w:pPr>
              <w:pStyle w:val="TAL"/>
              <w:rPr>
                <w:sz w:val="16"/>
                <w:szCs w:val="16"/>
              </w:rPr>
            </w:pPr>
            <w:r w:rsidRPr="001C0FC4">
              <w:rPr>
                <w:sz w:val="16"/>
                <w:szCs w:val="16"/>
              </w:rPr>
              <w:t>Addition of new test case 6.1.14 Standalone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76D3B2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C09821E"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2296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BF2538E"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A7C34A4" w14:textId="77777777" w:rsidR="00296E35" w:rsidRPr="001C0FC4" w:rsidRDefault="00296E35" w:rsidP="002E3FCC">
            <w:pPr>
              <w:pStyle w:val="TAC"/>
              <w:jc w:val="left"/>
              <w:rPr>
                <w:sz w:val="16"/>
                <w:szCs w:val="16"/>
              </w:rPr>
            </w:pPr>
            <w:r w:rsidRPr="001C0FC4">
              <w:rPr>
                <w:sz w:val="16"/>
                <w:szCs w:val="16"/>
              </w:rPr>
              <w:t>R5-235407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9FC716A" w14:textId="77777777" w:rsidR="00296E35" w:rsidRPr="001C0FC4" w:rsidRDefault="00296E35" w:rsidP="002E3FCC">
            <w:pPr>
              <w:pStyle w:val="TAL"/>
              <w:rPr>
                <w:sz w:val="16"/>
                <w:szCs w:val="16"/>
              </w:rPr>
            </w:pPr>
            <w:r w:rsidRPr="001C0FC4">
              <w:rPr>
                <w:sz w:val="16"/>
                <w:szCs w:val="16"/>
              </w:rPr>
              <w:t>0041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497B05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A5418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7313146" w14:textId="77777777" w:rsidR="00296E35" w:rsidRPr="001C0FC4" w:rsidRDefault="00296E35" w:rsidP="002E3FCC">
            <w:pPr>
              <w:pStyle w:val="TAL"/>
              <w:rPr>
                <w:sz w:val="16"/>
                <w:szCs w:val="16"/>
              </w:rPr>
            </w:pPr>
            <w:r w:rsidRPr="001C0FC4">
              <w:rPr>
                <w:sz w:val="16"/>
                <w:szCs w:val="16"/>
              </w:rPr>
              <w:t>Addition of new test case 6.1.15 Session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3C0E9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C1915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3D16D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6B2E39"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ED8F648" w14:textId="77777777" w:rsidR="00296E35" w:rsidRPr="001C0FC4" w:rsidRDefault="00296E35" w:rsidP="002E3FCC">
            <w:pPr>
              <w:pStyle w:val="TAC"/>
              <w:jc w:val="left"/>
              <w:rPr>
                <w:sz w:val="16"/>
                <w:szCs w:val="16"/>
              </w:rPr>
            </w:pPr>
            <w:r w:rsidRPr="001C0FC4">
              <w:rPr>
                <w:sz w:val="16"/>
                <w:szCs w:val="16"/>
              </w:rPr>
              <w:t>R5-235408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46CFD21" w14:textId="77777777" w:rsidR="00296E35" w:rsidRPr="001C0FC4" w:rsidRDefault="00296E35" w:rsidP="002E3FCC">
            <w:pPr>
              <w:pStyle w:val="TAL"/>
              <w:rPr>
                <w:sz w:val="16"/>
                <w:szCs w:val="16"/>
              </w:rPr>
            </w:pPr>
            <w:r w:rsidRPr="001C0FC4">
              <w:rPr>
                <w:sz w:val="16"/>
                <w:szCs w:val="16"/>
              </w:rPr>
              <w:t>0042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4378DB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2447E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8AA2066" w14:textId="77777777" w:rsidR="00296E35" w:rsidRPr="001C0FC4" w:rsidRDefault="00296E35" w:rsidP="002E3FCC">
            <w:pPr>
              <w:pStyle w:val="TAL"/>
              <w:rPr>
                <w:sz w:val="16"/>
                <w:szCs w:val="16"/>
              </w:rPr>
            </w:pPr>
            <w:r w:rsidRPr="001C0FC4">
              <w:rPr>
                <w:sz w:val="16"/>
                <w:szCs w:val="16"/>
              </w:rPr>
              <w:t>Addition of new test case 6.1.16 Session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1A9D9E6"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2CCF56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4DA01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2042053"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358D4F1" w14:textId="77777777" w:rsidR="00296E35" w:rsidRPr="001C0FC4" w:rsidRDefault="00296E35" w:rsidP="002E3FCC">
            <w:pPr>
              <w:pStyle w:val="TAC"/>
              <w:jc w:val="left"/>
              <w:rPr>
                <w:sz w:val="16"/>
                <w:szCs w:val="16"/>
              </w:rPr>
            </w:pPr>
            <w:r w:rsidRPr="001C0FC4">
              <w:rPr>
                <w:sz w:val="16"/>
                <w:szCs w:val="16"/>
              </w:rPr>
              <w:t>R5-235409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1EDCB49" w14:textId="77777777" w:rsidR="00296E35" w:rsidRPr="001C0FC4" w:rsidRDefault="00296E35" w:rsidP="002E3FCC">
            <w:pPr>
              <w:pStyle w:val="TAL"/>
              <w:rPr>
                <w:sz w:val="16"/>
                <w:szCs w:val="16"/>
              </w:rPr>
            </w:pPr>
            <w:r w:rsidRPr="001C0FC4">
              <w:rPr>
                <w:sz w:val="16"/>
                <w:szCs w:val="16"/>
              </w:rPr>
              <w:t>0043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A9C900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34E349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A442260" w14:textId="77777777" w:rsidR="00296E35" w:rsidRPr="001C0FC4" w:rsidRDefault="00296E35" w:rsidP="002E3FCC">
            <w:pPr>
              <w:pStyle w:val="TAL"/>
              <w:rPr>
                <w:sz w:val="16"/>
                <w:szCs w:val="16"/>
              </w:rPr>
            </w:pPr>
            <w:r w:rsidRPr="001C0FC4">
              <w:rPr>
                <w:sz w:val="16"/>
                <w:szCs w:val="16"/>
              </w:rPr>
              <w:t>Addition of new test case 6.1.17 Standalone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2E7AC7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B5E712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3ED1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A0069DD"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CEA4450" w14:textId="77777777" w:rsidR="00296E35" w:rsidRPr="001C0FC4" w:rsidRDefault="00296E35" w:rsidP="002E3FCC">
            <w:pPr>
              <w:pStyle w:val="TAC"/>
              <w:jc w:val="left"/>
              <w:rPr>
                <w:sz w:val="16"/>
                <w:szCs w:val="16"/>
              </w:rPr>
            </w:pPr>
            <w:r w:rsidRPr="001C0FC4">
              <w:rPr>
                <w:sz w:val="16"/>
                <w:szCs w:val="16"/>
              </w:rPr>
              <w:t>R5-235410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4B82A9" w14:textId="77777777" w:rsidR="00296E35" w:rsidRPr="001C0FC4" w:rsidRDefault="00296E35" w:rsidP="002E3FCC">
            <w:pPr>
              <w:pStyle w:val="TAL"/>
              <w:rPr>
                <w:sz w:val="16"/>
                <w:szCs w:val="16"/>
              </w:rPr>
            </w:pPr>
            <w:r w:rsidRPr="001C0FC4">
              <w:rPr>
                <w:sz w:val="16"/>
                <w:szCs w:val="16"/>
              </w:rPr>
              <w:t>0044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5E05FD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BC8A74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BC5F3CF" w14:textId="77777777" w:rsidR="00296E35" w:rsidRPr="001C0FC4" w:rsidRDefault="00296E35" w:rsidP="002E3FCC">
            <w:pPr>
              <w:pStyle w:val="TAL"/>
              <w:rPr>
                <w:sz w:val="16"/>
                <w:szCs w:val="16"/>
              </w:rPr>
            </w:pPr>
            <w:r w:rsidRPr="001C0FC4">
              <w:rPr>
                <w:sz w:val="16"/>
                <w:szCs w:val="16"/>
              </w:rPr>
              <w:t>Addition of new test case 6.1.18 Standalone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4271BB3"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ABC14E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27B7D0"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C38DCF"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82449F1" w14:textId="77777777" w:rsidR="00296E35" w:rsidRPr="001C0FC4" w:rsidRDefault="00296E35" w:rsidP="002E3FCC">
            <w:pPr>
              <w:pStyle w:val="TAC"/>
              <w:jc w:val="left"/>
              <w:rPr>
                <w:sz w:val="16"/>
                <w:szCs w:val="16"/>
              </w:rPr>
            </w:pPr>
            <w:r w:rsidRPr="001C0FC4">
              <w:rPr>
                <w:sz w:val="16"/>
                <w:szCs w:val="16"/>
              </w:rPr>
              <w:t>R5-235411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3357340" w14:textId="77777777" w:rsidR="00296E35" w:rsidRPr="001C0FC4" w:rsidRDefault="00296E35" w:rsidP="002E3FCC">
            <w:pPr>
              <w:pStyle w:val="TAL"/>
              <w:rPr>
                <w:sz w:val="16"/>
                <w:szCs w:val="16"/>
              </w:rPr>
            </w:pPr>
            <w:r w:rsidRPr="001C0FC4">
              <w:rPr>
                <w:sz w:val="16"/>
                <w:szCs w:val="16"/>
              </w:rPr>
              <w:t>0045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49329C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CB694B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37490E5" w14:textId="77777777" w:rsidR="00296E35" w:rsidRPr="001C0FC4" w:rsidRDefault="00296E35" w:rsidP="002E3FCC">
            <w:pPr>
              <w:pStyle w:val="TAL"/>
              <w:rPr>
                <w:sz w:val="16"/>
                <w:szCs w:val="16"/>
              </w:rPr>
            </w:pPr>
            <w:r w:rsidRPr="001C0FC4">
              <w:rPr>
                <w:sz w:val="16"/>
                <w:szCs w:val="16"/>
              </w:rPr>
              <w:t>Addition of new test case 6.1.19 Session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E75530"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F2FAAD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C7A2B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5E18C3B"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CD88C7" w14:textId="77777777" w:rsidR="00296E35" w:rsidRPr="001C0FC4" w:rsidRDefault="00296E35" w:rsidP="002E3FCC">
            <w:pPr>
              <w:pStyle w:val="TAC"/>
              <w:jc w:val="left"/>
              <w:rPr>
                <w:sz w:val="16"/>
                <w:szCs w:val="16"/>
              </w:rPr>
            </w:pPr>
            <w:r w:rsidRPr="001C0FC4">
              <w:rPr>
                <w:sz w:val="16"/>
                <w:szCs w:val="16"/>
              </w:rPr>
              <w:t>R5-235412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0050FDD" w14:textId="77777777" w:rsidR="00296E35" w:rsidRPr="001C0FC4" w:rsidRDefault="00296E35" w:rsidP="002E3FCC">
            <w:pPr>
              <w:pStyle w:val="TAL"/>
              <w:rPr>
                <w:sz w:val="16"/>
                <w:szCs w:val="16"/>
              </w:rPr>
            </w:pPr>
            <w:r w:rsidRPr="001C0FC4">
              <w:rPr>
                <w:sz w:val="16"/>
                <w:szCs w:val="16"/>
              </w:rPr>
              <w:t>0046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D3E5565"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B5EE1C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20954B6" w14:textId="77777777" w:rsidR="00296E35" w:rsidRPr="001C0FC4" w:rsidRDefault="00296E35" w:rsidP="002E3FCC">
            <w:pPr>
              <w:pStyle w:val="TAL"/>
              <w:rPr>
                <w:sz w:val="16"/>
                <w:szCs w:val="16"/>
              </w:rPr>
            </w:pPr>
            <w:r w:rsidRPr="001C0FC4">
              <w:rPr>
                <w:sz w:val="16"/>
                <w:szCs w:val="16"/>
              </w:rPr>
              <w:t>Addition of new test case 6.1.20 Session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03786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6F0FCA8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2B8D6C4"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13D195"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B5BF354" w14:textId="77777777" w:rsidR="00296E35" w:rsidRPr="001C0FC4" w:rsidRDefault="00296E35" w:rsidP="002E3FCC">
            <w:pPr>
              <w:pStyle w:val="TAC"/>
              <w:jc w:val="left"/>
              <w:rPr>
                <w:sz w:val="16"/>
                <w:szCs w:val="16"/>
              </w:rPr>
            </w:pPr>
            <w:r w:rsidRPr="001C0FC4">
              <w:rPr>
                <w:sz w:val="16"/>
                <w:szCs w:val="16"/>
              </w:rPr>
              <w:t>R5-235413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92E92D" w14:textId="77777777" w:rsidR="00296E35" w:rsidRPr="001C0FC4" w:rsidRDefault="00296E35" w:rsidP="002E3FCC">
            <w:pPr>
              <w:pStyle w:val="TAL"/>
              <w:rPr>
                <w:sz w:val="16"/>
                <w:szCs w:val="16"/>
              </w:rPr>
            </w:pPr>
            <w:r w:rsidRPr="001C0FC4">
              <w:rPr>
                <w:sz w:val="16"/>
                <w:szCs w:val="16"/>
              </w:rPr>
              <w:t>0048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C081DD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E6EA22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5502144" w14:textId="77777777" w:rsidR="00296E35" w:rsidRPr="001C0FC4" w:rsidRDefault="00296E35" w:rsidP="002E3FCC">
            <w:pPr>
              <w:pStyle w:val="TAL"/>
              <w:rPr>
                <w:sz w:val="16"/>
                <w:szCs w:val="16"/>
              </w:rPr>
            </w:pPr>
            <w:r w:rsidRPr="001C0FC4">
              <w:rPr>
                <w:sz w:val="16"/>
                <w:szCs w:val="16"/>
              </w:rPr>
              <w:t>Addition of new test case 6.1.22 SDS 1-to-1 Media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E18F8DC"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0657DBA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BD90571"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FB291A5"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08A5FB9" w14:textId="77777777" w:rsidR="00296E35" w:rsidRPr="001C0FC4" w:rsidRDefault="00296E35" w:rsidP="002E3FCC">
            <w:pPr>
              <w:pStyle w:val="TAC"/>
              <w:jc w:val="left"/>
              <w:rPr>
                <w:sz w:val="16"/>
                <w:szCs w:val="16"/>
              </w:rPr>
            </w:pPr>
            <w:r w:rsidRPr="001C0FC4">
              <w:rPr>
                <w:sz w:val="16"/>
                <w:szCs w:val="16"/>
              </w:rPr>
              <w:t>R5-236299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78734EB" w14:textId="77777777" w:rsidR="00296E35" w:rsidRPr="001C0FC4" w:rsidRDefault="00296E35" w:rsidP="002E3FCC">
            <w:pPr>
              <w:pStyle w:val="TAL"/>
              <w:rPr>
                <w:sz w:val="16"/>
                <w:szCs w:val="16"/>
              </w:rPr>
            </w:pPr>
            <w:r w:rsidRPr="001C0FC4">
              <w:rPr>
                <w:sz w:val="16"/>
                <w:szCs w:val="16"/>
              </w:rPr>
              <w:t>0049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905E6BF"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27223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FBF1D5F" w14:textId="77777777" w:rsidR="00296E35" w:rsidRPr="001C0FC4" w:rsidRDefault="00296E35" w:rsidP="002E3FCC">
            <w:pPr>
              <w:pStyle w:val="TAL"/>
              <w:rPr>
                <w:sz w:val="16"/>
                <w:szCs w:val="16"/>
              </w:rPr>
            </w:pPr>
            <w:r w:rsidRPr="001C0FC4">
              <w:rPr>
                <w:sz w:val="16"/>
                <w:szCs w:val="16"/>
              </w:rPr>
              <w:t>Correction of test case 5.5</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D6BE85"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7CBE43E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920EEC"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536699"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B93E6F5" w14:textId="77777777" w:rsidR="00296E35" w:rsidRPr="001C0FC4" w:rsidRDefault="00296E35" w:rsidP="002E3FCC">
            <w:pPr>
              <w:pStyle w:val="TAC"/>
              <w:jc w:val="left"/>
              <w:rPr>
                <w:sz w:val="16"/>
                <w:szCs w:val="16"/>
              </w:rPr>
            </w:pPr>
            <w:r w:rsidRPr="001C0FC4">
              <w:rPr>
                <w:sz w:val="16"/>
                <w:szCs w:val="16"/>
              </w:rPr>
              <w:t>R5-236300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41003A4" w14:textId="77777777" w:rsidR="00296E35" w:rsidRPr="001C0FC4" w:rsidRDefault="00296E35" w:rsidP="002E3FCC">
            <w:pPr>
              <w:pStyle w:val="TAL"/>
              <w:rPr>
                <w:sz w:val="16"/>
                <w:szCs w:val="16"/>
              </w:rPr>
            </w:pPr>
            <w:r w:rsidRPr="001C0FC4">
              <w:rPr>
                <w:sz w:val="16"/>
                <w:szCs w:val="16"/>
              </w:rPr>
              <w:t>0050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568A51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A92162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168DC37" w14:textId="77777777" w:rsidR="00296E35" w:rsidRPr="001C0FC4" w:rsidRDefault="00296E35" w:rsidP="002E3FCC">
            <w:pPr>
              <w:pStyle w:val="TAL"/>
              <w:rPr>
                <w:sz w:val="16"/>
                <w:szCs w:val="16"/>
              </w:rPr>
            </w:pPr>
            <w:r w:rsidRPr="001C0FC4">
              <w:rPr>
                <w:sz w:val="16"/>
                <w:szCs w:val="16"/>
              </w:rPr>
              <w:t>Correction of test cases 6.1.15, 6.1.16, 6.1.19 and 6.1.20</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ED50218"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4521C5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411359"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D9009FC"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9DBDB6B" w14:textId="77777777" w:rsidR="00296E35" w:rsidRPr="001C0FC4" w:rsidRDefault="00296E35" w:rsidP="002E3FCC">
            <w:pPr>
              <w:pStyle w:val="TAC"/>
              <w:jc w:val="left"/>
              <w:rPr>
                <w:sz w:val="16"/>
                <w:szCs w:val="16"/>
              </w:rPr>
            </w:pPr>
            <w:r w:rsidRPr="001C0FC4">
              <w:rPr>
                <w:sz w:val="16"/>
                <w:szCs w:val="16"/>
              </w:rPr>
              <w:t>R5-236611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7D6DAA" w14:textId="77777777" w:rsidR="00296E35" w:rsidRPr="001C0FC4" w:rsidRDefault="00296E35" w:rsidP="002E3FCC">
            <w:pPr>
              <w:pStyle w:val="TAL"/>
              <w:rPr>
                <w:sz w:val="16"/>
                <w:szCs w:val="16"/>
              </w:rPr>
            </w:pPr>
            <w:r w:rsidRPr="001C0FC4">
              <w:rPr>
                <w:sz w:val="16"/>
                <w:szCs w:val="16"/>
              </w:rPr>
              <w:t>0052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0E4EBC5"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935DCA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25FB935" w14:textId="77777777" w:rsidR="00296E35" w:rsidRPr="001C0FC4" w:rsidRDefault="00296E35" w:rsidP="002E3FCC">
            <w:pPr>
              <w:pStyle w:val="TAL"/>
              <w:rPr>
                <w:sz w:val="16"/>
                <w:szCs w:val="16"/>
              </w:rPr>
            </w:pPr>
            <w:r w:rsidRPr="001C0FC4">
              <w:rPr>
                <w:sz w:val="16"/>
                <w:szCs w:val="16"/>
              </w:rPr>
              <w:t>Addition of new TC 6.2.15 FD Using Media Plane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D50F05C"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5414196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BA47AAE"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03317D"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58E5ECE" w14:textId="77777777" w:rsidR="00296E35" w:rsidRPr="001C0FC4" w:rsidRDefault="00296E35" w:rsidP="002E3FCC">
            <w:pPr>
              <w:pStyle w:val="TAC"/>
              <w:jc w:val="left"/>
              <w:rPr>
                <w:sz w:val="16"/>
                <w:szCs w:val="16"/>
              </w:rPr>
            </w:pPr>
            <w:r w:rsidRPr="001C0FC4">
              <w:rPr>
                <w:sz w:val="16"/>
                <w:szCs w:val="16"/>
              </w:rPr>
              <w:t>R5-237445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D7C8DF" w14:textId="77777777" w:rsidR="00296E35" w:rsidRPr="001C0FC4" w:rsidRDefault="00296E35" w:rsidP="002E3FCC">
            <w:pPr>
              <w:pStyle w:val="TAL"/>
              <w:rPr>
                <w:sz w:val="16"/>
                <w:szCs w:val="16"/>
              </w:rPr>
            </w:pPr>
            <w:r w:rsidRPr="001C0FC4">
              <w:rPr>
                <w:sz w:val="16"/>
                <w:szCs w:val="16"/>
              </w:rPr>
              <w:t>0051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E41EA2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1C0BD8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3391FA" w14:textId="77777777" w:rsidR="00296E35" w:rsidRPr="001C0FC4" w:rsidRDefault="00296E35" w:rsidP="002E3FCC">
            <w:pPr>
              <w:pStyle w:val="TAL"/>
              <w:rPr>
                <w:sz w:val="16"/>
                <w:szCs w:val="16"/>
              </w:rPr>
            </w:pPr>
            <w:r w:rsidRPr="001C0FC4">
              <w:rPr>
                <w:sz w:val="16"/>
                <w:szCs w:val="16"/>
              </w:rPr>
              <w:t>Addition of new TC 6.2.14 FD Using HTTP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773E490"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3424471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1EEA32"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70B43FA"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63B900F" w14:textId="77777777" w:rsidR="00296E35" w:rsidRPr="001C0FC4" w:rsidRDefault="00296E35" w:rsidP="002E3FCC">
            <w:pPr>
              <w:pStyle w:val="TAC"/>
              <w:jc w:val="left"/>
              <w:rPr>
                <w:sz w:val="16"/>
                <w:szCs w:val="16"/>
              </w:rPr>
            </w:pPr>
            <w:r w:rsidRPr="001C0FC4">
              <w:rPr>
                <w:sz w:val="16"/>
                <w:szCs w:val="16"/>
              </w:rPr>
              <w:t>R5-240584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1258CE" w14:textId="77777777" w:rsidR="00296E35" w:rsidRPr="001C0FC4" w:rsidRDefault="00296E35" w:rsidP="002E3FCC">
            <w:pPr>
              <w:pStyle w:val="TAL"/>
              <w:rPr>
                <w:sz w:val="16"/>
                <w:szCs w:val="16"/>
              </w:rPr>
            </w:pPr>
            <w:r w:rsidRPr="001C0FC4">
              <w:rPr>
                <w:sz w:val="16"/>
                <w:szCs w:val="16"/>
              </w:rPr>
              <w:t>0053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E5AA02"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DB7DA0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1342D70" w14:textId="77777777" w:rsidR="00296E35" w:rsidRPr="001C0FC4" w:rsidRDefault="00296E35" w:rsidP="002E3FCC">
            <w:pPr>
              <w:pStyle w:val="TAL"/>
              <w:rPr>
                <w:sz w:val="16"/>
                <w:szCs w:val="16"/>
              </w:rPr>
            </w:pPr>
            <w:r w:rsidRPr="001C0FC4">
              <w:rPr>
                <w:sz w:val="16"/>
                <w:szCs w:val="16"/>
              </w:rPr>
              <w:t>Corrections of references to 24.282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9BFF4EE"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7A401A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EC84E7D"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5780B65"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959F071" w14:textId="77777777" w:rsidR="00296E35" w:rsidRPr="001C0FC4" w:rsidRDefault="00296E35" w:rsidP="002E3FCC">
            <w:pPr>
              <w:pStyle w:val="TAC"/>
              <w:jc w:val="left"/>
              <w:rPr>
                <w:sz w:val="16"/>
                <w:szCs w:val="16"/>
              </w:rPr>
            </w:pPr>
            <w:r w:rsidRPr="001C0FC4">
              <w:rPr>
                <w:sz w:val="16"/>
                <w:szCs w:val="16"/>
              </w:rPr>
              <w:t>R5-240647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A69F538" w14:textId="77777777" w:rsidR="00296E35" w:rsidRPr="001C0FC4" w:rsidRDefault="00296E35" w:rsidP="002E3FCC">
            <w:pPr>
              <w:pStyle w:val="TAL"/>
              <w:rPr>
                <w:sz w:val="16"/>
                <w:szCs w:val="16"/>
              </w:rPr>
            </w:pPr>
            <w:r w:rsidRPr="001C0FC4">
              <w:rPr>
                <w:sz w:val="16"/>
                <w:szCs w:val="16"/>
              </w:rPr>
              <w:t>0054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DF13AD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6B07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701DE1E" w14:textId="77777777" w:rsidR="00296E35" w:rsidRPr="001C0FC4" w:rsidRDefault="00296E35" w:rsidP="002E3FCC">
            <w:pPr>
              <w:pStyle w:val="TAL"/>
              <w:rPr>
                <w:sz w:val="16"/>
                <w:szCs w:val="16"/>
              </w:rPr>
            </w:pPr>
            <w:r w:rsidRPr="001C0FC4">
              <w:rPr>
                <w:sz w:val="16"/>
                <w:szCs w:val="16"/>
              </w:rPr>
              <w:t>Editorial correction to the Scope description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DB303C2"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1B9838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9E0CEF1"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6FDAE1"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E2CAFCC" w14:textId="77777777" w:rsidR="00296E35" w:rsidRPr="001C0FC4" w:rsidRDefault="00296E35" w:rsidP="002E3FCC">
            <w:pPr>
              <w:pStyle w:val="TAC"/>
              <w:jc w:val="left"/>
              <w:rPr>
                <w:sz w:val="16"/>
                <w:szCs w:val="16"/>
              </w:rPr>
            </w:pPr>
            <w:r w:rsidRPr="001C0FC4">
              <w:rPr>
                <w:sz w:val="16"/>
                <w:szCs w:val="16"/>
              </w:rPr>
              <w:t>R5-241593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360F895" w14:textId="77777777" w:rsidR="00296E35" w:rsidRPr="001C0FC4" w:rsidRDefault="00296E35" w:rsidP="002E3FCC">
            <w:pPr>
              <w:pStyle w:val="TAL"/>
              <w:rPr>
                <w:sz w:val="16"/>
                <w:szCs w:val="16"/>
              </w:rPr>
            </w:pPr>
            <w:r w:rsidRPr="001C0FC4">
              <w:rPr>
                <w:sz w:val="16"/>
                <w:szCs w:val="16"/>
              </w:rPr>
              <w:t>0055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A2D2CF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221F7F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C326D1D" w14:textId="77777777" w:rsidR="00296E35" w:rsidRPr="001C0FC4" w:rsidRDefault="00296E35" w:rsidP="002E3FCC">
            <w:pPr>
              <w:pStyle w:val="TAL"/>
              <w:rPr>
                <w:sz w:val="16"/>
                <w:szCs w:val="16"/>
              </w:rPr>
            </w:pPr>
            <w:r w:rsidRPr="001C0FC4">
              <w:rPr>
                <w:sz w:val="16"/>
                <w:szCs w:val="16"/>
              </w:rPr>
              <w:t>Addition of new TC 6.4.1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590B5B9"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6E7E05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9CC90D9"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7DDA9DF"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DCAD670" w14:textId="77777777" w:rsidR="00296E35" w:rsidRPr="001C0FC4" w:rsidRDefault="00296E35" w:rsidP="002E3FCC">
            <w:pPr>
              <w:pStyle w:val="TAC"/>
              <w:jc w:val="left"/>
              <w:rPr>
                <w:sz w:val="16"/>
                <w:szCs w:val="16"/>
              </w:rPr>
            </w:pPr>
            <w:r w:rsidRPr="001C0FC4">
              <w:rPr>
                <w:sz w:val="16"/>
                <w:szCs w:val="16"/>
              </w:rPr>
              <w:t>R5-241594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9913512" w14:textId="77777777" w:rsidR="00296E35" w:rsidRPr="001C0FC4" w:rsidRDefault="00296E35" w:rsidP="002E3FCC">
            <w:pPr>
              <w:pStyle w:val="TAL"/>
              <w:rPr>
                <w:sz w:val="16"/>
                <w:szCs w:val="16"/>
              </w:rPr>
            </w:pPr>
            <w:r w:rsidRPr="001C0FC4">
              <w:rPr>
                <w:sz w:val="16"/>
                <w:szCs w:val="16"/>
              </w:rPr>
              <w:t>0056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2ADB7BA"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D6E194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3CCE0A1" w14:textId="77777777" w:rsidR="00296E35" w:rsidRPr="001C0FC4" w:rsidRDefault="00296E35" w:rsidP="002E3FCC">
            <w:pPr>
              <w:pStyle w:val="TAL"/>
              <w:rPr>
                <w:sz w:val="16"/>
                <w:szCs w:val="16"/>
              </w:rPr>
            </w:pPr>
            <w:r w:rsidRPr="001C0FC4">
              <w:rPr>
                <w:sz w:val="16"/>
                <w:szCs w:val="16"/>
              </w:rPr>
              <w:t>Addition of new TC 6.4.2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D27BE6" w14:textId="77777777" w:rsidR="00296E35" w:rsidRPr="001C0FC4" w:rsidRDefault="00296E35" w:rsidP="002E3FCC">
            <w:pPr>
              <w:pStyle w:val="TAC"/>
              <w:jc w:val="left"/>
              <w:rPr>
                <w:sz w:val="16"/>
                <w:szCs w:val="16"/>
              </w:rPr>
            </w:pPr>
            <w:r w:rsidRPr="001C0FC4">
              <w:rPr>
                <w:sz w:val="16"/>
                <w:szCs w:val="16"/>
              </w:rPr>
              <w:t>16.3.0</w:t>
            </w:r>
          </w:p>
        </w:tc>
      </w:tr>
      <w:tr w:rsidR="00296E35" w:rsidRPr="00C942DA" w14:paraId="6DD859E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95ABB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E963F9"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4AD0ECB" w14:textId="77777777" w:rsidR="00296E35" w:rsidRPr="001C0FC4" w:rsidRDefault="00296E35" w:rsidP="002E3FCC">
            <w:pPr>
              <w:pStyle w:val="TAC"/>
              <w:jc w:val="left"/>
              <w:rPr>
                <w:sz w:val="16"/>
                <w:szCs w:val="16"/>
              </w:rPr>
            </w:pPr>
            <w:r w:rsidRPr="00C942DA">
              <w:rPr>
                <w:sz w:val="16"/>
                <w:szCs w:val="16"/>
              </w:rPr>
              <w:t>R5-242359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1D3239" w14:textId="77777777" w:rsidR="00296E35" w:rsidRPr="001C0FC4" w:rsidRDefault="00296E35" w:rsidP="002E3FCC">
            <w:pPr>
              <w:pStyle w:val="TAL"/>
              <w:rPr>
                <w:sz w:val="16"/>
                <w:szCs w:val="16"/>
              </w:rPr>
            </w:pPr>
            <w:r w:rsidRPr="00C942DA">
              <w:rPr>
                <w:sz w:val="16"/>
                <w:szCs w:val="16"/>
              </w:rPr>
              <w:t>0058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1CA28D"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94E028"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4680559" w14:textId="77777777" w:rsidR="00296E35" w:rsidRPr="001C0FC4" w:rsidRDefault="00296E35" w:rsidP="002E3FCC">
            <w:pPr>
              <w:pStyle w:val="TAL"/>
              <w:rPr>
                <w:sz w:val="16"/>
                <w:szCs w:val="16"/>
              </w:rPr>
            </w:pPr>
            <w:r w:rsidRPr="00C942DA">
              <w:rPr>
                <w:sz w:val="16"/>
                <w:szCs w:val="16"/>
              </w:rPr>
              <w:t>Common correction of test cases in clauses 5 and 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5A1DE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149014D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FEABAC"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0C9F8F"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751DBA8" w14:textId="77777777" w:rsidR="00296E35" w:rsidRPr="001C0FC4" w:rsidRDefault="00296E35" w:rsidP="002E3FCC">
            <w:pPr>
              <w:pStyle w:val="TAC"/>
              <w:jc w:val="left"/>
              <w:rPr>
                <w:sz w:val="16"/>
                <w:szCs w:val="16"/>
              </w:rPr>
            </w:pPr>
            <w:r w:rsidRPr="00C942DA">
              <w:rPr>
                <w:sz w:val="16"/>
                <w:szCs w:val="16"/>
              </w:rPr>
              <w:t>R5-243272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64AA66" w14:textId="77777777" w:rsidR="00296E35" w:rsidRPr="001C0FC4" w:rsidRDefault="00296E35" w:rsidP="002E3FCC">
            <w:pPr>
              <w:pStyle w:val="TAL"/>
              <w:rPr>
                <w:sz w:val="16"/>
                <w:szCs w:val="16"/>
              </w:rPr>
            </w:pPr>
            <w:r w:rsidRPr="00C942DA">
              <w:rPr>
                <w:sz w:val="16"/>
                <w:szCs w:val="16"/>
              </w:rPr>
              <w:t>0063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2E9FA40"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5323202"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1B53883" w14:textId="77777777" w:rsidR="00296E35" w:rsidRPr="001C0FC4" w:rsidRDefault="00296E35" w:rsidP="002E3FCC">
            <w:pPr>
              <w:pStyle w:val="TAL"/>
              <w:rPr>
                <w:sz w:val="16"/>
                <w:szCs w:val="16"/>
              </w:rPr>
            </w:pPr>
            <w:r w:rsidRPr="00C942DA">
              <w:rPr>
                <w:sz w:val="16"/>
                <w:szCs w:val="16"/>
              </w:rPr>
              <w:t>Correction of MCData TC 6.4.2 Emergency Alert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045E5DE"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52DDED9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7B855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B76CF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6DD5192" w14:textId="77777777" w:rsidR="00296E35" w:rsidRPr="001C0FC4" w:rsidRDefault="00296E35" w:rsidP="002E3FCC">
            <w:pPr>
              <w:pStyle w:val="TAC"/>
              <w:jc w:val="left"/>
              <w:rPr>
                <w:sz w:val="16"/>
                <w:szCs w:val="16"/>
              </w:rPr>
            </w:pPr>
            <w:r w:rsidRPr="00C942DA">
              <w:rPr>
                <w:sz w:val="16"/>
                <w:szCs w:val="16"/>
              </w:rPr>
              <w:t>R5-243570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38F2D46" w14:textId="77777777" w:rsidR="00296E35" w:rsidRPr="001C0FC4" w:rsidRDefault="00296E35" w:rsidP="002E3FCC">
            <w:pPr>
              <w:pStyle w:val="TAL"/>
              <w:rPr>
                <w:sz w:val="16"/>
                <w:szCs w:val="16"/>
              </w:rPr>
            </w:pPr>
            <w:r w:rsidRPr="00C942DA">
              <w:rPr>
                <w:sz w:val="16"/>
                <w:szCs w:val="16"/>
              </w:rPr>
              <w:t>0059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6C8AB1A"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58C1AA"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70A5999" w14:textId="77777777" w:rsidR="00296E35" w:rsidRPr="001C0FC4" w:rsidRDefault="00296E35" w:rsidP="002E3FCC">
            <w:pPr>
              <w:pStyle w:val="TAL"/>
              <w:rPr>
                <w:sz w:val="16"/>
                <w:szCs w:val="16"/>
              </w:rPr>
            </w:pPr>
            <w:r w:rsidRPr="00C942DA">
              <w:rPr>
                <w:sz w:val="16"/>
                <w:szCs w:val="16"/>
              </w:rPr>
              <w:t>Addition of new TC 6.5.1 Location Information Request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1BF6F5"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05FBA01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6EFC85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7E58453"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B125260" w14:textId="77777777" w:rsidR="00296E35" w:rsidRPr="001C0FC4" w:rsidRDefault="00296E35" w:rsidP="002E3FCC">
            <w:pPr>
              <w:pStyle w:val="TAC"/>
              <w:jc w:val="left"/>
              <w:rPr>
                <w:sz w:val="16"/>
                <w:szCs w:val="16"/>
              </w:rPr>
            </w:pPr>
            <w:r w:rsidRPr="00C942DA">
              <w:rPr>
                <w:sz w:val="16"/>
                <w:szCs w:val="16"/>
              </w:rPr>
              <w:t>R5-243571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8EEE7C5" w14:textId="77777777" w:rsidR="00296E35" w:rsidRPr="001C0FC4" w:rsidRDefault="00296E35" w:rsidP="002E3FCC">
            <w:pPr>
              <w:pStyle w:val="TAL"/>
              <w:rPr>
                <w:sz w:val="16"/>
                <w:szCs w:val="16"/>
              </w:rPr>
            </w:pPr>
            <w:r w:rsidRPr="00C942DA">
              <w:rPr>
                <w:sz w:val="16"/>
                <w:szCs w:val="16"/>
              </w:rPr>
              <w:t>0060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03E4190"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F6618B7"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CEF16F" w14:textId="77777777" w:rsidR="00296E35" w:rsidRPr="001C0FC4" w:rsidRDefault="00296E35" w:rsidP="002E3FCC">
            <w:pPr>
              <w:pStyle w:val="TAL"/>
              <w:rPr>
                <w:sz w:val="16"/>
                <w:szCs w:val="16"/>
              </w:rPr>
            </w:pPr>
            <w:r w:rsidRPr="00C942DA">
              <w:rPr>
                <w:sz w:val="16"/>
                <w:szCs w:val="16"/>
              </w:rPr>
              <w:t>Addition of new TC 6.5.2 Location Report triggering</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10F7B4"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388CA86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1386054"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AD43A2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C8AB04" w14:textId="77777777" w:rsidR="00296E35" w:rsidRPr="001C0FC4" w:rsidRDefault="00296E35" w:rsidP="002E3FCC">
            <w:pPr>
              <w:pStyle w:val="TAC"/>
              <w:jc w:val="left"/>
              <w:rPr>
                <w:sz w:val="16"/>
                <w:szCs w:val="16"/>
              </w:rPr>
            </w:pPr>
            <w:r w:rsidRPr="00C942DA">
              <w:rPr>
                <w:sz w:val="16"/>
                <w:szCs w:val="16"/>
              </w:rPr>
              <w:t>R5-243572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F5563B0" w14:textId="77777777" w:rsidR="00296E35" w:rsidRPr="001C0FC4" w:rsidRDefault="00296E35" w:rsidP="002E3FCC">
            <w:pPr>
              <w:pStyle w:val="TAL"/>
              <w:rPr>
                <w:sz w:val="16"/>
                <w:szCs w:val="16"/>
              </w:rPr>
            </w:pPr>
            <w:r w:rsidRPr="00C942DA">
              <w:rPr>
                <w:sz w:val="16"/>
                <w:szCs w:val="16"/>
              </w:rPr>
              <w:t>0061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DE295C"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E580C4"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189D0F2" w14:textId="77777777" w:rsidR="00296E35" w:rsidRPr="001C0FC4" w:rsidRDefault="00296E35" w:rsidP="002E3FCC">
            <w:pPr>
              <w:pStyle w:val="TAL"/>
              <w:rPr>
                <w:sz w:val="16"/>
                <w:szCs w:val="16"/>
              </w:rPr>
            </w:pPr>
            <w:r w:rsidRPr="00C942DA">
              <w:rPr>
                <w:sz w:val="16"/>
                <w:szCs w:val="16"/>
              </w:rPr>
              <w:t>Addition of new TC 5.8 Rules based affiliation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F21A390"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77B279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24354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31CCCCC"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2E96614" w14:textId="77777777" w:rsidR="00296E35" w:rsidRPr="001C0FC4" w:rsidRDefault="00296E35" w:rsidP="002E3FCC">
            <w:pPr>
              <w:pStyle w:val="TAC"/>
              <w:jc w:val="left"/>
              <w:rPr>
                <w:sz w:val="16"/>
                <w:szCs w:val="16"/>
              </w:rPr>
            </w:pPr>
            <w:r w:rsidRPr="00C942DA">
              <w:rPr>
                <w:sz w:val="16"/>
                <w:szCs w:val="16"/>
              </w:rPr>
              <w:t>R5-243573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EFE0167" w14:textId="77777777" w:rsidR="00296E35" w:rsidRPr="001C0FC4" w:rsidRDefault="00296E35" w:rsidP="002E3FCC">
            <w:pPr>
              <w:pStyle w:val="TAL"/>
              <w:rPr>
                <w:sz w:val="16"/>
                <w:szCs w:val="16"/>
              </w:rPr>
            </w:pPr>
            <w:r w:rsidRPr="00C942DA">
              <w:rPr>
                <w:sz w:val="16"/>
                <w:szCs w:val="16"/>
              </w:rPr>
              <w:t>0062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188BB16"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57E1FB3"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292CE4C" w14:textId="77777777" w:rsidR="00296E35" w:rsidRPr="001C0FC4" w:rsidRDefault="00296E35" w:rsidP="002E3FCC">
            <w:pPr>
              <w:pStyle w:val="TAL"/>
              <w:rPr>
                <w:sz w:val="16"/>
                <w:szCs w:val="16"/>
              </w:rPr>
            </w:pPr>
            <w:r w:rsidRPr="00C942DA">
              <w:rPr>
                <w:sz w:val="16"/>
                <w:szCs w:val="16"/>
              </w:rPr>
              <w:t>Addition of new TC 5.9 Location based functional alias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50123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66C881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4DF001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138FA1"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B79F771" w14:textId="77777777" w:rsidR="00296E35" w:rsidRPr="00C942DA" w:rsidRDefault="00296E35" w:rsidP="002E3FCC">
            <w:pPr>
              <w:pStyle w:val="TAC"/>
              <w:jc w:val="left"/>
              <w:rPr>
                <w:sz w:val="16"/>
                <w:szCs w:val="16"/>
              </w:rPr>
            </w:pPr>
            <w:r w:rsidRPr="001360CC">
              <w:rPr>
                <w:sz w:val="16"/>
                <w:szCs w:val="16"/>
              </w:rPr>
              <w:t>R5-244964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168FBB" w14:textId="77777777" w:rsidR="00296E35" w:rsidRPr="00C942DA" w:rsidRDefault="00296E35" w:rsidP="002E3FCC">
            <w:pPr>
              <w:pStyle w:val="TAL"/>
              <w:rPr>
                <w:sz w:val="16"/>
                <w:szCs w:val="16"/>
              </w:rPr>
            </w:pPr>
            <w:r w:rsidRPr="001360CC">
              <w:rPr>
                <w:sz w:val="16"/>
                <w:szCs w:val="16"/>
              </w:rPr>
              <w:t>0064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94BF2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75A97B"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EF3D8FC" w14:textId="77777777" w:rsidR="00296E35" w:rsidRPr="00C942DA" w:rsidRDefault="00296E35" w:rsidP="002E3FCC">
            <w:pPr>
              <w:pStyle w:val="TAL"/>
              <w:rPr>
                <w:sz w:val="16"/>
                <w:szCs w:val="16"/>
              </w:rPr>
            </w:pPr>
            <w:r w:rsidRPr="001360CC">
              <w:rPr>
                <w:sz w:val="16"/>
                <w:szCs w:val="16"/>
              </w:rPr>
              <w:t>Addition of New Test Case 6.6.1 MBMS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D7F46B"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647E51B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51E6EB7"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B8A255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C66F2A" w14:textId="77777777" w:rsidR="00296E35" w:rsidRPr="00C942DA" w:rsidRDefault="00296E35" w:rsidP="002E3FCC">
            <w:pPr>
              <w:pStyle w:val="TAC"/>
              <w:jc w:val="left"/>
              <w:rPr>
                <w:sz w:val="16"/>
                <w:szCs w:val="16"/>
              </w:rPr>
            </w:pPr>
            <w:r w:rsidRPr="001360CC">
              <w:rPr>
                <w:sz w:val="16"/>
                <w:szCs w:val="16"/>
              </w:rPr>
              <w:t>R5-244965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A376E6" w14:textId="77777777" w:rsidR="00296E35" w:rsidRPr="00C942DA" w:rsidRDefault="00296E35" w:rsidP="002E3FCC">
            <w:pPr>
              <w:pStyle w:val="TAL"/>
              <w:rPr>
                <w:sz w:val="16"/>
                <w:szCs w:val="16"/>
              </w:rPr>
            </w:pPr>
            <w:r w:rsidRPr="001360CC">
              <w:rPr>
                <w:sz w:val="16"/>
                <w:szCs w:val="16"/>
              </w:rPr>
              <w:t>0065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A152AD4"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918AF40"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30818D7" w14:textId="77777777" w:rsidR="00296E35" w:rsidRPr="00C942DA" w:rsidRDefault="00296E35" w:rsidP="002E3FCC">
            <w:pPr>
              <w:pStyle w:val="TAL"/>
              <w:rPr>
                <w:sz w:val="16"/>
                <w:szCs w:val="16"/>
              </w:rPr>
            </w:pPr>
            <w:r w:rsidRPr="001360CC">
              <w:rPr>
                <w:sz w:val="16"/>
                <w:szCs w:val="16"/>
              </w:rPr>
              <w:t>Addition of New Test Case 6.7.1 IP Connectivity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8ADF43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478E22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D11F016"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345995"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75D5796" w14:textId="77777777" w:rsidR="00296E35" w:rsidRPr="00C942DA" w:rsidRDefault="00296E35" w:rsidP="002E3FCC">
            <w:pPr>
              <w:pStyle w:val="TAC"/>
              <w:jc w:val="left"/>
              <w:rPr>
                <w:sz w:val="16"/>
                <w:szCs w:val="16"/>
              </w:rPr>
            </w:pPr>
            <w:r w:rsidRPr="001360CC">
              <w:rPr>
                <w:sz w:val="16"/>
                <w:szCs w:val="16"/>
              </w:rPr>
              <w:t>R5-244966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2F5E0A6" w14:textId="77777777" w:rsidR="00296E35" w:rsidRPr="00C942DA" w:rsidRDefault="00296E35" w:rsidP="002E3FCC">
            <w:pPr>
              <w:pStyle w:val="TAL"/>
              <w:rPr>
                <w:sz w:val="16"/>
                <w:szCs w:val="16"/>
              </w:rPr>
            </w:pPr>
            <w:r w:rsidRPr="001360CC">
              <w:rPr>
                <w:sz w:val="16"/>
                <w:szCs w:val="16"/>
              </w:rPr>
              <w:t>0066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DB7FAE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621250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96E899" w14:textId="77777777" w:rsidR="00296E35" w:rsidRPr="00C942DA" w:rsidRDefault="00296E35" w:rsidP="002E3FCC">
            <w:pPr>
              <w:pStyle w:val="TAL"/>
              <w:rPr>
                <w:sz w:val="16"/>
                <w:szCs w:val="16"/>
              </w:rPr>
            </w:pPr>
            <w:r w:rsidRPr="001360CC">
              <w:rPr>
                <w:sz w:val="16"/>
                <w:szCs w:val="16"/>
              </w:rPr>
              <w:t>Addition of New Test Case 6.7.2 IP Connectivity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65E1A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02568A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2DEA97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3187CD2"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D795369" w14:textId="77777777" w:rsidR="00296E35" w:rsidRPr="00C942DA" w:rsidRDefault="00296E35" w:rsidP="002E3FCC">
            <w:pPr>
              <w:pStyle w:val="TAC"/>
              <w:jc w:val="left"/>
              <w:rPr>
                <w:sz w:val="16"/>
                <w:szCs w:val="16"/>
              </w:rPr>
            </w:pPr>
            <w:r w:rsidRPr="001360CC">
              <w:rPr>
                <w:sz w:val="16"/>
                <w:szCs w:val="16"/>
              </w:rPr>
              <w:t>R5-244971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81DC28" w14:textId="77777777" w:rsidR="00296E35" w:rsidRPr="00C942DA" w:rsidRDefault="00296E35" w:rsidP="002E3FCC">
            <w:pPr>
              <w:pStyle w:val="TAL"/>
              <w:rPr>
                <w:sz w:val="16"/>
                <w:szCs w:val="16"/>
              </w:rPr>
            </w:pPr>
            <w:r w:rsidRPr="001360CC">
              <w:rPr>
                <w:sz w:val="16"/>
                <w:szCs w:val="16"/>
              </w:rPr>
              <w:t>0071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E7AB7F"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4AAED1E"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C578AC4" w14:textId="77777777" w:rsidR="00296E35" w:rsidRPr="00C942DA" w:rsidRDefault="00296E35" w:rsidP="002E3FCC">
            <w:pPr>
              <w:pStyle w:val="TAL"/>
              <w:rPr>
                <w:sz w:val="16"/>
                <w:szCs w:val="16"/>
              </w:rPr>
            </w:pPr>
            <w:r w:rsidRPr="001360CC">
              <w:rPr>
                <w:sz w:val="16"/>
                <w:szCs w:val="16"/>
              </w:rPr>
              <w:t>Addition of New Test Case 7.3.1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734624"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4D3820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D15C004"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674323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2B86EBB" w14:textId="77777777" w:rsidR="00296E35" w:rsidRPr="00C942DA" w:rsidRDefault="00296E35" w:rsidP="002E3FCC">
            <w:pPr>
              <w:pStyle w:val="TAC"/>
              <w:jc w:val="left"/>
              <w:rPr>
                <w:sz w:val="16"/>
                <w:szCs w:val="16"/>
              </w:rPr>
            </w:pPr>
            <w:r w:rsidRPr="001360CC">
              <w:rPr>
                <w:sz w:val="16"/>
                <w:szCs w:val="16"/>
              </w:rPr>
              <w:t>R5-244972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87CDF97" w14:textId="77777777" w:rsidR="00296E35" w:rsidRPr="00C942DA" w:rsidRDefault="00296E35" w:rsidP="002E3FCC">
            <w:pPr>
              <w:pStyle w:val="TAL"/>
              <w:rPr>
                <w:sz w:val="16"/>
                <w:szCs w:val="16"/>
              </w:rPr>
            </w:pPr>
            <w:r w:rsidRPr="001360CC">
              <w:rPr>
                <w:sz w:val="16"/>
                <w:szCs w:val="16"/>
              </w:rPr>
              <w:t>0072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99A6DA9"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46DC30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1DF2308" w14:textId="77777777" w:rsidR="00296E35" w:rsidRPr="00C942DA" w:rsidRDefault="00296E35" w:rsidP="002E3FCC">
            <w:pPr>
              <w:pStyle w:val="TAL"/>
              <w:rPr>
                <w:sz w:val="16"/>
                <w:szCs w:val="16"/>
              </w:rPr>
            </w:pPr>
            <w:r w:rsidRPr="001360CC">
              <w:rPr>
                <w:sz w:val="16"/>
                <w:szCs w:val="16"/>
              </w:rPr>
              <w:t>Addition of New Test Case 7.3.2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4FB4B0"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254BF1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1311CD0"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2B4D9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C4BDD8B" w14:textId="77777777" w:rsidR="00296E35" w:rsidRPr="00C942DA" w:rsidRDefault="00296E35" w:rsidP="002E3FCC">
            <w:pPr>
              <w:pStyle w:val="TAC"/>
              <w:jc w:val="left"/>
              <w:rPr>
                <w:sz w:val="16"/>
                <w:szCs w:val="16"/>
              </w:rPr>
            </w:pPr>
            <w:r w:rsidRPr="001360CC">
              <w:rPr>
                <w:sz w:val="16"/>
                <w:szCs w:val="16"/>
              </w:rPr>
              <w:t>R5-245675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57EC881" w14:textId="77777777" w:rsidR="00296E35" w:rsidRPr="00C942DA" w:rsidRDefault="00296E35" w:rsidP="002E3FCC">
            <w:pPr>
              <w:pStyle w:val="TAL"/>
              <w:rPr>
                <w:sz w:val="16"/>
                <w:szCs w:val="16"/>
              </w:rPr>
            </w:pPr>
            <w:r w:rsidRPr="001360CC">
              <w:rPr>
                <w:sz w:val="16"/>
                <w:szCs w:val="16"/>
              </w:rPr>
              <w:t>0067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DEE0BD"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060B7B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975718E" w14:textId="77777777" w:rsidR="00296E35" w:rsidRPr="00C942DA" w:rsidRDefault="00296E35" w:rsidP="002E3FCC">
            <w:pPr>
              <w:pStyle w:val="TAL"/>
              <w:rPr>
                <w:sz w:val="16"/>
                <w:szCs w:val="16"/>
              </w:rPr>
            </w:pPr>
            <w:r w:rsidRPr="001360CC">
              <w:rPr>
                <w:sz w:val="16"/>
                <w:szCs w:val="16"/>
              </w:rPr>
              <w:t>Addition of New Test Case 6.8.1 Message Store Function Objects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920849"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04F078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833EF2F"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6BB478"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F723A1" w14:textId="77777777" w:rsidR="00296E35" w:rsidRPr="00C942DA" w:rsidRDefault="00296E35" w:rsidP="002E3FCC">
            <w:pPr>
              <w:pStyle w:val="TAC"/>
              <w:jc w:val="left"/>
              <w:rPr>
                <w:sz w:val="16"/>
                <w:szCs w:val="16"/>
              </w:rPr>
            </w:pPr>
            <w:r w:rsidRPr="001360CC">
              <w:rPr>
                <w:sz w:val="16"/>
                <w:szCs w:val="16"/>
              </w:rPr>
              <w:t>R5-245676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EAEA0" w14:textId="77777777" w:rsidR="00296E35" w:rsidRPr="00C942DA" w:rsidRDefault="00296E35" w:rsidP="002E3FCC">
            <w:pPr>
              <w:pStyle w:val="TAL"/>
              <w:rPr>
                <w:sz w:val="16"/>
                <w:szCs w:val="16"/>
              </w:rPr>
            </w:pPr>
            <w:r w:rsidRPr="001360CC">
              <w:rPr>
                <w:sz w:val="16"/>
                <w:szCs w:val="16"/>
              </w:rPr>
              <w:t>0068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D1E39D8"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9DE7EA"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D6CAAE" w14:textId="77777777" w:rsidR="00296E35" w:rsidRPr="00C942DA" w:rsidRDefault="00296E35" w:rsidP="002E3FCC">
            <w:pPr>
              <w:pStyle w:val="TAL"/>
              <w:rPr>
                <w:sz w:val="16"/>
                <w:szCs w:val="16"/>
              </w:rPr>
            </w:pPr>
            <w:r w:rsidRPr="001360CC">
              <w:rPr>
                <w:sz w:val="16"/>
                <w:szCs w:val="16"/>
              </w:rPr>
              <w:t>Addition of New Test Case 6.8.2 Message Store Function Folders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22A6AC6"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570B1F1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E142A1"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C5D9F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F4739B5" w14:textId="77777777" w:rsidR="00296E35" w:rsidRPr="00C942DA" w:rsidRDefault="00296E35" w:rsidP="002E3FCC">
            <w:pPr>
              <w:pStyle w:val="TAC"/>
              <w:jc w:val="left"/>
              <w:rPr>
                <w:sz w:val="16"/>
                <w:szCs w:val="16"/>
              </w:rPr>
            </w:pPr>
            <w:r w:rsidRPr="001360CC">
              <w:rPr>
                <w:sz w:val="16"/>
                <w:szCs w:val="16"/>
              </w:rPr>
              <w:t>R5-245677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7DCD50" w14:textId="77777777" w:rsidR="00296E35" w:rsidRPr="00C942DA" w:rsidRDefault="00296E35" w:rsidP="002E3FCC">
            <w:pPr>
              <w:pStyle w:val="TAL"/>
              <w:rPr>
                <w:sz w:val="16"/>
                <w:szCs w:val="16"/>
              </w:rPr>
            </w:pPr>
            <w:r w:rsidRPr="001360CC">
              <w:rPr>
                <w:sz w:val="16"/>
                <w:szCs w:val="16"/>
              </w:rPr>
              <w:t>0069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73A59DE"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496716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A88D7B4" w14:textId="77777777" w:rsidR="00296E35" w:rsidRPr="00C942DA" w:rsidRDefault="00296E35" w:rsidP="002E3FCC">
            <w:pPr>
              <w:pStyle w:val="TAL"/>
              <w:rPr>
                <w:sz w:val="16"/>
                <w:szCs w:val="16"/>
              </w:rPr>
            </w:pPr>
            <w:r w:rsidRPr="001360CC">
              <w:rPr>
                <w:sz w:val="16"/>
                <w:szCs w:val="16"/>
              </w:rPr>
              <w:t>Addition of New Test Case 6.8.3 Message Store Function Subscription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EC7EE3A"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7D41DD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0B52859"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0D9BA7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BD45DA5" w14:textId="77777777" w:rsidR="00296E35" w:rsidRPr="00C942DA" w:rsidRDefault="00296E35" w:rsidP="002E3FCC">
            <w:pPr>
              <w:pStyle w:val="TAC"/>
              <w:jc w:val="left"/>
              <w:rPr>
                <w:sz w:val="16"/>
                <w:szCs w:val="16"/>
              </w:rPr>
            </w:pPr>
            <w:r w:rsidRPr="001360CC">
              <w:rPr>
                <w:sz w:val="16"/>
                <w:szCs w:val="16"/>
              </w:rPr>
              <w:t>R5-245678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97607" w14:textId="77777777" w:rsidR="00296E35" w:rsidRPr="00C942DA" w:rsidRDefault="00296E35" w:rsidP="002E3FCC">
            <w:pPr>
              <w:pStyle w:val="TAL"/>
              <w:rPr>
                <w:sz w:val="16"/>
                <w:szCs w:val="16"/>
              </w:rPr>
            </w:pPr>
            <w:r w:rsidRPr="001360CC">
              <w:rPr>
                <w:sz w:val="16"/>
                <w:szCs w:val="16"/>
              </w:rPr>
              <w:t>0070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4D1EAB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427732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878BFB6" w14:textId="77777777" w:rsidR="00296E35" w:rsidRPr="00C942DA" w:rsidRDefault="00296E35" w:rsidP="002E3FCC">
            <w:pPr>
              <w:pStyle w:val="TAL"/>
              <w:rPr>
                <w:sz w:val="16"/>
                <w:szCs w:val="16"/>
              </w:rPr>
            </w:pPr>
            <w:r w:rsidRPr="001360CC">
              <w:rPr>
                <w:sz w:val="16"/>
                <w:szCs w:val="16"/>
              </w:rPr>
              <w:t>Addition of New Test Case 6.8.4 Message Store Function Synchronization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B5F7338"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1853BFC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896333"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4AF67E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831001A" w14:textId="77777777" w:rsidR="00296E35" w:rsidRPr="00C942DA" w:rsidRDefault="00296E35" w:rsidP="002E3FCC">
            <w:pPr>
              <w:pStyle w:val="TAC"/>
              <w:jc w:val="left"/>
              <w:rPr>
                <w:sz w:val="16"/>
                <w:szCs w:val="16"/>
              </w:rPr>
            </w:pPr>
            <w:r w:rsidRPr="001360CC">
              <w:rPr>
                <w:sz w:val="16"/>
                <w:szCs w:val="16"/>
              </w:rPr>
              <w:t>R5-245679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ADDA582" w14:textId="77777777" w:rsidR="00296E35" w:rsidRPr="00C942DA" w:rsidRDefault="00296E35" w:rsidP="002E3FCC">
            <w:pPr>
              <w:pStyle w:val="TAL"/>
              <w:rPr>
                <w:sz w:val="16"/>
                <w:szCs w:val="16"/>
              </w:rPr>
            </w:pPr>
            <w:r w:rsidRPr="001360CC">
              <w:rPr>
                <w:sz w:val="16"/>
                <w:szCs w:val="16"/>
              </w:rPr>
              <w:t>0073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2351A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0157CD"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0923A47" w14:textId="77777777" w:rsidR="00296E35" w:rsidRPr="00C942DA" w:rsidRDefault="00296E35" w:rsidP="002E3FCC">
            <w:pPr>
              <w:pStyle w:val="TAL"/>
              <w:rPr>
                <w:sz w:val="16"/>
                <w:szCs w:val="16"/>
              </w:rPr>
            </w:pPr>
            <w:r w:rsidRPr="001360CC">
              <w:rPr>
                <w:sz w:val="16"/>
                <w:szCs w:val="16"/>
              </w:rPr>
              <w:t>Addition of new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4D2715D"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bl>
    <w:p w14:paraId="651ED6D1" w14:textId="77777777" w:rsidR="00296E35" w:rsidRDefault="00296E35" w:rsidP="00296E35">
      <w:pPr>
        <w:pStyle w:val="NO"/>
        <w:ind w:left="0" w:firstLine="0"/>
      </w:pPr>
    </w:p>
    <w:p w14:paraId="2A16D2D3" w14:textId="0D8A4F77" w:rsidR="00693C0A" w:rsidRPr="00C96D6C" w:rsidRDefault="00693C0A" w:rsidP="00693C0A">
      <w:pPr>
        <w:pStyle w:val="NO"/>
      </w:pPr>
      <w:r w:rsidRPr="00C96D6C">
        <w:t>NOTE:</w:t>
      </w:r>
      <w:r w:rsidRPr="00C96D6C">
        <w:tab/>
        <w:t>The table above will not be further updated in the future. It shows all TS 36.</w:t>
      </w:r>
      <w:r>
        <w:t>579-</w:t>
      </w:r>
      <w:r w:rsidR="009E3E20">
        <w:t>7</w:t>
      </w:r>
      <w:r w:rsidRPr="00C96D6C">
        <w:t xml:space="preserve"> CRs taken over into</w:t>
      </w:r>
      <w:r>
        <w:t xml:space="preserve"> </w:t>
      </w:r>
      <w:r w:rsidRPr="00C96D6C">
        <w:t>TS 37.</w:t>
      </w:r>
      <w:r>
        <w:t>579-</w:t>
      </w:r>
      <w:r w:rsidR="009E3E20">
        <w:t>7</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74"/>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3A358ABF" w:rsidR="00693C0A" w:rsidRPr="00874DD1" w:rsidRDefault="00693C0A" w:rsidP="002E3FCC">
            <w:pPr>
              <w:pStyle w:val="TAL"/>
              <w:jc w:val="center"/>
              <w:rPr>
                <w:b/>
                <w:sz w:val="16"/>
              </w:rPr>
            </w:pPr>
            <w:r w:rsidRPr="00874DD1">
              <w:rPr>
                <w:b/>
              </w:rPr>
              <w:t>Change history</w:t>
            </w:r>
            <w:r>
              <w:rPr>
                <w:b/>
              </w:rPr>
              <w:t xml:space="preserve"> of TS 37.579-</w:t>
            </w:r>
            <w:r w:rsidR="00296E35">
              <w:rPr>
                <w:b/>
              </w:rPr>
              <w:t>7</w:t>
            </w:r>
          </w:p>
        </w:tc>
      </w:tr>
      <w:tr w:rsidR="00693C0A" w:rsidRPr="00874DD1" w14:paraId="62077D95" w14:textId="77777777" w:rsidTr="00AB5220">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992"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474"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AB5220">
        <w:tc>
          <w:tcPr>
            <w:tcW w:w="800" w:type="dxa"/>
            <w:shd w:val="solid" w:color="FFFFFF" w:fill="auto"/>
          </w:tcPr>
          <w:p w14:paraId="5469A80D" w14:textId="77777777" w:rsidR="00693C0A" w:rsidRPr="004B53AA" w:rsidRDefault="00693C0A" w:rsidP="002E3FCC">
            <w:pPr>
              <w:pStyle w:val="TAC"/>
              <w:jc w:val="left"/>
              <w:rPr>
                <w:sz w:val="16"/>
                <w:szCs w:val="16"/>
              </w:rPr>
            </w:pPr>
            <w:r w:rsidRPr="004B53AA">
              <w:rPr>
                <w:sz w:val="16"/>
                <w:szCs w:val="16"/>
              </w:rPr>
              <w:t>2024-11</w:t>
            </w:r>
          </w:p>
        </w:tc>
        <w:tc>
          <w:tcPr>
            <w:tcW w:w="995" w:type="dxa"/>
            <w:shd w:val="solid" w:color="FFFFFF" w:fill="auto"/>
          </w:tcPr>
          <w:p w14:paraId="7460DC47" w14:textId="77777777" w:rsidR="00693C0A" w:rsidRPr="004B53AA" w:rsidRDefault="00693C0A" w:rsidP="002E3FCC">
            <w:pPr>
              <w:pStyle w:val="TAL"/>
              <w:rPr>
                <w:sz w:val="16"/>
                <w:szCs w:val="16"/>
              </w:rPr>
            </w:pPr>
            <w:r w:rsidRPr="004B53AA">
              <w:rPr>
                <w:sz w:val="16"/>
                <w:szCs w:val="16"/>
              </w:rPr>
              <w:t>RAN5#105</w:t>
            </w:r>
          </w:p>
        </w:tc>
        <w:tc>
          <w:tcPr>
            <w:tcW w:w="992" w:type="dxa"/>
            <w:shd w:val="solid" w:color="FFFFFF" w:fill="auto"/>
          </w:tcPr>
          <w:p w14:paraId="42EF7CAA" w14:textId="6BDDE2DA" w:rsidR="00693C0A" w:rsidRPr="004B53AA" w:rsidRDefault="00693C0A" w:rsidP="002E3FCC">
            <w:pPr>
              <w:pStyle w:val="TAC"/>
              <w:jc w:val="left"/>
              <w:rPr>
                <w:sz w:val="16"/>
                <w:szCs w:val="16"/>
              </w:rPr>
            </w:pPr>
            <w:r w:rsidRPr="004B53AA">
              <w:rPr>
                <w:sz w:val="16"/>
                <w:szCs w:val="16"/>
              </w:rPr>
              <w:t>R5-24</w:t>
            </w:r>
            <w:r w:rsidR="004B53AA" w:rsidRPr="004B53AA">
              <w:rPr>
                <w:sz w:val="16"/>
                <w:szCs w:val="16"/>
              </w:rPr>
              <w:t>7094</w:t>
            </w:r>
          </w:p>
        </w:tc>
        <w:tc>
          <w:tcPr>
            <w:tcW w:w="474" w:type="dxa"/>
            <w:shd w:val="solid" w:color="FFFFFF" w:fill="auto"/>
          </w:tcPr>
          <w:p w14:paraId="788E5CBF" w14:textId="77777777" w:rsidR="00693C0A" w:rsidRPr="00874DD1" w:rsidRDefault="00693C0A" w:rsidP="002E3FCC">
            <w:pPr>
              <w:pStyle w:val="TAL"/>
              <w:rPr>
                <w:sz w:val="16"/>
                <w:szCs w:val="16"/>
              </w:rPr>
            </w:pPr>
            <w:r w:rsidRPr="00C96D6C">
              <w:rPr>
                <w:sz w:val="16"/>
                <w:szCs w:val="16"/>
              </w:rPr>
              <w:t>-</w:t>
            </w:r>
          </w:p>
        </w:tc>
        <w:tc>
          <w:tcPr>
            <w:tcW w:w="283" w:type="dxa"/>
            <w:shd w:val="solid" w:color="FFFFFF" w:fill="auto"/>
          </w:tcPr>
          <w:p w14:paraId="0889072C" w14:textId="77777777" w:rsidR="00693C0A" w:rsidRPr="00874DD1" w:rsidRDefault="00693C0A" w:rsidP="002E3FCC">
            <w:pPr>
              <w:pStyle w:val="TAR"/>
              <w:jc w:val="left"/>
              <w:rPr>
                <w:sz w:val="16"/>
                <w:szCs w:val="16"/>
              </w:rPr>
            </w:pPr>
            <w:r w:rsidRPr="00C96D6C">
              <w:rPr>
                <w:sz w:val="16"/>
                <w:szCs w:val="16"/>
              </w:rPr>
              <w:t>-</w:t>
            </w:r>
          </w:p>
        </w:tc>
        <w:tc>
          <w:tcPr>
            <w:tcW w:w="425" w:type="dxa"/>
            <w:shd w:val="solid" w:color="FFFFFF" w:fill="auto"/>
          </w:tcPr>
          <w:p w14:paraId="0BE4D929" w14:textId="77777777" w:rsidR="00693C0A" w:rsidRPr="00874DD1" w:rsidRDefault="00693C0A" w:rsidP="002E3FCC">
            <w:pPr>
              <w:pStyle w:val="TAC"/>
              <w:jc w:val="left"/>
              <w:rPr>
                <w:sz w:val="16"/>
                <w:szCs w:val="16"/>
              </w:rPr>
            </w:pPr>
            <w:r w:rsidRPr="00C96D6C">
              <w:rPr>
                <w:rFonts w:cs="Arial"/>
                <w:sz w:val="16"/>
                <w:szCs w:val="16"/>
              </w:rPr>
              <w:t>-</w:t>
            </w:r>
          </w:p>
        </w:tc>
        <w:tc>
          <w:tcPr>
            <w:tcW w:w="4962" w:type="dxa"/>
            <w:shd w:val="solid" w:color="FFFFFF" w:fill="auto"/>
          </w:tcPr>
          <w:p w14:paraId="656BB9E2" w14:textId="770DD7EE" w:rsidR="00693C0A" w:rsidRPr="00C96D6C" w:rsidRDefault="00693C0A" w:rsidP="002E3FCC">
            <w:pPr>
              <w:pStyle w:val="TAL"/>
              <w:rPr>
                <w:rFonts w:cs="Arial"/>
                <w:sz w:val="16"/>
                <w:szCs w:val="16"/>
              </w:rPr>
            </w:pPr>
            <w:r w:rsidRPr="00C96D6C">
              <w:rPr>
                <w:rFonts w:cs="Arial"/>
                <w:sz w:val="16"/>
                <w:szCs w:val="16"/>
              </w:rPr>
              <w:t>TS 3</w:t>
            </w:r>
            <w:r>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00B43FB6">
              <w:rPr>
                <w:rFonts w:cs="Arial"/>
                <w:sz w:val="16"/>
                <w:szCs w:val="16"/>
              </w:rPr>
              <w:t>5</w:t>
            </w:r>
            <w:r w:rsidRPr="00C96D6C">
              <w:rPr>
                <w:rFonts w:cs="Arial"/>
                <w:sz w:val="16"/>
                <w:szCs w:val="16"/>
              </w:rPr>
              <w:t>.0 content was transferred into this new TS 37.</w:t>
            </w:r>
            <w:r>
              <w:rPr>
                <w:rFonts w:cs="Arial"/>
                <w:sz w:val="16"/>
                <w:szCs w:val="16"/>
              </w:rPr>
              <w:t>579-</w:t>
            </w:r>
            <w:r w:rsidR="00296E35">
              <w:rPr>
                <w:rFonts w:cs="Arial"/>
                <w:sz w:val="16"/>
                <w:szCs w:val="16"/>
              </w:rPr>
              <w:t xml:space="preserve">7 </w:t>
            </w:r>
            <w:r w:rsidRPr="00C96D6C">
              <w:rPr>
                <w:rFonts w:cs="Arial"/>
                <w:sz w:val="16"/>
                <w:szCs w:val="16"/>
              </w:rPr>
              <w:t>as by definition 36 series specifications cover LTE only aspects and multi-RAT aspects need to be covered in 37 series specifications.</w:t>
            </w:r>
          </w:p>
          <w:p w14:paraId="70C6F195" w14:textId="50D6AEDA" w:rsidR="00693C0A" w:rsidRPr="00C96D6C" w:rsidRDefault="00693C0A" w:rsidP="002E3FCC">
            <w:pPr>
              <w:pStyle w:val="TAL"/>
              <w:rPr>
                <w:rFonts w:cs="Arial"/>
                <w:sz w:val="16"/>
                <w:szCs w:val="16"/>
              </w:rPr>
            </w:pPr>
            <w:r w:rsidRPr="00C96D6C">
              <w:rPr>
                <w:rFonts w:cs="Arial"/>
                <w:sz w:val="16"/>
                <w:szCs w:val="16"/>
              </w:rPr>
              <w:t>The only changes</w:t>
            </w:r>
            <w:r>
              <w:rPr>
                <w:rFonts w:cs="Arial"/>
                <w:sz w:val="16"/>
                <w:szCs w:val="16"/>
              </w:rPr>
              <w:t>,</w:t>
            </w:r>
            <w:r w:rsidRPr="00C96D6C">
              <w:rPr>
                <w:rFonts w:cs="Arial"/>
                <w:sz w:val="16"/>
                <w:szCs w:val="16"/>
              </w:rPr>
              <w:t xml:space="preserve"> compared to TS 36.</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Pr="00C96D6C">
              <w:rPr>
                <w:rFonts w:cs="Arial"/>
                <w:sz w:val="16"/>
                <w:szCs w:val="16"/>
              </w:rPr>
              <w:t>.</w:t>
            </w:r>
            <w:r w:rsidR="00B43FB6">
              <w:rPr>
                <w:rFonts w:cs="Arial"/>
                <w:sz w:val="16"/>
                <w:szCs w:val="16"/>
              </w:rPr>
              <w:t>5</w:t>
            </w:r>
            <w:r w:rsidRPr="00C96D6C">
              <w:rPr>
                <w:rFonts w:cs="Arial"/>
                <w:sz w:val="16"/>
                <w:szCs w:val="16"/>
              </w:rPr>
              <w:t>.0</w:t>
            </w:r>
            <w:r>
              <w:rPr>
                <w:rFonts w:cs="Arial"/>
                <w:sz w:val="16"/>
                <w:szCs w:val="16"/>
              </w:rPr>
              <w:t>, are</w:t>
            </w:r>
            <w:r w:rsidRPr="00C96D6C">
              <w:rPr>
                <w:rFonts w:cs="Arial"/>
                <w:sz w:val="16"/>
                <w:szCs w:val="16"/>
              </w:rPr>
              <w:t>:</w:t>
            </w:r>
          </w:p>
          <w:p w14:paraId="1B2EE335" w14:textId="77777777" w:rsidR="00693C0A" w:rsidRDefault="00693C0A" w:rsidP="002E3FCC">
            <w:pPr>
              <w:pStyle w:val="TAL"/>
              <w:rPr>
                <w:rFonts w:cs="Arial"/>
                <w:sz w:val="16"/>
                <w:szCs w:val="16"/>
              </w:rPr>
            </w:pPr>
            <w:r w:rsidRPr="00C96D6C">
              <w:rPr>
                <w:rFonts w:cs="Arial"/>
                <w:sz w:val="16"/>
                <w:szCs w:val="16"/>
              </w:rPr>
              <w:t>- "</w:t>
            </w:r>
            <w:r>
              <w:rPr>
                <w:rFonts w:cs="Arial"/>
                <w:sz w:val="16"/>
                <w:szCs w:val="16"/>
              </w:rPr>
              <w:t>over LTE</w:t>
            </w:r>
            <w:r w:rsidRPr="00C96D6C">
              <w:rPr>
                <w:rFonts w:cs="Arial"/>
                <w:sz w:val="16"/>
                <w:szCs w:val="16"/>
              </w:rPr>
              <w:t xml:space="preserve">" </w:t>
            </w:r>
            <w:r>
              <w:rPr>
                <w:rFonts w:cs="Arial"/>
                <w:sz w:val="16"/>
                <w:szCs w:val="16"/>
              </w:rPr>
              <w:t>has been</w:t>
            </w:r>
            <w:r w:rsidRPr="00C96D6C">
              <w:rPr>
                <w:rFonts w:cs="Arial"/>
                <w:sz w:val="16"/>
                <w:szCs w:val="16"/>
              </w:rPr>
              <w:t xml:space="preserve"> removed from the TS title as beginning with Rel-1</w:t>
            </w:r>
            <w:r>
              <w:rPr>
                <w:rFonts w:cs="Arial"/>
                <w:sz w:val="16"/>
                <w:szCs w:val="16"/>
              </w:rPr>
              <w:t>7</w:t>
            </w:r>
            <w:r w:rsidRPr="00C96D6C">
              <w:rPr>
                <w:rFonts w:cs="Arial"/>
                <w:sz w:val="16"/>
                <w:szCs w:val="16"/>
              </w:rPr>
              <w:t xml:space="preserve"> </w:t>
            </w:r>
            <w:r>
              <w:rPr>
                <w:rFonts w:cs="Arial"/>
                <w:sz w:val="16"/>
                <w:szCs w:val="16"/>
              </w:rPr>
              <w:t>the present document n</w:t>
            </w:r>
            <w:r w:rsidRPr="00C96D6C">
              <w:rPr>
                <w:rFonts w:cs="Arial"/>
                <w:sz w:val="16"/>
                <w:szCs w:val="16"/>
              </w:rPr>
              <w:t>eeds to cover also NR</w:t>
            </w:r>
            <w:r>
              <w:rPr>
                <w:rFonts w:cs="Arial"/>
                <w:sz w:val="16"/>
                <w:szCs w:val="16"/>
              </w:rPr>
              <w:t>/5GC.</w:t>
            </w:r>
          </w:p>
          <w:p w14:paraId="7D68AFB9" w14:textId="2EDAB429" w:rsidR="00AA07D4" w:rsidRPr="00C96D6C" w:rsidRDefault="00AA07D4" w:rsidP="002E3FCC">
            <w:pPr>
              <w:pStyle w:val="TAL"/>
              <w:rPr>
                <w:rFonts w:cs="Arial"/>
                <w:sz w:val="16"/>
                <w:szCs w:val="16"/>
              </w:rPr>
            </w:pPr>
            <w:r>
              <w:rPr>
                <w:rFonts w:cs="Arial"/>
                <w:sz w:val="16"/>
                <w:szCs w:val="16"/>
              </w:rPr>
              <w:t>- the Introduction clause has been removed and contents moved into the Foreword clause.</w:t>
            </w:r>
          </w:p>
          <w:p w14:paraId="70CF2851" w14:textId="03ADCD37" w:rsidR="00693C0A" w:rsidRDefault="00693C0A" w:rsidP="002E3FCC">
            <w:pPr>
              <w:pStyle w:val="TAL"/>
              <w:rPr>
                <w:rFonts w:cs="Arial"/>
                <w:sz w:val="16"/>
                <w:szCs w:val="16"/>
              </w:rPr>
            </w:pPr>
            <w:r>
              <w:rPr>
                <w:rFonts w:cs="Arial"/>
                <w:sz w:val="16"/>
                <w:szCs w:val="16"/>
              </w:rPr>
              <w:t>- every instance of 36.579 has been replaced by 37.579, except in the Change history table of TS 36.579-</w:t>
            </w:r>
            <w:r w:rsidR="00296E35">
              <w:rPr>
                <w:rFonts w:cs="Arial"/>
                <w:sz w:val="16"/>
                <w:szCs w:val="16"/>
              </w:rPr>
              <w:t>7</w:t>
            </w:r>
            <w:r>
              <w:rPr>
                <w:rFonts w:cs="Arial"/>
                <w:sz w:val="16"/>
                <w:szCs w:val="16"/>
              </w:rPr>
              <w:t>.</w:t>
            </w:r>
          </w:p>
          <w:p w14:paraId="1192A7F5" w14:textId="77777777" w:rsidR="00884BB8" w:rsidRDefault="00693C0A" w:rsidP="002E3FCC">
            <w:pPr>
              <w:pStyle w:val="TAL"/>
              <w:rPr>
                <w:rFonts w:cs="Arial"/>
                <w:sz w:val="16"/>
                <w:szCs w:val="16"/>
              </w:rPr>
            </w:pPr>
            <w:r>
              <w:rPr>
                <w:rFonts w:cs="Arial"/>
                <w:sz w:val="16"/>
                <w:szCs w:val="16"/>
              </w:rPr>
              <w:t>- every instance of 36.579-3 has been either deleted or voided.</w:t>
            </w:r>
          </w:p>
          <w:p w14:paraId="05A4DF7C" w14:textId="5DEDA69A" w:rsidR="00693C0A" w:rsidRDefault="00693C0A" w:rsidP="002E3FCC">
            <w:pPr>
              <w:pStyle w:val="TAL"/>
              <w:rPr>
                <w:rFonts w:cs="Arial"/>
                <w:sz w:val="16"/>
                <w:szCs w:val="16"/>
              </w:rPr>
            </w:pPr>
            <w:r w:rsidRPr="00C96D6C">
              <w:rPr>
                <w:rFonts w:cs="Arial"/>
                <w:sz w:val="16"/>
                <w:szCs w:val="16"/>
              </w:rPr>
              <w:t>- the CR history table of TS 36.</w:t>
            </w:r>
            <w:r>
              <w:rPr>
                <w:rFonts w:cs="Arial"/>
                <w:sz w:val="16"/>
                <w:szCs w:val="16"/>
              </w:rPr>
              <w:t>579-</w:t>
            </w:r>
            <w:r w:rsidR="00296E35">
              <w:rPr>
                <w:rFonts w:cs="Arial"/>
                <w:sz w:val="16"/>
                <w:szCs w:val="16"/>
              </w:rPr>
              <w:t>7</w:t>
            </w:r>
            <w:r w:rsidRPr="00C96D6C">
              <w:rPr>
                <w:rFonts w:cs="Arial"/>
                <w:sz w:val="16"/>
                <w:szCs w:val="16"/>
              </w:rPr>
              <w:t xml:space="preserve"> was kept for easier reference of all changes included in TS 3</w:t>
            </w:r>
            <w:r w:rsidR="00D1156C">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Pr>
                <w:rFonts w:cs="Arial"/>
                <w:sz w:val="16"/>
                <w:szCs w:val="16"/>
              </w:rPr>
              <w:t>,</w:t>
            </w:r>
            <w:r w:rsidRPr="00C96D6C">
              <w:rPr>
                <w:rFonts w:cs="Arial"/>
                <w:sz w:val="16"/>
                <w:szCs w:val="16"/>
              </w:rPr>
              <w:t xml:space="preserve"> but a new C</w:t>
            </w:r>
            <w:r>
              <w:rPr>
                <w:rFonts w:cs="Arial"/>
                <w:sz w:val="16"/>
                <w:szCs w:val="16"/>
              </w:rPr>
              <w:t>hange</w:t>
            </w:r>
            <w:r w:rsidRPr="00C96D6C">
              <w:rPr>
                <w:rFonts w:cs="Arial"/>
                <w:sz w:val="16"/>
                <w:szCs w:val="16"/>
              </w:rPr>
              <w:t xml:space="preserve"> history table was added for TS 37.</w:t>
            </w:r>
            <w:r>
              <w:rPr>
                <w:rFonts w:cs="Arial"/>
                <w:sz w:val="16"/>
                <w:szCs w:val="16"/>
              </w:rPr>
              <w:t>579-</w:t>
            </w:r>
            <w:r w:rsidR="00296E35">
              <w:rPr>
                <w:rFonts w:cs="Arial"/>
                <w:sz w:val="16"/>
                <w:szCs w:val="16"/>
              </w:rPr>
              <w:t>7</w:t>
            </w:r>
            <w:r w:rsidRPr="00C96D6C">
              <w:rPr>
                <w:rFonts w:cs="Arial"/>
                <w:sz w:val="16"/>
                <w:szCs w:val="16"/>
              </w:rPr>
              <w:t>.</w:t>
            </w:r>
          </w:p>
          <w:p w14:paraId="211E4010" w14:textId="77777777" w:rsidR="00693C0A" w:rsidRPr="00874DD1" w:rsidRDefault="00693C0A" w:rsidP="002E3FCC">
            <w:pPr>
              <w:pStyle w:val="TAL"/>
              <w:rPr>
                <w:b/>
                <w:sz w:val="16"/>
                <w:szCs w:val="16"/>
              </w:rPr>
            </w:pPr>
            <w:r>
              <w:rPr>
                <w:rFonts w:cs="Arial"/>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sz w:val="16"/>
                <w:szCs w:val="16"/>
              </w:rPr>
            </w:pPr>
            <w:r>
              <w:rPr>
                <w:sz w:val="16"/>
                <w:szCs w:val="16"/>
              </w:rPr>
              <w:t>0</w:t>
            </w:r>
            <w:r w:rsidRPr="00C96D6C">
              <w:rPr>
                <w:sz w:val="16"/>
                <w:szCs w:val="16"/>
              </w:rPr>
              <w:t>.0.</w:t>
            </w:r>
            <w:r>
              <w:rPr>
                <w:sz w:val="16"/>
                <w:szCs w:val="16"/>
              </w:rPr>
              <w:t>1</w:t>
            </w:r>
          </w:p>
        </w:tc>
      </w:tr>
      <w:tr w:rsidR="00AB5220" w:rsidRPr="00874DD1" w14:paraId="32473D30" w14:textId="77777777" w:rsidTr="00AB5220">
        <w:tc>
          <w:tcPr>
            <w:tcW w:w="800" w:type="dxa"/>
            <w:shd w:val="solid" w:color="FFFFFF" w:fill="auto"/>
          </w:tcPr>
          <w:p w14:paraId="0C81D4C7" w14:textId="32B7E717" w:rsidR="00AB5220" w:rsidRDefault="00AB5220" w:rsidP="00AB5220">
            <w:pPr>
              <w:pStyle w:val="TAC"/>
              <w:jc w:val="left"/>
              <w:rPr>
                <w:sz w:val="16"/>
                <w:szCs w:val="16"/>
              </w:rPr>
            </w:pPr>
            <w:r>
              <w:rPr>
                <w:sz w:val="16"/>
                <w:szCs w:val="16"/>
              </w:rPr>
              <w:t>2024-11</w:t>
            </w:r>
          </w:p>
        </w:tc>
        <w:tc>
          <w:tcPr>
            <w:tcW w:w="995" w:type="dxa"/>
            <w:shd w:val="solid" w:color="FFFFFF" w:fill="auto"/>
          </w:tcPr>
          <w:p w14:paraId="6BCC8A71" w14:textId="542920DD" w:rsidR="00AB5220" w:rsidRPr="004B53AA" w:rsidRDefault="00AB5220" w:rsidP="00AB5220">
            <w:pPr>
              <w:pStyle w:val="TAL"/>
              <w:rPr>
                <w:sz w:val="16"/>
                <w:szCs w:val="16"/>
              </w:rPr>
            </w:pPr>
            <w:r w:rsidRPr="00930F77">
              <w:rPr>
                <w:sz w:val="16"/>
                <w:szCs w:val="16"/>
              </w:rPr>
              <w:t>RAN5#105</w:t>
            </w:r>
          </w:p>
        </w:tc>
        <w:tc>
          <w:tcPr>
            <w:tcW w:w="992" w:type="dxa"/>
            <w:shd w:val="solid" w:color="FFFFFF" w:fill="auto"/>
          </w:tcPr>
          <w:p w14:paraId="20E7FB14" w14:textId="345CC4DE" w:rsidR="00AB5220" w:rsidRPr="00222B3A" w:rsidRDefault="00AB5220" w:rsidP="00AB5220">
            <w:pPr>
              <w:pStyle w:val="TAC"/>
              <w:jc w:val="left"/>
              <w:rPr>
                <w:sz w:val="16"/>
                <w:szCs w:val="16"/>
              </w:rPr>
            </w:pPr>
            <w:r w:rsidRPr="00867897">
              <w:rPr>
                <w:sz w:val="16"/>
                <w:szCs w:val="16"/>
              </w:rPr>
              <w:t>R5-24709</w:t>
            </w:r>
            <w:r w:rsidR="00B8042A">
              <w:rPr>
                <w:sz w:val="16"/>
                <w:szCs w:val="16"/>
              </w:rPr>
              <w:t>9</w:t>
            </w:r>
          </w:p>
        </w:tc>
        <w:tc>
          <w:tcPr>
            <w:tcW w:w="474" w:type="dxa"/>
            <w:shd w:val="solid" w:color="FFFFFF" w:fill="auto"/>
          </w:tcPr>
          <w:p w14:paraId="7E97E2A3" w14:textId="224789B7" w:rsidR="00AB5220" w:rsidRDefault="00AB5220" w:rsidP="00AB5220">
            <w:pPr>
              <w:pStyle w:val="TAL"/>
              <w:rPr>
                <w:sz w:val="16"/>
                <w:szCs w:val="16"/>
              </w:rPr>
            </w:pPr>
            <w:r>
              <w:rPr>
                <w:sz w:val="16"/>
                <w:szCs w:val="16"/>
              </w:rPr>
              <w:t>-</w:t>
            </w:r>
          </w:p>
        </w:tc>
        <w:tc>
          <w:tcPr>
            <w:tcW w:w="283" w:type="dxa"/>
            <w:shd w:val="solid" w:color="FFFFFF" w:fill="auto"/>
          </w:tcPr>
          <w:p w14:paraId="23DE8625" w14:textId="2D7B0327" w:rsidR="00AB5220" w:rsidRDefault="00AB5220" w:rsidP="00AB5220">
            <w:pPr>
              <w:pStyle w:val="TAR"/>
              <w:jc w:val="left"/>
              <w:rPr>
                <w:sz w:val="16"/>
                <w:szCs w:val="16"/>
              </w:rPr>
            </w:pPr>
            <w:r>
              <w:rPr>
                <w:sz w:val="16"/>
                <w:szCs w:val="16"/>
              </w:rPr>
              <w:t>-</w:t>
            </w:r>
          </w:p>
        </w:tc>
        <w:tc>
          <w:tcPr>
            <w:tcW w:w="425" w:type="dxa"/>
            <w:shd w:val="solid" w:color="FFFFFF" w:fill="auto"/>
          </w:tcPr>
          <w:p w14:paraId="2ACD07E5" w14:textId="6334C88E" w:rsidR="00AB5220" w:rsidRDefault="00AB5220" w:rsidP="00AB5220">
            <w:pPr>
              <w:pStyle w:val="TAC"/>
              <w:jc w:val="left"/>
              <w:rPr>
                <w:rFonts w:cs="Arial"/>
                <w:sz w:val="16"/>
                <w:szCs w:val="16"/>
              </w:rPr>
            </w:pPr>
            <w:r>
              <w:rPr>
                <w:sz w:val="16"/>
                <w:szCs w:val="16"/>
              </w:rPr>
              <w:t>-</w:t>
            </w:r>
          </w:p>
        </w:tc>
        <w:tc>
          <w:tcPr>
            <w:tcW w:w="4962" w:type="dxa"/>
            <w:shd w:val="solid" w:color="FFFFFF" w:fill="auto"/>
          </w:tcPr>
          <w:p w14:paraId="7AFEE42C" w14:textId="77777777" w:rsidR="00AB5220" w:rsidRDefault="00AB5220" w:rsidP="00AB5220">
            <w:pPr>
              <w:pStyle w:val="TAL"/>
              <w:rPr>
                <w:noProof/>
              </w:rPr>
            </w:pPr>
            <w:r>
              <w:rPr>
                <w:noProof/>
              </w:rPr>
              <w:t>RAN5 agreed 0.1.0 version</w:t>
            </w:r>
          </w:p>
          <w:p w14:paraId="16B4967D" w14:textId="247BC616" w:rsidR="00AB5220" w:rsidRPr="00FE7154" w:rsidRDefault="00AB5220" w:rsidP="00AB5220">
            <w:pPr>
              <w:pStyle w:val="TAL"/>
              <w:rPr>
                <w:rFonts w:cs="Arial"/>
                <w:sz w:val="16"/>
                <w:szCs w:val="16"/>
              </w:rPr>
            </w:pPr>
            <w:r w:rsidRPr="00A01840">
              <w:rPr>
                <w:sz w:val="16"/>
                <w:szCs w:val="16"/>
              </w:rPr>
              <w:t>R5-24</w:t>
            </w:r>
            <w:r>
              <w:rPr>
                <w:sz w:val="16"/>
                <w:szCs w:val="16"/>
              </w:rPr>
              <w:t xml:space="preserve">6646 </w:t>
            </w:r>
            <w:r w:rsidRPr="00FE7154">
              <w:rPr>
                <w:rFonts w:cs="Arial"/>
                <w:sz w:val="16"/>
                <w:szCs w:val="16"/>
              </w:rPr>
              <w:t>Corrections of test case 6.8.1</w:t>
            </w:r>
            <w:r>
              <w:rPr>
                <w:rFonts w:cs="Arial"/>
                <w:sz w:val="16"/>
                <w:szCs w:val="16"/>
              </w:rPr>
              <w:t xml:space="preserve">. (TS </w:t>
            </w:r>
            <w:r w:rsidRPr="00B70DBF">
              <w:rPr>
                <w:rFonts w:cs="Arial"/>
                <w:sz w:val="16"/>
                <w:szCs w:val="16"/>
              </w:rPr>
              <w:t>36.579-7</w:t>
            </w:r>
            <w:r>
              <w:rPr>
                <w:rFonts w:cs="Arial"/>
                <w:sz w:val="16"/>
                <w:szCs w:val="16"/>
              </w:rPr>
              <w:t xml:space="preserve"> CR 0074)</w:t>
            </w:r>
            <w:r w:rsidRPr="00A01840">
              <w:rPr>
                <w:sz w:val="16"/>
                <w:szCs w:val="16"/>
              </w:rPr>
              <w:t xml:space="preserve"> </w:t>
            </w:r>
          </w:p>
        </w:tc>
        <w:tc>
          <w:tcPr>
            <w:tcW w:w="708" w:type="dxa"/>
            <w:shd w:val="solid" w:color="FFFFFF" w:fill="auto"/>
          </w:tcPr>
          <w:p w14:paraId="28FDF907" w14:textId="6F066488" w:rsidR="00AB5220" w:rsidRDefault="00AB5220" w:rsidP="00AB5220">
            <w:pPr>
              <w:pStyle w:val="TAC"/>
              <w:jc w:val="left"/>
              <w:rPr>
                <w:sz w:val="16"/>
                <w:szCs w:val="16"/>
              </w:rPr>
            </w:pPr>
            <w:r>
              <w:rPr>
                <w:sz w:val="16"/>
                <w:szCs w:val="16"/>
              </w:rPr>
              <w:t>0.1.0</w:t>
            </w:r>
          </w:p>
        </w:tc>
      </w:tr>
      <w:tr w:rsidR="00DA69E1" w:rsidRPr="00874DD1" w14:paraId="167DDD47" w14:textId="77777777" w:rsidTr="00AB5220">
        <w:tc>
          <w:tcPr>
            <w:tcW w:w="800" w:type="dxa"/>
            <w:shd w:val="solid" w:color="FFFFFF" w:fill="auto"/>
          </w:tcPr>
          <w:p w14:paraId="686DAC86" w14:textId="37C9C22F" w:rsidR="00DA69E1" w:rsidRDefault="00DA69E1" w:rsidP="00DA69E1">
            <w:pPr>
              <w:pStyle w:val="TAC"/>
              <w:jc w:val="left"/>
              <w:rPr>
                <w:sz w:val="16"/>
                <w:szCs w:val="16"/>
              </w:rPr>
            </w:pPr>
            <w:r>
              <w:rPr>
                <w:sz w:val="16"/>
                <w:szCs w:val="16"/>
              </w:rPr>
              <w:t>2024-12</w:t>
            </w:r>
          </w:p>
        </w:tc>
        <w:tc>
          <w:tcPr>
            <w:tcW w:w="995" w:type="dxa"/>
            <w:shd w:val="solid" w:color="FFFFFF" w:fill="auto"/>
          </w:tcPr>
          <w:p w14:paraId="52809274" w14:textId="522B53D3" w:rsidR="00DA69E1" w:rsidRPr="00930F77" w:rsidRDefault="00DA69E1" w:rsidP="00DA69E1">
            <w:pPr>
              <w:pStyle w:val="TAL"/>
              <w:rPr>
                <w:sz w:val="16"/>
                <w:szCs w:val="16"/>
              </w:rPr>
            </w:pPr>
            <w:r>
              <w:rPr>
                <w:sz w:val="16"/>
                <w:szCs w:val="16"/>
              </w:rPr>
              <w:t>RAN#106</w:t>
            </w:r>
          </w:p>
        </w:tc>
        <w:tc>
          <w:tcPr>
            <w:tcW w:w="992" w:type="dxa"/>
            <w:shd w:val="solid" w:color="FFFFFF" w:fill="auto"/>
          </w:tcPr>
          <w:p w14:paraId="297F5D0F" w14:textId="6FE7CCA0" w:rsidR="00DA69E1" w:rsidRPr="00867897" w:rsidRDefault="00DA69E1" w:rsidP="00DA69E1">
            <w:pPr>
              <w:pStyle w:val="TAC"/>
              <w:jc w:val="left"/>
              <w:rPr>
                <w:sz w:val="16"/>
                <w:szCs w:val="16"/>
              </w:rPr>
            </w:pPr>
            <w:r w:rsidRPr="007119A9">
              <w:rPr>
                <w:sz w:val="16"/>
                <w:szCs w:val="16"/>
              </w:rPr>
              <w:t>RP-24264</w:t>
            </w:r>
            <w:r>
              <w:rPr>
                <w:sz w:val="16"/>
                <w:szCs w:val="16"/>
              </w:rPr>
              <w:t>7</w:t>
            </w:r>
          </w:p>
        </w:tc>
        <w:tc>
          <w:tcPr>
            <w:tcW w:w="474" w:type="dxa"/>
            <w:shd w:val="solid" w:color="FFFFFF" w:fill="auto"/>
          </w:tcPr>
          <w:p w14:paraId="1621D807" w14:textId="00D59CC9" w:rsidR="00DA69E1" w:rsidRDefault="00DA69E1" w:rsidP="00DA69E1">
            <w:pPr>
              <w:pStyle w:val="TAL"/>
              <w:rPr>
                <w:sz w:val="16"/>
                <w:szCs w:val="16"/>
              </w:rPr>
            </w:pPr>
            <w:r>
              <w:rPr>
                <w:sz w:val="16"/>
                <w:szCs w:val="16"/>
              </w:rPr>
              <w:t>-</w:t>
            </w:r>
          </w:p>
        </w:tc>
        <w:tc>
          <w:tcPr>
            <w:tcW w:w="283" w:type="dxa"/>
            <w:shd w:val="solid" w:color="FFFFFF" w:fill="auto"/>
          </w:tcPr>
          <w:p w14:paraId="2B693446" w14:textId="1DEC882A" w:rsidR="00DA69E1" w:rsidRDefault="00DA69E1" w:rsidP="00DA69E1">
            <w:pPr>
              <w:pStyle w:val="TAR"/>
              <w:jc w:val="left"/>
              <w:rPr>
                <w:sz w:val="16"/>
                <w:szCs w:val="16"/>
              </w:rPr>
            </w:pPr>
            <w:r>
              <w:rPr>
                <w:sz w:val="16"/>
                <w:szCs w:val="16"/>
              </w:rPr>
              <w:t>-</w:t>
            </w:r>
          </w:p>
        </w:tc>
        <w:tc>
          <w:tcPr>
            <w:tcW w:w="425" w:type="dxa"/>
            <w:shd w:val="solid" w:color="FFFFFF" w:fill="auto"/>
          </w:tcPr>
          <w:p w14:paraId="7E072FF3" w14:textId="16306F21" w:rsidR="00DA69E1" w:rsidRDefault="00DA69E1" w:rsidP="00DA69E1">
            <w:pPr>
              <w:pStyle w:val="TAC"/>
              <w:jc w:val="left"/>
              <w:rPr>
                <w:sz w:val="16"/>
                <w:szCs w:val="16"/>
              </w:rPr>
            </w:pPr>
            <w:r>
              <w:rPr>
                <w:sz w:val="16"/>
                <w:szCs w:val="16"/>
              </w:rPr>
              <w:t>-</w:t>
            </w:r>
          </w:p>
        </w:tc>
        <w:tc>
          <w:tcPr>
            <w:tcW w:w="4962" w:type="dxa"/>
            <w:shd w:val="solid" w:color="FFFFFF" w:fill="auto"/>
          </w:tcPr>
          <w:p w14:paraId="74C78B43" w14:textId="5B2408FC" w:rsidR="00DA69E1" w:rsidRDefault="00DA69E1" w:rsidP="00DA69E1">
            <w:pPr>
              <w:pStyle w:val="TAL"/>
              <w:rPr>
                <w:noProof/>
              </w:rPr>
            </w:pPr>
            <w:r>
              <w:rPr>
                <w:noProof/>
              </w:rPr>
              <w:t>For one-step approval at RAN#106</w:t>
            </w:r>
          </w:p>
        </w:tc>
        <w:tc>
          <w:tcPr>
            <w:tcW w:w="708" w:type="dxa"/>
            <w:shd w:val="solid" w:color="FFFFFF" w:fill="auto"/>
          </w:tcPr>
          <w:p w14:paraId="263691A3" w14:textId="10799264" w:rsidR="00DA69E1" w:rsidRDefault="00DA69E1" w:rsidP="00DA69E1">
            <w:pPr>
              <w:pStyle w:val="TAC"/>
              <w:jc w:val="left"/>
              <w:rPr>
                <w:sz w:val="16"/>
                <w:szCs w:val="16"/>
              </w:rPr>
            </w:pPr>
            <w:r>
              <w:rPr>
                <w:sz w:val="16"/>
                <w:szCs w:val="16"/>
              </w:rPr>
              <w:t>1.0.0</w:t>
            </w:r>
          </w:p>
        </w:tc>
      </w:tr>
      <w:tr w:rsidR="004030BB" w14:paraId="2CF8F058" w14:textId="77777777" w:rsidTr="004030BB">
        <w:tc>
          <w:tcPr>
            <w:tcW w:w="800" w:type="dxa"/>
            <w:tcBorders>
              <w:top w:val="single" w:sz="6" w:space="0" w:color="auto"/>
              <w:left w:val="single" w:sz="6" w:space="0" w:color="auto"/>
              <w:bottom w:val="single" w:sz="6" w:space="0" w:color="auto"/>
              <w:right w:val="single" w:sz="6" w:space="0" w:color="auto"/>
            </w:tcBorders>
            <w:shd w:val="solid" w:color="FFFFFF" w:fill="auto"/>
          </w:tcPr>
          <w:p w14:paraId="39BDD371" w14:textId="77777777" w:rsidR="004030BB" w:rsidRDefault="004030BB">
            <w:pPr>
              <w:pStyle w:val="TAC"/>
              <w:jc w:val="left"/>
              <w:rPr>
                <w:sz w:val="16"/>
                <w:szCs w:val="16"/>
              </w:rPr>
            </w:pPr>
            <w:r>
              <w:rPr>
                <w:sz w:val="16"/>
                <w:szCs w:val="16"/>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57775" w14:textId="77777777" w:rsidR="004030BB" w:rsidRDefault="004030BB">
            <w:pPr>
              <w:pStyle w:val="TAL"/>
              <w:rPr>
                <w:sz w:val="16"/>
                <w:szCs w:val="16"/>
              </w:rPr>
            </w:pPr>
            <w:r>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4A270" w14:textId="77777777" w:rsidR="004030BB" w:rsidRDefault="004030BB">
            <w:pPr>
              <w:pStyle w:val="TAC"/>
              <w:jc w:val="left"/>
              <w:rPr>
                <w:sz w:val="16"/>
                <w:szCs w:val="16"/>
              </w:rPr>
            </w:pPr>
            <w:r>
              <w:rPr>
                <w:sz w:val="16"/>
                <w:szCs w:val="16"/>
              </w:rPr>
              <w:t>-</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4BF881D9" w14:textId="77777777" w:rsidR="004030BB" w:rsidRDefault="004030BB">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A2F89" w14:textId="77777777" w:rsidR="004030BB" w:rsidRDefault="004030BB">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E5C1C" w14:textId="77777777" w:rsidR="004030BB" w:rsidRDefault="004030BB">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60A2" w14:textId="77777777" w:rsidR="004030BB" w:rsidRDefault="004030BB">
            <w:pPr>
              <w:pStyle w:val="TAL"/>
              <w:rPr>
                <w:noProof/>
              </w:rPr>
            </w:pPr>
            <w:r>
              <w:rPr>
                <w:noProof/>
              </w:rPr>
              <w:t>raised to v17.0.0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8051C" w14:textId="77777777" w:rsidR="004030BB" w:rsidRDefault="004030BB">
            <w:pPr>
              <w:pStyle w:val="TAC"/>
              <w:jc w:val="left"/>
              <w:rPr>
                <w:sz w:val="16"/>
                <w:szCs w:val="16"/>
              </w:rPr>
            </w:pPr>
            <w:r>
              <w:rPr>
                <w:sz w:val="16"/>
                <w:szCs w:val="16"/>
              </w:rPr>
              <w:t>17.0.0</w:t>
            </w:r>
          </w:p>
        </w:tc>
      </w:tr>
      <w:tr w:rsidR="00CC1C44" w:rsidRPr="00CC1C44" w14:paraId="53DAC9E6" w14:textId="77777777" w:rsidTr="006D4274">
        <w:tc>
          <w:tcPr>
            <w:tcW w:w="800" w:type="dxa"/>
            <w:tcBorders>
              <w:top w:val="single" w:sz="6" w:space="0" w:color="auto"/>
              <w:left w:val="single" w:sz="6" w:space="0" w:color="auto"/>
              <w:bottom w:val="single" w:sz="6" w:space="0" w:color="auto"/>
              <w:right w:val="single" w:sz="6" w:space="0" w:color="auto"/>
            </w:tcBorders>
            <w:shd w:val="solid" w:color="FFFFFF" w:fill="auto"/>
          </w:tcPr>
          <w:p w14:paraId="3A96E440" w14:textId="491244EB"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F2D1D" w14:textId="19C14A2B"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27E69" w14:textId="1B45EC0C" w:rsidR="00CC1C44" w:rsidRPr="00CC1C44" w:rsidRDefault="00CC1C44" w:rsidP="00CC1C44">
            <w:pPr>
              <w:pStyle w:val="TAC"/>
              <w:jc w:val="left"/>
              <w:rPr>
                <w:noProof/>
                <w:sz w:val="16"/>
                <w:szCs w:val="16"/>
              </w:rPr>
            </w:pPr>
            <w:r w:rsidRPr="00CC1C44">
              <w:rPr>
                <w:noProof/>
                <w:sz w:val="16"/>
                <w:szCs w:val="16"/>
              </w:rPr>
              <w:t>R5-250361</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1A2869EC" w14:textId="0B273F5A" w:rsidR="00CC1C44" w:rsidRPr="00CC1C44" w:rsidRDefault="00CC1C44" w:rsidP="00CC1C44">
            <w:pPr>
              <w:pStyle w:val="TAL"/>
              <w:rPr>
                <w:noProof/>
                <w:sz w:val="16"/>
                <w:szCs w:val="16"/>
              </w:rPr>
            </w:pPr>
            <w:r w:rsidRPr="00CC1C44">
              <w:rPr>
                <w:noProof/>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44C2B" w14:textId="7BB61617" w:rsidR="00CC1C44" w:rsidRPr="00CC1C44" w:rsidRDefault="00CC1C44" w:rsidP="00CC1C44">
            <w:pPr>
              <w:pStyle w:val="TAR"/>
              <w:jc w:val="left"/>
              <w:rPr>
                <w:noProof/>
                <w:sz w:val="16"/>
                <w:szCs w:val="16"/>
              </w:rPr>
            </w:pPr>
            <w:r w:rsidRPr="00CC1C44">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AC165" w14:textId="137A6B9E"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2D3C" w14:textId="7925E60C" w:rsidR="00CC1C44" w:rsidRPr="00CC1C44" w:rsidRDefault="00CC1C44" w:rsidP="00CC1C44">
            <w:pPr>
              <w:pStyle w:val="TAL"/>
              <w:rPr>
                <w:noProof/>
                <w:sz w:val="16"/>
                <w:szCs w:val="16"/>
              </w:rPr>
            </w:pPr>
            <w:r w:rsidRPr="00CC1C44">
              <w:rPr>
                <w:noProof/>
                <w:sz w:val="16"/>
                <w:szCs w:val="16"/>
              </w:rPr>
              <w:t>Correction of test case 6.7.1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64611" w14:textId="57130A6C" w:rsidR="00CC1C44" w:rsidRPr="00CC1C44" w:rsidRDefault="00CC1C44" w:rsidP="00CC1C44">
            <w:pPr>
              <w:pStyle w:val="TAC"/>
              <w:jc w:val="left"/>
              <w:rPr>
                <w:noProof/>
                <w:sz w:val="16"/>
                <w:szCs w:val="16"/>
              </w:rPr>
            </w:pPr>
            <w:r w:rsidRPr="00CC1C44">
              <w:rPr>
                <w:noProof/>
                <w:sz w:val="16"/>
                <w:szCs w:val="16"/>
              </w:rPr>
              <w:t>17.1.0</w:t>
            </w:r>
          </w:p>
        </w:tc>
      </w:tr>
      <w:tr w:rsidR="00CC3210" w:rsidRPr="00CC1C44" w14:paraId="54E19ABC" w14:textId="77777777" w:rsidTr="00CC1C44">
        <w:tc>
          <w:tcPr>
            <w:tcW w:w="800" w:type="dxa"/>
            <w:tcBorders>
              <w:top w:val="single" w:sz="6" w:space="0" w:color="auto"/>
              <w:left w:val="single" w:sz="6" w:space="0" w:color="auto"/>
              <w:bottom w:val="single" w:sz="6" w:space="0" w:color="auto"/>
              <w:right w:val="single" w:sz="6" w:space="0" w:color="auto"/>
            </w:tcBorders>
            <w:shd w:val="solid" w:color="FFFFFF" w:fill="auto"/>
          </w:tcPr>
          <w:p w14:paraId="445B78EF" w14:textId="77777777"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3B3E65" w14:textId="77777777"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56CCC" w14:textId="647D5A41" w:rsidR="00CC1C44" w:rsidRPr="00CC1C44" w:rsidRDefault="00CC1C44" w:rsidP="00CC1C44">
            <w:pPr>
              <w:pStyle w:val="TAC"/>
              <w:jc w:val="left"/>
              <w:rPr>
                <w:noProof/>
                <w:sz w:val="16"/>
                <w:szCs w:val="16"/>
              </w:rPr>
            </w:pPr>
            <w:r w:rsidRPr="00CC1C44">
              <w:rPr>
                <w:noProof/>
                <w:sz w:val="16"/>
                <w:szCs w:val="16"/>
              </w:rPr>
              <w:t>R5-251330</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69BBD295" w14:textId="5A7F383B" w:rsidR="00CC1C44" w:rsidRPr="00CC1C44" w:rsidRDefault="00CC1C44" w:rsidP="00CC1C44">
            <w:pPr>
              <w:pStyle w:val="TAL"/>
              <w:rPr>
                <w:noProof/>
                <w:sz w:val="16"/>
                <w:szCs w:val="16"/>
              </w:rPr>
            </w:pPr>
            <w:r w:rsidRPr="00CC1C44">
              <w:rPr>
                <w:noProof/>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A7D5C" w14:textId="5D9D133D" w:rsidR="00CC1C44" w:rsidRPr="00CC1C44" w:rsidRDefault="00CC1C44" w:rsidP="00CC1C44">
            <w:pPr>
              <w:pStyle w:val="TAR"/>
              <w:jc w:val="left"/>
              <w:rPr>
                <w:noProof/>
                <w:sz w:val="16"/>
                <w:szCs w:val="16"/>
              </w:rPr>
            </w:pPr>
            <w:r w:rsidRPr="00CC1C44">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82D75" w14:textId="6DF7E2E6"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49EB9" w14:textId="541546BF" w:rsidR="00CC1C44" w:rsidRPr="00CC1C44" w:rsidRDefault="00CC1C44" w:rsidP="00CC1C44">
            <w:pPr>
              <w:pStyle w:val="TAL"/>
              <w:rPr>
                <w:noProof/>
                <w:sz w:val="16"/>
                <w:szCs w:val="16"/>
              </w:rPr>
            </w:pPr>
            <w:r w:rsidRPr="00CC1C44">
              <w:rPr>
                <w:noProof/>
                <w:sz w:val="16"/>
                <w:szCs w:val="16"/>
              </w:rPr>
              <w:t>Updates to scope for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9E20A" w14:textId="77777777" w:rsidR="00CC1C44" w:rsidRPr="00CC1C44" w:rsidRDefault="00CC1C44" w:rsidP="00CC1C44">
            <w:pPr>
              <w:pStyle w:val="TAC"/>
              <w:jc w:val="left"/>
              <w:rPr>
                <w:noProof/>
                <w:sz w:val="16"/>
                <w:szCs w:val="16"/>
              </w:rPr>
            </w:pPr>
            <w:r w:rsidRPr="00CC1C44">
              <w:rPr>
                <w:noProof/>
                <w:sz w:val="16"/>
                <w:szCs w:val="16"/>
              </w:rPr>
              <w:t>17.1.0</w:t>
            </w:r>
          </w:p>
        </w:tc>
      </w:tr>
      <w:tr w:rsidR="00CC3210" w:rsidRPr="00CC1C44" w14:paraId="73237DFA" w14:textId="77777777" w:rsidTr="00CC1C44">
        <w:tc>
          <w:tcPr>
            <w:tcW w:w="800" w:type="dxa"/>
            <w:tcBorders>
              <w:top w:val="single" w:sz="6" w:space="0" w:color="auto"/>
              <w:left w:val="single" w:sz="6" w:space="0" w:color="auto"/>
              <w:bottom w:val="single" w:sz="6" w:space="0" w:color="auto"/>
              <w:right w:val="single" w:sz="6" w:space="0" w:color="auto"/>
            </w:tcBorders>
            <w:shd w:val="solid" w:color="FFFFFF" w:fill="auto"/>
          </w:tcPr>
          <w:p w14:paraId="6DF9F6EF" w14:textId="77777777"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32A75" w14:textId="77777777"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09941" w14:textId="37FC5DE9" w:rsidR="00CC1C44" w:rsidRPr="00CC1C44" w:rsidRDefault="00CC1C44" w:rsidP="00CC1C44">
            <w:pPr>
              <w:pStyle w:val="TAC"/>
              <w:jc w:val="left"/>
              <w:rPr>
                <w:noProof/>
                <w:sz w:val="16"/>
                <w:szCs w:val="16"/>
              </w:rPr>
            </w:pPr>
            <w:r w:rsidRPr="00CC1C44">
              <w:rPr>
                <w:noProof/>
                <w:sz w:val="16"/>
                <w:szCs w:val="16"/>
              </w:rPr>
              <w:t>R5-251331</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3A0428C8" w14:textId="59C8864B" w:rsidR="00CC1C44" w:rsidRPr="00CC1C44" w:rsidRDefault="00CC1C44" w:rsidP="00CC1C44">
            <w:pPr>
              <w:pStyle w:val="TAL"/>
              <w:rPr>
                <w:noProof/>
                <w:sz w:val="16"/>
                <w:szCs w:val="16"/>
              </w:rPr>
            </w:pPr>
            <w:r w:rsidRPr="00CC1C44">
              <w:rPr>
                <w:noProof/>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D5626" w14:textId="7CD4C515" w:rsidR="00CC1C44" w:rsidRPr="00CC1C44" w:rsidRDefault="00CC1C44" w:rsidP="00CC1C44">
            <w:pPr>
              <w:pStyle w:val="TAR"/>
              <w:jc w:val="left"/>
              <w:rPr>
                <w:noProof/>
                <w:sz w:val="16"/>
                <w:szCs w:val="16"/>
              </w:rPr>
            </w:pPr>
            <w:r w:rsidRPr="00CC1C44">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ED34F" w14:textId="0999AEAB"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5FEF" w14:textId="174FED49" w:rsidR="00CC1C44" w:rsidRPr="00CC1C44" w:rsidRDefault="00CC1C44" w:rsidP="00CC1C44">
            <w:pPr>
              <w:pStyle w:val="TAL"/>
              <w:rPr>
                <w:noProof/>
                <w:sz w:val="16"/>
                <w:szCs w:val="16"/>
              </w:rPr>
            </w:pPr>
            <w:r w:rsidRPr="00CC1C44">
              <w:rPr>
                <w:noProof/>
                <w:sz w:val="16"/>
                <w:szCs w:val="16"/>
              </w:rPr>
              <w:t>Updates to test cases to add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60C53" w14:textId="77777777" w:rsidR="00CC1C44" w:rsidRPr="00CC1C44" w:rsidRDefault="00CC1C44" w:rsidP="00CC1C44">
            <w:pPr>
              <w:pStyle w:val="TAC"/>
              <w:jc w:val="left"/>
              <w:rPr>
                <w:noProof/>
                <w:sz w:val="16"/>
                <w:szCs w:val="16"/>
              </w:rPr>
            </w:pPr>
            <w:r w:rsidRPr="00CC1C44">
              <w:rPr>
                <w:noProof/>
                <w:sz w:val="16"/>
                <w:szCs w:val="16"/>
              </w:rPr>
              <w:t>17.1.0</w:t>
            </w:r>
          </w:p>
        </w:tc>
      </w:tr>
      <w:tr w:rsidR="001672D5" w:rsidRPr="001672D5" w14:paraId="4499CD57" w14:textId="77777777" w:rsidTr="00322A32">
        <w:tc>
          <w:tcPr>
            <w:tcW w:w="800" w:type="dxa"/>
            <w:tcBorders>
              <w:top w:val="single" w:sz="6" w:space="0" w:color="auto"/>
              <w:left w:val="single" w:sz="6" w:space="0" w:color="auto"/>
              <w:bottom w:val="single" w:sz="6" w:space="0" w:color="auto"/>
              <w:right w:val="single" w:sz="6" w:space="0" w:color="auto"/>
            </w:tcBorders>
            <w:shd w:val="solid" w:color="FFFFFF" w:fill="auto"/>
          </w:tcPr>
          <w:p w14:paraId="2F041374" w14:textId="54F51960" w:rsidR="001672D5" w:rsidRPr="00CC1C44" w:rsidRDefault="001672D5" w:rsidP="001672D5">
            <w:pPr>
              <w:pStyle w:val="TAC"/>
              <w:jc w:val="left"/>
              <w:rPr>
                <w:noProof/>
                <w:sz w:val="16"/>
                <w:szCs w:val="16"/>
              </w:rPr>
            </w:pPr>
            <w:r w:rsidRPr="00CC1C44">
              <w:rPr>
                <w:noProof/>
                <w:sz w:val="16"/>
                <w:szCs w:val="16"/>
              </w:rPr>
              <w:t>2025-0</w:t>
            </w:r>
            <w:r>
              <w:rPr>
                <w:noProof/>
                <w:sz w:val="16"/>
                <w:szCs w:val="16"/>
              </w:rPr>
              <w:t>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B10FF" w14:textId="5AF6BAB5" w:rsidR="001672D5" w:rsidRPr="00CC1C44" w:rsidRDefault="001672D5" w:rsidP="001672D5">
            <w:pPr>
              <w:pStyle w:val="TAL"/>
              <w:rPr>
                <w:noProof/>
                <w:sz w:val="16"/>
                <w:szCs w:val="16"/>
              </w:rPr>
            </w:pPr>
            <w:r w:rsidRPr="00CC1C44">
              <w:rPr>
                <w:noProof/>
                <w:sz w:val="16"/>
                <w:szCs w:val="16"/>
              </w:rPr>
              <w:t>RAN#10</w:t>
            </w:r>
            <w:r>
              <w:rPr>
                <w:noProof/>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877E7E6" w14:textId="14C8ADE4" w:rsidR="001672D5" w:rsidRPr="00CC1C44" w:rsidRDefault="001672D5" w:rsidP="001672D5">
            <w:pPr>
              <w:pStyle w:val="TAC"/>
              <w:jc w:val="left"/>
              <w:rPr>
                <w:noProof/>
                <w:sz w:val="16"/>
                <w:szCs w:val="16"/>
              </w:rPr>
            </w:pPr>
            <w:r w:rsidRPr="001672D5">
              <w:rPr>
                <w:noProof/>
                <w:sz w:val="16"/>
                <w:szCs w:val="16"/>
              </w:rPr>
              <w:t>R5-252757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B080D30" w14:textId="692DCA92" w:rsidR="001672D5" w:rsidRPr="00CC1C44" w:rsidRDefault="001672D5" w:rsidP="001672D5">
            <w:pPr>
              <w:pStyle w:val="TAL"/>
              <w:rPr>
                <w:noProof/>
                <w:sz w:val="16"/>
                <w:szCs w:val="16"/>
              </w:rPr>
            </w:pPr>
            <w:r w:rsidRPr="001672D5">
              <w:rPr>
                <w:noProof/>
                <w:sz w:val="16"/>
                <w:szCs w:val="16"/>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EED1D6" w14:textId="1CC13515" w:rsidR="001672D5" w:rsidRPr="00CC1C44" w:rsidRDefault="001672D5" w:rsidP="001672D5">
            <w:pPr>
              <w:pStyle w:val="TAR"/>
              <w:jc w:val="left"/>
              <w:rPr>
                <w:noProof/>
                <w:sz w:val="16"/>
                <w:szCs w:val="16"/>
              </w:rPr>
            </w:pPr>
            <w:r w:rsidRPr="001672D5">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4F20F" w14:textId="3B1E2BA3" w:rsidR="001672D5" w:rsidRPr="00CC1C44" w:rsidRDefault="001672D5" w:rsidP="001672D5">
            <w:pPr>
              <w:pStyle w:val="TAC"/>
              <w:jc w:val="left"/>
              <w:rPr>
                <w:noProof/>
                <w:sz w:val="16"/>
                <w:szCs w:val="16"/>
              </w:rPr>
            </w:pPr>
            <w:r w:rsidRPr="001672D5">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F6F1E8" w14:textId="01D3EE2B" w:rsidR="001672D5" w:rsidRPr="00CC1C44" w:rsidRDefault="001672D5" w:rsidP="001672D5">
            <w:pPr>
              <w:pStyle w:val="TAL"/>
              <w:rPr>
                <w:noProof/>
                <w:sz w:val="16"/>
                <w:szCs w:val="16"/>
              </w:rPr>
            </w:pPr>
            <w:r w:rsidRPr="001672D5">
              <w:rPr>
                <w:noProof/>
                <w:sz w:val="16"/>
                <w:szCs w:val="16"/>
              </w:rPr>
              <w:t>Updates to test case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B1D8F" w14:textId="4C923788" w:rsidR="001672D5" w:rsidRPr="00CC1C44" w:rsidRDefault="001672D5" w:rsidP="001672D5">
            <w:pPr>
              <w:pStyle w:val="TAC"/>
              <w:jc w:val="left"/>
              <w:rPr>
                <w:noProof/>
                <w:sz w:val="16"/>
                <w:szCs w:val="16"/>
              </w:rPr>
            </w:pPr>
            <w:r w:rsidRPr="00CC1C44">
              <w:rPr>
                <w:noProof/>
                <w:sz w:val="16"/>
                <w:szCs w:val="16"/>
              </w:rPr>
              <w:t>17.</w:t>
            </w:r>
            <w:r>
              <w:rPr>
                <w:noProof/>
                <w:sz w:val="16"/>
                <w:szCs w:val="16"/>
              </w:rPr>
              <w:t>2</w:t>
            </w:r>
            <w:r w:rsidRPr="00CC1C44">
              <w:rPr>
                <w:noProof/>
                <w:sz w:val="16"/>
                <w:szCs w:val="16"/>
              </w:rPr>
              <w:t>.0</w:t>
            </w:r>
          </w:p>
        </w:tc>
      </w:tr>
      <w:tr w:rsidR="001672D5" w:rsidRPr="001672D5" w14:paraId="084CAC1F" w14:textId="77777777" w:rsidTr="00322A32">
        <w:tc>
          <w:tcPr>
            <w:tcW w:w="800" w:type="dxa"/>
            <w:tcBorders>
              <w:top w:val="single" w:sz="6" w:space="0" w:color="auto"/>
              <w:left w:val="single" w:sz="6" w:space="0" w:color="auto"/>
              <w:bottom w:val="single" w:sz="6" w:space="0" w:color="auto"/>
              <w:right w:val="single" w:sz="6" w:space="0" w:color="auto"/>
            </w:tcBorders>
            <w:shd w:val="solid" w:color="FFFFFF" w:fill="auto"/>
          </w:tcPr>
          <w:p w14:paraId="7682EB10" w14:textId="77777777" w:rsidR="001672D5" w:rsidRPr="00CC1C44" w:rsidRDefault="001672D5" w:rsidP="001672D5">
            <w:pPr>
              <w:pStyle w:val="TAC"/>
              <w:jc w:val="left"/>
              <w:rPr>
                <w:noProof/>
                <w:sz w:val="16"/>
                <w:szCs w:val="16"/>
              </w:rPr>
            </w:pPr>
            <w:r w:rsidRPr="00CC1C44">
              <w:rPr>
                <w:noProof/>
                <w:sz w:val="16"/>
                <w:szCs w:val="16"/>
              </w:rPr>
              <w:t>2025-0</w:t>
            </w:r>
            <w:r>
              <w:rPr>
                <w:noProof/>
                <w:sz w:val="16"/>
                <w:szCs w:val="16"/>
              </w:rPr>
              <w:t>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0C8B0" w14:textId="77777777" w:rsidR="001672D5" w:rsidRPr="00CC1C44" w:rsidRDefault="001672D5" w:rsidP="001672D5">
            <w:pPr>
              <w:pStyle w:val="TAL"/>
              <w:rPr>
                <w:noProof/>
                <w:sz w:val="16"/>
                <w:szCs w:val="16"/>
              </w:rPr>
            </w:pPr>
            <w:r w:rsidRPr="00CC1C44">
              <w:rPr>
                <w:noProof/>
                <w:sz w:val="16"/>
                <w:szCs w:val="16"/>
              </w:rPr>
              <w:t>RAN#10</w:t>
            </w:r>
            <w:r>
              <w:rPr>
                <w:noProof/>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29FD5CA" w14:textId="71C3B487" w:rsidR="001672D5" w:rsidRPr="00CC1C44" w:rsidRDefault="001672D5" w:rsidP="001672D5">
            <w:pPr>
              <w:pStyle w:val="TAC"/>
              <w:jc w:val="left"/>
              <w:rPr>
                <w:noProof/>
                <w:sz w:val="16"/>
                <w:szCs w:val="16"/>
              </w:rPr>
            </w:pPr>
            <w:r w:rsidRPr="001672D5">
              <w:rPr>
                <w:noProof/>
                <w:sz w:val="16"/>
                <w:szCs w:val="16"/>
              </w:rPr>
              <w:t>R5-253043</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8D975A9" w14:textId="0F7CF139" w:rsidR="001672D5" w:rsidRPr="00CC1C44" w:rsidRDefault="001672D5" w:rsidP="001672D5">
            <w:pPr>
              <w:pStyle w:val="TAL"/>
              <w:rPr>
                <w:noProof/>
                <w:sz w:val="16"/>
                <w:szCs w:val="16"/>
              </w:rPr>
            </w:pPr>
            <w:r w:rsidRPr="001672D5">
              <w:rPr>
                <w:noProof/>
                <w:sz w:val="16"/>
                <w:szCs w:val="16"/>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838E9E" w14:textId="473EC57D" w:rsidR="001672D5" w:rsidRPr="00CC1C44" w:rsidRDefault="001672D5" w:rsidP="001672D5">
            <w:pPr>
              <w:pStyle w:val="TAR"/>
              <w:jc w:val="left"/>
              <w:rPr>
                <w:noProof/>
                <w:sz w:val="16"/>
                <w:szCs w:val="16"/>
              </w:rPr>
            </w:pPr>
            <w:r w:rsidRPr="001672D5">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02FC0B" w14:textId="4E2B2593" w:rsidR="001672D5" w:rsidRPr="00CC1C44" w:rsidRDefault="001672D5" w:rsidP="001672D5">
            <w:pPr>
              <w:pStyle w:val="TAC"/>
              <w:jc w:val="left"/>
              <w:rPr>
                <w:noProof/>
                <w:sz w:val="16"/>
                <w:szCs w:val="16"/>
              </w:rPr>
            </w:pPr>
            <w:r w:rsidRPr="001672D5">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8C181F" w14:textId="3F03D240" w:rsidR="001672D5" w:rsidRPr="00CC1C44" w:rsidRDefault="001672D5" w:rsidP="001672D5">
            <w:pPr>
              <w:pStyle w:val="TAL"/>
              <w:rPr>
                <w:noProof/>
                <w:sz w:val="16"/>
                <w:szCs w:val="16"/>
              </w:rPr>
            </w:pPr>
            <w:r w:rsidRPr="001672D5">
              <w:rPr>
                <w:noProof/>
                <w:sz w:val="16"/>
                <w:szCs w:val="16"/>
              </w:rPr>
              <w:t>Updates to test case 6.7.1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4D35" w14:textId="77777777" w:rsidR="001672D5" w:rsidRPr="00CC1C44" w:rsidRDefault="001672D5" w:rsidP="001672D5">
            <w:pPr>
              <w:pStyle w:val="TAC"/>
              <w:jc w:val="left"/>
              <w:rPr>
                <w:noProof/>
                <w:sz w:val="16"/>
                <w:szCs w:val="16"/>
              </w:rPr>
            </w:pPr>
            <w:r w:rsidRPr="00CC1C44">
              <w:rPr>
                <w:noProof/>
                <w:sz w:val="16"/>
                <w:szCs w:val="16"/>
              </w:rPr>
              <w:t>17.</w:t>
            </w:r>
            <w:r>
              <w:rPr>
                <w:noProof/>
                <w:sz w:val="16"/>
                <w:szCs w:val="16"/>
              </w:rPr>
              <w:t>2</w:t>
            </w:r>
            <w:r w:rsidRPr="00CC1C44">
              <w:rPr>
                <w:noProof/>
                <w:sz w:val="16"/>
                <w:szCs w:val="16"/>
              </w:rPr>
              <w:t>.0</w:t>
            </w:r>
          </w:p>
        </w:tc>
      </w:tr>
      <w:tr w:rsidR="00F349CE" w:rsidRPr="00F349CE" w14:paraId="278B4748" w14:textId="77777777" w:rsidTr="006257E4">
        <w:tc>
          <w:tcPr>
            <w:tcW w:w="800" w:type="dxa"/>
            <w:tcBorders>
              <w:top w:val="single" w:sz="6" w:space="0" w:color="auto"/>
              <w:left w:val="single" w:sz="6" w:space="0" w:color="auto"/>
              <w:bottom w:val="single" w:sz="6" w:space="0" w:color="auto"/>
              <w:right w:val="single" w:sz="6" w:space="0" w:color="auto"/>
            </w:tcBorders>
            <w:shd w:val="solid" w:color="FFFFFF" w:fill="auto"/>
          </w:tcPr>
          <w:p w14:paraId="044647C9" w14:textId="11322DE4" w:rsidR="00F349CE" w:rsidRPr="00CC1C44" w:rsidRDefault="00F349CE" w:rsidP="00F349CE">
            <w:pPr>
              <w:pStyle w:val="TAC"/>
              <w:jc w:val="left"/>
              <w:rPr>
                <w:noProof/>
                <w:sz w:val="16"/>
                <w:szCs w:val="16"/>
              </w:rPr>
            </w:pPr>
            <w:r w:rsidRPr="00CC1C44">
              <w:rPr>
                <w:noProof/>
                <w:sz w:val="16"/>
                <w:szCs w:val="16"/>
              </w:rPr>
              <w:t>2025-0</w:t>
            </w:r>
            <w:r>
              <w:rPr>
                <w:noProof/>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C9DCC" w14:textId="1CDF2939" w:rsidR="00F349CE" w:rsidRPr="00CC1C44" w:rsidRDefault="00F349CE" w:rsidP="00F349CE">
            <w:pPr>
              <w:pStyle w:val="TAL"/>
              <w:rPr>
                <w:noProof/>
                <w:sz w:val="16"/>
                <w:szCs w:val="16"/>
              </w:rPr>
            </w:pPr>
            <w:r w:rsidRPr="00CC1C44">
              <w:rPr>
                <w:noProof/>
                <w:sz w:val="16"/>
                <w:szCs w:val="16"/>
              </w:rPr>
              <w:t>RAN#10</w:t>
            </w:r>
            <w:r>
              <w:rPr>
                <w:noProof/>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B7E624B" w14:textId="75BFD34A" w:rsidR="00F349CE" w:rsidRPr="00CC1C44" w:rsidRDefault="00F349CE" w:rsidP="00F349CE">
            <w:pPr>
              <w:pStyle w:val="TAC"/>
              <w:jc w:val="left"/>
              <w:rPr>
                <w:noProof/>
                <w:sz w:val="16"/>
                <w:szCs w:val="16"/>
              </w:rPr>
            </w:pPr>
            <w:r w:rsidRPr="00F349CE">
              <w:rPr>
                <w:noProof/>
                <w:sz w:val="16"/>
                <w:szCs w:val="16"/>
              </w:rPr>
              <w:t>R5-255025</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A8DA028" w14:textId="001AD86C" w:rsidR="00F349CE" w:rsidRPr="00CC1C44" w:rsidRDefault="00F349CE" w:rsidP="00F349CE">
            <w:pPr>
              <w:pStyle w:val="TAL"/>
              <w:rPr>
                <w:noProof/>
                <w:sz w:val="16"/>
                <w:szCs w:val="16"/>
              </w:rPr>
            </w:pPr>
            <w:r w:rsidRPr="00F349CE">
              <w:rPr>
                <w:noProof/>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45C7E4" w14:textId="20ED4FEC" w:rsidR="00F349CE" w:rsidRPr="00CC1C44" w:rsidRDefault="00F349CE" w:rsidP="00F349CE">
            <w:pPr>
              <w:pStyle w:val="TAR"/>
              <w:jc w:val="left"/>
              <w:rPr>
                <w:noProof/>
                <w:sz w:val="16"/>
                <w:szCs w:val="16"/>
              </w:rPr>
            </w:pPr>
            <w:r w:rsidRPr="00F349CE">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259DB" w14:textId="4B1FDC6A" w:rsidR="00F349CE" w:rsidRPr="00CC1C44" w:rsidRDefault="00F349CE" w:rsidP="00F349CE">
            <w:pPr>
              <w:pStyle w:val="TAC"/>
              <w:jc w:val="left"/>
              <w:rPr>
                <w:noProof/>
                <w:sz w:val="16"/>
                <w:szCs w:val="16"/>
              </w:rPr>
            </w:pPr>
            <w:r w:rsidRPr="00F349CE">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0E1347" w14:textId="077BE85C" w:rsidR="00F349CE" w:rsidRPr="00CC1C44" w:rsidRDefault="00F349CE" w:rsidP="00F349CE">
            <w:pPr>
              <w:pStyle w:val="TAL"/>
              <w:rPr>
                <w:noProof/>
                <w:sz w:val="16"/>
                <w:szCs w:val="16"/>
              </w:rPr>
            </w:pPr>
            <w:r w:rsidRPr="00F349CE">
              <w:rPr>
                <w:noProof/>
                <w:sz w:val="16"/>
                <w:szCs w:val="16"/>
              </w:rPr>
              <w:t>Addition of new test case 6.2.16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7A37" w14:textId="3D5C52C8" w:rsidR="00F349CE" w:rsidRPr="00CC1C44" w:rsidRDefault="00F349CE" w:rsidP="00F349CE">
            <w:pPr>
              <w:pStyle w:val="TAC"/>
              <w:jc w:val="left"/>
              <w:rPr>
                <w:noProof/>
                <w:sz w:val="16"/>
                <w:szCs w:val="16"/>
              </w:rPr>
            </w:pPr>
            <w:r w:rsidRPr="00CC1C44">
              <w:rPr>
                <w:noProof/>
                <w:sz w:val="16"/>
                <w:szCs w:val="16"/>
              </w:rPr>
              <w:t>17.</w:t>
            </w:r>
            <w:r>
              <w:rPr>
                <w:noProof/>
                <w:sz w:val="16"/>
                <w:szCs w:val="16"/>
              </w:rPr>
              <w:t>3</w:t>
            </w:r>
            <w:r w:rsidRPr="00CC1C44">
              <w:rPr>
                <w:noProof/>
                <w:sz w:val="16"/>
                <w:szCs w:val="16"/>
              </w:rPr>
              <w:t>.0</w:t>
            </w:r>
          </w:p>
        </w:tc>
      </w:tr>
      <w:tr w:rsidR="00F349CE" w:rsidRPr="00F349CE" w14:paraId="2C6E3755" w14:textId="77777777" w:rsidTr="006257E4">
        <w:tc>
          <w:tcPr>
            <w:tcW w:w="800" w:type="dxa"/>
            <w:tcBorders>
              <w:top w:val="single" w:sz="6" w:space="0" w:color="auto"/>
              <w:left w:val="single" w:sz="6" w:space="0" w:color="auto"/>
              <w:bottom w:val="single" w:sz="6" w:space="0" w:color="auto"/>
              <w:right w:val="single" w:sz="6" w:space="0" w:color="auto"/>
            </w:tcBorders>
            <w:shd w:val="solid" w:color="FFFFFF" w:fill="auto"/>
          </w:tcPr>
          <w:p w14:paraId="7B638D31" w14:textId="77777777" w:rsidR="00F349CE" w:rsidRPr="00CC1C44" w:rsidRDefault="00F349CE" w:rsidP="00F349CE">
            <w:pPr>
              <w:pStyle w:val="TAC"/>
              <w:jc w:val="left"/>
              <w:rPr>
                <w:noProof/>
                <w:sz w:val="16"/>
                <w:szCs w:val="16"/>
              </w:rPr>
            </w:pPr>
            <w:r w:rsidRPr="00CC1C44">
              <w:rPr>
                <w:noProof/>
                <w:sz w:val="16"/>
                <w:szCs w:val="16"/>
              </w:rPr>
              <w:t>2025-0</w:t>
            </w:r>
            <w:r>
              <w:rPr>
                <w:noProof/>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C82D8" w14:textId="77777777" w:rsidR="00F349CE" w:rsidRPr="00CC1C44" w:rsidRDefault="00F349CE" w:rsidP="00F349CE">
            <w:pPr>
              <w:pStyle w:val="TAL"/>
              <w:rPr>
                <w:noProof/>
                <w:sz w:val="16"/>
                <w:szCs w:val="16"/>
              </w:rPr>
            </w:pPr>
            <w:r w:rsidRPr="00CC1C44">
              <w:rPr>
                <w:noProof/>
                <w:sz w:val="16"/>
                <w:szCs w:val="16"/>
              </w:rPr>
              <w:t>RAN#10</w:t>
            </w:r>
            <w:r>
              <w:rPr>
                <w:noProof/>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7A45DA2" w14:textId="5B19B4CB" w:rsidR="00F349CE" w:rsidRPr="00CC1C44" w:rsidRDefault="00F349CE" w:rsidP="00F349CE">
            <w:pPr>
              <w:pStyle w:val="TAC"/>
              <w:jc w:val="left"/>
              <w:rPr>
                <w:noProof/>
                <w:sz w:val="16"/>
                <w:szCs w:val="16"/>
              </w:rPr>
            </w:pPr>
            <w:r w:rsidRPr="00F349CE">
              <w:rPr>
                <w:noProof/>
                <w:sz w:val="16"/>
                <w:szCs w:val="16"/>
              </w:rPr>
              <w:t>R5-255026</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7A8B611" w14:textId="2057A1E8" w:rsidR="00F349CE" w:rsidRPr="00CC1C44" w:rsidRDefault="00F349CE" w:rsidP="00F349CE">
            <w:pPr>
              <w:pStyle w:val="TAL"/>
              <w:rPr>
                <w:noProof/>
                <w:sz w:val="16"/>
                <w:szCs w:val="16"/>
              </w:rPr>
            </w:pPr>
            <w:r w:rsidRPr="00F349CE">
              <w:rPr>
                <w:noProof/>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D7614" w14:textId="5CEAFB20" w:rsidR="00F349CE" w:rsidRPr="00CC1C44" w:rsidRDefault="00F349CE" w:rsidP="00F349CE">
            <w:pPr>
              <w:pStyle w:val="TAR"/>
              <w:jc w:val="left"/>
              <w:rPr>
                <w:noProof/>
                <w:sz w:val="16"/>
                <w:szCs w:val="16"/>
              </w:rPr>
            </w:pPr>
            <w:r w:rsidRPr="00F349CE">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87B72E" w14:textId="3DB0DD28" w:rsidR="00F349CE" w:rsidRPr="00CC1C44" w:rsidRDefault="00F349CE" w:rsidP="00F349CE">
            <w:pPr>
              <w:pStyle w:val="TAC"/>
              <w:jc w:val="left"/>
              <w:rPr>
                <w:noProof/>
                <w:sz w:val="16"/>
                <w:szCs w:val="16"/>
              </w:rPr>
            </w:pPr>
            <w:r w:rsidRPr="00F349CE">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8B385A" w14:textId="523DDA74" w:rsidR="00F349CE" w:rsidRPr="00CC1C44" w:rsidRDefault="00F349CE" w:rsidP="00F349CE">
            <w:pPr>
              <w:pStyle w:val="TAL"/>
              <w:rPr>
                <w:noProof/>
                <w:sz w:val="16"/>
                <w:szCs w:val="16"/>
              </w:rPr>
            </w:pPr>
            <w:r w:rsidRPr="00F349CE">
              <w:rPr>
                <w:noProof/>
                <w:sz w:val="16"/>
                <w:szCs w:val="16"/>
              </w:rPr>
              <w:t>Addition of new test case 6.2.17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DA9F6" w14:textId="77777777" w:rsidR="00F349CE" w:rsidRPr="00CC1C44" w:rsidRDefault="00F349CE" w:rsidP="00F349CE">
            <w:pPr>
              <w:pStyle w:val="TAC"/>
              <w:jc w:val="left"/>
              <w:rPr>
                <w:noProof/>
                <w:sz w:val="16"/>
                <w:szCs w:val="16"/>
              </w:rPr>
            </w:pPr>
            <w:r w:rsidRPr="00CC1C44">
              <w:rPr>
                <w:noProof/>
                <w:sz w:val="16"/>
                <w:szCs w:val="16"/>
              </w:rPr>
              <w:t>17.</w:t>
            </w:r>
            <w:r>
              <w:rPr>
                <w:noProof/>
                <w:sz w:val="16"/>
                <w:szCs w:val="16"/>
              </w:rPr>
              <w:t>3</w:t>
            </w:r>
            <w:r w:rsidRPr="00CC1C44">
              <w:rPr>
                <w:noProof/>
                <w:sz w:val="16"/>
                <w:szCs w:val="16"/>
              </w:rPr>
              <w:t>.0</w:t>
            </w:r>
          </w:p>
        </w:tc>
      </w:tr>
      <w:tr w:rsidR="00F349CE" w:rsidRPr="00F349CE" w14:paraId="2077B6A8" w14:textId="77777777" w:rsidTr="006257E4">
        <w:tc>
          <w:tcPr>
            <w:tcW w:w="800" w:type="dxa"/>
            <w:tcBorders>
              <w:top w:val="single" w:sz="6" w:space="0" w:color="auto"/>
              <w:left w:val="single" w:sz="6" w:space="0" w:color="auto"/>
              <w:bottom w:val="single" w:sz="6" w:space="0" w:color="auto"/>
              <w:right w:val="single" w:sz="6" w:space="0" w:color="auto"/>
            </w:tcBorders>
            <w:shd w:val="solid" w:color="FFFFFF" w:fill="auto"/>
          </w:tcPr>
          <w:p w14:paraId="1B4D801D" w14:textId="77777777" w:rsidR="00F349CE" w:rsidRPr="00CC1C44" w:rsidRDefault="00F349CE" w:rsidP="00F349CE">
            <w:pPr>
              <w:pStyle w:val="TAC"/>
              <w:jc w:val="left"/>
              <w:rPr>
                <w:noProof/>
                <w:sz w:val="16"/>
                <w:szCs w:val="16"/>
              </w:rPr>
            </w:pPr>
            <w:r w:rsidRPr="00CC1C44">
              <w:rPr>
                <w:noProof/>
                <w:sz w:val="16"/>
                <w:szCs w:val="16"/>
              </w:rPr>
              <w:t>2025-0</w:t>
            </w:r>
            <w:r>
              <w:rPr>
                <w:noProof/>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88FE9" w14:textId="77777777" w:rsidR="00F349CE" w:rsidRPr="00CC1C44" w:rsidRDefault="00F349CE" w:rsidP="00F349CE">
            <w:pPr>
              <w:pStyle w:val="TAL"/>
              <w:rPr>
                <w:noProof/>
                <w:sz w:val="16"/>
                <w:szCs w:val="16"/>
              </w:rPr>
            </w:pPr>
            <w:r w:rsidRPr="00CC1C44">
              <w:rPr>
                <w:noProof/>
                <w:sz w:val="16"/>
                <w:szCs w:val="16"/>
              </w:rPr>
              <w:t>RAN#10</w:t>
            </w:r>
            <w:r>
              <w:rPr>
                <w:noProof/>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FF59A0A" w14:textId="0439B3C8" w:rsidR="00F349CE" w:rsidRPr="00CC1C44" w:rsidRDefault="00F349CE" w:rsidP="00F349CE">
            <w:pPr>
              <w:pStyle w:val="TAC"/>
              <w:jc w:val="left"/>
              <w:rPr>
                <w:noProof/>
                <w:sz w:val="16"/>
                <w:szCs w:val="16"/>
              </w:rPr>
            </w:pPr>
            <w:r w:rsidRPr="00F349CE">
              <w:rPr>
                <w:noProof/>
                <w:sz w:val="16"/>
                <w:szCs w:val="16"/>
              </w:rPr>
              <w:t>R5-255076</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2C23348C" w14:textId="45211BE7" w:rsidR="00F349CE" w:rsidRPr="00CC1C44" w:rsidRDefault="00F349CE" w:rsidP="00F349CE">
            <w:pPr>
              <w:pStyle w:val="TAL"/>
              <w:rPr>
                <w:noProof/>
                <w:sz w:val="16"/>
                <w:szCs w:val="16"/>
              </w:rPr>
            </w:pPr>
            <w:r w:rsidRPr="00F349CE">
              <w:rPr>
                <w:noProof/>
                <w:sz w:val="16"/>
                <w:szCs w:val="16"/>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A39A33" w14:textId="223834A0" w:rsidR="00F349CE" w:rsidRPr="00CC1C44" w:rsidRDefault="00F349CE" w:rsidP="00F349CE">
            <w:pPr>
              <w:pStyle w:val="TAR"/>
              <w:jc w:val="left"/>
              <w:rPr>
                <w:noProof/>
                <w:sz w:val="16"/>
                <w:szCs w:val="16"/>
              </w:rPr>
            </w:pPr>
            <w:r w:rsidRPr="00F349CE">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5F9155" w14:textId="6147B172" w:rsidR="00F349CE" w:rsidRPr="00CC1C44" w:rsidRDefault="00F349CE" w:rsidP="00F349CE">
            <w:pPr>
              <w:pStyle w:val="TAC"/>
              <w:jc w:val="left"/>
              <w:rPr>
                <w:noProof/>
                <w:sz w:val="16"/>
                <w:szCs w:val="16"/>
              </w:rPr>
            </w:pPr>
            <w:r w:rsidRPr="00F349CE">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575EEB" w14:textId="55F8F644" w:rsidR="00F349CE" w:rsidRPr="00CC1C44" w:rsidRDefault="00F349CE" w:rsidP="00F349CE">
            <w:pPr>
              <w:pStyle w:val="TAL"/>
              <w:rPr>
                <w:noProof/>
                <w:sz w:val="16"/>
                <w:szCs w:val="16"/>
              </w:rPr>
            </w:pPr>
            <w:r w:rsidRPr="00F349CE">
              <w:rPr>
                <w:noProof/>
                <w:sz w:val="16"/>
                <w:szCs w:val="16"/>
              </w:rPr>
              <w:t>Addition of new test case 6.9.4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2C91" w14:textId="77777777" w:rsidR="00F349CE" w:rsidRPr="00CC1C44" w:rsidRDefault="00F349CE" w:rsidP="00F349CE">
            <w:pPr>
              <w:pStyle w:val="TAC"/>
              <w:jc w:val="left"/>
              <w:rPr>
                <w:noProof/>
                <w:sz w:val="16"/>
                <w:szCs w:val="16"/>
              </w:rPr>
            </w:pPr>
            <w:r w:rsidRPr="00CC1C44">
              <w:rPr>
                <w:noProof/>
                <w:sz w:val="16"/>
                <w:szCs w:val="16"/>
              </w:rPr>
              <w:t>17.</w:t>
            </w:r>
            <w:r>
              <w:rPr>
                <w:noProof/>
                <w:sz w:val="16"/>
                <w:szCs w:val="16"/>
              </w:rPr>
              <w:t>3</w:t>
            </w:r>
            <w:r w:rsidRPr="00CC1C44">
              <w:rPr>
                <w:noProof/>
                <w:sz w:val="16"/>
                <w:szCs w:val="16"/>
              </w:rPr>
              <w:t>.0</w:t>
            </w:r>
          </w:p>
        </w:tc>
      </w:tr>
      <w:tr w:rsidR="00F349CE" w:rsidRPr="00F349CE" w14:paraId="63046003" w14:textId="77777777" w:rsidTr="00F349CE">
        <w:tc>
          <w:tcPr>
            <w:tcW w:w="800" w:type="dxa"/>
            <w:tcBorders>
              <w:top w:val="single" w:sz="6" w:space="0" w:color="auto"/>
              <w:left w:val="single" w:sz="6" w:space="0" w:color="auto"/>
              <w:bottom w:val="single" w:sz="6" w:space="0" w:color="auto"/>
              <w:right w:val="single" w:sz="6" w:space="0" w:color="auto"/>
            </w:tcBorders>
            <w:shd w:val="solid" w:color="FFFFFF" w:fill="auto"/>
          </w:tcPr>
          <w:p w14:paraId="7FAAB280" w14:textId="77777777" w:rsidR="00F349CE" w:rsidRPr="00CC1C44" w:rsidRDefault="00F349CE" w:rsidP="00F349CE">
            <w:pPr>
              <w:pStyle w:val="TAC"/>
              <w:jc w:val="left"/>
              <w:rPr>
                <w:noProof/>
                <w:sz w:val="16"/>
                <w:szCs w:val="16"/>
              </w:rPr>
            </w:pPr>
            <w:r w:rsidRPr="00CC1C44">
              <w:rPr>
                <w:noProof/>
                <w:sz w:val="16"/>
                <w:szCs w:val="16"/>
              </w:rPr>
              <w:t>2025-0</w:t>
            </w:r>
            <w:r>
              <w:rPr>
                <w:noProof/>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8ED089" w14:textId="77777777" w:rsidR="00F349CE" w:rsidRPr="00CC1C44" w:rsidRDefault="00F349CE" w:rsidP="00F349CE">
            <w:pPr>
              <w:pStyle w:val="TAL"/>
              <w:rPr>
                <w:noProof/>
                <w:sz w:val="16"/>
                <w:szCs w:val="16"/>
              </w:rPr>
            </w:pPr>
            <w:r w:rsidRPr="00CC1C44">
              <w:rPr>
                <w:noProof/>
                <w:sz w:val="16"/>
                <w:szCs w:val="16"/>
              </w:rPr>
              <w:t>RAN#10</w:t>
            </w:r>
            <w:r>
              <w:rPr>
                <w:noProof/>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BE2F14F" w14:textId="34B29F94" w:rsidR="00F349CE" w:rsidRPr="00CC1C44" w:rsidRDefault="00F349CE" w:rsidP="00F349CE">
            <w:pPr>
              <w:pStyle w:val="TAC"/>
              <w:jc w:val="left"/>
              <w:rPr>
                <w:noProof/>
                <w:sz w:val="16"/>
                <w:szCs w:val="16"/>
              </w:rPr>
            </w:pPr>
            <w:r w:rsidRPr="00F349CE">
              <w:rPr>
                <w:noProof/>
                <w:sz w:val="16"/>
                <w:szCs w:val="16"/>
              </w:rPr>
              <w:t>R5-255104</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5C503FDC" w14:textId="166F3BA8" w:rsidR="00F349CE" w:rsidRPr="00CC1C44" w:rsidRDefault="00F349CE" w:rsidP="00F349CE">
            <w:pPr>
              <w:pStyle w:val="TAL"/>
              <w:rPr>
                <w:noProof/>
                <w:sz w:val="16"/>
                <w:szCs w:val="16"/>
              </w:rPr>
            </w:pPr>
            <w:r w:rsidRPr="00F349CE">
              <w:rPr>
                <w:noProof/>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DAEC4CD" w14:textId="44505C52" w:rsidR="00F349CE" w:rsidRPr="00CC1C44" w:rsidRDefault="00F349CE" w:rsidP="00F349CE">
            <w:pPr>
              <w:pStyle w:val="TAR"/>
              <w:jc w:val="left"/>
              <w:rPr>
                <w:noProof/>
                <w:sz w:val="16"/>
                <w:szCs w:val="16"/>
              </w:rPr>
            </w:pPr>
            <w:r w:rsidRPr="00F349CE">
              <w:rPr>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C092D7" w14:textId="59F289C8" w:rsidR="00F349CE" w:rsidRPr="00CC1C44" w:rsidRDefault="00F349CE" w:rsidP="00F349CE">
            <w:pPr>
              <w:pStyle w:val="TAC"/>
              <w:jc w:val="left"/>
              <w:rPr>
                <w:noProof/>
                <w:sz w:val="16"/>
                <w:szCs w:val="16"/>
              </w:rPr>
            </w:pPr>
            <w:r w:rsidRPr="00F349CE">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CDF594" w14:textId="38411514" w:rsidR="00F349CE" w:rsidRPr="00CC1C44" w:rsidRDefault="00F349CE" w:rsidP="00F349CE">
            <w:pPr>
              <w:pStyle w:val="TAL"/>
              <w:rPr>
                <w:noProof/>
                <w:sz w:val="16"/>
                <w:szCs w:val="16"/>
              </w:rPr>
            </w:pPr>
            <w:r w:rsidRPr="00F349CE">
              <w:rPr>
                <w:noProof/>
                <w:sz w:val="16"/>
                <w:szCs w:val="16"/>
              </w:rPr>
              <w:t>Addition of new test case 6.9.1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326CC" w14:textId="77777777" w:rsidR="00F349CE" w:rsidRPr="00CC1C44" w:rsidRDefault="00F349CE" w:rsidP="00F349CE">
            <w:pPr>
              <w:pStyle w:val="TAC"/>
              <w:jc w:val="left"/>
              <w:rPr>
                <w:noProof/>
                <w:sz w:val="16"/>
                <w:szCs w:val="16"/>
              </w:rPr>
            </w:pPr>
            <w:r w:rsidRPr="00CC1C44">
              <w:rPr>
                <w:noProof/>
                <w:sz w:val="16"/>
                <w:szCs w:val="16"/>
              </w:rPr>
              <w:t>17.</w:t>
            </w:r>
            <w:r>
              <w:rPr>
                <w:noProof/>
                <w:sz w:val="16"/>
                <w:szCs w:val="16"/>
              </w:rPr>
              <w:t>3</w:t>
            </w:r>
            <w:r w:rsidRPr="00CC1C44">
              <w:rPr>
                <w:noProof/>
                <w:sz w:val="16"/>
                <w:szCs w:val="16"/>
              </w:rPr>
              <w:t>.0</w:t>
            </w:r>
          </w:p>
        </w:tc>
      </w:tr>
    </w:tbl>
    <w:p w14:paraId="68A32C4E" w14:textId="77777777" w:rsidR="00A960F8" w:rsidRPr="004D3578" w:rsidRDefault="00A960F8" w:rsidP="004030BB"/>
    <w:sectPr w:rsidR="00A960F8" w:rsidRPr="004D3578">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11F278" w14:textId="77777777" w:rsidR="00C11A73" w:rsidRDefault="00C11A73">
      <w:r>
        <w:separator/>
      </w:r>
    </w:p>
  </w:endnote>
  <w:endnote w:type="continuationSeparator" w:id="0">
    <w:p w14:paraId="21D5E35B" w14:textId="77777777" w:rsidR="00C11A73" w:rsidRDefault="00C11A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default"/>
    <w:sig w:usb0="00000000" w:usb1="00000000" w:usb2="00000010" w:usb3="00000000" w:csb0="00020000"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1CA7A6" w14:textId="77777777" w:rsidR="00C11A73" w:rsidRDefault="00C11A73">
      <w:r>
        <w:separator/>
      </w:r>
    </w:p>
  </w:footnote>
  <w:footnote w:type="continuationSeparator" w:id="0">
    <w:p w14:paraId="12014204" w14:textId="77777777" w:rsidR="00C11A73" w:rsidRDefault="00C11A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98F36A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6205">
      <w:rPr>
        <w:rFonts w:ascii="Arial" w:hAnsi="Arial" w:cs="Arial"/>
        <w:b/>
        <w:noProof/>
        <w:sz w:val="18"/>
        <w:szCs w:val="18"/>
      </w:rPr>
      <w:t>3GPP TS 37.579-7 V17.3.0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A8C744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6205">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3"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5" w15:restartNumberingAfterBreak="0">
    <w:nsid w:val="42991B62"/>
    <w:multiLevelType w:val="hybridMultilevel"/>
    <w:tmpl w:val="126C1172"/>
    <w:lvl w:ilvl="0" w:tplc="21DEBD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27"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2"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4"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31"/>
  </w:num>
  <w:num w:numId="16" w16cid:durableId="1426537200">
    <w:abstractNumId w:val="39"/>
  </w:num>
  <w:num w:numId="17" w16cid:durableId="435256087">
    <w:abstractNumId w:val="19"/>
  </w:num>
  <w:num w:numId="18" w16cid:durableId="161508906">
    <w:abstractNumId w:val="33"/>
  </w:num>
  <w:num w:numId="19" w16cid:durableId="240720919">
    <w:abstractNumId w:val="14"/>
  </w:num>
  <w:num w:numId="20" w16cid:durableId="1235967998">
    <w:abstractNumId w:val="37"/>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22"/>
  </w:num>
  <w:num w:numId="23" w16cid:durableId="1680160999">
    <w:abstractNumId w:val="26"/>
  </w:num>
  <w:num w:numId="24" w16cid:durableId="749887521">
    <w:abstractNumId w:val="23"/>
  </w:num>
  <w:num w:numId="25" w16cid:durableId="733049690">
    <w:abstractNumId w:val="20"/>
  </w:num>
  <w:num w:numId="26" w16cid:durableId="493841021">
    <w:abstractNumId w:val="29"/>
  </w:num>
  <w:num w:numId="27" w16cid:durableId="665788335">
    <w:abstractNumId w:val="35"/>
  </w:num>
  <w:num w:numId="28" w16cid:durableId="1733776209">
    <w:abstractNumId w:val="17"/>
  </w:num>
  <w:num w:numId="29" w16cid:durableId="1627852603">
    <w:abstractNumId w:val="36"/>
  </w:num>
  <w:num w:numId="30" w16cid:durableId="43873012">
    <w:abstractNumId w:val="13"/>
  </w:num>
  <w:num w:numId="31" w16cid:durableId="1462528907">
    <w:abstractNumId w:val="18"/>
  </w:num>
  <w:num w:numId="32" w16cid:durableId="370806580">
    <w:abstractNumId w:val="30"/>
  </w:num>
  <w:num w:numId="33" w16cid:durableId="835222891">
    <w:abstractNumId w:val="15"/>
  </w:num>
  <w:num w:numId="34" w16cid:durableId="1934509995">
    <w:abstractNumId w:val="24"/>
  </w:num>
  <w:num w:numId="35" w16cid:durableId="131151787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9826755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23484470">
    <w:abstractNumId w:val="12"/>
  </w:num>
  <w:num w:numId="38" w16cid:durableId="1681739188">
    <w:abstractNumId w:val="28"/>
  </w:num>
  <w:num w:numId="39" w16cid:durableId="591664426">
    <w:abstractNumId w:val="21"/>
  </w:num>
  <w:num w:numId="40" w16cid:durableId="398599566">
    <w:abstractNumId w:val="40"/>
  </w:num>
  <w:num w:numId="41" w16cid:durableId="70128318">
    <w:abstractNumId w:val="32"/>
  </w:num>
  <w:num w:numId="42" w16cid:durableId="601257570">
    <w:abstractNumId w:val="34"/>
  </w:num>
  <w:num w:numId="43" w16cid:durableId="1684823560">
    <w:abstractNumId w:val="16"/>
  </w:num>
  <w:num w:numId="44" w16cid:durableId="869758416">
    <w:abstractNumId w:val="27"/>
  </w:num>
  <w:num w:numId="45" w16cid:durableId="140413506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1172F"/>
    <w:rsid w:val="00020115"/>
    <w:rsid w:val="000270B9"/>
    <w:rsid w:val="00033397"/>
    <w:rsid w:val="00040095"/>
    <w:rsid w:val="00042488"/>
    <w:rsid w:val="00051834"/>
    <w:rsid w:val="00054A22"/>
    <w:rsid w:val="0006109B"/>
    <w:rsid w:val="00062023"/>
    <w:rsid w:val="00063683"/>
    <w:rsid w:val="000637A5"/>
    <w:rsid w:val="000655A6"/>
    <w:rsid w:val="0007444D"/>
    <w:rsid w:val="00080512"/>
    <w:rsid w:val="000C47C3"/>
    <w:rsid w:val="000C70BA"/>
    <w:rsid w:val="000C7F72"/>
    <w:rsid w:val="000D58AB"/>
    <w:rsid w:val="000D77BF"/>
    <w:rsid w:val="00114782"/>
    <w:rsid w:val="00122829"/>
    <w:rsid w:val="00133525"/>
    <w:rsid w:val="0014451A"/>
    <w:rsid w:val="001672D5"/>
    <w:rsid w:val="00173E3B"/>
    <w:rsid w:val="00174E78"/>
    <w:rsid w:val="001853B0"/>
    <w:rsid w:val="0019603F"/>
    <w:rsid w:val="001A4252"/>
    <w:rsid w:val="001A4C42"/>
    <w:rsid w:val="001A7420"/>
    <w:rsid w:val="001B21F9"/>
    <w:rsid w:val="001B5F8C"/>
    <w:rsid w:val="001B6637"/>
    <w:rsid w:val="001C21C3"/>
    <w:rsid w:val="001D02C2"/>
    <w:rsid w:val="001E2FE8"/>
    <w:rsid w:val="001E7AFC"/>
    <w:rsid w:val="001F0C1D"/>
    <w:rsid w:val="001F1132"/>
    <w:rsid w:val="001F168B"/>
    <w:rsid w:val="00220C9A"/>
    <w:rsid w:val="00222B3A"/>
    <w:rsid w:val="002347A2"/>
    <w:rsid w:val="00241891"/>
    <w:rsid w:val="002518FF"/>
    <w:rsid w:val="00255C5C"/>
    <w:rsid w:val="002675F0"/>
    <w:rsid w:val="0027143E"/>
    <w:rsid w:val="002760EE"/>
    <w:rsid w:val="00286E7C"/>
    <w:rsid w:val="00287E34"/>
    <w:rsid w:val="00296E35"/>
    <w:rsid w:val="002B6339"/>
    <w:rsid w:val="002E00EE"/>
    <w:rsid w:val="002F0A22"/>
    <w:rsid w:val="00315B85"/>
    <w:rsid w:val="0031667D"/>
    <w:rsid w:val="003172DC"/>
    <w:rsid w:val="00322A32"/>
    <w:rsid w:val="003242D9"/>
    <w:rsid w:val="00351E6D"/>
    <w:rsid w:val="0035462D"/>
    <w:rsid w:val="00356555"/>
    <w:rsid w:val="003634D1"/>
    <w:rsid w:val="00363A54"/>
    <w:rsid w:val="0037467F"/>
    <w:rsid w:val="00374873"/>
    <w:rsid w:val="003765B8"/>
    <w:rsid w:val="003C3971"/>
    <w:rsid w:val="003C435E"/>
    <w:rsid w:val="003D2499"/>
    <w:rsid w:val="003E01D1"/>
    <w:rsid w:val="004030BB"/>
    <w:rsid w:val="00414DF2"/>
    <w:rsid w:val="00423334"/>
    <w:rsid w:val="00426209"/>
    <w:rsid w:val="004345EC"/>
    <w:rsid w:val="0044285E"/>
    <w:rsid w:val="00464BC0"/>
    <w:rsid w:val="00465515"/>
    <w:rsid w:val="0049751D"/>
    <w:rsid w:val="00497F50"/>
    <w:rsid w:val="004A3EAA"/>
    <w:rsid w:val="004A7FF5"/>
    <w:rsid w:val="004B53AA"/>
    <w:rsid w:val="004C30AC"/>
    <w:rsid w:val="004D3578"/>
    <w:rsid w:val="004E207D"/>
    <w:rsid w:val="004E213A"/>
    <w:rsid w:val="004E429A"/>
    <w:rsid w:val="004F0988"/>
    <w:rsid w:val="004F3340"/>
    <w:rsid w:val="0052343A"/>
    <w:rsid w:val="0053388B"/>
    <w:rsid w:val="00533EA6"/>
    <w:rsid w:val="00534F37"/>
    <w:rsid w:val="00535773"/>
    <w:rsid w:val="00542668"/>
    <w:rsid w:val="00543E6C"/>
    <w:rsid w:val="00545428"/>
    <w:rsid w:val="00550E0D"/>
    <w:rsid w:val="005574B3"/>
    <w:rsid w:val="00565087"/>
    <w:rsid w:val="00566846"/>
    <w:rsid w:val="00597B11"/>
    <w:rsid w:val="005A6BDA"/>
    <w:rsid w:val="005D2E01"/>
    <w:rsid w:val="005D7526"/>
    <w:rsid w:val="005E4BB2"/>
    <w:rsid w:val="005F1BC7"/>
    <w:rsid w:val="005F788A"/>
    <w:rsid w:val="00602AEA"/>
    <w:rsid w:val="00606460"/>
    <w:rsid w:val="00606971"/>
    <w:rsid w:val="0060718E"/>
    <w:rsid w:val="00607BAE"/>
    <w:rsid w:val="00614FDF"/>
    <w:rsid w:val="006257E4"/>
    <w:rsid w:val="0063543D"/>
    <w:rsid w:val="00647114"/>
    <w:rsid w:val="006640C0"/>
    <w:rsid w:val="00670CF4"/>
    <w:rsid w:val="0068119A"/>
    <w:rsid w:val="006912E9"/>
    <w:rsid w:val="00693C0A"/>
    <w:rsid w:val="006A323F"/>
    <w:rsid w:val="006B2F3E"/>
    <w:rsid w:val="006B30D0"/>
    <w:rsid w:val="006B6205"/>
    <w:rsid w:val="006C3D95"/>
    <w:rsid w:val="006C533B"/>
    <w:rsid w:val="006D4274"/>
    <w:rsid w:val="006E5C86"/>
    <w:rsid w:val="006E770F"/>
    <w:rsid w:val="007000D6"/>
    <w:rsid w:val="00701116"/>
    <w:rsid w:val="00711107"/>
    <w:rsid w:val="0071174C"/>
    <w:rsid w:val="00713C44"/>
    <w:rsid w:val="00715E63"/>
    <w:rsid w:val="007272B6"/>
    <w:rsid w:val="00732378"/>
    <w:rsid w:val="00734A5B"/>
    <w:rsid w:val="0074026F"/>
    <w:rsid w:val="007429F6"/>
    <w:rsid w:val="00744E76"/>
    <w:rsid w:val="00765EA3"/>
    <w:rsid w:val="0077318D"/>
    <w:rsid w:val="00774DA4"/>
    <w:rsid w:val="00781F0F"/>
    <w:rsid w:val="007A33A1"/>
    <w:rsid w:val="007B600E"/>
    <w:rsid w:val="007D54DA"/>
    <w:rsid w:val="007F0F4A"/>
    <w:rsid w:val="008028A4"/>
    <w:rsid w:val="008214DB"/>
    <w:rsid w:val="0082288F"/>
    <w:rsid w:val="00830747"/>
    <w:rsid w:val="00830904"/>
    <w:rsid w:val="00832517"/>
    <w:rsid w:val="00872D73"/>
    <w:rsid w:val="008768CA"/>
    <w:rsid w:val="00884BB8"/>
    <w:rsid w:val="008A3287"/>
    <w:rsid w:val="008C09A7"/>
    <w:rsid w:val="008C384C"/>
    <w:rsid w:val="008C7B64"/>
    <w:rsid w:val="008E2D68"/>
    <w:rsid w:val="008E6756"/>
    <w:rsid w:val="0090271F"/>
    <w:rsid w:val="00902E23"/>
    <w:rsid w:val="009073D0"/>
    <w:rsid w:val="009114D7"/>
    <w:rsid w:val="0091348E"/>
    <w:rsid w:val="00917CCB"/>
    <w:rsid w:val="0092041E"/>
    <w:rsid w:val="009266A5"/>
    <w:rsid w:val="00926852"/>
    <w:rsid w:val="00930987"/>
    <w:rsid w:val="00933FB0"/>
    <w:rsid w:val="00942EC2"/>
    <w:rsid w:val="00947F8B"/>
    <w:rsid w:val="00952783"/>
    <w:rsid w:val="00960759"/>
    <w:rsid w:val="00975DAE"/>
    <w:rsid w:val="0098685E"/>
    <w:rsid w:val="00993080"/>
    <w:rsid w:val="009A0570"/>
    <w:rsid w:val="009A3959"/>
    <w:rsid w:val="009B18D4"/>
    <w:rsid w:val="009B2604"/>
    <w:rsid w:val="009B6B8E"/>
    <w:rsid w:val="009D5DA5"/>
    <w:rsid w:val="009E2532"/>
    <w:rsid w:val="009E3E20"/>
    <w:rsid w:val="009F37B7"/>
    <w:rsid w:val="00A10F02"/>
    <w:rsid w:val="00A113F8"/>
    <w:rsid w:val="00A164B4"/>
    <w:rsid w:val="00A2079B"/>
    <w:rsid w:val="00A26956"/>
    <w:rsid w:val="00A27486"/>
    <w:rsid w:val="00A3449F"/>
    <w:rsid w:val="00A36A05"/>
    <w:rsid w:val="00A53724"/>
    <w:rsid w:val="00A53A9A"/>
    <w:rsid w:val="00A56066"/>
    <w:rsid w:val="00A73129"/>
    <w:rsid w:val="00A82346"/>
    <w:rsid w:val="00A90077"/>
    <w:rsid w:val="00A92BA1"/>
    <w:rsid w:val="00A95A32"/>
    <w:rsid w:val="00A960F8"/>
    <w:rsid w:val="00AA07D4"/>
    <w:rsid w:val="00AA1BA0"/>
    <w:rsid w:val="00AA288B"/>
    <w:rsid w:val="00AA5A80"/>
    <w:rsid w:val="00AB4A5D"/>
    <w:rsid w:val="00AB5220"/>
    <w:rsid w:val="00AC6BC6"/>
    <w:rsid w:val="00AC7A43"/>
    <w:rsid w:val="00AD31F8"/>
    <w:rsid w:val="00AD45A1"/>
    <w:rsid w:val="00AE351E"/>
    <w:rsid w:val="00AE5CEC"/>
    <w:rsid w:val="00AE6164"/>
    <w:rsid w:val="00AE65E2"/>
    <w:rsid w:val="00AF1460"/>
    <w:rsid w:val="00AF464E"/>
    <w:rsid w:val="00B02E87"/>
    <w:rsid w:val="00B11544"/>
    <w:rsid w:val="00B15449"/>
    <w:rsid w:val="00B36763"/>
    <w:rsid w:val="00B40885"/>
    <w:rsid w:val="00B43FB6"/>
    <w:rsid w:val="00B70DBF"/>
    <w:rsid w:val="00B7233E"/>
    <w:rsid w:val="00B8042A"/>
    <w:rsid w:val="00B8483A"/>
    <w:rsid w:val="00B922F4"/>
    <w:rsid w:val="00B93086"/>
    <w:rsid w:val="00BA19ED"/>
    <w:rsid w:val="00BA4B8D"/>
    <w:rsid w:val="00BB7C8E"/>
    <w:rsid w:val="00BC0858"/>
    <w:rsid w:val="00BC0F7D"/>
    <w:rsid w:val="00BC1C4B"/>
    <w:rsid w:val="00BC2ECD"/>
    <w:rsid w:val="00BC6F5E"/>
    <w:rsid w:val="00BC7A0C"/>
    <w:rsid w:val="00BD7D31"/>
    <w:rsid w:val="00BE11B9"/>
    <w:rsid w:val="00BE3255"/>
    <w:rsid w:val="00BF128E"/>
    <w:rsid w:val="00BF7C38"/>
    <w:rsid w:val="00C074DD"/>
    <w:rsid w:val="00C10F00"/>
    <w:rsid w:val="00C11A73"/>
    <w:rsid w:val="00C1496A"/>
    <w:rsid w:val="00C152FE"/>
    <w:rsid w:val="00C15904"/>
    <w:rsid w:val="00C15DCA"/>
    <w:rsid w:val="00C245EA"/>
    <w:rsid w:val="00C33079"/>
    <w:rsid w:val="00C45148"/>
    <w:rsid w:val="00C45231"/>
    <w:rsid w:val="00C50617"/>
    <w:rsid w:val="00C551FF"/>
    <w:rsid w:val="00C6688B"/>
    <w:rsid w:val="00C72833"/>
    <w:rsid w:val="00C80F1D"/>
    <w:rsid w:val="00C90346"/>
    <w:rsid w:val="00C91962"/>
    <w:rsid w:val="00C938DC"/>
    <w:rsid w:val="00C93F40"/>
    <w:rsid w:val="00CA3D0C"/>
    <w:rsid w:val="00CB6E99"/>
    <w:rsid w:val="00CC1C44"/>
    <w:rsid w:val="00CC3210"/>
    <w:rsid w:val="00CF5E3C"/>
    <w:rsid w:val="00D1156C"/>
    <w:rsid w:val="00D34D34"/>
    <w:rsid w:val="00D57972"/>
    <w:rsid w:val="00D62136"/>
    <w:rsid w:val="00D627EC"/>
    <w:rsid w:val="00D675A9"/>
    <w:rsid w:val="00D738D6"/>
    <w:rsid w:val="00D755EB"/>
    <w:rsid w:val="00D76048"/>
    <w:rsid w:val="00D82E6F"/>
    <w:rsid w:val="00D87E00"/>
    <w:rsid w:val="00D9134D"/>
    <w:rsid w:val="00DA69E1"/>
    <w:rsid w:val="00DA7A03"/>
    <w:rsid w:val="00DB1818"/>
    <w:rsid w:val="00DB2B68"/>
    <w:rsid w:val="00DB3573"/>
    <w:rsid w:val="00DC309B"/>
    <w:rsid w:val="00DC4DA2"/>
    <w:rsid w:val="00DC598C"/>
    <w:rsid w:val="00DD1136"/>
    <w:rsid w:val="00DD4C17"/>
    <w:rsid w:val="00DD74A5"/>
    <w:rsid w:val="00DE71E3"/>
    <w:rsid w:val="00DE79DF"/>
    <w:rsid w:val="00DF2B1F"/>
    <w:rsid w:val="00DF2C37"/>
    <w:rsid w:val="00DF62CD"/>
    <w:rsid w:val="00DF701A"/>
    <w:rsid w:val="00E000DA"/>
    <w:rsid w:val="00E01A16"/>
    <w:rsid w:val="00E12347"/>
    <w:rsid w:val="00E16509"/>
    <w:rsid w:val="00E20B39"/>
    <w:rsid w:val="00E24999"/>
    <w:rsid w:val="00E31385"/>
    <w:rsid w:val="00E44582"/>
    <w:rsid w:val="00E44FFC"/>
    <w:rsid w:val="00E77645"/>
    <w:rsid w:val="00E807FC"/>
    <w:rsid w:val="00E84458"/>
    <w:rsid w:val="00EA15B0"/>
    <w:rsid w:val="00EA2E23"/>
    <w:rsid w:val="00EA5EA7"/>
    <w:rsid w:val="00EA66BD"/>
    <w:rsid w:val="00EC010D"/>
    <w:rsid w:val="00EC4A25"/>
    <w:rsid w:val="00ED7609"/>
    <w:rsid w:val="00EF608C"/>
    <w:rsid w:val="00F025A2"/>
    <w:rsid w:val="00F04712"/>
    <w:rsid w:val="00F11B11"/>
    <w:rsid w:val="00F13360"/>
    <w:rsid w:val="00F22EC7"/>
    <w:rsid w:val="00F325C8"/>
    <w:rsid w:val="00F34834"/>
    <w:rsid w:val="00F349CE"/>
    <w:rsid w:val="00F541C8"/>
    <w:rsid w:val="00F653B8"/>
    <w:rsid w:val="00F9008D"/>
    <w:rsid w:val="00FA1266"/>
    <w:rsid w:val="00FA27E1"/>
    <w:rsid w:val="00FC1192"/>
    <w:rsid w:val="00FE7154"/>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qFormat/>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qFormat/>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8946624">
      <w:bodyDiv w:val="1"/>
      <w:marLeft w:val="0"/>
      <w:marRight w:val="0"/>
      <w:marTop w:val="0"/>
      <w:marBottom w:val="0"/>
      <w:divBdr>
        <w:top w:val="none" w:sz="0" w:space="0" w:color="auto"/>
        <w:left w:val="none" w:sz="0" w:space="0" w:color="auto"/>
        <w:bottom w:val="none" w:sz="0" w:space="0" w:color="auto"/>
        <w:right w:val="none" w:sz="0" w:space="0" w:color="auto"/>
      </w:divBdr>
    </w:div>
    <w:div w:id="2104060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2374</TotalTime>
  <Pages>3</Pages>
  <Words>190384</Words>
  <Characters>1085191</Characters>
  <Application>Microsoft Office Word</Application>
  <DocSecurity>0</DocSecurity>
  <Lines>9043</Lines>
  <Paragraphs>2546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1273029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5026</cp:lastModifiedBy>
  <cp:revision>138</cp:revision>
  <cp:lastPrinted>2019-02-25T14:05:00Z</cp:lastPrinted>
  <dcterms:created xsi:type="dcterms:W3CDTF">2024-10-17T14:47:00Z</dcterms:created>
  <dcterms:modified xsi:type="dcterms:W3CDTF">2025-10-03T10:00:00Z</dcterms:modified>
</cp:coreProperties>
</file>