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7CF34" w14:textId="26A532D6" w:rsidR="00B46438" w:rsidRPr="003E6E07" w:rsidRDefault="0018077B" w:rsidP="003A2939">
      <w:pPr>
        <w:pStyle w:val="Heading2"/>
      </w:pPr>
      <w:r w:rsidRPr="003E6E07">
        <w:t>7.4</w:t>
      </w:r>
      <w:r w:rsidRPr="003E6E07">
        <w:tab/>
      </w:r>
      <w:r w:rsidR="00B46438" w:rsidRPr="003E6E07">
        <w:t>Interruption for Dual Connectivity</w:t>
      </w:r>
    </w:p>
    <w:p w14:paraId="3164E79E" w14:textId="77777777" w:rsidR="00B46438" w:rsidRPr="003E6E07" w:rsidRDefault="00B46438" w:rsidP="00B46438">
      <w:pPr>
        <w:pStyle w:val="Heading3"/>
        <w:rPr>
          <w:rFonts w:eastAsia="PMingLiU"/>
          <w:lang w:eastAsia="zh-TW"/>
        </w:rPr>
      </w:pPr>
      <w:r w:rsidRPr="003E6E07">
        <w:rPr>
          <w:rFonts w:eastAsia="PMingLiU"/>
          <w:lang w:eastAsia="zh-TW"/>
        </w:rPr>
        <w:t>7.4.1</w:t>
      </w:r>
      <w:r w:rsidRPr="003E6E07">
        <w:rPr>
          <w:rFonts w:eastAsia="PMingLiU"/>
          <w:lang w:eastAsia="zh-TW"/>
        </w:rPr>
        <w:tab/>
        <w:t>E-UTRAN FDD-FDD DC interruption at transitions between active and non-active during DRX in synchronous DC</w:t>
      </w:r>
    </w:p>
    <w:p w14:paraId="07165731" w14:textId="77777777" w:rsidR="00B46438" w:rsidRPr="003E6E07" w:rsidRDefault="00B46438" w:rsidP="00B46438">
      <w:pPr>
        <w:pStyle w:val="Heading4"/>
      </w:pPr>
      <w:r w:rsidRPr="003E6E07">
        <w:t>7.4.1.1</w:t>
      </w:r>
      <w:r w:rsidRPr="003E6E07">
        <w:tab/>
        <w:t>Test purpose</w:t>
      </w:r>
    </w:p>
    <w:p w14:paraId="7F1BAE84" w14:textId="3591C55B"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PSCell DRX transitions within the </w:t>
      </w:r>
      <w:r w:rsidRPr="003E6E07">
        <w:rPr>
          <w:rFonts w:cs="v4.2.0"/>
        </w:rPr>
        <w:t>missed ACK/NACK rate for FDD PCell in dual connectivity requirements.</w:t>
      </w:r>
    </w:p>
    <w:p w14:paraId="6402F53D" w14:textId="77777777" w:rsidR="00B46438" w:rsidRPr="003E6E07" w:rsidRDefault="00B46438" w:rsidP="00B46438">
      <w:pPr>
        <w:pStyle w:val="Heading4"/>
      </w:pPr>
      <w:r w:rsidRPr="003E6E07">
        <w:rPr>
          <w:rFonts w:eastAsia="PMingLiU"/>
          <w:lang w:eastAsia="zh-TW"/>
        </w:rPr>
        <w:t>7.4.1.2</w:t>
      </w:r>
      <w:r w:rsidRPr="003E6E07">
        <w:rPr>
          <w:rFonts w:eastAsia="PMingLiU"/>
          <w:lang w:eastAsia="zh-TW"/>
        </w:rPr>
        <w:tab/>
        <w:t>Test applicability</w:t>
      </w:r>
    </w:p>
    <w:p w14:paraId="60870597" w14:textId="77777777" w:rsidR="00B46438" w:rsidRPr="003E6E07" w:rsidRDefault="00B46438" w:rsidP="00B46438">
      <w:r w:rsidRPr="003E6E07">
        <w:t>This test applies to all types of E-UTRA FDD UE release 12 and forward that supports Dual Connectivity. Applicability requires support for FGI bit 5.</w:t>
      </w:r>
    </w:p>
    <w:p w14:paraId="36EE694B" w14:textId="77777777" w:rsidR="00B46438" w:rsidRPr="003E6E07" w:rsidRDefault="00B46438" w:rsidP="00B46438">
      <w:pPr>
        <w:pStyle w:val="Heading4"/>
        <w:rPr>
          <w:rFonts w:eastAsia="PMingLiU"/>
          <w:lang w:eastAsia="zh-TW"/>
        </w:rPr>
      </w:pPr>
      <w:r w:rsidRPr="003E6E07">
        <w:rPr>
          <w:rFonts w:eastAsia="PMingLiU"/>
          <w:lang w:eastAsia="zh-TW"/>
        </w:rPr>
        <w:t>7.4.1.3</w:t>
      </w:r>
      <w:r w:rsidRPr="003E6E07">
        <w:rPr>
          <w:rFonts w:eastAsia="PMingLiU"/>
          <w:lang w:eastAsia="zh-TW"/>
        </w:rPr>
        <w:tab/>
        <w:t>Minimum conformance requirements</w:t>
      </w:r>
    </w:p>
    <w:p w14:paraId="734A2A40" w14:textId="49081B64" w:rsidR="00B46438" w:rsidRPr="003E6E07" w:rsidRDefault="00B46438" w:rsidP="00B46438">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8A4827">
        <w:rPr>
          <w:lang w:eastAsia="zh-CN"/>
        </w:rPr>
        <w:t> </w:t>
      </w:r>
      <w:r w:rsidRPr="003E6E07">
        <w:rPr>
          <w:lang w:eastAsia="zh-CN"/>
        </w:rPr>
        <w:t>% probability of missed ACK/NACK when the configured PSCell DRX cycle is less than 640 ms, and 0.625</w:t>
      </w:r>
      <w:r w:rsidR="008A4827">
        <w:rPr>
          <w:lang w:eastAsia="zh-CN"/>
        </w:rPr>
        <w:t> </w:t>
      </w:r>
      <w:r w:rsidRPr="003E6E07">
        <w:rPr>
          <w:lang w:eastAsia="zh-CN"/>
        </w:rPr>
        <w:t>% probability of missed ACK/NACK is allowed when the configured PSCell DRX cycle is 640 ms or longer. Each interruption shall not exceed 1 subframe.</w:t>
      </w:r>
    </w:p>
    <w:p w14:paraId="7F43C871" w14:textId="77777777" w:rsidR="00B46438" w:rsidRPr="003E6E07" w:rsidRDefault="00B46438" w:rsidP="00B46438">
      <w:pPr>
        <w:pStyle w:val="Heading4"/>
      </w:pPr>
      <w:r w:rsidRPr="003E6E07">
        <w:rPr>
          <w:rFonts w:eastAsia="PMingLiU"/>
          <w:lang w:eastAsia="zh-TW"/>
        </w:rPr>
        <w:t>7.4.1.4</w:t>
      </w:r>
      <w:r w:rsidRPr="003E6E07">
        <w:rPr>
          <w:rFonts w:eastAsia="PMingLiU"/>
          <w:lang w:eastAsia="zh-TW"/>
        </w:rPr>
        <w:tab/>
        <w:t>Test description</w:t>
      </w:r>
    </w:p>
    <w:p w14:paraId="666D862B" w14:textId="77777777" w:rsidR="00B46438" w:rsidRPr="003E6E07" w:rsidRDefault="00B46438" w:rsidP="00B46438">
      <w:pPr>
        <w:pStyle w:val="Heading5"/>
      </w:pPr>
      <w:r w:rsidRPr="003E6E07">
        <w:rPr>
          <w:rFonts w:eastAsia="PMingLiU"/>
          <w:lang w:eastAsia="zh-TW"/>
        </w:rPr>
        <w:t>7.4.1.4.1</w:t>
      </w:r>
      <w:r w:rsidRPr="003E6E07">
        <w:rPr>
          <w:rFonts w:eastAsia="PMingLiU"/>
          <w:lang w:eastAsia="zh-TW"/>
        </w:rPr>
        <w:tab/>
        <w:t>Initial conditions</w:t>
      </w:r>
    </w:p>
    <w:p w14:paraId="12C107D9" w14:textId="1CE315D6"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1256DCB6" w14:textId="03D9D179"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95DF388" w14:textId="61C4164E" w:rsidR="00B46438" w:rsidRPr="003E6E07" w:rsidRDefault="00B46438" w:rsidP="00B46438">
      <w:r w:rsidRPr="003E6E07">
        <w:t>Channel Bandwidth to be tested: The largest aggregated bandwidth combination supported by UE from Table</w:t>
      </w:r>
      <w:r w:rsidR="00AB0EDD" w:rsidRPr="003E6E07">
        <w:t> </w:t>
      </w:r>
      <w:r w:rsidRPr="003E6E07">
        <w:t>7.4.1.5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r w:rsidR="00613A41" w:rsidRPr="003E6E07">
        <w:t>.</w:t>
      </w:r>
    </w:p>
    <w:p w14:paraId="145471D7" w14:textId="3F86079C"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069FF8E2" w14:textId="77777777" w:rsidR="00B46438" w:rsidRPr="003E6E07" w:rsidRDefault="00B46438" w:rsidP="00B46438">
      <w:pPr>
        <w:pStyle w:val="B1"/>
      </w:pPr>
      <w:r w:rsidRPr="003E6E07">
        <w:t>2.</w:t>
      </w:r>
      <w:r w:rsidRPr="003E6E07">
        <w:tab/>
        <w:t>The general test parameter settings are set up according to Table 7.4.1.4.1-1.</w:t>
      </w:r>
    </w:p>
    <w:p w14:paraId="421BBD49" w14:textId="77777777" w:rsidR="00B46438" w:rsidRPr="003E6E07" w:rsidRDefault="00B46438" w:rsidP="00B46438">
      <w:pPr>
        <w:pStyle w:val="B1"/>
      </w:pPr>
      <w:r w:rsidRPr="003E6E07">
        <w:t>3.</w:t>
      </w:r>
      <w:r w:rsidRPr="003E6E07">
        <w:tab/>
        <w:t>Propagation conditions are set according to Annex B clauses B.0.</w:t>
      </w:r>
    </w:p>
    <w:p w14:paraId="3D39626D" w14:textId="77777777" w:rsidR="00B46438" w:rsidRPr="003E6E07" w:rsidRDefault="00B46438" w:rsidP="00B46438">
      <w:pPr>
        <w:pStyle w:val="B1"/>
      </w:pPr>
      <w:r w:rsidRPr="003E6E07">
        <w:t>4.</w:t>
      </w:r>
      <w:r w:rsidRPr="003E6E07">
        <w:tab/>
        <w:t>Message contents are defined in clause 7.4.1.4.3.</w:t>
      </w:r>
    </w:p>
    <w:p w14:paraId="5D81BF52" w14:textId="541ED73F" w:rsidR="00B46438" w:rsidRPr="003E6E07" w:rsidRDefault="00B46438" w:rsidP="00B46438">
      <w:pPr>
        <w:pStyle w:val="B1"/>
        <w:rPr>
          <w:rFonts w:cs="v3.7.0"/>
        </w:rPr>
      </w:pPr>
      <w:r w:rsidRPr="003E6E07">
        <w:t>5.</w:t>
      </w:r>
      <w:r w:rsidRPr="003E6E07">
        <w:tab/>
        <w:t xml:space="preserve">There are two E-UTRA FDD carriers and two cells in the test. Cell 1 is PCell on the primary component carrier, Cell 2 is PSCell on the secondary component carrier, Cell 1 is the cell used for connection setup with the power levels set according to </w:t>
      </w:r>
      <w:r w:rsidR="00E656F4">
        <w:t>clauses</w:t>
      </w:r>
      <w:r w:rsidRPr="003E6E07">
        <w:t xml:space="preserve"> C.0 and C.1 for this test.</w:t>
      </w:r>
    </w:p>
    <w:p w14:paraId="559590D1" w14:textId="77777777" w:rsidR="00B46438" w:rsidRPr="003E6E07" w:rsidRDefault="00B46438" w:rsidP="00B46438">
      <w:pPr>
        <w:pStyle w:val="TH"/>
      </w:pPr>
      <w:r w:rsidRPr="003E6E07">
        <w:rPr>
          <w:rFonts w:cs="v4.2.0"/>
        </w:rPr>
        <w:lastRenderedPageBreak/>
        <w:t xml:space="preserve">Table </w:t>
      </w:r>
      <w:r w:rsidRPr="003E6E07">
        <w:t>7.4.1.4.1-1</w:t>
      </w:r>
      <w:r w:rsidRPr="003E6E07">
        <w:rPr>
          <w:rFonts w:cs="v4.2.0"/>
        </w:rPr>
        <w:t xml:space="preserve">: General test parameters for </w:t>
      </w:r>
      <w:r w:rsidRPr="003E6E07">
        <w:t>E-UTRAN FDD-FDD DC interruption at transitions between active and non-active during DRX in synchronous DC</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2"/>
        <w:gridCol w:w="851"/>
        <w:gridCol w:w="1842"/>
        <w:gridCol w:w="3835"/>
      </w:tblGrid>
      <w:tr w:rsidR="00B46438" w:rsidRPr="003E6E07" w14:paraId="40695F55" w14:textId="77777777" w:rsidTr="00AB0EDD">
        <w:trPr>
          <w:cantSplit/>
          <w:jc w:val="center"/>
        </w:trPr>
        <w:tc>
          <w:tcPr>
            <w:tcW w:w="2572" w:type="dxa"/>
          </w:tcPr>
          <w:p w14:paraId="65E18E92" w14:textId="77777777" w:rsidR="00B46438" w:rsidRPr="003E6E07" w:rsidRDefault="00B46438" w:rsidP="005E6F01">
            <w:pPr>
              <w:pStyle w:val="TAH"/>
              <w:rPr>
                <w:rFonts w:cs="Arial"/>
                <w:b w:val="0"/>
                <w:bCs/>
                <w:lang w:eastAsia="ja-JP"/>
              </w:rPr>
            </w:pPr>
            <w:r w:rsidRPr="003E6E07">
              <w:rPr>
                <w:rFonts w:cs="Arial"/>
                <w:b w:val="0"/>
                <w:bCs/>
                <w:lang w:eastAsia="ja-JP"/>
              </w:rPr>
              <w:t>Parameter</w:t>
            </w:r>
          </w:p>
        </w:tc>
        <w:tc>
          <w:tcPr>
            <w:tcW w:w="851" w:type="dxa"/>
          </w:tcPr>
          <w:p w14:paraId="19275F6B" w14:textId="77777777" w:rsidR="00B46438" w:rsidRPr="003E6E07" w:rsidRDefault="00B46438" w:rsidP="005E6F01">
            <w:pPr>
              <w:pStyle w:val="TAH"/>
              <w:rPr>
                <w:rFonts w:cs="Arial"/>
                <w:b w:val="0"/>
                <w:bCs/>
                <w:lang w:eastAsia="ja-JP"/>
              </w:rPr>
            </w:pPr>
            <w:r w:rsidRPr="003E6E07">
              <w:rPr>
                <w:rFonts w:cs="Arial"/>
                <w:b w:val="0"/>
                <w:bCs/>
                <w:lang w:eastAsia="ja-JP"/>
              </w:rPr>
              <w:t>Unit</w:t>
            </w:r>
          </w:p>
        </w:tc>
        <w:tc>
          <w:tcPr>
            <w:tcW w:w="1842" w:type="dxa"/>
          </w:tcPr>
          <w:p w14:paraId="16844053" w14:textId="77777777" w:rsidR="00B46438" w:rsidRPr="003E6E07" w:rsidRDefault="00B46438" w:rsidP="005E6F01">
            <w:pPr>
              <w:pStyle w:val="TAH"/>
              <w:rPr>
                <w:rFonts w:cs="Arial"/>
                <w:b w:val="0"/>
                <w:bCs/>
                <w:lang w:eastAsia="ja-JP"/>
              </w:rPr>
            </w:pPr>
            <w:r w:rsidRPr="003E6E07">
              <w:rPr>
                <w:rFonts w:cs="Arial"/>
                <w:b w:val="0"/>
                <w:bCs/>
                <w:lang w:eastAsia="ja-JP"/>
              </w:rPr>
              <w:t>Value</w:t>
            </w:r>
          </w:p>
        </w:tc>
        <w:tc>
          <w:tcPr>
            <w:tcW w:w="3835" w:type="dxa"/>
          </w:tcPr>
          <w:p w14:paraId="6AA46952" w14:textId="77777777" w:rsidR="00B46438" w:rsidRPr="003E6E07" w:rsidRDefault="00B46438" w:rsidP="005E6F01">
            <w:pPr>
              <w:pStyle w:val="TAH"/>
              <w:rPr>
                <w:rFonts w:cs="Arial"/>
                <w:b w:val="0"/>
                <w:bCs/>
                <w:lang w:eastAsia="ja-JP"/>
              </w:rPr>
            </w:pPr>
            <w:r w:rsidRPr="003E6E07">
              <w:rPr>
                <w:rFonts w:cs="Arial"/>
                <w:b w:val="0"/>
                <w:bCs/>
                <w:lang w:eastAsia="ja-JP"/>
              </w:rPr>
              <w:t>Comment</w:t>
            </w:r>
          </w:p>
        </w:tc>
      </w:tr>
      <w:tr w:rsidR="00B46438" w:rsidRPr="003E6E07" w14:paraId="3FA47E94" w14:textId="77777777" w:rsidTr="00AB0EDD">
        <w:trPr>
          <w:cantSplit/>
          <w:jc w:val="center"/>
        </w:trPr>
        <w:tc>
          <w:tcPr>
            <w:tcW w:w="2572" w:type="dxa"/>
          </w:tcPr>
          <w:p w14:paraId="257B12FA" w14:textId="3B9B70FB"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7D93C527" w14:textId="77777777" w:rsidR="00B46438" w:rsidRPr="003E6E07" w:rsidRDefault="00B46438" w:rsidP="005E6F01">
            <w:pPr>
              <w:pStyle w:val="TAC"/>
              <w:rPr>
                <w:rFonts w:cs="Arial"/>
                <w:lang w:eastAsia="ja-JP"/>
              </w:rPr>
            </w:pPr>
          </w:p>
        </w:tc>
        <w:tc>
          <w:tcPr>
            <w:tcW w:w="1842" w:type="dxa"/>
            <w:vAlign w:val="center"/>
          </w:tcPr>
          <w:p w14:paraId="28FF5C2F" w14:textId="179FD02D"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3835" w:type="dxa"/>
          </w:tcPr>
          <w:p w14:paraId="67804A05" w14:textId="72C38E2A"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4F3600E3" w14:textId="77777777" w:rsidTr="00AB0EDD">
        <w:trPr>
          <w:cantSplit/>
          <w:jc w:val="center"/>
        </w:trPr>
        <w:tc>
          <w:tcPr>
            <w:tcW w:w="2572" w:type="dxa"/>
          </w:tcPr>
          <w:p w14:paraId="2498C8A9" w14:textId="3AA36933"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PCell</w:t>
            </w:r>
          </w:p>
        </w:tc>
        <w:tc>
          <w:tcPr>
            <w:tcW w:w="851" w:type="dxa"/>
            <w:vAlign w:val="center"/>
          </w:tcPr>
          <w:p w14:paraId="1456CD85" w14:textId="77777777" w:rsidR="00B46438" w:rsidRPr="003E6E07" w:rsidRDefault="00B46438" w:rsidP="005E6F01">
            <w:pPr>
              <w:pStyle w:val="TAC"/>
              <w:rPr>
                <w:rFonts w:cs="Arial"/>
                <w:lang w:eastAsia="ja-JP"/>
              </w:rPr>
            </w:pPr>
          </w:p>
        </w:tc>
        <w:tc>
          <w:tcPr>
            <w:tcW w:w="1842" w:type="dxa"/>
          </w:tcPr>
          <w:p w14:paraId="61171DCA" w14:textId="77777777" w:rsidR="00B46438" w:rsidRPr="003E6E07" w:rsidRDefault="00B46438" w:rsidP="005E6F01">
            <w:pPr>
              <w:pStyle w:val="TAC"/>
              <w:rPr>
                <w:rFonts w:cs="Arial"/>
                <w:lang w:eastAsia="ja-JP"/>
              </w:rPr>
            </w:pPr>
            <w:r w:rsidRPr="003E6E07">
              <w:rPr>
                <w:rFonts w:cs="Arial"/>
                <w:lang w:eastAsia="ja-JP"/>
              </w:rPr>
              <w:t>Cell1</w:t>
            </w:r>
          </w:p>
        </w:tc>
        <w:tc>
          <w:tcPr>
            <w:tcW w:w="3835" w:type="dxa"/>
          </w:tcPr>
          <w:p w14:paraId="4EDEAA3F" w14:textId="2DDDF4DE" w:rsidR="00B46438" w:rsidRPr="003E6E07" w:rsidRDefault="00B46438" w:rsidP="005E6F01">
            <w:pPr>
              <w:pStyle w:val="TAL"/>
              <w:rPr>
                <w:rFonts w:cs="Arial"/>
                <w:lang w:eastAsia="ja-JP"/>
              </w:rPr>
            </w:pP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1512C9BA" w14:textId="77777777" w:rsidTr="00AB0EDD">
        <w:trPr>
          <w:cantSplit/>
          <w:jc w:val="center"/>
        </w:trPr>
        <w:tc>
          <w:tcPr>
            <w:tcW w:w="2572" w:type="dxa"/>
          </w:tcPr>
          <w:p w14:paraId="65CCE1AC" w14:textId="3E4757E5"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r w:rsidRPr="003E6E07">
              <w:rPr>
                <w:rFonts w:cs="Arial"/>
                <w:lang w:eastAsia="ja-JP"/>
              </w:rPr>
              <w:t>PSCell</w:t>
            </w:r>
          </w:p>
        </w:tc>
        <w:tc>
          <w:tcPr>
            <w:tcW w:w="851" w:type="dxa"/>
            <w:vAlign w:val="center"/>
          </w:tcPr>
          <w:p w14:paraId="7FFA822F" w14:textId="77777777" w:rsidR="00B46438" w:rsidRPr="003E6E07" w:rsidRDefault="00B46438" w:rsidP="005E6F01">
            <w:pPr>
              <w:pStyle w:val="TAC"/>
              <w:rPr>
                <w:rFonts w:cs="Arial"/>
                <w:lang w:eastAsia="ja-JP"/>
              </w:rPr>
            </w:pPr>
          </w:p>
        </w:tc>
        <w:tc>
          <w:tcPr>
            <w:tcW w:w="1842" w:type="dxa"/>
          </w:tcPr>
          <w:p w14:paraId="48614B32" w14:textId="77777777" w:rsidR="00B46438" w:rsidRPr="003E6E07" w:rsidRDefault="00B46438" w:rsidP="005E6F01">
            <w:pPr>
              <w:pStyle w:val="TAC"/>
              <w:rPr>
                <w:rFonts w:cs="Arial"/>
                <w:lang w:eastAsia="ja-JP"/>
              </w:rPr>
            </w:pPr>
            <w:r w:rsidRPr="003E6E07">
              <w:rPr>
                <w:rFonts w:cs="Arial"/>
                <w:lang w:eastAsia="ja-JP"/>
              </w:rPr>
              <w:t>Cell2</w:t>
            </w:r>
          </w:p>
        </w:tc>
        <w:tc>
          <w:tcPr>
            <w:tcW w:w="3835" w:type="dxa"/>
          </w:tcPr>
          <w:p w14:paraId="578E9C66" w14:textId="1744A0D8" w:rsidR="00B46438" w:rsidRPr="003E6E07" w:rsidRDefault="00B46438" w:rsidP="005E6F01">
            <w:pPr>
              <w:pStyle w:val="TAL"/>
              <w:rPr>
                <w:rFonts w:cs="Arial"/>
                <w:lang w:eastAsia="ja-JP"/>
              </w:rPr>
            </w:pP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70CBA276" w14:textId="77777777" w:rsidTr="00AB0EDD">
        <w:trPr>
          <w:cantSplit/>
          <w:jc w:val="center"/>
        </w:trPr>
        <w:tc>
          <w:tcPr>
            <w:tcW w:w="2572" w:type="dxa"/>
          </w:tcPr>
          <w:p w14:paraId="0CD1A1CA" w14:textId="7B54145B"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61388538" w14:textId="77777777" w:rsidR="00B46438" w:rsidRPr="003E6E07" w:rsidRDefault="00B46438" w:rsidP="005E6F01">
            <w:pPr>
              <w:pStyle w:val="TAC"/>
              <w:rPr>
                <w:rFonts w:cs="Arial"/>
                <w:lang w:eastAsia="ja-JP"/>
              </w:rPr>
            </w:pPr>
          </w:p>
        </w:tc>
        <w:tc>
          <w:tcPr>
            <w:tcW w:w="1842" w:type="dxa"/>
          </w:tcPr>
          <w:p w14:paraId="505B9015" w14:textId="77777777" w:rsidR="00B46438" w:rsidRPr="003E6E07" w:rsidRDefault="00B46438" w:rsidP="005E6F01">
            <w:pPr>
              <w:pStyle w:val="TAC"/>
              <w:rPr>
                <w:rFonts w:cs="Arial"/>
                <w:lang w:eastAsia="ja-JP"/>
              </w:rPr>
            </w:pPr>
            <w:r w:rsidRPr="003E6E07">
              <w:rPr>
                <w:rFonts w:cs="Arial"/>
                <w:lang w:eastAsia="ja-JP"/>
              </w:rPr>
              <w:t>Normal</w:t>
            </w:r>
          </w:p>
        </w:tc>
        <w:tc>
          <w:tcPr>
            <w:tcW w:w="3835" w:type="dxa"/>
          </w:tcPr>
          <w:p w14:paraId="63B34E31" w14:textId="77777777" w:rsidR="00B46438" w:rsidRPr="003E6E07" w:rsidRDefault="00B46438" w:rsidP="005E6F01">
            <w:pPr>
              <w:pStyle w:val="TAL"/>
              <w:rPr>
                <w:rFonts w:cs="Arial"/>
                <w:lang w:eastAsia="ja-JP"/>
              </w:rPr>
            </w:pPr>
          </w:p>
        </w:tc>
      </w:tr>
      <w:tr w:rsidR="00B46438" w:rsidRPr="003E6E07" w14:paraId="55DE8856" w14:textId="77777777" w:rsidTr="00AB0EDD">
        <w:trPr>
          <w:cantSplit/>
          <w:jc w:val="center"/>
        </w:trPr>
        <w:tc>
          <w:tcPr>
            <w:tcW w:w="2572" w:type="dxa"/>
          </w:tcPr>
          <w:p w14:paraId="4F2481F3"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469A357F" w14:textId="77777777" w:rsidR="00B46438" w:rsidRPr="003E6E07" w:rsidRDefault="00B46438" w:rsidP="005E6F01">
            <w:pPr>
              <w:pStyle w:val="TAC"/>
              <w:rPr>
                <w:rFonts w:cs="Arial"/>
                <w:lang w:eastAsia="ja-JP"/>
              </w:rPr>
            </w:pPr>
          </w:p>
        </w:tc>
        <w:tc>
          <w:tcPr>
            <w:tcW w:w="1842" w:type="dxa"/>
            <w:vAlign w:val="center"/>
          </w:tcPr>
          <w:p w14:paraId="25032A65" w14:textId="77777777" w:rsidR="00B46438" w:rsidRPr="003E6E07" w:rsidRDefault="00B46438" w:rsidP="005E6F01">
            <w:pPr>
              <w:pStyle w:val="TAC"/>
              <w:rPr>
                <w:rFonts w:cs="Arial"/>
                <w:lang w:eastAsia="ja-JP"/>
              </w:rPr>
            </w:pPr>
            <w:r w:rsidRPr="003E6E07">
              <w:rPr>
                <w:rFonts w:cs="Arial"/>
                <w:lang w:eastAsia="ja-JP"/>
              </w:rPr>
              <w:t>ON</w:t>
            </w:r>
          </w:p>
        </w:tc>
        <w:tc>
          <w:tcPr>
            <w:tcW w:w="3835" w:type="dxa"/>
          </w:tcPr>
          <w:p w14:paraId="057E35B1" w14:textId="4C22B314"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w:t>
            </w:r>
            <w:r w:rsidRPr="003E6E07">
              <w:rPr>
                <w:lang w:eastAsia="ja-JP"/>
              </w:rPr>
              <w:t>7.4.1.5</w:t>
            </w:r>
            <w:r w:rsidR="00AB0EDD" w:rsidRPr="003E6E07">
              <w:rPr>
                <w:lang w:eastAsia="ja-JP"/>
              </w:rPr>
              <w:noBreakHyphen/>
            </w:r>
            <w:r w:rsidRPr="003E6E07">
              <w:rPr>
                <w:rFonts w:eastAsia="PMingLiU"/>
                <w:lang w:eastAsia="zh-TW"/>
              </w:rPr>
              <w:t>2</w:t>
            </w:r>
            <w:r w:rsidR="00AB0EDD" w:rsidRPr="003E6E07">
              <w:rPr>
                <w:rFonts w:eastAsia="PMingLiU"/>
                <w:lang w:eastAsia="zh-TW"/>
              </w:rPr>
              <w:t>.</w:t>
            </w:r>
          </w:p>
        </w:tc>
      </w:tr>
      <w:tr w:rsidR="00B46438" w:rsidRPr="003E6E07" w14:paraId="690FF12B" w14:textId="77777777" w:rsidTr="00AB0EDD">
        <w:trPr>
          <w:cantSplit/>
          <w:jc w:val="center"/>
        </w:trPr>
        <w:tc>
          <w:tcPr>
            <w:tcW w:w="2572" w:type="dxa"/>
          </w:tcPr>
          <w:p w14:paraId="55213E8E" w14:textId="2962C94D"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7769BC54" w14:textId="77777777" w:rsidR="00B46438" w:rsidRPr="003E6E07" w:rsidRDefault="00B46438" w:rsidP="005E6F01">
            <w:pPr>
              <w:pStyle w:val="TAC"/>
              <w:rPr>
                <w:rFonts w:cs="Arial"/>
                <w:lang w:eastAsia="ja-JP"/>
              </w:rPr>
            </w:pPr>
          </w:p>
        </w:tc>
        <w:tc>
          <w:tcPr>
            <w:tcW w:w="1842" w:type="dxa"/>
            <w:vAlign w:val="center"/>
          </w:tcPr>
          <w:p w14:paraId="2E6ACE30" w14:textId="77777777" w:rsidR="00B46438" w:rsidRPr="003E6E07" w:rsidRDefault="00B46438" w:rsidP="005E6F01">
            <w:pPr>
              <w:pStyle w:val="TAC"/>
              <w:rPr>
                <w:rFonts w:cs="Arial"/>
                <w:lang w:eastAsia="ja-JP"/>
              </w:rPr>
            </w:pPr>
            <w:r w:rsidRPr="003E6E07">
              <w:rPr>
                <w:rFonts w:cs="Arial"/>
                <w:lang w:eastAsia="ja-JP"/>
              </w:rPr>
              <w:t>OFF</w:t>
            </w:r>
          </w:p>
        </w:tc>
        <w:tc>
          <w:tcPr>
            <w:tcW w:w="3835" w:type="dxa"/>
          </w:tcPr>
          <w:p w14:paraId="5274E206" w14:textId="77777777" w:rsidR="00B46438" w:rsidRPr="003E6E07" w:rsidRDefault="00B46438" w:rsidP="005E6F01">
            <w:pPr>
              <w:pStyle w:val="TAL"/>
              <w:rPr>
                <w:rFonts w:cs="Arial"/>
                <w:lang w:eastAsia="ja-JP"/>
              </w:rPr>
            </w:pPr>
          </w:p>
        </w:tc>
      </w:tr>
      <w:tr w:rsidR="00B46438" w:rsidRPr="003E6E07" w14:paraId="1CF939BA" w14:textId="77777777" w:rsidTr="00AB0EDD">
        <w:trPr>
          <w:cantSplit/>
          <w:jc w:val="center"/>
        </w:trPr>
        <w:tc>
          <w:tcPr>
            <w:tcW w:w="2572" w:type="dxa"/>
          </w:tcPr>
          <w:p w14:paraId="23A3FB87"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64F53C03" w14:textId="77777777" w:rsidR="00B46438" w:rsidRPr="003E6E07" w:rsidRDefault="00B46438" w:rsidP="005E6F01">
            <w:pPr>
              <w:pStyle w:val="TAC"/>
              <w:rPr>
                <w:rFonts w:cs="Arial"/>
                <w:lang w:eastAsia="ja-JP"/>
              </w:rPr>
            </w:pPr>
            <w:r w:rsidRPr="003E6E07">
              <w:rPr>
                <w:rFonts w:cs="Arial"/>
                <w:lang w:eastAsia="ja-JP"/>
              </w:rPr>
              <w:t>s</w:t>
            </w:r>
          </w:p>
        </w:tc>
        <w:tc>
          <w:tcPr>
            <w:tcW w:w="1842" w:type="dxa"/>
          </w:tcPr>
          <w:p w14:paraId="2F0C345B" w14:textId="77777777" w:rsidR="00B46438" w:rsidRPr="003E6E07" w:rsidRDefault="00B46438" w:rsidP="005E6F01">
            <w:pPr>
              <w:pStyle w:val="TAC"/>
              <w:rPr>
                <w:rFonts w:cs="Arial"/>
                <w:lang w:eastAsia="ja-JP"/>
              </w:rPr>
            </w:pPr>
            <w:r w:rsidRPr="003E6E07">
              <w:rPr>
                <w:rFonts w:cs="Arial"/>
                <w:lang w:eastAsia="ja-JP"/>
              </w:rPr>
              <w:t>10</w:t>
            </w:r>
          </w:p>
        </w:tc>
        <w:tc>
          <w:tcPr>
            <w:tcW w:w="3835" w:type="dxa"/>
          </w:tcPr>
          <w:p w14:paraId="024144CE" w14:textId="77777777" w:rsidR="00B46438" w:rsidRPr="003E6E07" w:rsidRDefault="00B46438" w:rsidP="005E6F01">
            <w:pPr>
              <w:pStyle w:val="TAL"/>
              <w:rPr>
                <w:rFonts w:cs="Arial"/>
                <w:lang w:eastAsia="ja-JP"/>
              </w:rPr>
            </w:pPr>
          </w:p>
        </w:tc>
      </w:tr>
      <w:tr w:rsidR="00B46438" w:rsidRPr="003E6E07" w14:paraId="3347F165" w14:textId="77777777" w:rsidTr="00AB0EDD">
        <w:trPr>
          <w:cantSplit/>
          <w:jc w:val="center"/>
        </w:trPr>
        <w:tc>
          <w:tcPr>
            <w:tcW w:w="9100" w:type="dxa"/>
            <w:gridSpan w:val="4"/>
          </w:tcPr>
          <w:p w14:paraId="20285277" w14:textId="6E0BD61B" w:rsidR="00B46438" w:rsidRPr="003E6E07" w:rsidRDefault="00AB0EDD" w:rsidP="005E6F01">
            <w:pPr>
              <w:pStyle w:val="TAN"/>
              <w:rPr>
                <w:rFonts w:cs="Arial"/>
                <w:lang w:eastAsia="ja-JP"/>
              </w:rPr>
            </w:pPr>
            <w:r w:rsidRPr="003E6E07">
              <w:rPr>
                <w:rFonts w:cs="Arial"/>
                <w:lang w:eastAsia="ko-KR"/>
              </w:rPr>
              <w:t>NOTE 1:</w:t>
            </w:r>
            <w:r w:rsidR="00B46438" w:rsidRPr="003E6E07">
              <w:rPr>
                <w:rFonts w:cs="Arial"/>
                <w:lang w:eastAsia="ko-KR"/>
              </w:rPr>
              <w:tab/>
              <w:t>This</w:t>
            </w:r>
            <w:r w:rsidRPr="003E6E07">
              <w:rPr>
                <w:rFonts w:cs="Arial"/>
                <w:lang w:eastAsia="ko-KR"/>
              </w:rPr>
              <w:t xml:space="preserve"> </w:t>
            </w:r>
            <w:r w:rsidR="00B46438" w:rsidRPr="003E6E07">
              <w:rPr>
                <w:rFonts w:cs="Arial"/>
                <w:lang w:eastAsia="ko-KR"/>
              </w:rPr>
              <w:t>test</w:t>
            </w:r>
            <w:r w:rsidRPr="003E6E07">
              <w:rPr>
                <w:rFonts w:cs="Arial"/>
                <w:lang w:eastAsia="ko-KR"/>
              </w:rPr>
              <w:t xml:space="preserve"> </w:t>
            </w:r>
            <w:r w:rsidR="00B46438" w:rsidRPr="003E6E07">
              <w:rPr>
                <w:rFonts w:cs="Arial"/>
                <w:lang w:eastAsia="ko-KR"/>
              </w:rPr>
              <w:t>verifies</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RRM</w:t>
            </w:r>
            <w:r w:rsidRPr="003E6E07">
              <w:rPr>
                <w:rFonts w:cs="Arial"/>
                <w:lang w:eastAsia="ko-KR"/>
              </w:rPr>
              <w:t xml:space="preserve"> </w:t>
            </w:r>
            <w:r w:rsidR="00B46438" w:rsidRPr="003E6E07">
              <w:rPr>
                <w:rFonts w:cs="Arial"/>
                <w:lang w:eastAsia="ko-KR"/>
              </w:rPr>
              <w:t>requirement</w:t>
            </w:r>
            <w:r w:rsidRPr="003E6E07">
              <w:rPr>
                <w:rFonts w:cs="Arial"/>
                <w:lang w:eastAsia="ko-KR"/>
              </w:rPr>
              <w:t xml:space="preserve"> </w:t>
            </w:r>
            <w:r w:rsidR="00B46438" w:rsidRPr="003E6E07">
              <w:rPr>
                <w:rFonts w:cs="Arial"/>
                <w:lang w:eastAsia="ko-KR"/>
              </w:rPr>
              <w:t>which</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independent</w:t>
            </w:r>
            <w:r w:rsidRPr="003E6E07">
              <w:rPr>
                <w:rFonts w:cs="Arial"/>
                <w:lang w:eastAsia="ko-KR"/>
              </w:rPr>
              <w:t xml:space="preserve"> </w:t>
            </w:r>
            <w:r w:rsidR="00B46438" w:rsidRPr="003E6E07">
              <w:rPr>
                <w:rFonts w:cs="Arial"/>
                <w:lang w:eastAsia="ko-KR"/>
              </w:rPr>
              <w:t>of</w:t>
            </w:r>
            <w:r w:rsidRPr="003E6E07">
              <w:rPr>
                <w:rFonts w:cs="Arial"/>
                <w:lang w:eastAsia="ko-KR"/>
              </w:rPr>
              <w:t xml:space="preserve"> </w:t>
            </w:r>
            <w:r w:rsidR="00B46438" w:rsidRPr="003E6E07">
              <w:rPr>
                <w:rFonts w:cs="Arial"/>
                <w:lang w:eastAsia="ko-KR"/>
              </w:rPr>
              <w:t>channel</w:t>
            </w:r>
            <w:r w:rsidRPr="003E6E07">
              <w:rPr>
                <w:rFonts w:cs="Arial"/>
                <w:lang w:eastAsia="ko-KR"/>
              </w:rPr>
              <w:t xml:space="preserve"> </w:t>
            </w:r>
            <w:r w:rsidR="00B46438" w:rsidRPr="003E6E07">
              <w:rPr>
                <w:rFonts w:cs="Arial"/>
                <w:lang w:eastAsia="ko-KR"/>
              </w:rPr>
              <w:t>bandwidth</w:t>
            </w:r>
            <w:r w:rsidRPr="003E6E07">
              <w:rPr>
                <w:rFonts w:cs="Arial"/>
                <w:lang w:eastAsia="ko-KR"/>
              </w:rPr>
              <w:t xml:space="preserve"> </w:t>
            </w:r>
            <w:r w:rsidR="00B46438" w:rsidRPr="003E6E07">
              <w:rPr>
                <w:rFonts w:cs="Arial"/>
                <w:lang w:eastAsia="ko-KR"/>
              </w:rPr>
              <w:t>and</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performed</w:t>
            </w:r>
            <w:r w:rsidRPr="003E6E07">
              <w:rPr>
                <w:rFonts w:cs="Arial"/>
                <w:lang w:eastAsia="ko-KR"/>
              </w:rPr>
              <w:t xml:space="preserve"> </w:t>
            </w:r>
            <w:r w:rsidR="00B46438" w:rsidRPr="003E6E07">
              <w:rPr>
                <w:rFonts w:cs="Arial"/>
                <w:lang w:eastAsia="ko-KR"/>
              </w:rPr>
              <w:t>according</w:t>
            </w:r>
            <w:r w:rsidRPr="003E6E07">
              <w:rPr>
                <w:rFonts w:cs="Arial"/>
                <w:lang w:eastAsia="ko-KR"/>
              </w:rPr>
              <w:t xml:space="preserve"> </w:t>
            </w:r>
            <w:r w:rsidR="00B46438" w:rsidRPr="003E6E07">
              <w:rPr>
                <w:rFonts w:cs="Arial"/>
                <w:lang w:eastAsia="ko-KR"/>
              </w:rPr>
              <w:t>to</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principle</w:t>
            </w:r>
            <w:r w:rsidRPr="003E6E07">
              <w:rPr>
                <w:rFonts w:cs="Arial"/>
                <w:lang w:eastAsia="ko-KR"/>
              </w:rPr>
              <w:t xml:space="preserve"> </w:t>
            </w:r>
            <w:r w:rsidR="00B46438" w:rsidRPr="003E6E07">
              <w:rPr>
                <w:rFonts w:cs="Arial"/>
                <w:lang w:eastAsia="ko-KR"/>
              </w:rPr>
              <w:t>defined</w:t>
            </w:r>
            <w:r w:rsidRPr="003E6E07">
              <w:rPr>
                <w:rFonts w:cs="Arial"/>
                <w:lang w:eastAsia="ko-KR"/>
              </w:rPr>
              <w:t xml:space="preserve"> </w:t>
            </w:r>
            <w:r w:rsidR="00B46438" w:rsidRPr="003E6E07">
              <w:rPr>
                <w:rFonts w:cs="Arial"/>
                <w:lang w:eastAsia="ko-KR"/>
              </w:rPr>
              <w:t>in</w:t>
            </w:r>
            <w:r w:rsidRPr="003E6E07">
              <w:rPr>
                <w:rFonts w:cs="Arial"/>
                <w:lang w:eastAsia="ko-KR"/>
              </w:rPr>
              <w:t xml:space="preserve"> clause </w:t>
            </w:r>
            <w:r w:rsidR="00B46438" w:rsidRPr="003E6E07">
              <w:rPr>
                <w:rFonts w:cs="Arial"/>
                <w:lang w:eastAsia="ko-KR"/>
              </w:rPr>
              <w:t>A.3.6.1.</w:t>
            </w:r>
          </w:p>
          <w:p w14:paraId="45F06B0F" w14:textId="12AF8A26" w:rsidR="00B46438" w:rsidRPr="003E6E07" w:rsidRDefault="00AB0EDD" w:rsidP="005E6F01">
            <w:pPr>
              <w:pStyle w:val="TAN"/>
              <w:rPr>
                <w:rFonts w:cs="Arial"/>
                <w:lang w:eastAsia="ja-JP"/>
              </w:rPr>
            </w:pPr>
            <w:r w:rsidRPr="003E6E07">
              <w:rPr>
                <w:rFonts w:cs="Arial"/>
                <w:lang w:eastAsia="ko-KR"/>
              </w:rPr>
              <w:t>NOTE 2:</w:t>
            </w:r>
            <w:r w:rsidR="00B46438" w:rsidRPr="003E6E07">
              <w:rPr>
                <w:rFonts w:cs="Arial"/>
                <w:lang w:eastAsia="ko-KR"/>
              </w:rPr>
              <w:tab/>
            </w:r>
            <w:r w:rsidR="00B46438" w:rsidRPr="003E6E07">
              <w:rPr>
                <w:rFonts w:cs="Arial"/>
                <w:lang w:eastAsia="ja-JP"/>
              </w:rPr>
              <w:t>A</w:t>
            </w:r>
            <w:r w:rsidRPr="003E6E07">
              <w:rPr>
                <w:rFonts w:cs="Arial"/>
                <w:lang w:eastAsia="ja-JP"/>
              </w:rPr>
              <w:t xml:space="preserve"> </w:t>
            </w:r>
            <w:r w:rsidR="00B46438" w:rsidRPr="003E6E07">
              <w:rPr>
                <w:rFonts w:cs="Arial"/>
                <w:lang w:eastAsia="ja-JP"/>
              </w:rPr>
              <w:t>UE</w:t>
            </w:r>
            <w:r w:rsidRPr="003E6E07">
              <w:rPr>
                <w:rFonts w:cs="Arial"/>
                <w:lang w:eastAsia="ja-JP"/>
              </w:rPr>
              <w:t xml:space="preserve"> </w:t>
            </w:r>
            <w:r w:rsidR="00B46438" w:rsidRPr="003E6E07">
              <w:rPr>
                <w:rFonts w:cs="Arial"/>
                <w:lang w:eastAsia="ja-JP"/>
              </w:rPr>
              <w:t>capable</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synchronous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asynchronous</w:t>
            </w:r>
            <w:r w:rsidRPr="003E6E07">
              <w:rPr>
                <w:rFonts w:cs="Arial"/>
                <w:lang w:eastAsia="ja-JP"/>
              </w:rPr>
              <w:t xml:space="preserve"> </w:t>
            </w:r>
            <w:r w:rsidR="00B46438" w:rsidRPr="003E6E07">
              <w:rPr>
                <w:rFonts w:cs="Arial"/>
                <w:lang w:eastAsia="ja-JP"/>
              </w:rPr>
              <w:t>DC</w:t>
            </w:r>
            <w:r w:rsidRPr="003E6E07">
              <w:rPr>
                <w:rFonts w:cs="Arial"/>
                <w:lang w:eastAsia="ja-JP"/>
              </w:rPr>
              <w:t xml:space="preserve"> </w:t>
            </w:r>
            <w:r w:rsidR="00B46438" w:rsidRPr="003E6E07">
              <w:rPr>
                <w:rFonts w:cs="Arial"/>
                <w:lang w:eastAsia="ja-JP"/>
              </w:rPr>
              <w:t>operations</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only</w:t>
            </w:r>
            <w:r w:rsidRPr="003E6E07">
              <w:rPr>
                <w:rFonts w:cs="Arial"/>
                <w:lang w:eastAsia="ja-JP"/>
              </w:rPr>
              <w:t xml:space="preserve"> </w:t>
            </w:r>
            <w:r w:rsidR="00B46438" w:rsidRPr="003E6E07">
              <w:rPr>
                <w:rFonts w:cs="Arial"/>
                <w:lang w:eastAsia="ja-JP"/>
              </w:rPr>
              <w:t>required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pass</w:t>
            </w:r>
            <w:r w:rsidRPr="003E6E07">
              <w:rPr>
                <w:rFonts w:cs="Arial"/>
                <w:lang w:eastAsia="ja-JP"/>
              </w:rPr>
              <w:t xml:space="preserve"> </w:t>
            </w:r>
            <w:r w:rsidR="00B46438" w:rsidRPr="003E6E07">
              <w:rPr>
                <w:rFonts w:cs="Arial"/>
                <w:lang w:eastAsia="ja-JP"/>
              </w:rPr>
              <w:t>this</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case</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accordance</w:t>
            </w:r>
            <w:r w:rsidRPr="003E6E07">
              <w:rPr>
                <w:rFonts w:cs="Arial"/>
                <w:lang w:eastAsia="ja-JP"/>
              </w:rPr>
              <w:t xml:space="preserve"> </w:t>
            </w:r>
            <w:r w:rsidR="00B46438" w:rsidRPr="003E6E07">
              <w:rPr>
                <w:rFonts w:cs="Arial"/>
                <w:lang w:eastAsia="ja-JP"/>
              </w:rPr>
              <w:t>with</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principle</w:t>
            </w:r>
            <w:r w:rsidRPr="003E6E07">
              <w:rPr>
                <w:rFonts w:cs="Arial"/>
                <w:lang w:eastAsia="ja-JP"/>
              </w:rPr>
              <w:t xml:space="preserve"> </w:t>
            </w:r>
            <w:r w:rsidR="00B46438" w:rsidRPr="003E6E07">
              <w:rPr>
                <w:rFonts w:cs="Arial"/>
                <w:lang w:eastAsia="ja-JP"/>
              </w:rPr>
              <w:t>defined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clause </w:t>
            </w:r>
            <w:r w:rsidR="00B46438" w:rsidRPr="003E6E07">
              <w:rPr>
                <w:rFonts w:cs="Arial"/>
                <w:lang w:eastAsia="ja-JP"/>
              </w:rPr>
              <w:t>A.3.11.</w:t>
            </w:r>
          </w:p>
        </w:tc>
      </w:tr>
    </w:tbl>
    <w:p w14:paraId="6A048C73" w14:textId="77777777" w:rsidR="00B46438" w:rsidRPr="003E6E07" w:rsidRDefault="00B46438" w:rsidP="00B46438"/>
    <w:p w14:paraId="4B8D1309" w14:textId="77777777" w:rsidR="00B46438" w:rsidRPr="003E6E07" w:rsidRDefault="00B46438" w:rsidP="00B46438">
      <w:pPr>
        <w:pStyle w:val="Heading5"/>
      </w:pPr>
      <w:r w:rsidRPr="003E6E07">
        <w:rPr>
          <w:rFonts w:eastAsia="PMingLiU"/>
          <w:lang w:eastAsia="zh-TW"/>
        </w:rPr>
        <w:t>7.4.1.4.2</w:t>
      </w:r>
      <w:r w:rsidRPr="003E6E07">
        <w:rPr>
          <w:rFonts w:eastAsia="PMingLiU"/>
          <w:lang w:eastAsia="zh-TW"/>
        </w:rPr>
        <w:tab/>
        <w:t>Test procedure</w:t>
      </w:r>
    </w:p>
    <w:p w14:paraId="7E201263" w14:textId="5721B1E2" w:rsidR="00B46438" w:rsidRPr="003E6E07" w:rsidRDefault="00B46438" w:rsidP="00B46438">
      <w:r w:rsidRPr="003E6E07">
        <w:t xml:space="preserve">The test consists of </w:t>
      </w:r>
      <w:r w:rsidRPr="003E6E07">
        <w:rPr>
          <w:lang w:eastAsia="zh-TW"/>
        </w:rPr>
        <w:t>two cells: Cell1 and Cell2. Cell1 is PCell and Cell2 is PSCell</w:t>
      </w:r>
      <w:r w:rsidRPr="003E6E07">
        <w:t>.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Prior to start of T1 the DRX inactivity timer for the PSCell have already expired. During T1 the UE shall be continuously scheduled on PCell while not scheduled on PSCell</w:t>
      </w:r>
      <w:r w:rsidR="00AB0EDD" w:rsidRPr="003E6E07">
        <w:t>:</w:t>
      </w:r>
    </w:p>
    <w:p w14:paraId="2F6E632A" w14:textId="21BCE1F0"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38DF1E32"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62963922" w14:textId="70798F4D"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w:t>
      </w:r>
      <w:r w:rsidR="00E656F4">
        <w:t xml:space="preserve"> 3GPP</w:t>
      </w:r>
      <w:r w:rsidRPr="003E6E07">
        <w:t xml:space="preserve"> TS 36.508 [7] clause 7.2A.</w:t>
      </w:r>
      <w:r w:rsidRPr="003E6E07">
        <w:rPr>
          <w:lang w:eastAsia="zh-TW"/>
        </w:rPr>
        <w:t>3A</w:t>
      </w:r>
      <w:r w:rsidRPr="003E6E07">
        <w:rPr>
          <w:lang w:eastAsia="zh-CN"/>
        </w:rPr>
        <w:t xml:space="preserve"> with the message content exceptions defined in clause 7.4.1.4.3</w:t>
      </w:r>
      <w:r w:rsidRPr="003E6E07">
        <w:t>.</w:t>
      </w:r>
    </w:p>
    <w:p w14:paraId="381AA671"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17015C3" w14:textId="77777777" w:rsidR="00B46438" w:rsidRPr="003E6E07" w:rsidRDefault="00B46438" w:rsidP="00AB0EDD">
      <w:pPr>
        <w:pStyle w:val="B1"/>
        <w:ind w:left="709" w:hanging="425"/>
      </w:pPr>
      <w:r w:rsidRPr="003E6E07">
        <w:t>5.</w:t>
      </w:r>
      <w:r w:rsidRPr="003E6E07">
        <w:tab/>
        <w:t xml:space="preserve">The SS would ensure continuous transmission on PCell , while not scheduling on </w:t>
      </w:r>
      <w:r w:rsidRPr="003E6E07">
        <w:rPr>
          <w:lang w:eastAsia="zh-TW"/>
        </w:rPr>
        <w:t>PSCell</w:t>
      </w:r>
      <w:r w:rsidRPr="003E6E07" w:rsidDel="00EB3F36">
        <w:t xml:space="preserve"> </w:t>
      </w:r>
      <w:r w:rsidR="00613A41" w:rsidRPr="003E6E07">
        <w:t>at least</w:t>
      </w:r>
      <w:r w:rsidRPr="003E6E07">
        <w:t xml:space="preserve"> for 200 ms to ensure inactivity timer is expired on the UE for </w:t>
      </w:r>
      <w:r w:rsidRPr="003E6E07">
        <w:rPr>
          <w:lang w:eastAsia="zh-TW"/>
        </w:rPr>
        <w:t xml:space="preserve"> PSCell</w:t>
      </w:r>
      <w:r w:rsidRPr="003E6E07">
        <w:t>.</w:t>
      </w:r>
    </w:p>
    <w:p w14:paraId="73FFDC70" w14:textId="1980450F"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7.4.1.5-1. </w:t>
      </w:r>
      <w:r w:rsidRPr="003E6E07">
        <w:t xml:space="preserve">Propagation conditions are set according to </w:t>
      </w:r>
      <w:r w:rsidR="00E656F4">
        <w:t>clause </w:t>
      </w:r>
      <w:r w:rsidRPr="003E6E07">
        <w:t>B.1.1. T1 starts.</w:t>
      </w:r>
    </w:p>
    <w:p w14:paraId="39B8A59B"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7BB5FAF4" w14:textId="43FC9281"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xml:space="preserve">. Otherwise count a fail for the event </w:t>
      </w:r>
      <w:r w:rsidR="00E656F4">
        <w:t>"</w:t>
      </w:r>
      <w:r w:rsidRPr="003E6E07">
        <w:t>ACK/NACK</w:t>
      </w:r>
      <w:r w:rsidR="00E656F4">
        <w:rPr>
          <w:rFonts w:eastAsia="??"/>
        </w:rPr>
        <w:t>"</w:t>
      </w:r>
      <w:r w:rsidRPr="003E6E07">
        <w:rPr>
          <w:rFonts w:eastAsia="??"/>
        </w:rPr>
        <w:t>.</w:t>
      </w:r>
    </w:p>
    <w:p w14:paraId="0F696611" w14:textId="6782EFDF" w:rsidR="00B46438" w:rsidRPr="003E6E07" w:rsidRDefault="00B46438" w:rsidP="00AB0EDD">
      <w:pPr>
        <w:pStyle w:val="B1"/>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fail for the event </w:t>
      </w:r>
      <w:r w:rsidR="00E656F4">
        <w:t>"</w:t>
      </w:r>
      <w:r w:rsidRPr="003E6E07">
        <w:t>DTX</w:t>
      </w:r>
      <w:r w:rsidR="00E656F4">
        <w:rPr>
          <w:rFonts w:eastAsia="??"/>
        </w:rPr>
        <w:t>"</w:t>
      </w:r>
      <w:r w:rsidRPr="003E6E07">
        <w:rPr>
          <w:rFonts w:eastAsia="??"/>
        </w:rPr>
        <w:t>.</w:t>
      </w:r>
    </w:p>
    <w:p w14:paraId="597D64BA" w14:textId="77777777" w:rsidR="00B46438" w:rsidRPr="003E6E07" w:rsidRDefault="00B46438" w:rsidP="00AB0EDD">
      <w:pPr>
        <w:pStyle w:val="B1"/>
        <w:ind w:left="709" w:hanging="425"/>
      </w:pPr>
      <w:r w:rsidRPr="003E6E07">
        <w:rPr>
          <w:rFonts w:eastAsia="??"/>
        </w:rPr>
        <w:t>9.</w:t>
      </w:r>
      <w:r w:rsidRPr="003E6E07">
        <w:rPr>
          <w:rFonts w:eastAsia="??"/>
        </w:rPr>
        <w:tab/>
      </w:r>
      <w:r w:rsidRPr="003E6E07">
        <w:t>After the RRC connection release, the SS:</w:t>
      </w:r>
    </w:p>
    <w:p w14:paraId="7ADB3651" w14:textId="48AC2B8D" w:rsidR="00B46438" w:rsidRPr="003E6E07" w:rsidRDefault="00B46438" w:rsidP="00B46438">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46BFB650" w14:textId="43F78E11" w:rsidR="00B46438" w:rsidRPr="003E6E07" w:rsidRDefault="00B46438" w:rsidP="00B46438">
      <w:pPr>
        <w:pStyle w:val="B2"/>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43C202B0" w14:textId="77777777" w:rsidR="00B46438" w:rsidRPr="003E6E07" w:rsidRDefault="00B46438" w:rsidP="00AB0EDD">
      <w:pPr>
        <w:pStyle w:val="B1"/>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04EDFBCC" w14:textId="69F1FCE6" w:rsidR="00B46438" w:rsidRPr="003E6E07" w:rsidRDefault="00FB496A" w:rsidP="00B46438">
      <w:r w:rsidRPr="003E6E07">
        <w:t>Each of the events "</w:t>
      </w:r>
      <w:r w:rsidR="00B46438" w:rsidRPr="003E6E07">
        <w:t>ACK/NACK</w:t>
      </w:r>
      <w:r w:rsidRPr="003E6E07">
        <w:t>"</w:t>
      </w:r>
      <w:r w:rsidR="00B46438" w:rsidRPr="003E6E07">
        <w:t xml:space="preserve"> </w:t>
      </w:r>
      <w:r w:rsidRPr="003E6E07">
        <w:t>and "</w:t>
      </w:r>
      <w:r w:rsidR="00B46438" w:rsidRPr="003E6E07">
        <w:t>DTX</w:t>
      </w:r>
      <w:r w:rsidRPr="003E6E07">
        <w:t>"</w:t>
      </w:r>
      <w:r w:rsidR="00B46438" w:rsidRPr="003E6E07">
        <w:t xml:space="preserve"> is evaluated independently for the statistic, resulting in an event verdict: pass or fail. Each event is evaluated only until the confidence level according to Table G.2.3-1 in </w:t>
      </w:r>
      <w:r w:rsidR="00E656F4">
        <w:t>clause</w:t>
      </w:r>
      <w:r w:rsidR="00B46438" w:rsidRPr="003E6E07">
        <w:t xml:space="preserve"> G.2 is achieved. Different events may require different times for a verdict.</w:t>
      </w:r>
      <w:r w:rsidR="00B46438" w:rsidRPr="003E6E07">
        <w:br/>
        <w:t>If all events pass, the test passes. If one event fails, the test fails.</w:t>
      </w:r>
    </w:p>
    <w:p w14:paraId="38E17D21" w14:textId="77777777" w:rsidR="00B46438" w:rsidRPr="003E6E07" w:rsidRDefault="00B46438" w:rsidP="00B46438">
      <w:pPr>
        <w:pStyle w:val="Heading5"/>
      </w:pPr>
      <w:r w:rsidRPr="003E6E07">
        <w:lastRenderedPageBreak/>
        <w:t>7.4.1.4.3</w:t>
      </w:r>
      <w:r w:rsidRPr="003E6E07">
        <w:tab/>
        <w:t>Message contents</w:t>
      </w:r>
    </w:p>
    <w:p w14:paraId="3D8A216C" w14:textId="4D3A28E6" w:rsidR="002D26FD" w:rsidRPr="003E6E07" w:rsidRDefault="002D26FD" w:rsidP="002D26FD">
      <w:pPr>
        <w:rPr>
          <w:lang w:eastAsia="zh-CN"/>
        </w:rPr>
      </w:pPr>
      <w:r w:rsidRPr="003E6E07">
        <w:t xml:space="preserve">Message contents are according </w:t>
      </w:r>
      <w:r w:rsidR="00AB0EDD" w:rsidRPr="003E6E07">
        <w:t>to 3GPP TS</w:t>
      </w:r>
      <w:r w:rsidRPr="003E6E07">
        <w:t xml:space="preserve"> 36.508 [7] clause 4.6 with the following exceptions:</w:t>
      </w:r>
    </w:p>
    <w:p w14:paraId="7730FC2E" w14:textId="77777777" w:rsidR="002D26FD" w:rsidRPr="003E6E07" w:rsidRDefault="002D26FD" w:rsidP="002D26FD">
      <w:pPr>
        <w:pStyle w:val="TH"/>
        <w:rPr>
          <w:lang w:eastAsia="zh-CN"/>
        </w:rPr>
      </w:pPr>
      <w:r w:rsidRPr="003E6E07">
        <w:t xml:space="preserve">Table </w:t>
      </w:r>
      <w:r w:rsidRPr="003E6E07">
        <w:rPr>
          <w:lang w:eastAsia="zh-CN"/>
        </w:rPr>
        <w:t>7.4.1</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D26FD" w:rsidRPr="003E6E07" w14:paraId="27ACBF60" w14:textId="77777777" w:rsidTr="00AB0EDD">
        <w:trPr>
          <w:cantSplit/>
          <w:jc w:val="center"/>
        </w:trPr>
        <w:tc>
          <w:tcPr>
            <w:tcW w:w="8022" w:type="dxa"/>
            <w:gridSpan w:val="2"/>
          </w:tcPr>
          <w:p w14:paraId="2D4769A6" w14:textId="39DE421E" w:rsidR="002D26FD" w:rsidRPr="003E6E07" w:rsidRDefault="002D26FD"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2D26FD" w:rsidRPr="003E6E07" w14:paraId="5BFCA959" w14:textId="77777777" w:rsidTr="00AB0EDD">
        <w:trPr>
          <w:cantSplit/>
          <w:jc w:val="center"/>
        </w:trPr>
        <w:tc>
          <w:tcPr>
            <w:tcW w:w="5692" w:type="dxa"/>
          </w:tcPr>
          <w:p w14:paraId="293696F3" w14:textId="5905104F" w:rsidR="002D26FD" w:rsidRPr="003E6E07" w:rsidRDefault="002D26FD"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2E49B049" w14:textId="77777777" w:rsidR="002D26FD" w:rsidRPr="003E6E07" w:rsidRDefault="002D26FD" w:rsidP="006B2C15">
            <w:pPr>
              <w:pStyle w:val="TAL"/>
              <w:rPr>
                <w:lang w:eastAsia="zh-CN"/>
              </w:rPr>
            </w:pPr>
          </w:p>
        </w:tc>
      </w:tr>
      <w:tr w:rsidR="002D26FD" w:rsidRPr="003E6E07" w14:paraId="10DDA15F" w14:textId="77777777" w:rsidTr="00AB0EDD">
        <w:trPr>
          <w:cantSplit/>
          <w:jc w:val="center"/>
        </w:trPr>
        <w:tc>
          <w:tcPr>
            <w:tcW w:w="5692" w:type="dxa"/>
          </w:tcPr>
          <w:p w14:paraId="06F9AA74" w14:textId="152AA1E6" w:rsidR="002D26FD" w:rsidRPr="003E6E07" w:rsidRDefault="002D26FD"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330CE5EE" w14:textId="77777777" w:rsidR="002D26FD" w:rsidRPr="003E6E07" w:rsidRDefault="002D26FD" w:rsidP="006B2C15">
            <w:pPr>
              <w:pStyle w:val="TAL"/>
              <w:rPr>
                <w:lang w:eastAsia="zh-TW"/>
              </w:rPr>
            </w:pPr>
          </w:p>
        </w:tc>
      </w:tr>
    </w:tbl>
    <w:p w14:paraId="21847F0C" w14:textId="77777777" w:rsidR="002D26FD" w:rsidRPr="003E6E07" w:rsidRDefault="002D26FD" w:rsidP="002D26FD">
      <w:pPr>
        <w:rPr>
          <w:lang w:eastAsia="zh-TW"/>
        </w:rPr>
      </w:pPr>
    </w:p>
    <w:p w14:paraId="730AB869" w14:textId="77777777" w:rsidR="002D26FD" w:rsidRPr="003E6E07" w:rsidRDefault="002D26FD" w:rsidP="002D26FD">
      <w:pPr>
        <w:pStyle w:val="TH"/>
        <w:jc w:val="left"/>
      </w:pPr>
      <w:r w:rsidRPr="003E6E07">
        <w:t>Table 7.4.</w:t>
      </w:r>
      <w:r w:rsidRPr="003E6E07">
        <w:rPr>
          <w:lang w:eastAsia="zh-TW"/>
        </w:rPr>
        <w:t>1</w:t>
      </w:r>
      <w:r w:rsidRPr="003E6E07">
        <w:t>.4.3-</w:t>
      </w:r>
      <w:r w:rsidRPr="003E6E07">
        <w:rPr>
          <w:lang w:eastAsia="zh-CN"/>
        </w:rPr>
        <w:t>2</w:t>
      </w:r>
      <w:r w:rsidRPr="003E6E07">
        <w:t xml:space="preserve">: </w:t>
      </w:r>
      <w:r w:rsidRPr="003E6E07">
        <w:rPr>
          <w:i/>
        </w:rPr>
        <w:t>RRCConnectionReconfiguration</w:t>
      </w:r>
      <w:r w:rsidRPr="003E6E07">
        <w:t>: Additional E-UTRAN FDD-FDD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2D26FD" w:rsidRPr="003E6E07" w14:paraId="3E47858F" w14:textId="77777777" w:rsidTr="00AB0EDD">
        <w:trPr>
          <w:jc w:val="center"/>
        </w:trPr>
        <w:tc>
          <w:tcPr>
            <w:tcW w:w="9639" w:type="dxa"/>
            <w:gridSpan w:val="4"/>
          </w:tcPr>
          <w:p w14:paraId="7D51982A" w14:textId="3D96E864" w:rsidR="002D26FD" w:rsidRPr="003E6E07" w:rsidRDefault="002D26FD"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2D26FD" w:rsidRPr="003E6E07" w14:paraId="4C2259DE" w14:textId="77777777" w:rsidTr="00AB0EDD">
        <w:trPr>
          <w:jc w:val="center"/>
        </w:trPr>
        <w:tc>
          <w:tcPr>
            <w:tcW w:w="4427" w:type="dxa"/>
          </w:tcPr>
          <w:p w14:paraId="58DB93FE" w14:textId="706803EE" w:rsidR="002D26FD" w:rsidRPr="003E6E07" w:rsidRDefault="002D26FD"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7AC95754" w14:textId="77777777" w:rsidR="002D26FD" w:rsidRPr="003E6E07" w:rsidRDefault="002D26FD" w:rsidP="006B2C15">
            <w:pPr>
              <w:pStyle w:val="TAH"/>
              <w:rPr>
                <w:lang w:eastAsia="ja-JP"/>
              </w:rPr>
            </w:pPr>
            <w:r w:rsidRPr="003E6E07">
              <w:rPr>
                <w:lang w:eastAsia="ja-JP"/>
              </w:rPr>
              <w:t>Value/remark</w:t>
            </w:r>
          </w:p>
        </w:tc>
        <w:tc>
          <w:tcPr>
            <w:tcW w:w="1700" w:type="dxa"/>
          </w:tcPr>
          <w:p w14:paraId="19282C7A" w14:textId="77777777" w:rsidR="002D26FD" w:rsidRPr="003E6E07" w:rsidRDefault="002D26FD" w:rsidP="006B2C15">
            <w:pPr>
              <w:pStyle w:val="TAH"/>
              <w:rPr>
                <w:lang w:eastAsia="ja-JP"/>
              </w:rPr>
            </w:pPr>
            <w:r w:rsidRPr="003E6E07">
              <w:rPr>
                <w:lang w:eastAsia="ja-JP"/>
              </w:rPr>
              <w:t>Comment</w:t>
            </w:r>
          </w:p>
        </w:tc>
        <w:tc>
          <w:tcPr>
            <w:tcW w:w="1245" w:type="dxa"/>
          </w:tcPr>
          <w:p w14:paraId="353EFAA5" w14:textId="77777777" w:rsidR="002D26FD" w:rsidRPr="003E6E07" w:rsidRDefault="002D26FD" w:rsidP="006B2C15">
            <w:pPr>
              <w:pStyle w:val="TAH"/>
              <w:rPr>
                <w:lang w:eastAsia="ja-JP"/>
              </w:rPr>
            </w:pPr>
            <w:r w:rsidRPr="003E6E07">
              <w:rPr>
                <w:lang w:eastAsia="ja-JP"/>
              </w:rPr>
              <w:t>Condition</w:t>
            </w:r>
          </w:p>
        </w:tc>
      </w:tr>
      <w:tr w:rsidR="002D26FD" w:rsidRPr="003E6E07" w14:paraId="1A5F810A" w14:textId="77777777" w:rsidTr="00AB0EDD">
        <w:trPr>
          <w:jc w:val="center"/>
        </w:trPr>
        <w:tc>
          <w:tcPr>
            <w:tcW w:w="4427" w:type="dxa"/>
          </w:tcPr>
          <w:p w14:paraId="5CDE6FE4" w14:textId="570870EC" w:rsidR="002D26FD" w:rsidRPr="003E6E07" w:rsidRDefault="002D26FD"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5C775A4A" w14:textId="77777777" w:rsidR="002D26FD" w:rsidRPr="003E6E07" w:rsidRDefault="002D26FD" w:rsidP="006B2C15">
            <w:pPr>
              <w:pStyle w:val="TAL"/>
              <w:rPr>
                <w:lang w:eastAsia="ja-JP"/>
              </w:rPr>
            </w:pPr>
          </w:p>
        </w:tc>
        <w:tc>
          <w:tcPr>
            <w:tcW w:w="1700" w:type="dxa"/>
          </w:tcPr>
          <w:p w14:paraId="69CFA844" w14:textId="77777777" w:rsidR="002D26FD" w:rsidRPr="003E6E07" w:rsidRDefault="002D26FD" w:rsidP="006B2C15">
            <w:pPr>
              <w:pStyle w:val="TAL"/>
              <w:rPr>
                <w:lang w:eastAsia="ja-JP"/>
              </w:rPr>
            </w:pPr>
          </w:p>
        </w:tc>
        <w:tc>
          <w:tcPr>
            <w:tcW w:w="1245" w:type="dxa"/>
          </w:tcPr>
          <w:p w14:paraId="5E771B4F" w14:textId="77777777" w:rsidR="002D26FD" w:rsidRPr="003E6E07" w:rsidRDefault="002D26FD" w:rsidP="006B2C15">
            <w:pPr>
              <w:pStyle w:val="TAL"/>
              <w:rPr>
                <w:lang w:eastAsia="ja-JP"/>
              </w:rPr>
            </w:pPr>
          </w:p>
        </w:tc>
      </w:tr>
      <w:tr w:rsidR="002D26FD" w:rsidRPr="003E6E07" w14:paraId="4B3799E4" w14:textId="77777777" w:rsidTr="00AB0EDD">
        <w:trPr>
          <w:jc w:val="center"/>
        </w:trPr>
        <w:tc>
          <w:tcPr>
            <w:tcW w:w="4427" w:type="dxa"/>
          </w:tcPr>
          <w:p w14:paraId="5CE62037" w14:textId="1C940730" w:rsidR="002D26FD" w:rsidRPr="003E6E07" w:rsidRDefault="00AB0EDD" w:rsidP="006B2C15">
            <w:pPr>
              <w:pStyle w:val="TAL"/>
              <w:rPr>
                <w:snapToGrid w:val="0"/>
                <w:lang w:eastAsia="ja-JP"/>
              </w:rPr>
            </w:pPr>
            <w:r w:rsidRPr="003E6E07">
              <w:rPr>
                <w:snapToGrid w:val="0"/>
                <w:lang w:eastAsia="ja-JP"/>
              </w:rPr>
              <w:t xml:space="preserve">  </w:t>
            </w:r>
            <w:r w:rsidR="002D26FD" w:rsidRPr="003E6E07">
              <w:rPr>
                <w:snapToGrid w:val="0"/>
                <w:lang w:eastAsia="ja-JP"/>
              </w:rPr>
              <w:t>rrc-TransactionIdentifier</w:t>
            </w:r>
          </w:p>
        </w:tc>
        <w:tc>
          <w:tcPr>
            <w:tcW w:w="2267" w:type="dxa"/>
          </w:tcPr>
          <w:p w14:paraId="036ED80B" w14:textId="5AAE52C3" w:rsidR="002D26FD" w:rsidRPr="003E6E07" w:rsidRDefault="002D26FD"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4E62CD5A" w14:textId="77777777" w:rsidR="002D26FD" w:rsidRPr="003E6E07" w:rsidRDefault="002D26FD" w:rsidP="006B2C15">
            <w:pPr>
              <w:pStyle w:val="TAL"/>
              <w:rPr>
                <w:snapToGrid w:val="0"/>
                <w:lang w:eastAsia="ja-JP"/>
              </w:rPr>
            </w:pPr>
          </w:p>
        </w:tc>
        <w:tc>
          <w:tcPr>
            <w:tcW w:w="1245" w:type="dxa"/>
          </w:tcPr>
          <w:p w14:paraId="3F6CC7BE" w14:textId="77777777" w:rsidR="002D26FD" w:rsidRPr="003E6E07" w:rsidRDefault="002D26FD" w:rsidP="006B2C15">
            <w:pPr>
              <w:pStyle w:val="TAL"/>
              <w:rPr>
                <w:snapToGrid w:val="0"/>
                <w:lang w:eastAsia="ja-JP"/>
              </w:rPr>
            </w:pPr>
          </w:p>
        </w:tc>
      </w:tr>
      <w:tr w:rsidR="002D26FD" w:rsidRPr="003E6E07" w14:paraId="43D18C90" w14:textId="77777777" w:rsidTr="00AB0EDD">
        <w:trPr>
          <w:jc w:val="center"/>
        </w:trPr>
        <w:tc>
          <w:tcPr>
            <w:tcW w:w="4427" w:type="dxa"/>
          </w:tcPr>
          <w:p w14:paraId="2F179FD0" w14:textId="1C48181C" w:rsidR="002D26FD" w:rsidRPr="003E6E07" w:rsidRDefault="00AB0EDD" w:rsidP="006B2C15">
            <w:pPr>
              <w:pStyle w:val="TAL"/>
              <w:rPr>
                <w:lang w:eastAsia="ja-JP"/>
              </w:rPr>
            </w:pPr>
            <w:r w:rsidRPr="003E6E07">
              <w:rPr>
                <w:lang w:eastAsia="ja-JP"/>
              </w:rPr>
              <w:t xml:space="preserve">  </w:t>
            </w:r>
            <w:r w:rsidR="002D26FD" w:rsidRPr="003E6E07">
              <w:rPr>
                <w:lang w:eastAsia="ja-JP"/>
              </w:rPr>
              <w:t>criticalExtensions</w:t>
            </w:r>
            <w:r w:rsidRPr="003E6E07">
              <w:rPr>
                <w:lang w:eastAsia="ja-JP"/>
              </w:rPr>
              <w:t xml:space="preserve"> </w:t>
            </w:r>
            <w:r w:rsidR="002D26FD" w:rsidRPr="003E6E07">
              <w:rPr>
                <w:lang w:eastAsia="ja-JP"/>
              </w:rPr>
              <w:t>CHOICE</w:t>
            </w:r>
            <w:r w:rsidRPr="003E6E07">
              <w:rPr>
                <w:lang w:eastAsia="ja-JP"/>
              </w:rPr>
              <w:t xml:space="preserve"> </w:t>
            </w:r>
            <w:r w:rsidR="002D26FD" w:rsidRPr="003E6E07">
              <w:rPr>
                <w:lang w:eastAsia="ja-JP"/>
              </w:rPr>
              <w:t>{</w:t>
            </w:r>
          </w:p>
        </w:tc>
        <w:tc>
          <w:tcPr>
            <w:tcW w:w="2267" w:type="dxa"/>
          </w:tcPr>
          <w:p w14:paraId="385ABC30" w14:textId="77777777" w:rsidR="002D26FD" w:rsidRPr="003E6E07" w:rsidRDefault="002D26FD" w:rsidP="006B2C15">
            <w:pPr>
              <w:pStyle w:val="TAL"/>
              <w:rPr>
                <w:lang w:eastAsia="ja-JP"/>
              </w:rPr>
            </w:pPr>
          </w:p>
        </w:tc>
        <w:tc>
          <w:tcPr>
            <w:tcW w:w="1700" w:type="dxa"/>
          </w:tcPr>
          <w:p w14:paraId="0BF25E2C" w14:textId="77777777" w:rsidR="002D26FD" w:rsidRPr="003E6E07" w:rsidRDefault="002D26FD" w:rsidP="006B2C15">
            <w:pPr>
              <w:pStyle w:val="TAL"/>
              <w:rPr>
                <w:lang w:eastAsia="ja-JP"/>
              </w:rPr>
            </w:pPr>
          </w:p>
        </w:tc>
        <w:tc>
          <w:tcPr>
            <w:tcW w:w="1245" w:type="dxa"/>
          </w:tcPr>
          <w:p w14:paraId="6C138491" w14:textId="77777777" w:rsidR="002D26FD" w:rsidRPr="003E6E07" w:rsidRDefault="002D26FD" w:rsidP="006B2C15">
            <w:pPr>
              <w:pStyle w:val="TAL"/>
              <w:rPr>
                <w:lang w:eastAsia="ja-JP"/>
              </w:rPr>
            </w:pPr>
          </w:p>
        </w:tc>
      </w:tr>
      <w:tr w:rsidR="002D26FD" w:rsidRPr="003E6E07" w14:paraId="20861B66" w14:textId="77777777" w:rsidTr="00AB0EDD">
        <w:trPr>
          <w:jc w:val="center"/>
        </w:trPr>
        <w:tc>
          <w:tcPr>
            <w:tcW w:w="4427" w:type="dxa"/>
          </w:tcPr>
          <w:p w14:paraId="590A3AB7" w14:textId="017EED20" w:rsidR="002D26FD" w:rsidRPr="003E6E07" w:rsidRDefault="00AB0EDD" w:rsidP="006B2C15">
            <w:pPr>
              <w:pStyle w:val="TAL"/>
              <w:rPr>
                <w:lang w:eastAsia="ja-JP"/>
              </w:rPr>
            </w:pPr>
            <w:r w:rsidRPr="003E6E07">
              <w:rPr>
                <w:lang w:eastAsia="ja-JP"/>
              </w:rPr>
              <w:t xml:space="preserve">     </w:t>
            </w:r>
            <w:r w:rsidR="002D26FD" w:rsidRPr="003E6E07">
              <w:rPr>
                <w:lang w:eastAsia="ja-JP"/>
              </w:rPr>
              <w:t>c1</w:t>
            </w:r>
            <w:r w:rsidRPr="003E6E07">
              <w:rPr>
                <w:lang w:eastAsia="ja-JP"/>
              </w:rPr>
              <w:t xml:space="preserve"> </w:t>
            </w:r>
            <w:r w:rsidR="002D26FD" w:rsidRPr="003E6E07">
              <w:rPr>
                <w:lang w:eastAsia="ja-JP"/>
              </w:rPr>
              <w:t>CHOICE{</w:t>
            </w:r>
          </w:p>
        </w:tc>
        <w:tc>
          <w:tcPr>
            <w:tcW w:w="2267" w:type="dxa"/>
          </w:tcPr>
          <w:p w14:paraId="787B667A" w14:textId="77777777" w:rsidR="002D26FD" w:rsidRPr="003E6E07" w:rsidRDefault="002D26FD" w:rsidP="006B2C15">
            <w:pPr>
              <w:pStyle w:val="TAL"/>
              <w:rPr>
                <w:lang w:eastAsia="ja-JP"/>
              </w:rPr>
            </w:pPr>
          </w:p>
        </w:tc>
        <w:tc>
          <w:tcPr>
            <w:tcW w:w="1700" w:type="dxa"/>
          </w:tcPr>
          <w:p w14:paraId="31175B05" w14:textId="77777777" w:rsidR="002D26FD" w:rsidRPr="003E6E07" w:rsidRDefault="002D26FD" w:rsidP="006B2C15">
            <w:pPr>
              <w:pStyle w:val="TAL"/>
              <w:rPr>
                <w:lang w:eastAsia="ja-JP"/>
              </w:rPr>
            </w:pPr>
          </w:p>
        </w:tc>
        <w:tc>
          <w:tcPr>
            <w:tcW w:w="1245" w:type="dxa"/>
          </w:tcPr>
          <w:p w14:paraId="680B9CAA" w14:textId="77777777" w:rsidR="002D26FD" w:rsidRPr="003E6E07" w:rsidRDefault="002D26FD" w:rsidP="006B2C15">
            <w:pPr>
              <w:pStyle w:val="TAL"/>
              <w:rPr>
                <w:lang w:eastAsia="ja-JP"/>
              </w:rPr>
            </w:pPr>
          </w:p>
        </w:tc>
      </w:tr>
      <w:tr w:rsidR="002D26FD" w:rsidRPr="003E6E07" w14:paraId="604EE7F0" w14:textId="77777777" w:rsidTr="00AB0EDD">
        <w:trPr>
          <w:jc w:val="center"/>
        </w:trPr>
        <w:tc>
          <w:tcPr>
            <w:tcW w:w="4427" w:type="dxa"/>
          </w:tcPr>
          <w:p w14:paraId="53D5D246" w14:textId="0D4711DE" w:rsidR="002D26FD" w:rsidRPr="003E6E07" w:rsidRDefault="00AB0EDD" w:rsidP="006B2C15">
            <w:pPr>
              <w:pStyle w:val="TAL"/>
              <w:rPr>
                <w:lang w:eastAsia="ja-JP"/>
              </w:rPr>
            </w:pPr>
            <w:r w:rsidRPr="003E6E07">
              <w:rPr>
                <w:lang w:eastAsia="ja-JP"/>
              </w:rPr>
              <w:t xml:space="preserve">      </w:t>
            </w:r>
            <w:r w:rsidR="002D26FD" w:rsidRPr="003E6E07">
              <w:rPr>
                <w:lang w:eastAsia="ja-JP"/>
              </w:rPr>
              <w:t>rrcConnectionReconfiguration-r8</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CF0A670" w14:textId="77777777" w:rsidR="002D26FD" w:rsidRPr="003E6E07" w:rsidRDefault="002D26FD" w:rsidP="006B2C15">
            <w:pPr>
              <w:pStyle w:val="TAL"/>
              <w:rPr>
                <w:lang w:eastAsia="ja-JP"/>
              </w:rPr>
            </w:pPr>
          </w:p>
        </w:tc>
        <w:tc>
          <w:tcPr>
            <w:tcW w:w="1700" w:type="dxa"/>
          </w:tcPr>
          <w:p w14:paraId="472DFCD1" w14:textId="77777777" w:rsidR="002D26FD" w:rsidRPr="003E6E07" w:rsidRDefault="002D26FD" w:rsidP="006B2C15">
            <w:pPr>
              <w:pStyle w:val="TAL"/>
              <w:rPr>
                <w:lang w:eastAsia="ja-JP"/>
              </w:rPr>
            </w:pPr>
          </w:p>
        </w:tc>
        <w:tc>
          <w:tcPr>
            <w:tcW w:w="1245" w:type="dxa"/>
          </w:tcPr>
          <w:p w14:paraId="4A48A781" w14:textId="77777777" w:rsidR="002D26FD" w:rsidRPr="003E6E07" w:rsidRDefault="002D26FD" w:rsidP="006B2C15">
            <w:pPr>
              <w:pStyle w:val="TAL"/>
              <w:rPr>
                <w:lang w:eastAsia="ja-JP"/>
              </w:rPr>
            </w:pPr>
          </w:p>
        </w:tc>
      </w:tr>
      <w:tr w:rsidR="002D26FD" w:rsidRPr="003E6E07" w14:paraId="567F189C" w14:textId="77777777" w:rsidTr="00AB0EDD">
        <w:trPr>
          <w:jc w:val="center"/>
        </w:trPr>
        <w:tc>
          <w:tcPr>
            <w:tcW w:w="4427" w:type="dxa"/>
          </w:tcPr>
          <w:p w14:paraId="4E24C77D" w14:textId="6F0C15B3" w:rsidR="002D26FD" w:rsidRPr="003E6E07" w:rsidRDefault="00AB0EDD" w:rsidP="006B2C15">
            <w:pPr>
              <w:pStyle w:val="TAL"/>
              <w:rPr>
                <w:lang w:eastAsia="ja-JP"/>
              </w:rPr>
            </w:pPr>
            <w:r w:rsidRPr="003E6E07">
              <w:rPr>
                <w:lang w:eastAsia="ja-JP"/>
              </w:rPr>
              <w:t xml:space="preserve">        </w:t>
            </w:r>
            <w:r w:rsidR="002D26FD" w:rsidRPr="003E6E07">
              <w:rPr>
                <w:lang w:eastAsia="ja-JP"/>
              </w:rPr>
              <w:t>dedicatedInfoNASList</w:t>
            </w:r>
          </w:p>
        </w:tc>
        <w:tc>
          <w:tcPr>
            <w:tcW w:w="2267" w:type="dxa"/>
          </w:tcPr>
          <w:p w14:paraId="7405F66D" w14:textId="1A30FCCB" w:rsidR="002D26FD" w:rsidRPr="003E6E07" w:rsidRDefault="002D26FD"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23CBA2A5" w14:textId="77777777" w:rsidR="002D26FD" w:rsidRPr="003E6E07" w:rsidRDefault="002D26FD" w:rsidP="006B2C15">
            <w:pPr>
              <w:pStyle w:val="TAL"/>
              <w:rPr>
                <w:lang w:eastAsia="ja-JP"/>
              </w:rPr>
            </w:pPr>
          </w:p>
        </w:tc>
        <w:tc>
          <w:tcPr>
            <w:tcW w:w="1245" w:type="dxa"/>
          </w:tcPr>
          <w:p w14:paraId="562B4EE9"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32C8E103" w14:textId="77777777" w:rsidTr="00AB0EDD">
        <w:trPr>
          <w:jc w:val="center"/>
        </w:trPr>
        <w:tc>
          <w:tcPr>
            <w:tcW w:w="4427" w:type="dxa"/>
          </w:tcPr>
          <w:p w14:paraId="64DFFBF3" w14:textId="17BAE7D8" w:rsidR="002D26FD" w:rsidRPr="003E6E07" w:rsidRDefault="00AB0EDD" w:rsidP="006B2C15">
            <w:pPr>
              <w:pStyle w:val="TAL"/>
              <w:rPr>
                <w:lang w:eastAsia="zh-TW"/>
              </w:rPr>
            </w:pPr>
            <w:r w:rsidRPr="003E6E07">
              <w:rPr>
                <w:lang w:eastAsia="ja-JP"/>
              </w:rPr>
              <w:t xml:space="preserve">        </w:t>
            </w:r>
            <w:r w:rsidR="002D26FD" w:rsidRPr="003E6E07">
              <w:rPr>
                <w:lang w:eastAsia="ja-JP"/>
              </w:rPr>
              <w:t>radioResourceConfigDedicated</w:t>
            </w:r>
          </w:p>
        </w:tc>
        <w:tc>
          <w:tcPr>
            <w:tcW w:w="2267" w:type="dxa"/>
          </w:tcPr>
          <w:p w14:paraId="7FD18CF7" w14:textId="77777777" w:rsidR="002D26FD" w:rsidRPr="003E6E07" w:rsidRDefault="002D26FD" w:rsidP="006B2C15">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0" w:type="dxa"/>
          </w:tcPr>
          <w:p w14:paraId="2519CAF4" w14:textId="77777777" w:rsidR="002D26FD" w:rsidRPr="003E6E07" w:rsidRDefault="002D26FD" w:rsidP="006B2C15">
            <w:pPr>
              <w:pStyle w:val="TAL"/>
              <w:rPr>
                <w:lang w:eastAsia="ja-JP"/>
              </w:rPr>
            </w:pPr>
          </w:p>
        </w:tc>
        <w:tc>
          <w:tcPr>
            <w:tcW w:w="1245" w:type="dxa"/>
          </w:tcPr>
          <w:p w14:paraId="698BC9C8"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019CCAA6" w14:textId="77777777" w:rsidTr="00AB0EDD">
        <w:trPr>
          <w:jc w:val="center"/>
        </w:trPr>
        <w:tc>
          <w:tcPr>
            <w:tcW w:w="4427" w:type="dxa"/>
          </w:tcPr>
          <w:p w14:paraId="5F6D0462" w14:textId="52D2B001" w:rsidR="002D26FD" w:rsidRPr="003E6E07" w:rsidRDefault="00AB0EDD" w:rsidP="006B2C15">
            <w:pPr>
              <w:pStyle w:val="TAL"/>
              <w:rPr>
                <w:lang w:eastAsia="ja-JP"/>
              </w:rPr>
            </w:pPr>
            <w:r w:rsidRPr="003E6E07">
              <w:rPr>
                <w:lang w:eastAsia="zh-CN"/>
              </w:rPr>
              <w:t xml:space="preserve">   </w:t>
            </w:r>
            <w:r w:rsidR="002D26FD" w:rsidRPr="003E6E07">
              <w:rPr>
                <w:lang w:eastAsia="zh-CN"/>
              </w:rPr>
              <w:t>}</w:t>
            </w:r>
          </w:p>
        </w:tc>
        <w:tc>
          <w:tcPr>
            <w:tcW w:w="2267" w:type="dxa"/>
          </w:tcPr>
          <w:p w14:paraId="744E0AB3" w14:textId="77777777" w:rsidR="002D26FD" w:rsidRPr="003E6E07" w:rsidRDefault="002D26FD" w:rsidP="006B2C15">
            <w:pPr>
              <w:pStyle w:val="TAL"/>
              <w:rPr>
                <w:lang w:eastAsia="ja-JP"/>
              </w:rPr>
            </w:pPr>
          </w:p>
        </w:tc>
        <w:tc>
          <w:tcPr>
            <w:tcW w:w="1700" w:type="dxa"/>
          </w:tcPr>
          <w:p w14:paraId="70FD72D4" w14:textId="77777777" w:rsidR="002D26FD" w:rsidRPr="003E6E07" w:rsidRDefault="002D26FD" w:rsidP="006B2C15">
            <w:pPr>
              <w:pStyle w:val="TAL"/>
              <w:rPr>
                <w:lang w:eastAsia="ja-JP"/>
              </w:rPr>
            </w:pPr>
          </w:p>
        </w:tc>
        <w:tc>
          <w:tcPr>
            <w:tcW w:w="1245" w:type="dxa"/>
          </w:tcPr>
          <w:p w14:paraId="462B2E52" w14:textId="77777777" w:rsidR="002D26FD" w:rsidRPr="003E6E07" w:rsidRDefault="002D26FD" w:rsidP="006B2C15">
            <w:pPr>
              <w:pStyle w:val="TAL"/>
              <w:rPr>
                <w:lang w:eastAsia="ja-JP"/>
              </w:rPr>
            </w:pPr>
          </w:p>
        </w:tc>
      </w:tr>
      <w:tr w:rsidR="002D26FD" w:rsidRPr="003E6E07" w14:paraId="0C8F82D3" w14:textId="77777777" w:rsidTr="00AB0EDD">
        <w:trPr>
          <w:jc w:val="center"/>
        </w:trPr>
        <w:tc>
          <w:tcPr>
            <w:tcW w:w="4427" w:type="dxa"/>
          </w:tcPr>
          <w:p w14:paraId="7716E106" w14:textId="0EC6B292" w:rsidR="002D26FD" w:rsidRPr="003E6E07" w:rsidRDefault="00AB0EDD" w:rsidP="006B2C15">
            <w:pPr>
              <w:pStyle w:val="TAL"/>
              <w:rPr>
                <w:lang w:eastAsia="zh-TW"/>
              </w:rPr>
            </w:pPr>
            <w:r w:rsidRPr="003E6E07">
              <w:rPr>
                <w:lang w:eastAsia="zh-TW"/>
              </w:rPr>
              <w:t xml:space="preserve">      </w:t>
            </w:r>
            <w:r w:rsidR="002D26FD" w:rsidRPr="003E6E07">
              <w:rPr>
                <w:lang w:eastAsia="ja-JP"/>
              </w:rPr>
              <w:t>nonCriticalExtension</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3C38F27" w14:textId="77777777" w:rsidR="002D26FD" w:rsidRPr="003E6E07" w:rsidRDefault="002D26FD" w:rsidP="006B2C15">
            <w:pPr>
              <w:pStyle w:val="TAL"/>
              <w:rPr>
                <w:lang w:eastAsia="ja-JP"/>
              </w:rPr>
            </w:pPr>
          </w:p>
        </w:tc>
        <w:tc>
          <w:tcPr>
            <w:tcW w:w="1700" w:type="dxa"/>
          </w:tcPr>
          <w:p w14:paraId="4057A6CE" w14:textId="77777777" w:rsidR="002D26FD" w:rsidRPr="003E6E07" w:rsidRDefault="002D26FD" w:rsidP="006B2C15">
            <w:pPr>
              <w:pStyle w:val="TAL"/>
              <w:rPr>
                <w:lang w:eastAsia="ja-JP"/>
              </w:rPr>
            </w:pPr>
          </w:p>
        </w:tc>
        <w:tc>
          <w:tcPr>
            <w:tcW w:w="1245" w:type="dxa"/>
          </w:tcPr>
          <w:p w14:paraId="7DA70C4B" w14:textId="77777777" w:rsidR="002D26FD" w:rsidRPr="003E6E07" w:rsidRDefault="002D26FD" w:rsidP="006B2C15">
            <w:pPr>
              <w:pStyle w:val="TAL"/>
              <w:rPr>
                <w:lang w:eastAsia="ja-JP"/>
              </w:rPr>
            </w:pPr>
          </w:p>
        </w:tc>
      </w:tr>
      <w:tr w:rsidR="002D26FD" w:rsidRPr="003E6E07" w14:paraId="10256219" w14:textId="77777777" w:rsidTr="00AB0EDD">
        <w:trPr>
          <w:jc w:val="center"/>
        </w:trPr>
        <w:tc>
          <w:tcPr>
            <w:tcW w:w="4427" w:type="dxa"/>
          </w:tcPr>
          <w:p w14:paraId="789A8994" w14:textId="77443BD2" w:rsidR="002D26FD" w:rsidRPr="003E6E07" w:rsidRDefault="00AB0EDD" w:rsidP="006B2C15">
            <w:pPr>
              <w:pStyle w:val="TAL"/>
              <w:rPr>
                <w:lang w:eastAsia="zh-TW"/>
              </w:rPr>
            </w:pPr>
            <w:r w:rsidRPr="003E6E07">
              <w:rPr>
                <w:lang w:eastAsia="zh-TW"/>
              </w:rPr>
              <w:t xml:space="preserve">      </w:t>
            </w:r>
            <w:r w:rsidRPr="003E6E07">
              <w:rPr>
                <w:lang w:eastAsia="ja-JP"/>
              </w:rPr>
              <w:t xml:space="preserve">   </w:t>
            </w:r>
            <w:r w:rsidR="002D26FD" w:rsidRPr="003E6E07">
              <w:rPr>
                <w:lang w:eastAsia="ja-JP"/>
              </w:rPr>
              <w:t>scg-Configuration-r12</w:t>
            </w:r>
          </w:p>
        </w:tc>
        <w:tc>
          <w:tcPr>
            <w:tcW w:w="2267" w:type="dxa"/>
          </w:tcPr>
          <w:p w14:paraId="5B9CE40E" w14:textId="77777777" w:rsidR="002D26FD" w:rsidRPr="003E6E07" w:rsidRDefault="002D26FD" w:rsidP="006B2C15">
            <w:pPr>
              <w:pStyle w:val="TAL"/>
              <w:rPr>
                <w:lang w:eastAsia="ja-JP"/>
              </w:rPr>
            </w:pPr>
            <w:r w:rsidRPr="003E6E07">
              <w:rPr>
                <w:rFonts w:eastAsia="MS Mincho"/>
                <w:lang w:eastAsia="ja-JP"/>
              </w:rPr>
              <w:t>SCG-Configuration-r12-DEFAULT</w:t>
            </w:r>
          </w:p>
        </w:tc>
        <w:tc>
          <w:tcPr>
            <w:tcW w:w="1700" w:type="dxa"/>
          </w:tcPr>
          <w:p w14:paraId="2CE5DF81" w14:textId="77777777" w:rsidR="002D26FD" w:rsidRPr="003E6E07" w:rsidRDefault="002D26FD" w:rsidP="006B2C15">
            <w:pPr>
              <w:pStyle w:val="TAL"/>
              <w:rPr>
                <w:lang w:eastAsia="ja-JP"/>
              </w:rPr>
            </w:pPr>
          </w:p>
        </w:tc>
        <w:tc>
          <w:tcPr>
            <w:tcW w:w="1245" w:type="dxa"/>
          </w:tcPr>
          <w:p w14:paraId="09BC195B" w14:textId="77777777" w:rsidR="002D26FD" w:rsidRPr="003E6E07" w:rsidRDefault="002D26FD" w:rsidP="006B2C15">
            <w:pPr>
              <w:pStyle w:val="TAL"/>
              <w:rPr>
                <w:lang w:eastAsia="zh-TW"/>
              </w:rPr>
            </w:pPr>
            <w:r w:rsidRPr="003E6E07">
              <w:rPr>
                <w:rFonts w:eastAsia="MS Mincho"/>
                <w:lang w:eastAsia="ja-JP"/>
              </w:rPr>
              <w:t>PSCell_Add_SCG_DRB</w:t>
            </w:r>
          </w:p>
        </w:tc>
      </w:tr>
      <w:tr w:rsidR="002D26FD" w:rsidRPr="003E6E07" w14:paraId="08C230A1" w14:textId="77777777" w:rsidTr="00AB0EDD">
        <w:trPr>
          <w:jc w:val="center"/>
        </w:trPr>
        <w:tc>
          <w:tcPr>
            <w:tcW w:w="4427" w:type="dxa"/>
          </w:tcPr>
          <w:p w14:paraId="053108BE" w14:textId="7F6B9168" w:rsidR="002D26FD" w:rsidRPr="003E6E07" w:rsidRDefault="00AB0EDD" w:rsidP="006B2C15">
            <w:pPr>
              <w:pStyle w:val="TAL"/>
              <w:rPr>
                <w:lang w:eastAsia="zh-CN"/>
              </w:rPr>
            </w:pPr>
            <w:r w:rsidRPr="003E6E07">
              <w:rPr>
                <w:lang w:eastAsia="zh-CN"/>
              </w:rPr>
              <w:t xml:space="preserve">  </w:t>
            </w:r>
            <w:r w:rsidR="002D26FD" w:rsidRPr="003E6E07">
              <w:rPr>
                <w:lang w:eastAsia="zh-CN"/>
              </w:rPr>
              <w:t>}</w:t>
            </w:r>
          </w:p>
        </w:tc>
        <w:tc>
          <w:tcPr>
            <w:tcW w:w="2267" w:type="dxa"/>
          </w:tcPr>
          <w:p w14:paraId="45290237" w14:textId="77777777" w:rsidR="002D26FD" w:rsidRPr="003E6E07" w:rsidRDefault="002D26FD" w:rsidP="006B2C15">
            <w:pPr>
              <w:pStyle w:val="TAL"/>
              <w:rPr>
                <w:lang w:eastAsia="ja-JP"/>
              </w:rPr>
            </w:pPr>
          </w:p>
        </w:tc>
        <w:tc>
          <w:tcPr>
            <w:tcW w:w="1700" w:type="dxa"/>
          </w:tcPr>
          <w:p w14:paraId="5146E3BA" w14:textId="77777777" w:rsidR="002D26FD" w:rsidRPr="003E6E07" w:rsidRDefault="002D26FD" w:rsidP="006B2C15">
            <w:pPr>
              <w:pStyle w:val="TAL"/>
              <w:rPr>
                <w:lang w:eastAsia="ja-JP"/>
              </w:rPr>
            </w:pPr>
          </w:p>
        </w:tc>
        <w:tc>
          <w:tcPr>
            <w:tcW w:w="1245" w:type="dxa"/>
          </w:tcPr>
          <w:p w14:paraId="279B380E" w14:textId="77777777" w:rsidR="002D26FD" w:rsidRPr="003E6E07" w:rsidRDefault="002D26FD" w:rsidP="006B2C15">
            <w:pPr>
              <w:pStyle w:val="TAL"/>
              <w:rPr>
                <w:lang w:eastAsia="ja-JP"/>
              </w:rPr>
            </w:pPr>
          </w:p>
        </w:tc>
      </w:tr>
      <w:tr w:rsidR="002D26FD" w:rsidRPr="003E6E07" w14:paraId="7E24821F" w14:textId="77777777" w:rsidTr="00AB0EDD">
        <w:trPr>
          <w:jc w:val="center"/>
        </w:trPr>
        <w:tc>
          <w:tcPr>
            <w:tcW w:w="4427" w:type="dxa"/>
          </w:tcPr>
          <w:p w14:paraId="1CD0452A" w14:textId="586261A3" w:rsidR="002D26FD" w:rsidRPr="003E6E07" w:rsidRDefault="00AB0EDD" w:rsidP="006B2C15">
            <w:pPr>
              <w:pStyle w:val="TAL"/>
              <w:rPr>
                <w:lang w:eastAsia="ja-JP"/>
              </w:rPr>
            </w:pPr>
            <w:r w:rsidRPr="003E6E07">
              <w:rPr>
                <w:lang w:eastAsia="ja-JP"/>
              </w:rPr>
              <w:t xml:space="preserve"> </w:t>
            </w:r>
            <w:r w:rsidR="002D26FD" w:rsidRPr="003E6E07">
              <w:rPr>
                <w:lang w:eastAsia="ja-JP"/>
              </w:rPr>
              <w:t>}</w:t>
            </w:r>
          </w:p>
        </w:tc>
        <w:tc>
          <w:tcPr>
            <w:tcW w:w="2267" w:type="dxa"/>
          </w:tcPr>
          <w:p w14:paraId="7CFA2A54" w14:textId="77777777" w:rsidR="002D26FD" w:rsidRPr="003E6E07" w:rsidRDefault="002D26FD" w:rsidP="006B2C15">
            <w:pPr>
              <w:pStyle w:val="TAL"/>
              <w:rPr>
                <w:lang w:eastAsia="ja-JP"/>
              </w:rPr>
            </w:pPr>
          </w:p>
        </w:tc>
        <w:tc>
          <w:tcPr>
            <w:tcW w:w="1700" w:type="dxa"/>
          </w:tcPr>
          <w:p w14:paraId="2436E30F" w14:textId="77777777" w:rsidR="002D26FD" w:rsidRPr="003E6E07" w:rsidRDefault="002D26FD" w:rsidP="006B2C15">
            <w:pPr>
              <w:pStyle w:val="TAL"/>
              <w:rPr>
                <w:lang w:eastAsia="ja-JP"/>
              </w:rPr>
            </w:pPr>
          </w:p>
        </w:tc>
        <w:tc>
          <w:tcPr>
            <w:tcW w:w="1245" w:type="dxa"/>
          </w:tcPr>
          <w:p w14:paraId="68B18ABE" w14:textId="77777777" w:rsidR="002D26FD" w:rsidRPr="003E6E07" w:rsidRDefault="002D26FD" w:rsidP="006B2C15">
            <w:pPr>
              <w:pStyle w:val="TAL"/>
              <w:rPr>
                <w:lang w:eastAsia="ja-JP"/>
              </w:rPr>
            </w:pPr>
          </w:p>
        </w:tc>
      </w:tr>
      <w:tr w:rsidR="002D26FD" w:rsidRPr="003E6E07" w14:paraId="08250440" w14:textId="77777777" w:rsidTr="00AB0EDD">
        <w:trPr>
          <w:jc w:val="center"/>
        </w:trPr>
        <w:tc>
          <w:tcPr>
            <w:tcW w:w="4427" w:type="dxa"/>
          </w:tcPr>
          <w:p w14:paraId="59A0DD11" w14:textId="77777777" w:rsidR="002D26FD" w:rsidRPr="003E6E07" w:rsidRDefault="002D26FD" w:rsidP="006B2C15">
            <w:pPr>
              <w:pStyle w:val="TAL"/>
              <w:rPr>
                <w:lang w:eastAsia="ja-JP"/>
              </w:rPr>
            </w:pPr>
            <w:r w:rsidRPr="003E6E07">
              <w:rPr>
                <w:lang w:eastAsia="ja-JP"/>
              </w:rPr>
              <w:t>}</w:t>
            </w:r>
          </w:p>
        </w:tc>
        <w:tc>
          <w:tcPr>
            <w:tcW w:w="2267" w:type="dxa"/>
          </w:tcPr>
          <w:p w14:paraId="0B4DAE1F" w14:textId="77777777" w:rsidR="002D26FD" w:rsidRPr="003E6E07" w:rsidRDefault="002D26FD" w:rsidP="006B2C15">
            <w:pPr>
              <w:pStyle w:val="TAL"/>
              <w:rPr>
                <w:lang w:eastAsia="ja-JP"/>
              </w:rPr>
            </w:pPr>
          </w:p>
        </w:tc>
        <w:tc>
          <w:tcPr>
            <w:tcW w:w="1700" w:type="dxa"/>
          </w:tcPr>
          <w:p w14:paraId="3E1D7FAD" w14:textId="77777777" w:rsidR="002D26FD" w:rsidRPr="003E6E07" w:rsidRDefault="002D26FD" w:rsidP="006B2C15">
            <w:pPr>
              <w:pStyle w:val="TAL"/>
              <w:rPr>
                <w:lang w:eastAsia="ja-JP"/>
              </w:rPr>
            </w:pPr>
          </w:p>
        </w:tc>
        <w:tc>
          <w:tcPr>
            <w:tcW w:w="1245" w:type="dxa"/>
          </w:tcPr>
          <w:p w14:paraId="0CB7F454" w14:textId="77777777" w:rsidR="002D26FD" w:rsidRPr="003E6E07" w:rsidRDefault="002D26FD" w:rsidP="006B2C15">
            <w:pPr>
              <w:pStyle w:val="TAL"/>
              <w:rPr>
                <w:lang w:eastAsia="ja-JP"/>
              </w:rPr>
            </w:pPr>
          </w:p>
        </w:tc>
      </w:tr>
      <w:tr w:rsidR="002D26FD" w:rsidRPr="003E6E07" w14:paraId="459D503D" w14:textId="77777777" w:rsidTr="00AB0EDD">
        <w:trPr>
          <w:jc w:val="center"/>
        </w:trPr>
        <w:tc>
          <w:tcPr>
            <w:tcW w:w="4427" w:type="dxa"/>
          </w:tcPr>
          <w:p w14:paraId="0F20B48A" w14:textId="77777777" w:rsidR="002D26FD" w:rsidRPr="003E6E07" w:rsidRDefault="002D26FD" w:rsidP="006B2C15">
            <w:pPr>
              <w:pStyle w:val="TAL"/>
              <w:rPr>
                <w:lang w:eastAsia="ja-JP"/>
              </w:rPr>
            </w:pPr>
          </w:p>
        </w:tc>
        <w:tc>
          <w:tcPr>
            <w:tcW w:w="2267" w:type="dxa"/>
          </w:tcPr>
          <w:p w14:paraId="74BAC8D4" w14:textId="77777777" w:rsidR="002D26FD" w:rsidRPr="003E6E07" w:rsidRDefault="002D26FD" w:rsidP="006B2C15">
            <w:pPr>
              <w:pStyle w:val="TAL"/>
              <w:rPr>
                <w:lang w:eastAsia="ja-JP"/>
              </w:rPr>
            </w:pPr>
          </w:p>
        </w:tc>
        <w:tc>
          <w:tcPr>
            <w:tcW w:w="1700" w:type="dxa"/>
          </w:tcPr>
          <w:p w14:paraId="3CB75DC9" w14:textId="77777777" w:rsidR="002D26FD" w:rsidRPr="003E6E07" w:rsidRDefault="002D26FD" w:rsidP="006B2C15">
            <w:pPr>
              <w:pStyle w:val="TAL"/>
              <w:rPr>
                <w:lang w:eastAsia="ja-JP"/>
              </w:rPr>
            </w:pPr>
          </w:p>
        </w:tc>
        <w:tc>
          <w:tcPr>
            <w:tcW w:w="1245" w:type="dxa"/>
          </w:tcPr>
          <w:p w14:paraId="6195A9BB" w14:textId="77777777" w:rsidR="002D26FD" w:rsidRPr="003E6E07" w:rsidRDefault="002D26FD" w:rsidP="006B2C15">
            <w:pPr>
              <w:pStyle w:val="TAL"/>
              <w:rPr>
                <w:lang w:eastAsia="ja-JP"/>
              </w:rPr>
            </w:pPr>
          </w:p>
        </w:tc>
      </w:tr>
    </w:tbl>
    <w:p w14:paraId="3F1BFDD1" w14:textId="77777777" w:rsidR="002D26FD" w:rsidRPr="003E6E07" w:rsidRDefault="002D26FD" w:rsidP="002D26FD"/>
    <w:p w14:paraId="2FE5039C" w14:textId="77777777" w:rsidR="00B46438" w:rsidRPr="003E6E07" w:rsidRDefault="00B46438" w:rsidP="001268D9">
      <w:pPr>
        <w:pStyle w:val="Heading4"/>
      </w:pPr>
      <w:r w:rsidRPr="003E6E07">
        <w:rPr>
          <w:rFonts w:eastAsia="PMingLiU"/>
        </w:rPr>
        <w:t>7.4.1.5</w:t>
      </w:r>
      <w:r w:rsidRPr="003E6E07">
        <w:rPr>
          <w:rFonts w:eastAsia="PMingLiU"/>
        </w:rPr>
        <w:tab/>
        <w:t>Test requirement</w:t>
      </w:r>
    </w:p>
    <w:p w14:paraId="7FC8327D" w14:textId="77777777" w:rsidR="00B46438" w:rsidRPr="003E6E07" w:rsidRDefault="00B46438" w:rsidP="00B46438">
      <w:pPr>
        <w:rPr>
          <w:rFonts w:eastAsia="PMingLiU"/>
          <w:lang w:eastAsia="zh-TW"/>
        </w:rPr>
      </w:pPr>
      <w:r w:rsidRPr="003E6E07">
        <w:t>Table 7.4.1.4.1-1 and 7.4.1.5-1 define the primary level settings including test tolerances for E-UTRAN FDD-FDD DC interruption at transitions between active and non-active during DRX in synchronous cells test.</w:t>
      </w:r>
    </w:p>
    <w:p w14:paraId="3E45D5CE" w14:textId="77777777" w:rsidR="00B46438" w:rsidRPr="003E6E07" w:rsidRDefault="00B46438" w:rsidP="00B46438">
      <w:pPr>
        <w:pStyle w:val="TH"/>
      </w:pPr>
      <w:r w:rsidRPr="003E6E07">
        <w:rPr>
          <w:rFonts w:cs="v4.2.0"/>
        </w:rPr>
        <w:lastRenderedPageBreak/>
        <w:t xml:space="preserve">Table </w:t>
      </w:r>
      <w:r w:rsidRPr="003E6E07">
        <w:t xml:space="preserve">7.4.1.5-1 </w:t>
      </w:r>
      <w:r w:rsidRPr="003E6E07">
        <w:rPr>
          <w:rFonts w:cs="v4.2.0"/>
        </w:rPr>
        <w:t xml:space="preserve">: Cell specific test parameters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851"/>
        <w:gridCol w:w="2031"/>
        <w:gridCol w:w="2032"/>
      </w:tblGrid>
      <w:tr w:rsidR="00AB0EDD" w:rsidRPr="003E6E07" w14:paraId="1A1DAE19" w14:textId="77777777" w:rsidTr="00AB0EDD">
        <w:trPr>
          <w:cantSplit/>
          <w:jc w:val="center"/>
        </w:trPr>
        <w:tc>
          <w:tcPr>
            <w:tcW w:w="3748" w:type="dxa"/>
            <w:vMerge w:val="restart"/>
            <w:tcBorders>
              <w:top w:val="single" w:sz="4" w:space="0" w:color="auto"/>
              <w:left w:val="single" w:sz="4" w:space="0" w:color="auto"/>
            </w:tcBorders>
          </w:tcPr>
          <w:p w14:paraId="182804FF" w14:textId="77777777" w:rsidR="00AB0EDD" w:rsidRPr="003E6E07" w:rsidRDefault="00AB0EDD" w:rsidP="005E6F01">
            <w:pPr>
              <w:pStyle w:val="TAH"/>
              <w:rPr>
                <w:rFonts w:cs="Arial"/>
                <w:lang w:eastAsia="ja-JP"/>
              </w:rPr>
            </w:pPr>
            <w:r w:rsidRPr="003E6E07">
              <w:rPr>
                <w:rFonts w:cs="Arial"/>
                <w:lang w:eastAsia="ja-JP"/>
              </w:rPr>
              <w:t>Parameter</w:t>
            </w:r>
          </w:p>
        </w:tc>
        <w:tc>
          <w:tcPr>
            <w:tcW w:w="851" w:type="dxa"/>
            <w:vMerge w:val="restart"/>
            <w:tcBorders>
              <w:top w:val="single" w:sz="4" w:space="0" w:color="auto"/>
            </w:tcBorders>
          </w:tcPr>
          <w:p w14:paraId="52547736" w14:textId="77777777" w:rsidR="00AB0EDD" w:rsidRPr="003E6E07" w:rsidRDefault="00AB0EDD" w:rsidP="005E6F01">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0D6E44E3" w14:textId="77777777" w:rsidR="00AB0EDD" w:rsidRPr="003E6E07" w:rsidRDefault="00AB0EDD" w:rsidP="005E6F01">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5A556C04" w14:textId="77777777" w:rsidR="00AB0EDD" w:rsidRPr="003E6E07" w:rsidRDefault="00AB0EDD" w:rsidP="005E6F01">
            <w:pPr>
              <w:pStyle w:val="TAH"/>
              <w:rPr>
                <w:rFonts w:cs="Arial"/>
                <w:lang w:eastAsia="ja-JP"/>
              </w:rPr>
            </w:pPr>
            <w:r w:rsidRPr="003E6E07">
              <w:rPr>
                <w:rFonts w:cs="Arial"/>
                <w:lang w:eastAsia="ja-JP"/>
              </w:rPr>
              <w:t>Cell2</w:t>
            </w:r>
          </w:p>
        </w:tc>
      </w:tr>
      <w:tr w:rsidR="00AB0EDD" w:rsidRPr="003E6E07" w14:paraId="6F6E8CD3" w14:textId="77777777" w:rsidTr="00AB0EDD">
        <w:trPr>
          <w:cantSplit/>
          <w:jc w:val="center"/>
        </w:trPr>
        <w:tc>
          <w:tcPr>
            <w:tcW w:w="3748" w:type="dxa"/>
            <w:vMerge/>
            <w:tcBorders>
              <w:left w:val="single" w:sz="4" w:space="0" w:color="auto"/>
              <w:bottom w:val="single" w:sz="4" w:space="0" w:color="auto"/>
            </w:tcBorders>
          </w:tcPr>
          <w:p w14:paraId="7FACA3FC" w14:textId="77777777" w:rsidR="00AB0EDD" w:rsidRPr="003E6E07" w:rsidRDefault="00AB0EDD" w:rsidP="005E6F01">
            <w:pPr>
              <w:pStyle w:val="TAH"/>
              <w:rPr>
                <w:rFonts w:cs="Arial"/>
                <w:lang w:eastAsia="ja-JP"/>
              </w:rPr>
            </w:pPr>
          </w:p>
        </w:tc>
        <w:tc>
          <w:tcPr>
            <w:tcW w:w="851" w:type="dxa"/>
            <w:vMerge/>
            <w:tcBorders>
              <w:bottom w:val="single" w:sz="4" w:space="0" w:color="auto"/>
            </w:tcBorders>
          </w:tcPr>
          <w:p w14:paraId="1D1BEF83" w14:textId="77777777" w:rsidR="00AB0EDD" w:rsidRPr="003E6E07" w:rsidRDefault="00AB0EDD" w:rsidP="005E6F01">
            <w:pPr>
              <w:pStyle w:val="TAH"/>
              <w:rPr>
                <w:rFonts w:cs="Arial"/>
                <w:lang w:eastAsia="ja-JP"/>
              </w:rPr>
            </w:pPr>
          </w:p>
        </w:tc>
        <w:tc>
          <w:tcPr>
            <w:tcW w:w="2031" w:type="dxa"/>
            <w:tcBorders>
              <w:bottom w:val="single" w:sz="4" w:space="0" w:color="auto"/>
            </w:tcBorders>
            <w:vAlign w:val="center"/>
          </w:tcPr>
          <w:p w14:paraId="53C03CE5" w14:textId="77777777" w:rsidR="00AB0EDD" w:rsidRPr="003E6E07" w:rsidRDefault="00AB0EDD" w:rsidP="005E6F01">
            <w:pPr>
              <w:pStyle w:val="TAH"/>
              <w:rPr>
                <w:rFonts w:cs="Arial"/>
                <w:lang w:eastAsia="ja-JP"/>
              </w:rPr>
            </w:pPr>
            <w:r w:rsidRPr="003E6E07">
              <w:rPr>
                <w:rFonts w:cs="Arial"/>
                <w:lang w:eastAsia="ja-JP"/>
              </w:rPr>
              <w:t>T1</w:t>
            </w:r>
          </w:p>
        </w:tc>
        <w:tc>
          <w:tcPr>
            <w:tcW w:w="2032" w:type="dxa"/>
            <w:tcBorders>
              <w:bottom w:val="single" w:sz="4" w:space="0" w:color="auto"/>
            </w:tcBorders>
            <w:vAlign w:val="center"/>
          </w:tcPr>
          <w:p w14:paraId="10ED01E6" w14:textId="77777777" w:rsidR="00AB0EDD" w:rsidRPr="003E6E07" w:rsidRDefault="00AB0EDD" w:rsidP="005E6F01">
            <w:pPr>
              <w:pStyle w:val="TAH"/>
              <w:rPr>
                <w:rFonts w:cs="Arial"/>
                <w:lang w:eastAsia="ja-JP"/>
              </w:rPr>
            </w:pPr>
            <w:r w:rsidRPr="003E6E07">
              <w:rPr>
                <w:rFonts w:cs="Arial"/>
                <w:lang w:eastAsia="ja-JP"/>
              </w:rPr>
              <w:t>T1</w:t>
            </w:r>
          </w:p>
        </w:tc>
      </w:tr>
      <w:tr w:rsidR="00B46438" w:rsidRPr="003E6E07" w14:paraId="3E7588B8" w14:textId="77777777" w:rsidTr="00AB0EDD">
        <w:trPr>
          <w:cantSplit/>
          <w:jc w:val="center"/>
        </w:trPr>
        <w:tc>
          <w:tcPr>
            <w:tcW w:w="3748" w:type="dxa"/>
            <w:tcBorders>
              <w:left w:val="single" w:sz="4" w:space="0" w:color="auto"/>
              <w:bottom w:val="single" w:sz="4" w:space="0" w:color="auto"/>
            </w:tcBorders>
          </w:tcPr>
          <w:p w14:paraId="7F1D644C" w14:textId="56FD5D01"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tcBorders>
              <w:bottom w:val="single" w:sz="4" w:space="0" w:color="auto"/>
            </w:tcBorders>
          </w:tcPr>
          <w:p w14:paraId="259DBC4F"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2F4DF08D" w14:textId="77777777" w:rsidR="00B46438" w:rsidRPr="003E6E07" w:rsidRDefault="00B46438" w:rsidP="005E6F01">
            <w:pPr>
              <w:pStyle w:val="TAC"/>
              <w:rPr>
                <w:rFonts w:cs="Arial"/>
                <w:lang w:eastAsia="ja-JP"/>
              </w:rPr>
            </w:pPr>
            <w:r w:rsidRPr="003E6E07">
              <w:rPr>
                <w:rFonts w:cs="Arial"/>
                <w:lang w:eastAsia="ja-JP"/>
              </w:rPr>
              <w:t>1</w:t>
            </w:r>
          </w:p>
        </w:tc>
        <w:tc>
          <w:tcPr>
            <w:tcW w:w="2032" w:type="dxa"/>
            <w:tcBorders>
              <w:bottom w:val="single" w:sz="4" w:space="0" w:color="auto"/>
            </w:tcBorders>
            <w:vAlign w:val="center"/>
          </w:tcPr>
          <w:p w14:paraId="5C12207F" w14:textId="77777777" w:rsidR="00B46438" w:rsidRPr="003E6E07" w:rsidRDefault="00B46438" w:rsidP="005E6F01">
            <w:pPr>
              <w:pStyle w:val="TAC"/>
              <w:rPr>
                <w:rFonts w:cs="Arial"/>
                <w:lang w:eastAsia="ja-JP"/>
              </w:rPr>
            </w:pPr>
            <w:r w:rsidRPr="003E6E07">
              <w:rPr>
                <w:rFonts w:cs="Arial"/>
                <w:lang w:eastAsia="ja-JP"/>
              </w:rPr>
              <w:t>2</w:t>
            </w:r>
          </w:p>
        </w:tc>
      </w:tr>
      <w:tr w:rsidR="00B46438" w:rsidRPr="003E6E07" w14:paraId="492F1E88" w14:textId="77777777" w:rsidTr="00AB0EDD">
        <w:trPr>
          <w:cantSplit/>
          <w:jc w:val="center"/>
        </w:trPr>
        <w:tc>
          <w:tcPr>
            <w:tcW w:w="3748" w:type="dxa"/>
            <w:tcBorders>
              <w:left w:val="single" w:sz="4" w:space="0" w:color="auto"/>
              <w:bottom w:val="single" w:sz="4" w:space="0" w:color="auto"/>
            </w:tcBorders>
          </w:tcPr>
          <w:p w14:paraId="3E0AD9DA" w14:textId="77777777" w:rsidR="00B46438" w:rsidRPr="003E6E07" w:rsidRDefault="00B46438" w:rsidP="005E6F01">
            <w:pPr>
              <w:pStyle w:val="TAL"/>
              <w:rPr>
                <w:rFonts w:cs="Arial"/>
                <w:lang w:eastAsia="ja-JP"/>
              </w:rPr>
            </w:pPr>
            <w:r w:rsidRPr="003E6E07">
              <w:rPr>
                <w:rFonts w:cs="Arial"/>
                <w:bCs/>
                <w:lang w:eastAsia="ja-JP"/>
              </w:rPr>
              <w:t>BW</w:t>
            </w:r>
            <w:r w:rsidRPr="003E6E07">
              <w:rPr>
                <w:rFonts w:cs="Arial"/>
                <w:vertAlign w:val="subscript"/>
                <w:lang w:eastAsia="ja-JP"/>
              </w:rPr>
              <w:t>channel</w:t>
            </w:r>
          </w:p>
        </w:tc>
        <w:tc>
          <w:tcPr>
            <w:tcW w:w="851" w:type="dxa"/>
            <w:tcBorders>
              <w:bottom w:val="single" w:sz="4" w:space="0" w:color="auto"/>
            </w:tcBorders>
          </w:tcPr>
          <w:p w14:paraId="41546653" w14:textId="77777777" w:rsidR="00B46438" w:rsidRPr="003E6E07" w:rsidRDefault="00B46438" w:rsidP="005E6F01">
            <w:pPr>
              <w:pStyle w:val="TAC"/>
              <w:rPr>
                <w:rFonts w:cs="Arial"/>
                <w:lang w:eastAsia="ja-JP"/>
              </w:rPr>
            </w:pPr>
            <w:r w:rsidRPr="003E6E07">
              <w:rPr>
                <w:rFonts w:cs="Arial"/>
                <w:lang w:eastAsia="ja-JP"/>
              </w:rPr>
              <w:t>MHz</w:t>
            </w:r>
          </w:p>
        </w:tc>
        <w:tc>
          <w:tcPr>
            <w:tcW w:w="2031" w:type="dxa"/>
            <w:tcBorders>
              <w:bottom w:val="single" w:sz="4" w:space="0" w:color="auto"/>
            </w:tcBorders>
            <w:vAlign w:val="center"/>
          </w:tcPr>
          <w:p w14:paraId="5DE647BB" w14:textId="2C6B218B"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665AB902" w14:textId="7389B5D3"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41786708" w14:textId="3C2902F3"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43156790" w14:textId="7D86E6E6"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2732C7FF" w14:textId="583D07EB"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622F3C74" w14:textId="62BB6BE1"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73DD822A" w14:textId="77777777" w:rsidTr="00AB0EDD">
        <w:trPr>
          <w:cantSplit/>
          <w:jc w:val="center"/>
        </w:trPr>
        <w:tc>
          <w:tcPr>
            <w:tcW w:w="3748" w:type="dxa"/>
            <w:tcBorders>
              <w:left w:val="single" w:sz="4" w:space="0" w:color="auto"/>
              <w:bottom w:val="single" w:sz="4" w:space="0" w:color="auto"/>
            </w:tcBorders>
          </w:tcPr>
          <w:p w14:paraId="2FB332EE" w14:textId="20A4E24E" w:rsidR="00B46438" w:rsidRPr="003E6E07" w:rsidRDefault="00B46438" w:rsidP="005E6F01">
            <w:pPr>
              <w:pStyle w:val="TAL"/>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8B5A10B" w14:textId="368023FD"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3AEFC889"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1BED09B0" w14:textId="60890F39"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R.7</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6F995736" w14:textId="68CA29AF"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FDD</w:t>
            </w:r>
          </w:p>
          <w:p w14:paraId="68B3AE3F" w14:textId="49C27B9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50309C00" w14:textId="77777777" w:rsidR="00B46438" w:rsidRPr="003E6E07" w:rsidRDefault="00B46438" w:rsidP="005E6F01">
            <w:pPr>
              <w:pStyle w:val="TAC"/>
              <w:rPr>
                <w:rFonts w:cs="Arial"/>
                <w:szCs w:val="16"/>
                <w:lang w:eastAsia="ja-JP"/>
              </w:rPr>
            </w:pPr>
            <w:r w:rsidRPr="003E6E07">
              <w:rPr>
                <w:rFonts w:cs="Arial"/>
                <w:szCs w:val="16"/>
                <w:lang w:eastAsia="zh-CN"/>
              </w:rPr>
              <w:t>-</w:t>
            </w:r>
          </w:p>
        </w:tc>
      </w:tr>
      <w:tr w:rsidR="00B46438" w:rsidRPr="003E6E07" w14:paraId="3121646D" w14:textId="77777777" w:rsidTr="00AB0EDD">
        <w:trPr>
          <w:cantSplit/>
          <w:jc w:val="center"/>
        </w:trPr>
        <w:tc>
          <w:tcPr>
            <w:tcW w:w="3748" w:type="dxa"/>
            <w:tcBorders>
              <w:left w:val="single" w:sz="4" w:space="0" w:color="auto"/>
              <w:bottom w:val="single" w:sz="4" w:space="0" w:color="auto"/>
            </w:tcBorders>
          </w:tcPr>
          <w:p w14:paraId="13D7811E" w14:textId="7B97A6A3" w:rsidR="00B46438" w:rsidRPr="003E6E07" w:rsidRDefault="00B46438" w:rsidP="005E6F01">
            <w:pPr>
              <w:pStyle w:val="TAL"/>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4D81191D" w14:textId="14161F01"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6CAD56BB"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50E54509" w14:textId="0AE96EC5"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069642EA" w14:textId="401ADA6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4D91B9EA" w14:textId="2EB8A61C"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A96149B" w14:textId="0CF0369C"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AA16CE8" w14:textId="487E1C5A"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3DDBB7A7" w14:textId="739B9E0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r>
      <w:tr w:rsidR="00B46438" w:rsidRPr="003E6E07" w14:paraId="27021F99" w14:textId="77777777" w:rsidTr="00AB0EDD">
        <w:trPr>
          <w:cantSplit/>
          <w:jc w:val="center"/>
        </w:trPr>
        <w:tc>
          <w:tcPr>
            <w:tcW w:w="3748" w:type="dxa"/>
            <w:tcBorders>
              <w:left w:val="single" w:sz="4" w:space="0" w:color="auto"/>
              <w:bottom w:val="single" w:sz="4" w:space="0" w:color="auto"/>
            </w:tcBorders>
          </w:tcPr>
          <w:p w14:paraId="69166C82" w14:textId="0985E456" w:rsidR="00B46438" w:rsidRPr="003E6E07" w:rsidRDefault="00B46438" w:rsidP="005E6F01">
            <w:pPr>
              <w:pStyle w:val="TAL"/>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851" w:type="dxa"/>
            <w:tcBorders>
              <w:bottom w:val="single" w:sz="4" w:space="0" w:color="auto"/>
            </w:tcBorders>
          </w:tcPr>
          <w:p w14:paraId="1C4D98F0"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67F0DD44" w14:textId="586D45F4"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OP.20</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E656EBE" w14:textId="278D220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FDD</w:t>
            </w:r>
          </w:p>
          <w:p w14:paraId="34563E39" w14:textId="155B132A"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OP.17</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B9DEA52" w14:textId="14419B30"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OP.16</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24332EEC" w14:textId="633FAED2"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FDD</w:t>
            </w:r>
          </w:p>
          <w:p w14:paraId="5A9BD333" w14:textId="07A46289"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OP.12</w:t>
            </w:r>
            <w:r w:rsidR="00AB0EDD" w:rsidRPr="003E6E07">
              <w:rPr>
                <w:rFonts w:cs="Arial"/>
                <w:szCs w:val="16"/>
                <w:lang w:eastAsia="ja-JP"/>
              </w:rPr>
              <w:t xml:space="preserve"> </w:t>
            </w:r>
            <w:r w:rsidRPr="003E6E07">
              <w:rPr>
                <w:rFonts w:cs="Arial"/>
                <w:szCs w:val="16"/>
                <w:lang w:eastAsia="ja-JP"/>
              </w:rPr>
              <w:t>FDD</w:t>
            </w:r>
          </w:p>
        </w:tc>
      </w:tr>
      <w:tr w:rsidR="00AB0EDD" w:rsidRPr="003E6E07" w14:paraId="0AEB7563" w14:textId="77777777" w:rsidTr="00AB0EDD">
        <w:trPr>
          <w:cantSplit/>
          <w:jc w:val="center"/>
        </w:trPr>
        <w:tc>
          <w:tcPr>
            <w:tcW w:w="3748" w:type="dxa"/>
            <w:tcBorders>
              <w:left w:val="single" w:sz="4" w:space="0" w:color="auto"/>
              <w:bottom w:val="single" w:sz="4" w:space="0" w:color="auto"/>
            </w:tcBorders>
          </w:tcPr>
          <w:p w14:paraId="178302C8" w14:textId="77777777" w:rsidR="00AB0EDD" w:rsidRPr="003E6E07" w:rsidRDefault="00AB0EDD" w:rsidP="005E6F01">
            <w:pPr>
              <w:pStyle w:val="TAL"/>
              <w:rPr>
                <w:rFonts w:cs="Arial"/>
                <w:lang w:eastAsia="ja-JP"/>
              </w:rPr>
            </w:pPr>
            <w:r w:rsidRPr="003E6E07">
              <w:rPr>
                <w:rFonts w:cs="Arial"/>
                <w:bCs/>
                <w:lang w:eastAsia="ja-JP"/>
              </w:rPr>
              <w:t>PBCH_RA</w:t>
            </w:r>
          </w:p>
        </w:tc>
        <w:tc>
          <w:tcPr>
            <w:tcW w:w="851" w:type="dxa"/>
            <w:tcBorders>
              <w:bottom w:val="single" w:sz="4" w:space="0" w:color="auto"/>
            </w:tcBorders>
          </w:tcPr>
          <w:p w14:paraId="180E701A"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restart"/>
            <w:vAlign w:val="center"/>
          </w:tcPr>
          <w:p w14:paraId="7CEF46D2" w14:textId="77777777" w:rsidR="00AB0EDD" w:rsidRPr="003E6E07" w:rsidRDefault="00AB0EDD" w:rsidP="005E6F01">
            <w:pPr>
              <w:pStyle w:val="TAC"/>
              <w:rPr>
                <w:rFonts w:cs="Arial"/>
                <w:lang w:eastAsia="ja-JP"/>
              </w:rPr>
            </w:pPr>
            <w:r w:rsidRPr="003E6E07">
              <w:rPr>
                <w:rFonts w:cs="Arial"/>
                <w:lang w:eastAsia="ja-JP"/>
              </w:rPr>
              <w:t>0</w:t>
            </w:r>
          </w:p>
        </w:tc>
        <w:tc>
          <w:tcPr>
            <w:tcW w:w="2032" w:type="dxa"/>
            <w:vMerge w:val="restart"/>
            <w:vAlign w:val="center"/>
          </w:tcPr>
          <w:p w14:paraId="027CDB08" w14:textId="77777777" w:rsidR="00AB0EDD" w:rsidRPr="003E6E07" w:rsidRDefault="00AB0EDD" w:rsidP="005E6F01">
            <w:pPr>
              <w:pStyle w:val="TAC"/>
              <w:rPr>
                <w:rFonts w:cs="Arial"/>
                <w:lang w:eastAsia="ja-JP"/>
              </w:rPr>
            </w:pPr>
            <w:r w:rsidRPr="003E6E07">
              <w:rPr>
                <w:rFonts w:cs="Arial"/>
                <w:lang w:eastAsia="ja-JP"/>
              </w:rPr>
              <w:t>0</w:t>
            </w:r>
          </w:p>
        </w:tc>
      </w:tr>
      <w:tr w:rsidR="00AB0EDD" w:rsidRPr="003E6E07" w14:paraId="324298F1" w14:textId="77777777" w:rsidTr="00AB0EDD">
        <w:trPr>
          <w:cantSplit/>
          <w:jc w:val="center"/>
        </w:trPr>
        <w:tc>
          <w:tcPr>
            <w:tcW w:w="3748" w:type="dxa"/>
            <w:tcBorders>
              <w:left w:val="single" w:sz="4" w:space="0" w:color="auto"/>
              <w:bottom w:val="single" w:sz="4" w:space="0" w:color="auto"/>
            </w:tcBorders>
          </w:tcPr>
          <w:p w14:paraId="06030248" w14:textId="77777777" w:rsidR="00AB0EDD" w:rsidRPr="003E6E07" w:rsidRDefault="00AB0EDD" w:rsidP="005E6F01">
            <w:pPr>
              <w:pStyle w:val="TAL"/>
              <w:rPr>
                <w:rFonts w:cs="Arial"/>
                <w:lang w:eastAsia="ja-JP"/>
              </w:rPr>
            </w:pPr>
            <w:r w:rsidRPr="003E6E07">
              <w:rPr>
                <w:rFonts w:cs="Arial"/>
                <w:bCs/>
                <w:lang w:eastAsia="ja-JP"/>
              </w:rPr>
              <w:t>PBCH_RB</w:t>
            </w:r>
          </w:p>
        </w:tc>
        <w:tc>
          <w:tcPr>
            <w:tcW w:w="851" w:type="dxa"/>
            <w:tcBorders>
              <w:bottom w:val="single" w:sz="4" w:space="0" w:color="auto"/>
            </w:tcBorders>
          </w:tcPr>
          <w:p w14:paraId="3C7B27D0"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5BB332D3" w14:textId="77777777" w:rsidR="00AB0EDD" w:rsidRPr="003E6E07" w:rsidRDefault="00AB0EDD" w:rsidP="005E6F01">
            <w:pPr>
              <w:pStyle w:val="TAC"/>
              <w:rPr>
                <w:rFonts w:cs="Arial"/>
                <w:lang w:eastAsia="ja-JP"/>
              </w:rPr>
            </w:pPr>
          </w:p>
        </w:tc>
        <w:tc>
          <w:tcPr>
            <w:tcW w:w="2032" w:type="dxa"/>
            <w:vMerge/>
            <w:vAlign w:val="center"/>
          </w:tcPr>
          <w:p w14:paraId="04B1C0EB" w14:textId="77777777" w:rsidR="00AB0EDD" w:rsidRPr="003E6E07" w:rsidRDefault="00AB0EDD" w:rsidP="005E6F01">
            <w:pPr>
              <w:pStyle w:val="TAC"/>
              <w:rPr>
                <w:rFonts w:cs="Arial"/>
                <w:lang w:eastAsia="ja-JP"/>
              </w:rPr>
            </w:pPr>
          </w:p>
        </w:tc>
      </w:tr>
      <w:tr w:rsidR="00AB0EDD" w:rsidRPr="003E6E07" w14:paraId="7B910542" w14:textId="77777777" w:rsidTr="00AB0EDD">
        <w:trPr>
          <w:cantSplit/>
          <w:jc w:val="center"/>
        </w:trPr>
        <w:tc>
          <w:tcPr>
            <w:tcW w:w="3748" w:type="dxa"/>
            <w:tcBorders>
              <w:left w:val="single" w:sz="4" w:space="0" w:color="auto"/>
              <w:bottom w:val="single" w:sz="4" w:space="0" w:color="auto"/>
            </w:tcBorders>
          </w:tcPr>
          <w:p w14:paraId="3FF2176A" w14:textId="77777777" w:rsidR="00AB0EDD" w:rsidRPr="003E6E07" w:rsidRDefault="00AB0EDD" w:rsidP="005E6F01">
            <w:pPr>
              <w:pStyle w:val="TAL"/>
              <w:rPr>
                <w:rFonts w:cs="Arial"/>
                <w:lang w:eastAsia="ja-JP"/>
              </w:rPr>
            </w:pPr>
            <w:r w:rsidRPr="003E6E07">
              <w:rPr>
                <w:rFonts w:cs="Arial"/>
                <w:lang w:eastAsia="ja-JP"/>
              </w:rPr>
              <w:t>PSS_RA</w:t>
            </w:r>
          </w:p>
        </w:tc>
        <w:tc>
          <w:tcPr>
            <w:tcW w:w="851" w:type="dxa"/>
            <w:tcBorders>
              <w:bottom w:val="single" w:sz="4" w:space="0" w:color="auto"/>
            </w:tcBorders>
          </w:tcPr>
          <w:p w14:paraId="45790A6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4F903960" w14:textId="77777777" w:rsidR="00AB0EDD" w:rsidRPr="003E6E07" w:rsidRDefault="00AB0EDD" w:rsidP="005E6F01">
            <w:pPr>
              <w:pStyle w:val="TAC"/>
              <w:rPr>
                <w:rFonts w:cs="Arial"/>
                <w:lang w:eastAsia="ja-JP"/>
              </w:rPr>
            </w:pPr>
          </w:p>
        </w:tc>
        <w:tc>
          <w:tcPr>
            <w:tcW w:w="2032" w:type="dxa"/>
            <w:vMerge/>
            <w:vAlign w:val="center"/>
          </w:tcPr>
          <w:p w14:paraId="6AF607AA" w14:textId="77777777" w:rsidR="00AB0EDD" w:rsidRPr="003E6E07" w:rsidRDefault="00AB0EDD" w:rsidP="005E6F01">
            <w:pPr>
              <w:pStyle w:val="TAC"/>
              <w:rPr>
                <w:rFonts w:cs="Arial"/>
                <w:lang w:eastAsia="ja-JP"/>
              </w:rPr>
            </w:pPr>
          </w:p>
        </w:tc>
      </w:tr>
      <w:tr w:rsidR="00AB0EDD" w:rsidRPr="003E6E07" w14:paraId="42FC67F2" w14:textId="77777777" w:rsidTr="00AB0EDD">
        <w:trPr>
          <w:cantSplit/>
          <w:jc w:val="center"/>
        </w:trPr>
        <w:tc>
          <w:tcPr>
            <w:tcW w:w="3748" w:type="dxa"/>
            <w:tcBorders>
              <w:left w:val="single" w:sz="4" w:space="0" w:color="auto"/>
              <w:bottom w:val="single" w:sz="4" w:space="0" w:color="auto"/>
            </w:tcBorders>
          </w:tcPr>
          <w:p w14:paraId="0583A29A" w14:textId="77777777" w:rsidR="00AB0EDD" w:rsidRPr="003E6E07" w:rsidRDefault="00AB0EDD" w:rsidP="005E6F01">
            <w:pPr>
              <w:pStyle w:val="TAL"/>
              <w:rPr>
                <w:rFonts w:cs="Arial"/>
                <w:lang w:eastAsia="ja-JP"/>
              </w:rPr>
            </w:pPr>
            <w:r w:rsidRPr="003E6E07">
              <w:rPr>
                <w:rFonts w:cs="Arial"/>
                <w:lang w:eastAsia="ja-JP"/>
              </w:rPr>
              <w:t>SSS_RA</w:t>
            </w:r>
          </w:p>
        </w:tc>
        <w:tc>
          <w:tcPr>
            <w:tcW w:w="851" w:type="dxa"/>
            <w:tcBorders>
              <w:bottom w:val="single" w:sz="4" w:space="0" w:color="auto"/>
            </w:tcBorders>
          </w:tcPr>
          <w:p w14:paraId="2601978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61F0EFB" w14:textId="77777777" w:rsidR="00AB0EDD" w:rsidRPr="003E6E07" w:rsidRDefault="00AB0EDD" w:rsidP="005E6F01">
            <w:pPr>
              <w:pStyle w:val="TAC"/>
              <w:rPr>
                <w:rFonts w:cs="Arial"/>
                <w:lang w:eastAsia="ja-JP"/>
              </w:rPr>
            </w:pPr>
          </w:p>
        </w:tc>
        <w:tc>
          <w:tcPr>
            <w:tcW w:w="2032" w:type="dxa"/>
            <w:vMerge/>
            <w:vAlign w:val="center"/>
          </w:tcPr>
          <w:p w14:paraId="108E6D1B" w14:textId="77777777" w:rsidR="00AB0EDD" w:rsidRPr="003E6E07" w:rsidRDefault="00AB0EDD" w:rsidP="005E6F01">
            <w:pPr>
              <w:pStyle w:val="TAC"/>
              <w:rPr>
                <w:rFonts w:cs="Arial"/>
                <w:lang w:eastAsia="ja-JP"/>
              </w:rPr>
            </w:pPr>
          </w:p>
        </w:tc>
      </w:tr>
      <w:tr w:rsidR="00AB0EDD" w:rsidRPr="003E6E07" w14:paraId="57E9EC08" w14:textId="77777777" w:rsidTr="00AB0EDD">
        <w:trPr>
          <w:cantSplit/>
          <w:jc w:val="center"/>
        </w:trPr>
        <w:tc>
          <w:tcPr>
            <w:tcW w:w="3748" w:type="dxa"/>
            <w:tcBorders>
              <w:left w:val="single" w:sz="4" w:space="0" w:color="auto"/>
              <w:bottom w:val="single" w:sz="4" w:space="0" w:color="auto"/>
            </w:tcBorders>
          </w:tcPr>
          <w:p w14:paraId="682C7F29" w14:textId="77777777" w:rsidR="00AB0EDD" w:rsidRPr="003E6E07" w:rsidRDefault="00AB0EDD" w:rsidP="005E6F01">
            <w:pPr>
              <w:pStyle w:val="TAL"/>
              <w:rPr>
                <w:rFonts w:cs="Arial"/>
                <w:lang w:eastAsia="ja-JP"/>
              </w:rPr>
            </w:pPr>
            <w:r w:rsidRPr="003E6E07">
              <w:rPr>
                <w:rFonts w:cs="Arial"/>
                <w:lang w:eastAsia="ja-JP"/>
              </w:rPr>
              <w:t>PCFICH_RB</w:t>
            </w:r>
          </w:p>
        </w:tc>
        <w:tc>
          <w:tcPr>
            <w:tcW w:w="851" w:type="dxa"/>
            <w:tcBorders>
              <w:bottom w:val="single" w:sz="4" w:space="0" w:color="auto"/>
            </w:tcBorders>
          </w:tcPr>
          <w:p w14:paraId="0E17365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B8C7768" w14:textId="77777777" w:rsidR="00AB0EDD" w:rsidRPr="003E6E07" w:rsidRDefault="00AB0EDD" w:rsidP="005E6F01">
            <w:pPr>
              <w:pStyle w:val="TAC"/>
              <w:rPr>
                <w:rFonts w:cs="Arial"/>
                <w:lang w:eastAsia="ja-JP"/>
              </w:rPr>
            </w:pPr>
          </w:p>
        </w:tc>
        <w:tc>
          <w:tcPr>
            <w:tcW w:w="2032" w:type="dxa"/>
            <w:vMerge/>
            <w:vAlign w:val="center"/>
          </w:tcPr>
          <w:p w14:paraId="46CD956A" w14:textId="77777777" w:rsidR="00AB0EDD" w:rsidRPr="003E6E07" w:rsidRDefault="00AB0EDD" w:rsidP="005E6F01">
            <w:pPr>
              <w:pStyle w:val="TAC"/>
              <w:rPr>
                <w:rFonts w:cs="Arial"/>
                <w:lang w:eastAsia="ja-JP"/>
              </w:rPr>
            </w:pPr>
          </w:p>
        </w:tc>
      </w:tr>
      <w:tr w:rsidR="00AB0EDD" w:rsidRPr="003E6E07" w14:paraId="7934760F" w14:textId="77777777" w:rsidTr="00AB0EDD">
        <w:trPr>
          <w:cantSplit/>
          <w:jc w:val="center"/>
        </w:trPr>
        <w:tc>
          <w:tcPr>
            <w:tcW w:w="3748" w:type="dxa"/>
            <w:tcBorders>
              <w:left w:val="single" w:sz="4" w:space="0" w:color="auto"/>
              <w:bottom w:val="single" w:sz="4" w:space="0" w:color="auto"/>
            </w:tcBorders>
          </w:tcPr>
          <w:p w14:paraId="4410D7A8" w14:textId="77777777" w:rsidR="00AB0EDD" w:rsidRPr="003E6E07" w:rsidRDefault="00AB0EDD" w:rsidP="005E6F01">
            <w:pPr>
              <w:pStyle w:val="TAL"/>
              <w:rPr>
                <w:rFonts w:cs="Arial"/>
                <w:lang w:eastAsia="ja-JP"/>
              </w:rPr>
            </w:pPr>
            <w:r w:rsidRPr="003E6E07">
              <w:rPr>
                <w:rFonts w:cs="Arial"/>
                <w:lang w:eastAsia="ja-JP"/>
              </w:rPr>
              <w:t>PHICH_RA</w:t>
            </w:r>
          </w:p>
        </w:tc>
        <w:tc>
          <w:tcPr>
            <w:tcW w:w="851" w:type="dxa"/>
            <w:tcBorders>
              <w:bottom w:val="single" w:sz="4" w:space="0" w:color="auto"/>
            </w:tcBorders>
          </w:tcPr>
          <w:p w14:paraId="552E1F5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65747E14" w14:textId="77777777" w:rsidR="00AB0EDD" w:rsidRPr="003E6E07" w:rsidRDefault="00AB0EDD" w:rsidP="005E6F01">
            <w:pPr>
              <w:pStyle w:val="TAC"/>
              <w:rPr>
                <w:rFonts w:cs="Arial"/>
                <w:lang w:eastAsia="ja-JP"/>
              </w:rPr>
            </w:pPr>
          </w:p>
        </w:tc>
        <w:tc>
          <w:tcPr>
            <w:tcW w:w="2032" w:type="dxa"/>
            <w:vMerge/>
            <w:vAlign w:val="center"/>
          </w:tcPr>
          <w:p w14:paraId="4115B7AE" w14:textId="77777777" w:rsidR="00AB0EDD" w:rsidRPr="003E6E07" w:rsidRDefault="00AB0EDD" w:rsidP="005E6F01">
            <w:pPr>
              <w:pStyle w:val="TAC"/>
              <w:rPr>
                <w:rFonts w:cs="Arial"/>
                <w:lang w:eastAsia="ja-JP"/>
              </w:rPr>
            </w:pPr>
          </w:p>
        </w:tc>
      </w:tr>
      <w:tr w:rsidR="00AB0EDD" w:rsidRPr="003E6E07" w14:paraId="69656EA3" w14:textId="77777777" w:rsidTr="00AB0EDD">
        <w:trPr>
          <w:cantSplit/>
          <w:jc w:val="center"/>
        </w:trPr>
        <w:tc>
          <w:tcPr>
            <w:tcW w:w="3748" w:type="dxa"/>
            <w:tcBorders>
              <w:left w:val="single" w:sz="4" w:space="0" w:color="auto"/>
              <w:bottom w:val="single" w:sz="4" w:space="0" w:color="auto"/>
            </w:tcBorders>
          </w:tcPr>
          <w:p w14:paraId="6CA21435" w14:textId="77777777" w:rsidR="00AB0EDD" w:rsidRPr="003E6E07" w:rsidRDefault="00AB0EDD" w:rsidP="005E6F01">
            <w:pPr>
              <w:pStyle w:val="TAL"/>
              <w:rPr>
                <w:rFonts w:cs="Arial"/>
                <w:lang w:eastAsia="ja-JP"/>
              </w:rPr>
            </w:pPr>
            <w:r w:rsidRPr="003E6E07">
              <w:rPr>
                <w:rFonts w:cs="Arial"/>
                <w:lang w:eastAsia="ja-JP"/>
              </w:rPr>
              <w:t>PHICH_PB</w:t>
            </w:r>
          </w:p>
        </w:tc>
        <w:tc>
          <w:tcPr>
            <w:tcW w:w="851" w:type="dxa"/>
            <w:tcBorders>
              <w:bottom w:val="single" w:sz="4" w:space="0" w:color="auto"/>
            </w:tcBorders>
          </w:tcPr>
          <w:p w14:paraId="20EE31B6"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6CF5E1B7" w14:textId="77777777" w:rsidR="00AB0EDD" w:rsidRPr="003E6E07" w:rsidRDefault="00AB0EDD" w:rsidP="005E6F01">
            <w:pPr>
              <w:pStyle w:val="TAC"/>
              <w:rPr>
                <w:rFonts w:cs="v4.2.0"/>
                <w:lang w:eastAsia="ja-JP"/>
              </w:rPr>
            </w:pPr>
          </w:p>
        </w:tc>
        <w:tc>
          <w:tcPr>
            <w:tcW w:w="2032" w:type="dxa"/>
            <w:vMerge/>
            <w:vAlign w:val="center"/>
          </w:tcPr>
          <w:p w14:paraId="2FE11813" w14:textId="77777777" w:rsidR="00AB0EDD" w:rsidRPr="003E6E07" w:rsidRDefault="00AB0EDD" w:rsidP="005E6F01">
            <w:pPr>
              <w:pStyle w:val="TAC"/>
              <w:rPr>
                <w:rFonts w:cs="v4.2.0"/>
                <w:lang w:eastAsia="ja-JP"/>
              </w:rPr>
            </w:pPr>
          </w:p>
        </w:tc>
      </w:tr>
      <w:tr w:rsidR="00AB0EDD" w:rsidRPr="003E6E07" w14:paraId="58D34FED" w14:textId="77777777" w:rsidTr="00AB0EDD">
        <w:trPr>
          <w:cantSplit/>
          <w:jc w:val="center"/>
        </w:trPr>
        <w:tc>
          <w:tcPr>
            <w:tcW w:w="3748" w:type="dxa"/>
            <w:tcBorders>
              <w:left w:val="single" w:sz="4" w:space="0" w:color="auto"/>
              <w:bottom w:val="single" w:sz="4" w:space="0" w:color="auto"/>
            </w:tcBorders>
          </w:tcPr>
          <w:p w14:paraId="735245F8" w14:textId="77777777" w:rsidR="00AB0EDD" w:rsidRPr="003E6E07" w:rsidRDefault="00AB0EDD" w:rsidP="005E6F01">
            <w:pPr>
              <w:pStyle w:val="TAL"/>
              <w:rPr>
                <w:rFonts w:cs="Arial"/>
                <w:lang w:eastAsia="ja-JP"/>
              </w:rPr>
            </w:pPr>
            <w:r w:rsidRPr="003E6E07">
              <w:rPr>
                <w:rFonts w:cs="Arial"/>
                <w:lang w:eastAsia="ja-JP"/>
              </w:rPr>
              <w:t>PDCCH_RA</w:t>
            </w:r>
          </w:p>
        </w:tc>
        <w:tc>
          <w:tcPr>
            <w:tcW w:w="851" w:type="dxa"/>
            <w:tcBorders>
              <w:bottom w:val="single" w:sz="4" w:space="0" w:color="auto"/>
            </w:tcBorders>
          </w:tcPr>
          <w:p w14:paraId="3653245E"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EA70BEE" w14:textId="77777777" w:rsidR="00AB0EDD" w:rsidRPr="003E6E07" w:rsidRDefault="00AB0EDD" w:rsidP="005E6F01">
            <w:pPr>
              <w:pStyle w:val="TAC"/>
              <w:rPr>
                <w:rFonts w:cs="v4.2.0"/>
                <w:lang w:eastAsia="ja-JP"/>
              </w:rPr>
            </w:pPr>
          </w:p>
        </w:tc>
        <w:tc>
          <w:tcPr>
            <w:tcW w:w="2032" w:type="dxa"/>
            <w:vMerge/>
            <w:vAlign w:val="center"/>
          </w:tcPr>
          <w:p w14:paraId="598184DF" w14:textId="77777777" w:rsidR="00AB0EDD" w:rsidRPr="003E6E07" w:rsidRDefault="00AB0EDD" w:rsidP="005E6F01">
            <w:pPr>
              <w:pStyle w:val="TAC"/>
              <w:rPr>
                <w:rFonts w:cs="v4.2.0"/>
                <w:lang w:eastAsia="ja-JP"/>
              </w:rPr>
            </w:pPr>
          </w:p>
        </w:tc>
      </w:tr>
      <w:tr w:rsidR="00AB0EDD" w:rsidRPr="003E6E07" w14:paraId="4FDC2E02" w14:textId="77777777" w:rsidTr="00AB0EDD">
        <w:trPr>
          <w:cantSplit/>
          <w:jc w:val="center"/>
        </w:trPr>
        <w:tc>
          <w:tcPr>
            <w:tcW w:w="3748" w:type="dxa"/>
            <w:tcBorders>
              <w:left w:val="single" w:sz="4" w:space="0" w:color="auto"/>
              <w:bottom w:val="single" w:sz="4" w:space="0" w:color="auto"/>
            </w:tcBorders>
          </w:tcPr>
          <w:p w14:paraId="3DAE2D09" w14:textId="77777777" w:rsidR="00AB0EDD" w:rsidRPr="003E6E07" w:rsidRDefault="00AB0EDD" w:rsidP="005E6F01">
            <w:pPr>
              <w:pStyle w:val="TAL"/>
              <w:rPr>
                <w:rFonts w:cs="Arial"/>
                <w:lang w:eastAsia="ja-JP"/>
              </w:rPr>
            </w:pPr>
            <w:r w:rsidRPr="003E6E07">
              <w:rPr>
                <w:rFonts w:cs="Arial"/>
                <w:lang w:eastAsia="ja-JP"/>
              </w:rPr>
              <w:t>PDCCH_PB</w:t>
            </w:r>
          </w:p>
        </w:tc>
        <w:tc>
          <w:tcPr>
            <w:tcW w:w="851" w:type="dxa"/>
            <w:tcBorders>
              <w:bottom w:val="single" w:sz="4" w:space="0" w:color="auto"/>
            </w:tcBorders>
          </w:tcPr>
          <w:p w14:paraId="5E02885C"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2362650" w14:textId="77777777" w:rsidR="00AB0EDD" w:rsidRPr="003E6E07" w:rsidRDefault="00AB0EDD" w:rsidP="005E6F01">
            <w:pPr>
              <w:pStyle w:val="TAC"/>
              <w:rPr>
                <w:rFonts w:cs="v4.2.0"/>
                <w:lang w:eastAsia="ja-JP"/>
              </w:rPr>
            </w:pPr>
          </w:p>
        </w:tc>
        <w:tc>
          <w:tcPr>
            <w:tcW w:w="2032" w:type="dxa"/>
            <w:vMerge/>
            <w:vAlign w:val="center"/>
          </w:tcPr>
          <w:p w14:paraId="12688C54" w14:textId="77777777" w:rsidR="00AB0EDD" w:rsidRPr="003E6E07" w:rsidRDefault="00AB0EDD" w:rsidP="005E6F01">
            <w:pPr>
              <w:pStyle w:val="TAC"/>
              <w:rPr>
                <w:rFonts w:cs="v4.2.0"/>
                <w:lang w:eastAsia="ja-JP"/>
              </w:rPr>
            </w:pPr>
          </w:p>
        </w:tc>
      </w:tr>
      <w:tr w:rsidR="00AB0EDD" w:rsidRPr="003E6E07" w14:paraId="0B768017" w14:textId="77777777" w:rsidTr="00AB0EDD">
        <w:trPr>
          <w:cantSplit/>
          <w:jc w:val="center"/>
        </w:trPr>
        <w:tc>
          <w:tcPr>
            <w:tcW w:w="3748" w:type="dxa"/>
            <w:tcBorders>
              <w:left w:val="single" w:sz="4" w:space="0" w:color="auto"/>
              <w:bottom w:val="single" w:sz="4" w:space="0" w:color="auto"/>
            </w:tcBorders>
          </w:tcPr>
          <w:p w14:paraId="4CDDE51B" w14:textId="77777777" w:rsidR="00AB0EDD" w:rsidRPr="003E6E07" w:rsidRDefault="00AB0EDD" w:rsidP="005E6F01">
            <w:pPr>
              <w:pStyle w:val="TAL"/>
              <w:rPr>
                <w:rFonts w:cs="Arial"/>
                <w:lang w:eastAsia="ja-JP"/>
              </w:rPr>
            </w:pPr>
            <w:r w:rsidRPr="003E6E07">
              <w:rPr>
                <w:rFonts w:cs="Arial"/>
                <w:lang w:eastAsia="ja-JP"/>
              </w:rPr>
              <w:t>PDSCH_RA</w:t>
            </w:r>
          </w:p>
        </w:tc>
        <w:tc>
          <w:tcPr>
            <w:tcW w:w="851" w:type="dxa"/>
            <w:tcBorders>
              <w:bottom w:val="single" w:sz="4" w:space="0" w:color="auto"/>
            </w:tcBorders>
          </w:tcPr>
          <w:p w14:paraId="77AB299A"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7C67EF41" w14:textId="77777777" w:rsidR="00AB0EDD" w:rsidRPr="003E6E07" w:rsidRDefault="00AB0EDD" w:rsidP="005E6F01">
            <w:pPr>
              <w:pStyle w:val="TAC"/>
              <w:rPr>
                <w:rFonts w:cs="v4.2.0"/>
                <w:lang w:eastAsia="ja-JP"/>
              </w:rPr>
            </w:pPr>
          </w:p>
        </w:tc>
        <w:tc>
          <w:tcPr>
            <w:tcW w:w="2032" w:type="dxa"/>
            <w:vMerge/>
            <w:vAlign w:val="center"/>
          </w:tcPr>
          <w:p w14:paraId="3A5289A0" w14:textId="77777777" w:rsidR="00AB0EDD" w:rsidRPr="003E6E07" w:rsidRDefault="00AB0EDD" w:rsidP="005E6F01">
            <w:pPr>
              <w:pStyle w:val="TAC"/>
              <w:rPr>
                <w:rFonts w:cs="v4.2.0"/>
                <w:lang w:eastAsia="ja-JP"/>
              </w:rPr>
            </w:pPr>
          </w:p>
        </w:tc>
      </w:tr>
      <w:tr w:rsidR="00AB0EDD" w:rsidRPr="003E6E07" w14:paraId="5CC030BC" w14:textId="77777777" w:rsidTr="00AB0EDD">
        <w:trPr>
          <w:cantSplit/>
          <w:jc w:val="center"/>
        </w:trPr>
        <w:tc>
          <w:tcPr>
            <w:tcW w:w="3748" w:type="dxa"/>
            <w:tcBorders>
              <w:left w:val="single" w:sz="4" w:space="0" w:color="auto"/>
              <w:bottom w:val="single" w:sz="4" w:space="0" w:color="auto"/>
            </w:tcBorders>
          </w:tcPr>
          <w:p w14:paraId="5C1CB856" w14:textId="77777777" w:rsidR="00AB0EDD" w:rsidRPr="003E6E07" w:rsidRDefault="00AB0EDD" w:rsidP="005E6F01">
            <w:pPr>
              <w:pStyle w:val="TAL"/>
              <w:rPr>
                <w:rFonts w:cs="Arial"/>
                <w:lang w:eastAsia="ja-JP"/>
              </w:rPr>
            </w:pPr>
            <w:r w:rsidRPr="003E6E07">
              <w:rPr>
                <w:rFonts w:cs="Arial"/>
                <w:lang w:eastAsia="ja-JP"/>
              </w:rPr>
              <w:t>PDSCH_RB</w:t>
            </w:r>
          </w:p>
        </w:tc>
        <w:tc>
          <w:tcPr>
            <w:tcW w:w="851" w:type="dxa"/>
            <w:tcBorders>
              <w:bottom w:val="single" w:sz="4" w:space="0" w:color="auto"/>
            </w:tcBorders>
          </w:tcPr>
          <w:p w14:paraId="54D8AE1B"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179C2D1C" w14:textId="77777777" w:rsidR="00AB0EDD" w:rsidRPr="003E6E07" w:rsidRDefault="00AB0EDD" w:rsidP="005E6F01">
            <w:pPr>
              <w:pStyle w:val="TAC"/>
              <w:rPr>
                <w:rFonts w:cs="v4.2.0"/>
                <w:lang w:eastAsia="ja-JP"/>
              </w:rPr>
            </w:pPr>
          </w:p>
        </w:tc>
        <w:tc>
          <w:tcPr>
            <w:tcW w:w="2032" w:type="dxa"/>
            <w:vMerge/>
            <w:vAlign w:val="center"/>
          </w:tcPr>
          <w:p w14:paraId="5D7B42D8" w14:textId="77777777" w:rsidR="00AB0EDD" w:rsidRPr="003E6E07" w:rsidRDefault="00AB0EDD" w:rsidP="005E6F01">
            <w:pPr>
              <w:pStyle w:val="TAC"/>
              <w:rPr>
                <w:rFonts w:cs="v4.2.0"/>
                <w:lang w:eastAsia="ja-JP"/>
              </w:rPr>
            </w:pPr>
          </w:p>
        </w:tc>
      </w:tr>
      <w:tr w:rsidR="00AB0EDD" w:rsidRPr="003E6E07" w14:paraId="308B0F1B" w14:textId="77777777" w:rsidTr="00AB0EDD">
        <w:trPr>
          <w:cantSplit/>
          <w:jc w:val="center"/>
        </w:trPr>
        <w:tc>
          <w:tcPr>
            <w:tcW w:w="3748" w:type="dxa"/>
            <w:tcBorders>
              <w:left w:val="single" w:sz="4" w:space="0" w:color="auto"/>
              <w:bottom w:val="single" w:sz="4" w:space="0" w:color="auto"/>
            </w:tcBorders>
            <w:vAlign w:val="center"/>
          </w:tcPr>
          <w:p w14:paraId="541A7516" w14:textId="5E1C51A7" w:rsidR="00AB0EDD" w:rsidRPr="003E6E07" w:rsidRDefault="00AB0EDD" w:rsidP="005E6F01">
            <w:pPr>
              <w:pStyle w:val="TAL"/>
              <w:rPr>
                <w:rFonts w:cs="Arial"/>
                <w:lang w:eastAsia="ja-JP"/>
              </w:rPr>
            </w:pPr>
            <w:r w:rsidRPr="003E6E07">
              <w:rPr>
                <w:rFonts w:cs="Arial"/>
                <w:lang w:eastAsia="ja-JP"/>
              </w:rPr>
              <w:t>OCNG_RA</w:t>
            </w:r>
            <w:r w:rsidRPr="003E6E07">
              <w:rPr>
                <w:rFonts w:cs="Arial"/>
                <w:vertAlign w:val="superscript"/>
                <w:lang w:eastAsia="ja-JP"/>
              </w:rPr>
              <w:t>Note 1</w:t>
            </w:r>
          </w:p>
        </w:tc>
        <w:tc>
          <w:tcPr>
            <w:tcW w:w="851" w:type="dxa"/>
            <w:tcBorders>
              <w:bottom w:val="single" w:sz="4" w:space="0" w:color="auto"/>
            </w:tcBorders>
          </w:tcPr>
          <w:p w14:paraId="160AB033"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33165AE3" w14:textId="77777777" w:rsidR="00AB0EDD" w:rsidRPr="003E6E07" w:rsidRDefault="00AB0EDD" w:rsidP="005E6F01">
            <w:pPr>
              <w:pStyle w:val="TAC"/>
              <w:rPr>
                <w:rFonts w:cs="v4.2.0"/>
                <w:lang w:eastAsia="ja-JP"/>
              </w:rPr>
            </w:pPr>
          </w:p>
        </w:tc>
        <w:tc>
          <w:tcPr>
            <w:tcW w:w="2032" w:type="dxa"/>
            <w:vMerge/>
            <w:vAlign w:val="center"/>
          </w:tcPr>
          <w:p w14:paraId="7BA97F71" w14:textId="77777777" w:rsidR="00AB0EDD" w:rsidRPr="003E6E07" w:rsidRDefault="00AB0EDD" w:rsidP="005E6F01">
            <w:pPr>
              <w:pStyle w:val="TAC"/>
              <w:rPr>
                <w:rFonts w:cs="v4.2.0"/>
                <w:lang w:eastAsia="ja-JP"/>
              </w:rPr>
            </w:pPr>
          </w:p>
        </w:tc>
      </w:tr>
      <w:tr w:rsidR="00AB0EDD" w:rsidRPr="003E6E07" w14:paraId="7E8E5459" w14:textId="77777777" w:rsidTr="00AB0EDD">
        <w:trPr>
          <w:cantSplit/>
          <w:jc w:val="center"/>
        </w:trPr>
        <w:tc>
          <w:tcPr>
            <w:tcW w:w="3748" w:type="dxa"/>
            <w:tcBorders>
              <w:left w:val="single" w:sz="4" w:space="0" w:color="auto"/>
              <w:bottom w:val="single" w:sz="4" w:space="0" w:color="auto"/>
            </w:tcBorders>
            <w:vAlign w:val="center"/>
          </w:tcPr>
          <w:p w14:paraId="61CF5ECA" w14:textId="0B9A0767" w:rsidR="00AB0EDD" w:rsidRPr="003E6E07" w:rsidRDefault="00AB0EDD" w:rsidP="005E6F01">
            <w:pPr>
              <w:pStyle w:val="TAL"/>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851" w:type="dxa"/>
            <w:tcBorders>
              <w:bottom w:val="single" w:sz="4" w:space="0" w:color="auto"/>
            </w:tcBorders>
          </w:tcPr>
          <w:p w14:paraId="6B745F5F"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tcBorders>
              <w:bottom w:val="single" w:sz="4" w:space="0" w:color="auto"/>
            </w:tcBorders>
            <w:vAlign w:val="center"/>
          </w:tcPr>
          <w:p w14:paraId="6A7BA03E" w14:textId="77777777" w:rsidR="00AB0EDD" w:rsidRPr="003E6E07" w:rsidRDefault="00AB0EDD" w:rsidP="005E6F01">
            <w:pPr>
              <w:pStyle w:val="TAC"/>
              <w:rPr>
                <w:rFonts w:cs="v4.2.0"/>
                <w:lang w:eastAsia="ja-JP"/>
              </w:rPr>
            </w:pPr>
          </w:p>
        </w:tc>
        <w:tc>
          <w:tcPr>
            <w:tcW w:w="2032" w:type="dxa"/>
            <w:vMerge/>
            <w:tcBorders>
              <w:bottom w:val="single" w:sz="4" w:space="0" w:color="auto"/>
            </w:tcBorders>
            <w:vAlign w:val="center"/>
          </w:tcPr>
          <w:p w14:paraId="23BF578C" w14:textId="77777777" w:rsidR="00AB0EDD" w:rsidRPr="003E6E07" w:rsidRDefault="00AB0EDD" w:rsidP="005E6F01">
            <w:pPr>
              <w:pStyle w:val="TAC"/>
              <w:rPr>
                <w:rFonts w:cs="v4.2.0"/>
                <w:lang w:eastAsia="ja-JP"/>
              </w:rPr>
            </w:pPr>
          </w:p>
        </w:tc>
      </w:tr>
      <w:tr w:rsidR="002D26FD" w:rsidRPr="003E6E07" w14:paraId="4969BD12" w14:textId="77777777" w:rsidTr="00AB0EDD">
        <w:trPr>
          <w:cantSplit/>
          <w:jc w:val="center"/>
        </w:trPr>
        <w:tc>
          <w:tcPr>
            <w:tcW w:w="3748" w:type="dxa"/>
          </w:tcPr>
          <w:p w14:paraId="3546C6E7" w14:textId="09BD0F87" w:rsidR="002D26FD" w:rsidRPr="003E6E07" w:rsidRDefault="002D26FD" w:rsidP="005E6F01">
            <w:pPr>
              <w:pStyle w:val="TAL"/>
              <w:rPr>
                <w:rFonts w:cs="v4.2.0"/>
                <w:lang w:eastAsia="ja-JP"/>
              </w:rPr>
            </w:pPr>
            <w:r w:rsidRPr="003E6E07">
              <w:rPr>
                <w:rFonts w:cs="v4.2.0"/>
                <w:position w:val="-12"/>
                <w:lang w:eastAsia="ja-JP"/>
              </w:rPr>
              <w:object w:dxaOrig="400" w:dyaOrig="360" w14:anchorId="142E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9.5pt" o:ole="" fillcolor="window">
                  <v:imagedata r:id="rId8" o:title=""/>
                </v:shape>
                <o:OLEObject Type="Embed" ProgID="Equation.3" ShapeID="_x0000_i1025" DrawAspect="Content" ObjectID="_1798881311" r:id="rId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851" w:type="dxa"/>
          </w:tcPr>
          <w:p w14:paraId="77496D66" w14:textId="4519EF8A" w:rsidR="002D26FD" w:rsidRPr="003E6E07" w:rsidRDefault="002D26FD" w:rsidP="005E6F01">
            <w:pPr>
              <w:pStyle w:val="TAC"/>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6F6C7F5" w14:textId="77777777" w:rsidR="002D26FD" w:rsidRPr="003E6E07" w:rsidRDefault="002D26FD" w:rsidP="005E6F01">
            <w:pPr>
              <w:pStyle w:val="TAC"/>
              <w:rPr>
                <w:rFonts w:cs="v4.2.0"/>
                <w:lang w:eastAsia="ja-JP"/>
              </w:rPr>
            </w:pPr>
            <w:r w:rsidRPr="003E6E07">
              <w:rPr>
                <w:rFonts w:cs="v4.2.0"/>
                <w:lang w:eastAsia="ja-JP"/>
              </w:rPr>
              <w:t>-101</w:t>
            </w:r>
          </w:p>
        </w:tc>
        <w:tc>
          <w:tcPr>
            <w:tcW w:w="2032" w:type="dxa"/>
            <w:vAlign w:val="center"/>
          </w:tcPr>
          <w:p w14:paraId="5461DD0A" w14:textId="77777777" w:rsidR="002D26FD" w:rsidRPr="003E6E07" w:rsidRDefault="002D26FD" w:rsidP="005E6F01">
            <w:pPr>
              <w:pStyle w:val="TAC"/>
              <w:rPr>
                <w:rFonts w:cs="v4.2.0"/>
                <w:lang w:eastAsia="ja-JP"/>
              </w:rPr>
            </w:pPr>
            <w:r w:rsidRPr="003E6E07">
              <w:rPr>
                <w:rFonts w:cs="v4.2.0"/>
                <w:lang w:eastAsia="ja-JP"/>
              </w:rPr>
              <w:t>-101</w:t>
            </w:r>
          </w:p>
        </w:tc>
      </w:tr>
      <w:tr w:rsidR="002D26FD" w:rsidRPr="003E6E07" w14:paraId="7487E2C1" w14:textId="77777777" w:rsidTr="00AB0EDD">
        <w:trPr>
          <w:cantSplit/>
          <w:jc w:val="center"/>
        </w:trPr>
        <w:tc>
          <w:tcPr>
            <w:tcW w:w="3748" w:type="dxa"/>
          </w:tcPr>
          <w:p w14:paraId="78873FB7" w14:textId="77777777" w:rsidR="002D26FD" w:rsidRPr="003E6E07" w:rsidRDefault="002D26FD" w:rsidP="005E6F01">
            <w:pPr>
              <w:pStyle w:val="TAL"/>
              <w:rPr>
                <w:rFonts w:cs="v4.2.0"/>
                <w:lang w:eastAsia="ja-JP"/>
              </w:rPr>
            </w:pPr>
            <w:r w:rsidRPr="003E6E07">
              <w:rPr>
                <w:rFonts w:cs="v4.2.0"/>
                <w:position w:val="-12"/>
                <w:lang w:eastAsia="ja-JP"/>
              </w:rPr>
              <w:object w:dxaOrig="800" w:dyaOrig="380" w14:anchorId="4B71317C">
                <v:shape id="_x0000_i1026" type="#_x0000_t75" style="width:40pt;height:19.5pt" o:ole="" fillcolor="window">
                  <v:imagedata r:id="rId10" o:title=""/>
                </v:shape>
                <o:OLEObject Type="Embed" ProgID="Equation.3" ShapeID="_x0000_i1026" DrawAspect="Content" ObjectID="_1798881312" r:id="rId11"/>
              </w:object>
            </w:r>
          </w:p>
        </w:tc>
        <w:tc>
          <w:tcPr>
            <w:tcW w:w="851" w:type="dxa"/>
          </w:tcPr>
          <w:p w14:paraId="77A44A0F" w14:textId="77777777" w:rsidR="002D26FD" w:rsidRPr="003E6E07" w:rsidRDefault="002D26FD" w:rsidP="005E6F01">
            <w:pPr>
              <w:pStyle w:val="TAC"/>
              <w:rPr>
                <w:rFonts w:cs="v4.2.0"/>
                <w:lang w:eastAsia="ja-JP"/>
              </w:rPr>
            </w:pPr>
            <w:r w:rsidRPr="003E6E07">
              <w:rPr>
                <w:rFonts w:cs="v4.2.0"/>
                <w:lang w:eastAsia="ja-JP"/>
              </w:rPr>
              <w:t>dB</w:t>
            </w:r>
          </w:p>
        </w:tc>
        <w:tc>
          <w:tcPr>
            <w:tcW w:w="2031" w:type="dxa"/>
            <w:vAlign w:val="center"/>
          </w:tcPr>
          <w:p w14:paraId="74BA27F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249B4A8E"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5B4FDA1C" w14:textId="77777777" w:rsidTr="00AB0EDD">
        <w:trPr>
          <w:cantSplit/>
          <w:jc w:val="center"/>
        </w:trPr>
        <w:tc>
          <w:tcPr>
            <w:tcW w:w="3748" w:type="dxa"/>
          </w:tcPr>
          <w:p w14:paraId="1C12F6A8" w14:textId="77777777" w:rsidR="002D26FD" w:rsidRPr="003E6E07" w:rsidRDefault="002D26FD" w:rsidP="005E6F01">
            <w:pPr>
              <w:pStyle w:val="TAL"/>
              <w:rPr>
                <w:rFonts w:cs="Arial"/>
                <w:lang w:eastAsia="ja-JP"/>
              </w:rPr>
            </w:pPr>
            <w:r w:rsidRPr="003E6E07">
              <w:rPr>
                <w:rFonts w:cs="v4.2.0"/>
                <w:position w:val="-12"/>
                <w:lang w:eastAsia="ja-JP"/>
              </w:rPr>
              <w:object w:dxaOrig="620" w:dyaOrig="380" w14:anchorId="508438F7">
                <v:shape id="_x0000_i1027" type="#_x0000_t75" style="width:31pt;height:19.5pt" o:ole="" fillcolor="window">
                  <v:imagedata r:id="rId12" o:title=""/>
                </v:shape>
                <o:OLEObject Type="Embed" ProgID="Equation.3" ShapeID="_x0000_i1027" DrawAspect="Content" ObjectID="_1798881313" r:id="rId13"/>
              </w:object>
            </w:r>
          </w:p>
        </w:tc>
        <w:tc>
          <w:tcPr>
            <w:tcW w:w="851" w:type="dxa"/>
          </w:tcPr>
          <w:p w14:paraId="1E8D5E47" w14:textId="77777777" w:rsidR="002D26FD" w:rsidRPr="003E6E07" w:rsidRDefault="002D26FD" w:rsidP="005E6F01">
            <w:pPr>
              <w:pStyle w:val="TAC"/>
              <w:rPr>
                <w:rFonts w:cs="Arial"/>
                <w:lang w:eastAsia="ja-JP"/>
              </w:rPr>
            </w:pPr>
            <w:r w:rsidRPr="003E6E07">
              <w:rPr>
                <w:rFonts w:cs="v4.2.0"/>
                <w:lang w:eastAsia="ja-JP"/>
              </w:rPr>
              <w:t>dB</w:t>
            </w:r>
          </w:p>
        </w:tc>
        <w:tc>
          <w:tcPr>
            <w:tcW w:w="2031" w:type="dxa"/>
            <w:vAlign w:val="center"/>
          </w:tcPr>
          <w:p w14:paraId="30669C1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6B7DFC95"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24AB5E77" w14:textId="77777777" w:rsidTr="00AB0EDD">
        <w:trPr>
          <w:cantSplit/>
          <w:jc w:val="center"/>
        </w:trPr>
        <w:tc>
          <w:tcPr>
            <w:tcW w:w="3748" w:type="dxa"/>
          </w:tcPr>
          <w:p w14:paraId="216F5949" w14:textId="519A1767" w:rsidR="002D26FD" w:rsidRPr="003E6E07" w:rsidRDefault="002D26FD" w:rsidP="005E6F01">
            <w:pPr>
              <w:pStyle w:val="TAL"/>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47C11BB0" w14:textId="26AB7852"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650046E"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56C6D377"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62292130" w14:textId="77777777" w:rsidTr="00AB0EDD">
        <w:trPr>
          <w:cantSplit/>
          <w:jc w:val="center"/>
        </w:trPr>
        <w:tc>
          <w:tcPr>
            <w:tcW w:w="3748" w:type="dxa"/>
          </w:tcPr>
          <w:p w14:paraId="5D53B3BA" w14:textId="4C778392" w:rsidR="002D26FD" w:rsidRPr="003E6E07" w:rsidRDefault="002D26FD" w:rsidP="005E6F0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6F22BEC2" w14:textId="1F628885"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22FD10AA"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61750AB8"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7A1FF474" w14:textId="77777777" w:rsidTr="00AB0EDD">
        <w:trPr>
          <w:cantSplit/>
          <w:jc w:val="center"/>
        </w:trPr>
        <w:tc>
          <w:tcPr>
            <w:tcW w:w="3748" w:type="dxa"/>
          </w:tcPr>
          <w:p w14:paraId="5EEB214D" w14:textId="2CDD6768" w:rsidR="002D26FD" w:rsidRPr="003E6E07" w:rsidRDefault="002D26FD" w:rsidP="005E6F01">
            <w:pPr>
              <w:pStyle w:val="TAL"/>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7D697244" w14:textId="3113C2A1" w:rsidR="002D26FD" w:rsidRPr="003E6E07" w:rsidRDefault="002D26FD" w:rsidP="005E6F01">
            <w:pPr>
              <w:pStyle w:val="TAC"/>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1519F1A"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435180C9" w14:textId="77777777" w:rsidR="002D26FD" w:rsidRPr="003E6E07" w:rsidRDefault="002D26FD" w:rsidP="006B2C15">
            <w:pPr>
              <w:pStyle w:val="TAC"/>
              <w:rPr>
                <w:rFonts w:cs="Arial"/>
                <w:lang w:eastAsia="zh-CN"/>
              </w:rPr>
            </w:pPr>
            <w:r w:rsidRPr="003E6E07">
              <w:rPr>
                <w:rFonts w:cs="Arial"/>
                <w:lang w:eastAsia="zh-CN"/>
              </w:rPr>
              <w:t>+10log</w:t>
            </w:r>
          </w:p>
          <w:p w14:paraId="28C67EC8" w14:textId="509E14FB" w:rsidR="002D26FD" w:rsidRPr="003E6E07" w:rsidRDefault="002D26FD" w:rsidP="005E6F01">
            <w:pPr>
              <w:pStyle w:val="TAC"/>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032" w:type="dxa"/>
            <w:vAlign w:val="center"/>
          </w:tcPr>
          <w:p w14:paraId="61FA7760"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60C28AF8" w14:textId="77777777" w:rsidR="002D26FD" w:rsidRPr="003E6E07" w:rsidRDefault="002D26FD" w:rsidP="006B2C15">
            <w:pPr>
              <w:pStyle w:val="TAC"/>
              <w:rPr>
                <w:rFonts w:cs="Arial"/>
                <w:lang w:eastAsia="zh-CN"/>
              </w:rPr>
            </w:pPr>
            <w:r w:rsidRPr="003E6E07">
              <w:rPr>
                <w:rFonts w:cs="Arial"/>
                <w:lang w:eastAsia="zh-CN"/>
              </w:rPr>
              <w:t>+10log</w:t>
            </w:r>
          </w:p>
          <w:p w14:paraId="225A37EB" w14:textId="689DD373" w:rsidR="002D26FD" w:rsidRPr="003E6E07" w:rsidRDefault="002D26FD" w:rsidP="005E6F01">
            <w:pPr>
              <w:pStyle w:val="TAC"/>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46438" w:rsidRPr="003E6E07" w14:paraId="555E61DB" w14:textId="77777777" w:rsidTr="00AB0EDD">
        <w:trPr>
          <w:cantSplit/>
          <w:jc w:val="center"/>
        </w:trPr>
        <w:tc>
          <w:tcPr>
            <w:tcW w:w="3748" w:type="dxa"/>
          </w:tcPr>
          <w:p w14:paraId="36F20E49" w14:textId="262BB587" w:rsidR="00B46438" w:rsidRPr="003E6E07" w:rsidRDefault="00B46438" w:rsidP="005E6F01">
            <w:pPr>
              <w:pStyle w:val="TAL"/>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851" w:type="dxa"/>
          </w:tcPr>
          <w:p w14:paraId="7F1AE201" w14:textId="77777777" w:rsidR="00B46438" w:rsidRPr="003E6E07" w:rsidRDefault="00B46438" w:rsidP="005E6F01">
            <w:pPr>
              <w:pStyle w:val="TAC"/>
              <w:rPr>
                <w:rFonts w:cs="Arial"/>
                <w:lang w:eastAsia="ja-JP"/>
              </w:rPr>
            </w:pPr>
          </w:p>
        </w:tc>
        <w:tc>
          <w:tcPr>
            <w:tcW w:w="2031" w:type="dxa"/>
            <w:vAlign w:val="center"/>
          </w:tcPr>
          <w:p w14:paraId="455D3840" w14:textId="77777777" w:rsidR="00B46438" w:rsidRPr="003E6E07" w:rsidRDefault="00B46438" w:rsidP="005E6F01">
            <w:pPr>
              <w:pStyle w:val="TAC"/>
              <w:rPr>
                <w:rFonts w:cs="Arial"/>
                <w:lang w:eastAsia="ja-JP"/>
              </w:rPr>
            </w:pPr>
            <w:r w:rsidRPr="003E6E07">
              <w:rPr>
                <w:rFonts w:cs="Arial"/>
                <w:lang w:eastAsia="ja-JP"/>
              </w:rPr>
              <w:t>AWGN</w:t>
            </w:r>
          </w:p>
        </w:tc>
        <w:tc>
          <w:tcPr>
            <w:tcW w:w="2032" w:type="dxa"/>
            <w:vAlign w:val="center"/>
          </w:tcPr>
          <w:p w14:paraId="2443BAB4" w14:textId="77777777" w:rsidR="00B46438" w:rsidRPr="003E6E07" w:rsidRDefault="00B46438" w:rsidP="005E6F01">
            <w:pPr>
              <w:pStyle w:val="TAC"/>
              <w:rPr>
                <w:rFonts w:cs="Arial"/>
                <w:lang w:eastAsia="ja-JP"/>
              </w:rPr>
            </w:pPr>
            <w:r w:rsidRPr="003E6E07">
              <w:rPr>
                <w:rFonts w:cs="Arial"/>
                <w:lang w:eastAsia="ja-JP"/>
              </w:rPr>
              <w:t>AWGN</w:t>
            </w:r>
          </w:p>
        </w:tc>
      </w:tr>
      <w:tr w:rsidR="00B46438" w:rsidRPr="003E6E07" w14:paraId="47373DD6" w14:textId="77777777" w:rsidTr="00AB0EDD">
        <w:trPr>
          <w:cantSplit/>
          <w:jc w:val="center"/>
        </w:trPr>
        <w:tc>
          <w:tcPr>
            <w:tcW w:w="3748" w:type="dxa"/>
          </w:tcPr>
          <w:p w14:paraId="20DCFFED" w14:textId="68ABC422" w:rsidR="00B46438" w:rsidRPr="003E6E07" w:rsidRDefault="00B46438" w:rsidP="005E6F01">
            <w:pPr>
              <w:pStyle w:val="TAL"/>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851" w:type="dxa"/>
          </w:tcPr>
          <w:p w14:paraId="5952FA1E" w14:textId="77777777" w:rsidR="00B46438" w:rsidRPr="003E6E07" w:rsidRDefault="00B46438" w:rsidP="005E6F01">
            <w:pPr>
              <w:pStyle w:val="TAC"/>
              <w:rPr>
                <w:rFonts w:cs="Arial"/>
                <w:lang w:eastAsia="ja-JP"/>
              </w:rPr>
            </w:pPr>
          </w:p>
        </w:tc>
        <w:tc>
          <w:tcPr>
            <w:tcW w:w="2031" w:type="dxa"/>
            <w:vAlign w:val="center"/>
          </w:tcPr>
          <w:p w14:paraId="5F5234A0" w14:textId="59600612"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6FB9D542" w14:textId="4916F004"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5140320" w14:textId="77777777" w:rsidTr="00AB0EDD">
        <w:trPr>
          <w:cantSplit/>
          <w:jc w:val="center"/>
        </w:trPr>
        <w:tc>
          <w:tcPr>
            <w:tcW w:w="3748" w:type="dxa"/>
          </w:tcPr>
          <w:p w14:paraId="2D4C1422" w14:textId="2DDB1E47" w:rsidR="00B46438" w:rsidRPr="003E6E07" w:rsidRDefault="00B46438" w:rsidP="005E6F01">
            <w:pPr>
              <w:pStyle w:val="TAL"/>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851" w:type="dxa"/>
          </w:tcPr>
          <w:p w14:paraId="5AAD2A93" w14:textId="77777777" w:rsidR="00B46438" w:rsidRPr="003E6E07" w:rsidRDefault="00B46438" w:rsidP="005E6F01">
            <w:pPr>
              <w:pStyle w:val="TAC"/>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40473B85" w14:textId="77777777" w:rsidR="00B46438" w:rsidRPr="003E6E07" w:rsidRDefault="00B46438" w:rsidP="005E6F01">
            <w:pPr>
              <w:pStyle w:val="TAC"/>
              <w:rPr>
                <w:rFonts w:cs="Arial"/>
                <w:bCs/>
                <w:szCs w:val="16"/>
                <w:lang w:eastAsia="ja-JP"/>
              </w:rPr>
            </w:pPr>
            <w:r w:rsidRPr="003E6E07">
              <w:rPr>
                <w:rFonts w:cs="Arial"/>
                <w:bCs/>
                <w:szCs w:val="16"/>
                <w:lang w:eastAsia="ja-JP"/>
              </w:rPr>
              <w:t>-</w:t>
            </w:r>
          </w:p>
        </w:tc>
        <w:tc>
          <w:tcPr>
            <w:tcW w:w="2032" w:type="dxa"/>
            <w:vAlign w:val="center"/>
          </w:tcPr>
          <w:p w14:paraId="07C3294C" w14:textId="77777777" w:rsidR="00B46438" w:rsidRPr="003E6E07" w:rsidRDefault="00B46438" w:rsidP="005E6F01">
            <w:pPr>
              <w:pStyle w:val="TAC"/>
              <w:rPr>
                <w:rFonts w:cs="Arial"/>
                <w:bCs/>
                <w:szCs w:val="16"/>
                <w:lang w:eastAsia="ja-JP"/>
              </w:rPr>
            </w:pPr>
            <w:r w:rsidRPr="003E6E07">
              <w:rPr>
                <w:rFonts w:cs="Arial"/>
                <w:bCs/>
                <w:szCs w:val="16"/>
                <w:lang w:eastAsia="ja-JP"/>
              </w:rPr>
              <w:t>33</w:t>
            </w:r>
          </w:p>
        </w:tc>
      </w:tr>
      <w:tr w:rsidR="00B46438" w:rsidRPr="003E6E07" w14:paraId="2082CE65" w14:textId="77777777" w:rsidTr="00AB0EDD">
        <w:trPr>
          <w:cantSplit/>
          <w:jc w:val="center"/>
        </w:trPr>
        <w:tc>
          <w:tcPr>
            <w:tcW w:w="8662" w:type="dxa"/>
            <w:gridSpan w:val="4"/>
          </w:tcPr>
          <w:p w14:paraId="4BC8DD82" w14:textId="2415E919" w:rsidR="00B46438" w:rsidRPr="003E6E07" w:rsidRDefault="00AB0EDD" w:rsidP="005E6F01">
            <w:pPr>
              <w:pStyle w:val="TAN"/>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73E699DE" w14:textId="0AAD6939" w:rsidR="00B46438" w:rsidRPr="003E6E07" w:rsidRDefault="00AB0EDD" w:rsidP="005E6F01">
            <w:pPr>
              <w:pStyle w:val="TAN"/>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7B8A2A2D">
                <v:shape id="_x0000_i1028" type="#_x0000_t75" style="width:20.5pt;height:19.5pt" o:ole="" fillcolor="window">
                  <v:imagedata r:id="rId8" o:title=""/>
                </v:shape>
                <o:OLEObject Type="Embed" ProgID="Equation.3" ShapeID="_x0000_i1028" DrawAspect="Content" ObjectID="_1798881314" r:id="rId14"/>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70A9CB16" w14:textId="0AA6F958" w:rsidR="00B46438" w:rsidRPr="003E6E07" w:rsidRDefault="00AB0EDD" w:rsidP="005E6F01">
            <w:pPr>
              <w:pStyle w:val="TAN"/>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zh-CN"/>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3CE10B7F" w14:textId="4BA8462F" w:rsidR="00B46438" w:rsidRPr="003E6E07" w:rsidRDefault="00AB0EDD" w:rsidP="005E6F01">
            <w:pPr>
              <w:pStyle w:val="TAN"/>
              <w:rPr>
                <w:rFonts w:cs="Arial"/>
                <w:bCs/>
                <w:szCs w:val="16"/>
                <w:lang w:eastAsia="ja-JP"/>
              </w:rPr>
            </w:pPr>
            <w:r w:rsidRPr="003E6E07">
              <w:rPr>
                <w:rFonts w:cs="Arial"/>
                <w:lang w:eastAsia="ja-JP"/>
              </w:rPr>
              <w:t>NOTE 4:</w:t>
            </w:r>
            <w:r w:rsidR="00B46438" w:rsidRPr="003E6E07">
              <w:rPr>
                <w:rFonts w:cs="Arial"/>
                <w:lang w:eastAsia="ja-JP"/>
              </w:rPr>
              <w:tab/>
            </w:r>
            <w:bookmarkStart w:id="0" w:name="OLE_LINK173"/>
            <w:bookmarkStart w:id="1" w:name="OLE_LINK174"/>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bookmarkEnd w:id="0"/>
            <w:bookmarkEnd w:id="1"/>
          </w:p>
        </w:tc>
      </w:tr>
    </w:tbl>
    <w:p w14:paraId="5534C890" w14:textId="77777777" w:rsidR="00B46438" w:rsidRPr="003E6E07" w:rsidRDefault="00B46438" w:rsidP="00B46438">
      <w:pPr>
        <w:tabs>
          <w:tab w:val="left" w:pos="1758"/>
        </w:tabs>
        <w:rPr>
          <w:rFonts w:eastAsia="PMingLiU"/>
          <w:lang w:eastAsia="zh-TW"/>
        </w:rPr>
      </w:pPr>
    </w:p>
    <w:p w14:paraId="64FF2E47" w14:textId="77777777" w:rsidR="00B46438" w:rsidRPr="003E6E07" w:rsidRDefault="00B46438" w:rsidP="00B46438">
      <w:pPr>
        <w:pStyle w:val="TH"/>
        <w:rPr>
          <w:rFonts w:eastAsia="PMingLiU"/>
          <w:lang w:eastAsia="zh-TW"/>
        </w:rPr>
      </w:pPr>
      <w:r w:rsidRPr="003E6E07">
        <w:lastRenderedPageBreak/>
        <w:t xml:space="preserve">Table 7.4.1.5-2 : </w:t>
      </w:r>
      <w:r w:rsidRPr="003E6E07">
        <w:rPr>
          <w:rFonts w:cs="v4.2.0"/>
          <w:lang w:eastAsia="zh-CN"/>
        </w:rPr>
        <w:t>DRX</w:t>
      </w:r>
      <w:r w:rsidRPr="003E6E07">
        <w:rPr>
          <w:rFonts w:cs="v4.2.0"/>
        </w:rPr>
        <w:t xml:space="preserve">-Configuration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37F002BA" w14:textId="77777777" w:rsidTr="00AB0EDD">
        <w:trPr>
          <w:jc w:val="center"/>
        </w:trPr>
        <w:tc>
          <w:tcPr>
            <w:tcW w:w="3345" w:type="dxa"/>
            <w:vMerge w:val="restart"/>
            <w:vAlign w:val="center"/>
          </w:tcPr>
          <w:p w14:paraId="2C9F3E33"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7421ED49"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549903A7"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0D2DFA8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3831DA1F" w14:textId="77777777" w:rsidTr="00AB0EDD">
        <w:trPr>
          <w:jc w:val="center"/>
        </w:trPr>
        <w:tc>
          <w:tcPr>
            <w:tcW w:w="3345" w:type="dxa"/>
            <w:vMerge/>
            <w:vAlign w:val="center"/>
          </w:tcPr>
          <w:p w14:paraId="0DA56793" w14:textId="77777777" w:rsidR="00B46438" w:rsidRPr="003E6E07" w:rsidRDefault="00B46438" w:rsidP="005E6F01">
            <w:pPr>
              <w:pStyle w:val="TAH"/>
              <w:rPr>
                <w:rFonts w:cs="Arial"/>
                <w:lang w:eastAsia="ja-JP"/>
              </w:rPr>
            </w:pPr>
          </w:p>
        </w:tc>
        <w:tc>
          <w:tcPr>
            <w:tcW w:w="1021" w:type="dxa"/>
          </w:tcPr>
          <w:p w14:paraId="1D832941"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4BD25497"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5F04049D" w14:textId="77777777" w:rsidR="00B46438" w:rsidRPr="003E6E07" w:rsidRDefault="00B46438" w:rsidP="005E6F01">
            <w:pPr>
              <w:pStyle w:val="TAC"/>
              <w:rPr>
                <w:rFonts w:cs="Arial"/>
                <w:lang w:eastAsia="ja-JP"/>
              </w:rPr>
            </w:pPr>
          </w:p>
        </w:tc>
      </w:tr>
      <w:tr w:rsidR="00B46438" w:rsidRPr="003E6E07" w14:paraId="464F3DB9" w14:textId="77777777" w:rsidTr="00AB0EDD">
        <w:trPr>
          <w:jc w:val="center"/>
        </w:trPr>
        <w:tc>
          <w:tcPr>
            <w:tcW w:w="3345" w:type="dxa"/>
            <w:vAlign w:val="center"/>
          </w:tcPr>
          <w:p w14:paraId="6B899DFE" w14:textId="77777777" w:rsidR="00B46438" w:rsidRPr="003E6E07" w:rsidRDefault="00B46438" w:rsidP="00B46438">
            <w:pPr>
              <w:pStyle w:val="TAL"/>
              <w:rPr>
                <w:lang w:eastAsia="ja-JP"/>
              </w:rPr>
            </w:pPr>
            <w:r w:rsidRPr="003E6E07">
              <w:rPr>
                <w:lang w:eastAsia="ja-JP"/>
              </w:rPr>
              <w:t>onDurationTimer</w:t>
            </w:r>
          </w:p>
        </w:tc>
        <w:tc>
          <w:tcPr>
            <w:tcW w:w="1021" w:type="dxa"/>
          </w:tcPr>
          <w:p w14:paraId="197F0519"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38F3523F"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69A6FD45" w14:textId="31C587CF"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3E3E3E11" w14:textId="77777777" w:rsidTr="00AB0EDD">
        <w:trPr>
          <w:jc w:val="center"/>
        </w:trPr>
        <w:tc>
          <w:tcPr>
            <w:tcW w:w="3345" w:type="dxa"/>
            <w:vAlign w:val="center"/>
          </w:tcPr>
          <w:p w14:paraId="68FFAD22" w14:textId="541883DA" w:rsidR="00B46438" w:rsidRPr="003E6E07" w:rsidRDefault="00B46438" w:rsidP="00B46438">
            <w:pPr>
              <w:pStyle w:val="TAL"/>
              <w:rPr>
                <w:vertAlign w:val="superscript"/>
                <w:lang w:eastAsia="ja-JP"/>
              </w:rPr>
            </w:pPr>
            <w:r w:rsidRPr="003E6E07">
              <w:rPr>
                <w:lang w:eastAsia="ja-JP"/>
              </w:rPr>
              <w:t>drx-InactivityTimer</w:t>
            </w:r>
            <w:r w:rsidRPr="003E6E07">
              <w:rPr>
                <w:vertAlign w:val="superscript"/>
                <w:lang w:eastAsia="ja-JP"/>
              </w:rPr>
              <w:t>Note</w:t>
            </w:r>
          </w:p>
        </w:tc>
        <w:tc>
          <w:tcPr>
            <w:tcW w:w="1021" w:type="dxa"/>
          </w:tcPr>
          <w:p w14:paraId="33A1E3C5"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64ABBE0D"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2BA6EF7C" w14:textId="77777777" w:rsidR="00B46438" w:rsidRPr="003E6E07" w:rsidRDefault="00B46438" w:rsidP="005E6F01">
            <w:pPr>
              <w:pStyle w:val="TAC"/>
              <w:rPr>
                <w:rFonts w:cs="Arial"/>
                <w:lang w:eastAsia="ja-JP"/>
              </w:rPr>
            </w:pPr>
          </w:p>
        </w:tc>
      </w:tr>
      <w:tr w:rsidR="00B46438" w:rsidRPr="003E6E07" w14:paraId="10D927DD" w14:textId="77777777" w:rsidTr="00AB0EDD">
        <w:trPr>
          <w:jc w:val="center"/>
        </w:trPr>
        <w:tc>
          <w:tcPr>
            <w:tcW w:w="3345" w:type="dxa"/>
            <w:vAlign w:val="center"/>
          </w:tcPr>
          <w:p w14:paraId="74DFD9BB" w14:textId="77777777" w:rsidR="00B46438" w:rsidRPr="003E6E07" w:rsidRDefault="00B46438" w:rsidP="00B46438">
            <w:pPr>
              <w:pStyle w:val="TAL"/>
              <w:rPr>
                <w:lang w:eastAsia="ja-JP"/>
              </w:rPr>
            </w:pPr>
            <w:r w:rsidRPr="003E6E07">
              <w:rPr>
                <w:lang w:eastAsia="ja-JP"/>
              </w:rPr>
              <w:t>drx-RetransmissionTimer</w:t>
            </w:r>
          </w:p>
        </w:tc>
        <w:tc>
          <w:tcPr>
            <w:tcW w:w="1021" w:type="dxa"/>
          </w:tcPr>
          <w:p w14:paraId="4AB0C6AE"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7AC2E2D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218545F2" w14:textId="77777777" w:rsidR="00B46438" w:rsidRPr="003E6E07" w:rsidRDefault="00B46438" w:rsidP="005E6F01">
            <w:pPr>
              <w:pStyle w:val="TAC"/>
              <w:rPr>
                <w:rFonts w:cs="Arial"/>
                <w:lang w:eastAsia="ja-JP"/>
              </w:rPr>
            </w:pPr>
          </w:p>
        </w:tc>
      </w:tr>
      <w:tr w:rsidR="00B46438" w:rsidRPr="003E6E07" w14:paraId="2679380D" w14:textId="77777777" w:rsidTr="00AB0EDD">
        <w:trPr>
          <w:jc w:val="center"/>
        </w:trPr>
        <w:tc>
          <w:tcPr>
            <w:tcW w:w="3345" w:type="dxa"/>
            <w:vAlign w:val="center"/>
          </w:tcPr>
          <w:p w14:paraId="75DAFFAE" w14:textId="77777777" w:rsidR="00B46438" w:rsidRPr="003E6E07" w:rsidRDefault="00B46438" w:rsidP="00B46438">
            <w:pPr>
              <w:pStyle w:val="TAL"/>
              <w:rPr>
                <w:vertAlign w:val="superscript"/>
                <w:lang w:eastAsia="ja-JP"/>
              </w:rPr>
            </w:pPr>
            <w:r w:rsidRPr="003E6E07">
              <w:rPr>
                <w:lang w:eastAsia="ja-JP"/>
              </w:rPr>
              <w:t>longDRX-CycleStartOffset</w:t>
            </w:r>
          </w:p>
        </w:tc>
        <w:tc>
          <w:tcPr>
            <w:tcW w:w="1021" w:type="dxa"/>
          </w:tcPr>
          <w:p w14:paraId="6D8FB177"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3C981ACA"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32489B43" w14:textId="77777777" w:rsidR="00B46438" w:rsidRPr="003E6E07" w:rsidRDefault="00B46438" w:rsidP="005E6F01">
            <w:pPr>
              <w:pStyle w:val="TAC"/>
              <w:rPr>
                <w:rFonts w:cs="Arial"/>
                <w:lang w:eastAsia="ja-JP"/>
              </w:rPr>
            </w:pPr>
          </w:p>
        </w:tc>
      </w:tr>
      <w:tr w:rsidR="00B46438" w:rsidRPr="003E6E07" w14:paraId="56611B82" w14:textId="77777777" w:rsidTr="00AB0EDD">
        <w:trPr>
          <w:jc w:val="center"/>
        </w:trPr>
        <w:tc>
          <w:tcPr>
            <w:tcW w:w="3345" w:type="dxa"/>
            <w:vAlign w:val="center"/>
          </w:tcPr>
          <w:p w14:paraId="136814FB" w14:textId="77777777" w:rsidR="00B46438" w:rsidRPr="003E6E07" w:rsidRDefault="00B46438" w:rsidP="00B46438">
            <w:pPr>
              <w:pStyle w:val="TAL"/>
              <w:rPr>
                <w:lang w:eastAsia="ja-JP"/>
              </w:rPr>
            </w:pPr>
            <w:r w:rsidRPr="003E6E07">
              <w:rPr>
                <w:lang w:eastAsia="ja-JP"/>
              </w:rPr>
              <w:t>shortDRX</w:t>
            </w:r>
          </w:p>
        </w:tc>
        <w:tc>
          <w:tcPr>
            <w:tcW w:w="1021" w:type="dxa"/>
          </w:tcPr>
          <w:p w14:paraId="1AF994E3"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73D188AD"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4875483D" w14:textId="77777777" w:rsidR="00B46438" w:rsidRPr="003E6E07" w:rsidRDefault="00B46438" w:rsidP="005E6F01">
            <w:pPr>
              <w:pStyle w:val="TAC"/>
              <w:rPr>
                <w:rFonts w:cs="Arial"/>
                <w:lang w:eastAsia="ja-JP"/>
              </w:rPr>
            </w:pPr>
          </w:p>
        </w:tc>
      </w:tr>
      <w:tr w:rsidR="00B46438" w:rsidRPr="003E6E07" w14:paraId="6CA77A2E" w14:textId="77777777" w:rsidTr="00AB0EDD">
        <w:trPr>
          <w:jc w:val="center"/>
        </w:trPr>
        <w:tc>
          <w:tcPr>
            <w:tcW w:w="8448" w:type="dxa"/>
            <w:gridSpan w:val="4"/>
            <w:vAlign w:val="center"/>
          </w:tcPr>
          <w:p w14:paraId="666931C7" w14:textId="4B871777"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PCell</w:t>
            </w:r>
            <w:r w:rsidR="00E656F4">
              <w:rPr>
                <w:rFonts w:cs="Arial"/>
                <w:lang w:eastAsia="ja-JP"/>
              </w:rPr>
              <w:t>.</w:t>
            </w:r>
          </w:p>
        </w:tc>
      </w:tr>
    </w:tbl>
    <w:p w14:paraId="70071D36" w14:textId="77777777" w:rsidR="00B46438" w:rsidRPr="003E6E07" w:rsidRDefault="00B46438" w:rsidP="00B46438">
      <w:pPr>
        <w:rPr>
          <w:rFonts w:eastAsia="PMingLiU"/>
          <w:lang w:eastAsia="zh-TW"/>
        </w:rPr>
      </w:pPr>
    </w:p>
    <w:p w14:paraId="5BF88D09" w14:textId="77777777" w:rsidR="00B46438" w:rsidRPr="003E6E07" w:rsidRDefault="00B46438" w:rsidP="00B46438">
      <w:r w:rsidRPr="003E6E07">
        <w:t>The UE shall be continuously scheduled in PCell during the entire length of T1. UE shall not be scheduled in PSCell during T1. During the time duration T1 the UE shall transmit at least 99% of ACK/NACK on PCell.</w:t>
      </w:r>
    </w:p>
    <w:p w14:paraId="69478C2D" w14:textId="77777777" w:rsidR="00B46438" w:rsidRPr="003E6E07" w:rsidRDefault="00B46438" w:rsidP="00B46438">
      <w:r w:rsidRPr="003E6E07">
        <w:t>The UE shall not miss transmitting two consecutive ACK/NACK.</w:t>
      </w:r>
    </w:p>
    <w:p w14:paraId="78D9887D" w14:textId="77777777" w:rsidR="00B46438" w:rsidRPr="003E6E07" w:rsidRDefault="00B46438" w:rsidP="00B46438">
      <w:r w:rsidRPr="003E6E07">
        <w:t>The rate of correct events observed during repeated tests shall be at least 90%.</w:t>
      </w:r>
    </w:p>
    <w:p w14:paraId="4C562410" w14:textId="77777777" w:rsidR="00B46438" w:rsidRPr="003E6E07" w:rsidRDefault="00B46438" w:rsidP="00777239">
      <w:pPr>
        <w:pStyle w:val="Heading3"/>
      </w:pPr>
      <w:r w:rsidRPr="003E6E07">
        <w:rPr>
          <w:rFonts w:eastAsia="PMingLiU"/>
          <w:lang w:eastAsia="zh-TW"/>
        </w:rPr>
        <w:t>7.4.2</w:t>
      </w:r>
      <w:r w:rsidRPr="003E6E07">
        <w:rPr>
          <w:rFonts w:eastAsia="PMingLiU"/>
          <w:lang w:eastAsia="zh-TW"/>
        </w:rPr>
        <w:tab/>
      </w:r>
      <w:r w:rsidRPr="003E6E07">
        <w:t>E-UTRAN TDD-TDD DC interruption at transitions between active and non-active during DRX in synchronous DC</w:t>
      </w:r>
    </w:p>
    <w:p w14:paraId="1FB24F02" w14:textId="77777777" w:rsidR="00B46438" w:rsidRPr="003E6E07" w:rsidRDefault="00B46438" w:rsidP="00B46438">
      <w:pPr>
        <w:pStyle w:val="Heading4"/>
      </w:pPr>
      <w:r w:rsidRPr="003E6E07">
        <w:t>7.4.2.1</w:t>
      </w:r>
      <w:r w:rsidRPr="003E6E07">
        <w:tab/>
        <w:t>Test purpose</w:t>
      </w:r>
    </w:p>
    <w:p w14:paraId="168DC75C" w14:textId="0A492BAC"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PSCell DRX transitions within the </w:t>
      </w:r>
      <w:r w:rsidRPr="003E6E07">
        <w:rPr>
          <w:rFonts w:cs="v4.2.0"/>
        </w:rPr>
        <w:t>missed ACK/NACK rate for TDD PCell in dual connectivity requirements.</w:t>
      </w:r>
    </w:p>
    <w:p w14:paraId="5825E0C6" w14:textId="77777777" w:rsidR="00B46438" w:rsidRPr="003E6E07" w:rsidRDefault="00B46438" w:rsidP="00B46438">
      <w:pPr>
        <w:pStyle w:val="Heading4"/>
      </w:pPr>
      <w:r w:rsidRPr="003E6E07">
        <w:rPr>
          <w:rFonts w:eastAsia="PMingLiU"/>
          <w:lang w:eastAsia="zh-TW"/>
        </w:rPr>
        <w:t>7.4.2.2</w:t>
      </w:r>
      <w:r w:rsidRPr="003E6E07">
        <w:rPr>
          <w:rFonts w:eastAsia="PMingLiU"/>
          <w:lang w:eastAsia="zh-TW"/>
        </w:rPr>
        <w:tab/>
        <w:t>Test applicability</w:t>
      </w:r>
    </w:p>
    <w:p w14:paraId="402CE94A" w14:textId="77777777" w:rsidR="00B46438" w:rsidRPr="003E6E07" w:rsidRDefault="00B46438" w:rsidP="00B46438">
      <w:r w:rsidRPr="003E6E07">
        <w:t>This test applies to all types of E-UTRA TDD UE release 12 and forward that supports Dual Connectivity. Applicability requires support for FGI bit 5.</w:t>
      </w:r>
    </w:p>
    <w:p w14:paraId="15FEA22A" w14:textId="77777777" w:rsidR="00B46438" w:rsidRPr="003E6E07" w:rsidRDefault="00B46438" w:rsidP="00B46438">
      <w:pPr>
        <w:pStyle w:val="Heading4"/>
        <w:rPr>
          <w:rFonts w:eastAsia="PMingLiU"/>
          <w:lang w:eastAsia="zh-TW"/>
        </w:rPr>
      </w:pPr>
      <w:r w:rsidRPr="003E6E07">
        <w:rPr>
          <w:rFonts w:eastAsia="PMingLiU"/>
          <w:lang w:eastAsia="zh-TW"/>
        </w:rPr>
        <w:t>7.4.2.3</w:t>
      </w:r>
      <w:r w:rsidRPr="003E6E07">
        <w:rPr>
          <w:rFonts w:eastAsia="PMingLiU"/>
          <w:lang w:eastAsia="zh-TW"/>
        </w:rPr>
        <w:tab/>
        <w:t>Minimum conformance requirements</w:t>
      </w:r>
    </w:p>
    <w:p w14:paraId="649FD669" w14:textId="35AEBA63" w:rsidR="00B46438" w:rsidRPr="003E6E07" w:rsidRDefault="00B46438" w:rsidP="00B46438">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AB0EDD" w:rsidRPr="003E6E07">
        <w:rPr>
          <w:lang w:eastAsia="zh-CN"/>
        </w:rPr>
        <w:t> </w:t>
      </w:r>
      <w:r w:rsidRPr="003E6E07">
        <w:rPr>
          <w:lang w:eastAsia="zh-CN"/>
        </w:rPr>
        <w:t>% probability of missed ACK/NACK when the configured PSCell DRX cycle is less than 640 ms, and 0.625</w:t>
      </w:r>
      <w:r w:rsidR="00AB0EDD" w:rsidRPr="003E6E07">
        <w:rPr>
          <w:lang w:eastAsia="zh-CN"/>
        </w:rPr>
        <w:t> </w:t>
      </w:r>
      <w:r w:rsidRPr="003E6E07">
        <w:rPr>
          <w:lang w:eastAsia="zh-CN"/>
        </w:rPr>
        <w:t>% probability of missed ACK/NACK is allowed when the configured PSCell DRX cycle is 640 ms or longer. Each interruption shall not exceed 1 subframe.</w:t>
      </w:r>
    </w:p>
    <w:p w14:paraId="62F159FA" w14:textId="77777777" w:rsidR="00B46438" w:rsidRPr="003E6E07" w:rsidRDefault="00B46438" w:rsidP="00B46438">
      <w:pPr>
        <w:pStyle w:val="Heading4"/>
      </w:pPr>
      <w:r w:rsidRPr="003E6E07">
        <w:rPr>
          <w:rFonts w:eastAsia="PMingLiU"/>
          <w:lang w:eastAsia="zh-TW"/>
        </w:rPr>
        <w:t>7.4.2.4</w:t>
      </w:r>
      <w:r w:rsidRPr="003E6E07">
        <w:rPr>
          <w:rFonts w:eastAsia="PMingLiU"/>
          <w:lang w:eastAsia="zh-TW"/>
        </w:rPr>
        <w:tab/>
        <w:t>Test description</w:t>
      </w:r>
    </w:p>
    <w:p w14:paraId="6015B1DF" w14:textId="77777777" w:rsidR="00B46438" w:rsidRPr="003E6E07" w:rsidRDefault="00B46438" w:rsidP="00B46438">
      <w:pPr>
        <w:pStyle w:val="Heading5"/>
      </w:pPr>
      <w:r w:rsidRPr="003E6E07">
        <w:rPr>
          <w:rFonts w:eastAsia="PMingLiU"/>
          <w:lang w:eastAsia="zh-TW"/>
        </w:rPr>
        <w:t>7.4.2.4.1</w:t>
      </w:r>
      <w:r w:rsidRPr="003E6E07">
        <w:rPr>
          <w:rFonts w:eastAsia="PMingLiU"/>
          <w:lang w:eastAsia="zh-TW"/>
        </w:rPr>
        <w:tab/>
        <w:t>Initial conditions</w:t>
      </w:r>
    </w:p>
    <w:p w14:paraId="3B55A0FD" w14:textId="3A328023"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5F0DCFBE" w14:textId="4C6957B2"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FE790F4" w14:textId="2AF4882A" w:rsidR="00B46438" w:rsidRPr="003E6E07" w:rsidRDefault="00B46438" w:rsidP="00B46438">
      <w:r w:rsidRPr="003E6E07">
        <w:t>Channel Bandwidth to be tested: The largest aggregated bandwidth combination supported by UE from Table</w:t>
      </w:r>
      <w:r w:rsidR="00AB0EDD" w:rsidRPr="003E6E07">
        <w:t> </w:t>
      </w:r>
      <w:r w:rsidRPr="003E6E07">
        <w:t>7.4.2.5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w:t>
      </w:r>
      <w:r w:rsidR="00613A41" w:rsidRPr="003E6E07">
        <w:t xml:space="preserve"> 36.521-1 [10] clause 5.4.2.</w:t>
      </w:r>
    </w:p>
    <w:p w14:paraId="61B0ADD1" w14:textId="4B149BCF"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52090836" w14:textId="77777777" w:rsidR="00B46438" w:rsidRPr="003E6E07" w:rsidRDefault="00B46438" w:rsidP="00B46438">
      <w:pPr>
        <w:pStyle w:val="B1"/>
      </w:pPr>
      <w:r w:rsidRPr="003E6E07">
        <w:t>2.</w:t>
      </w:r>
      <w:r w:rsidRPr="003E6E07">
        <w:tab/>
        <w:t>The general test parameter settings are set up according to Table 7.4.2.4.1-1.</w:t>
      </w:r>
    </w:p>
    <w:p w14:paraId="3F8CDEED" w14:textId="7F376EA2" w:rsidR="00B46438" w:rsidRPr="003E6E07" w:rsidRDefault="00B46438" w:rsidP="00B46438">
      <w:pPr>
        <w:pStyle w:val="B1"/>
      </w:pPr>
      <w:r w:rsidRPr="003E6E07">
        <w:t>3.</w:t>
      </w:r>
      <w:r w:rsidRPr="003E6E07">
        <w:tab/>
        <w:t xml:space="preserve">Propagation conditions are set according to </w:t>
      </w:r>
      <w:r w:rsidR="00E656F4">
        <w:t>a</w:t>
      </w:r>
      <w:r w:rsidRPr="003E6E07">
        <w:t>nnex B clauses B.0.</w:t>
      </w:r>
    </w:p>
    <w:p w14:paraId="1A5105BD" w14:textId="77777777" w:rsidR="00B46438" w:rsidRPr="003E6E07" w:rsidRDefault="00B46438" w:rsidP="00B46438">
      <w:pPr>
        <w:pStyle w:val="B1"/>
      </w:pPr>
      <w:r w:rsidRPr="003E6E07">
        <w:t>4.</w:t>
      </w:r>
      <w:r w:rsidRPr="003E6E07">
        <w:tab/>
        <w:t>Message contents are defined in clause 7.4.2.4.3.</w:t>
      </w:r>
    </w:p>
    <w:p w14:paraId="3155DCC2" w14:textId="77CC36A0" w:rsidR="00B46438" w:rsidRPr="003E6E07" w:rsidRDefault="00B46438" w:rsidP="00B46438">
      <w:pPr>
        <w:pStyle w:val="B1"/>
        <w:rPr>
          <w:rFonts w:cs="v3.7.0"/>
        </w:rPr>
      </w:pPr>
      <w:r w:rsidRPr="003E6E07">
        <w:lastRenderedPageBreak/>
        <w:t>5.</w:t>
      </w:r>
      <w:r w:rsidRPr="003E6E07">
        <w:tab/>
        <w:t xml:space="preserve">There are two E-UTRA TDD carriers and two cells in the test. Cell 1 is PCell on the primary component carrier, Cell 2 is PSCell on the secondary component carrier, Cell 1 is the cell used for connection setup with the power levels set according to </w:t>
      </w:r>
      <w:r w:rsidR="00E656F4">
        <w:t>clauses</w:t>
      </w:r>
      <w:r w:rsidRPr="003E6E07">
        <w:t xml:space="preserve"> C.0 and C.1 for this test.</w:t>
      </w:r>
    </w:p>
    <w:p w14:paraId="4602C1B0" w14:textId="77777777" w:rsidR="00B46438" w:rsidRPr="003E6E07" w:rsidRDefault="00B46438" w:rsidP="00B46438">
      <w:pPr>
        <w:pStyle w:val="TH"/>
      </w:pPr>
      <w:r w:rsidRPr="003E6E07">
        <w:rPr>
          <w:rFonts w:cs="v4.2.0"/>
        </w:rPr>
        <w:t xml:space="preserve">Table </w:t>
      </w:r>
      <w:r w:rsidRPr="003E6E07">
        <w:t>7.4.2.4.1-1</w:t>
      </w:r>
      <w:r w:rsidRPr="003E6E07">
        <w:rPr>
          <w:rFonts w:cs="v4.2.0"/>
        </w:rPr>
        <w:t xml:space="preserve">: General test parameters for </w:t>
      </w:r>
      <w:r w:rsidRPr="003E6E07">
        <w:t>E-UTRAN TDD-TDD DC interruption at transitions between active and non-active during DRX in synchronous DC</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6"/>
        <w:gridCol w:w="851"/>
        <w:gridCol w:w="1559"/>
        <w:gridCol w:w="4631"/>
      </w:tblGrid>
      <w:tr w:rsidR="00B46438" w:rsidRPr="003E6E07" w14:paraId="628B3023" w14:textId="77777777" w:rsidTr="00AB0EDD">
        <w:trPr>
          <w:cantSplit/>
          <w:jc w:val="center"/>
        </w:trPr>
        <w:tc>
          <w:tcPr>
            <w:tcW w:w="2656" w:type="dxa"/>
          </w:tcPr>
          <w:p w14:paraId="72CD5427" w14:textId="77777777" w:rsidR="00B46438" w:rsidRPr="003E6E07" w:rsidRDefault="00B46438" w:rsidP="005E6F01">
            <w:pPr>
              <w:pStyle w:val="TAH"/>
              <w:rPr>
                <w:rFonts w:cs="Arial"/>
                <w:lang w:eastAsia="ja-JP"/>
              </w:rPr>
            </w:pPr>
            <w:r w:rsidRPr="003E6E07">
              <w:rPr>
                <w:rFonts w:cs="Arial"/>
                <w:lang w:eastAsia="ja-JP"/>
              </w:rPr>
              <w:t>Parameter</w:t>
            </w:r>
          </w:p>
        </w:tc>
        <w:tc>
          <w:tcPr>
            <w:tcW w:w="851" w:type="dxa"/>
          </w:tcPr>
          <w:p w14:paraId="4A22467E" w14:textId="77777777" w:rsidR="00B46438" w:rsidRPr="003E6E07" w:rsidRDefault="00B46438" w:rsidP="005E6F01">
            <w:pPr>
              <w:pStyle w:val="TAH"/>
              <w:rPr>
                <w:rFonts w:cs="Arial"/>
                <w:lang w:eastAsia="ja-JP"/>
              </w:rPr>
            </w:pPr>
            <w:r w:rsidRPr="003E6E07">
              <w:rPr>
                <w:rFonts w:cs="Arial"/>
                <w:lang w:eastAsia="ja-JP"/>
              </w:rPr>
              <w:t>Unit</w:t>
            </w:r>
          </w:p>
        </w:tc>
        <w:tc>
          <w:tcPr>
            <w:tcW w:w="1559" w:type="dxa"/>
          </w:tcPr>
          <w:p w14:paraId="1FF72006" w14:textId="77777777" w:rsidR="00B46438" w:rsidRPr="003E6E07" w:rsidRDefault="00B46438" w:rsidP="005E6F01">
            <w:pPr>
              <w:pStyle w:val="TAH"/>
              <w:rPr>
                <w:rFonts w:cs="Arial"/>
                <w:lang w:eastAsia="ja-JP"/>
              </w:rPr>
            </w:pPr>
            <w:r w:rsidRPr="003E6E07">
              <w:rPr>
                <w:rFonts w:cs="Arial"/>
                <w:lang w:eastAsia="ja-JP"/>
              </w:rPr>
              <w:t>Value</w:t>
            </w:r>
          </w:p>
        </w:tc>
        <w:tc>
          <w:tcPr>
            <w:tcW w:w="4631" w:type="dxa"/>
          </w:tcPr>
          <w:p w14:paraId="66944E4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2AB79421" w14:textId="77777777" w:rsidTr="00AB0EDD">
        <w:trPr>
          <w:cantSplit/>
          <w:jc w:val="center"/>
        </w:trPr>
        <w:tc>
          <w:tcPr>
            <w:tcW w:w="2656" w:type="dxa"/>
          </w:tcPr>
          <w:p w14:paraId="10C299B7" w14:textId="1D7CD7E5"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148FC3A5" w14:textId="77777777" w:rsidR="00B46438" w:rsidRPr="003E6E07" w:rsidRDefault="00B46438" w:rsidP="005E6F01">
            <w:pPr>
              <w:pStyle w:val="TAC"/>
              <w:rPr>
                <w:rFonts w:cs="Arial"/>
                <w:lang w:eastAsia="ja-JP"/>
              </w:rPr>
            </w:pPr>
          </w:p>
        </w:tc>
        <w:tc>
          <w:tcPr>
            <w:tcW w:w="1559" w:type="dxa"/>
            <w:vAlign w:val="center"/>
          </w:tcPr>
          <w:p w14:paraId="6A515353" w14:textId="35893BA2"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31" w:type="dxa"/>
          </w:tcPr>
          <w:p w14:paraId="4CF694CE" w14:textId="59AB1593"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58673AE1" w14:textId="77777777" w:rsidTr="00AB0EDD">
        <w:trPr>
          <w:cantSplit/>
          <w:jc w:val="center"/>
        </w:trPr>
        <w:tc>
          <w:tcPr>
            <w:tcW w:w="2656" w:type="dxa"/>
          </w:tcPr>
          <w:p w14:paraId="5FBA820A" w14:textId="04080131"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PCell</w:t>
            </w:r>
          </w:p>
        </w:tc>
        <w:tc>
          <w:tcPr>
            <w:tcW w:w="851" w:type="dxa"/>
            <w:vAlign w:val="center"/>
          </w:tcPr>
          <w:p w14:paraId="111BA17D" w14:textId="77777777" w:rsidR="00B46438" w:rsidRPr="003E6E07" w:rsidRDefault="00B46438" w:rsidP="005E6F01">
            <w:pPr>
              <w:pStyle w:val="TAC"/>
              <w:rPr>
                <w:rFonts w:cs="Arial"/>
                <w:lang w:eastAsia="ja-JP"/>
              </w:rPr>
            </w:pPr>
          </w:p>
        </w:tc>
        <w:tc>
          <w:tcPr>
            <w:tcW w:w="1559" w:type="dxa"/>
          </w:tcPr>
          <w:p w14:paraId="6C0EE271" w14:textId="77777777" w:rsidR="00B46438" w:rsidRPr="003E6E07" w:rsidRDefault="00B46438" w:rsidP="005E6F01">
            <w:pPr>
              <w:pStyle w:val="TAC"/>
              <w:rPr>
                <w:rFonts w:cs="Arial"/>
                <w:lang w:eastAsia="ja-JP"/>
              </w:rPr>
            </w:pPr>
            <w:r w:rsidRPr="003E6E07">
              <w:rPr>
                <w:rFonts w:cs="Arial"/>
                <w:lang w:eastAsia="ja-JP"/>
              </w:rPr>
              <w:t>Cell1</w:t>
            </w:r>
          </w:p>
        </w:tc>
        <w:tc>
          <w:tcPr>
            <w:tcW w:w="4631" w:type="dxa"/>
          </w:tcPr>
          <w:p w14:paraId="1212056F" w14:textId="71822057" w:rsidR="00B46438" w:rsidRPr="003E6E07" w:rsidRDefault="00B46438" w:rsidP="005E6F01">
            <w:pPr>
              <w:pStyle w:val="TAL"/>
              <w:rPr>
                <w:rFonts w:cs="Arial"/>
                <w:lang w:eastAsia="ja-JP"/>
              </w:rPr>
            </w:pP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2CBD77B8" w14:textId="77777777" w:rsidTr="00AB0EDD">
        <w:trPr>
          <w:cantSplit/>
          <w:jc w:val="center"/>
        </w:trPr>
        <w:tc>
          <w:tcPr>
            <w:tcW w:w="2656" w:type="dxa"/>
          </w:tcPr>
          <w:p w14:paraId="0B4AB57D" w14:textId="61D65B1D"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r w:rsidRPr="003E6E07">
              <w:rPr>
                <w:rFonts w:cs="Arial"/>
                <w:lang w:eastAsia="ja-JP"/>
              </w:rPr>
              <w:t>PSCell</w:t>
            </w:r>
          </w:p>
        </w:tc>
        <w:tc>
          <w:tcPr>
            <w:tcW w:w="851" w:type="dxa"/>
            <w:vAlign w:val="center"/>
          </w:tcPr>
          <w:p w14:paraId="4C213787" w14:textId="77777777" w:rsidR="00B46438" w:rsidRPr="003E6E07" w:rsidRDefault="00B46438" w:rsidP="005E6F01">
            <w:pPr>
              <w:pStyle w:val="TAC"/>
              <w:rPr>
                <w:rFonts w:cs="Arial"/>
                <w:lang w:eastAsia="ja-JP"/>
              </w:rPr>
            </w:pPr>
          </w:p>
        </w:tc>
        <w:tc>
          <w:tcPr>
            <w:tcW w:w="1559" w:type="dxa"/>
          </w:tcPr>
          <w:p w14:paraId="315C1BF2" w14:textId="77777777" w:rsidR="00B46438" w:rsidRPr="003E6E07" w:rsidRDefault="00B46438" w:rsidP="005E6F01">
            <w:pPr>
              <w:pStyle w:val="TAC"/>
              <w:rPr>
                <w:rFonts w:cs="Arial"/>
                <w:lang w:eastAsia="ja-JP"/>
              </w:rPr>
            </w:pPr>
            <w:r w:rsidRPr="003E6E07">
              <w:rPr>
                <w:rFonts w:cs="Arial"/>
                <w:lang w:eastAsia="ja-JP"/>
              </w:rPr>
              <w:t>Cell2</w:t>
            </w:r>
          </w:p>
        </w:tc>
        <w:tc>
          <w:tcPr>
            <w:tcW w:w="4631" w:type="dxa"/>
          </w:tcPr>
          <w:p w14:paraId="35A8EDF4" w14:textId="3220B75D" w:rsidR="00B46438" w:rsidRPr="003E6E07" w:rsidRDefault="00B46438" w:rsidP="005E6F01">
            <w:pPr>
              <w:pStyle w:val="TAL"/>
              <w:rPr>
                <w:rFonts w:cs="Arial"/>
                <w:lang w:eastAsia="ja-JP"/>
              </w:rPr>
            </w:pP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273FF991" w14:textId="77777777" w:rsidTr="00AB0EDD">
        <w:trPr>
          <w:cantSplit/>
          <w:jc w:val="center"/>
        </w:trPr>
        <w:tc>
          <w:tcPr>
            <w:tcW w:w="2656" w:type="dxa"/>
          </w:tcPr>
          <w:p w14:paraId="7BA68BA8" w14:textId="12605E24" w:rsidR="00B46438" w:rsidRPr="003E6E07" w:rsidRDefault="00B46438" w:rsidP="005E6F01">
            <w:pPr>
              <w:pStyle w:val="TAL"/>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ja-JP"/>
              </w:rPr>
              <w:t xml:space="preserve"> </w:t>
            </w:r>
            <w:r w:rsidRPr="003E6E07">
              <w:rPr>
                <w:rFonts w:cs="Arial"/>
                <w:lang w:eastAsia="ja-JP"/>
              </w:rPr>
              <w:t>configuration</w:t>
            </w:r>
          </w:p>
        </w:tc>
        <w:tc>
          <w:tcPr>
            <w:tcW w:w="851" w:type="dxa"/>
            <w:vAlign w:val="center"/>
          </w:tcPr>
          <w:p w14:paraId="3F48A69D" w14:textId="77777777" w:rsidR="00B46438" w:rsidRPr="003E6E07" w:rsidRDefault="00B46438" w:rsidP="005E6F01">
            <w:pPr>
              <w:pStyle w:val="TAC"/>
              <w:rPr>
                <w:rFonts w:cs="Arial"/>
                <w:lang w:eastAsia="ja-JP"/>
              </w:rPr>
            </w:pPr>
          </w:p>
        </w:tc>
        <w:tc>
          <w:tcPr>
            <w:tcW w:w="1559" w:type="dxa"/>
          </w:tcPr>
          <w:p w14:paraId="612CB52B" w14:textId="77777777" w:rsidR="00B46438" w:rsidRPr="003E6E07" w:rsidRDefault="00B46438" w:rsidP="005E6F01">
            <w:pPr>
              <w:pStyle w:val="TAC"/>
              <w:rPr>
                <w:rFonts w:cs="Arial"/>
                <w:lang w:eastAsia="ja-JP"/>
              </w:rPr>
            </w:pPr>
            <w:r w:rsidRPr="003E6E07">
              <w:rPr>
                <w:rFonts w:cs="Arial"/>
                <w:lang w:eastAsia="ja-JP"/>
              </w:rPr>
              <w:t>6</w:t>
            </w:r>
          </w:p>
        </w:tc>
        <w:tc>
          <w:tcPr>
            <w:tcW w:w="4631" w:type="dxa"/>
          </w:tcPr>
          <w:p w14:paraId="0B2F0E30" w14:textId="623BDC6D"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B46438" w:rsidRPr="003E6E07" w14:paraId="0DB66353" w14:textId="77777777" w:rsidTr="00AB0EDD">
        <w:trPr>
          <w:cantSplit/>
          <w:jc w:val="center"/>
        </w:trPr>
        <w:tc>
          <w:tcPr>
            <w:tcW w:w="2656" w:type="dxa"/>
          </w:tcPr>
          <w:p w14:paraId="5C55F702" w14:textId="412E7D13" w:rsidR="00B46438" w:rsidRPr="003E6E07" w:rsidRDefault="00B46438" w:rsidP="005E6F01">
            <w:pPr>
              <w:pStyle w:val="TAL"/>
              <w:rPr>
                <w:rFonts w:cs="Arial"/>
                <w:lang w:eastAsia="ja-JP"/>
              </w:rPr>
            </w:pPr>
            <w:r w:rsidRPr="003E6E07">
              <w:rPr>
                <w:rFonts w:cs="Arial"/>
                <w:lang w:eastAsia="ja-JP"/>
              </w:rPr>
              <w:t>Uplink-downlink</w:t>
            </w:r>
            <w:r w:rsidR="00AB0EDD" w:rsidRPr="003E6E07">
              <w:rPr>
                <w:rFonts w:cs="Arial"/>
                <w:lang w:eastAsia="ja-JP"/>
              </w:rPr>
              <w:t xml:space="preserve"> </w:t>
            </w:r>
            <w:r w:rsidRPr="003E6E07">
              <w:rPr>
                <w:rFonts w:cs="Arial"/>
                <w:lang w:eastAsia="ja-JP"/>
              </w:rPr>
              <w:t>configuration</w:t>
            </w:r>
          </w:p>
        </w:tc>
        <w:tc>
          <w:tcPr>
            <w:tcW w:w="851" w:type="dxa"/>
            <w:vAlign w:val="center"/>
          </w:tcPr>
          <w:p w14:paraId="68F1DE91" w14:textId="77777777" w:rsidR="00B46438" w:rsidRPr="003E6E07" w:rsidRDefault="00B46438" w:rsidP="005E6F01">
            <w:pPr>
              <w:pStyle w:val="TAC"/>
              <w:rPr>
                <w:rFonts w:cs="Arial"/>
                <w:lang w:eastAsia="ja-JP"/>
              </w:rPr>
            </w:pPr>
          </w:p>
        </w:tc>
        <w:tc>
          <w:tcPr>
            <w:tcW w:w="1559" w:type="dxa"/>
          </w:tcPr>
          <w:p w14:paraId="21F44E86" w14:textId="77777777" w:rsidR="00B46438" w:rsidRPr="003E6E07" w:rsidRDefault="00B46438" w:rsidP="005E6F01">
            <w:pPr>
              <w:pStyle w:val="TAC"/>
              <w:rPr>
                <w:rFonts w:cs="Arial"/>
                <w:lang w:eastAsia="ja-JP"/>
              </w:rPr>
            </w:pPr>
            <w:r w:rsidRPr="003E6E07">
              <w:rPr>
                <w:rFonts w:cs="Arial"/>
                <w:lang w:eastAsia="ja-JP"/>
              </w:rPr>
              <w:t>1</w:t>
            </w:r>
          </w:p>
        </w:tc>
        <w:tc>
          <w:tcPr>
            <w:tcW w:w="4631" w:type="dxa"/>
          </w:tcPr>
          <w:p w14:paraId="34752919" w14:textId="7F64617E"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3063F0A6" w14:textId="77777777" w:rsidTr="00AB0EDD">
        <w:trPr>
          <w:cantSplit/>
          <w:jc w:val="center"/>
        </w:trPr>
        <w:tc>
          <w:tcPr>
            <w:tcW w:w="2656" w:type="dxa"/>
          </w:tcPr>
          <w:p w14:paraId="290D2652" w14:textId="323E071F"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7883CFFB" w14:textId="77777777" w:rsidR="00B46438" w:rsidRPr="003E6E07" w:rsidRDefault="00B46438" w:rsidP="005E6F01">
            <w:pPr>
              <w:pStyle w:val="TAC"/>
              <w:rPr>
                <w:rFonts w:cs="Arial"/>
                <w:lang w:eastAsia="ja-JP"/>
              </w:rPr>
            </w:pPr>
          </w:p>
        </w:tc>
        <w:tc>
          <w:tcPr>
            <w:tcW w:w="1559" w:type="dxa"/>
          </w:tcPr>
          <w:p w14:paraId="73CED939" w14:textId="77777777" w:rsidR="00B46438" w:rsidRPr="003E6E07" w:rsidRDefault="00B46438" w:rsidP="005E6F01">
            <w:pPr>
              <w:pStyle w:val="TAC"/>
              <w:rPr>
                <w:rFonts w:cs="Arial"/>
                <w:lang w:eastAsia="ja-JP"/>
              </w:rPr>
            </w:pPr>
            <w:r w:rsidRPr="003E6E07">
              <w:rPr>
                <w:rFonts w:cs="Arial"/>
                <w:lang w:eastAsia="ja-JP"/>
              </w:rPr>
              <w:t>Normal</w:t>
            </w:r>
          </w:p>
        </w:tc>
        <w:tc>
          <w:tcPr>
            <w:tcW w:w="4631" w:type="dxa"/>
          </w:tcPr>
          <w:p w14:paraId="61706873" w14:textId="6928DFB5"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4.2-2</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156A8A84" w14:textId="77777777" w:rsidTr="00AB0EDD">
        <w:trPr>
          <w:cantSplit/>
          <w:jc w:val="center"/>
        </w:trPr>
        <w:tc>
          <w:tcPr>
            <w:tcW w:w="2656" w:type="dxa"/>
          </w:tcPr>
          <w:p w14:paraId="0513E73A"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679A4428" w14:textId="77777777" w:rsidR="00B46438" w:rsidRPr="003E6E07" w:rsidRDefault="00B46438" w:rsidP="005E6F01">
            <w:pPr>
              <w:pStyle w:val="TAC"/>
              <w:rPr>
                <w:rFonts w:cs="Arial"/>
                <w:lang w:eastAsia="ja-JP"/>
              </w:rPr>
            </w:pPr>
          </w:p>
        </w:tc>
        <w:tc>
          <w:tcPr>
            <w:tcW w:w="1559" w:type="dxa"/>
            <w:vAlign w:val="center"/>
          </w:tcPr>
          <w:p w14:paraId="24359331" w14:textId="77777777" w:rsidR="00B46438" w:rsidRPr="003E6E07" w:rsidRDefault="00B46438" w:rsidP="005E6F01">
            <w:pPr>
              <w:pStyle w:val="TAC"/>
              <w:rPr>
                <w:rFonts w:cs="Arial"/>
                <w:lang w:eastAsia="ja-JP"/>
              </w:rPr>
            </w:pPr>
            <w:r w:rsidRPr="003E6E07">
              <w:rPr>
                <w:rFonts w:cs="Arial"/>
                <w:lang w:eastAsia="ja-JP"/>
              </w:rPr>
              <w:t>ON</w:t>
            </w:r>
          </w:p>
        </w:tc>
        <w:tc>
          <w:tcPr>
            <w:tcW w:w="4631" w:type="dxa"/>
          </w:tcPr>
          <w:p w14:paraId="365C7E6A" w14:textId="02188D40"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7.4.2.5-</w:t>
            </w:r>
            <w:r w:rsidRPr="003E6E07">
              <w:rPr>
                <w:rFonts w:eastAsia="PMingLiU"/>
                <w:lang w:eastAsia="zh-TW"/>
              </w:rPr>
              <w:t>2</w:t>
            </w:r>
            <w:r w:rsidR="00AB0EDD" w:rsidRPr="003E6E07">
              <w:rPr>
                <w:rFonts w:eastAsia="PMingLiU"/>
                <w:lang w:eastAsia="zh-TW"/>
              </w:rPr>
              <w:t>.</w:t>
            </w:r>
          </w:p>
        </w:tc>
      </w:tr>
      <w:tr w:rsidR="00B46438" w:rsidRPr="003E6E07" w14:paraId="6DB87A33" w14:textId="77777777" w:rsidTr="00AB0EDD">
        <w:trPr>
          <w:cantSplit/>
          <w:jc w:val="center"/>
        </w:trPr>
        <w:tc>
          <w:tcPr>
            <w:tcW w:w="2656" w:type="dxa"/>
          </w:tcPr>
          <w:p w14:paraId="3350B3E9" w14:textId="3C3AC714"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3A12AFD6" w14:textId="77777777" w:rsidR="00B46438" w:rsidRPr="003E6E07" w:rsidRDefault="00B46438" w:rsidP="005E6F01">
            <w:pPr>
              <w:pStyle w:val="TAC"/>
              <w:rPr>
                <w:rFonts w:cs="Arial"/>
                <w:lang w:eastAsia="ja-JP"/>
              </w:rPr>
            </w:pPr>
          </w:p>
        </w:tc>
        <w:tc>
          <w:tcPr>
            <w:tcW w:w="1559" w:type="dxa"/>
            <w:vAlign w:val="center"/>
          </w:tcPr>
          <w:p w14:paraId="79F07570" w14:textId="77777777" w:rsidR="00B46438" w:rsidRPr="003E6E07" w:rsidRDefault="00B46438" w:rsidP="005E6F01">
            <w:pPr>
              <w:pStyle w:val="TAC"/>
              <w:rPr>
                <w:rFonts w:cs="Arial"/>
                <w:lang w:eastAsia="ja-JP"/>
              </w:rPr>
            </w:pPr>
            <w:r w:rsidRPr="003E6E07">
              <w:rPr>
                <w:rFonts w:cs="Arial"/>
                <w:lang w:eastAsia="ja-JP"/>
              </w:rPr>
              <w:t>OFF</w:t>
            </w:r>
          </w:p>
        </w:tc>
        <w:tc>
          <w:tcPr>
            <w:tcW w:w="4631" w:type="dxa"/>
          </w:tcPr>
          <w:p w14:paraId="18D63B95" w14:textId="77777777" w:rsidR="00B46438" w:rsidRPr="003E6E07" w:rsidRDefault="00B46438" w:rsidP="005E6F01">
            <w:pPr>
              <w:pStyle w:val="TAL"/>
              <w:rPr>
                <w:rFonts w:cs="Arial"/>
                <w:lang w:eastAsia="ja-JP"/>
              </w:rPr>
            </w:pPr>
          </w:p>
        </w:tc>
      </w:tr>
      <w:tr w:rsidR="00B46438" w:rsidRPr="003E6E07" w14:paraId="7A5AC26A" w14:textId="77777777" w:rsidTr="00AB0EDD">
        <w:trPr>
          <w:cantSplit/>
          <w:jc w:val="center"/>
        </w:trPr>
        <w:tc>
          <w:tcPr>
            <w:tcW w:w="2656" w:type="dxa"/>
          </w:tcPr>
          <w:p w14:paraId="5934E3C6"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5D12F679" w14:textId="77777777" w:rsidR="00B46438" w:rsidRPr="003E6E07" w:rsidRDefault="00B46438" w:rsidP="005E6F01">
            <w:pPr>
              <w:pStyle w:val="TAC"/>
              <w:rPr>
                <w:rFonts w:cs="Arial"/>
                <w:lang w:eastAsia="ja-JP"/>
              </w:rPr>
            </w:pPr>
            <w:r w:rsidRPr="003E6E07">
              <w:rPr>
                <w:rFonts w:cs="Arial"/>
                <w:lang w:eastAsia="ja-JP"/>
              </w:rPr>
              <w:t>s</w:t>
            </w:r>
          </w:p>
        </w:tc>
        <w:tc>
          <w:tcPr>
            <w:tcW w:w="1559" w:type="dxa"/>
          </w:tcPr>
          <w:p w14:paraId="3B866E1A" w14:textId="77777777" w:rsidR="00B46438" w:rsidRPr="003E6E07" w:rsidRDefault="00B46438" w:rsidP="005E6F01">
            <w:pPr>
              <w:pStyle w:val="TAC"/>
              <w:rPr>
                <w:rFonts w:cs="Arial"/>
                <w:lang w:eastAsia="ja-JP"/>
              </w:rPr>
            </w:pPr>
            <w:r w:rsidRPr="003E6E07">
              <w:rPr>
                <w:rFonts w:cs="Arial"/>
                <w:lang w:eastAsia="ja-JP"/>
              </w:rPr>
              <w:t>10</w:t>
            </w:r>
          </w:p>
        </w:tc>
        <w:tc>
          <w:tcPr>
            <w:tcW w:w="4631" w:type="dxa"/>
          </w:tcPr>
          <w:p w14:paraId="2F3AB5BC" w14:textId="77777777" w:rsidR="00B46438" w:rsidRPr="003E6E07" w:rsidRDefault="00B46438" w:rsidP="005E6F01">
            <w:pPr>
              <w:pStyle w:val="TAL"/>
              <w:rPr>
                <w:rFonts w:cs="Arial"/>
                <w:lang w:eastAsia="ja-JP"/>
              </w:rPr>
            </w:pPr>
          </w:p>
        </w:tc>
      </w:tr>
      <w:tr w:rsidR="00B46438" w:rsidRPr="003E6E07" w14:paraId="1B9A9A62" w14:textId="77777777" w:rsidTr="00AB0EDD">
        <w:trPr>
          <w:cantSplit/>
          <w:jc w:val="center"/>
        </w:trPr>
        <w:tc>
          <w:tcPr>
            <w:tcW w:w="9697" w:type="dxa"/>
            <w:gridSpan w:val="4"/>
          </w:tcPr>
          <w:p w14:paraId="06E1438A" w14:textId="46F7BB16" w:rsidR="00B46438" w:rsidRPr="003E6E07" w:rsidRDefault="00AB0EDD" w:rsidP="00613A41">
            <w:pPr>
              <w:pStyle w:val="TAN"/>
              <w:rPr>
                <w:lang w:eastAsia="ja-JP"/>
              </w:rPr>
            </w:pPr>
            <w:r w:rsidRPr="003E6E07">
              <w:rPr>
                <w:lang w:eastAsia="ko-KR"/>
              </w:rPr>
              <w:t>NOTE 1:</w:t>
            </w:r>
            <w:r w:rsidR="00B46438" w:rsidRPr="003E6E07">
              <w:rPr>
                <w:lang w:eastAsia="ko-KR"/>
              </w:rPr>
              <w:tab/>
              <w:t>This</w:t>
            </w:r>
            <w:r w:rsidRPr="003E6E07">
              <w:rPr>
                <w:lang w:eastAsia="ko-KR"/>
              </w:rPr>
              <w:t xml:space="preserve"> </w:t>
            </w:r>
            <w:r w:rsidR="00B46438" w:rsidRPr="003E6E07">
              <w:rPr>
                <w:lang w:eastAsia="ko-KR"/>
              </w:rPr>
              <w:t>test</w:t>
            </w:r>
            <w:r w:rsidRPr="003E6E07">
              <w:rPr>
                <w:lang w:eastAsia="ko-KR"/>
              </w:rPr>
              <w:t xml:space="preserve"> </w:t>
            </w:r>
            <w:r w:rsidR="00B46438" w:rsidRPr="003E6E07">
              <w:rPr>
                <w:lang w:eastAsia="ko-KR"/>
              </w:rPr>
              <w:t>verifies</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RRM</w:t>
            </w:r>
            <w:r w:rsidRPr="003E6E07">
              <w:rPr>
                <w:lang w:eastAsia="ko-KR"/>
              </w:rPr>
              <w:t xml:space="preserve"> </w:t>
            </w:r>
            <w:r w:rsidR="00B46438" w:rsidRPr="003E6E07">
              <w:rPr>
                <w:lang w:eastAsia="ko-KR"/>
              </w:rPr>
              <w:t>requirement</w:t>
            </w:r>
            <w:r w:rsidRPr="003E6E07">
              <w:rPr>
                <w:lang w:eastAsia="ko-KR"/>
              </w:rPr>
              <w:t xml:space="preserve"> </w:t>
            </w:r>
            <w:r w:rsidR="00B46438" w:rsidRPr="003E6E07">
              <w:rPr>
                <w:lang w:eastAsia="ko-KR"/>
              </w:rPr>
              <w:t>which</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independent</w:t>
            </w:r>
            <w:r w:rsidRPr="003E6E07">
              <w:rPr>
                <w:lang w:eastAsia="ko-KR"/>
              </w:rPr>
              <w:t xml:space="preserve"> </w:t>
            </w:r>
            <w:r w:rsidR="00B46438" w:rsidRPr="003E6E07">
              <w:rPr>
                <w:lang w:eastAsia="ko-KR"/>
              </w:rPr>
              <w:t>of</w:t>
            </w:r>
            <w:r w:rsidRPr="003E6E07">
              <w:rPr>
                <w:lang w:eastAsia="ko-KR"/>
              </w:rPr>
              <w:t xml:space="preserve"> </w:t>
            </w:r>
            <w:r w:rsidR="00B46438" w:rsidRPr="003E6E07">
              <w:rPr>
                <w:lang w:eastAsia="ko-KR"/>
              </w:rPr>
              <w:t>channel</w:t>
            </w:r>
            <w:r w:rsidRPr="003E6E07">
              <w:rPr>
                <w:lang w:eastAsia="ko-KR"/>
              </w:rPr>
              <w:t xml:space="preserve"> </w:t>
            </w:r>
            <w:r w:rsidR="00B46438" w:rsidRPr="003E6E07">
              <w:rPr>
                <w:lang w:eastAsia="ko-KR"/>
              </w:rPr>
              <w:t>bandwidth</w:t>
            </w:r>
            <w:r w:rsidRPr="003E6E07">
              <w:rPr>
                <w:lang w:eastAsia="ko-KR"/>
              </w:rPr>
              <w:t xml:space="preserve"> </w:t>
            </w:r>
            <w:r w:rsidR="00B46438" w:rsidRPr="003E6E07">
              <w:rPr>
                <w:lang w:eastAsia="ko-KR"/>
              </w:rPr>
              <w:t>and</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performed</w:t>
            </w:r>
            <w:r w:rsidRPr="003E6E07">
              <w:rPr>
                <w:lang w:eastAsia="ko-KR"/>
              </w:rPr>
              <w:t xml:space="preserve"> </w:t>
            </w:r>
            <w:r w:rsidR="00B46438" w:rsidRPr="003E6E07">
              <w:rPr>
                <w:lang w:eastAsia="ko-KR"/>
              </w:rPr>
              <w:t>according</w:t>
            </w:r>
            <w:r w:rsidRPr="003E6E07">
              <w:rPr>
                <w:lang w:eastAsia="ko-KR"/>
              </w:rPr>
              <w:t xml:space="preserve"> </w:t>
            </w:r>
            <w:r w:rsidR="00B46438" w:rsidRPr="003E6E07">
              <w:rPr>
                <w:lang w:eastAsia="ko-KR"/>
              </w:rPr>
              <w:t>to</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principle</w:t>
            </w:r>
            <w:r w:rsidRPr="003E6E07">
              <w:rPr>
                <w:lang w:eastAsia="ko-KR"/>
              </w:rPr>
              <w:t xml:space="preserve"> </w:t>
            </w:r>
            <w:r w:rsidR="00B46438" w:rsidRPr="003E6E07">
              <w:rPr>
                <w:lang w:eastAsia="ko-KR"/>
              </w:rPr>
              <w:t>defined</w:t>
            </w:r>
            <w:r w:rsidRPr="003E6E07">
              <w:rPr>
                <w:lang w:eastAsia="ko-KR"/>
              </w:rPr>
              <w:t xml:space="preserve"> </w:t>
            </w:r>
            <w:r w:rsidR="00B46438" w:rsidRPr="003E6E07">
              <w:rPr>
                <w:lang w:eastAsia="ko-KR"/>
              </w:rPr>
              <w:t>in</w:t>
            </w:r>
            <w:r w:rsidRPr="003E6E07">
              <w:rPr>
                <w:lang w:eastAsia="ko-KR"/>
              </w:rPr>
              <w:t xml:space="preserve"> clause </w:t>
            </w:r>
            <w:r w:rsidR="00B46438" w:rsidRPr="003E6E07">
              <w:rPr>
                <w:lang w:eastAsia="ko-KR"/>
              </w:rPr>
              <w:t>A.3.6.1.</w:t>
            </w:r>
          </w:p>
          <w:p w14:paraId="0AE8AF52" w14:textId="6162ABFC" w:rsidR="00B46438" w:rsidRPr="003E6E07" w:rsidRDefault="00AB0EDD" w:rsidP="00613A41">
            <w:pPr>
              <w:pStyle w:val="TAN"/>
              <w:rPr>
                <w:lang w:eastAsia="ja-JP"/>
              </w:rPr>
            </w:pPr>
            <w:r w:rsidRPr="003E6E07">
              <w:rPr>
                <w:lang w:eastAsia="ko-KR"/>
              </w:rPr>
              <w:t>NOTE 2:</w:t>
            </w:r>
            <w:r w:rsidR="00B46438" w:rsidRPr="003E6E07">
              <w:rPr>
                <w:lang w:eastAsia="ko-KR"/>
              </w:rPr>
              <w:tab/>
            </w:r>
            <w:r w:rsidR="00B46438" w:rsidRPr="003E6E07">
              <w:rPr>
                <w:lang w:eastAsia="ja-JP"/>
              </w:rPr>
              <w:t>A</w:t>
            </w:r>
            <w:r w:rsidRPr="003E6E07">
              <w:rPr>
                <w:lang w:eastAsia="ja-JP"/>
              </w:rPr>
              <w:t xml:space="preserve"> </w:t>
            </w:r>
            <w:r w:rsidR="00B46438" w:rsidRPr="003E6E07">
              <w:rPr>
                <w:lang w:eastAsia="ja-JP"/>
              </w:rPr>
              <w:t>UE</w:t>
            </w:r>
            <w:r w:rsidRPr="003E6E07">
              <w:rPr>
                <w:lang w:eastAsia="ja-JP"/>
              </w:rPr>
              <w:t xml:space="preserve"> </w:t>
            </w:r>
            <w:r w:rsidR="00B46438" w:rsidRPr="003E6E07">
              <w:rPr>
                <w:lang w:eastAsia="ja-JP"/>
              </w:rPr>
              <w:t>capable</w:t>
            </w:r>
            <w:r w:rsidRPr="003E6E07">
              <w:rPr>
                <w:lang w:eastAsia="ja-JP"/>
              </w:rPr>
              <w:t xml:space="preserve"> </w:t>
            </w:r>
            <w:r w:rsidR="00B46438" w:rsidRPr="003E6E07">
              <w:rPr>
                <w:lang w:eastAsia="ja-JP"/>
              </w:rPr>
              <w:t>of</w:t>
            </w:r>
            <w:r w:rsidRPr="003E6E07">
              <w:rPr>
                <w:lang w:eastAsia="ja-JP"/>
              </w:rPr>
              <w:t xml:space="preserve"> </w:t>
            </w:r>
            <w:r w:rsidR="00B46438" w:rsidRPr="003E6E07">
              <w:rPr>
                <w:lang w:eastAsia="ja-JP"/>
              </w:rPr>
              <w:t>both</w:t>
            </w:r>
            <w:r w:rsidRPr="003E6E07">
              <w:rPr>
                <w:lang w:eastAsia="ja-JP"/>
              </w:rPr>
              <w:t xml:space="preserve"> </w:t>
            </w:r>
            <w:r w:rsidR="00B46438" w:rsidRPr="003E6E07">
              <w:rPr>
                <w:lang w:eastAsia="ja-JP"/>
              </w:rPr>
              <w:t>synchronous</w:t>
            </w:r>
            <w:r w:rsidRPr="003E6E07">
              <w:rPr>
                <w:lang w:eastAsia="ja-JP"/>
              </w:rPr>
              <w:t xml:space="preserve"> </w:t>
            </w:r>
            <w:r w:rsidR="00B46438" w:rsidRPr="003E6E07">
              <w:rPr>
                <w:lang w:eastAsia="ja-JP"/>
              </w:rPr>
              <w:t>and</w:t>
            </w:r>
            <w:r w:rsidRPr="003E6E07">
              <w:rPr>
                <w:lang w:eastAsia="ja-JP"/>
              </w:rPr>
              <w:t xml:space="preserve"> </w:t>
            </w:r>
            <w:r w:rsidR="00B46438" w:rsidRPr="003E6E07">
              <w:rPr>
                <w:lang w:eastAsia="ja-JP"/>
              </w:rPr>
              <w:t>asynchronous</w:t>
            </w:r>
            <w:r w:rsidRPr="003E6E07">
              <w:rPr>
                <w:lang w:eastAsia="ja-JP"/>
              </w:rPr>
              <w:t xml:space="preserve"> </w:t>
            </w:r>
            <w:r w:rsidR="00B46438" w:rsidRPr="003E6E07">
              <w:rPr>
                <w:lang w:eastAsia="ja-JP"/>
              </w:rPr>
              <w:t>DC</w:t>
            </w:r>
            <w:r w:rsidRPr="003E6E07">
              <w:rPr>
                <w:lang w:eastAsia="ja-JP"/>
              </w:rPr>
              <w:t xml:space="preserve"> </w:t>
            </w:r>
            <w:r w:rsidR="00B46438" w:rsidRPr="003E6E07">
              <w:rPr>
                <w:lang w:eastAsia="ja-JP"/>
              </w:rPr>
              <w:t>operations</w:t>
            </w:r>
            <w:r w:rsidRPr="003E6E07">
              <w:rPr>
                <w:lang w:eastAsia="ja-JP"/>
              </w:rPr>
              <w:t xml:space="preserve"> </w:t>
            </w:r>
            <w:r w:rsidR="00B46438" w:rsidRPr="003E6E07">
              <w:rPr>
                <w:lang w:eastAsia="ja-JP"/>
              </w:rPr>
              <w:t>is</w:t>
            </w:r>
            <w:r w:rsidRPr="003E6E07">
              <w:rPr>
                <w:lang w:eastAsia="ja-JP"/>
              </w:rPr>
              <w:t xml:space="preserve"> </w:t>
            </w:r>
            <w:r w:rsidR="00B46438" w:rsidRPr="003E6E07">
              <w:rPr>
                <w:lang w:eastAsia="ja-JP"/>
              </w:rPr>
              <w:t>only</w:t>
            </w:r>
            <w:r w:rsidRPr="003E6E07">
              <w:rPr>
                <w:lang w:eastAsia="ja-JP"/>
              </w:rPr>
              <w:t xml:space="preserve"> </w:t>
            </w:r>
            <w:r w:rsidR="00B46438" w:rsidRPr="003E6E07">
              <w:rPr>
                <w:lang w:eastAsia="ja-JP"/>
              </w:rPr>
              <w:t>required</w:t>
            </w:r>
            <w:r w:rsidRPr="003E6E07">
              <w:rPr>
                <w:lang w:eastAsia="ja-JP"/>
              </w:rPr>
              <w:t xml:space="preserve"> </w:t>
            </w:r>
            <w:r w:rsidR="00B46438" w:rsidRPr="003E6E07">
              <w:rPr>
                <w:lang w:eastAsia="ja-JP"/>
              </w:rPr>
              <w:t>to</w:t>
            </w:r>
            <w:r w:rsidRPr="003E6E07">
              <w:rPr>
                <w:lang w:eastAsia="ja-JP"/>
              </w:rPr>
              <w:t xml:space="preserve"> </w:t>
            </w:r>
            <w:r w:rsidR="00B46438" w:rsidRPr="003E6E07">
              <w:rPr>
                <w:lang w:eastAsia="ja-JP"/>
              </w:rPr>
              <w:t>pass</w:t>
            </w:r>
            <w:r w:rsidRPr="003E6E07">
              <w:rPr>
                <w:lang w:eastAsia="ja-JP"/>
              </w:rPr>
              <w:t xml:space="preserve"> </w:t>
            </w:r>
            <w:r w:rsidR="00B46438" w:rsidRPr="003E6E07">
              <w:rPr>
                <w:lang w:eastAsia="ja-JP"/>
              </w:rPr>
              <w:t>this</w:t>
            </w:r>
            <w:r w:rsidRPr="003E6E07">
              <w:rPr>
                <w:lang w:eastAsia="ja-JP"/>
              </w:rPr>
              <w:t xml:space="preserve"> </w:t>
            </w:r>
            <w:r w:rsidR="00B46438" w:rsidRPr="003E6E07">
              <w:rPr>
                <w:lang w:eastAsia="ja-JP"/>
              </w:rPr>
              <w:t>test</w:t>
            </w:r>
            <w:r w:rsidRPr="003E6E07">
              <w:rPr>
                <w:lang w:eastAsia="ja-JP"/>
              </w:rPr>
              <w:t xml:space="preserve"> </w:t>
            </w:r>
            <w:r w:rsidR="00B46438" w:rsidRPr="003E6E07">
              <w:rPr>
                <w:lang w:eastAsia="ja-JP"/>
              </w:rPr>
              <w:t>case</w:t>
            </w:r>
            <w:r w:rsidRPr="003E6E07">
              <w:rPr>
                <w:lang w:eastAsia="ja-JP"/>
              </w:rPr>
              <w:t xml:space="preserve"> </w:t>
            </w:r>
            <w:r w:rsidR="00B46438" w:rsidRPr="003E6E07">
              <w:rPr>
                <w:lang w:eastAsia="ja-JP"/>
              </w:rPr>
              <w:t>in</w:t>
            </w:r>
            <w:r w:rsidRPr="003E6E07">
              <w:rPr>
                <w:lang w:eastAsia="ja-JP"/>
              </w:rPr>
              <w:t xml:space="preserve"> </w:t>
            </w:r>
            <w:r w:rsidR="00B46438" w:rsidRPr="003E6E07">
              <w:rPr>
                <w:lang w:eastAsia="ja-JP"/>
              </w:rPr>
              <w:t>accordance</w:t>
            </w:r>
            <w:r w:rsidRPr="003E6E07">
              <w:rPr>
                <w:lang w:eastAsia="ja-JP"/>
              </w:rPr>
              <w:t xml:space="preserve"> </w:t>
            </w:r>
            <w:r w:rsidR="00B46438" w:rsidRPr="003E6E07">
              <w:rPr>
                <w:lang w:eastAsia="ja-JP"/>
              </w:rPr>
              <w:t>with</w:t>
            </w:r>
            <w:r w:rsidRPr="003E6E07">
              <w:rPr>
                <w:lang w:eastAsia="ja-JP"/>
              </w:rPr>
              <w:t xml:space="preserve"> </w:t>
            </w:r>
            <w:r w:rsidR="00B46438" w:rsidRPr="003E6E07">
              <w:rPr>
                <w:lang w:eastAsia="ja-JP"/>
              </w:rPr>
              <w:t>the</w:t>
            </w:r>
            <w:r w:rsidRPr="003E6E07">
              <w:rPr>
                <w:lang w:eastAsia="ja-JP"/>
              </w:rPr>
              <w:t xml:space="preserve"> </w:t>
            </w:r>
            <w:r w:rsidR="00B46438" w:rsidRPr="003E6E07">
              <w:rPr>
                <w:lang w:eastAsia="ja-JP"/>
              </w:rPr>
              <w:t>principle</w:t>
            </w:r>
            <w:r w:rsidRPr="003E6E07">
              <w:rPr>
                <w:lang w:eastAsia="ja-JP"/>
              </w:rPr>
              <w:t xml:space="preserve"> </w:t>
            </w:r>
            <w:r w:rsidR="00B46438" w:rsidRPr="003E6E07">
              <w:rPr>
                <w:lang w:eastAsia="ja-JP"/>
              </w:rPr>
              <w:t>defined</w:t>
            </w:r>
            <w:r w:rsidRPr="003E6E07">
              <w:rPr>
                <w:lang w:eastAsia="ja-JP"/>
              </w:rPr>
              <w:t xml:space="preserve"> </w:t>
            </w:r>
            <w:r w:rsidR="00B46438" w:rsidRPr="003E6E07">
              <w:rPr>
                <w:lang w:eastAsia="ja-JP"/>
              </w:rPr>
              <w:t>in</w:t>
            </w:r>
            <w:r w:rsidRPr="003E6E07">
              <w:rPr>
                <w:lang w:eastAsia="ja-JP"/>
              </w:rPr>
              <w:t xml:space="preserve"> clause </w:t>
            </w:r>
            <w:r w:rsidR="00B46438" w:rsidRPr="003E6E07">
              <w:rPr>
                <w:lang w:eastAsia="ja-JP"/>
              </w:rPr>
              <w:t>A.3.11.</w:t>
            </w:r>
          </w:p>
        </w:tc>
      </w:tr>
    </w:tbl>
    <w:p w14:paraId="152160EB" w14:textId="77777777" w:rsidR="00B46438" w:rsidRPr="003E6E07" w:rsidRDefault="00B46438" w:rsidP="00B46438"/>
    <w:p w14:paraId="3C8FDD81" w14:textId="77777777" w:rsidR="00B46438" w:rsidRPr="003E6E07" w:rsidRDefault="00B46438" w:rsidP="00B46438">
      <w:pPr>
        <w:pStyle w:val="Heading5"/>
      </w:pPr>
      <w:r w:rsidRPr="003E6E07">
        <w:rPr>
          <w:rFonts w:eastAsia="PMingLiU"/>
          <w:lang w:eastAsia="zh-TW"/>
        </w:rPr>
        <w:t>7.4.2.4.2</w:t>
      </w:r>
      <w:r w:rsidRPr="003E6E07">
        <w:rPr>
          <w:rFonts w:eastAsia="PMingLiU"/>
          <w:lang w:eastAsia="zh-TW"/>
        </w:rPr>
        <w:tab/>
        <w:t>Test procedure</w:t>
      </w:r>
    </w:p>
    <w:p w14:paraId="7631784C" w14:textId="216CD723" w:rsidR="00B46438" w:rsidRPr="003E6E07" w:rsidRDefault="00B46438" w:rsidP="00B46438">
      <w:r w:rsidRPr="003E6E07">
        <w:t xml:space="preserve">The test consists of </w:t>
      </w:r>
      <w:r w:rsidRPr="003E6E07">
        <w:rPr>
          <w:lang w:eastAsia="zh-TW"/>
        </w:rPr>
        <w:t>two cells: Cell1 and Cell2. Cell1 is PCell and Cell2 is PSCell</w:t>
      </w:r>
      <w:r w:rsidRPr="003E6E07">
        <w:t>.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Prior to start of T1 the DRX inactivity timer for the PSCell have already expired. During T1 the UE shall be continuously scheduled on PCell while not scheduled on PSCell</w:t>
      </w:r>
      <w:r w:rsidR="00AB0EDD" w:rsidRPr="003E6E07">
        <w:t>:</w:t>
      </w:r>
    </w:p>
    <w:p w14:paraId="62E10507" w14:textId="6C80BDFB"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D8ABC7A"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7E6D737A" w14:textId="77777777"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w:t>
      </w:r>
      <w:r w:rsidR="00613A41" w:rsidRPr="003E6E07">
        <w:rPr>
          <w:lang w:eastAsia="zh-CN"/>
        </w:rPr>
        <w:t>.</w:t>
      </w:r>
      <w:r w:rsidRPr="003E6E07">
        <w:rPr>
          <w:lang w:eastAsia="zh-CN"/>
        </w:rPr>
        <w:t>4.3</w:t>
      </w:r>
      <w:r w:rsidRPr="003E6E07">
        <w:t>.</w:t>
      </w:r>
    </w:p>
    <w:p w14:paraId="47F40389"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7386E1E" w14:textId="77777777" w:rsidR="00B46438" w:rsidRPr="003E6E07" w:rsidRDefault="00B46438" w:rsidP="00AB0EDD">
      <w:pPr>
        <w:pStyle w:val="B1"/>
        <w:ind w:left="709" w:hanging="425"/>
      </w:pPr>
      <w:r w:rsidRPr="003E6E07">
        <w:t xml:space="preserve">5.   The SS would ensure continuous transmission on PCell , while not scheduling on </w:t>
      </w:r>
      <w:r w:rsidRPr="003E6E07">
        <w:rPr>
          <w:lang w:eastAsia="zh-TW"/>
        </w:rPr>
        <w:t>PSCell</w:t>
      </w:r>
      <w:r w:rsidRPr="003E6E07" w:rsidDel="00EB3F36">
        <w:t xml:space="preserve"> </w:t>
      </w:r>
      <w:r w:rsidR="00613A41" w:rsidRPr="003E6E07">
        <w:t>at least</w:t>
      </w:r>
      <w:r w:rsidRPr="003E6E07">
        <w:t xml:space="preserve"> for 200 ms to ensure inactivity timer is expired on the UE for </w:t>
      </w:r>
      <w:r w:rsidRPr="003E6E07">
        <w:rPr>
          <w:lang w:eastAsia="zh-TW"/>
        </w:rPr>
        <w:t xml:space="preserve"> PSCell</w:t>
      </w:r>
      <w:r w:rsidRPr="003E6E07">
        <w:t>.</w:t>
      </w:r>
    </w:p>
    <w:p w14:paraId="4AE55C73" w14:textId="77777777"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7.4.2.5-1. </w:t>
      </w:r>
      <w:r w:rsidRPr="003E6E07">
        <w:t>Propagation conditions are set according to Annex B.1.1. T1 starts.</w:t>
      </w:r>
    </w:p>
    <w:p w14:paraId="5C1882D0"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335F5A01" w14:textId="1B602BD8"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w:t>
      </w:r>
      <w:r w:rsidR="00FB496A" w:rsidRPr="003E6E07">
        <w:t>ise count a fail for the event "</w:t>
      </w:r>
      <w:r w:rsidRPr="003E6E07">
        <w:t>ACK/NACK</w:t>
      </w:r>
      <w:r w:rsidR="00FB496A" w:rsidRPr="003E6E07">
        <w:rPr>
          <w:rFonts w:eastAsia="??"/>
        </w:rPr>
        <w:t>"</w:t>
      </w:r>
      <w:r w:rsidRPr="003E6E07">
        <w:rPr>
          <w:rFonts w:eastAsia="??"/>
        </w:rPr>
        <w:t>.</w:t>
      </w:r>
    </w:p>
    <w:p w14:paraId="6C0C962D" w14:textId="3E5425B7" w:rsidR="00FB496A" w:rsidRPr="003E6E07" w:rsidRDefault="00B46438" w:rsidP="00AB0EDD">
      <w:pPr>
        <w:pStyle w:val="B1"/>
        <w:keepNext/>
        <w:ind w:left="709" w:hanging="425"/>
        <w:rPr>
          <w:rFonts w:eastAsia="??"/>
        </w:rPr>
      </w:pPr>
      <w:r w:rsidRPr="003E6E07">
        <w:rPr>
          <w:lang w:eastAsia="zh-CN"/>
        </w:rPr>
        <w:lastRenderedPageBreak/>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w:t>
      </w:r>
      <w:r w:rsidR="00FB496A" w:rsidRPr="003E6E07">
        <w:t>ail for the event "</w:t>
      </w:r>
      <w:r w:rsidRPr="003E6E07">
        <w:t>DTX</w:t>
      </w:r>
      <w:r w:rsidR="00FB496A" w:rsidRPr="003E6E07">
        <w:rPr>
          <w:rFonts w:eastAsia="??"/>
        </w:rPr>
        <w:t>"</w:t>
      </w:r>
      <w:r w:rsidRPr="003E6E07">
        <w:rPr>
          <w:rFonts w:eastAsia="??"/>
        </w:rPr>
        <w:t>.</w:t>
      </w:r>
    </w:p>
    <w:p w14:paraId="39EA36EE" w14:textId="77777777" w:rsidR="00FB496A" w:rsidRPr="003E6E07" w:rsidRDefault="00B46438" w:rsidP="00AB0EDD">
      <w:pPr>
        <w:pStyle w:val="B1"/>
        <w:keepNext/>
        <w:ind w:left="709" w:hanging="425"/>
      </w:pPr>
      <w:r w:rsidRPr="003E6E07">
        <w:rPr>
          <w:rFonts w:eastAsia="??"/>
        </w:rPr>
        <w:t>9.</w:t>
      </w:r>
      <w:r w:rsidRPr="003E6E07">
        <w:rPr>
          <w:rFonts w:eastAsia="??"/>
        </w:rPr>
        <w:tab/>
      </w:r>
      <w:r w:rsidRPr="003E6E07">
        <w:t>After the RRC connection release, the SS:</w:t>
      </w:r>
    </w:p>
    <w:p w14:paraId="5D042AC8" w14:textId="2431CD2B" w:rsidR="00FB496A" w:rsidRPr="003E6E07" w:rsidRDefault="00FB496A" w:rsidP="00C9566C">
      <w:pPr>
        <w:pStyle w:val="B2"/>
        <w:keepNext/>
      </w:pPr>
      <w:r w:rsidRPr="003E6E07">
        <w:t>-</w:t>
      </w:r>
      <w:r w:rsidRPr="003E6E07">
        <w:tab/>
      </w:r>
      <w:r w:rsidR="00B46438" w:rsidRPr="003E6E07">
        <w:t xml:space="preserve">transmits in Cell 1 a Paging message (including PagingRecord with UE-Identity) for the UE and ensures the UE is in State 3A according </w:t>
      </w:r>
      <w:r w:rsidR="00AB0EDD" w:rsidRPr="003E6E07">
        <w:t>to 3GPP TS</w:t>
      </w:r>
      <w:r w:rsidR="00B46438" w:rsidRPr="003E6E07">
        <w:t xml:space="preserve"> 36.508 [7] clause 4.5.3A (if the paging fails, 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r w:rsidR="00AB0EDD" w:rsidRPr="003E6E07">
        <w:t xml:space="preserve">; </w:t>
      </w:r>
      <w:r w:rsidR="00B46438" w:rsidRPr="003E6E07">
        <w:t>or</w:t>
      </w:r>
    </w:p>
    <w:p w14:paraId="03EA1327" w14:textId="6DC7764A" w:rsidR="00B46438" w:rsidRPr="003E6E07" w:rsidRDefault="00FB496A" w:rsidP="00C9566C">
      <w:pPr>
        <w:pStyle w:val="B2"/>
        <w:keepNext/>
      </w:pPr>
      <w:r w:rsidRPr="003E6E07">
        <w:t>-</w:t>
      </w:r>
      <w:r w:rsidRPr="003E6E07">
        <w:tab/>
      </w:r>
      <w:r w:rsidR="00B46438" w:rsidRPr="003E6E07">
        <w:t>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w:t>
      </w:r>
      <w:r w:rsidR="00AB0EDD" w:rsidRPr="003E6E07">
        <w:t>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p>
    <w:p w14:paraId="45ED6023" w14:textId="77777777" w:rsidR="00B46438" w:rsidRPr="003E6E07" w:rsidRDefault="00B46438" w:rsidP="00AB0EDD">
      <w:pPr>
        <w:pStyle w:val="B1"/>
        <w:keepNext/>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r w:rsidR="00FB496A" w:rsidRPr="003E6E07">
        <w:t>.</w:t>
      </w:r>
    </w:p>
    <w:p w14:paraId="3E8DF58F" w14:textId="21AD3A24" w:rsidR="00B46438" w:rsidRPr="003E6E07" w:rsidRDefault="00B46438" w:rsidP="00C9566C">
      <w:pPr>
        <w:keepNext/>
      </w:pPr>
      <w:r w:rsidRPr="003E6E07">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6712366E" w14:textId="77777777" w:rsidR="00B46438" w:rsidRPr="003E6E07" w:rsidRDefault="00B46438" w:rsidP="00C9566C">
      <w:pPr>
        <w:pStyle w:val="Heading5"/>
      </w:pPr>
      <w:r w:rsidRPr="003E6E07">
        <w:t>7.4.2.4.3</w:t>
      </w:r>
      <w:r w:rsidRPr="003E6E07">
        <w:tab/>
        <w:t>Message contents</w:t>
      </w:r>
    </w:p>
    <w:p w14:paraId="40BEFEBD" w14:textId="77777777" w:rsidR="00777239" w:rsidRPr="003E6E07" w:rsidRDefault="00777239" w:rsidP="00777239">
      <w:pPr>
        <w:pStyle w:val="TH"/>
        <w:rPr>
          <w:lang w:eastAsia="zh-CN"/>
        </w:rPr>
      </w:pPr>
      <w:r w:rsidRPr="003E6E07">
        <w:t xml:space="preserve">Table </w:t>
      </w:r>
      <w:r w:rsidRPr="003E6E07">
        <w:rPr>
          <w:lang w:eastAsia="zh-CN"/>
        </w:rPr>
        <w:t>7.4.2</w:t>
      </w:r>
      <w:r w:rsidRPr="003E6E07">
        <w:t xml:space="preserve">.4.3-1: Common </w:t>
      </w:r>
      <w:r w:rsidRPr="003E6E07">
        <w:rPr>
          <w:lang w:eastAsia="zh-CN"/>
        </w:rPr>
        <w:t>Exception messages</w:t>
      </w:r>
      <w:r w:rsidRPr="003E6E07">
        <w:rPr>
          <w:i/>
        </w:rPr>
        <w:t xml:space="preserve"> </w:t>
      </w:r>
      <w:r w:rsidRPr="003E6E07">
        <w:t xml:space="preserve">for E-UTRAN TDD-TDD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70DBB5DD" w14:textId="77777777" w:rsidTr="00AB0EDD">
        <w:trPr>
          <w:cantSplit/>
          <w:jc w:val="center"/>
        </w:trPr>
        <w:tc>
          <w:tcPr>
            <w:tcW w:w="8022" w:type="dxa"/>
            <w:gridSpan w:val="2"/>
          </w:tcPr>
          <w:p w14:paraId="7A3F7E42" w14:textId="7551CB78"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041FA7E5" w14:textId="77777777" w:rsidTr="00AB0EDD">
        <w:trPr>
          <w:cantSplit/>
          <w:jc w:val="center"/>
        </w:trPr>
        <w:tc>
          <w:tcPr>
            <w:tcW w:w="5692" w:type="dxa"/>
          </w:tcPr>
          <w:p w14:paraId="37DCE449" w14:textId="54A9EB40"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302E87E2" w14:textId="77777777" w:rsidR="00777239" w:rsidRPr="003E6E07" w:rsidRDefault="00777239" w:rsidP="006B2C15">
            <w:pPr>
              <w:pStyle w:val="TAL"/>
              <w:rPr>
                <w:lang w:eastAsia="zh-CN"/>
              </w:rPr>
            </w:pPr>
          </w:p>
        </w:tc>
      </w:tr>
      <w:tr w:rsidR="00777239" w:rsidRPr="003E6E07" w14:paraId="0D1E391D" w14:textId="77777777" w:rsidTr="00AB0EDD">
        <w:trPr>
          <w:cantSplit/>
          <w:jc w:val="center"/>
        </w:trPr>
        <w:tc>
          <w:tcPr>
            <w:tcW w:w="5692" w:type="dxa"/>
          </w:tcPr>
          <w:p w14:paraId="4D78B7E9" w14:textId="049CFBF0"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2B343692" w14:textId="77777777" w:rsidR="00777239" w:rsidRPr="003E6E07" w:rsidRDefault="00777239" w:rsidP="006B2C15">
            <w:pPr>
              <w:pStyle w:val="TAL"/>
              <w:rPr>
                <w:lang w:eastAsia="zh-TW"/>
              </w:rPr>
            </w:pPr>
          </w:p>
        </w:tc>
      </w:tr>
    </w:tbl>
    <w:p w14:paraId="5B81B83E" w14:textId="77777777" w:rsidR="00777239" w:rsidRPr="003E6E07" w:rsidRDefault="00777239" w:rsidP="00777239">
      <w:pPr>
        <w:rPr>
          <w:lang w:eastAsia="zh-TW"/>
        </w:rPr>
      </w:pPr>
    </w:p>
    <w:p w14:paraId="1A8610E5" w14:textId="77777777" w:rsidR="00777239" w:rsidRPr="003E6E07" w:rsidRDefault="00777239" w:rsidP="00E656F4">
      <w:pPr>
        <w:pStyle w:val="TH"/>
        <w:jc w:val="left"/>
      </w:pPr>
      <w:r w:rsidRPr="003E6E07">
        <w:t>Table 7.4.</w:t>
      </w:r>
      <w:r w:rsidRPr="003E6E07">
        <w:rPr>
          <w:lang w:eastAsia="zh-TW"/>
        </w:rPr>
        <w:t>2</w:t>
      </w:r>
      <w:r w:rsidRPr="003E6E07">
        <w:t>.4.3-</w:t>
      </w:r>
      <w:r w:rsidRPr="003E6E07">
        <w:rPr>
          <w:lang w:eastAsia="zh-CN"/>
        </w:rPr>
        <w:t>2</w:t>
      </w:r>
      <w:r w:rsidRPr="003E6E07">
        <w:t xml:space="preserve">: </w:t>
      </w:r>
      <w:r w:rsidRPr="003E6E07">
        <w:rPr>
          <w:i/>
        </w:rPr>
        <w:t>RRCConnectionReconfiguration</w:t>
      </w:r>
      <w:r w:rsidRPr="003E6E07">
        <w:t>: Additional E-UTRAN TDD-TDD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3618B0F0" w14:textId="77777777" w:rsidTr="00AB0EDD">
        <w:trPr>
          <w:jc w:val="center"/>
        </w:trPr>
        <w:tc>
          <w:tcPr>
            <w:tcW w:w="9639" w:type="dxa"/>
            <w:gridSpan w:val="4"/>
          </w:tcPr>
          <w:p w14:paraId="2442EA06" w14:textId="028F4E10" w:rsidR="00777239" w:rsidRPr="003E6E07" w:rsidRDefault="00777239" w:rsidP="00E656F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385C12DB" w14:textId="77777777" w:rsidTr="00AB0EDD">
        <w:trPr>
          <w:jc w:val="center"/>
        </w:trPr>
        <w:tc>
          <w:tcPr>
            <w:tcW w:w="4427" w:type="dxa"/>
          </w:tcPr>
          <w:p w14:paraId="6C48A8F9" w14:textId="2C6D3231" w:rsidR="00777239" w:rsidRPr="003E6E07" w:rsidRDefault="00777239" w:rsidP="00E656F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3A8744BB" w14:textId="77777777" w:rsidR="00777239" w:rsidRPr="003E6E07" w:rsidRDefault="00777239" w:rsidP="00E656F4">
            <w:pPr>
              <w:pStyle w:val="TAH"/>
              <w:rPr>
                <w:lang w:eastAsia="ja-JP"/>
              </w:rPr>
            </w:pPr>
            <w:r w:rsidRPr="003E6E07">
              <w:rPr>
                <w:lang w:eastAsia="ja-JP"/>
              </w:rPr>
              <w:t>Value/remark</w:t>
            </w:r>
          </w:p>
        </w:tc>
        <w:tc>
          <w:tcPr>
            <w:tcW w:w="1700" w:type="dxa"/>
          </w:tcPr>
          <w:p w14:paraId="72647F8A" w14:textId="77777777" w:rsidR="00777239" w:rsidRPr="003E6E07" w:rsidRDefault="00777239" w:rsidP="00E656F4">
            <w:pPr>
              <w:pStyle w:val="TAH"/>
              <w:rPr>
                <w:lang w:eastAsia="ja-JP"/>
              </w:rPr>
            </w:pPr>
            <w:r w:rsidRPr="003E6E07">
              <w:rPr>
                <w:lang w:eastAsia="ja-JP"/>
              </w:rPr>
              <w:t>Comment</w:t>
            </w:r>
          </w:p>
        </w:tc>
        <w:tc>
          <w:tcPr>
            <w:tcW w:w="1245" w:type="dxa"/>
          </w:tcPr>
          <w:p w14:paraId="147DC786" w14:textId="77777777" w:rsidR="00777239" w:rsidRPr="003E6E07" w:rsidRDefault="00777239" w:rsidP="00E656F4">
            <w:pPr>
              <w:pStyle w:val="TAH"/>
              <w:rPr>
                <w:lang w:eastAsia="ja-JP"/>
              </w:rPr>
            </w:pPr>
            <w:r w:rsidRPr="003E6E07">
              <w:rPr>
                <w:lang w:eastAsia="ja-JP"/>
              </w:rPr>
              <w:t>Condition</w:t>
            </w:r>
          </w:p>
        </w:tc>
      </w:tr>
      <w:tr w:rsidR="00777239" w:rsidRPr="003E6E07" w14:paraId="3442057C" w14:textId="77777777" w:rsidTr="00AB0EDD">
        <w:trPr>
          <w:jc w:val="center"/>
        </w:trPr>
        <w:tc>
          <w:tcPr>
            <w:tcW w:w="4427" w:type="dxa"/>
          </w:tcPr>
          <w:p w14:paraId="3F4C37B9" w14:textId="60D62B35" w:rsidR="00777239" w:rsidRPr="003E6E07" w:rsidRDefault="00777239" w:rsidP="00E656F4">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6A0277B7" w14:textId="77777777" w:rsidR="00777239" w:rsidRPr="003E6E07" w:rsidRDefault="00777239" w:rsidP="00E656F4">
            <w:pPr>
              <w:pStyle w:val="TAL"/>
              <w:rPr>
                <w:lang w:eastAsia="ja-JP"/>
              </w:rPr>
            </w:pPr>
          </w:p>
        </w:tc>
        <w:tc>
          <w:tcPr>
            <w:tcW w:w="1700" w:type="dxa"/>
          </w:tcPr>
          <w:p w14:paraId="7BB79A91" w14:textId="77777777" w:rsidR="00777239" w:rsidRPr="003E6E07" w:rsidRDefault="00777239" w:rsidP="00E656F4">
            <w:pPr>
              <w:pStyle w:val="TAL"/>
              <w:rPr>
                <w:lang w:eastAsia="ja-JP"/>
              </w:rPr>
            </w:pPr>
          </w:p>
        </w:tc>
        <w:tc>
          <w:tcPr>
            <w:tcW w:w="1245" w:type="dxa"/>
          </w:tcPr>
          <w:p w14:paraId="4DB1ACE1" w14:textId="77777777" w:rsidR="00777239" w:rsidRPr="003E6E07" w:rsidRDefault="00777239" w:rsidP="00E656F4">
            <w:pPr>
              <w:pStyle w:val="TAL"/>
              <w:rPr>
                <w:lang w:eastAsia="ja-JP"/>
              </w:rPr>
            </w:pPr>
          </w:p>
        </w:tc>
      </w:tr>
      <w:tr w:rsidR="00777239" w:rsidRPr="003E6E07" w14:paraId="03EEFD21" w14:textId="77777777" w:rsidTr="00AB0EDD">
        <w:trPr>
          <w:jc w:val="center"/>
        </w:trPr>
        <w:tc>
          <w:tcPr>
            <w:tcW w:w="4427" w:type="dxa"/>
          </w:tcPr>
          <w:p w14:paraId="63D94667" w14:textId="5926A679" w:rsidR="00777239" w:rsidRPr="003E6E07" w:rsidRDefault="00AB0EDD" w:rsidP="00E656F4">
            <w:pPr>
              <w:pStyle w:val="TAL"/>
              <w:rPr>
                <w:snapToGrid w:val="0"/>
                <w:lang w:eastAsia="ja-JP"/>
              </w:rPr>
            </w:pPr>
            <w:r w:rsidRPr="003E6E07">
              <w:rPr>
                <w:snapToGrid w:val="0"/>
                <w:lang w:eastAsia="ja-JP"/>
              </w:rPr>
              <w:t xml:space="preserve">  </w:t>
            </w:r>
            <w:r w:rsidR="00777239" w:rsidRPr="003E6E07">
              <w:rPr>
                <w:snapToGrid w:val="0"/>
                <w:lang w:eastAsia="ja-JP"/>
              </w:rPr>
              <w:t>rrc-TransactionIdentifier</w:t>
            </w:r>
          </w:p>
        </w:tc>
        <w:tc>
          <w:tcPr>
            <w:tcW w:w="2267" w:type="dxa"/>
          </w:tcPr>
          <w:p w14:paraId="216ECDE3" w14:textId="7415C06E" w:rsidR="00777239" w:rsidRPr="003E6E07" w:rsidRDefault="00777239" w:rsidP="00E656F4">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32DD4998" w14:textId="77777777" w:rsidR="00777239" w:rsidRPr="003E6E07" w:rsidRDefault="00777239" w:rsidP="00E656F4">
            <w:pPr>
              <w:pStyle w:val="TAL"/>
              <w:rPr>
                <w:snapToGrid w:val="0"/>
                <w:lang w:eastAsia="ja-JP"/>
              </w:rPr>
            </w:pPr>
          </w:p>
        </w:tc>
        <w:tc>
          <w:tcPr>
            <w:tcW w:w="1245" w:type="dxa"/>
          </w:tcPr>
          <w:p w14:paraId="6E5D14AC" w14:textId="77777777" w:rsidR="00777239" w:rsidRPr="003E6E07" w:rsidRDefault="00777239" w:rsidP="00E656F4">
            <w:pPr>
              <w:pStyle w:val="TAL"/>
              <w:rPr>
                <w:snapToGrid w:val="0"/>
                <w:lang w:eastAsia="ja-JP"/>
              </w:rPr>
            </w:pPr>
          </w:p>
        </w:tc>
      </w:tr>
      <w:tr w:rsidR="00777239" w:rsidRPr="003E6E07" w14:paraId="6188F2E9" w14:textId="77777777" w:rsidTr="00AB0EDD">
        <w:trPr>
          <w:jc w:val="center"/>
        </w:trPr>
        <w:tc>
          <w:tcPr>
            <w:tcW w:w="4427" w:type="dxa"/>
          </w:tcPr>
          <w:p w14:paraId="02718B2C" w14:textId="5E07293A" w:rsidR="00777239" w:rsidRPr="003E6E07" w:rsidRDefault="00AB0EDD" w:rsidP="00E656F4">
            <w:pPr>
              <w:pStyle w:val="TAL"/>
              <w:rPr>
                <w:lang w:eastAsia="ja-JP"/>
              </w:rPr>
            </w:pPr>
            <w:r w:rsidRPr="003E6E07">
              <w:rPr>
                <w:lang w:eastAsia="ja-JP"/>
              </w:rPr>
              <w:t xml:space="preserve">  </w:t>
            </w:r>
            <w:r w:rsidR="00777239" w:rsidRPr="003E6E07">
              <w:rPr>
                <w:lang w:eastAsia="ja-JP"/>
              </w:rPr>
              <w:t>criticalExtensions</w:t>
            </w:r>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7" w:type="dxa"/>
          </w:tcPr>
          <w:p w14:paraId="58F4C297" w14:textId="77777777" w:rsidR="00777239" w:rsidRPr="003E6E07" w:rsidRDefault="00777239" w:rsidP="00E656F4">
            <w:pPr>
              <w:pStyle w:val="TAL"/>
              <w:rPr>
                <w:lang w:eastAsia="ja-JP"/>
              </w:rPr>
            </w:pPr>
          </w:p>
        </w:tc>
        <w:tc>
          <w:tcPr>
            <w:tcW w:w="1700" w:type="dxa"/>
          </w:tcPr>
          <w:p w14:paraId="40DA101F" w14:textId="77777777" w:rsidR="00777239" w:rsidRPr="003E6E07" w:rsidRDefault="00777239" w:rsidP="00E656F4">
            <w:pPr>
              <w:pStyle w:val="TAL"/>
              <w:rPr>
                <w:lang w:eastAsia="ja-JP"/>
              </w:rPr>
            </w:pPr>
          </w:p>
        </w:tc>
        <w:tc>
          <w:tcPr>
            <w:tcW w:w="1245" w:type="dxa"/>
          </w:tcPr>
          <w:p w14:paraId="08A94A02" w14:textId="77777777" w:rsidR="00777239" w:rsidRPr="003E6E07" w:rsidRDefault="00777239" w:rsidP="00E656F4">
            <w:pPr>
              <w:pStyle w:val="TAL"/>
              <w:rPr>
                <w:lang w:eastAsia="ja-JP"/>
              </w:rPr>
            </w:pPr>
          </w:p>
        </w:tc>
      </w:tr>
      <w:tr w:rsidR="00777239" w:rsidRPr="003E6E07" w14:paraId="339FD76F" w14:textId="77777777" w:rsidTr="00AB0EDD">
        <w:trPr>
          <w:jc w:val="center"/>
        </w:trPr>
        <w:tc>
          <w:tcPr>
            <w:tcW w:w="4427" w:type="dxa"/>
          </w:tcPr>
          <w:p w14:paraId="5DDBB9B9" w14:textId="5C901B69" w:rsidR="00777239" w:rsidRPr="003E6E07" w:rsidRDefault="00AB0EDD" w:rsidP="00E656F4">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7" w:type="dxa"/>
          </w:tcPr>
          <w:p w14:paraId="5170C952" w14:textId="77777777" w:rsidR="00777239" w:rsidRPr="003E6E07" w:rsidRDefault="00777239" w:rsidP="00E656F4">
            <w:pPr>
              <w:pStyle w:val="TAL"/>
              <w:rPr>
                <w:lang w:eastAsia="ja-JP"/>
              </w:rPr>
            </w:pPr>
          </w:p>
        </w:tc>
        <w:tc>
          <w:tcPr>
            <w:tcW w:w="1700" w:type="dxa"/>
          </w:tcPr>
          <w:p w14:paraId="6EE823D5" w14:textId="77777777" w:rsidR="00777239" w:rsidRPr="003E6E07" w:rsidRDefault="00777239" w:rsidP="00E656F4">
            <w:pPr>
              <w:pStyle w:val="TAL"/>
              <w:rPr>
                <w:lang w:eastAsia="ja-JP"/>
              </w:rPr>
            </w:pPr>
          </w:p>
        </w:tc>
        <w:tc>
          <w:tcPr>
            <w:tcW w:w="1245" w:type="dxa"/>
          </w:tcPr>
          <w:p w14:paraId="5AB38270" w14:textId="77777777" w:rsidR="00777239" w:rsidRPr="003E6E07" w:rsidRDefault="00777239" w:rsidP="00E656F4">
            <w:pPr>
              <w:pStyle w:val="TAL"/>
              <w:rPr>
                <w:lang w:eastAsia="ja-JP"/>
              </w:rPr>
            </w:pPr>
          </w:p>
        </w:tc>
      </w:tr>
      <w:tr w:rsidR="00777239" w:rsidRPr="003E6E07" w14:paraId="7DE67C6B" w14:textId="77777777" w:rsidTr="00AB0EDD">
        <w:trPr>
          <w:jc w:val="center"/>
        </w:trPr>
        <w:tc>
          <w:tcPr>
            <w:tcW w:w="4427" w:type="dxa"/>
          </w:tcPr>
          <w:p w14:paraId="16188183" w14:textId="6FF29D0A" w:rsidR="00777239" w:rsidRPr="003E6E07" w:rsidRDefault="00AB0EDD" w:rsidP="00E656F4">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452D3D4E" w14:textId="77777777" w:rsidR="00777239" w:rsidRPr="003E6E07" w:rsidRDefault="00777239" w:rsidP="00E656F4">
            <w:pPr>
              <w:pStyle w:val="TAL"/>
              <w:rPr>
                <w:lang w:eastAsia="ja-JP"/>
              </w:rPr>
            </w:pPr>
          </w:p>
        </w:tc>
        <w:tc>
          <w:tcPr>
            <w:tcW w:w="1700" w:type="dxa"/>
          </w:tcPr>
          <w:p w14:paraId="7395B472" w14:textId="77777777" w:rsidR="00777239" w:rsidRPr="003E6E07" w:rsidRDefault="00777239" w:rsidP="00E656F4">
            <w:pPr>
              <w:pStyle w:val="TAL"/>
              <w:rPr>
                <w:lang w:eastAsia="ja-JP"/>
              </w:rPr>
            </w:pPr>
          </w:p>
        </w:tc>
        <w:tc>
          <w:tcPr>
            <w:tcW w:w="1245" w:type="dxa"/>
          </w:tcPr>
          <w:p w14:paraId="513874D2" w14:textId="77777777" w:rsidR="00777239" w:rsidRPr="003E6E07" w:rsidRDefault="00777239" w:rsidP="00E656F4">
            <w:pPr>
              <w:pStyle w:val="TAL"/>
              <w:rPr>
                <w:lang w:eastAsia="ja-JP"/>
              </w:rPr>
            </w:pPr>
          </w:p>
        </w:tc>
      </w:tr>
      <w:tr w:rsidR="00777239" w:rsidRPr="003E6E07" w14:paraId="1E0C221B" w14:textId="77777777" w:rsidTr="00AB0EDD">
        <w:trPr>
          <w:jc w:val="center"/>
        </w:trPr>
        <w:tc>
          <w:tcPr>
            <w:tcW w:w="4427" w:type="dxa"/>
          </w:tcPr>
          <w:p w14:paraId="0E4016CD" w14:textId="34ED3F5C" w:rsidR="00777239" w:rsidRPr="003E6E07" w:rsidRDefault="00AB0EDD" w:rsidP="00E656F4">
            <w:pPr>
              <w:pStyle w:val="TAL"/>
              <w:rPr>
                <w:lang w:eastAsia="ja-JP"/>
              </w:rPr>
            </w:pPr>
            <w:r w:rsidRPr="003E6E07">
              <w:rPr>
                <w:lang w:eastAsia="ja-JP"/>
              </w:rPr>
              <w:t xml:space="preserve">        </w:t>
            </w:r>
            <w:r w:rsidR="00777239" w:rsidRPr="003E6E07">
              <w:rPr>
                <w:lang w:eastAsia="ja-JP"/>
              </w:rPr>
              <w:t>dedicatedInfoNASList</w:t>
            </w:r>
          </w:p>
        </w:tc>
        <w:tc>
          <w:tcPr>
            <w:tcW w:w="2267" w:type="dxa"/>
          </w:tcPr>
          <w:p w14:paraId="4BB768C0" w14:textId="737DAD7F" w:rsidR="00777239" w:rsidRPr="003E6E07" w:rsidRDefault="00777239" w:rsidP="00E656F4">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563A6304" w14:textId="77777777" w:rsidR="00777239" w:rsidRPr="003E6E07" w:rsidRDefault="00777239" w:rsidP="00E656F4">
            <w:pPr>
              <w:pStyle w:val="TAL"/>
              <w:rPr>
                <w:lang w:eastAsia="ja-JP"/>
              </w:rPr>
            </w:pPr>
          </w:p>
        </w:tc>
        <w:tc>
          <w:tcPr>
            <w:tcW w:w="1245" w:type="dxa"/>
          </w:tcPr>
          <w:p w14:paraId="18F5856B"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A76117D" w14:textId="77777777" w:rsidTr="00AB0EDD">
        <w:trPr>
          <w:jc w:val="center"/>
        </w:trPr>
        <w:tc>
          <w:tcPr>
            <w:tcW w:w="4427" w:type="dxa"/>
          </w:tcPr>
          <w:p w14:paraId="52851D2E" w14:textId="19194090" w:rsidR="00777239" w:rsidRPr="003E6E07" w:rsidRDefault="00AB0EDD" w:rsidP="00E656F4">
            <w:pPr>
              <w:pStyle w:val="TAL"/>
              <w:rPr>
                <w:lang w:eastAsia="zh-TW"/>
              </w:rPr>
            </w:pPr>
            <w:r w:rsidRPr="003E6E07">
              <w:rPr>
                <w:lang w:eastAsia="ja-JP"/>
              </w:rPr>
              <w:t xml:space="preserve">        </w:t>
            </w:r>
            <w:r w:rsidR="00777239" w:rsidRPr="003E6E07">
              <w:rPr>
                <w:lang w:eastAsia="ja-JP"/>
              </w:rPr>
              <w:t>radioResourceConfigDedicated</w:t>
            </w:r>
          </w:p>
        </w:tc>
        <w:tc>
          <w:tcPr>
            <w:tcW w:w="2267" w:type="dxa"/>
          </w:tcPr>
          <w:p w14:paraId="57BD5077" w14:textId="77777777" w:rsidR="00777239" w:rsidRPr="003E6E07" w:rsidRDefault="00777239" w:rsidP="00E656F4">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0" w:type="dxa"/>
          </w:tcPr>
          <w:p w14:paraId="14C4CE82" w14:textId="77777777" w:rsidR="00777239" w:rsidRPr="003E6E07" w:rsidRDefault="00777239" w:rsidP="00E656F4">
            <w:pPr>
              <w:pStyle w:val="TAL"/>
              <w:rPr>
                <w:lang w:eastAsia="ja-JP"/>
              </w:rPr>
            </w:pPr>
          </w:p>
        </w:tc>
        <w:tc>
          <w:tcPr>
            <w:tcW w:w="1245" w:type="dxa"/>
          </w:tcPr>
          <w:p w14:paraId="5D330C91"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4EDF7F0" w14:textId="77777777" w:rsidTr="00AB0EDD">
        <w:trPr>
          <w:jc w:val="center"/>
        </w:trPr>
        <w:tc>
          <w:tcPr>
            <w:tcW w:w="4427" w:type="dxa"/>
          </w:tcPr>
          <w:p w14:paraId="6E8990B8" w14:textId="220D9045" w:rsidR="00777239" w:rsidRPr="003E6E07" w:rsidRDefault="00AB0EDD" w:rsidP="00E656F4">
            <w:pPr>
              <w:pStyle w:val="TAL"/>
              <w:rPr>
                <w:lang w:eastAsia="ja-JP"/>
              </w:rPr>
            </w:pPr>
            <w:r w:rsidRPr="003E6E07">
              <w:rPr>
                <w:lang w:eastAsia="zh-CN"/>
              </w:rPr>
              <w:t xml:space="preserve">   </w:t>
            </w:r>
            <w:r w:rsidR="00777239" w:rsidRPr="003E6E07">
              <w:rPr>
                <w:lang w:eastAsia="zh-CN"/>
              </w:rPr>
              <w:t>}</w:t>
            </w:r>
          </w:p>
        </w:tc>
        <w:tc>
          <w:tcPr>
            <w:tcW w:w="2267" w:type="dxa"/>
          </w:tcPr>
          <w:p w14:paraId="2E81D868" w14:textId="77777777" w:rsidR="00777239" w:rsidRPr="003E6E07" w:rsidRDefault="00777239" w:rsidP="00E656F4">
            <w:pPr>
              <w:pStyle w:val="TAL"/>
              <w:rPr>
                <w:lang w:eastAsia="ja-JP"/>
              </w:rPr>
            </w:pPr>
          </w:p>
        </w:tc>
        <w:tc>
          <w:tcPr>
            <w:tcW w:w="1700" w:type="dxa"/>
          </w:tcPr>
          <w:p w14:paraId="4657E778" w14:textId="77777777" w:rsidR="00777239" w:rsidRPr="003E6E07" w:rsidRDefault="00777239" w:rsidP="00E656F4">
            <w:pPr>
              <w:pStyle w:val="TAL"/>
              <w:rPr>
                <w:lang w:eastAsia="ja-JP"/>
              </w:rPr>
            </w:pPr>
          </w:p>
        </w:tc>
        <w:tc>
          <w:tcPr>
            <w:tcW w:w="1245" w:type="dxa"/>
          </w:tcPr>
          <w:p w14:paraId="3557D0B1" w14:textId="77777777" w:rsidR="00777239" w:rsidRPr="003E6E07" w:rsidRDefault="00777239" w:rsidP="00E656F4">
            <w:pPr>
              <w:pStyle w:val="TAL"/>
              <w:rPr>
                <w:lang w:eastAsia="ja-JP"/>
              </w:rPr>
            </w:pPr>
          </w:p>
        </w:tc>
      </w:tr>
      <w:tr w:rsidR="00777239" w:rsidRPr="003E6E07" w14:paraId="7000E49A" w14:textId="77777777" w:rsidTr="00AB0EDD">
        <w:trPr>
          <w:jc w:val="center"/>
        </w:trPr>
        <w:tc>
          <w:tcPr>
            <w:tcW w:w="4427" w:type="dxa"/>
          </w:tcPr>
          <w:p w14:paraId="384D594D" w14:textId="16219B0E" w:rsidR="00777239" w:rsidRPr="003E6E07" w:rsidRDefault="00AB0EDD" w:rsidP="00E656F4">
            <w:pPr>
              <w:pStyle w:val="TAL"/>
              <w:rPr>
                <w:lang w:eastAsia="zh-TW"/>
              </w:rPr>
            </w:pPr>
            <w:r w:rsidRPr="003E6E07">
              <w:rPr>
                <w:lang w:eastAsia="zh-TW"/>
              </w:rPr>
              <w:t xml:space="preserve">      </w:t>
            </w:r>
            <w:r w:rsidR="00777239" w:rsidRPr="003E6E07">
              <w:rPr>
                <w:lang w:eastAsia="ja-JP"/>
              </w:rPr>
              <w:t>nonCriticalExtension</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0A67B1C6" w14:textId="77777777" w:rsidR="00777239" w:rsidRPr="003E6E07" w:rsidRDefault="00777239" w:rsidP="00E656F4">
            <w:pPr>
              <w:pStyle w:val="TAL"/>
              <w:rPr>
                <w:lang w:eastAsia="ja-JP"/>
              </w:rPr>
            </w:pPr>
          </w:p>
        </w:tc>
        <w:tc>
          <w:tcPr>
            <w:tcW w:w="1700" w:type="dxa"/>
          </w:tcPr>
          <w:p w14:paraId="471BA164" w14:textId="77777777" w:rsidR="00777239" w:rsidRPr="003E6E07" w:rsidRDefault="00777239" w:rsidP="00E656F4">
            <w:pPr>
              <w:pStyle w:val="TAL"/>
              <w:rPr>
                <w:lang w:eastAsia="ja-JP"/>
              </w:rPr>
            </w:pPr>
          </w:p>
        </w:tc>
        <w:tc>
          <w:tcPr>
            <w:tcW w:w="1245" w:type="dxa"/>
          </w:tcPr>
          <w:p w14:paraId="0A0B5678" w14:textId="77777777" w:rsidR="00777239" w:rsidRPr="003E6E07" w:rsidRDefault="00777239" w:rsidP="00E656F4">
            <w:pPr>
              <w:pStyle w:val="TAL"/>
              <w:rPr>
                <w:lang w:eastAsia="ja-JP"/>
              </w:rPr>
            </w:pPr>
          </w:p>
        </w:tc>
      </w:tr>
      <w:tr w:rsidR="00777239" w:rsidRPr="003E6E07" w14:paraId="6CFBEF53" w14:textId="77777777" w:rsidTr="00AB0EDD">
        <w:trPr>
          <w:jc w:val="center"/>
        </w:trPr>
        <w:tc>
          <w:tcPr>
            <w:tcW w:w="4427" w:type="dxa"/>
          </w:tcPr>
          <w:p w14:paraId="6D4ECBD3" w14:textId="348AD2CD" w:rsidR="00777239" w:rsidRPr="003E6E07" w:rsidRDefault="00AB0EDD" w:rsidP="00E656F4">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7" w:type="dxa"/>
          </w:tcPr>
          <w:p w14:paraId="02EE3C71" w14:textId="77777777" w:rsidR="00777239" w:rsidRPr="003E6E07" w:rsidRDefault="00777239" w:rsidP="00E656F4">
            <w:pPr>
              <w:pStyle w:val="TAL"/>
              <w:rPr>
                <w:lang w:eastAsia="ja-JP"/>
              </w:rPr>
            </w:pPr>
            <w:r w:rsidRPr="003E6E07">
              <w:rPr>
                <w:rFonts w:eastAsia="MS Mincho"/>
                <w:lang w:eastAsia="ja-JP"/>
              </w:rPr>
              <w:t>SCG-Configuration-r12-DEFAULT</w:t>
            </w:r>
          </w:p>
        </w:tc>
        <w:tc>
          <w:tcPr>
            <w:tcW w:w="1700" w:type="dxa"/>
          </w:tcPr>
          <w:p w14:paraId="089165FD" w14:textId="77777777" w:rsidR="00777239" w:rsidRPr="003E6E07" w:rsidRDefault="00777239" w:rsidP="00E656F4">
            <w:pPr>
              <w:pStyle w:val="TAL"/>
              <w:rPr>
                <w:lang w:eastAsia="ja-JP"/>
              </w:rPr>
            </w:pPr>
          </w:p>
        </w:tc>
        <w:tc>
          <w:tcPr>
            <w:tcW w:w="1245" w:type="dxa"/>
          </w:tcPr>
          <w:p w14:paraId="4D025176" w14:textId="77777777" w:rsidR="00777239" w:rsidRPr="003E6E07" w:rsidRDefault="00777239" w:rsidP="00E656F4">
            <w:pPr>
              <w:pStyle w:val="TAL"/>
              <w:rPr>
                <w:lang w:eastAsia="zh-TW"/>
              </w:rPr>
            </w:pPr>
            <w:r w:rsidRPr="003E6E07">
              <w:rPr>
                <w:rFonts w:eastAsia="MS Mincho"/>
                <w:lang w:eastAsia="ja-JP"/>
              </w:rPr>
              <w:t>PSCell_Add_SCG_DRB</w:t>
            </w:r>
          </w:p>
        </w:tc>
      </w:tr>
      <w:tr w:rsidR="00777239" w:rsidRPr="003E6E07" w14:paraId="6EE45999" w14:textId="77777777" w:rsidTr="00AB0EDD">
        <w:trPr>
          <w:jc w:val="center"/>
        </w:trPr>
        <w:tc>
          <w:tcPr>
            <w:tcW w:w="4427" w:type="dxa"/>
          </w:tcPr>
          <w:p w14:paraId="18194169" w14:textId="61142B30" w:rsidR="00777239" w:rsidRPr="003E6E07" w:rsidRDefault="00AB0EDD" w:rsidP="00E656F4">
            <w:pPr>
              <w:pStyle w:val="TAL"/>
              <w:rPr>
                <w:lang w:eastAsia="zh-CN"/>
              </w:rPr>
            </w:pPr>
            <w:r w:rsidRPr="003E6E07">
              <w:rPr>
                <w:lang w:eastAsia="zh-CN"/>
              </w:rPr>
              <w:t xml:space="preserve">  </w:t>
            </w:r>
            <w:r w:rsidR="00777239" w:rsidRPr="003E6E07">
              <w:rPr>
                <w:lang w:eastAsia="zh-CN"/>
              </w:rPr>
              <w:t>}</w:t>
            </w:r>
          </w:p>
        </w:tc>
        <w:tc>
          <w:tcPr>
            <w:tcW w:w="2267" w:type="dxa"/>
          </w:tcPr>
          <w:p w14:paraId="1BEF0F2C" w14:textId="77777777" w:rsidR="00777239" w:rsidRPr="003E6E07" w:rsidRDefault="00777239" w:rsidP="00E656F4">
            <w:pPr>
              <w:pStyle w:val="TAL"/>
              <w:rPr>
                <w:lang w:eastAsia="ja-JP"/>
              </w:rPr>
            </w:pPr>
          </w:p>
        </w:tc>
        <w:tc>
          <w:tcPr>
            <w:tcW w:w="1700" w:type="dxa"/>
          </w:tcPr>
          <w:p w14:paraId="3D25BD09" w14:textId="77777777" w:rsidR="00777239" w:rsidRPr="003E6E07" w:rsidRDefault="00777239" w:rsidP="00E656F4">
            <w:pPr>
              <w:pStyle w:val="TAL"/>
              <w:rPr>
                <w:lang w:eastAsia="ja-JP"/>
              </w:rPr>
            </w:pPr>
          </w:p>
        </w:tc>
        <w:tc>
          <w:tcPr>
            <w:tcW w:w="1245" w:type="dxa"/>
          </w:tcPr>
          <w:p w14:paraId="6BD1E8FE" w14:textId="77777777" w:rsidR="00777239" w:rsidRPr="003E6E07" w:rsidRDefault="00777239" w:rsidP="00E656F4">
            <w:pPr>
              <w:pStyle w:val="TAL"/>
              <w:rPr>
                <w:lang w:eastAsia="ja-JP"/>
              </w:rPr>
            </w:pPr>
          </w:p>
        </w:tc>
      </w:tr>
      <w:tr w:rsidR="00777239" w:rsidRPr="003E6E07" w14:paraId="2333607D" w14:textId="77777777" w:rsidTr="00AB0EDD">
        <w:trPr>
          <w:jc w:val="center"/>
        </w:trPr>
        <w:tc>
          <w:tcPr>
            <w:tcW w:w="4427" w:type="dxa"/>
          </w:tcPr>
          <w:p w14:paraId="494E3034" w14:textId="20B807E0" w:rsidR="00777239" w:rsidRPr="003E6E07" w:rsidRDefault="00AB0EDD" w:rsidP="00E656F4">
            <w:pPr>
              <w:pStyle w:val="TAL"/>
              <w:rPr>
                <w:lang w:eastAsia="ja-JP"/>
              </w:rPr>
            </w:pPr>
            <w:r w:rsidRPr="003E6E07">
              <w:rPr>
                <w:lang w:eastAsia="ja-JP"/>
              </w:rPr>
              <w:t xml:space="preserve"> </w:t>
            </w:r>
            <w:r w:rsidR="00777239" w:rsidRPr="003E6E07">
              <w:rPr>
                <w:lang w:eastAsia="ja-JP"/>
              </w:rPr>
              <w:t>}</w:t>
            </w:r>
          </w:p>
        </w:tc>
        <w:tc>
          <w:tcPr>
            <w:tcW w:w="2267" w:type="dxa"/>
          </w:tcPr>
          <w:p w14:paraId="579C0AD7" w14:textId="77777777" w:rsidR="00777239" w:rsidRPr="003E6E07" w:rsidRDefault="00777239" w:rsidP="00E656F4">
            <w:pPr>
              <w:pStyle w:val="TAL"/>
              <w:rPr>
                <w:lang w:eastAsia="ja-JP"/>
              </w:rPr>
            </w:pPr>
          </w:p>
        </w:tc>
        <w:tc>
          <w:tcPr>
            <w:tcW w:w="1700" w:type="dxa"/>
          </w:tcPr>
          <w:p w14:paraId="1858ACAE" w14:textId="77777777" w:rsidR="00777239" w:rsidRPr="003E6E07" w:rsidRDefault="00777239" w:rsidP="00E656F4">
            <w:pPr>
              <w:pStyle w:val="TAL"/>
              <w:rPr>
                <w:lang w:eastAsia="ja-JP"/>
              </w:rPr>
            </w:pPr>
          </w:p>
        </w:tc>
        <w:tc>
          <w:tcPr>
            <w:tcW w:w="1245" w:type="dxa"/>
          </w:tcPr>
          <w:p w14:paraId="1CE54922" w14:textId="77777777" w:rsidR="00777239" w:rsidRPr="003E6E07" w:rsidRDefault="00777239" w:rsidP="00E656F4">
            <w:pPr>
              <w:pStyle w:val="TAL"/>
              <w:rPr>
                <w:lang w:eastAsia="ja-JP"/>
              </w:rPr>
            </w:pPr>
          </w:p>
        </w:tc>
      </w:tr>
      <w:tr w:rsidR="00777239" w:rsidRPr="003E6E07" w14:paraId="02CE18B8" w14:textId="77777777" w:rsidTr="00AB0EDD">
        <w:trPr>
          <w:jc w:val="center"/>
        </w:trPr>
        <w:tc>
          <w:tcPr>
            <w:tcW w:w="4427" w:type="dxa"/>
          </w:tcPr>
          <w:p w14:paraId="05096BAA" w14:textId="77777777" w:rsidR="00777239" w:rsidRPr="003E6E07" w:rsidRDefault="00777239" w:rsidP="00E656F4">
            <w:pPr>
              <w:pStyle w:val="TAL"/>
              <w:rPr>
                <w:lang w:eastAsia="ja-JP"/>
              </w:rPr>
            </w:pPr>
            <w:r w:rsidRPr="003E6E07">
              <w:rPr>
                <w:lang w:eastAsia="ja-JP"/>
              </w:rPr>
              <w:t>}</w:t>
            </w:r>
          </w:p>
        </w:tc>
        <w:tc>
          <w:tcPr>
            <w:tcW w:w="2267" w:type="dxa"/>
          </w:tcPr>
          <w:p w14:paraId="5573FA79" w14:textId="77777777" w:rsidR="00777239" w:rsidRPr="003E6E07" w:rsidRDefault="00777239" w:rsidP="00E656F4">
            <w:pPr>
              <w:pStyle w:val="TAL"/>
              <w:rPr>
                <w:lang w:eastAsia="ja-JP"/>
              </w:rPr>
            </w:pPr>
          </w:p>
        </w:tc>
        <w:tc>
          <w:tcPr>
            <w:tcW w:w="1700" w:type="dxa"/>
          </w:tcPr>
          <w:p w14:paraId="5D5CEA1E" w14:textId="77777777" w:rsidR="00777239" w:rsidRPr="003E6E07" w:rsidRDefault="00777239" w:rsidP="00E656F4">
            <w:pPr>
              <w:pStyle w:val="TAL"/>
              <w:rPr>
                <w:lang w:eastAsia="ja-JP"/>
              </w:rPr>
            </w:pPr>
          </w:p>
        </w:tc>
        <w:tc>
          <w:tcPr>
            <w:tcW w:w="1245" w:type="dxa"/>
          </w:tcPr>
          <w:p w14:paraId="508E6BE5" w14:textId="77777777" w:rsidR="00777239" w:rsidRPr="003E6E07" w:rsidRDefault="00777239" w:rsidP="00E656F4">
            <w:pPr>
              <w:pStyle w:val="TAL"/>
              <w:rPr>
                <w:lang w:eastAsia="ja-JP"/>
              </w:rPr>
            </w:pPr>
          </w:p>
        </w:tc>
      </w:tr>
      <w:tr w:rsidR="00777239" w:rsidRPr="003E6E07" w14:paraId="4BA55482" w14:textId="77777777" w:rsidTr="00AB0EDD">
        <w:trPr>
          <w:jc w:val="center"/>
        </w:trPr>
        <w:tc>
          <w:tcPr>
            <w:tcW w:w="4427" w:type="dxa"/>
          </w:tcPr>
          <w:p w14:paraId="37970D3B" w14:textId="77777777" w:rsidR="00777239" w:rsidRPr="003E6E07" w:rsidRDefault="00777239" w:rsidP="00E656F4">
            <w:pPr>
              <w:pStyle w:val="TAL"/>
              <w:rPr>
                <w:lang w:eastAsia="ja-JP"/>
              </w:rPr>
            </w:pPr>
          </w:p>
        </w:tc>
        <w:tc>
          <w:tcPr>
            <w:tcW w:w="2267" w:type="dxa"/>
          </w:tcPr>
          <w:p w14:paraId="38E367BA" w14:textId="77777777" w:rsidR="00777239" w:rsidRPr="003E6E07" w:rsidRDefault="00777239" w:rsidP="00E656F4">
            <w:pPr>
              <w:pStyle w:val="TAL"/>
              <w:rPr>
                <w:lang w:eastAsia="ja-JP"/>
              </w:rPr>
            </w:pPr>
          </w:p>
        </w:tc>
        <w:tc>
          <w:tcPr>
            <w:tcW w:w="1700" w:type="dxa"/>
          </w:tcPr>
          <w:p w14:paraId="070F2C81" w14:textId="77777777" w:rsidR="00777239" w:rsidRPr="003E6E07" w:rsidRDefault="00777239" w:rsidP="00E656F4">
            <w:pPr>
              <w:pStyle w:val="TAL"/>
              <w:rPr>
                <w:lang w:eastAsia="ja-JP"/>
              </w:rPr>
            </w:pPr>
          </w:p>
        </w:tc>
        <w:tc>
          <w:tcPr>
            <w:tcW w:w="1245" w:type="dxa"/>
          </w:tcPr>
          <w:p w14:paraId="6C2B13D9" w14:textId="77777777" w:rsidR="00777239" w:rsidRPr="003E6E07" w:rsidRDefault="00777239" w:rsidP="00E656F4">
            <w:pPr>
              <w:pStyle w:val="TAL"/>
              <w:rPr>
                <w:lang w:eastAsia="ja-JP"/>
              </w:rPr>
            </w:pPr>
          </w:p>
        </w:tc>
      </w:tr>
    </w:tbl>
    <w:p w14:paraId="20A7CFA0" w14:textId="77777777" w:rsidR="00B46438" w:rsidRPr="003E6E07" w:rsidRDefault="00B46438" w:rsidP="00E656F4"/>
    <w:p w14:paraId="60D50324" w14:textId="77777777" w:rsidR="00B46438" w:rsidRPr="003E6E07" w:rsidRDefault="00B46438" w:rsidP="00E656F4">
      <w:pPr>
        <w:pStyle w:val="Heading4"/>
      </w:pPr>
      <w:r w:rsidRPr="003E6E07">
        <w:rPr>
          <w:rFonts w:eastAsia="PMingLiU"/>
          <w:lang w:eastAsia="zh-TW"/>
        </w:rPr>
        <w:lastRenderedPageBreak/>
        <w:t>7.4.2.5</w:t>
      </w:r>
      <w:r w:rsidRPr="003E6E07">
        <w:rPr>
          <w:rFonts w:eastAsia="PMingLiU"/>
          <w:lang w:eastAsia="zh-TW"/>
        </w:rPr>
        <w:tab/>
        <w:t>Test requirement</w:t>
      </w:r>
    </w:p>
    <w:p w14:paraId="66E669FF" w14:textId="77777777" w:rsidR="00B46438" w:rsidRPr="003E6E07" w:rsidRDefault="00B46438" w:rsidP="00E656F4">
      <w:pPr>
        <w:keepNext/>
        <w:keepLines/>
      </w:pPr>
      <w:r w:rsidRPr="003E6E07">
        <w:t>Table 7.4.2.4.1-1 and 7.4.2.5-1 define the primary level settings including test tolerances for E-UTRAN TDD-TDD DC interruption at transitions between active and non-active during DRX in synchronous cells test.</w:t>
      </w:r>
    </w:p>
    <w:p w14:paraId="307D4763" w14:textId="26616870" w:rsidR="00B46438" w:rsidRPr="003E6E07" w:rsidRDefault="00B46438" w:rsidP="00E656F4">
      <w:pPr>
        <w:pStyle w:val="TH"/>
      </w:pPr>
      <w:r w:rsidRPr="003E6E07">
        <w:rPr>
          <w:rFonts w:cs="v4.2.0"/>
        </w:rPr>
        <w:t xml:space="preserve">Table </w:t>
      </w:r>
      <w:r w:rsidRPr="003E6E07">
        <w:t xml:space="preserve">7.4.2.5-1 </w:t>
      </w:r>
      <w:r w:rsidRPr="003E6E07">
        <w:rPr>
          <w:rFonts w:cs="v4.2.0"/>
        </w:rPr>
        <w:t>: Cell specific test parameters</w:t>
      </w:r>
      <w:r w:rsidRPr="003E6E07">
        <w:t xml:space="preserve"> for E-UTRAN TDD-TDD DC interruption at</w:t>
      </w:r>
      <w:r w:rsidR="00E656F4">
        <w:br/>
      </w:r>
      <w:r w:rsidRPr="003E6E07">
        <w:t>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1228"/>
        <w:gridCol w:w="2031"/>
        <w:gridCol w:w="2032"/>
      </w:tblGrid>
      <w:tr w:rsidR="00AB0EDD" w:rsidRPr="003E6E07" w14:paraId="1EF085BE" w14:textId="77777777" w:rsidTr="00AB0EDD">
        <w:trPr>
          <w:cantSplit/>
          <w:jc w:val="center"/>
        </w:trPr>
        <w:tc>
          <w:tcPr>
            <w:tcW w:w="3748" w:type="dxa"/>
            <w:vMerge w:val="restart"/>
            <w:tcBorders>
              <w:top w:val="single" w:sz="4" w:space="0" w:color="auto"/>
              <w:left w:val="single" w:sz="4" w:space="0" w:color="auto"/>
            </w:tcBorders>
          </w:tcPr>
          <w:p w14:paraId="51285C15" w14:textId="77777777" w:rsidR="00AB0EDD" w:rsidRPr="003E6E07" w:rsidRDefault="00AB0EDD" w:rsidP="00E656F4">
            <w:pPr>
              <w:pStyle w:val="TAH"/>
              <w:rPr>
                <w:rFonts w:cs="Arial"/>
                <w:lang w:eastAsia="ja-JP"/>
              </w:rPr>
            </w:pPr>
            <w:r w:rsidRPr="003E6E07">
              <w:rPr>
                <w:rFonts w:cs="Arial"/>
                <w:lang w:eastAsia="ja-JP"/>
              </w:rPr>
              <w:t>Parameter</w:t>
            </w:r>
          </w:p>
        </w:tc>
        <w:tc>
          <w:tcPr>
            <w:tcW w:w="1228" w:type="dxa"/>
            <w:vMerge w:val="restart"/>
            <w:tcBorders>
              <w:top w:val="single" w:sz="4" w:space="0" w:color="auto"/>
            </w:tcBorders>
          </w:tcPr>
          <w:p w14:paraId="14617789" w14:textId="77777777" w:rsidR="00AB0EDD" w:rsidRPr="003E6E07" w:rsidRDefault="00AB0EDD" w:rsidP="00E656F4">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7A337771" w14:textId="77777777" w:rsidR="00AB0EDD" w:rsidRPr="003E6E07" w:rsidRDefault="00AB0EDD" w:rsidP="00E656F4">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237A1E7E" w14:textId="77777777" w:rsidR="00AB0EDD" w:rsidRPr="003E6E07" w:rsidRDefault="00AB0EDD" w:rsidP="00E656F4">
            <w:pPr>
              <w:pStyle w:val="TAH"/>
              <w:rPr>
                <w:rFonts w:cs="Arial"/>
                <w:lang w:eastAsia="ja-JP"/>
              </w:rPr>
            </w:pPr>
            <w:r w:rsidRPr="003E6E07">
              <w:rPr>
                <w:rFonts w:cs="Arial"/>
                <w:lang w:eastAsia="ja-JP"/>
              </w:rPr>
              <w:t>Cell2</w:t>
            </w:r>
          </w:p>
        </w:tc>
      </w:tr>
      <w:tr w:rsidR="00AB0EDD" w:rsidRPr="003E6E07" w14:paraId="39EDA628" w14:textId="77777777" w:rsidTr="00AB0EDD">
        <w:trPr>
          <w:cantSplit/>
          <w:jc w:val="center"/>
        </w:trPr>
        <w:tc>
          <w:tcPr>
            <w:tcW w:w="3748" w:type="dxa"/>
            <w:vMerge/>
            <w:tcBorders>
              <w:left w:val="single" w:sz="4" w:space="0" w:color="auto"/>
              <w:bottom w:val="single" w:sz="4" w:space="0" w:color="auto"/>
            </w:tcBorders>
          </w:tcPr>
          <w:p w14:paraId="0C4785D2" w14:textId="77777777" w:rsidR="00AB0EDD" w:rsidRPr="003E6E07" w:rsidRDefault="00AB0EDD" w:rsidP="00E656F4">
            <w:pPr>
              <w:pStyle w:val="TAH"/>
              <w:keepNext w:val="0"/>
              <w:keepLines w:val="0"/>
              <w:rPr>
                <w:rFonts w:cs="Arial"/>
                <w:lang w:eastAsia="ja-JP"/>
              </w:rPr>
            </w:pPr>
          </w:p>
        </w:tc>
        <w:tc>
          <w:tcPr>
            <w:tcW w:w="1228" w:type="dxa"/>
            <w:vMerge/>
            <w:tcBorders>
              <w:bottom w:val="single" w:sz="4" w:space="0" w:color="auto"/>
            </w:tcBorders>
          </w:tcPr>
          <w:p w14:paraId="2EE57AD1" w14:textId="77777777" w:rsidR="00AB0EDD" w:rsidRPr="003E6E07" w:rsidRDefault="00AB0EDD" w:rsidP="00E656F4">
            <w:pPr>
              <w:pStyle w:val="TAH"/>
              <w:keepNext w:val="0"/>
              <w:keepLines w:val="0"/>
              <w:rPr>
                <w:rFonts w:cs="Arial"/>
                <w:lang w:eastAsia="ja-JP"/>
              </w:rPr>
            </w:pPr>
          </w:p>
        </w:tc>
        <w:tc>
          <w:tcPr>
            <w:tcW w:w="2031" w:type="dxa"/>
            <w:tcBorders>
              <w:bottom w:val="single" w:sz="4" w:space="0" w:color="auto"/>
            </w:tcBorders>
            <w:vAlign w:val="center"/>
          </w:tcPr>
          <w:p w14:paraId="34A5803D"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c>
          <w:tcPr>
            <w:tcW w:w="2032" w:type="dxa"/>
            <w:tcBorders>
              <w:bottom w:val="single" w:sz="4" w:space="0" w:color="auto"/>
            </w:tcBorders>
            <w:vAlign w:val="center"/>
          </w:tcPr>
          <w:p w14:paraId="4C35759B"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r>
      <w:tr w:rsidR="00B46438" w:rsidRPr="003E6E07" w14:paraId="305844F3" w14:textId="77777777" w:rsidTr="00AB0EDD">
        <w:trPr>
          <w:cantSplit/>
          <w:jc w:val="center"/>
        </w:trPr>
        <w:tc>
          <w:tcPr>
            <w:tcW w:w="3748" w:type="dxa"/>
            <w:tcBorders>
              <w:left w:val="single" w:sz="4" w:space="0" w:color="auto"/>
              <w:bottom w:val="single" w:sz="4" w:space="0" w:color="auto"/>
            </w:tcBorders>
          </w:tcPr>
          <w:p w14:paraId="6D0C271E" w14:textId="301561AD" w:rsidR="00B46438" w:rsidRPr="003E6E07" w:rsidRDefault="00B46438"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28" w:type="dxa"/>
            <w:tcBorders>
              <w:bottom w:val="single" w:sz="4" w:space="0" w:color="auto"/>
            </w:tcBorders>
          </w:tcPr>
          <w:p w14:paraId="06459AE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3753F35F" w14:textId="77777777" w:rsidR="00B46438" w:rsidRPr="003E6E07" w:rsidRDefault="00B46438" w:rsidP="00E656F4">
            <w:pPr>
              <w:pStyle w:val="TAC"/>
              <w:keepNext w:val="0"/>
              <w:keepLines w:val="0"/>
              <w:rPr>
                <w:rFonts w:cs="Arial"/>
                <w:lang w:eastAsia="ja-JP"/>
              </w:rPr>
            </w:pPr>
            <w:r w:rsidRPr="003E6E07">
              <w:rPr>
                <w:rFonts w:cs="Arial"/>
                <w:lang w:eastAsia="ja-JP"/>
              </w:rPr>
              <w:t>1</w:t>
            </w:r>
          </w:p>
        </w:tc>
        <w:tc>
          <w:tcPr>
            <w:tcW w:w="2032" w:type="dxa"/>
            <w:tcBorders>
              <w:bottom w:val="single" w:sz="4" w:space="0" w:color="auto"/>
            </w:tcBorders>
            <w:vAlign w:val="center"/>
          </w:tcPr>
          <w:p w14:paraId="2AAC557C" w14:textId="77777777" w:rsidR="00B46438" w:rsidRPr="003E6E07" w:rsidRDefault="00B46438" w:rsidP="00E656F4">
            <w:pPr>
              <w:pStyle w:val="TAC"/>
              <w:keepNext w:val="0"/>
              <w:keepLines w:val="0"/>
              <w:rPr>
                <w:rFonts w:cs="Arial"/>
                <w:lang w:eastAsia="ja-JP"/>
              </w:rPr>
            </w:pPr>
            <w:r w:rsidRPr="003E6E07">
              <w:rPr>
                <w:rFonts w:cs="Arial"/>
                <w:lang w:eastAsia="ja-JP"/>
              </w:rPr>
              <w:t>2</w:t>
            </w:r>
          </w:p>
        </w:tc>
      </w:tr>
      <w:tr w:rsidR="00B46438" w:rsidRPr="003E6E07" w14:paraId="2952811C" w14:textId="77777777" w:rsidTr="00AB0EDD">
        <w:trPr>
          <w:cantSplit/>
          <w:jc w:val="center"/>
        </w:trPr>
        <w:tc>
          <w:tcPr>
            <w:tcW w:w="3748" w:type="dxa"/>
            <w:tcBorders>
              <w:left w:val="single" w:sz="4" w:space="0" w:color="auto"/>
              <w:bottom w:val="single" w:sz="4" w:space="0" w:color="auto"/>
            </w:tcBorders>
          </w:tcPr>
          <w:p w14:paraId="4559DC05" w14:textId="77777777" w:rsidR="00B46438" w:rsidRPr="003E6E07" w:rsidRDefault="00B46438" w:rsidP="00E656F4">
            <w:pPr>
              <w:pStyle w:val="TAL"/>
              <w:keepNext w:val="0"/>
              <w:keepLines w:val="0"/>
              <w:rPr>
                <w:rFonts w:cs="Arial"/>
                <w:lang w:eastAsia="ja-JP"/>
              </w:rPr>
            </w:pPr>
            <w:r w:rsidRPr="003E6E07">
              <w:rPr>
                <w:rFonts w:cs="Arial"/>
                <w:bCs/>
                <w:lang w:eastAsia="ja-JP"/>
              </w:rPr>
              <w:t>BW</w:t>
            </w:r>
            <w:r w:rsidRPr="003E6E07">
              <w:rPr>
                <w:rFonts w:cs="Arial"/>
                <w:vertAlign w:val="subscript"/>
                <w:lang w:eastAsia="ja-JP"/>
              </w:rPr>
              <w:t>channel</w:t>
            </w:r>
          </w:p>
        </w:tc>
        <w:tc>
          <w:tcPr>
            <w:tcW w:w="1228" w:type="dxa"/>
            <w:tcBorders>
              <w:bottom w:val="single" w:sz="4" w:space="0" w:color="auto"/>
            </w:tcBorders>
          </w:tcPr>
          <w:p w14:paraId="235A7912" w14:textId="77777777" w:rsidR="00B46438" w:rsidRPr="003E6E07" w:rsidRDefault="00B46438" w:rsidP="00E656F4">
            <w:pPr>
              <w:pStyle w:val="TAC"/>
              <w:keepNext w:val="0"/>
              <w:keepLines w:val="0"/>
              <w:rPr>
                <w:rFonts w:cs="Arial"/>
                <w:lang w:eastAsia="ja-JP"/>
              </w:rPr>
            </w:pPr>
            <w:r w:rsidRPr="003E6E07">
              <w:rPr>
                <w:rFonts w:cs="Arial"/>
                <w:lang w:eastAsia="ja-JP"/>
              </w:rPr>
              <w:t>MHz</w:t>
            </w:r>
          </w:p>
        </w:tc>
        <w:tc>
          <w:tcPr>
            <w:tcW w:w="2031" w:type="dxa"/>
            <w:tcBorders>
              <w:bottom w:val="single" w:sz="4" w:space="0" w:color="auto"/>
            </w:tcBorders>
            <w:vAlign w:val="center"/>
          </w:tcPr>
          <w:p w14:paraId="60E3656E" w14:textId="7FDCB0F2"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EB70827" w14:textId="58FE655F"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1EC075D2" w14:textId="19382386"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5874AEDD" w14:textId="3A67CA21"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F652942" w14:textId="5A701AD0"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36EC7BB4" w14:textId="213519E3"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06E7BC4F" w14:textId="77777777" w:rsidTr="00AB0EDD">
        <w:trPr>
          <w:cantSplit/>
          <w:jc w:val="center"/>
        </w:trPr>
        <w:tc>
          <w:tcPr>
            <w:tcW w:w="3748" w:type="dxa"/>
            <w:tcBorders>
              <w:left w:val="single" w:sz="4" w:space="0" w:color="auto"/>
              <w:bottom w:val="single" w:sz="4" w:space="0" w:color="auto"/>
            </w:tcBorders>
          </w:tcPr>
          <w:p w14:paraId="5D2FC50B" w14:textId="577BEB18" w:rsidR="00B46438" w:rsidRPr="003E6E07" w:rsidRDefault="00B46438" w:rsidP="00E656F4">
            <w:pPr>
              <w:pStyle w:val="TAL"/>
              <w:keepNext w:val="0"/>
              <w:keepLines w:val="0"/>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CA727D7" w14:textId="3C97E8F8"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03B02BB7"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1889BF55" w14:textId="351A5C67"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R.4</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777DEE07" w14:textId="30C7E787"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R.0</w:t>
            </w:r>
            <w:r w:rsidR="00AB0EDD" w:rsidRPr="003E6E07">
              <w:rPr>
                <w:rFonts w:cs="Arial"/>
                <w:szCs w:val="16"/>
                <w:lang w:eastAsia="ja-JP"/>
              </w:rPr>
              <w:t xml:space="preserve"> </w:t>
            </w:r>
            <w:r w:rsidRPr="003E6E07">
              <w:rPr>
                <w:rFonts w:cs="Arial"/>
                <w:szCs w:val="16"/>
                <w:lang w:eastAsia="ja-JP"/>
              </w:rPr>
              <w:t>TDD</w:t>
            </w:r>
          </w:p>
          <w:p w14:paraId="35216DB1" w14:textId="335F515F"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5E79EF8C" w14:textId="77777777" w:rsidR="00B46438" w:rsidRPr="003E6E07" w:rsidRDefault="00B46438" w:rsidP="00E656F4">
            <w:pPr>
              <w:pStyle w:val="TAC"/>
              <w:keepNext w:val="0"/>
              <w:keepLines w:val="0"/>
              <w:rPr>
                <w:rFonts w:cs="Arial"/>
                <w:szCs w:val="16"/>
                <w:lang w:eastAsia="ja-JP"/>
              </w:rPr>
            </w:pPr>
            <w:r w:rsidRPr="003E6E07">
              <w:rPr>
                <w:rFonts w:cs="Arial"/>
                <w:szCs w:val="16"/>
                <w:lang w:eastAsia="ja-JP"/>
              </w:rPr>
              <w:t>-</w:t>
            </w:r>
          </w:p>
        </w:tc>
      </w:tr>
      <w:tr w:rsidR="00B46438" w:rsidRPr="003E6E07" w14:paraId="53291F5D" w14:textId="77777777" w:rsidTr="00AB0EDD">
        <w:trPr>
          <w:cantSplit/>
          <w:jc w:val="center"/>
        </w:trPr>
        <w:tc>
          <w:tcPr>
            <w:tcW w:w="3748" w:type="dxa"/>
            <w:tcBorders>
              <w:left w:val="single" w:sz="4" w:space="0" w:color="auto"/>
              <w:bottom w:val="single" w:sz="4" w:space="0" w:color="auto"/>
            </w:tcBorders>
          </w:tcPr>
          <w:p w14:paraId="032FCC23" w14:textId="1B605650" w:rsidR="00B46438" w:rsidRPr="003E6E07" w:rsidRDefault="00B46438" w:rsidP="00E656F4">
            <w:pPr>
              <w:pStyle w:val="TAL"/>
              <w:keepNext w:val="0"/>
              <w:keepLines w:val="0"/>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5BB71F59" w14:textId="01533CDE"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1B3A81DD"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2E94AE50" w14:textId="260D1390"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8F0014A" w14:textId="09C3FDB2"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A6E3FA3" w14:textId="064818D4"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028C1C32" w14:textId="168112A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542264AF" w14:textId="2A784771"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67D6218" w14:textId="026E8A5B"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r>
      <w:tr w:rsidR="00B46438" w:rsidRPr="003E6E07" w14:paraId="1D84D9D5" w14:textId="77777777" w:rsidTr="00AB0EDD">
        <w:trPr>
          <w:cantSplit/>
          <w:jc w:val="center"/>
        </w:trPr>
        <w:tc>
          <w:tcPr>
            <w:tcW w:w="3748" w:type="dxa"/>
            <w:tcBorders>
              <w:left w:val="single" w:sz="4" w:space="0" w:color="auto"/>
              <w:bottom w:val="single" w:sz="4" w:space="0" w:color="auto"/>
            </w:tcBorders>
          </w:tcPr>
          <w:p w14:paraId="6BA51B28" w14:textId="58900105" w:rsidR="00B46438" w:rsidRPr="003E6E07" w:rsidRDefault="00B46438"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1228" w:type="dxa"/>
            <w:tcBorders>
              <w:bottom w:val="single" w:sz="4" w:space="0" w:color="auto"/>
            </w:tcBorders>
          </w:tcPr>
          <w:p w14:paraId="380FCEB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5179D549" w14:textId="3EAB5D2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OP.9</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49F84210" w14:textId="672F2765"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w:t>
            </w:r>
            <w:r w:rsidR="00AB0EDD" w:rsidRPr="003E6E07">
              <w:rPr>
                <w:rFonts w:cs="Arial"/>
                <w:szCs w:val="16"/>
                <w:lang w:eastAsia="ja-JP"/>
              </w:rPr>
              <w:t xml:space="preserve"> </w:t>
            </w:r>
            <w:r w:rsidRPr="003E6E07">
              <w:rPr>
                <w:rFonts w:cs="Arial"/>
                <w:szCs w:val="16"/>
                <w:lang w:eastAsia="ja-JP"/>
              </w:rPr>
              <w:t>TDD</w:t>
            </w:r>
          </w:p>
          <w:p w14:paraId="540B32E8" w14:textId="0F3D3C6E"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4CACD8FB" w14:textId="11FA69CA"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E0CE1D6" w14:textId="1D60632F"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TDD</w:t>
            </w:r>
          </w:p>
          <w:p w14:paraId="6F40A19C" w14:textId="50860975"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r>
      <w:tr w:rsidR="00AB0EDD" w:rsidRPr="003E6E07" w14:paraId="339C97CD" w14:textId="77777777" w:rsidTr="00AB0EDD">
        <w:trPr>
          <w:cantSplit/>
          <w:jc w:val="center"/>
        </w:trPr>
        <w:tc>
          <w:tcPr>
            <w:tcW w:w="3748" w:type="dxa"/>
            <w:tcBorders>
              <w:left w:val="single" w:sz="4" w:space="0" w:color="auto"/>
              <w:bottom w:val="single" w:sz="4" w:space="0" w:color="auto"/>
            </w:tcBorders>
          </w:tcPr>
          <w:p w14:paraId="0CA5731C" w14:textId="77777777" w:rsidR="00AB0EDD" w:rsidRPr="003E6E07" w:rsidRDefault="00AB0EDD" w:rsidP="00E656F4">
            <w:pPr>
              <w:pStyle w:val="TAL"/>
              <w:keepNext w:val="0"/>
              <w:keepLines w:val="0"/>
              <w:rPr>
                <w:rFonts w:cs="Arial"/>
                <w:lang w:eastAsia="ja-JP"/>
              </w:rPr>
            </w:pPr>
            <w:r w:rsidRPr="003E6E07">
              <w:rPr>
                <w:rFonts w:cs="Arial"/>
                <w:bCs/>
                <w:lang w:eastAsia="ja-JP"/>
              </w:rPr>
              <w:t>PBCH_RA</w:t>
            </w:r>
          </w:p>
        </w:tc>
        <w:tc>
          <w:tcPr>
            <w:tcW w:w="1228" w:type="dxa"/>
            <w:tcBorders>
              <w:bottom w:val="single" w:sz="4" w:space="0" w:color="auto"/>
            </w:tcBorders>
          </w:tcPr>
          <w:p w14:paraId="423DAB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restart"/>
            <w:vAlign w:val="center"/>
          </w:tcPr>
          <w:p w14:paraId="52EA0FEA"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032" w:type="dxa"/>
            <w:vMerge w:val="restart"/>
            <w:vAlign w:val="center"/>
          </w:tcPr>
          <w:p w14:paraId="787174D9"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5965C95F" w14:textId="77777777" w:rsidTr="00AB0EDD">
        <w:trPr>
          <w:cantSplit/>
          <w:jc w:val="center"/>
        </w:trPr>
        <w:tc>
          <w:tcPr>
            <w:tcW w:w="3748" w:type="dxa"/>
            <w:tcBorders>
              <w:left w:val="single" w:sz="4" w:space="0" w:color="auto"/>
              <w:bottom w:val="single" w:sz="4" w:space="0" w:color="auto"/>
            </w:tcBorders>
          </w:tcPr>
          <w:p w14:paraId="19786DC4"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28" w:type="dxa"/>
            <w:tcBorders>
              <w:bottom w:val="single" w:sz="4" w:space="0" w:color="auto"/>
            </w:tcBorders>
          </w:tcPr>
          <w:p w14:paraId="3C17A6F5"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26CEC07" w14:textId="77777777" w:rsidR="00AB0EDD" w:rsidRPr="003E6E07" w:rsidRDefault="00AB0EDD" w:rsidP="00E656F4">
            <w:pPr>
              <w:pStyle w:val="TAC"/>
              <w:keepNext w:val="0"/>
              <w:keepLines w:val="0"/>
              <w:rPr>
                <w:rFonts w:cs="Arial"/>
                <w:lang w:eastAsia="ja-JP"/>
              </w:rPr>
            </w:pPr>
          </w:p>
        </w:tc>
        <w:tc>
          <w:tcPr>
            <w:tcW w:w="2032" w:type="dxa"/>
            <w:vMerge/>
            <w:vAlign w:val="center"/>
          </w:tcPr>
          <w:p w14:paraId="57A7BF61" w14:textId="77777777" w:rsidR="00AB0EDD" w:rsidRPr="003E6E07" w:rsidRDefault="00AB0EDD" w:rsidP="00E656F4">
            <w:pPr>
              <w:pStyle w:val="TAC"/>
              <w:keepNext w:val="0"/>
              <w:keepLines w:val="0"/>
              <w:rPr>
                <w:rFonts w:cs="Arial"/>
                <w:lang w:eastAsia="ja-JP"/>
              </w:rPr>
            </w:pPr>
          </w:p>
        </w:tc>
      </w:tr>
      <w:tr w:rsidR="00AB0EDD" w:rsidRPr="003E6E07" w14:paraId="05368568" w14:textId="77777777" w:rsidTr="00AB0EDD">
        <w:trPr>
          <w:cantSplit/>
          <w:jc w:val="center"/>
        </w:trPr>
        <w:tc>
          <w:tcPr>
            <w:tcW w:w="3748" w:type="dxa"/>
            <w:tcBorders>
              <w:left w:val="single" w:sz="4" w:space="0" w:color="auto"/>
              <w:bottom w:val="single" w:sz="4" w:space="0" w:color="auto"/>
            </w:tcBorders>
          </w:tcPr>
          <w:p w14:paraId="30EB3940"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28" w:type="dxa"/>
            <w:tcBorders>
              <w:bottom w:val="single" w:sz="4" w:space="0" w:color="auto"/>
            </w:tcBorders>
          </w:tcPr>
          <w:p w14:paraId="4B0009C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B8382E9" w14:textId="77777777" w:rsidR="00AB0EDD" w:rsidRPr="003E6E07" w:rsidRDefault="00AB0EDD" w:rsidP="00E656F4">
            <w:pPr>
              <w:pStyle w:val="TAC"/>
              <w:keepNext w:val="0"/>
              <w:keepLines w:val="0"/>
              <w:rPr>
                <w:rFonts w:cs="Arial"/>
                <w:lang w:eastAsia="ja-JP"/>
              </w:rPr>
            </w:pPr>
          </w:p>
        </w:tc>
        <w:tc>
          <w:tcPr>
            <w:tcW w:w="2032" w:type="dxa"/>
            <w:vMerge/>
            <w:vAlign w:val="center"/>
          </w:tcPr>
          <w:p w14:paraId="5F421543" w14:textId="77777777" w:rsidR="00AB0EDD" w:rsidRPr="003E6E07" w:rsidRDefault="00AB0EDD" w:rsidP="00E656F4">
            <w:pPr>
              <w:pStyle w:val="TAC"/>
              <w:keepNext w:val="0"/>
              <w:keepLines w:val="0"/>
              <w:rPr>
                <w:rFonts w:cs="Arial"/>
                <w:lang w:eastAsia="ja-JP"/>
              </w:rPr>
            </w:pPr>
          </w:p>
        </w:tc>
      </w:tr>
      <w:tr w:rsidR="00AB0EDD" w:rsidRPr="003E6E07" w14:paraId="4719D176" w14:textId="77777777" w:rsidTr="00AB0EDD">
        <w:trPr>
          <w:cantSplit/>
          <w:jc w:val="center"/>
        </w:trPr>
        <w:tc>
          <w:tcPr>
            <w:tcW w:w="3748" w:type="dxa"/>
            <w:tcBorders>
              <w:left w:val="single" w:sz="4" w:space="0" w:color="auto"/>
              <w:bottom w:val="single" w:sz="4" w:space="0" w:color="auto"/>
            </w:tcBorders>
          </w:tcPr>
          <w:p w14:paraId="17A8A6FF"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28" w:type="dxa"/>
            <w:tcBorders>
              <w:bottom w:val="single" w:sz="4" w:space="0" w:color="auto"/>
            </w:tcBorders>
          </w:tcPr>
          <w:p w14:paraId="3C1B51A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F18B61A" w14:textId="77777777" w:rsidR="00AB0EDD" w:rsidRPr="003E6E07" w:rsidRDefault="00AB0EDD" w:rsidP="00E656F4">
            <w:pPr>
              <w:pStyle w:val="TAC"/>
              <w:keepNext w:val="0"/>
              <w:keepLines w:val="0"/>
              <w:rPr>
                <w:rFonts w:cs="Arial"/>
                <w:lang w:eastAsia="ja-JP"/>
              </w:rPr>
            </w:pPr>
          </w:p>
        </w:tc>
        <w:tc>
          <w:tcPr>
            <w:tcW w:w="2032" w:type="dxa"/>
            <w:vMerge/>
            <w:vAlign w:val="center"/>
          </w:tcPr>
          <w:p w14:paraId="720F115B" w14:textId="77777777" w:rsidR="00AB0EDD" w:rsidRPr="003E6E07" w:rsidRDefault="00AB0EDD" w:rsidP="00E656F4">
            <w:pPr>
              <w:pStyle w:val="TAC"/>
              <w:keepNext w:val="0"/>
              <w:keepLines w:val="0"/>
              <w:rPr>
                <w:rFonts w:cs="Arial"/>
                <w:lang w:eastAsia="ja-JP"/>
              </w:rPr>
            </w:pPr>
          </w:p>
        </w:tc>
      </w:tr>
      <w:tr w:rsidR="00AB0EDD" w:rsidRPr="003E6E07" w14:paraId="42C1FCE7" w14:textId="77777777" w:rsidTr="00AB0EDD">
        <w:trPr>
          <w:cantSplit/>
          <w:jc w:val="center"/>
        </w:trPr>
        <w:tc>
          <w:tcPr>
            <w:tcW w:w="3748" w:type="dxa"/>
            <w:tcBorders>
              <w:left w:val="single" w:sz="4" w:space="0" w:color="auto"/>
              <w:bottom w:val="single" w:sz="4" w:space="0" w:color="auto"/>
            </w:tcBorders>
          </w:tcPr>
          <w:p w14:paraId="44856A04"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28" w:type="dxa"/>
            <w:tcBorders>
              <w:bottom w:val="single" w:sz="4" w:space="0" w:color="auto"/>
            </w:tcBorders>
          </w:tcPr>
          <w:p w14:paraId="4D41069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2A7120B" w14:textId="77777777" w:rsidR="00AB0EDD" w:rsidRPr="003E6E07" w:rsidRDefault="00AB0EDD" w:rsidP="00E656F4">
            <w:pPr>
              <w:pStyle w:val="TAC"/>
              <w:keepNext w:val="0"/>
              <w:keepLines w:val="0"/>
              <w:rPr>
                <w:rFonts w:cs="Arial"/>
                <w:lang w:eastAsia="ja-JP"/>
              </w:rPr>
            </w:pPr>
          </w:p>
        </w:tc>
        <w:tc>
          <w:tcPr>
            <w:tcW w:w="2032" w:type="dxa"/>
            <w:vMerge/>
            <w:vAlign w:val="center"/>
          </w:tcPr>
          <w:p w14:paraId="6E6C1080" w14:textId="77777777" w:rsidR="00AB0EDD" w:rsidRPr="003E6E07" w:rsidRDefault="00AB0EDD" w:rsidP="00E656F4">
            <w:pPr>
              <w:pStyle w:val="TAC"/>
              <w:keepNext w:val="0"/>
              <w:keepLines w:val="0"/>
              <w:rPr>
                <w:rFonts w:cs="Arial"/>
                <w:lang w:eastAsia="ja-JP"/>
              </w:rPr>
            </w:pPr>
          </w:p>
        </w:tc>
      </w:tr>
      <w:tr w:rsidR="00AB0EDD" w:rsidRPr="003E6E07" w14:paraId="31638343" w14:textId="77777777" w:rsidTr="00AB0EDD">
        <w:trPr>
          <w:cantSplit/>
          <w:jc w:val="center"/>
        </w:trPr>
        <w:tc>
          <w:tcPr>
            <w:tcW w:w="3748" w:type="dxa"/>
            <w:tcBorders>
              <w:left w:val="single" w:sz="4" w:space="0" w:color="auto"/>
              <w:bottom w:val="single" w:sz="4" w:space="0" w:color="auto"/>
            </w:tcBorders>
          </w:tcPr>
          <w:p w14:paraId="2710143E"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28" w:type="dxa"/>
            <w:tcBorders>
              <w:bottom w:val="single" w:sz="4" w:space="0" w:color="auto"/>
            </w:tcBorders>
          </w:tcPr>
          <w:p w14:paraId="2EE55EB3"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306EBA24" w14:textId="77777777" w:rsidR="00AB0EDD" w:rsidRPr="003E6E07" w:rsidRDefault="00AB0EDD" w:rsidP="00E656F4">
            <w:pPr>
              <w:pStyle w:val="TAC"/>
              <w:keepNext w:val="0"/>
              <w:keepLines w:val="0"/>
              <w:rPr>
                <w:rFonts w:cs="Arial"/>
                <w:lang w:eastAsia="ja-JP"/>
              </w:rPr>
            </w:pPr>
          </w:p>
        </w:tc>
        <w:tc>
          <w:tcPr>
            <w:tcW w:w="2032" w:type="dxa"/>
            <w:vMerge/>
            <w:vAlign w:val="center"/>
          </w:tcPr>
          <w:p w14:paraId="22E7CB00" w14:textId="77777777" w:rsidR="00AB0EDD" w:rsidRPr="003E6E07" w:rsidRDefault="00AB0EDD" w:rsidP="00E656F4">
            <w:pPr>
              <w:pStyle w:val="TAC"/>
              <w:keepNext w:val="0"/>
              <w:keepLines w:val="0"/>
              <w:rPr>
                <w:rFonts w:cs="Arial"/>
                <w:lang w:eastAsia="ja-JP"/>
              </w:rPr>
            </w:pPr>
          </w:p>
        </w:tc>
      </w:tr>
      <w:tr w:rsidR="00AB0EDD" w:rsidRPr="003E6E07" w14:paraId="40E51311" w14:textId="77777777" w:rsidTr="00AB0EDD">
        <w:trPr>
          <w:cantSplit/>
          <w:jc w:val="center"/>
        </w:trPr>
        <w:tc>
          <w:tcPr>
            <w:tcW w:w="3748" w:type="dxa"/>
            <w:tcBorders>
              <w:left w:val="single" w:sz="4" w:space="0" w:color="auto"/>
              <w:bottom w:val="single" w:sz="4" w:space="0" w:color="auto"/>
            </w:tcBorders>
          </w:tcPr>
          <w:p w14:paraId="51AF6706"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28" w:type="dxa"/>
            <w:tcBorders>
              <w:bottom w:val="single" w:sz="4" w:space="0" w:color="auto"/>
            </w:tcBorders>
          </w:tcPr>
          <w:p w14:paraId="5110282C"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73E1F566" w14:textId="77777777" w:rsidR="00AB0EDD" w:rsidRPr="003E6E07" w:rsidRDefault="00AB0EDD" w:rsidP="00E656F4">
            <w:pPr>
              <w:pStyle w:val="TAC"/>
              <w:keepNext w:val="0"/>
              <w:keepLines w:val="0"/>
              <w:rPr>
                <w:rFonts w:cs="v4.2.0"/>
                <w:lang w:eastAsia="ja-JP"/>
              </w:rPr>
            </w:pPr>
          </w:p>
        </w:tc>
        <w:tc>
          <w:tcPr>
            <w:tcW w:w="2032" w:type="dxa"/>
            <w:vMerge/>
            <w:vAlign w:val="center"/>
          </w:tcPr>
          <w:p w14:paraId="3E904CF4" w14:textId="77777777" w:rsidR="00AB0EDD" w:rsidRPr="003E6E07" w:rsidRDefault="00AB0EDD" w:rsidP="00E656F4">
            <w:pPr>
              <w:pStyle w:val="TAC"/>
              <w:keepNext w:val="0"/>
              <w:keepLines w:val="0"/>
              <w:rPr>
                <w:rFonts w:cs="v4.2.0"/>
                <w:lang w:eastAsia="ja-JP"/>
              </w:rPr>
            </w:pPr>
          </w:p>
        </w:tc>
      </w:tr>
      <w:tr w:rsidR="00AB0EDD" w:rsidRPr="003E6E07" w14:paraId="47DB3128" w14:textId="77777777" w:rsidTr="00AB0EDD">
        <w:trPr>
          <w:cantSplit/>
          <w:jc w:val="center"/>
        </w:trPr>
        <w:tc>
          <w:tcPr>
            <w:tcW w:w="3748" w:type="dxa"/>
            <w:tcBorders>
              <w:left w:val="single" w:sz="4" w:space="0" w:color="auto"/>
              <w:bottom w:val="single" w:sz="4" w:space="0" w:color="auto"/>
            </w:tcBorders>
          </w:tcPr>
          <w:p w14:paraId="2F1958A1"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28" w:type="dxa"/>
            <w:tcBorders>
              <w:bottom w:val="single" w:sz="4" w:space="0" w:color="auto"/>
            </w:tcBorders>
          </w:tcPr>
          <w:p w14:paraId="7A69F014"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4D2C1611" w14:textId="77777777" w:rsidR="00AB0EDD" w:rsidRPr="003E6E07" w:rsidRDefault="00AB0EDD" w:rsidP="00E656F4">
            <w:pPr>
              <w:pStyle w:val="TAC"/>
              <w:keepNext w:val="0"/>
              <w:keepLines w:val="0"/>
              <w:rPr>
                <w:rFonts w:cs="v4.2.0"/>
                <w:lang w:eastAsia="ja-JP"/>
              </w:rPr>
            </w:pPr>
          </w:p>
        </w:tc>
        <w:tc>
          <w:tcPr>
            <w:tcW w:w="2032" w:type="dxa"/>
            <w:vMerge/>
            <w:vAlign w:val="center"/>
          </w:tcPr>
          <w:p w14:paraId="2F576C1C" w14:textId="77777777" w:rsidR="00AB0EDD" w:rsidRPr="003E6E07" w:rsidRDefault="00AB0EDD" w:rsidP="00E656F4">
            <w:pPr>
              <w:pStyle w:val="TAC"/>
              <w:keepNext w:val="0"/>
              <w:keepLines w:val="0"/>
              <w:rPr>
                <w:rFonts w:cs="v4.2.0"/>
                <w:lang w:eastAsia="ja-JP"/>
              </w:rPr>
            </w:pPr>
          </w:p>
        </w:tc>
      </w:tr>
      <w:tr w:rsidR="00AB0EDD" w:rsidRPr="003E6E07" w14:paraId="5F741D51" w14:textId="77777777" w:rsidTr="00AB0EDD">
        <w:trPr>
          <w:cantSplit/>
          <w:jc w:val="center"/>
        </w:trPr>
        <w:tc>
          <w:tcPr>
            <w:tcW w:w="3748" w:type="dxa"/>
            <w:tcBorders>
              <w:left w:val="single" w:sz="4" w:space="0" w:color="auto"/>
              <w:bottom w:val="single" w:sz="4" w:space="0" w:color="auto"/>
            </w:tcBorders>
          </w:tcPr>
          <w:p w14:paraId="3EF9B435"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28" w:type="dxa"/>
            <w:tcBorders>
              <w:bottom w:val="single" w:sz="4" w:space="0" w:color="auto"/>
            </w:tcBorders>
          </w:tcPr>
          <w:p w14:paraId="0C832595"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1E456DD1" w14:textId="77777777" w:rsidR="00AB0EDD" w:rsidRPr="003E6E07" w:rsidRDefault="00AB0EDD" w:rsidP="00E656F4">
            <w:pPr>
              <w:pStyle w:val="TAC"/>
              <w:keepNext w:val="0"/>
              <w:keepLines w:val="0"/>
              <w:rPr>
                <w:rFonts w:cs="v4.2.0"/>
                <w:lang w:eastAsia="ja-JP"/>
              </w:rPr>
            </w:pPr>
          </w:p>
        </w:tc>
        <w:tc>
          <w:tcPr>
            <w:tcW w:w="2032" w:type="dxa"/>
            <w:vMerge/>
            <w:vAlign w:val="center"/>
          </w:tcPr>
          <w:p w14:paraId="6892B69A" w14:textId="77777777" w:rsidR="00AB0EDD" w:rsidRPr="003E6E07" w:rsidRDefault="00AB0EDD" w:rsidP="00E656F4">
            <w:pPr>
              <w:pStyle w:val="TAC"/>
              <w:keepNext w:val="0"/>
              <w:keepLines w:val="0"/>
              <w:rPr>
                <w:rFonts w:cs="v4.2.0"/>
                <w:lang w:eastAsia="ja-JP"/>
              </w:rPr>
            </w:pPr>
          </w:p>
        </w:tc>
      </w:tr>
      <w:tr w:rsidR="00AB0EDD" w:rsidRPr="003E6E07" w14:paraId="2D8F61F0" w14:textId="77777777" w:rsidTr="00AB0EDD">
        <w:trPr>
          <w:cantSplit/>
          <w:jc w:val="center"/>
        </w:trPr>
        <w:tc>
          <w:tcPr>
            <w:tcW w:w="3748" w:type="dxa"/>
            <w:tcBorders>
              <w:left w:val="single" w:sz="4" w:space="0" w:color="auto"/>
              <w:bottom w:val="single" w:sz="4" w:space="0" w:color="auto"/>
            </w:tcBorders>
          </w:tcPr>
          <w:p w14:paraId="0495916F"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28" w:type="dxa"/>
            <w:tcBorders>
              <w:bottom w:val="single" w:sz="4" w:space="0" w:color="auto"/>
            </w:tcBorders>
          </w:tcPr>
          <w:p w14:paraId="78F8FD1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0312CDFA" w14:textId="77777777" w:rsidR="00AB0EDD" w:rsidRPr="003E6E07" w:rsidRDefault="00AB0EDD" w:rsidP="00E656F4">
            <w:pPr>
              <w:pStyle w:val="TAC"/>
              <w:keepNext w:val="0"/>
              <w:keepLines w:val="0"/>
              <w:rPr>
                <w:rFonts w:cs="v4.2.0"/>
                <w:lang w:eastAsia="ja-JP"/>
              </w:rPr>
            </w:pPr>
          </w:p>
        </w:tc>
        <w:tc>
          <w:tcPr>
            <w:tcW w:w="2032" w:type="dxa"/>
            <w:vMerge/>
            <w:vAlign w:val="center"/>
          </w:tcPr>
          <w:p w14:paraId="0374A94B" w14:textId="77777777" w:rsidR="00AB0EDD" w:rsidRPr="003E6E07" w:rsidRDefault="00AB0EDD" w:rsidP="00E656F4">
            <w:pPr>
              <w:pStyle w:val="TAC"/>
              <w:keepNext w:val="0"/>
              <w:keepLines w:val="0"/>
              <w:rPr>
                <w:rFonts w:cs="v4.2.0"/>
                <w:lang w:eastAsia="ja-JP"/>
              </w:rPr>
            </w:pPr>
          </w:p>
        </w:tc>
      </w:tr>
      <w:tr w:rsidR="00AB0EDD" w:rsidRPr="003E6E07" w14:paraId="3D77B15B" w14:textId="77777777" w:rsidTr="00AB0EDD">
        <w:trPr>
          <w:cantSplit/>
          <w:jc w:val="center"/>
        </w:trPr>
        <w:tc>
          <w:tcPr>
            <w:tcW w:w="3748" w:type="dxa"/>
            <w:tcBorders>
              <w:left w:val="single" w:sz="4" w:space="0" w:color="auto"/>
              <w:bottom w:val="single" w:sz="4" w:space="0" w:color="auto"/>
            </w:tcBorders>
          </w:tcPr>
          <w:p w14:paraId="70AD0DCA"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28" w:type="dxa"/>
            <w:tcBorders>
              <w:bottom w:val="single" w:sz="4" w:space="0" w:color="auto"/>
            </w:tcBorders>
          </w:tcPr>
          <w:p w14:paraId="39F6F8A1"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52AD0C7B" w14:textId="77777777" w:rsidR="00AB0EDD" w:rsidRPr="003E6E07" w:rsidRDefault="00AB0EDD" w:rsidP="00E656F4">
            <w:pPr>
              <w:pStyle w:val="TAC"/>
              <w:keepNext w:val="0"/>
              <w:keepLines w:val="0"/>
              <w:rPr>
                <w:rFonts w:cs="v4.2.0"/>
                <w:lang w:eastAsia="ja-JP"/>
              </w:rPr>
            </w:pPr>
          </w:p>
        </w:tc>
        <w:tc>
          <w:tcPr>
            <w:tcW w:w="2032" w:type="dxa"/>
            <w:vMerge/>
            <w:vAlign w:val="center"/>
          </w:tcPr>
          <w:p w14:paraId="53C4BC46" w14:textId="77777777" w:rsidR="00AB0EDD" w:rsidRPr="003E6E07" w:rsidRDefault="00AB0EDD" w:rsidP="00E656F4">
            <w:pPr>
              <w:pStyle w:val="TAC"/>
              <w:keepNext w:val="0"/>
              <w:keepLines w:val="0"/>
              <w:rPr>
                <w:rFonts w:cs="v4.2.0"/>
                <w:lang w:eastAsia="ja-JP"/>
              </w:rPr>
            </w:pPr>
          </w:p>
        </w:tc>
      </w:tr>
      <w:tr w:rsidR="00AB0EDD" w:rsidRPr="003E6E07" w14:paraId="4A03EA4B" w14:textId="77777777" w:rsidTr="00AB0EDD">
        <w:trPr>
          <w:cantSplit/>
          <w:jc w:val="center"/>
        </w:trPr>
        <w:tc>
          <w:tcPr>
            <w:tcW w:w="3748" w:type="dxa"/>
            <w:tcBorders>
              <w:left w:val="single" w:sz="4" w:space="0" w:color="auto"/>
              <w:bottom w:val="single" w:sz="4" w:space="0" w:color="auto"/>
            </w:tcBorders>
            <w:vAlign w:val="center"/>
          </w:tcPr>
          <w:p w14:paraId="33DBC76D" w14:textId="5CE508E4" w:rsidR="00AB0EDD" w:rsidRPr="003E6E07" w:rsidRDefault="00AB0EDD"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 1</w:t>
            </w:r>
          </w:p>
        </w:tc>
        <w:tc>
          <w:tcPr>
            <w:tcW w:w="1228" w:type="dxa"/>
            <w:tcBorders>
              <w:bottom w:val="single" w:sz="4" w:space="0" w:color="auto"/>
            </w:tcBorders>
          </w:tcPr>
          <w:p w14:paraId="117E727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3AFB3A12" w14:textId="77777777" w:rsidR="00AB0EDD" w:rsidRPr="003E6E07" w:rsidRDefault="00AB0EDD" w:rsidP="00E656F4">
            <w:pPr>
              <w:pStyle w:val="TAC"/>
              <w:keepNext w:val="0"/>
              <w:keepLines w:val="0"/>
              <w:rPr>
                <w:rFonts w:cs="v4.2.0"/>
                <w:lang w:eastAsia="ja-JP"/>
              </w:rPr>
            </w:pPr>
          </w:p>
        </w:tc>
        <w:tc>
          <w:tcPr>
            <w:tcW w:w="2032" w:type="dxa"/>
            <w:vMerge/>
            <w:vAlign w:val="center"/>
          </w:tcPr>
          <w:p w14:paraId="52EF8666" w14:textId="77777777" w:rsidR="00AB0EDD" w:rsidRPr="003E6E07" w:rsidRDefault="00AB0EDD" w:rsidP="00E656F4">
            <w:pPr>
              <w:pStyle w:val="TAC"/>
              <w:keepNext w:val="0"/>
              <w:keepLines w:val="0"/>
              <w:rPr>
                <w:rFonts w:cs="v4.2.0"/>
                <w:lang w:eastAsia="ja-JP"/>
              </w:rPr>
            </w:pPr>
          </w:p>
        </w:tc>
      </w:tr>
      <w:tr w:rsidR="00AB0EDD" w:rsidRPr="003E6E07" w14:paraId="305D1E4B" w14:textId="77777777" w:rsidTr="00AB0EDD">
        <w:trPr>
          <w:cantSplit/>
          <w:jc w:val="center"/>
        </w:trPr>
        <w:tc>
          <w:tcPr>
            <w:tcW w:w="3748" w:type="dxa"/>
            <w:tcBorders>
              <w:left w:val="single" w:sz="4" w:space="0" w:color="auto"/>
              <w:bottom w:val="single" w:sz="4" w:space="0" w:color="auto"/>
            </w:tcBorders>
            <w:vAlign w:val="center"/>
          </w:tcPr>
          <w:p w14:paraId="13402706" w14:textId="73D35632"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Note 1</w:t>
            </w:r>
          </w:p>
        </w:tc>
        <w:tc>
          <w:tcPr>
            <w:tcW w:w="1228" w:type="dxa"/>
            <w:tcBorders>
              <w:bottom w:val="single" w:sz="4" w:space="0" w:color="auto"/>
            </w:tcBorders>
          </w:tcPr>
          <w:p w14:paraId="1F25DA9D"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tcBorders>
              <w:bottom w:val="single" w:sz="4" w:space="0" w:color="auto"/>
            </w:tcBorders>
            <w:vAlign w:val="center"/>
          </w:tcPr>
          <w:p w14:paraId="0A406CD0" w14:textId="77777777" w:rsidR="00AB0EDD" w:rsidRPr="003E6E07" w:rsidRDefault="00AB0EDD" w:rsidP="00E656F4">
            <w:pPr>
              <w:pStyle w:val="TAC"/>
              <w:keepNext w:val="0"/>
              <w:keepLines w:val="0"/>
              <w:rPr>
                <w:rFonts w:cs="v4.2.0"/>
                <w:lang w:eastAsia="ja-JP"/>
              </w:rPr>
            </w:pPr>
          </w:p>
        </w:tc>
        <w:tc>
          <w:tcPr>
            <w:tcW w:w="2032" w:type="dxa"/>
            <w:vMerge/>
            <w:tcBorders>
              <w:bottom w:val="single" w:sz="4" w:space="0" w:color="auto"/>
            </w:tcBorders>
            <w:vAlign w:val="center"/>
          </w:tcPr>
          <w:p w14:paraId="649B2EBE" w14:textId="77777777" w:rsidR="00AB0EDD" w:rsidRPr="003E6E07" w:rsidRDefault="00AB0EDD" w:rsidP="00E656F4">
            <w:pPr>
              <w:pStyle w:val="TAC"/>
              <w:keepNext w:val="0"/>
              <w:keepLines w:val="0"/>
              <w:rPr>
                <w:rFonts w:cs="v4.2.0"/>
                <w:lang w:eastAsia="ja-JP"/>
              </w:rPr>
            </w:pPr>
          </w:p>
        </w:tc>
      </w:tr>
      <w:tr w:rsidR="00777239" w:rsidRPr="003E6E07" w14:paraId="69BA9EBC" w14:textId="77777777" w:rsidTr="00AB0EDD">
        <w:trPr>
          <w:cantSplit/>
          <w:jc w:val="center"/>
        </w:trPr>
        <w:tc>
          <w:tcPr>
            <w:tcW w:w="3748" w:type="dxa"/>
          </w:tcPr>
          <w:p w14:paraId="7F5FF2F7" w14:textId="1571A666" w:rsidR="00777239" w:rsidRPr="003E6E07" w:rsidRDefault="00777239" w:rsidP="00E656F4">
            <w:pPr>
              <w:pStyle w:val="TAL"/>
              <w:keepNext w:val="0"/>
              <w:keepLines w:val="0"/>
              <w:rPr>
                <w:rFonts w:cs="v4.2.0"/>
                <w:lang w:eastAsia="ja-JP"/>
              </w:rPr>
            </w:pPr>
            <w:r w:rsidRPr="003E6E07">
              <w:rPr>
                <w:rFonts w:cs="v4.2.0"/>
                <w:position w:val="-12"/>
                <w:lang w:eastAsia="ja-JP"/>
              </w:rPr>
              <w:object w:dxaOrig="400" w:dyaOrig="360" w14:anchorId="7E81075D">
                <v:shape id="_x0000_i1029" type="#_x0000_t75" style="width:20.5pt;height:19.5pt" o:ole="" fillcolor="window">
                  <v:imagedata r:id="rId8" o:title=""/>
                </v:shape>
                <o:OLEObject Type="Embed" ProgID="Equation.3" ShapeID="_x0000_i1029" DrawAspect="Content" ObjectID="_1798881315" r:id="rId15"/>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28" w:type="dxa"/>
          </w:tcPr>
          <w:p w14:paraId="1EF8F820" w14:textId="338B746F" w:rsidR="00777239" w:rsidRPr="003E6E07" w:rsidRDefault="00777239" w:rsidP="00E656F4">
            <w:pPr>
              <w:pStyle w:val="TAC"/>
              <w:keepNext w:val="0"/>
              <w:keepLines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053A9FB" w14:textId="77777777" w:rsidR="00777239" w:rsidRPr="003E6E07" w:rsidRDefault="00777239" w:rsidP="00E656F4">
            <w:pPr>
              <w:pStyle w:val="TAC"/>
              <w:keepNext w:val="0"/>
              <w:keepLines w:val="0"/>
              <w:rPr>
                <w:rFonts w:cs="v4.2.0"/>
                <w:lang w:eastAsia="ja-JP"/>
              </w:rPr>
            </w:pPr>
            <w:r w:rsidRPr="003E6E07">
              <w:rPr>
                <w:rFonts w:cs="v4.2.0"/>
                <w:lang w:eastAsia="ja-JP"/>
              </w:rPr>
              <w:t>-101</w:t>
            </w:r>
          </w:p>
        </w:tc>
        <w:tc>
          <w:tcPr>
            <w:tcW w:w="2032" w:type="dxa"/>
            <w:vAlign w:val="center"/>
          </w:tcPr>
          <w:p w14:paraId="34ACF187" w14:textId="77777777" w:rsidR="00777239" w:rsidRPr="003E6E07" w:rsidRDefault="00777239" w:rsidP="00E656F4">
            <w:pPr>
              <w:pStyle w:val="TAC"/>
              <w:keepNext w:val="0"/>
              <w:keepLines w:val="0"/>
              <w:rPr>
                <w:rFonts w:cs="v4.2.0"/>
                <w:lang w:eastAsia="ja-JP"/>
              </w:rPr>
            </w:pPr>
            <w:r w:rsidRPr="003E6E07">
              <w:rPr>
                <w:rFonts w:cs="v4.2.0"/>
                <w:lang w:eastAsia="ja-JP"/>
              </w:rPr>
              <w:t>-101</w:t>
            </w:r>
          </w:p>
        </w:tc>
      </w:tr>
      <w:tr w:rsidR="00777239" w:rsidRPr="003E6E07" w14:paraId="56DAD129" w14:textId="77777777" w:rsidTr="00AB0EDD">
        <w:trPr>
          <w:cantSplit/>
          <w:jc w:val="center"/>
        </w:trPr>
        <w:tc>
          <w:tcPr>
            <w:tcW w:w="3748" w:type="dxa"/>
          </w:tcPr>
          <w:p w14:paraId="37687235" w14:textId="77777777" w:rsidR="00777239" w:rsidRPr="003E6E07" w:rsidRDefault="00777239" w:rsidP="00E656F4">
            <w:pPr>
              <w:pStyle w:val="TAL"/>
              <w:keepNext w:val="0"/>
              <w:keepLines w:val="0"/>
              <w:rPr>
                <w:rFonts w:cs="v4.2.0"/>
                <w:lang w:eastAsia="ja-JP"/>
              </w:rPr>
            </w:pPr>
            <w:r w:rsidRPr="003E6E07">
              <w:rPr>
                <w:rFonts w:cs="v4.2.0"/>
                <w:position w:val="-12"/>
                <w:lang w:eastAsia="ja-JP"/>
              </w:rPr>
              <w:object w:dxaOrig="800" w:dyaOrig="380" w14:anchorId="37048747">
                <v:shape id="_x0000_i1030" type="#_x0000_t75" style="width:40pt;height:19.5pt" o:ole="" fillcolor="window">
                  <v:imagedata r:id="rId10" o:title=""/>
                </v:shape>
                <o:OLEObject Type="Embed" ProgID="Equation.3" ShapeID="_x0000_i1030" DrawAspect="Content" ObjectID="_1798881316" r:id="rId16"/>
              </w:object>
            </w:r>
          </w:p>
        </w:tc>
        <w:tc>
          <w:tcPr>
            <w:tcW w:w="1228" w:type="dxa"/>
          </w:tcPr>
          <w:p w14:paraId="3CF221E9" w14:textId="77777777" w:rsidR="00777239" w:rsidRPr="003E6E07" w:rsidRDefault="00777239" w:rsidP="00E656F4">
            <w:pPr>
              <w:pStyle w:val="TAC"/>
              <w:keepNext w:val="0"/>
              <w:keepLines w:val="0"/>
              <w:rPr>
                <w:rFonts w:cs="v4.2.0"/>
                <w:lang w:eastAsia="ja-JP"/>
              </w:rPr>
            </w:pPr>
            <w:r w:rsidRPr="003E6E07">
              <w:rPr>
                <w:rFonts w:cs="v4.2.0"/>
                <w:lang w:eastAsia="ja-JP"/>
              </w:rPr>
              <w:t>dB</w:t>
            </w:r>
          </w:p>
        </w:tc>
        <w:tc>
          <w:tcPr>
            <w:tcW w:w="2031" w:type="dxa"/>
            <w:vAlign w:val="center"/>
          </w:tcPr>
          <w:p w14:paraId="300BCC80"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4FB110B5"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1F9F7C26" w14:textId="77777777" w:rsidTr="00AB0EDD">
        <w:trPr>
          <w:cantSplit/>
          <w:jc w:val="center"/>
        </w:trPr>
        <w:tc>
          <w:tcPr>
            <w:tcW w:w="3748" w:type="dxa"/>
          </w:tcPr>
          <w:p w14:paraId="2396F0D5"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0" w:dyaOrig="380" w14:anchorId="43C67873">
                <v:shape id="_x0000_i1031" type="#_x0000_t75" style="width:31pt;height:19.5pt" o:ole="" fillcolor="window">
                  <v:imagedata r:id="rId12" o:title=""/>
                </v:shape>
                <o:OLEObject Type="Embed" ProgID="Equation.3" ShapeID="_x0000_i1031" DrawAspect="Content" ObjectID="_1798881317" r:id="rId17"/>
              </w:object>
            </w:r>
          </w:p>
        </w:tc>
        <w:tc>
          <w:tcPr>
            <w:tcW w:w="1228" w:type="dxa"/>
          </w:tcPr>
          <w:p w14:paraId="70A1D42C"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031" w:type="dxa"/>
            <w:vAlign w:val="center"/>
          </w:tcPr>
          <w:p w14:paraId="0B55900D"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6C840422"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76521FF4" w14:textId="77777777" w:rsidTr="00AB0EDD">
        <w:trPr>
          <w:cantSplit/>
          <w:jc w:val="center"/>
        </w:trPr>
        <w:tc>
          <w:tcPr>
            <w:tcW w:w="3748" w:type="dxa"/>
          </w:tcPr>
          <w:p w14:paraId="446A7195" w14:textId="47212371"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42942850" w14:textId="5001A32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48DB4DF8"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204AF2D2"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B7FF6E2" w14:textId="77777777" w:rsidTr="00AB0EDD">
        <w:trPr>
          <w:cantSplit/>
          <w:jc w:val="center"/>
        </w:trPr>
        <w:tc>
          <w:tcPr>
            <w:tcW w:w="3748" w:type="dxa"/>
          </w:tcPr>
          <w:p w14:paraId="47A0C049" w14:textId="43960798"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7CFD990B" w14:textId="4F331DBB"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27E523BF"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1C992DD5"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246E04D" w14:textId="77777777" w:rsidTr="00AB0EDD">
        <w:trPr>
          <w:cantSplit/>
          <w:jc w:val="center"/>
        </w:trPr>
        <w:tc>
          <w:tcPr>
            <w:tcW w:w="3748" w:type="dxa"/>
          </w:tcPr>
          <w:p w14:paraId="372EFFEA" w14:textId="3BFD2CF6" w:rsidR="00777239" w:rsidRPr="003E6E07" w:rsidRDefault="00777239" w:rsidP="00E656F4">
            <w:pPr>
              <w:pStyle w:val="TAL"/>
              <w:keepNext w:val="0"/>
              <w:keepLines w:val="0"/>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211C763F" w14:textId="34021065" w:rsidR="00777239" w:rsidRPr="003E6E07" w:rsidRDefault="00777239" w:rsidP="00E656F4">
            <w:pPr>
              <w:pStyle w:val="TAC"/>
              <w:keepNext w:val="0"/>
              <w:keepLines w:val="0"/>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BF1183D"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4B3BD5B2"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5181D8F7" w14:textId="6373797F" w:rsidR="00777239" w:rsidRPr="003E6E07" w:rsidRDefault="00777239" w:rsidP="00E656F4">
            <w:pPr>
              <w:pStyle w:val="TAC"/>
              <w:keepNext w:val="0"/>
              <w:keepLines w:val="0"/>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032" w:type="dxa"/>
            <w:vAlign w:val="center"/>
          </w:tcPr>
          <w:p w14:paraId="7D6D6A9F"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69A04F5E"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4611C1DC" w14:textId="4F73B7C0" w:rsidR="00777239" w:rsidRPr="003E6E07" w:rsidRDefault="00777239" w:rsidP="00E656F4">
            <w:pPr>
              <w:pStyle w:val="TAC"/>
              <w:keepNext w:val="0"/>
              <w:keepLines w:val="0"/>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46438" w:rsidRPr="003E6E07" w14:paraId="36D2A276" w14:textId="77777777" w:rsidTr="00AB0EDD">
        <w:trPr>
          <w:cantSplit/>
          <w:jc w:val="center"/>
        </w:trPr>
        <w:tc>
          <w:tcPr>
            <w:tcW w:w="3748" w:type="dxa"/>
          </w:tcPr>
          <w:p w14:paraId="6417B978" w14:textId="18E05DDD" w:rsidR="00B46438" w:rsidRPr="003E6E07" w:rsidRDefault="00B46438"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1228" w:type="dxa"/>
          </w:tcPr>
          <w:p w14:paraId="7D332614" w14:textId="77777777" w:rsidR="00B46438" w:rsidRPr="003E6E07" w:rsidRDefault="00B46438" w:rsidP="00E656F4">
            <w:pPr>
              <w:pStyle w:val="TAC"/>
              <w:keepNext w:val="0"/>
              <w:keepLines w:val="0"/>
              <w:rPr>
                <w:rFonts w:cs="Arial"/>
                <w:lang w:eastAsia="ja-JP"/>
              </w:rPr>
            </w:pPr>
          </w:p>
        </w:tc>
        <w:tc>
          <w:tcPr>
            <w:tcW w:w="2031" w:type="dxa"/>
            <w:vAlign w:val="center"/>
          </w:tcPr>
          <w:p w14:paraId="2E48C647"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c>
          <w:tcPr>
            <w:tcW w:w="2032" w:type="dxa"/>
            <w:vAlign w:val="center"/>
          </w:tcPr>
          <w:p w14:paraId="38EB52C2"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r>
      <w:tr w:rsidR="00B46438" w:rsidRPr="003E6E07" w14:paraId="6684F7C9" w14:textId="77777777" w:rsidTr="00AB0EDD">
        <w:trPr>
          <w:cantSplit/>
          <w:jc w:val="center"/>
        </w:trPr>
        <w:tc>
          <w:tcPr>
            <w:tcW w:w="3748" w:type="dxa"/>
          </w:tcPr>
          <w:p w14:paraId="49AF555E" w14:textId="110814E5" w:rsidR="00B46438" w:rsidRPr="003E6E07" w:rsidRDefault="00B46438" w:rsidP="00E656F4">
            <w:pPr>
              <w:pStyle w:val="TAL"/>
              <w:keepNext w:val="0"/>
              <w:keepLines w:val="0"/>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1228" w:type="dxa"/>
          </w:tcPr>
          <w:p w14:paraId="666AE272" w14:textId="77777777" w:rsidR="00B46438" w:rsidRPr="003E6E07" w:rsidRDefault="00B46438" w:rsidP="00E656F4">
            <w:pPr>
              <w:pStyle w:val="TAC"/>
              <w:keepNext w:val="0"/>
              <w:keepLines w:val="0"/>
              <w:rPr>
                <w:rFonts w:cs="Arial"/>
                <w:lang w:eastAsia="ja-JP"/>
              </w:rPr>
            </w:pPr>
          </w:p>
        </w:tc>
        <w:tc>
          <w:tcPr>
            <w:tcW w:w="2031" w:type="dxa"/>
            <w:vAlign w:val="center"/>
          </w:tcPr>
          <w:p w14:paraId="2D7E0D73" w14:textId="379B3D8B"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57D6CD0B" w14:textId="3EB108EE"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F0FD26E" w14:textId="77777777" w:rsidTr="00AB0EDD">
        <w:trPr>
          <w:cantSplit/>
          <w:jc w:val="center"/>
        </w:trPr>
        <w:tc>
          <w:tcPr>
            <w:tcW w:w="3748" w:type="dxa"/>
          </w:tcPr>
          <w:p w14:paraId="1622BD3A" w14:textId="450C9BEA" w:rsidR="00B46438" w:rsidRPr="003E6E07" w:rsidRDefault="00B46438" w:rsidP="00E656F4">
            <w:pPr>
              <w:pStyle w:val="TAL"/>
              <w:keepNext w:val="0"/>
              <w:keepLines w:val="0"/>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1228" w:type="dxa"/>
          </w:tcPr>
          <w:p w14:paraId="4DC2206D" w14:textId="77777777" w:rsidR="00B46438" w:rsidRPr="003E6E07" w:rsidRDefault="00B46438" w:rsidP="00E656F4">
            <w:pPr>
              <w:pStyle w:val="TAC"/>
              <w:keepNext w:val="0"/>
              <w:keepLines w:val="0"/>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2B62E4F1"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w:t>
            </w:r>
          </w:p>
        </w:tc>
        <w:tc>
          <w:tcPr>
            <w:tcW w:w="2032" w:type="dxa"/>
            <w:vAlign w:val="center"/>
          </w:tcPr>
          <w:p w14:paraId="0BF5C83F"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33</w:t>
            </w:r>
          </w:p>
        </w:tc>
      </w:tr>
      <w:tr w:rsidR="00B46438" w:rsidRPr="003E6E07" w14:paraId="38EDEEBA" w14:textId="77777777" w:rsidTr="00AB0EDD">
        <w:trPr>
          <w:cantSplit/>
          <w:jc w:val="center"/>
        </w:trPr>
        <w:tc>
          <w:tcPr>
            <w:tcW w:w="9039" w:type="dxa"/>
            <w:gridSpan w:val="4"/>
          </w:tcPr>
          <w:p w14:paraId="4D08B2FB" w14:textId="0D569262" w:rsidR="00B46438" w:rsidRPr="003E6E07" w:rsidRDefault="00AB0EDD" w:rsidP="00E656F4">
            <w:pPr>
              <w:pStyle w:val="TAN"/>
              <w:keepNext w:val="0"/>
              <w:keepLines w:val="0"/>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61C72C1C" w14:textId="40E25BB8" w:rsidR="00B46438" w:rsidRPr="003E6E07" w:rsidRDefault="00AB0EDD" w:rsidP="00E656F4">
            <w:pPr>
              <w:pStyle w:val="TAN"/>
              <w:keepNext w:val="0"/>
              <w:keepLines w:val="0"/>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30079C76">
                <v:shape id="_x0000_i1032" type="#_x0000_t75" style="width:20.5pt;height:19.5pt" o:ole="" fillcolor="window">
                  <v:imagedata r:id="rId8" o:title=""/>
                </v:shape>
                <o:OLEObject Type="Embed" ProgID="Equation.3" ShapeID="_x0000_i1032" DrawAspect="Content" ObjectID="_1798881318" r:id="rId18"/>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30F421B6" w14:textId="1D117A27" w:rsidR="00B46438" w:rsidRPr="003E6E07" w:rsidRDefault="00AB0EDD" w:rsidP="00E656F4">
            <w:pPr>
              <w:pStyle w:val="TAN"/>
              <w:keepNext w:val="0"/>
              <w:keepLines w:val="0"/>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ja-JP"/>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20BE2068" w14:textId="2625B720" w:rsidR="00B46438" w:rsidRPr="003E6E07" w:rsidRDefault="00AB0EDD" w:rsidP="00E656F4">
            <w:pPr>
              <w:pStyle w:val="TAN"/>
              <w:keepNext w:val="0"/>
              <w:keepLines w:val="0"/>
              <w:rPr>
                <w:rFonts w:cs="Arial"/>
                <w:bCs/>
                <w:szCs w:val="16"/>
                <w:lang w:eastAsia="ja-JP"/>
              </w:rPr>
            </w:pPr>
            <w:r w:rsidRPr="003E6E07">
              <w:rPr>
                <w:rFonts w:cs="Arial"/>
                <w:lang w:eastAsia="ja-JP"/>
              </w:rPr>
              <w:t>NOTE 4:</w:t>
            </w:r>
            <w:r w:rsidR="00B46438" w:rsidRPr="003E6E07">
              <w:rPr>
                <w:rFonts w:cs="Arial"/>
                <w:lang w:eastAsia="ja-JP"/>
              </w:rPr>
              <w:tab/>
            </w:r>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p>
        </w:tc>
      </w:tr>
    </w:tbl>
    <w:p w14:paraId="1AEC3136" w14:textId="77777777" w:rsidR="00B46438" w:rsidRPr="003E6E07" w:rsidRDefault="00B46438" w:rsidP="00B46438">
      <w:pPr>
        <w:rPr>
          <w:snapToGrid w:val="0"/>
        </w:rPr>
      </w:pPr>
    </w:p>
    <w:p w14:paraId="72289DB6" w14:textId="77777777" w:rsidR="00B46438" w:rsidRPr="003E6E07" w:rsidRDefault="00B46438" w:rsidP="00B46438">
      <w:pPr>
        <w:pStyle w:val="TH"/>
      </w:pPr>
      <w:r w:rsidRPr="003E6E07">
        <w:rPr>
          <w:rFonts w:cs="v4.2.0"/>
        </w:rPr>
        <w:lastRenderedPageBreak/>
        <w:t xml:space="preserve">Table </w:t>
      </w:r>
      <w:r w:rsidRPr="003E6E07">
        <w:t xml:space="preserve">7.4.2.5-2 </w:t>
      </w:r>
      <w:r w:rsidRPr="003E6E07">
        <w:rPr>
          <w:rFonts w:cs="v4.2.0"/>
        </w:rPr>
        <w:t xml:space="preserve">: </w:t>
      </w:r>
      <w:r w:rsidRPr="003E6E07">
        <w:rPr>
          <w:rFonts w:cs="v4.2.0"/>
          <w:lang w:eastAsia="zh-CN"/>
        </w:rPr>
        <w:t>DRX</w:t>
      </w:r>
      <w:r w:rsidRPr="003E6E07">
        <w:rPr>
          <w:rFonts w:cs="v4.2.0"/>
        </w:rPr>
        <w:t xml:space="preserve">-Configuration for </w:t>
      </w:r>
      <w:r w:rsidRPr="003E6E07">
        <w:t>E-UTRAN TDD-TDD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0E344D6A" w14:textId="77777777" w:rsidTr="00AB0EDD">
        <w:trPr>
          <w:jc w:val="center"/>
        </w:trPr>
        <w:tc>
          <w:tcPr>
            <w:tcW w:w="3345" w:type="dxa"/>
            <w:vMerge w:val="restart"/>
            <w:vAlign w:val="center"/>
          </w:tcPr>
          <w:p w14:paraId="1B3738B2"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3086B598"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3AF15326"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570FA4DB"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42506DF0" w14:textId="77777777" w:rsidTr="00AB0EDD">
        <w:trPr>
          <w:jc w:val="center"/>
        </w:trPr>
        <w:tc>
          <w:tcPr>
            <w:tcW w:w="3345" w:type="dxa"/>
            <w:vMerge/>
            <w:vAlign w:val="center"/>
          </w:tcPr>
          <w:p w14:paraId="078A858C" w14:textId="77777777" w:rsidR="00B46438" w:rsidRPr="003E6E07" w:rsidRDefault="00B46438" w:rsidP="005E6F01">
            <w:pPr>
              <w:pStyle w:val="TAH"/>
              <w:rPr>
                <w:rFonts w:cs="Arial"/>
                <w:lang w:eastAsia="ja-JP"/>
              </w:rPr>
            </w:pPr>
          </w:p>
        </w:tc>
        <w:tc>
          <w:tcPr>
            <w:tcW w:w="1021" w:type="dxa"/>
          </w:tcPr>
          <w:p w14:paraId="6831FB83"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608ABE82"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45BB6CF9" w14:textId="77777777" w:rsidR="00B46438" w:rsidRPr="003E6E07" w:rsidRDefault="00B46438" w:rsidP="005E6F01">
            <w:pPr>
              <w:pStyle w:val="TAC"/>
              <w:rPr>
                <w:rFonts w:cs="Arial"/>
                <w:lang w:eastAsia="ja-JP"/>
              </w:rPr>
            </w:pPr>
          </w:p>
        </w:tc>
      </w:tr>
      <w:tr w:rsidR="00B46438" w:rsidRPr="003E6E07" w14:paraId="79512D52" w14:textId="77777777" w:rsidTr="00AB0EDD">
        <w:trPr>
          <w:jc w:val="center"/>
        </w:trPr>
        <w:tc>
          <w:tcPr>
            <w:tcW w:w="3345" w:type="dxa"/>
            <w:vAlign w:val="center"/>
          </w:tcPr>
          <w:p w14:paraId="22967618" w14:textId="77777777" w:rsidR="00B46438" w:rsidRPr="003E6E07" w:rsidRDefault="00B46438" w:rsidP="00B46438">
            <w:pPr>
              <w:pStyle w:val="TAL"/>
              <w:rPr>
                <w:lang w:eastAsia="ja-JP"/>
              </w:rPr>
            </w:pPr>
            <w:r w:rsidRPr="003E6E07">
              <w:rPr>
                <w:lang w:eastAsia="ja-JP"/>
              </w:rPr>
              <w:t>onDurationTimer</w:t>
            </w:r>
          </w:p>
        </w:tc>
        <w:tc>
          <w:tcPr>
            <w:tcW w:w="1021" w:type="dxa"/>
          </w:tcPr>
          <w:p w14:paraId="013D2B66"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22B68FC5"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50B63662" w14:textId="1A3ECD17"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7CEBED4F" w14:textId="77777777" w:rsidTr="00AB0EDD">
        <w:trPr>
          <w:jc w:val="center"/>
        </w:trPr>
        <w:tc>
          <w:tcPr>
            <w:tcW w:w="3345" w:type="dxa"/>
            <w:vAlign w:val="center"/>
          </w:tcPr>
          <w:p w14:paraId="3A449189" w14:textId="338BF99C" w:rsidR="00B46438" w:rsidRPr="003E6E07" w:rsidRDefault="00B46438" w:rsidP="00B46438">
            <w:pPr>
              <w:pStyle w:val="TAL"/>
              <w:rPr>
                <w:vertAlign w:val="superscript"/>
                <w:lang w:eastAsia="ja-JP"/>
              </w:rPr>
            </w:pPr>
            <w:r w:rsidRPr="003E6E07">
              <w:rPr>
                <w:lang w:eastAsia="ja-JP"/>
              </w:rPr>
              <w:t>drx-InactivityTimer</w:t>
            </w:r>
            <w:r w:rsidRPr="003E6E07">
              <w:rPr>
                <w:vertAlign w:val="superscript"/>
                <w:lang w:eastAsia="ja-JP"/>
              </w:rPr>
              <w:t>Note</w:t>
            </w:r>
          </w:p>
        </w:tc>
        <w:tc>
          <w:tcPr>
            <w:tcW w:w="1021" w:type="dxa"/>
          </w:tcPr>
          <w:p w14:paraId="738FFA3A"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757F6B84"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344CAF40" w14:textId="77777777" w:rsidR="00B46438" w:rsidRPr="003E6E07" w:rsidRDefault="00B46438" w:rsidP="005E6F01">
            <w:pPr>
              <w:pStyle w:val="TAC"/>
              <w:rPr>
                <w:rFonts w:cs="Arial"/>
                <w:lang w:eastAsia="ja-JP"/>
              </w:rPr>
            </w:pPr>
          </w:p>
        </w:tc>
      </w:tr>
      <w:tr w:rsidR="00B46438" w:rsidRPr="003E6E07" w14:paraId="061A4772" w14:textId="77777777" w:rsidTr="00AB0EDD">
        <w:trPr>
          <w:jc w:val="center"/>
        </w:trPr>
        <w:tc>
          <w:tcPr>
            <w:tcW w:w="3345" w:type="dxa"/>
            <w:vAlign w:val="center"/>
          </w:tcPr>
          <w:p w14:paraId="01FBDF59" w14:textId="77777777" w:rsidR="00B46438" w:rsidRPr="003E6E07" w:rsidRDefault="00B46438" w:rsidP="00B46438">
            <w:pPr>
              <w:pStyle w:val="TAL"/>
              <w:rPr>
                <w:lang w:eastAsia="ja-JP"/>
              </w:rPr>
            </w:pPr>
            <w:r w:rsidRPr="003E6E07">
              <w:rPr>
                <w:lang w:eastAsia="ja-JP"/>
              </w:rPr>
              <w:t>drx-RetransmissionTimer</w:t>
            </w:r>
          </w:p>
        </w:tc>
        <w:tc>
          <w:tcPr>
            <w:tcW w:w="1021" w:type="dxa"/>
          </w:tcPr>
          <w:p w14:paraId="36B3FF52"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3256CA2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46961116" w14:textId="77777777" w:rsidR="00B46438" w:rsidRPr="003E6E07" w:rsidRDefault="00B46438" w:rsidP="005E6F01">
            <w:pPr>
              <w:pStyle w:val="TAC"/>
              <w:rPr>
                <w:rFonts w:cs="Arial"/>
                <w:lang w:eastAsia="ja-JP"/>
              </w:rPr>
            </w:pPr>
          </w:p>
        </w:tc>
      </w:tr>
      <w:tr w:rsidR="00B46438" w:rsidRPr="003E6E07" w14:paraId="3D9D566B" w14:textId="77777777" w:rsidTr="00AB0EDD">
        <w:trPr>
          <w:jc w:val="center"/>
        </w:trPr>
        <w:tc>
          <w:tcPr>
            <w:tcW w:w="3345" w:type="dxa"/>
            <w:vAlign w:val="center"/>
          </w:tcPr>
          <w:p w14:paraId="39339AB6" w14:textId="77777777" w:rsidR="00B46438" w:rsidRPr="003E6E07" w:rsidRDefault="00B46438" w:rsidP="00B46438">
            <w:pPr>
              <w:pStyle w:val="TAL"/>
              <w:rPr>
                <w:vertAlign w:val="superscript"/>
                <w:lang w:eastAsia="ja-JP"/>
              </w:rPr>
            </w:pPr>
            <w:r w:rsidRPr="003E6E07">
              <w:rPr>
                <w:lang w:eastAsia="ja-JP"/>
              </w:rPr>
              <w:t>longDRX-CycleStartOffset</w:t>
            </w:r>
          </w:p>
        </w:tc>
        <w:tc>
          <w:tcPr>
            <w:tcW w:w="1021" w:type="dxa"/>
          </w:tcPr>
          <w:p w14:paraId="0BC2F7BC"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51A6A2F0"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00C5C182" w14:textId="77777777" w:rsidR="00B46438" w:rsidRPr="003E6E07" w:rsidRDefault="00B46438" w:rsidP="005E6F01">
            <w:pPr>
              <w:pStyle w:val="TAC"/>
              <w:rPr>
                <w:rFonts w:cs="Arial"/>
                <w:lang w:eastAsia="ja-JP"/>
              </w:rPr>
            </w:pPr>
          </w:p>
        </w:tc>
      </w:tr>
      <w:tr w:rsidR="00B46438" w:rsidRPr="003E6E07" w14:paraId="7DA68949" w14:textId="77777777" w:rsidTr="00AB0EDD">
        <w:trPr>
          <w:jc w:val="center"/>
        </w:trPr>
        <w:tc>
          <w:tcPr>
            <w:tcW w:w="3345" w:type="dxa"/>
            <w:vAlign w:val="center"/>
          </w:tcPr>
          <w:p w14:paraId="58091792" w14:textId="77777777" w:rsidR="00B46438" w:rsidRPr="003E6E07" w:rsidRDefault="00B46438" w:rsidP="00B46438">
            <w:pPr>
              <w:pStyle w:val="TAL"/>
              <w:rPr>
                <w:lang w:eastAsia="ja-JP"/>
              </w:rPr>
            </w:pPr>
            <w:r w:rsidRPr="003E6E07">
              <w:rPr>
                <w:lang w:eastAsia="ja-JP"/>
              </w:rPr>
              <w:t>shortDRX</w:t>
            </w:r>
          </w:p>
        </w:tc>
        <w:tc>
          <w:tcPr>
            <w:tcW w:w="1021" w:type="dxa"/>
          </w:tcPr>
          <w:p w14:paraId="6FDA1307"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1C18EF54"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03A21FB1" w14:textId="77777777" w:rsidR="00B46438" w:rsidRPr="003E6E07" w:rsidRDefault="00B46438" w:rsidP="005E6F01">
            <w:pPr>
              <w:pStyle w:val="TAC"/>
              <w:rPr>
                <w:rFonts w:cs="Arial"/>
                <w:lang w:eastAsia="ja-JP"/>
              </w:rPr>
            </w:pPr>
          </w:p>
        </w:tc>
      </w:tr>
      <w:tr w:rsidR="00B46438" w:rsidRPr="003E6E07" w14:paraId="531383EF" w14:textId="77777777" w:rsidTr="00AB0EDD">
        <w:trPr>
          <w:jc w:val="center"/>
        </w:trPr>
        <w:tc>
          <w:tcPr>
            <w:tcW w:w="8448" w:type="dxa"/>
            <w:gridSpan w:val="4"/>
            <w:vAlign w:val="center"/>
          </w:tcPr>
          <w:p w14:paraId="78EDBA5D" w14:textId="1BF3B369"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PCell</w:t>
            </w:r>
          </w:p>
        </w:tc>
      </w:tr>
    </w:tbl>
    <w:p w14:paraId="2EB9554C" w14:textId="77777777" w:rsidR="00B46438" w:rsidRPr="003E6E07" w:rsidRDefault="00B46438" w:rsidP="00B46438"/>
    <w:p w14:paraId="170A068D" w14:textId="77777777" w:rsidR="00B46438" w:rsidRPr="003E6E07" w:rsidRDefault="00B46438" w:rsidP="00B46438">
      <w:r w:rsidRPr="003E6E07">
        <w:t xml:space="preserve">The UE shall be continuously scheduled in PCell during the entire length of T1. UE shall not be scheduled in PSCell during T1. During the time duration T1 the UE shall transmit at </w:t>
      </w:r>
      <w:r w:rsidR="00613A41" w:rsidRPr="003E6E07">
        <w:t>least</w:t>
      </w:r>
      <w:r w:rsidRPr="003E6E07">
        <w:t xml:space="preserve"> 99% of ACK/NACK on PCell.</w:t>
      </w:r>
    </w:p>
    <w:p w14:paraId="76A9FCB3" w14:textId="77777777" w:rsidR="00B46438" w:rsidRPr="003E6E07" w:rsidRDefault="00B46438" w:rsidP="00B46438">
      <w:r w:rsidRPr="003E6E07">
        <w:t xml:space="preserve">The UE shall not miss transmitting two </w:t>
      </w:r>
      <w:r w:rsidR="00613A41" w:rsidRPr="003E6E07">
        <w:t>consecutive</w:t>
      </w:r>
      <w:r w:rsidRPr="003E6E07">
        <w:t xml:space="preserve"> ACK/NACK.</w:t>
      </w:r>
    </w:p>
    <w:p w14:paraId="7250690B" w14:textId="77777777" w:rsidR="00B46438" w:rsidRPr="003E6E07" w:rsidRDefault="00B46438" w:rsidP="00B46438">
      <w:r w:rsidRPr="003E6E07">
        <w:t>The rate of correct events observed during repeated tests shall be at least 90%.</w:t>
      </w:r>
    </w:p>
    <w:p w14:paraId="11DABB51" w14:textId="77777777" w:rsidR="00A81CF4" w:rsidRPr="003E6E07" w:rsidRDefault="00A81CF4" w:rsidP="00A81CF4">
      <w:pPr>
        <w:pStyle w:val="Heading3"/>
      </w:pPr>
      <w:r w:rsidRPr="003E6E07">
        <w:t>7.4.3</w:t>
      </w:r>
      <w:r w:rsidRPr="003E6E07">
        <w:tab/>
      </w:r>
      <w:r w:rsidRPr="003E6E07">
        <w:rPr>
          <w:lang w:eastAsia="zh-CN"/>
        </w:rPr>
        <w:t>E-UTRAN FDD-FDD Interruption at transitions between active and non-active during DRX in asynchronous dual connectivity</w:t>
      </w:r>
    </w:p>
    <w:p w14:paraId="0F50D0B2" w14:textId="77777777" w:rsidR="00A81CF4" w:rsidRPr="003E6E07" w:rsidRDefault="00A81CF4" w:rsidP="00A81CF4">
      <w:pPr>
        <w:pStyle w:val="Heading4"/>
      </w:pPr>
      <w:r w:rsidRPr="003E6E07">
        <w:t>7.4.3</w:t>
      </w:r>
      <w:r w:rsidRPr="003E6E07">
        <w:rPr>
          <w:lang w:eastAsia="zh-CN"/>
        </w:rPr>
        <w:t>.1</w:t>
      </w:r>
      <w:r w:rsidRPr="003E6E07">
        <w:rPr>
          <w:lang w:eastAsia="zh-CN"/>
        </w:rPr>
        <w:tab/>
      </w:r>
      <w:r w:rsidRPr="003E6E07">
        <w:t>Test Purpose</w:t>
      </w:r>
    </w:p>
    <w:p w14:paraId="2A62EDF8" w14:textId="5F6368AA" w:rsidR="00A81CF4" w:rsidRPr="003E6E07" w:rsidRDefault="00A81CF4" w:rsidP="00A81CF4">
      <w:pPr>
        <w:rPr>
          <w:lang w:eastAsia="zh-CN"/>
        </w:rPr>
      </w:pPr>
      <w:r w:rsidRPr="003E6E07">
        <w:rPr>
          <w:lang w:eastAsia="zh-CN"/>
        </w:rPr>
        <w:t xml:space="preserve">The purpose of this test is to verify that the UE fulfils the requirement on interruptions on PCell at transitions between active and non-active during DRX </w:t>
      </w:r>
      <w:r w:rsidR="00AB0EDD" w:rsidRPr="003E6E07">
        <w:rPr>
          <w:lang w:eastAsia="zh-CN"/>
        </w:rPr>
        <w:t>in 3GPP TS</w:t>
      </w:r>
      <w:r w:rsidRPr="003E6E07">
        <w:rPr>
          <w:lang w:eastAsia="zh-CN"/>
        </w:rPr>
        <w:t>36.133</w:t>
      </w:r>
      <w:r w:rsidR="00AB0EDD" w:rsidRPr="003E6E07">
        <w:rPr>
          <w:lang w:eastAsia="zh-CN"/>
        </w:rPr>
        <w:t>,</w:t>
      </w:r>
      <w:r w:rsidRPr="003E6E07">
        <w:rPr>
          <w:lang w:eastAsia="zh-CN"/>
        </w:rPr>
        <w:t xml:space="preserve"> </w:t>
      </w:r>
      <w:r w:rsidR="00AB0EDD" w:rsidRPr="003E6E07">
        <w:rPr>
          <w:lang w:eastAsia="zh-CN"/>
        </w:rPr>
        <w:t>clause</w:t>
      </w:r>
      <w:r w:rsidRPr="003E6E07">
        <w:rPr>
          <w:lang w:eastAsia="zh-CN"/>
        </w:rPr>
        <w:t xml:space="preserve"> 7.12.2.</w:t>
      </w:r>
    </w:p>
    <w:p w14:paraId="30500A80" w14:textId="77777777" w:rsidR="00A81CF4" w:rsidRPr="003E6E07" w:rsidRDefault="00A81CF4" w:rsidP="00A81CF4">
      <w:pPr>
        <w:pStyle w:val="Heading4"/>
        <w:rPr>
          <w:snapToGrid w:val="0"/>
        </w:rPr>
      </w:pPr>
      <w:r w:rsidRPr="003E6E07">
        <w:rPr>
          <w:snapToGrid w:val="0"/>
        </w:rPr>
        <w:t>7.4.3.2</w:t>
      </w:r>
      <w:r w:rsidRPr="003E6E07">
        <w:rPr>
          <w:snapToGrid w:val="0"/>
        </w:rPr>
        <w:tab/>
        <w:t>Test Applicability</w:t>
      </w:r>
    </w:p>
    <w:p w14:paraId="09AFAE50" w14:textId="77777777" w:rsidR="00A81CF4" w:rsidRPr="003E6E07" w:rsidRDefault="00777239" w:rsidP="00A81CF4">
      <w:pPr>
        <w:rPr>
          <w:lang w:eastAsia="zh-CN"/>
        </w:rPr>
      </w:pPr>
      <w:r w:rsidRPr="003E6E07">
        <w:t>This test applies to all types of E-UTRA FDD UE release 12 and forward that supports Dual Connectivity. Applicability requires support for FGI bit 5.</w:t>
      </w:r>
    </w:p>
    <w:p w14:paraId="33BEF66D" w14:textId="77777777" w:rsidR="00A81CF4" w:rsidRPr="003E6E07" w:rsidRDefault="00A81CF4" w:rsidP="00A81CF4">
      <w:pPr>
        <w:pStyle w:val="Heading4"/>
        <w:rPr>
          <w:snapToGrid w:val="0"/>
        </w:rPr>
      </w:pPr>
      <w:r w:rsidRPr="003E6E07">
        <w:rPr>
          <w:snapToGrid w:val="0"/>
        </w:rPr>
        <w:t>7.4.3.3</w:t>
      </w:r>
      <w:r w:rsidRPr="003E6E07">
        <w:rPr>
          <w:snapToGrid w:val="0"/>
        </w:rPr>
        <w:tab/>
        <w:t>Minimum Conformance Requirement</w:t>
      </w:r>
    </w:p>
    <w:p w14:paraId="40007263" w14:textId="0A3382E0" w:rsidR="00A81CF4" w:rsidRPr="003E6E07" w:rsidRDefault="00777239" w:rsidP="00A81CF4">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AB0EDD" w:rsidRPr="003E6E07">
        <w:rPr>
          <w:lang w:eastAsia="zh-CN"/>
        </w:rPr>
        <w:t> </w:t>
      </w:r>
      <w:r w:rsidRPr="003E6E07">
        <w:rPr>
          <w:lang w:eastAsia="zh-CN"/>
        </w:rPr>
        <w:t>% probability of missed ACK/NACK when the configured PSCell DRX cycle is less than 640 ms, and 0.625</w:t>
      </w:r>
      <w:r w:rsidR="00AB0EDD" w:rsidRPr="003E6E07">
        <w:rPr>
          <w:lang w:eastAsia="zh-CN"/>
        </w:rPr>
        <w:t> </w:t>
      </w:r>
      <w:r w:rsidRPr="003E6E07">
        <w:rPr>
          <w:lang w:eastAsia="zh-CN"/>
        </w:rPr>
        <w:t>% probability of missed ACK/NACK is allowed when the configured PSCell DRX cycle is 640 ms or longer. Each interruption shall not exceed 1 subframe.</w:t>
      </w:r>
    </w:p>
    <w:p w14:paraId="6C31220B" w14:textId="77777777" w:rsidR="00A81CF4" w:rsidRPr="003E6E07" w:rsidRDefault="00A81CF4" w:rsidP="00A81CF4">
      <w:pPr>
        <w:pStyle w:val="Heading4"/>
        <w:rPr>
          <w:snapToGrid w:val="0"/>
        </w:rPr>
      </w:pPr>
      <w:r w:rsidRPr="003E6E07">
        <w:rPr>
          <w:snapToGrid w:val="0"/>
        </w:rPr>
        <w:t>7.4.3.4</w:t>
      </w:r>
      <w:r w:rsidRPr="003E6E07">
        <w:rPr>
          <w:snapToGrid w:val="0"/>
        </w:rPr>
        <w:tab/>
        <w:t>Test Description</w:t>
      </w:r>
    </w:p>
    <w:p w14:paraId="33F3F748" w14:textId="77777777" w:rsidR="00777239" w:rsidRPr="003E6E07" w:rsidRDefault="00777239" w:rsidP="00777239">
      <w:pPr>
        <w:pStyle w:val="Heading5"/>
      </w:pPr>
      <w:r w:rsidRPr="003E6E07">
        <w:rPr>
          <w:rFonts w:eastAsia="PMingLiU"/>
          <w:lang w:eastAsia="zh-TW"/>
        </w:rPr>
        <w:t>7.4.3.4.1</w:t>
      </w:r>
      <w:r w:rsidRPr="003E6E07">
        <w:rPr>
          <w:rFonts w:eastAsia="PMingLiU"/>
          <w:lang w:eastAsia="zh-TW"/>
        </w:rPr>
        <w:tab/>
        <w:t>Initial conditions</w:t>
      </w:r>
    </w:p>
    <w:p w14:paraId="31626597" w14:textId="721786B8" w:rsidR="00777239" w:rsidRPr="003E6E07" w:rsidRDefault="00777239" w:rsidP="00777239">
      <w:r w:rsidRPr="003E6E07">
        <w:t xml:space="preserve">Test Environment: Normal, as defined </w:t>
      </w:r>
      <w:r w:rsidR="00AB0EDD" w:rsidRPr="003E6E07">
        <w:t>in 3GPP TS</w:t>
      </w:r>
      <w:r w:rsidRPr="003E6E07">
        <w:t xml:space="preserve"> 36.508 [7] clause 4.1.</w:t>
      </w:r>
    </w:p>
    <w:p w14:paraId="26E022EE" w14:textId="03924091" w:rsidR="00777239" w:rsidRPr="003E6E07" w:rsidRDefault="00777239" w:rsidP="00777239">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FA8CC77" w14:textId="08091932" w:rsidR="00777239" w:rsidRPr="003E6E07" w:rsidRDefault="00777239" w:rsidP="00777239">
      <w:r w:rsidRPr="003E6E07">
        <w:t>Channel Bandwidth to be tested: The largest aggregated bandwidth combination supported by UE from Table</w:t>
      </w:r>
      <w:r w:rsidR="00AB0EDD" w:rsidRPr="003E6E07">
        <w:t> </w:t>
      </w:r>
      <w:r w:rsidRPr="003E6E07">
        <w:t>7.4.3.5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p>
    <w:p w14:paraId="09B8E06D" w14:textId="245994E5" w:rsidR="00777239" w:rsidRPr="003E6E07" w:rsidRDefault="00777239" w:rsidP="00777239">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14867E5B" w14:textId="77777777" w:rsidR="00777239" w:rsidRPr="003E6E07" w:rsidRDefault="00777239" w:rsidP="00777239">
      <w:pPr>
        <w:pStyle w:val="B1"/>
      </w:pPr>
      <w:r w:rsidRPr="003E6E07">
        <w:t>2.</w:t>
      </w:r>
      <w:r w:rsidRPr="003E6E07">
        <w:tab/>
        <w:t>The general test parameter settings are set up according to Table 7.4.3.4.1-1.</w:t>
      </w:r>
    </w:p>
    <w:p w14:paraId="06AA2AD9" w14:textId="77777777" w:rsidR="00777239" w:rsidRPr="003E6E07" w:rsidRDefault="00777239" w:rsidP="00777239">
      <w:pPr>
        <w:pStyle w:val="B1"/>
      </w:pPr>
      <w:r w:rsidRPr="003E6E07">
        <w:t>3.</w:t>
      </w:r>
      <w:r w:rsidRPr="003E6E07">
        <w:tab/>
        <w:t>Propagation conditions are set according to Annex B clauses B.0.</w:t>
      </w:r>
    </w:p>
    <w:p w14:paraId="493A8CBD" w14:textId="77777777" w:rsidR="00777239" w:rsidRPr="003E6E07" w:rsidRDefault="00777239" w:rsidP="00777239">
      <w:pPr>
        <w:pStyle w:val="B1"/>
      </w:pPr>
      <w:r w:rsidRPr="003E6E07">
        <w:t>4.</w:t>
      </w:r>
      <w:r w:rsidRPr="003E6E07">
        <w:tab/>
        <w:t>Message contents are defined in clause 7.4.3.4.3.</w:t>
      </w:r>
    </w:p>
    <w:p w14:paraId="66361A8E" w14:textId="77777777" w:rsidR="00777239" w:rsidRPr="003E6E07" w:rsidRDefault="00777239" w:rsidP="00777239">
      <w:pPr>
        <w:pStyle w:val="B1"/>
        <w:rPr>
          <w:rFonts w:cs="v3.7.0"/>
        </w:rPr>
      </w:pPr>
      <w:r w:rsidRPr="003E6E07">
        <w:lastRenderedPageBreak/>
        <w:t>5.</w:t>
      </w:r>
      <w:r w:rsidRPr="003E6E07">
        <w:tab/>
        <w:t>There are two E-UTRA FDD carriers and two cells in the test. Cell 1 is PCell on the primary component carrier, Cell 2 is PSCell on the secondary component carrier, Cell 1 is the cell used for connection setup with the power levels set according to Annex C.0 and C.1 for this test.</w:t>
      </w:r>
    </w:p>
    <w:p w14:paraId="44A5A901" w14:textId="77777777" w:rsidR="00777239" w:rsidRPr="003E6E07" w:rsidRDefault="00777239" w:rsidP="00777239">
      <w:pPr>
        <w:pStyle w:val="TH"/>
      </w:pPr>
      <w:r w:rsidRPr="003E6E07">
        <w:rPr>
          <w:rFonts w:cs="v4.2.0"/>
        </w:rPr>
        <w:t xml:space="preserve">Table </w:t>
      </w:r>
      <w:r w:rsidRPr="003E6E07">
        <w:t>7.4.3.4.1-1</w:t>
      </w:r>
      <w:r w:rsidRPr="003E6E07">
        <w:rPr>
          <w:rFonts w:cs="v4.2.0"/>
        </w:rPr>
        <w:t xml:space="preserve">: General test parameters for </w:t>
      </w:r>
      <w:r w:rsidRPr="003E6E07">
        <w:t xml:space="preserve">E-UTRAN FDD-FDD DC interruption at transitions between active and non-active during DRX in asynchronous </w:t>
      </w:r>
      <w:r w:rsidRPr="003E6E07">
        <w:rPr>
          <w:lang w:eastAsia="zh-CN"/>
        </w:rPr>
        <w:t>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843"/>
        <w:gridCol w:w="4627"/>
      </w:tblGrid>
      <w:tr w:rsidR="00777239" w:rsidRPr="003E6E07" w14:paraId="570AC1F8" w14:textId="77777777" w:rsidTr="00AB0EDD">
        <w:trPr>
          <w:cantSplit/>
          <w:jc w:val="center"/>
        </w:trPr>
        <w:tc>
          <w:tcPr>
            <w:tcW w:w="2518" w:type="dxa"/>
          </w:tcPr>
          <w:p w14:paraId="22516907" w14:textId="77777777" w:rsidR="00777239" w:rsidRPr="003E6E07" w:rsidRDefault="00777239" w:rsidP="006B2C15">
            <w:pPr>
              <w:pStyle w:val="TAH"/>
              <w:rPr>
                <w:rFonts w:cs="Arial"/>
                <w:lang w:eastAsia="ja-JP"/>
              </w:rPr>
            </w:pPr>
            <w:r w:rsidRPr="003E6E07">
              <w:rPr>
                <w:rFonts w:cs="Arial"/>
                <w:lang w:eastAsia="ja-JP"/>
              </w:rPr>
              <w:t>Parameter</w:t>
            </w:r>
          </w:p>
        </w:tc>
        <w:tc>
          <w:tcPr>
            <w:tcW w:w="709" w:type="dxa"/>
          </w:tcPr>
          <w:p w14:paraId="2836E6F8" w14:textId="77777777" w:rsidR="00777239" w:rsidRPr="003E6E07" w:rsidRDefault="00777239" w:rsidP="006B2C15">
            <w:pPr>
              <w:pStyle w:val="TAH"/>
              <w:rPr>
                <w:rFonts w:cs="Arial"/>
                <w:lang w:eastAsia="ja-JP"/>
              </w:rPr>
            </w:pPr>
            <w:r w:rsidRPr="003E6E07">
              <w:rPr>
                <w:rFonts w:cs="Arial"/>
                <w:lang w:eastAsia="ja-JP"/>
              </w:rPr>
              <w:t>Unit</w:t>
            </w:r>
          </w:p>
        </w:tc>
        <w:tc>
          <w:tcPr>
            <w:tcW w:w="1843" w:type="dxa"/>
          </w:tcPr>
          <w:p w14:paraId="5D477F20" w14:textId="77777777" w:rsidR="00777239" w:rsidRPr="003E6E07" w:rsidRDefault="00777239" w:rsidP="006B2C15">
            <w:pPr>
              <w:pStyle w:val="TAH"/>
              <w:rPr>
                <w:rFonts w:cs="Arial"/>
                <w:lang w:eastAsia="ja-JP"/>
              </w:rPr>
            </w:pPr>
            <w:r w:rsidRPr="003E6E07">
              <w:rPr>
                <w:rFonts w:cs="Arial"/>
                <w:lang w:eastAsia="ja-JP"/>
              </w:rPr>
              <w:t>Value</w:t>
            </w:r>
          </w:p>
        </w:tc>
        <w:tc>
          <w:tcPr>
            <w:tcW w:w="4627" w:type="dxa"/>
          </w:tcPr>
          <w:p w14:paraId="1AE4CFF6"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3CF95B50" w14:textId="77777777" w:rsidTr="00AB0EDD">
        <w:trPr>
          <w:cantSplit/>
          <w:jc w:val="center"/>
        </w:trPr>
        <w:tc>
          <w:tcPr>
            <w:tcW w:w="2518" w:type="dxa"/>
          </w:tcPr>
          <w:p w14:paraId="52C02A5F" w14:textId="586DDE35" w:rsidR="00777239" w:rsidRPr="003E6E07" w:rsidRDefault="00777239" w:rsidP="006B2C15">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09" w:type="dxa"/>
          </w:tcPr>
          <w:p w14:paraId="31267234" w14:textId="77777777" w:rsidR="00777239" w:rsidRPr="003E6E07" w:rsidRDefault="00777239" w:rsidP="006B2C15">
            <w:pPr>
              <w:pStyle w:val="TAC"/>
              <w:rPr>
                <w:rFonts w:cs="Arial"/>
                <w:lang w:eastAsia="ja-JP"/>
              </w:rPr>
            </w:pPr>
          </w:p>
        </w:tc>
        <w:tc>
          <w:tcPr>
            <w:tcW w:w="1843" w:type="dxa"/>
            <w:vAlign w:val="center"/>
          </w:tcPr>
          <w:p w14:paraId="2AF7F9C0" w14:textId="3503563A" w:rsidR="00777239" w:rsidRPr="003E6E07" w:rsidRDefault="00777239" w:rsidP="006B2C15">
            <w:pPr>
              <w:pStyle w:val="TAC"/>
              <w:rPr>
                <w:rFonts w:cs="Arial"/>
                <w:lang w:eastAsia="zh-CN"/>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27" w:type="dxa"/>
          </w:tcPr>
          <w:p w14:paraId="063511D2" w14:textId="34FBDBDA" w:rsidR="00777239" w:rsidRPr="003E6E07" w:rsidRDefault="00777239" w:rsidP="006B2C15">
            <w:pPr>
              <w:pStyle w:val="TAL"/>
              <w:rPr>
                <w:rFonts w:cs="Arial"/>
                <w:lang w:eastAsia="ja-JP"/>
              </w:rPr>
            </w:pPr>
            <w:r w:rsidRPr="003E6E07">
              <w:rPr>
                <w:rFonts w:cs="Arial"/>
                <w:lang w:eastAsia="zh-CN"/>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777239" w:rsidRPr="003E6E07" w14:paraId="2435B505" w14:textId="77777777" w:rsidTr="00AB0EDD">
        <w:trPr>
          <w:cantSplit/>
          <w:jc w:val="center"/>
        </w:trPr>
        <w:tc>
          <w:tcPr>
            <w:tcW w:w="2518" w:type="dxa"/>
          </w:tcPr>
          <w:p w14:paraId="4530E47A" w14:textId="2992E829" w:rsidR="00777239" w:rsidRPr="003E6E07" w:rsidRDefault="00777239" w:rsidP="006B2C15">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709" w:type="dxa"/>
          </w:tcPr>
          <w:p w14:paraId="7FBA030B" w14:textId="77777777" w:rsidR="00777239" w:rsidRPr="003E6E07" w:rsidRDefault="00777239" w:rsidP="006B2C15">
            <w:pPr>
              <w:pStyle w:val="TAC"/>
              <w:rPr>
                <w:rFonts w:cs="Arial"/>
                <w:lang w:eastAsia="ja-JP"/>
              </w:rPr>
            </w:pPr>
          </w:p>
        </w:tc>
        <w:tc>
          <w:tcPr>
            <w:tcW w:w="1843" w:type="dxa"/>
            <w:vAlign w:val="center"/>
          </w:tcPr>
          <w:p w14:paraId="1E13BE53" w14:textId="5F78C102" w:rsidR="00777239" w:rsidRPr="003E6E07" w:rsidRDefault="00777239" w:rsidP="006B2C15">
            <w:pPr>
              <w:pStyle w:val="TAC"/>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Cell</w:t>
            </w:r>
            <w:r w:rsidR="00AB0EDD" w:rsidRPr="003E6E07">
              <w:rPr>
                <w:rFonts w:cs="Arial"/>
                <w:lang w:eastAsia="zh-CN"/>
              </w:rPr>
              <w:t xml:space="preserve"> </w:t>
            </w:r>
            <w:r w:rsidRPr="003E6E07">
              <w:rPr>
                <w:rFonts w:cs="Arial"/>
                <w:lang w:eastAsia="zh-CN"/>
              </w:rPr>
              <w:t>2</w:t>
            </w:r>
          </w:p>
        </w:tc>
        <w:tc>
          <w:tcPr>
            <w:tcW w:w="4627" w:type="dxa"/>
          </w:tcPr>
          <w:p w14:paraId="76793D68" w14:textId="4602618C" w:rsidR="00777239" w:rsidRPr="003E6E07" w:rsidRDefault="00777239" w:rsidP="006B2C15">
            <w:pPr>
              <w:pStyle w:val="TAL"/>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and</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777239" w:rsidRPr="003E6E07" w14:paraId="16C7C07C" w14:textId="77777777" w:rsidTr="00AB0EDD">
        <w:trPr>
          <w:cantSplit/>
          <w:jc w:val="center"/>
        </w:trPr>
        <w:tc>
          <w:tcPr>
            <w:tcW w:w="2518" w:type="dxa"/>
          </w:tcPr>
          <w:p w14:paraId="3B6E4C92" w14:textId="14031619" w:rsidR="00777239" w:rsidRPr="003E6E07" w:rsidRDefault="00777239" w:rsidP="006B2C15">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709" w:type="dxa"/>
          </w:tcPr>
          <w:p w14:paraId="117C4905" w14:textId="77777777" w:rsidR="00777239" w:rsidRPr="003E6E07" w:rsidRDefault="00777239" w:rsidP="006B2C15">
            <w:pPr>
              <w:pStyle w:val="TAC"/>
              <w:rPr>
                <w:rFonts w:cs="Arial"/>
                <w:lang w:eastAsia="ja-JP"/>
              </w:rPr>
            </w:pPr>
          </w:p>
        </w:tc>
        <w:tc>
          <w:tcPr>
            <w:tcW w:w="1843" w:type="dxa"/>
            <w:vAlign w:val="center"/>
          </w:tcPr>
          <w:p w14:paraId="6809FF55" w14:textId="77777777" w:rsidR="00777239" w:rsidRPr="003E6E07" w:rsidRDefault="00777239" w:rsidP="006B2C15">
            <w:pPr>
              <w:pStyle w:val="TAC"/>
              <w:rPr>
                <w:rFonts w:cs="Arial"/>
                <w:lang w:eastAsia="ja-JP"/>
              </w:rPr>
            </w:pPr>
            <w:r w:rsidRPr="003E6E07">
              <w:rPr>
                <w:rFonts w:cs="Arial"/>
                <w:lang w:eastAsia="ja-JP"/>
              </w:rPr>
              <w:t>Normal</w:t>
            </w:r>
          </w:p>
        </w:tc>
        <w:tc>
          <w:tcPr>
            <w:tcW w:w="4627" w:type="dxa"/>
          </w:tcPr>
          <w:p w14:paraId="62955AC2" w14:textId="77777777" w:rsidR="00777239" w:rsidRPr="003E6E07" w:rsidRDefault="00777239" w:rsidP="006B2C15">
            <w:pPr>
              <w:pStyle w:val="TAL"/>
              <w:rPr>
                <w:rFonts w:cs="Arial"/>
                <w:lang w:eastAsia="ja-JP"/>
              </w:rPr>
            </w:pPr>
          </w:p>
        </w:tc>
      </w:tr>
      <w:tr w:rsidR="00777239" w:rsidRPr="003E6E07" w14:paraId="2EA22F55" w14:textId="77777777" w:rsidTr="00AB0EDD">
        <w:trPr>
          <w:cantSplit/>
          <w:jc w:val="center"/>
        </w:trPr>
        <w:tc>
          <w:tcPr>
            <w:tcW w:w="2518" w:type="dxa"/>
          </w:tcPr>
          <w:p w14:paraId="08302021" w14:textId="6501E8E6" w:rsidR="00777239" w:rsidRPr="003E6E07" w:rsidRDefault="00777239" w:rsidP="006B2C15">
            <w:pPr>
              <w:pStyle w:val="TAL"/>
              <w:rPr>
                <w:rFonts w:cs="Arial"/>
                <w:lang w:eastAsia="zh-CN"/>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Cell1</w:t>
            </w:r>
          </w:p>
        </w:tc>
        <w:tc>
          <w:tcPr>
            <w:tcW w:w="709" w:type="dxa"/>
          </w:tcPr>
          <w:p w14:paraId="394D459D" w14:textId="77777777" w:rsidR="00777239" w:rsidRPr="003E6E07" w:rsidRDefault="00777239" w:rsidP="006B2C15">
            <w:pPr>
              <w:pStyle w:val="TAC"/>
              <w:rPr>
                <w:rFonts w:cs="Arial"/>
                <w:lang w:eastAsia="ja-JP"/>
              </w:rPr>
            </w:pPr>
          </w:p>
        </w:tc>
        <w:tc>
          <w:tcPr>
            <w:tcW w:w="1843" w:type="dxa"/>
            <w:vAlign w:val="center"/>
          </w:tcPr>
          <w:p w14:paraId="647477A4" w14:textId="77777777" w:rsidR="00777239" w:rsidRPr="003E6E07" w:rsidRDefault="00777239" w:rsidP="006B2C15">
            <w:pPr>
              <w:pStyle w:val="TAC"/>
              <w:rPr>
                <w:rFonts w:cs="Arial"/>
                <w:lang w:eastAsia="zh-CN"/>
              </w:rPr>
            </w:pPr>
            <w:r w:rsidRPr="003E6E07">
              <w:rPr>
                <w:rFonts w:cs="Arial"/>
                <w:lang w:eastAsia="zh-CN"/>
              </w:rPr>
              <w:t>OFF</w:t>
            </w:r>
          </w:p>
        </w:tc>
        <w:tc>
          <w:tcPr>
            <w:tcW w:w="4627" w:type="dxa"/>
          </w:tcPr>
          <w:p w14:paraId="631EC616" w14:textId="77777777" w:rsidR="00777239" w:rsidRPr="003E6E07" w:rsidRDefault="00777239" w:rsidP="006B2C15">
            <w:pPr>
              <w:pStyle w:val="TAL"/>
              <w:rPr>
                <w:rFonts w:cs="Arial"/>
                <w:lang w:eastAsia="ja-JP"/>
              </w:rPr>
            </w:pPr>
          </w:p>
        </w:tc>
      </w:tr>
      <w:tr w:rsidR="00777239" w:rsidRPr="003E6E07" w14:paraId="6A58A802" w14:textId="77777777" w:rsidTr="00AB0EDD">
        <w:trPr>
          <w:cantSplit/>
          <w:jc w:val="center"/>
        </w:trPr>
        <w:tc>
          <w:tcPr>
            <w:tcW w:w="2518" w:type="dxa"/>
          </w:tcPr>
          <w:p w14:paraId="1EFE9497" w14:textId="56BA18EA" w:rsidR="00777239" w:rsidRPr="003E6E07" w:rsidRDefault="00777239" w:rsidP="006B2C15">
            <w:pPr>
              <w:pStyle w:val="TAL"/>
              <w:rPr>
                <w:rFonts w:cs="Arial"/>
                <w:lang w:eastAsia="ja-JP"/>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Cell2</w:t>
            </w:r>
          </w:p>
        </w:tc>
        <w:tc>
          <w:tcPr>
            <w:tcW w:w="709" w:type="dxa"/>
          </w:tcPr>
          <w:p w14:paraId="27972DFD" w14:textId="77777777" w:rsidR="00777239" w:rsidRPr="003E6E07" w:rsidRDefault="00777239" w:rsidP="006B2C15">
            <w:pPr>
              <w:pStyle w:val="TAC"/>
              <w:rPr>
                <w:rFonts w:cs="Arial"/>
                <w:lang w:eastAsia="zh-CN"/>
              </w:rPr>
            </w:pPr>
            <w:r w:rsidRPr="003E6E07">
              <w:rPr>
                <w:rFonts w:cs="Arial"/>
                <w:lang w:eastAsia="zh-CN"/>
              </w:rPr>
              <w:t>ms</w:t>
            </w:r>
          </w:p>
        </w:tc>
        <w:tc>
          <w:tcPr>
            <w:tcW w:w="1843" w:type="dxa"/>
            <w:vAlign w:val="center"/>
          </w:tcPr>
          <w:p w14:paraId="6DCC012C" w14:textId="77777777" w:rsidR="00777239" w:rsidRPr="003E6E07" w:rsidRDefault="00777239" w:rsidP="006B2C15">
            <w:pPr>
              <w:pStyle w:val="TAC"/>
              <w:rPr>
                <w:rFonts w:cs="Arial"/>
                <w:lang w:eastAsia="zh-CN"/>
              </w:rPr>
            </w:pPr>
            <w:r w:rsidRPr="003E6E07">
              <w:rPr>
                <w:rFonts w:cs="Arial"/>
                <w:lang w:eastAsia="zh-CN"/>
              </w:rPr>
              <w:t>320</w:t>
            </w:r>
          </w:p>
        </w:tc>
        <w:tc>
          <w:tcPr>
            <w:tcW w:w="4627" w:type="dxa"/>
          </w:tcPr>
          <w:p w14:paraId="4655F304" w14:textId="77777777" w:rsidR="00777239" w:rsidRPr="003E6E07" w:rsidRDefault="00777239" w:rsidP="006B2C15">
            <w:pPr>
              <w:pStyle w:val="TAL"/>
              <w:rPr>
                <w:rFonts w:cs="Arial"/>
                <w:lang w:eastAsia="ja-JP"/>
              </w:rPr>
            </w:pPr>
          </w:p>
        </w:tc>
      </w:tr>
      <w:tr w:rsidR="00777239" w:rsidRPr="003E6E07" w14:paraId="22D1BB45" w14:textId="77777777" w:rsidTr="00AB0EDD">
        <w:trPr>
          <w:cantSplit/>
          <w:jc w:val="center"/>
        </w:trPr>
        <w:tc>
          <w:tcPr>
            <w:tcW w:w="2518" w:type="dxa"/>
          </w:tcPr>
          <w:p w14:paraId="66324079" w14:textId="7C542E6E" w:rsidR="00777239" w:rsidRPr="003E6E07" w:rsidRDefault="00777239" w:rsidP="006B2C15">
            <w:pPr>
              <w:pStyle w:val="TAL"/>
              <w:rPr>
                <w:rFonts w:cs="Arial"/>
                <w:lang w:eastAsia="ja-JP"/>
              </w:rPr>
            </w:pPr>
            <w:r w:rsidRPr="003E6E07">
              <w:rPr>
                <w:rFonts w:cs="Arial"/>
                <w:lang w:eastAsia="ja-JP"/>
              </w:rPr>
              <w:t>Filter</w:t>
            </w:r>
            <w:r w:rsidR="00AB0EDD" w:rsidRPr="003E6E07">
              <w:rPr>
                <w:rFonts w:cs="Arial"/>
                <w:lang w:eastAsia="ja-JP"/>
              </w:rPr>
              <w:t xml:space="preserve"> </w:t>
            </w:r>
            <w:r w:rsidRPr="003E6E07">
              <w:rPr>
                <w:rFonts w:cs="Arial"/>
                <w:lang w:eastAsia="ja-JP"/>
              </w:rPr>
              <w:t>coefficient</w:t>
            </w:r>
          </w:p>
        </w:tc>
        <w:tc>
          <w:tcPr>
            <w:tcW w:w="709" w:type="dxa"/>
          </w:tcPr>
          <w:p w14:paraId="30E04371" w14:textId="77777777" w:rsidR="00777239" w:rsidRPr="003E6E07" w:rsidRDefault="00777239" w:rsidP="006B2C15">
            <w:pPr>
              <w:pStyle w:val="TAC"/>
              <w:rPr>
                <w:rFonts w:cs="Arial"/>
                <w:lang w:eastAsia="ja-JP"/>
              </w:rPr>
            </w:pPr>
          </w:p>
        </w:tc>
        <w:tc>
          <w:tcPr>
            <w:tcW w:w="1843" w:type="dxa"/>
            <w:vAlign w:val="center"/>
          </w:tcPr>
          <w:p w14:paraId="26880598" w14:textId="77777777" w:rsidR="00777239" w:rsidRPr="003E6E07" w:rsidRDefault="00777239" w:rsidP="006B2C15">
            <w:pPr>
              <w:pStyle w:val="TAC"/>
              <w:rPr>
                <w:rFonts w:cs="Arial"/>
                <w:lang w:eastAsia="ja-JP"/>
              </w:rPr>
            </w:pPr>
            <w:r w:rsidRPr="003E6E07">
              <w:rPr>
                <w:rFonts w:cs="Arial"/>
                <w:lang w:eastAsia="ja-JP"/>
              </w:rPr>
              <w:t>0</w:t>
            </w:r>
          </w:p>
        </w:tc>
        <w:tc>
          <w:tcPr>
            <w:tcW w:w="4627" w:type="dxa"/>
          </w:tcPr>
          <w:p w14:paraId="4B4B4CE5" w14:textId="22F81844" w:rsidR="00777239" w:rsidRPr="003E6E07" w:rsidRDefault="00777239" w:rsidP="006B2C15">
            <w:pPr>
              <w:pStyle w:val="TAL"/>
              <w:rPr>
                <w:rFonts w:cs="Arial"/>
                <w:lang w:eastAsia="ja-JP"/>
              </w:rPr>
            </w:pPr>
            <w:r w:rsidRPr="003E6E07">
              <w:rPr>
                <w:rFonts w:cs="Arial"/>
                <w:lang w:eastAsia="ja-JP"/>
              </w:rPr>
              <w:t>L3</w:t>
            </w:r>
            <w:r w:rsidR="00AB0EDD" w:rsidRPr="003E6E07">
              <w:rPr>
                <w:rFonts w:cs="Arial"/>
                <w:lang w:eastAsia="ja-JP"/>
              </w:rPr>
              <w:t xml:space="preserve"> </w:t>
            </w:r>
            <w:r w:rsidRPr="003E6E07">
              <w:rPr>
                <w:rFonts w:cs="Arial"/>
                <w:lang w:eastAsia="ja-JP"/>
              </w:rPr>
              <w:t>filtering</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not</w:t>
            </w:r>
            <w:r w:rsidR="00AB0EDD" w:rsidRPr="003E6E07">
              <w:rPr>
                <w:rFonts w:cs="Arial"/>
                <w:lang w:eastAsia="ja-JP"/>
              </w:rPr>
              <w:t xml:space="preserve"> </w:t>
            </w:r>
            <w:r w:rsidRPr="003E6E07">
              <w:rPr>
                <w:rFonts w:cs="Arial"/>
                <w:lang w:eastAsia="ja-JP"/>
              </w:rPr>
              <w:t>used</w:t>
            </w:r>
          </w:p>
        </w:tc>
      </w:tr>
      <w:tr w:rsidR="00777239" w:rsidRPr="003E6E07" w14:paraId="10740F1A" w14:textId="77777777" w:rsidTr="00AB0EDD">
        <w:trPr>
          <w:cantSplit/>
          <w:jc w:val="center"/>
        </w:trPr>
        <w:tc>
          <w:tcPr>
            <w:tcW w:w="2518" w:type="dxa"/>
          </w:tcPr>
          <w:p w14:paraId="630A03E1" w14:textId="77777777" w:rsidR="00777239" w:rsidRPr="003E6E07" w:rsidRDefault="00777239" w:rsidP="006B2C15">
            <w:pPr>
              <w:pStyle w:val="TAL"/>
              <w:rPr>
                <w:rFonts w:cs="Arial"/>
                <w:lang w:eastAsia="ja-JP"/>
              </w:rPr>
            </w:pPr>
            <w:r w:rsidRPr="003E6E07">
              <w:rPr>
                <w:rFonts w:cs="Arial"/>
                <w:lang w:eastAsia="ja-JP"/>
              </w:rPr>
              <w:t>T1</w:t>
            </w:r>
          </w:p>
        </w:tc>
        <w:tc>
          <w:tcPr>
            <w:tcW w:w="709" w:type="dxa"/>
          </w:tcPr>
          <w:p w14:paraId="1243C953" w14:textId="77777777" w:rsidR="00777239" w:rsidRPr="003E6E07" w:rsidRDefault="00777239" w:rsidP="006B2C15">
            <w:pPr>
              <w:pStyle w:val="TAC"/>
              <w:rPr>
                <w:rFonts w:cs="Arial"/>
                <w:lang w:eastAsia="ja-JP"/>
              </w:rPr>
            </w:pPr>
            <w:r w:rsidRPr="003E6E07">
              <w:rPr>
                <w:rFonts w:cs="Arial"/>
                <w:lang w:eastAsia="ja-JP"/>
              </w:rPr>
              <w:t>s</w:t>
            </w:r>
          </w:p>
        </w:tc>
        <w:tc>
          <w:tcPr>
            <w:tcW w:w="1843" w:type="dxa"/>
            <w:vAlign w:val="center"/>
          </w:tcPr>
          <w:p w14:paraId="4D8F2EEC" w14:textId="77777777" w:rsidR="00777239" w:rsidRPr="003E6E07" w:rsidRDefault="00777239" w:rsidP="006B2C15">
            <w:pPr>
              <w:pStyle w:val="TAC"/>
              <w:rPr>
                <w:rFonts w:cs="Arial"/>
                <w:lang w:eastAsia="zh-CN"/>
              </w:rPr>
            </w:pPr>
            <w:r w:rsidRPr="003E6E07">
              <w:rPr>
                <w:rFonts w:cs="Arial"/>
                <w:lang w:eastAsia="zh-CN"/>
              </w:rPr>
              <w:t>5</w:t>
            </w:r>
          </w:p>
        </w:tc>
        <w:tc>
          <w:tcPr>
            <w:tcW w:w="4627" w:type="dxa"/>
          </w:tcPr>
          <w:p w14:paraId="0907EF4D" w14:textId="77777777" w:rsidR="00777239" w:rsidRPr="003E6E07" w:rsidRDefault="00777239" w:rsidP="006B2C15">
            <w:pPr>
              <w:pStyle w:val="TAL"/>
              <w:rPr>
                <w:rFonts w:cs="Arial"/>
                <w:lang w:eastAsia="ja-JP"/>
              </w:rPr>
            </w:pPr>
          </w:p>
        </w:tc>
      </w:tr>
      <w:tr w:rsidR="00777239" w:rsidRPr="003E6E07" w14:paraId="34F3EC23" w14:textId="77777777" w:rsidTr="00AB0EDD">
        <w:trPr>
          <w:cantSplit/>
          <w:jc w:val="center"/>
        </w:trPr>
        <w:tc>
          <w:tcPr>
            <w:tcW w:w="9697" w:type="dxa"/>
            <w:gridSpan w:val="4"/>
          </w:tcPr>
          <w:p w14:paraId="4F741FC7" w14:textId="6F367F89" w:rsidR="00777239" w:rsidRPr="003E6E07" w:rsidRDefault="00AB0EDD" w:rsidP="006B2C15">
            <w:pPr>
              <w:pStyle w:val="TAN"/>
              <w:rPr>
                <w:rFonts w:cs="Arial"/>
                <w:lang w:eastAsia="ja-JP"/>
              </w:rPr>
            </w:pPr>
            <w:r w:rsidRPr="003E6E07">
              <w:rPr>
                <w:rFonts w:cs="Arial"/>
                <w:lang w:eastAsia="zh-CN"/>
              </w:rPr>
              <w:t>NOTE:</w:t>
            </w:r>
            <w:r w:rsidR="00777239" w:rsidRPr="003E6E07">
              <w:rPr>
                <w:rFonts w:cs="Arial"/>
                <w:lang w:eastAsia="zh-CN"/>
              </w:rPr>
              <w:tab/>
              <w:t>Even</w:t>
            </w:r>
            <w:r w:rsidRPr="003E6E07">
              <w:rPr>
                <w:rFonts w:cs="Arial"/>
                <w:lang w:eastAsia="zh-CN"/>
              </w:rPr>
              <w:t xml:space="preserve"> </w:t>
            </w:r>
            <w:r w:rsidR="00777239" w:rsidRPr="003E6E07">
              <w:rPr>
                <w:rFonts w:cs="Arial"/>
                <w:lang w:eastAsia="zh-CN"/>
              </w:rPr>
              <w:t>a</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capable</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both</w:t>
            </w:r>
            <w:r w:rsidRPr="003E6E07">
              <w:rPr>
                <w:rFonts w:cs="Arial"/>
                <w:lang w:eastAsia="zh-CN"/>
              </w:rPr>
              <w:t xml:space="preserve"> </w:t>
            </w:r>
            <w:r w:rsidR="00777239" w:rsidRPr="003E6E07">
              <w:rPr>
                <w:rFonts w:cs="Arial"/>
                <w:lang w:eastAsia="zh-CN"/>
              </w:rPr>
              <w:t>synchronous</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asynchronous</w:t>
            </w:r>
            <w:r w:rsidRPr="003E6E07">
              <w:rPr>
                <w:rFonts w:cs="Arial"/>
                <w:lang w:eastAsia="zh-CN"/>
              </w:rPr>
              <w:t xml:space="preserve"> </w:t>
            </w:r>
            <w:r w:rsidR="00777239" w:rsidRPr="003E6E07">
              <w:rPr>
                <w:rFonts w:cs="Arial"/>
                <w:lang w:eastAsia="zh-CN"/>
              </w:rPr>
              <w:t>DC</w:t>
            </w:r>
            <w:r w:rsidRPr="003E6E07">
              <w:rPr>
                <w:rFonts w:cs="Arial"/>
                <w:lang w:eastAsia="zh-CN"/>
              </w:rPr>
              <w:t xml:space="preserve"> </w:t>
            </w:r>
            <w:r w:rsidR="00777239" w:rsidRPr="003E6E07">
              <w:rPr>
                <w:rFonts w:cs="Arial"/>
                <w:lang w:eastAsia="zh-CN"/>
              </w:rPr>
              <w:t>operations</w:t>
            </w:r>
            <w:r w:rsidRPr="003E6E07">
              <w:rPr>
                <w:rFonts w:cs="Arial"/>
                <w:lang w:eastAsia="zh-CN"/>
              </w:rPr>
              <w:t xml:space="preserve"> </w:t>
            </w:r>
            <w:r w:rsidR="00777239" w:rsidRPr="003E6E07">
              <w:rPr>
                <w:rFonts w:cs="Arial"/>
                <w:lang w:eastAsia="zh-CN"/>
              </w:rPr>
              <w:t>is</w:t>
            </w:r>
            <w:r w:rsidRPr="003E6E07">
              <w:rPr>
                <w:rFonts w:cs="Arial"/>
                <w:lang w:eastAsia="zh-CN"/>
              </w:rPr>
              <w:t xml:space="preserve"> </w:t>
            </w:r>
            <w:r w:rsidR="00777239" w:rsidRPr="003E6E07">
              <w:rPr>
                <w:rFonts w:cs="Arial"/>
                <w:lang w:eastAsia="zh-CN"/>
              </w:rPr>
              <w:t>required</w:t>
            </w:r>
            <w:r w:rsidRPr="003E6E07">
              <w:rPr>
                <w:rFonts w:cs="Arial"/>
                <w:lang w:eastAsia="zh-CN"/>
              </w:rPr>
              <w:t xml:space="preserve"> </w:t>
            </w:r>
            <w:r w:rsidR="00777239" w:rsidRPr="003E6E07">
              <w:rPr>
                <w:rFonts w:cs="Arial"/>
                <w:lang w:eastAsia="zh-CN"/>
              </w:rPr>
              <w:t>to</w:t>
            </w:r>
            <w:r w:rsidRPr="003E6E07">
              <w:rPr>
                <w:rFonts w:cs="Arial"/>
                <w:lang w:eastAsia="zh-CN"/>
              </w:rPr>
              <w:t xml:space="preserve"> </w:t>
            </w:r>
            <w:r w:rsidR="00777239" w:rsidRPr="003E6E07">
              <w:rPr>
                <w:rFonts w:cs="Arial"/>
                <w:lang w:eastAsia="zh-CN"/>
              </w:rPr>
              <w:t>pass</w:t>
            </w:r>
            <w:r w:rsidRPr="003E6E07">
              <w:rPr>
                <w:rFonts w:cs="Arial"/>
                <w:lang w:eastAsia="zh-CN"/>
              </w:rPr>
              <w:t xml:space="preserve"> </w:t>
            </w:r>
            <w:r w:rsidR="00777239" w:rsidRPr="003E6E07">
              <w:rPr>
                <w:rFonts w:cs="Arial"/>
                <w:lang w:eastAsia="zh-CN"/>
              </w:rPr>
              <w:t>this</w:t>
            </w:r>
            <w:r w:rsidRPr="003E6E07">
              <w:rPr>
                <w:rFonts w:cs="Arial"/>
                <w:lang w:eastAsia="zh-CN"/>
              </w:rPr>
              <w:t xml:space="preserve"> </w:t>
            </w:r>
            <w:r w:rsidR="00777239" w:rsidRPr="003E6E07">
              <w:rPr>
                <w:rFonts w:cs="Arial"/>
                <w:lang w:eastAsia="zh-CN"/>
              </w:rPr>
              <w:t>test</w:t>
            </w:r>
            <w:r w:rsidRPr="003E6E07">
              <w:rPr>
                <w:rFonts w:cs="Arial"/>
                <w:lang w:eastAsia="zh-CN"/>
              </w:rPr>
              <w:t xml:space="preserve"> </w:t>
            </w:r>
            <w:r w:rsidR="00777239" w:rsidRPr="003E6E07">
              <w:rPr>
                <w:rFonts w:cs="Arial"/>
                <w:lang w:eastAsia="zh-CN"/>
              </w:rPr>
              <w:t>case</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accordance</w:t>
            </w:r>
            <w:r w:rsidRPr="003E6E07">
              <w:rPr>
                <w:rFonts w:cs="Arial"/>
                <w:lang w:eastAsia="zh-CN"/>
              </w:rPr>
              <w:t xml:space="preserve"> </w:t>
            </w:r>
            <w:r w:rsidR="00777239" w:rsidRPr="003E6E07">
              <w:rPr>
                <w:rFonts w:cs="Arial"/>
                <w:lang w:eastAsia="zh-CN"/>
              </w:rPr>
              <w:t>with</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principle</w:t>
            </w:r>
            <w:r w:rsidRPr="003E6E07">
              <w:rPr>
                <w:rFonts w:cs="Arial"/>
                <w:lang w:eastAsia="zh-CN"/>
              </w:rPr>
              <w:t xml:space="preserve"> </w:t>
            </w:r>
            <w:r w:rsidR="00777239" w:rsidRPr="003E6E07">
              <w:rPr>
                <w:rFonts w:cs="Arial"/>
                <w:lang w:eastAsia="zh-CN"/>
              </w:rPr>
              <w:t>defined</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section</w:t>
            </w:r>
            <w:r w:rsidRPr="003E6E07">
              <w:rPr>
                <w:rFonts w:cs="Arial"/>
                <w:lang w:eastAsia="zh-CN"/>
              </w:rPr>
              <w:t xml:space="preserve"> </w:t>
            </w:r>
            <w:r w:rsidR="00777239" w:rsidRPr="003E6E07">
              <w:rPr>
                <w:rFonts w:cs="Arial"/>
                <w:lang w:eastAsia="zh-CN"/>
              </w:rPr>
              <w:t>A.3.11.</w:t>
            </w:r>
          </w:p>
        </w:tc>
      </w:tr>
    </w:tbl>
    <w:p w14:paraId="0CB6C233" w14:textId="77777777" w:rsidR="00777239" w:rsidRPr="003E6E07" w:rsidRDefault="00777239" w:rsidP="00777239">
      <w:pPr>
        <w:rPr>
          <w:lang w:eastAsia="zh-CN"/>
        </w:rPr>
      </w:pPr>
    </w:p>
    <w:p w14:paraId="5A44DCF1" w14:textId="77777777" w:rsidR="00777239" w:rsidRPr="003E6E07" w:rsidRDefault="00777239" w:rsidP="00777239">
      <w:pPr>
        <w:pStyle w:val="Heading5"/>
        <w:rPr>
          <w:rFonts w:eastAsia="PMingLiU"/>
          <w:lang w:eastAsia="zh-TW"/>
        </w:rPr>
      </w:pPr>
      <w:r w:rsidRPr="003E6E07">
        <w:rPr>
          <w:rFonts w:eastAsia="PMingLiU"/>
          <w:lang w:eastAsia="zh-TW"/>
        </w:rPr>
        <w:t>7.4.3.4.2</w:t>
      </w:r>
      <w:r w:rsidRPr="003E6E07">
        <w:rPr>
          <w:rFonts w:eastAsia="PMingLiU"/>
          <w:lang w:eastAsia="zh-TW"/>
        </w:rPr>
        <w:tab/>
        <w:t>Test procedure</w:t>
      </w:r>
    </w:p>
    <w:p w14:paraId="1EDCEF28" w14:textId="1FCA7022" w:rsidR="00777239" w:rsidRPr="003E6E07" w:rsidRDefault="00777239" w:rsidP="00777239">
      <w:r w:rsidRPr="003E6E07">
        <w:t xml:space="preserve">The test consists of </w:t>
      </w:r>
      <w:r w:rsidRPr="003E6E07">
        <w:rPr>
          <w:lang w:eastAsia="zh-TW"/>
        </w:rPr>
        <w:t>two cells: Cell1 and Cell2. Cell1 is PCell and Cell2 is PSCell</w:t>
      </w:r>
      <w:r w:rsidRPr="003E6E07">
        <w:t xml:space="preserve">.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w:t>
      </w:r>
      <w:r w:rsidR="005F0409" w:rsidRPr="003E6E07">
        <w:t xml:space="preserve">Prior to start of T1 the DRX inactivity timer for the PSCell has already expired. </w:t>
      </w:r>
      <w:r w:rsidRPr="003E6E07">
        <w:t>During T1 the UE shall be continuously scheduled on PCell while not scheduled on PSCell</w:t>
      </w:r>
      <w:r w:rsidR="00AB0EDD" w:rsidRPr="003E6E07">
        <w:t>:</w:t>
      </w:r>
    </w:p>
    <w:p w14:paraId="1CCF90B3" w14:textId="159EA668" w:rsidR="00777239" w:rsidRPr="003E6E07" w:rsidRDefault="00777239"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1EEDB39" w14:textId="77777777" w:rsidR="00777239" w:rsidRPr="003E6E07" w:rsidRDefault="00777239"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235CFC64" w14:textId="77777777" w:rsidR="00777239" w:rsidRPr="003E6E07" w:rsidRDefault="00777239"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7.4.4.3</w:t>
      </w:r>
      <w:r w:rsidRPr="003E6E07">
        <w:t>.</w:t>
      </w:r>
    </w:p>
    <w:p w14:paraId="414B4445" w14:textId="77777777" w:rsidR="00777239" w:rsidRPr="003E6E07" w:rsidRDefault="00777239"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F86F0E4" w14:textId="77777777" w:rsidR="00777239" w:rsidRPr="003E6E07" w:rsidRDefault="00777239" w:rsidP="00AB0EDD">
      <w:pPr>
        <w:pStyle w:val="B1"/>
        <w:ind w:left="709" w:hanging="425"/>
      </w:pPr>
      <w:r w:rsidRPr="003E6E07">
        <w:t>5.</w:t>
      </w:r>
      <w:r w:rsidR="005F0409" w:rsidRPr="003E6E07">
        <w:tab/>
      </w:r>
      <w:r w:rsidRPr="003E6E07">
        <w:t xml:space="preserve">The SS would ensure continuous transmission on PCell, while not scheduling on </w:t>
      </w:r>
      <w:r w:rsidRPr="003E6E07">
        <w:rPr>
          <w:lang w:eastAsia="zh-TW"/>
        </w:rPr>
        <w:t>PSCell</w:t>
      </w:r>
      <w:r w:rsidRPr="003E6E07" w:rsidDel="00EB3F36">
        <w:t xml:space="preserve"> </w:t>
      </w:r>
      <w:r w:rsidRPr="003E6E07">
        <w:t xml:space="preserve">at least for 200 ms to ensure inactivity timer is expired on the UE for </w:t>
      </w:r>
      <w:r w:rsidRPr="003E6E07">
        <w:rPr>
          <w:lang w:eastAsia="zh-TW"/>
        </w:rPr>
        <w:t>PSCell</w:t>
      </w:r>
      <w:r w:rsidRPr="003E6E07">
        <w:t>.</w:t>
      </w:r>
    </w:p>
    <w:p w14:paraId="76D45542" w14:textId="77777777" w:rsidR="00777239" w:rsidRPr="003E6E07" w:rsidRDefault="00777239" w:rsidP="00AB0EDD">
      <w:pPr>
        <w:pStyle w:val="B1"/>
        <w:ind w:left="709" w:hanging="425"/>
      </w:pPr>
      <w:r w:rsidRPr="003E6E07">
        <w:rPr>
          <w:lang w:eastAsia="zh-CN"/>
        </w:rPr>
        <w:t>5</w:t>
      </w:r>
      <w:r w:rsidR="005F0409" w:rsidRPr="003E6E07">
        <w:rPr>
          <w:lang w:eastAsia="zh-CN"/>
        </w:rPr>
        <w:t>a</w:t>
      </w:r>
      <w:r w:rsidRPr="003E6E07">
        <w:t>.</w:t>
      </w:r>
      <w:r w:rsidRPr="003E6E07">
        <w:tab/>
      </w:r>
      <w:r w:rsidRPr="003E6E07">
        <w:rPr>
          <w:rFonts w:eastAsia="??"/>
        </w:rPr>
        <w:t xml:space="preserve">Set the parameters according to T1 in Table 7.4.3.5-1. </w:t>
      </w:r>
      <w:r w:rsidRPr="003E6E07">
        <w:t>Propagation conditions are set according to Annex B.1.1. T1 starts.</w:t>
      </w:r>
    </w:p>
    <w:p w14:paraId="4AD7BDB0" w14:textId="77777777" w:rsidR="00777239" w:rsidRPr="003E6E07" w:rsidRDefault="00777239"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5194D464" w14:textId="3BDFB256" w:rsidR="00777239" w:rsidRPr="003E6E07" w:rsidRDefault="00777239"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Otherwise count a fail for the event "ACK/NACK</w:t>
      </w:r>
      <w:r w:rsidRPr="003E6E07">
        <w:rPr>
          <w:rFonts w:eastAsia="??"/>
        </w:rPr>
        <w:t>".</w:t>
      </w:r>
    </w:p>
    <w:p w14:paraId="55A4D6CB" w14:textId="3A149E5D" w:rsidR="00777239" w:rsidRPr="003E6E07" w:rsidRDefault="00777239" w:rsidP="00E656F4">
      <w:pPr>
        <w:pStyle w:val="B1"/>
        <w:keepLines/>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fail for the event "DTX</w:t>
      </w:r>
      <w:r w:rsidRPr="003E6E07">
        <w:rPr>
          <w:rFonts w:eastAsia="??"/>
        </w:rPr>
        <w:t>".</w:t>
      </w:r>
    </w:p>
    <w:p w14:paraId="2FD11B1D" w14:textId="77777777" w:rsidR="00777239" w:rsidRPr="003E6E07" w:rsidRDefault="00777239" w:rsidP="00E656F4">
      <w:pPr>
        <w:pStyle w:val="B1"/>
        <w:keepLines/>
        <w:ind w:left="709" w:hanging="425"/>
      </w:pPr>
      <w:r w:rsidRPr="003E6E07">
        <w:rPr>
          <w:rFonts w:eastAsia="??"/>
        </w:rPr>
        <w:t>9.</w:t>
      </w:r>
      <w:r w:rsidRPr="003E6E07">
        <w:rPr>
          <w:rFonts w:eastAsia="??"/>
        </w:rPr>
        <w:tab/>
      </w:r>
      <w:r w:rsidRPr="003E6E07">
        <w:t>After the RRC connection release, the SS:</w:t>
      </w:r>
    </w:p>
    <w:p w14:paraId="0DDDFD52" w14:textId="78A30BA9" w:rsidR="00777239" w:rsidRPr="003E6E07" w:rsidRDefault="00777239" w:rsidP="00E656F4">
      <w:pPr>
        <w:pStyle w:val="B2"/>
        <w:keepLines/>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184BDD34" w14:textId="64AC6EEC" w:rsidR="00777239" w:rsidRPr="003E6E07" w:rsidRDefault="00777239" w:rsidP="00E656F4">
      <w:pPr>
        <w:pStyle w:val="B2"/>
        <w:keepLines/>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3171C006" w14:textId="77777777" w:rsidR="00777239" w:rsidRPr="003E6E07" w:rsidRDefault="00777239" w:rsidP="00E656F4">
      <w:pPr>
        <w:pStyle w:val="B1"/>
        <w:keepLines/>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73E07F7E" w14:textId="691B18BF" w:rsidR="00777239" w:rsidRPr="003E6E07" w:rsidRDefault="00777239" w:rsidP="00777239">
      <w:pPr>
        <w:keepNext/>
      </w:pPr>
      <w:r w:rsidRPr="003E6E07">
        <w:lastRenderedPageBreak/>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0687F266" w14:textId="77777777" w:rsidR="00777239" w:rsidRPr="003E6E07" w:rsidRDefault="00777239" w:rsidP="00777239">
      <w:pPr>
        <w:pStyle w:val="Heading5"/>
        <w:rPr>
          <w:rFonts w:eastAsia="PMingLiU"/>
          <w:lang w:eastAsia="zh-TW"/>
        </w:rPr>
      </w:pPr>
      <w:r w:rsidRPr="003E6E07">
        <w:rPr>
          <w:rFonts w:eastAsia="PMingLiU"/>
          <w:lang w:eastAsia="zh-TW"/>
        </w:rPr>
        <w:t>7.4.3.4.3</w:t>
      </w:r>
      <w:r w:rsidRPr="003E6E07">
        <w:rPr>
          <w:rFonts w:eastAsia="PMingLiU"/>
          <w:lang w:eastAsia="zh-TW"/>
        </w:rPr>
        <w:tab/>
        <w:t>Message contents</w:t>
      </w:r>
    </w:p>
    <w:p w14:paraId="286ADCA4" w14:textId="77777777" w:rsidR="00777239" w:rsidRPr="003E6E07" w:rsidRDefault="00777239" w:rsidP="00777239">
      <w:pPr>
        <w:pStyle w:val="TH"/>
        <w:rPr>
          <w:lang w:eastAsia="zh-CN"/>
        </w:rPr>
      </w:pPr>
      <w:r w:rsidRPr="003E6E07">
        <w:t xml:space="preserve">Table </w:t>
      </w:r>
      <w:r w:rsidRPr="003E6E07">
        <w:rPr>
          <w:lang w:eastAsia="zh-CN"/>
        </w:rPr>
        <w:t>7.4.3</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asynchronous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491F5C16" w14:textId="77777777" w:rsidTr="00AB0EDD">
        <w:trPr>
          <w:cantSplit/>
          <w:jc w:val="center"/>
        </w:trPr>
        <w:tc>
          <w:tcPr>
            <w:tcW w:w="8022" w:type="dxa"/>
            <w:gridSpan w:val="2"/>
          </w:tcPr>
          <w:p w14:paraId="269F5227" w14:textId="656121AE"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2D54C143" w14:textId="77777777" w:rsidTr="00AB0EDD">
        <w:trPr>
          <w:cantSplit/>
          <w:jc w:val="center"/>
        </w:trPr>
        <w:tc>
          <w:tcPr>
            <w:tcW w:w="5692" w:type="dxa"/>
          </w:tcPr>
          <w:p w14:paraId="531CA17E" w14:textId="4E541969"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0C6C2F06" w14:textId="77777777" w:rsidR="00777239" w:rsidRPr="003E6E07" w:rsidRDefault="00777239" w:rsidP="006B2C15">
            <w:pPr>
              <w:pStyle w:val="TAL"/>
              <w:rPr>
                <w:lang w:eastAsia="zh-CN"/>
              </w:rPr>
            </w:pPr>
          </w:p>
        </w:tc>
      </w:tr>
      <w:tr w:rsidR="00777239" w:rsidRPr="003E6E07" w14:paraId="192A02A5" w14:textId="77777777" w:rsidTr="00AB0EDD">
        <w:trPr>
          <w:cantSplit/>
          <w:jc w:val="center"/>
        </w:trPr>
        <w:tc>
          <w:tcPr>
            <w:tcW w:w="5692" w:type="dxa"/>
          </w:tcPr>
          <w:p w14:paraId="2786F724" w14:textId="5E85AFA6"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7FC3E4B5" w14:textId="77777777" w:rsidR="00777239" w:rsidRPr="003E6E07" w:rsidRDefault="00777239" w:rsidP="006B2C15">
            <w:pPr>
              <w:pStyle w:val="TAL"/>
              <w:rPr>
                <w:lang w:eastAsia="zh-TW"/>
              </w:rPr>
            </w:pPr>
          </w:p>
        </w:tc>
      </w:tr>
    </w:tbl>
    <w:p w14:paraId="7BB43666" w14:textId="77777777" w:rsidR="00777239" w:rsidRPr="003E6E07" w:rsidRDefault="00777239" w:rsidP="00777239">
      <w:pPr>
        <w:rPr>
          <w:lang w:eastAsia="zh-TW"/>
        </w:rPr>
      </w:pPr>
    </w:p>
    <w:p w14:paraId="4B97EBAD" w14:textId="77777777" w:rsidR="00777239" w:rsidRPr="003E6E07" w:rsidRDefault="00777239" w:rsidP="00777239">
      <w:pPr>
        <w:pStyle w:val="TH"/>
        <w:jc w:val="left"/>
      </w:pPr>
      <w:r w:rsidRPr="003E6E07">
        <w:t>Table 7.4.</w:t>
      </w:r>
      <w:r w:rsidRPr="003E6E07">
        <w:rPr>
          <w:lang w:eastAsia="zh-TW"/>
        </w:rPr>
        <w:t>3</w:t>
      </w:r>
      <w:r w:rsidRPr="003E6E07">
        <w:t>.4.3-</w:t>
      </w:r>
      <w:r w:rsidRPr="003E6E07">
        <w:rPr>
          <w:lang w:eastAsia="zh-CN"/>
        </w:rPr>
        <w:t>2</w:t>
      </w:r>
      <w:r w:rsidRPr="003E6E07">
        <w:t xml:space="preserve">: </w:t>
      </w:r>
      <w:r w:rsidRPr="003E6E07">
        <w:rPr>
          <w:i/>
        </w:rPr>
        <w:t>RRCConnectionReconfiguration</w:t>
      </w:r>
      <w:r w:rsidRPr="003E6E07">
        <w:t>: Additional E-UTRAN FDD-FDD interruption at transitions between active and non-active during DRX in asynchronous dual connectivity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145300FD" w14:textId="77777777" w:rsidTr="00AB0EDD">
        <w:trPr>
          <w:jc w:val="center"/>
        </w:trPr>
        <w:tc>
          <w:tcPr>
            <w:tcW w:w="9644" w:type="dxa"/>
            <w:gridSpan w:val="4"/>
          </w:tcPr>
          <w:p w14:paraId="1E39392C" w14:textId="751D7E04" w:rsidR="00777239" w:rsidRPr="003E6E07" w:rsidRDefault="00777239"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6389DE97" w14:textId="77777777" w:rsidTr="00AB0EDD">
        <w:trPr>
          <w:jc w:val="center"/>
        </w:trPr>
        <w:tc>
          <w:tcPr>
            <w:tcW w:w="4429" w:type="dxa"/>
          </w:tcPr>
          <w:p w14:paraId="4F599FA2" w14:textId="2C4BAC33" w:rsidR="00777239" w:rsidRPr="003E6E07" w:rsidRDefault="00777239"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3C4DECC2" w14:textId="77777777" w:rsidR="00777239" w:rsidRPr="003E6E07" w:rsidRDefault="00777239" w:rsidP="006B2C15">
            <w:pPr>
              <w:pStyle w:val="TAH"/>
              <w:rPr>
                <w:lang w:eastAsia="ja-JP"/>
              </w:rPr>
            </w:pPr>
            <w:r w:rsidRPr="003E6E07">
              <w:rPr>
                <w:lang w:eastAsia="ja-JP"/>
              </w:rPr>
              <w:t>Value/remark</w:t>
            </w:r>
          </w:p>
        </w:tc>
        <w:tc>
          <w:tcPr>
            <w:tcW w:w="1701" w:type="dxa"/>
          </w:tcPr>
          <w:p w14:paraId="14809F54" w14:textId="77777777" w:rsidR="00777239" w:rsidRPr="003E6E07" w:rsidRDefault="00777239" w:rsidP="006B2C15">
            <w:pPr>
              <w:pStyle w:val="TAH"/>
              <w:rPr>
                <w:lang w:eastAsia="ja-JP"/>
              </w:rPr>
            </w:pPr>
            <w:r w:rsidRPr="003E6E07">
              <w:rPr>
                <w:lang w:eastAsia="ja-JP"/>
              </w:rPr>
              <w:t>Comment</w:t>
            </w:r>
          </w:p>
        </w:tc>
        <w:tc>
          <w:tcPr>
            <w:tcW w:w="1246" w:type="dxa"/>
          </w:tcPr>
          <w:p w14:paraId="256D0C9E" w14:textId="77777777" w:rsidR="00777239" w:rsidRPr="003E6E07" w:rsidRDefault="00777239" w:rsidP="006B2C15">
            <w:pPr>
              <w:pStyle w:val="TAH"/>
              <w:rPr>
                <w:lang w:eastAsia="ja-JP"/>
              </w:rPr>
            </w:pPr>
            <w:r w:rsidRPr="003E6E07">
              <w:rPr>
                <w:lang w:eastAsia="ja-JP"/>
              </w:rPr>
              <w:t>Condition</w:t>
            </w:r>
          </w:p>
        </w:tc>
      </w:tr>
      <w:tr w:rsidR="00777239" w:rsidRPr="003E6E07" w14:paraId="2E95EC48" w14:textId="77777777" w:rsidTr="00AB0EDD">
        <w:trPr>
          <w:jc w:val="center"/>
        </w:trPr>
        <w:tc>
          <w:tcPr>
            <w:tcW w:w="4429" w:type="dxa"/>
          </w:tcPr>
          <w:p w14:paraId="3B2D34DA" w14:textId="18E6C9A9" w:rsidR="00777239" w:rsidRPr="003E6E07" w:rsidRDefault="00777239"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Pr>
          <w:p w14:paraId="50515B8C" w14:textId="77777777" w:rsidR="00777239" w:rsidRPr="003E6E07" w:rsidRDefault="00777239" w:rsidP="006B2C15">
            <w:pPr>
              <w:pStyle w:val="TAL"/>
              <w:rPr>
                <w:lang w:eastAsia="ja-JP"/>
              </w:rPr>
            </w:pPr>
          </w:p>
        </w:tc>
        <w:tc>
          <w:tcPr>
            <w:tcW w:w="1701" w:type="dxa"/>
          </w:tcPr>
          <w:p w14:paraId="5C31E738" w14:textId="77777777" w:rsidR="00777239" w:rsidRPr="003E6E07" w:rsidRDefault="00777239" w:rsidP="006B2C15">
            <w:pPr>
              <w:pStyle w:val="TAL"/>
              <w:rPr>
                <w:lang w:eastAsia="ja-JP"/>
              </w:rPr>
            </w:pPr>
          </w:p>
        </w:tc>
        <w:tc>
          <w:tcPr>
            <w:tcW w:w="1246" w:type="dxa"/>
          </w:tcPr>
          <w:p w14:paraId="018035A0" w14:textId="77777777" w:rsidR="00777239" w:rsidRPr="003E6E07" w:rsidRDefault="00777239" w:rsidP="006B2C15">
            <w:pPr>
              <w:pStyle w:val="TAL"/>
              <w:rPr>
                <w:lang w:eastAsia="ja-JP"/>
              </w:rPr>
            </w:pPr>
          </w:p>
        </w:tc>
      </w:tr>
      <w:tr w:rsidR="00777239" w:rsidRPr="003E6E07" w14:paraId="1ECBB9A8" w14:textId="77777777" w:rsidTr="00AB0EDD">
        <w:trPr>
          <w:jc w:val="center"/>
        </w:trPr>
        <w:tc>
          <w:tcPr>
            <w:tcW w:w="4429" w:type="dxa"/>
          </w:tcPr>
          <w:p w14:paraId="48963FA1" w14:textId="614534A6" w:rsidR="00777239" w:rsidRPr="003E6E07" w:rsidRDefault="00AB0EDD" w:rsidP="006B2C15">
            <w:pPr>
              <w:pStyle w:val="TAL"/>
              <w:rPr>
                <w:snapToGrid w:val="0"/>
                <w:lang w:eastAsia="ja-JP"/>
              </w:rPr>
            </w:pPr>
            <w:r w:rsidRPr="003E6E07">
              <w:rPr>
                <w:snapToGrid w:val="0"/>
                <w:lang w:eastAsia="ja-JP"/>
              </w:rPr>
              <w:t xml:space="preserve">  </w:t>
            </w:r>
            <w:r w:rsidR="00777239" w:rsidRPr="003E6E07">
              <w:rPr>
                <w:snapToGrid w:val="0"/>
                <w:lang w:eastAsia="ja-JP"/>
              </w:rPr>
              <w:t>rrc-TransactionIdentifier</w:t>
            </w:r>
          </w:p>
        </w:tc>
        <w:tc>
          <w:tcPr>
            <w:tcW w:w="2268" w:type="dxa"/>
          </w:tcPr>
          <w:p w14:paraId="4713CEAE" w14:textId="58C5AD71" w:rsidR="00777239" w:rsidRPr="003E6E07" w:rsidRDefault="00777239"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1" w:type="dxa"/>
          </w:tcPr>
          <w:p w14:paraId="5DECBA6F" w14:textId="77777777" w:rsidR="00777239" w:rsidRPr="003E6E07" w:rsidRDefault="00777239" w:rsidP="006B2C15">
            <w:pPr>
              <w:pStyle w:val="TAL"/>
              <w:rPr>
                <w:snapToGrid w:val="0"/>
                <w:lang w:eastAsia="ja-JP"/>
              </w:rPr>
            </w:pPr>
          </w:p>
        </w:tc>
        <w:tc>
          <w:tcPr>
            <w:tcW w:w="1246" w:type="dxa"/>
          </w:tcPr>
          <w:p w14:paraId="5DB90A44" w14:textId="77777777" w:rsidR="00777239" w:rsidRPr="003E6E07" w:rsidRDefault="00777239" w:rsidP="006B2C15">
            <w:pPr>
              <w:pStyle w:val="TAL"/>
              <w:rPr>
                <w:snapToGrid w:val="0"/>
                <w:lang w:eastAsia="ja-JP"/>
              </w:rPr>
            </w:pPr>
          </w:p>
        </w:tc>
      </w:tr>
      <w:tr w:rsidR="00777239" w:rsidRPr="003E6E07" w14:paraId="02028252" w14:textId="77777777" w:rsidTr="00AB0EDD">
        <w:trPr>
          <w:jc w:val="center"/>
        </w:trPr>
        <w:tc>
          <w:tcPr>
            <w:tcW w:w="4429" w:type="dxa"/>
          </w:tcPr>
          <w:p w14:paraId="089E2B8A" w14:textId="4575FE0A" w:rsidR="00777239" w:rsidRPr="003E6E07" w:rsidRDefault="00AB0EDD" w:rsidP="006B2C15">
            <w:pPr>
              <w:pStyle w:val="TAL"/>
              <w:rPr>
                <w:lang w:eastAsia="ja-JP"/>
              </w:rPr>
            </w:pPr>
            <w:r w:rsidRPr="003E6E07">
              <w:rPr>
                <w:lang w:eastAsia="ja-JP"/>
              </w:rPr>
              <w:t xml:space="preserve">  </w:t>
            </w:r>
            <w:r w:rsidR="00777239" w:rsidRPr="003E6E07">
              <w:rPr>
                <w:lang w:eastAsia="ja-JP"/>
              </w:rPr>
              <w:t>criticalExtensions</w:t>
            </w:r>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8" w:type="dxa"/>
          </w:tcPr>
          <w:p w14:paraId="36F907E1" w14:textId="77777777" w:rsidR="00777239" w:rsidRPr="003E6E07" w:rsidRDefault="00777239" w:rsidP="006B2C15">
            <w:pPr>
              <w:pStyle w:val="TAL"/>
              <w:rPr>
                <w:lang w:eastAsia="ja-JP"/>
              </w:rPr>
            </w:pPr>
          </w:p>
        </w:tc>
        <w:tc>
          <w:tcPr>
            <w:tcW w:w="1701" w:type="dxa"/>
          </w:tcPr>
          <w:p w14:paraId="0AB005CD" w14:textId="77777777" w:rsidR="00777239" w:rsidRPr="003E6E07" w:rsidRDefault="00777239" w:rsidP="006B2C15">
            <w:pPr>
              <w:pStyle w:val="TAL"/>
              <w:rPr>
                <w:lang w:eastAsia="ja-JP"/>
              </w:rPr>
            </w:pPr>
          </w:p>
        </w:tc>
        <w:tc>
          <w:tcPr>
            <w:tcW w:w="1246" w:type="dxa"/>
          </w:tcPr>
          <w:p w14:paraId="1DDB52C1" w14:textId="77777777" w:rsidR="00777239" w:rsidRPr="003E6E07" w:rsidRDefault="00777239" w:rsidP="006B2C15">
            <w:pPr>
              <w:pStyle w:val="TAL"/>
              <w:rPr>
                <w:lang w:eastAsia="ja-JP"/>
              </w:rPr>
            </w:pPr>
          </w:p>
        </w:tc>
      </w:tr>
      <w:tr w:rsidR="00777239" w:rsidRPr="003E6E07" w14:paraId="2D07D55C" w14:textId="77777777" w:rsidTr="00AB0EDD">
        <w:trPr>
          <w:jc w:val="center"/>
        </w:trPr>
        <w:tc>
          <w:tcPr>
            <w:tcW w:w="4429" w:type="dxa"/>
          </w:tcPr>
          <w:p w14:paraId="354E2CDA" w14:textId="2A6101A1" w:rsidR="00777239" w:rsidRPr="003E6E07" w:rsidRDefault="00AB0EDD" w:rsidP="006B2C15">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8" w:type="dxa"/>
          </w:tcPr>
          <w:p w14:paraId="131B6F5B" w14:textId="77777777" w:rsidR="00777239" w:rsidRPr="003E6E07" w:rsidRDefault="00777239" w:rsidP="006B2C15">
            <w:pPr>
              <w:pStyle w:val="TAL"/>
              <w:rPr>
                <w:lang w:eastAsia="ja-JP"/>
              </w:rPr>
            </w:pPr>
          </w:p>
        </w:tc>
        <w:tc>
          <w:tcPr>
            <w:tcW w:w="1701" w:type="dxa"/>
          </w:tcPr>
          <w:p w14:paraId="1E8BBD78" w14:textId="77777777" w:rsidR="00777239" w:rsidRPr="003E6E07" w:rsidRDefault="00777239" w:rsidP="006B2C15">
            <w:pPr>
              <w:pStyle w:val="TAL"/>
              <w:rPr>
                <w:lang w:eastAsia="ja-JP"/>
              </w:rPr>
            </w:pPr>
          </w:p>
        </w:tc>
        <w:tc>
          <w:tcPr>
            <w:tcW w:w="1246" w:type="dxa"/>
          </w:tcPr>
          <w:p w14:paraId="71F05C0A" w14:textId="77777777" w:rsidR="00777239" w:rsidRPr="003E6E07" w:rsidRDefault="00777239" w:rsidP="006B2C15">
            <w:pPr>
              <w:pStyle w:val="TAL"/>
              <w:rPr>
                <w:lang w:eastAsia="ja-JP"/>
              </w:rPr>
            </w:pPr>
          </w:p>
        </w:tc>
      </w:tr>
      <w:tr w:rsidR="00777239" w:rsidRPr="003E6E07" w14:paraId="2F23C16E" w14:textId="77777777" w:rsidTr="00AB0EDD">
        <w:trPr>
          <w:jc w:val="center"/>
        </w:trPr>
        <w:tc>
          <w:tcPr>
            <w:tcW w:w="4429" w:type="dxa"/>
          </w:tcPr>
          <w:p w14:paraId="2090E94A" w14:textId="34EFC795" w:rsidR="00777239" w:rsidRPr="003E6E07" w:rsidRDefault="00AB0EDD" w:rsidP="006B2C15">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72527E91" w14:textId="77777777" w:rsidR="00777239" w:rsidRPr="003E6E07" w:rsidRDefault="00777239" w:rsidP="006B2C15">
            <w:pPr>
              <w:pStyle w:val="TAL"/>
              <w:rPr>
                <w:lang w:eastAsia="ja-JP"/>
              </w:rPr>
            </w:pPr>
          </w:p>
        </w:tc>
        <w:tc>
          <w:tcPr>
            <w:tcW w:w="1701" w:type="dxa"/>
          </w:tcPr>
          <w:p w14:paraId="61CE73D7" w14:textId="77777777" w:rsidR="00777239" w:rsidRPr="003E6E07" w:rsidRDefault="00777239" w:rsidP="006B2C15">
            <w:pPr>
              <w:pStyle w:val="TAL"/>
              <w:rPr>
                <w:lang w:eastAsia="ja-JP"/>
              </w:rPr>
            </w:pPr>
          </w:p>
        </w:tc>
        <w:tc>
          <w:tcPr>
            <w:tcW w:w="1246" w:type="dxa"/>
          </w:tcPr>
          <w:p w14:paraId="483EDFFD" w14:textId="77777777" w:rsidR="00777239" w:rsidRPr="003E6E07" w:rsidRDefault="00777239" w:rsidP="006B2C15">
            <w:pPr>
              <w:pStyle w:val="TAL"/>
              <w:rPr>
                <w:lang w:eastAsia="ja-JP"/>
              </w:rPr>
            </w:pPr>
          </w:p>
        </w:tc>
      </w:tr>
      <w:tr w:rsidR="00777239" w:rsidRPr="003E6E07" w14:paraId="09936667" w14:textId="77777777" w:rsidTr="00AB0EDD">
        <w:trPr>
          <w:jc w:val="center"/>
        </w:trPr>
        <w:tc>
          <w:tcPr>
            <w:tcW w:w="4429" w:type="dxa"/>
          </w:tcPr>
          <w:p w14:paraId="09C06E9C" w14:textId="3E87C007" w:rsidR="00777239" w:rsidRPr="003E6E07" w:rsidRDefault="00AB0EDD" w:rsidP="006B2C15">
            <w:pPr>
              <w:pStyle w:val="TAL"/>
              <w:rPr>
                <w:lang w:eastAsia="ja-JP"/>
              </w:rPr>
            </w:pPr>
            <w:r w:rsidRPr="003E6E07">
              <w:rPr>
                <w:lang w:eastAsia="ja-JP"/>
              </w:rPr>
              <w:t xml:space="preserve">        </w:t>
            </w:r>
            <w:r w:rsidR="00777239" w:rsidRPr="003E6E07">
              <w:rPr>
                <w:lang w:eastAsia="ja-JP"/>
              </w:rPr>
              <w:t>dedicatedInfoNASList</w:t>
            </w:r>
          </w:p>
        </w:tc>
        <w:tc>
          <w:tcPr>
            <w:tcW w:w="2268" w:type="dxa"/>
          </w:tcPr>
          <w:p w14:paraId="365FFB63" w14:textId="55BAA502" w:rsidR="00777239" w:rsidRPr="003E6E07" w:rsidRDefault="00777239"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1" w:type="dxa"/>
          </w:tcPr>
          <w:p w14:paraId="1B3BDEF5" w14:textId="77777777" w:rsidR="00777239" w:rsidRPr="003E6E07" w:rsidRDefault="00777239" w:rsidP="006B2C15">
            <w:pPr>
              <w:pStyle w:val="TAL"/>
              <w:rPr>
                <w:lang w:eastAsia="ja-JP"/>
              </w:rPr>
            </w:pPr>
          </w:p>
        </w:tc>
        <w:tc>
          <w:tcPr>
            <w:tcW w:w="1246" w:type="dxa"/>
          </w:tcPr>
          <w:p w14:paraId="62E5163F"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7900CA0A" w14:textId="77777777" w:rsidTr="00AB0EDD">
        <w:trPr>
          <w:jc w:val="center"/>
        </w:trPr>
        <w:tc>
          <w:tcPr>
            <w:tcW w:w="4429" w:type="dxa"/>
          </w:tcPr>
          <w:p w14:paraId="76CC2607" w14:textId="20FA3500" w:rsidR="00777239" w:rsidRPr="003E6E07" w:rsidRDefault="00AB0EDD" w:rsidP="006B2C15">
            <w:pPr>
              <w:pStyle w:val="TAL"/>
              <w:rPr>
                <w:lang w:eastAsia="zh-TW"/>
              </w:rPr>
            </w:pPr>
            <w:r w:rsidRPr="003E6E07">
              <w:rPr>
                <w:lang w:eastAsia="ja-JP"/>
              </w:rPr>
              <w:t xml:space="preserve">        </w:t>
            </w:r>
            <w:r w:rsidR="00777239" w:rsidRPr="003E6E07">
              <w:rPr>
                <w:lang w:eastAsia="ja-JP"/>
              </w:rPr>
              <w:t>radioResourceConfigDedicated</w:t>
            </w:r>
          </w:p>
        </w:tc>
        <w:tc>
          <w:tcPr>
            <w:tcW w:w="2268" w:type="dxa"/>
          </w:tcPr>
          <w:p w14:paraId="10DBC59E" w14:textId="77777777" w:rsidR="00777239" w:rsidRPr="003E6E07" w:rsidRDefault="00777239" w:rsidP="006B2C15">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1" w:type="dxa"/>
          </w:tcPr>
          <w:p w14:paraId="5A39079A" w14:textId="77777777" w:rsidR="00777239" w:rsidRPr="003E6E07" w:rsidRDefault="00777239" w:rsidP="006B2C15">
            <w:pPr>
              <w:pStyle w:val="TAL"/>
              <w:rPr>
                <w:lang w:eastAsia="ja-JP"/>
              </w:rPr>
            </w:pPr>
          </w:p>
        </w:tc>
        <w:tc>
          <w:tcPr>
            <w:tcW w:w="1246" w:type="dxa"/>
          </w:tcPr>
          <w:p w14:paraId="58E58A8B"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319AA8F6" w14:textId="77777777" w:rsidTr="00AB0EDD">
        <w:trPr>
          <w:jc w:val="center"/>
        </w:trPr>
        <w:tc>
          <w:tcPr>
            <w:tcW w:w="4429" w:type="dxa"/>
          </w:tcPr>
          <w:p w14:paraId="2E53CFC7" w14:textId="7D286FC1" w:rsidR="00777239" w:rsidRPr="003E6E07" w:rsidRDefault="00AB0EDD" w:rsidP="006B2C15">
            <w:pPr>
              <w:pStyle w:val="TAL"/>
              <w:rPr>
                <w:lang w:eastAsia="ja-JP"/>
              </w:rPr>
            </w:pPr>
            <w:r w:rsidRPr="003E6E07">
              <w:rPr>
                <w:lang w:eastAsia="zh-CN"/>
              </w:rPr>
              <w:t xml:space="preserve">   </w:t>
            </w:r>
            <w:r w:rsidR="00777239" w:rsidRPr="003E6E07">
              <w:rPr>
                <w:lang w:eastAsia="zh-CN"/>
              </w:rPr>
              <w:t>}</w:t>
            </w:r>
          </w:p>
        </w:tc>
        <w:tc>
          <w:tcPr>
            <w:tcW w:w="2268" w:type="dxa"/>
          </w:tcPr>
          <w:p w14:paraId="6056DFBB" w14:textId="77777777" w:rsidR="00777239" w:rsidRPr="003E6E07" w:rsidRDefault="00777239" w:rsidP="006B2C15">
            <w:pPr>
              <w:pStyle w:val="TAL"/>
              <w:rPr>
                <w:lang w:eastAsia="ja-JP"/>
              </w:rPr>
            </w:pPr>
          </w:p>
        </w:tc>
        <w:tc>
          <w:tcPr>
            <w:tcW w:w="1701" w:type="dxa"/>
          </w:tcPr>
          <w:p w14:paraId="7FD1EBFC" w14:textId="77777777" w:rsidR="00777239" w:rsidRPr="003E6E07" w:rsidRDefault="00777239" w:rsidP="006B2C15">
            <w:pPr>
              <w:pStyle w:val="TAL"/>
              <w:rPr>
                <w:lang w:eastAsia="ja-JP"/>
              </w:rPr>
            </w:pPr>
          </w:p>
        </w:tc>
        <w:tc>
          <w:tcPr>
            <w:tcW w:w="1246" w:type="dxa"/>
          </w:tcPr>
          <w:p w14:paraId="335727B2" w14:textId="77777777" w:rsidR="00777239" w:rsidRPr="003E6E07" w:rsidRDefault="00777239" w:rsidP="006B2C15">
            <w:pPr>
              <w:pStyle w:val="TAL"/>
              <w:rPr>
                <w:lang w:eastAsia="ja-JP"/>
              </w:rPr>
            </w:pPr>
          </w:p>
        </w:tc>
      </w:tr>
      <w:tr w:rsidR="00777239" w:rsidRPr="003E6E07" w14:paraId="0D113A19" w14:textId="77777777" w:rsidTr="00AB0EDD">
        <w:trPr>
          <w:jc w:val="center"/>
        </w:trPr>
        <w:tc>
          <w:tcPr>
            <w:tcW w:w="4429" w:type="dxa"/>
          </w:tcPr>
          <w:p w14:paraId="1550C248" w14:textId="64290634" w:rsidR="00777239" w:rsidRPr="003E6E07" w:rsidRDefault="00AB0EDD" w:rsidP="006B2C15">
            <w:pPr>
              <w:pStyle w:val="TAL"/>
              <w:rPr>
                <w:lang w:eastAsia="zh-TW"/>
              </w:rPr>
            </w:pPr>
            <w:r w:rsidRPr="003E6E07">
              <w:rPr>
                <w:lang w:eastAsia="zh-TW"/>
              </w:rPr>
              <w:t xml:space="preserve">      </w:t>
            </w:r>
            <w:r w:rsidR="00777239" w:rsidRPr="003E6E07">
              <w:rPr>
                <w:lang w:eastAsia="ja-JP"/>
              </w:rPr>
              <w:t>nonCriticalExtension</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563A009F" w14:textId="77777777" w:rsidR="00777239" w:rsidRPr="003E6E07" w:rsidRDefault="00777239" w:rsidP="006B2C15">
            <w:pPr>
              <w:pStyle w:val="TAL"/>
              <w:rPr>
                <w:lang w:eastAsia="ja-JP"/>
              </w:rPr>
            </w:pPr>
          </w:p>
        </w:tc>
        <w:tc>
          <w:tcPr>
            <w:tcW w:w="1701" w:type="dxa"/>
          </w:tcPr>
          <w:p w14:paraId="0A36C402" w14:textId="77777777" w:rsidR="00777239" w:rsidRPr="003E6E07" w:rsidRDefault="00777239" w:rsidP="006B2C15">
            <w:pPr>
              <w:pStyle w:val="TAL"/>
              <w:rPr>
                <w:lang w:eastAsia="ja-JP"/>
              </w:rPr>
            </w:pPr>
          </w:p>
        </w:tc>
        <w:tc>
          <w:tcPr>
            <w:tcW w:w="1246" w:type="dxa"/>
          </w:tcPr>
          <w:p w14:paraId="720A37F2" w14:textId="77777777" w:rsidR="00777239" w:rsidRPr="003E6E07" w:rsidRDefault="00777239" w:rsidP="006B2C15">
            <w:pPr>
              <w:pStyle w:val="TAL"/>
              <w:rPr>
                <w:lang w:eastAsia="ja-JP"/>
              </w:rPr>
            </w:pPr>
          </w:p>
        </w:tc>
      </w:tr>
      <w:tr w:rsidR="00777239" w:rsidRPr="003E6E07" w14:paraId="324DE90C" w14:textId="77777777" w:rsidTr="00AB0EDD">
        <w:trPr>
          <w:jc w:val="center"/>
        </w:trPr>
        <w:tc>
          <w:tcPr>
            <w:tcW w:w="4429" w:type="dxa"/>
          </w:tcPr>
          <w:p w14:paraId="68EE9C3C" w14:textId="6B489EC6" w:rsidR="00777239" w:rsidRPr="003E6E07" w:rsidRDefault="00AB0EDD" w:rsidP="006B2C15">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8" w:type="dxa"/>
          </w:tcPr>
          <w:p w14:paraId="24EC8AC2" w14:textId="77777777" w:rsidR="00777239" w:rsidRPr="003E6E07" w:rsidRDefault="00777239" w:rsidP="006B2C15">
            <w:pPr>
              <w:pStyle w:val="TAL"/>
              <w:rPr>
                <w:lang w:eastAsia="ja-JP"/>
              </w:rPr>
            </w:pPr>
            <w:r w:rsidRPr="003E6E07">
              <w:rPr>
                <w:rFonts w:eastAsia="MS Mincho"/>
                <w:lang w:eastAsia="ja-JP"/>
              </w:rPr>
              <w:t>SCG-Configuration-r12-DEFAULT</w:t>
            </w:r>
          </w:p>
        </w:tc>
        <w:tc>
          <w:tcPr>
            <w:tcW w:w="1701" w:type="dxa"/>
          </w:tcPr>
          <w:p w14:paraId="2193E99A" w14:textId="77777777" w:rsidR="00777239" w:rsidRPr="003E6E07" w:rsidRDefault="00777239" w:rsidP="006B2C15">
            <w:pPr>
              <w:pStyle w:val="TAL"/>
              <w:rPr>
                <w:lang w:eastAsia="ja-JP"/>
              </w:rPr>
            </w:pPr>
          </w:p>
        </w:tc>
        <w:tc>
          <w:tcPr>
            <w:tcW w:w="1246" w:type="dxa"/>
          </w:tcPr>
          <w:p w14:paraId="42758A78" w14:textId="77777777" w:rsidR="00777239" w:rsidRPr="003E6E07" w:rsidRDefault="00777239" w:rsidP="006B2C15">
            <w:pPr>
              <w:pStyle w:val="TAL"/>
              <w:rPr>
                <w:lang w:eastAsia="zh-TW"/>
              </w:rPr>
            </w:pPr>
            <w:r w:rsidRPr="003E6E07">
              <w:rPr>
                <w:rFonts w:eastAsia="MS Mincho"/>
                <w:lang w:eastAsia="ja-JP"/>
              </w:rPr>
              <w:t>PSCell_Add_SCG_DRB</w:t>
            </w:r>
          </w:p>
        </w:tc>
      </w:tr>
      <w:tr w:rsidR="00777239" w:rsidRPr="003E6E07" w14:paraId="2F48A67E" w14:textId="77777777" w:rsidTr="00AB0EDD">
        <w:trPr>
          <w:jc w:val="center"/>
        </w:trPr>
        <w:tc>
          <w:tcPr>
            <w:tcW w:w="4429" w:type="dxa"/>
          </w:tcPr>
          <w:p w14:paraId="71F247D3" w14:textId="76B27325" w:rsidR="00777239" w:rsidRPr="003E6E07" w:rsidRDefault="00AB0EDD" w:rsidP="006B2C15">
            <w:pPr>
              <w:pStyle w:val="TAL"/>
              <w:rPr>
                <w:lang w:eastAsia="zh-CN"/>
              </w:rPr>
            </w:pPr>
            <w:r w:rsidRPr="003E6E07">
              <w:rPr>
                <w:lang w:eastAsia="zh-CN"/>
              </w:rPr>
              <w:t xml:space="preserve">  </w:t>
            </w:r>
            <w:r w:rsidR="00777239" w:rsidRPr="003E6E07">
              <w:rPr>
                <w:lang w:eastAsia="zh-CN"/>
              </w:rPr>
              <w:t>}</w:t>
            </w:r>
          </w:p>
        </w:tc>
        <w:tc>
          <w:tcPr>
            <w:tcW w:w="2268" w:type="dxa"/>
          </w:tcPr>
          <w:p w14:paraId="76BA5B04" w14:textId="77777777" w:rsidR="00777239" w:rsidRPr="003E6E07" w:rsidRDefault="00777239" w:rsidP="006B2C15">
            <w:pPr>
              <w:pStyle w:val="TAL"/>
              <w:rPr>
                <w:lang w:eastAsia="ja-JP"/>
              </w:rPr>
            </w:pPr>
          </w:p>
        </w:tc>
        <w:tc>
          <w:tcPr>
            <w:tcW w:w="1701" w:type="dxa"/>
          </w:tcPr>
          <w:p w14:paraId="6642A1E9" w14:textId="77777777" w:rsidR="00777239" w:rsidRPr="003E6E07" w:rsidRDefault="00777239" w:rsidP="006B2C15">
            <w:pPr>
              <w:pStyle w:val="TAL"/>
              <w:rPr>
                <w:lang w:eastAsia="ja-JP"/>
              </w:rPr>
            </w:pPr>
          </w:p>
        </w:tc>
        <w:tc>
          <w:tcPr>
            <w:tcW w:w="1246" w:type="dxa"/>
          </w:tcPr>
          <w:p w14:paraId="254A526B" w14:textId="77777777" w:rsidR="00777239" w:rsidRPr="003E6E07" w:rsidRDefault="00777239" w:rsidP="006B2C15">
            <w:pPr>
              <w:pStyle w:val="TAL"/>
              <w:rPr>
                <w:lang w:eastAsia="ja-JP"/>
              </w:rPr>
            </w:pPr>
          </w:p>
        </w:tc>
      </w:tr>
      <w:tr w:rsidR="00777239" w:rsidRPr="003E6E07" w14:paraId="2305D044" w14:textId="77777777" w:rsidTr="00AB0EDD">
        <w:trPr>
          <w:jc w:val="center"/>
        </w:trPr>
        <w:tc>
          <w:tcPr>
            <w:tcW w:w="4429" w:type="dxa"/>
          </w:tcPr>
          <w:p w14:paraId="1127FE87" w14:textId="6FA13472" w:rsidR="00777239" w:rsidRPr="003E6E07" w:rsidRDefault="00AB0EDD" w:rsidP="006B2C15">
            <w:pPr>
              <w:pStyle w:val="TAL"/>
              <w:rPr>
                <w:lang w:eastAsia="ja-JP"/>
              </w:rPr>
            </w:pPr>
            <w:r w:rsidRPr="003E6E07">
              <w:rPr>
                <w:lang w:eastAsia="ja-JP"/>
              </w:rPr>
              <w:t xml:space="preserve"> </w:t>
            </w:r>
            <w:r w:rsidR="00777239" w:rsidRPr="003E6E07">
              <w:rPr>
                <w:lang w:eastAsia="ja-JP"/>
              </w:rPr>
              <w:t>}</w:t>
            </w:r>
          </w:p>
        </w:tc>
        <w:tc>
          <w:tcPr>
            <w:tcW w:w="2268" w:type="dxa"/>
          </w:tcPr>
          <w:p w14:paraId="465C30D9" w14:textId="77777777" w:rsidR="00777239" w:rsidRPr="003E6E07" w:rsidRDefault="00777239" w:rsidP="006B2C15">
            <w:pPr>
              <w:pStyle w:val="TAL"/>
              <w:rPr>
                <w:lang w:eastAsia="ja-JP"/>
              </w:rPr>
            </w:pPr>
          </w:p>
        </w:tc>
        <w:tc>
          <w:tcPr>
            <w:tcW w:w="1701" w:type="dxa"/>
          </w:tcPr>
          <w:p w14:paraId="59CACA53" w14:textId="77777777" w:rsidR="00777239" w:rsidRPr="003E6E07" w:rsidRDefault="00777239" w:rsidP="006B2C15">
            <w:pPr>
              <w:pStyle w:val="TAL"/>
              <w:rPr>
                <w:lang w:eastAsia="ja-JP"/>
              </w:rPr>
            </w:pPr>
          </w:p>
        </w:tc>
        <w:tc>
          <w:tcPr>
            <w:tcW w:w="1246" w:type="dxa"/>
          </w:tcPr>
          <w:p w14:paraId="53C0B5A8" w14:textId="77777777" w:rsidR="00777239" w:rsidRPr="003E6E07" w:rsidRDefault="00777239" w:rsidP="006B2C15">
            <w:pPr>
              <w:pStyle w:val="TAL"/>
              <w:rPr>
                <w:lang w:eastAsia="ja-JP"/>
              </w:rPr>
            </w:pPr>
          </w:p>
        </w:tc>
      </w:tr>
      <w:tr w:rsidR="00777239" w:rsidRPr="003E6E07" w14:paraId="2DCD07FA" w14:textId="77777777" w:rsidTr="00AB0EDD">
        <w:trPr>
          <w:jc w:val="center"/>
        </w:trPr>
        <w:tc>
          <w:tcPr>
            <w:tcW w:w="4429" w:type="dxa"/>
          </w:tcPr>
          <w:p w14:paraId="31137933" w14:textId="77777777" w:rsidR="00777239" w:rsidRPr="003E6E07" w:rsidRDefault="00777239" w:rsidP="006B2C15">
            <w:pPr>
              <w:pStyle w:val="TAL"/>
              <w:rPr>
                <w:lang w:eastAsia="ja-JP"/>
              </w:rPr>
            </w:pPr>
            <w:r w:rsidRPr="003E6E07">
              <w:rPr>
                <w:lang w:eastAsia="ja-JP"/>
              </w:rPr>
              <w:t>}</w:t>
            </w:r>
          </w:p>
        </w:tc>
        <w:tc>
          <w:tcPr>
            <w:tcW w:w="2268" w:type="dxa"/>
          </w:tcPr>
          <w:p w14:paraId="531D71B8" w14:textId="77777777" w:rsidR="00777239" w:rsidRPr="003E6E07" w:rsidRDefault="00777239" w:rsidP="006B2C15">
            <w:pPr>
              <w:pStyle w:val="TAL"/>
              <w:rPr>
                <w:lang w:eastAsia="ja-JP"/>
              </w:rPr>
            </w:pPr>
          </w:p>
        </w:tc>
        <w:tc>
          <w:tcPr>
            <w:tcW w:w="1701" w:type="dxa"/>
          </w:tcPr>
          <w:p w14:paraId="2BA071AB" w14:textId="77777777" w:rsidR="00777239" w:rsidRPr="003E6E07" w:rsidRDefault="00777239" w:rsidP="006B2C15">
            <w:pPr>
              <w:pStyle w:val="TAL"/>
              <w:rPr>
                <w:lang w:eastAsia="ja-JP"/>
              </w:rPr>
            </w:pPr>
          </w:p>
        </w:tc>
        <w:tc>
          <w:tcPr>
            <w:tcW w:w="1246" w:type="dxa"/>
          </w:tcPr>
          <w:p w14:paraId="45356E15" w14:textId="77777777" w:rsidR="00777239" w:rsidRPr="003E6E07" w:rsidRDefault="00777239" w:rsidP="006B2C15">
            <w:pPr>
              <w:pStyle w:val="TAL"/>
              <w:rPr>
                <w:lang w:eastAsia="ja-JP"/>
              </w:rPr>
            </w:pPr>
          </w:p>
        </w:tc>
      </w:tr>
    </w:tbl>
    <w:p w14:paraId="02EF30E1" w14:textId="77777777" w:rsidR="00A81CF4" w:rsidRPr="003E6E07" w:rsidRDefault="00A81CF4" w:rsidP="00A81CF4">
      <w:pPr>
        <w:rPr>
          <w:lang w:eastAsia="zh-CN"/>
        </w:rPr>
      </w:pPr>
    </w:p>
    <w:p w14:paraId="2D32EA80" w14:textId="77777777" w:rsidR="00A81CF4" w:rsidRPr="003E6E07" w:rsidRDefault="005F0409" w:rsidP="00A81CF4">
      <w:pPr>
        <w:pStyle w:val="Heading4"/>
        <w:rPr>
          <w:snapToGrid w:val="0"/>
        </w:rPr>
      </w:pPr>
      <w:r w:rsidRPr="003E6E07">
        <w:rPr>
          <w:snapToGrid w:val="0"/>
        </w:rPr>
        <w:t>7.4.3.5</w:t>
      </w:r>
      <w:r w:rsidRPr="003E6E07">
        <w:rPr>
          <w:snapToGrid w:val="0"/>
        </w:rPr>
        <w:tab/>
        <w:t>Test Requirement</w:t>
      </w:r>
    </w:p>
    <w:p w14:paraId="155B0446" w14:textId="77777777" w:rsidR="00777239" w:rsidRPr="003E6E07" w:rsidRDefault="00777239" w:rsidP="00777239">
      <w:pPr>
        <w:rPr>
          <w:rFonts w:eastAsia="PMingLiU"/>
          <w:lang w:eastAsia="zh-TW"/>
        </w:rPr>
      </w:pPr>
      <w:r w:rsidRPr="003E6E07">
        <w:t xml:space="preserve">Table 7.4.3.5-1 </w:t>
      </w:r>
      <w:r w:rsidR="005F0409" w:rsidRPr="003E6E07">
        <w:t>defines</w:t>
      </w:r>
      <w:r w:rsidRPr="003E6E07">
        <w:t xml:space="preserve"> the primary level settings including test tolerances for E-UTRAN FDD-FDD DC interruption at transitions between active and non-active during DRX in asynchronous dual connectivity cells test.</w:t>
      </w:r>
    </w:p>
    <w:p w14:paraId="5FBFBEC1" w14:textId="77777777" w:rsidR="00777239" w:rsidRPr="003E6E07" w:rsidRDefault="00777239" w:rsidP="00777239">
      <w:pPr>
        <w:pStyle w:val="TH"/>
      </w:pPr>
      <w:r w:rsidRPr="003E6E07">
        <w:rPr>
          <w:rFonts w:cs="v4.2.0"/>
        </w:rPr>
        <w:t xml:space="preserve">Table 7.4.3.5-1: Cell specific test parameters for </w:t>
      </w:r>
      <w:r w:rsidRPr="003E6E07">
        <w:rPr>
          <w:lang w:eastAsia="zh-CN"/>
        </w:rPr>
        <w:t>E-UTRAN FDD-FDD Interruption at transitions between active and non-active during DRX in asynchronous 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1276"/>
        <w:gridCol w:w="2550"/>
        <w:gridCol w:w="2692"/>
      </w:tblGrid>
      <w:tr w:rsidR="00AB0EDD" w:rsidRPr="003E6E07" w14:paraId="4E622A82" w14:textId="77777777" w:rsidTr="00AB0EDD">
        <w:trPr>
          <w:cantSplit/>
          <w:tblHeader/>
          <w:jc w:val="center"/>
        </w:trPr>
        <w:tc>
          <w:tcPr>
            <w:tcW w:w="3179" w:type="dxa"/>
            <w:vMerge w:val="restart"/>
            <w:tcBorders>
              <w:top w:val="single" w:sz="4" w:space="0" w:color="auto"/>
              <w:left w:val="single" w:sz="4" w:space="0" w:color="auto"/>
              <w:right w:val="single" w:sz="4" w:space="0" w:color="auto"/>
            </w:tcBorders>
            <w:hideMark/>
          </w:tcPr>
          <w:p w14:paraId="5A05DD56" w14:textId="77777777" w:rsidR="00AB0EDD" w:rsidRPr="003E6E07" w:rsidRDefault="00AB0EDD" w:rsidP="00E656F4">
            <w:pPr>
              <w:pStyle w:val="TAH"/>
              <w:keepNext w:val="0"/>
              <w:keepLines w:val="0"/>
              <w:rPr>
                <w:rFonts w:cs="Arial"/>
                <w:lang w:eastAsia="ja-JP"/>
              </w:rPr>
            </w:pPr>
            <w:r w:rsidRPr="003E6E07">
              <w:rPr>
                <w:rFonts w:cs="Arial"/>
                <w:lang w:eastAsia="ja-JP"/>
              </w:rPr>
              <w:t>Parameter</w:t>
            </w:r>
          </w:p>
        </w:tc>
        <w:tc>
          <w:tcPr>
            <w:tcW w:w="1276" w:type="dxa"/>
            <w:vMerge w:val="restart"/>
            <w:tcBorders>
              <w:top w:val="single" w:sz="4" w:space="0" w:color="auto"/>
              <w:left w:val="single" w:sz="4" w:space="0" w:color="auto"/>
              <w:right w:val="single" w:sz="4" w:space="0" w:color="auto"/>
            </w:tcBorders>
            <w:hideMark/>
          </w:tcPr>
          <w:p w14:paraId="2E09034F" w14:textId="77777777" w:rsidR="00AB0EDD" w:rsidRPr="003E6E07" w:rsidRDefault="00AB0EDD" w:rsidP="00E656F4">
            <w:pPr>
              <w:pStyle w:val="TAH"/>
              <w:keepNext w:val="0"/>
              <w:keepLines w:val="0"/>
              <w:rPr>
                <w:rFonts w:cs="Arial"/>
                <w:lang w:eastAsia="ja-JP"/>
              </w:rPr>
            </w:pPr>
            <w:r w:rsidRPr="003E6E07">
              <w:rPr>
                <w:rFonts w:cs="Arial"/>
                <w:lang w:eastAsia="ja-JP"/>
              </w:rPr>
              <w:t>Unit</w:t>
            </w:r>
          </w:p>
        </w:tc>
        <w:tc>
          <w:tcPr>
            <w:tcW w:w="2550" w:type="dxa"/>
            <w:tcBorders>
              <w:top w:val="single" w:sz="4" w:space="0" w:color="auto"/>
              <w:left w:val="single" w:sz="4" w:space="0" w:color="auto"/>
              <w:bottom w:val="single" w:sz="4" w:space="0" w:color="auto"/>
              <w:right w:val="single" w:sz="4" w:space="0" w:color="auto"/>
            </w:tcBorders>
            <w:hideMark/>
          </w:tcPr>
          <w:p w14:paraId="2AD0CA16" w14:textId="614592CC" w:rsidR="00AB0EDD" w:rsidRPr="003E6E07" w:rsidRDefault="00AB0EDD" w:rsidP="00E656F4">
            <w:pPr>
              <w:pStyle w:val="TAH"/>
              <w:keepNext w:val="0"/>
              <w:keepLines w:val="0"/>
              <w:rPr>
                <w:rFonts w:cs="Arial"/>
                <w:lang w:eastAsia="ja-JP"/>
              </w:rPr>
            </w:pPr>
            <w:r w:rsidRPr="003E6E07">
              <w:rPr>
                <w:rFonts w:cs="Arial"/>
                <w:lang w:eastAsia="ja-JP"/>
              </w:rPr>
              <w:t>Cell 1</w:t>
            </w:r>
          </w:p>
        </w:tc>
        <w:tc>
          <w:tcPr>
            <w:tcW w:w="2692" w:type="dxa"/>
            <w:tcBorders>
              <w:top w:val="single" w:sz="4" w:space="0" w:color="auto"/>
              <w:left w:val="single" w:sz="4" w:space="0" w:color="auto"/>
              <w:bottom w:val="single" w:sz="4" w:space="0" w:color="auto"/>
              <w:right w:val="single" w:sz="4" w:space="0" w:color="auto"/>
            </w:tcBorders>
            <w:hideMark/>
          </w:tcPr>
          <w:p w14:paraId="26E58669" w14:textId="173CD1B3" w:rsidR="00AB0EDD" w:rsidRPr="003E6E07" w:rsidRDefault="00AB0EDD" w:rsidP="00E656F4">
            <w:pPr>
              <w:pStyle w:val="TAH"/>
              <w:keepNext w:val="0"/>
              <w:keepLines w:val="0"/>
              <w:rPr>
                <w:rFonts w:cs="Arial"/>
                <w:lang w:eastAsia="ja-JP"/>
              </w:rPr>
            </w:pPr>
            <w:r w:rsidRPr="003E6E07">
              <w:rPr>
                <w:rFonts w:cs="Arial"/>
                <w:lang w:eastAsia="ja-JP"/>
              </w:rPr>
              <w:t>Cell 2</w:t>
            </w:r>
          </w:p>
        </w:tc>
      </w:tr>
      <w:tr w:rsidR="00AB0EDD" w:rsidRPr="003E6E07" w14:paraId="21B9191D" w14:textId="77777777" w:rsidTr="00AB0EDD">
        <w:trPr>
          <w:cantSplit/>
          <w:tblHeader/>
          <w:jc w:val="center"/>
        </w:trPr>
        <w:tc>
          <w:tcPr>
            <w:tcW w:w="3179" w:type="dxa"/>
            <w:vMerge/>
            <w:tcBorders>
              <w:left w:val="single" w:sz="4" w:space="0" w:color="auto"/>
              <w:bottom w:val="single" w:sz="4" w:space="0" w:color="auto"/>
              <w:right w:val="single" w:sz="4" w:space="0" w:color="auto"/>
            </w:tcBorders>
            <w:vAlign w:val="center"/>
            <w:hideMark/>
          </w:tcPr>
          <w:p w14:paraId="27059831" w14:textId="77777777" w:rsidR="00AB0EDD" w:rsidRPr="003E6E07" w:rsidRDefault="00AB0EDD" w:rsidP="00E656F4">
            <w:pPr>
              <w:spacing w:after="0"/>
              <w:rPr>
                <w:rFonts w:ascii="Arial" w:hAnsi="Arial" w:cs="Arial"/>
                <w:b/>
                <w:sz w:val="18"/>
              </w:rPr>
            </w:pPr>
          </w:p>
        </w:tc>
        <w:tc>
          <w:tcPr>
            <w:tcW w:w="1276" w:type="dxa"/>
            <w:vMerge/>
            <w:tcBorders>
              <w:left w:val="single" w:sz="4" w:space="0" w:color="auto"/>
              <w:bottom w:val="single" w:sz="4" w:space="0" w:color="auto"/>
              <w:right w:val="single" w:sz="4" w:space="0" w:color="auto"/>
            </w:tcBorders>
            <w:vAlign w:val="center"/>
            <w:hideMark/>
          </w:tcPr>
          <w:p w14:paraId="1CAC56E9" w14:textId="77777777" w:rsidR="00AB0EDD" w:rsidRPr="003E6E07" w:rsidRDefault="00AB0EDD" w:rsidP="00E656F4">
            <w:pPr>
              <w:spacing w:after="0"/>
              <w:rPr>
                <w:rFonts w:ascii="Arial" w:hAnsi="Arial" w:cs="Arial"/>
                <w:b/>
                <w:sz w:val="18"/>
              </w:rPr>
            </w:pPr>
          </w:p>
        </w:tc>
        <w:tc>
          <w:tcPr>
            <w:tcW w:w="2550" w:type="dxa"/>
            <w:tcBorders>
              <w:top w:val="single" w:sz="4" w:space="0" w:color="auto"/>
              <w:left w:val="single" w:sz="4" w:space="0" w:color="auto"/>
              <w:bottom w:val="single" w:sz="4" w:space="0" w:color="auto"/>
              <w:right w:val="single" w:sz="4" w:space="0" w:color="auto"/>
            </w:tcBorders>
            <w:hideMark/>
          </w:tcPr>
          <w:p w14:paraId="1A8EEA96"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c>
          <w:tcPr>
            <w:tcW w:w="2692" w:type="dxa"/>
            <w:tcBorders>
              <w:top w:val="single" w:sz="4" w:space="0" w:color="auto"/>
              <w:left w:val="single" w:sz="4" w:space="0" w:color="auto"/>
              <w:bottom w:val="single" w:sz="4" w:space="0" w:color="auto"/>
              <w:right w:val="single" w:sz="4" w:space="0" w:color="auto"/>
            </w:tcBorders>
            <w:hideMark/>
          </w:tcPr>
          <w:p w14:paraId="77CA29F8"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r>
      <w:tr w:rsidR="00777239" w:rsidRPr="003E6E07" w14:paraId="4828D9D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505377D" w14:textId="60216F94" w:rsidR="00777239" w:rsidRPr="003E6E07" w:rsidRDefault="00777239"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76" w:type="dxa"/>
            <w:tcBorders>
              <w:top w:val="single" w:sz="4" w:space="0" w:color="auto"/>
              <w:left w:val="single" w:sz="4" w:space="0" w:color="auto"/>
              <w:bottom w:val="single" w:sz="4" w:space="0" w:color="auto"/>
              <w:right w:val="single" w:sz="4" w:space="0" w:color="auto"/>
            </w:tcBorders>
          </w:tcPr>
          <w:p w14:paraId="442E9AF7"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4AFBC66E" w14:textId="77777777" w:rsidR="00777239" w:rsidRPr="003E6E07" w:rsidRDefault="00777239" w:rsidP="00E656F4">
            <w:pPr>
              <w:pStyle w:val="TAC"/>
              <w:keepNext w:val="0"/>
              <w:keepLines w:val="0"/>
              <w:rPr>
                <w:rFonts w:cs="Arial"/>
                <w:lang w:eastAsia="ja-JP"/>
              </w:rPr>
            </w:pPr>
            <w:r w:rsidRPr="003E6E07">
              <w:rPr>
                <w:rFonts w:cs="Arial"/>
                <w:lang w:eastAsia="ja-JP"/>
              </w:rPr>
              <w:t>1</w:t>
            </w:r>
          </w:p>
        </w:tc>
        <w:tc>
          <w:tcPr>
            <w:tcW w:w="2692" w:type="dxa"/>
            <w:tcBorders>
              <w:top w:val="single" w:sz="4" w:space="0" w:color="auto"/>
              <w:left w:val="single" w:sz="4" w:space="0" w:color="auto"/>
              <w:bottom w:val="single" w:sz="4" w:space="0" w:color="auto"/>
              <w:right w:val="single" w:sz="4" w:space="0" w:color="auto"/>
            </w:tcBorders>
            <w:hideMark/>
          </w:tcPr>
          <w:p w14:paraId="37F8357D" w14:textId="77777777" w:rsidR="00777239" w:rsidRPr="003E6E07" w:rsidRDefault="00777239" w:rsidP="00E656F4">
            <w:pPr>
              <w:pStyle w:val="TAC"/>
              <w:keepNext w:val="0"/>
              <w:keepLines w:val="0"/>
              <w:rPr>
                <w:rFonts w:cs="Arial"/>
                <w:lang w:eastAsia="zh-CN"/>
              </w:rPr>
            </w:pPr>
            <w:r w:rsidRPr="003E6E07">
              <w:rPr>
                <w:rFonts w:cs="v4.2.0"/>
                <w:lang w:eastAsia="zh-CN"/>
              </w:rPr>
              <w:t>2</w:t>
            </w:r>
          </w:p>
        </w:tc>
      </w:tr>
      <w:tr w:rsidR="00777239" w:rsidRPr="003E6E07" w14:paraId="073B48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23A20B6" w14:textId="77777777" w:rsidR="00777239" w:rsidRPr="003E6E07" w:rsidRDefault="00777239" w:rsidP="00E656F4">
            <w:pPr>
              <w:pStyle w:val="TAL"/>
              <w:keepNext w:val="0"/>
              <w:keepLines w:val="0"/>
              <w:rPr>
                <w:rFonts w:cs="Arial"/>
                <w:lang w:eastAsia="ja-JP"/>
              </w:rPr>
            </w:pPr>
            <w:r w:rsidRPr="003E6E07">
              <w:rPr>
                <w:rFonts w:cs="Arial"/>
                <w:bCs/>
                <w:lang w:eastAsia="ja-JP"/>
              </w:rPr>
              <w:t>BW</w:t>
            </w:r>
            <w:r w:rsidRPr="003E6E07">
              <w:rPr>
                <w:rFonts w:cs="Arial"/>
                <w:vertAlign w:val="subscript"/>
                <w:lang w:eastAsia="ja-JP"/>
              </w:rPr>
              <w:t>channel</w:t>
            </w:r>
          </w:p>
        </w:tc>
        <w:tc>
          <w:tcPr>
            <w:tcW w:w="1276" w:type="dxa"/>
            <w:tcBorders>
              <w:top w:val="single" w:sz="4" w:space="0" w:color="auto"/>
              <w:left w:val="single" w:sz="4" w:space="0" w:color="auto"/>
              <w:bottom w:val="single" w:sz="4" w:space="0" w:color="auto"/>
              <w:right w:val="single" w:sz="4" w:space="0" w:color="auto"/>
            </w:tcBorders>
            <w:hideMark/>
          </w:tcPr>
          <w:p w14:paraId="6B05DFE0" w14:textId="77777777" w:rsidR="00777239" w:rsidRPr="003E6E07" w:rsidRDefault="00777239" w:rsidP="00E656F4">
            <w:pPr>
              <w:pStyle w:val="TAC"/>
              <w:keepNext w:val="0"/>
              <w:keepLines w:val="0"/>
              <w:rPr>
                <w:rFonts w:cs="Arial"/>
                <w:lang w:eastAsia="ja-JP"/>
              </w:rPr>
            </w:pPr>
            <w:r w:rsidRPr="003E6E07">
              <w:rPr>
                <w:rFonts w:cs="Arial"/>
                <w:lang w:eastAsia="ja-JP"/>
              </w:rPr>
              <w:t>MHz</w:t>
            </w:r>
          </w:p>
        </w:tc>
        <w:tc>
          <w:tcPr>
            <w:tcW w:w="2550" w:type="dxa"/>
            <w:tcBorders>
              <w:top w:val="single" w:sz="4" w:space="0" w:color="auto"/>
              <w:left w:val="single" w:sz="4" w:space="0" w:color="auto"/>
              <w:bottom w:val="single" w:sz="4" w:space="0" w:color="auto"/>
              <w:right w:val="single" w:sz="4" w:space="0" w:color="auto"/>
            </w:tcBorders>
            <w:hideMark/>
          </w:tcPr>
          <w:p w14:paraId="5B6A7495" w14:textId="5180657C"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1E075AA9" w14:textId="159E6886"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B2DD9C4" w14:textId="4DE47E96"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c>
          <w:tcPr>
            <w:tcW w:w="2692" w:type="dxa"/>
            <w:tcBorders>
              <w:top w:val="single" w:sz="4" w:space="0" w:color="auto"/>
              <w:left w:val="single" w:sz="4" w:space="0" w:color="auto"/>
              <w:bottom w:val="single" w:sz="4" w:space="0" w:color="auto"/>
              <w:right w:val="single" w:sz="4" w:space="0" w:color="auto"/>
            </w:tcBorders>
            <w:hideMark/>
          </w:tcPr>
          <w:p w14:paraId="4907FBE9" w14:textId="1D8664ED"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5257ECF7" w14:textId="04688291"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22A98F9" w14:textId="4795F343"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r>
      <w:tr w:rsidR="00777239" w:rsidRPr="003E6E07" w14:paraId="1B435AD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8629B63" w14:textId="10BAFA3A" w:rsidR="00777239" w:rsidRPr="003E6E07" w:rsidRDefault="00777239"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49EFC9D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F1EB1F2" w14:textId="7C6058AE" w:rsidR="00777239" w:rsidRPr="003E6E07" w:rsidRDefault="00777239" w:rsidP="00E656F4">
            <w:pPr>
              <w:pStyle w:val="TAC"/>
              <w:keepNext w:val="0"/>
              <w:keepLines w:val="0"/>
              <w:rPr>
                <w:rFonts w:cs="Arial"/>
                <w:lang w:eastAsia="zh-CN"/>
              </w:rPr>
            </w:pPr>
            <w:r w:rsidRPr="003E6E07">
              <w:rPr>
                <w:rFonts w:cs="Arial"/>
                <w:lang w:eastAsia="ja-JP"/>
              </w:rPr>
              <w:t>5MHz:</w:t>
            </w:r>
            <w:r w:rsidR="00AB0EDD" w:rsidRPr="003E6E07">
              <w:rPr>
                <w:rFonts w:cs="Arial"/>
                <w:lang w:eastAsia="ja-JP"/>
              </w:rPr>
              <w:t xml:space="preserve"> </w:t>
            </w:r>
            <w:r w:rsidRPr="003E6E07">
              <w:rPr>
                <w:rFonts w:cs="Arial"/>
                <w:lang w:eastAsia="ja-JP"/>
              </w:rPr>
              <w:t>R.</w:t>
            </w:r>
            <w:r w:rsidRPr="003E6E07">
              <w:rPr>
                <w:rFonts w:cs="Arial"/>
                <w:lang w:eastAsia="zh-CN"/>
              </w:rPr>
              <w:t>7</w:t>
            </w:r>
            <w:r w:rsidR="00AB0EDD" w:rsidRPr="003E6E07">
              <w:rPr>
                <w:rFonts w:cs="Arial"/>
                <w:lang w:eastAsia="ja-JP"/>
              </w:rPr>
              <w:t xml:space="preserve"> </w:t>
            </w:r>
            <w:r w:rsidRPr="003E6E07">
              <w:rPr>
                <w:rFonts w:cs="Arial"/>
                <w:lang w:eastAsia="ja-JP"/>
              </w:rPr>
              <w:t>FDD</w:t>
            </w:r>
          </w:p>
          <w:p w14:paraId="279D41EB" w14:textId="11CB65A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w:t>
            </w:r>
            <w:r w:rsidRPr="003E6E07">
              <w:rPr>
                <w:rFonts w:cs="Arial"/>
                <w:lang w:eastAsia="zh-CN"/>
              </w:rPr>
              <w:t>3</w:t>
            </w:r>
            <w:r w:rsidR="00AB0EDD" w:rsidRPr="003E6E07">
              <w:rPr>
                <w:rFonts w:cs="Arial"/>
                <w:lang w:eastAsia="ja-JP"/>
              </w:rPr>
              <w:t xml:space="preserve"> </w:t>
            </w:r>
            <w:r w:rsidRPr="003E6E07">
              <w:rPr>
                <w:rFonts w:cs="Arial"/>
                <w:lang w:eastAsia="ja-JP"/>
              </w:rPr>
              <w:t>FDD</w:t>
            </w:r>
          </w:p>
          <w:p w14:paraId="56F6A644" w14:textId="5509947D"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w:t>
            </w:r>
            <w:r w:rsidRPr="003E6E07">
              <w:rPr>
                <w:rFonts w:cs="Arial"/>
                <w:lang w:eastAsia="zh-CN"/>
              </w:rPr>
              <w:t>6</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4F556CFF" w14:textId="77777777" w:rsidR="00777239" w:rsidRPr="003E6E07" w:rsidRDefault="00777239" w:rsidP="00E656F4">
            <w:pPr>
              <w:pStyle w:val="TAC"/>
              <w:keepNext w:val="0"/>
              <w:keepLines w:val="0"/>
              <w:rPr>
                <w:rFonts w:cs="Arial"/>
                <w:lang w:eastAsia="zh-CN"/>
              </w:rPr>
            </w:pPr>
            <w:r w:rsidRPr="003E6E07">
              <w:rPr>
                <w:rFonts w:cs="Arial"/>
                <w:lang w:eastAsia="zh-CN"/>
              </w:rPr>
              <w:t>-</w:t>
            </w:r>
          </w:p>
        </w:tc>
      </w:tr>
      <w:tr w:rsidR="00777239" w:rsidRPr="003E6E07" w14:paraId="799CB3C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2019D2A" w14:textId="6A11CB6D" w:rsidR="00777239" w:rsidRPr="003E6E07" w:rsidRDefault="00777239" w:rsidP="00E656F4">
            <w:pPr>
              <w:pStyle w:val="TAL"/>
              <w:keepNext w:val="0"/>
              <w:keepLines w:val="0"/>
              <w:rPr>
                <w:rFonts w:cs="Arial"/>
                <w:lang w:eastAsia="ja-JP"/>
              </w:rPr>
            </w:pPr>
            <w:r w:rsidRPr="003E6E07">
              <w:rPr>
                <w:rFonts w:cs="Arial"/>
                <w:lang w:eastAsia="ja-JP"/>
              </w:rPr>
              <w:t>PCFICH/PDCCH/PHICH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12F715AC"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2C0730EB" w14:textId="4B4F4514"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2AEC7227" w14:textId="7228CDE8"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4BE40048" w14:textId="2F55F32A"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04EBBA41" w14:textId="0822DF30"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254F8E6" w14:textId="501C3E23"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70DD6C9D" w14:textId="35714060"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r>
      <w:tr w:rsidR="00777239" w:rsidRPr="003E6E07" w14:paraId="1282EA5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AAA78D" w14:textId="75A195B8" w:rsidR="00777239" w:rsidRPr="003E6E07" w:rsidRDefault="00777239"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r w:rsidR="00AB0EDD" w:rsidRPr="003E6E07">
              <w:rPr>
                <w:rFonts w:cs="Arial"/>
                <w:bCs/>
                <w:lang w:eastAsia="ja-JP"/>
              </w:rPr>
              <w:t xml:space="preserve"> </w:t>
            </w:r>
            <w:r w:rsidRPr="003E6E07">
              <w:rPr>
                <w:rFonts w:cs="Arial"/>
                <w:bCs/>
                <w:lang w:eastAsia="ja-JP"/>
              </w:rPr>
              <w:t>defined</w:t>
            </w:r>
            <w:r w:rsidR="00AB0EDD" w:rsidRPr="003E6E07">
              <w:rPr>
                <w:rFonts w:cs="Arial"/>
                <w:bCs/>
                <w:lang w:eastAsia="ja-JP"/>
              </w:rPr>
              <w:t xml:space="preserve"> </w:t>
            </w:r>
            <w:r w:rsidRPr="003E6E07">
              <w:rPr>
                <w:rFonts w:cs="Arial"/>
                <w:bCs/>
                <w:lang w:eastAsia="ja-JP"/>
              </w:rPr>
              <w:t>in</w:t>
            </w:r>
            <w:r w:rsidR="00AB0EDD" w:rsidRPr="003E6E07">
              <w:rPr>
                <w:rFonts w:cs="Arial"/>
                <w:bCs/>
                <w:lang w:eastAsia="ja-JP"/>
              </w:rPr>
              <w:t xml:space="preserve"> </w:t>
            </w:r>
            <w:r w:rsidRPr="003E6E07">
              <w:rPr>
                <w:rFonts w:cs="Arial"/>
                <w:bCs/>
                <w:lang w:eastAsia="ja-JP"/>
              </w:rPr>
              <w:t>A.3.2.1</w:t>
            </w:r>
          </w:p>
        </w:tc>
        <w:tc>
          <w:tcPr>
            <w:tcW w:w="1276" w:type="dxa"/>
            <w:tcBorders>
              <w:top w:val="single" w:sz="4" w:space="0" w:color="auto"/>
              <w:left w:val="single" w:sz="4" w:space="0" w:color="auto"/>
              <w:bottom w:val="single" w:sz="4" w:space="0" w:color="auto"/>
              <w:right w:val="single" w:sz="4" w:space="0" w:color="auto"/>
            </w:tcBorders>
          </w:tcPr>
          <w:p w14:paraId="2CEA8B3D"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CEC73C9" w14:textId="3D344741"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w:t>
            </w:r>
            <w:r w:rsidRPr="003E6E07">
              <w:rPr>
                <w:rFonts w:cs="Arial"/>
                <w:lang w:eastAsia="zh-CN"/>
              </w:rPr>
              <w:t>20</w:t>
            </w:r>
            <w:r w:rsidR="00AB0EDD" w:rsidRPr="003E6E07">
              <w:rPr>
                <w:rFonts w:cs="Arial"/>
                <w:lang w:eastAsia="ja-JP"/>
              </w:rPr>
              <w:t xml:space="preserve"> </w:t>
            </w:r>
            <w:r w:rsidRPr="003E6E07">
              <w:rPr>
                <w:rFonts w:cs="Arial"/>
                <w:lang w:eastAsia="ja-JP"/>
              </w:rPr>
              <w:t>FDD</w:t>
            </w:r>
          </w:p>
          <w:p w14:paraId="5622AA94" w14:textId="4BA7919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w:t>
            </w:r>
            <w:r w:rsidRPr="003E6E07">
              <w:rPr>
                <w:rFonts w:cs="Arial"/>
                <w:lang w:eastAsia="zh-CN"/>
              </w:rPr>
              <w:t>10</w:t>
            </w:r>
            <w:r w:rsidR="00AB0EDD" w:rsidRPr="003E6E07">
              <w:rPr>
                <w:rFonts w:cs="Arial"/>
                <w:lang w:eastAsia="ja-JP"/>
              </w:rPr>
              <w:t xml:space="preserve"> </w:t>
            </w:r>
            <w:r w:rsidRPr="003E6E07">
              <w:rPr>
                <w:rFonts w:cs="Arial"/>
                <w:lang w:eastAsia="ja-JP"/>
              </w:rPr>
              <w:t>FDD</w:t>
            </w:r>
          </w:p>
          <w:p w14:paraId="0AF6D153" w14:textId="5F19B606"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w:t>
            </w:r>
            <w:r w:rsidRPr="003E6E07">
              <w:rPr>
                <w:rFonts w:cs="Arial"/>
                <w:lang w:eastAsia="zh-CN"/>
              </w:rPr>
              <w:t>7</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39C923A9" w14:textId="53F3A0B2"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p>
          <w:p w14:paraId="7469E14F" w14:textId="36000C5D"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p>
          <w:p w14:paraId="1CF58884" w14:textId="4945FBB9"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OP.12</w:t>
            </w:r>
            <w:r w:rsidR="00AB0EDD" w:rsidRPr="003E6E07">
              <w:rPr>
                <w:rFonts w:cs="Arial"/>
                <w:lang w:eastAsia="ja-JP"/>
              </w:rPr>
              <w:t xml:space="preserve"> </w:t>
            </w:r>
            <w:r w:rsidRPr="003E6E07">
              <w:rPr>
                <w:rFonts w:cs="Arial"/>
                <w:lang w:eastAsia="ja-JP"/>
              </w:rPr>
              <w:t>FDD</w:t>
            </w:r>
          </w:p>
        </w:tc>
      </w:tr>
      <w:tr w:rsidR="00AB0EDD" w:rsidRPr="003E6E07" w14:paraId="2711553C"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36438BC" w14:textId="77777777" w:rsidR="00AB0EDD" w:rsidRPr="003E6E07" w:rsidRDefault="00AB0EDD" w:rsidP="00E656F4">
            <w:pPr>
              <w:pStyle w:val="TAL"/>
              <w:keepNext w:val="0"/>
              <w:keepLines w:val="0"/>
              <w:rPr>
                <w:rFonts w:cs="Arial"/>
                <w:lang w:eastAsia="ja-JP"/>
              </w:rPr>
            </w:pPr>
            <w:r w:rsidRPr="003E6E07">
              <w:rPr>
                <w:rFonts w:cs="Arial"/>
                <w:bCs/>
                <w:lang w:eastAsia="ja-JP"/>
              </w:rPr>
              <w:lastRenderedPageBreak/>
              <w:t>PBCH_RA</w:t>
            </w:r>
          </w:p>
        </w:tc>
        <w:tc>
          <w:tcPr>
            <w:tcW w:w="1276" w:type="dxa"/>
            <w:tcBorders>
              <w:top w:val="single" w:sz="4" w:space="0" w:color="auto"/>
              <w:left w:val="single" w:sz="4" w:space="0" w:color="auto"/>
              <w:bottom w:val="single" w:sz="4" w:space="0" w:color="auto"/>
              <w:right w:val="single" w:sz="4" w:space="0" w:color="auto"/>
            </w:tcBorders>
            <w:hideMark/>
          </w:tcPr>
          <w:p w14:paraId="76E1622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val="restart"/>
            <w:tcBorders>
              <w:top w:val="single" w:sz="4" w:space="0" w:color="auto"/>
              <w:left w:val="single" w:sz="4" w:space="0" w:color="auto"/>
              <w:right w:val="single" w:sz="4" w:space="0" w:color="auto"/>
            </w:tcBorders>
            <w:vAlign w:val="center"/>
          </w:tcPr>
          <w:p w14:paraId="3F806F67"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692" w:type="dxa"/>
            <w:vMerge w:val="restart"/>
            <w:tcBorders>
              <w:top w:val="single" w:sz="4" w:space="0" w:color="auto"/>
              <w:left w:val="single" w:sz="4" w:space="0" w:color="auto"/>
              <w:right w:val="single" w:sz="4" w:space="0" w:color="auto"/>
            </w:tcBorders>
            <w:vAlign w:val="center"/>
          </w:tcPr>
          <w:p w14:paraId="3D3EA373"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73F7F98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EFFAC32"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76" w:type="dxa"/>
            <w:tcBorders>
              <w:top w:val="single" w:sz="4" w:space="0" w:color="auto"/>
              <w:left w:val="single" w:sz="4" w:space="0" w:color="auto"/>
              <w:bottom w:val="single" w:sz="4" w:space="0" w:color="auto"/>
              <w:right w:val="single" w:sz="4" w:space="0" w:color="auto"/>
            </w:tcBorders>
            <w:hideMark/>
          </w:tcPr>
          <w:p w14:paraId="117DEC5C"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26E13202"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28482D20" w14:textId="77777777" w:rsidR="00AB0EDD" w:rsidRPr="003E6E07" w:rsidRDefault="00AB0EDD" w:rsidP="00E656F4">
            <w:pPr>
              <w:spacing w:after="0"/>
              <w:rPr>
                <w:rFonts w:ascii="Arial" w:hAnsi="Arial" w:cs="Arial"/>
                <w:sz w:val="18"/>
              </w:rPr>
            </w:pPr>
          </w:p>
        </w:tc>
      </w:tr>
      <w:tr w:rsidR="00AB0EDD" w:rsidRPr="003E6E07" w14:paraId="5A56AD59"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2C3571"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76" w:type="dxa"/>
            <w:tcBorders>
              <w:top w:val="single" w:sz="4" w:space="0" w:color="auto"/>
              <w:left w:val="single" w:sz="4" w:space="0" w:color="auto"/>
              <w:bottom w:val="single" w:sz="4" w:space="0" w:color="auto"/>
              <w:right w:val="single" w:sz="4" w:space="0" w:color="auto"/>
            </w:tcBorders>
            <w:hideMark/>
          </w:tcPr>
          <w:p w14:paraId="3A0AE6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4F3A7E8B"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2156880" w14:textId="77777777" w:rsidR="00AB0EDD" w:rsidRPr="003E6E07" w:rsidRDefault="00AB0EDD" w:rsidP="00E656F4">
            <w:pPr>
              <w:spacing w:after="0"/>
              <w:rPr>
                <w:rFonts w:ascii="Arial" w:hAnsi="Arial" w:cs="Arial"/>
                <w:sz w:val="18"/>
              </w:rPr>
            </w:pPr>
          </w:p>
        </w:tc>
      </w:tr>
      <w:tr w:rsidR="00AB0EDD" w:rsidRPr="003E6E07" w14:paraId="6050AC3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A4507AC"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76" w:type="dxa"/>
            <w:tcBorders>
              <w:top w:val="single" w:sz="4" w:space="0" w:color="auto"/>
              <w:left w:val="single" w:sz="4" w:space="0" w:color="auto"/>
              <w:bottom w:val="single" w:sz="4" w:space="0" w:color="auto"/>
              <w:right w:val="single" w:sz="4" w:space="0" w:color="auto"/>
            </w:tcBorders>
            <w:hideMark/>
          </w:tcPr>
          <w:p w14:paraId="5544313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3421F69C"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5FE8568" w14:textId="77777777" w:rsidR="00AB0EDD" w:rsidRPr="003E6E07" w:rsidRDefault="00AB0EDD" w:rsidP="00E656F4">
            <w:pPr>
              <w:spacing w:after="0"/>
              <w:rPr>
                <w:rFonts w:ascii="Arial" w:hAnsi="Arial" w:cs="Arial"/>
                <w:sz w:val="18"/>
              </w:rPr>
            </w:pPr>
          </w:p>
        </w:tc>
      </w:tr>
      <w:tr w:rsidR="00AB0EDD" w:rsidRPr="003E6E07" w14:paraId="33FDF5A7"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1EC889D"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76" w:type="dxa"/>
            <w:tcBorders>
              <w:top w:val="single" w:sz="4" w:space="0" w:color="auto"/>
              <w:left w:val="single" w:sz="4" w:space="0" w:color="auto"/>
              <w:bottom w:val="single" w:sz="4" w:space="0" w:color="auto"/>
              <w:right w:val="single" w:sz="4" w:space="0" w:color="auto"/>
            </w:tcBorders>
            <w:hideMark/>
          </w:tcPr>
          <w:p w14:paraId="3A41AA7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0434FF8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003CB525" w14:textId="77777777" w:rsidR="00AB0EDD" w:rsidRPr="003E6E07" w:rsidRDefault="00AB0EDD" w:rsidP="00E656F4">
            <w:pPr>
              <w:spacing w:after="0"/>
              <w:rPr>
                <w:rFonts w:ascii="Arial" w:hAnsi="Arial" w:cs="Arial"/>
                <w:sz w:val="18"/>
              </w:rPr>
            </w:pPr>
          </w:p>
        </w:tc>
      </w:tr>
      <w:tr w:rsidR="00AB0EDD" w:rsidRPr="003E6E07" w14:paraId="5EAECE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0C5DDC3"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76" w:type="dxa"/>
            <w:tcBorders>
              <w:top w:val="single" w:sz="4" w:space="0" w:color="auto"/>
              <w:left w:val="single" w:sz="4" w:space="0" w:color="auto"/>
              <w:bottom w:val="single" w:sz="4" w:space="0" w:color="auto"/>
              <w:right w:val="single" w:sz="4" w:space="0" w:color="auto"/>
            </w:tcBorders>
            <w:hideMark/>
          </w:tcPr>
          <w:p w14:paraId="31D95EC1"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7B14CE94"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845F402" w14:textId="77777777" w:rsidR="00AB0EDD" w:rsidRPr="003E6E07" w:rsidRDefault="00AB0EDD" w:rsidP="00E656F4">
            <w:pPr>
              <w:spacing w:after="0"/>
              <w:rPr>
                <w:rFonts w:ascii="Arial" w:hAnsi="Arial" w:cs="Arial"/>
                <w:sz w:val="18"/>
              </w:rPr>
            </w:pPr>
          </w:p>
        </w:tc>
      </w:tr>
      <w:tr w:rsidR="00AB0EDD" w:rsidRPr="003E6E07" w14:paraId="0489FA4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333679F"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76" w:type="dxa"/>
            <w:tcBorders>
              <w:top w:val="single" w:sz="4" w:space="0" w:color="auto"/>
              <w:left w:val="single" w:sz="4" w:space="0" w:color="auto"/>
              <w:bottom w:val="single" w:sz="4" w:space="0" w:color="auto"/>
              <w:right w:val="single" w:sz="4" w:space="0" w:color="auto"/>
            </w:tcBorders>
            <w:hideMark/>
          </w:tcPr>
          <w:p w14:paraId="161B280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ADBC30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4BD6A523" w14:textId="77777777" w:rsidR="00AB0EDD" w:rsidRPr="003E6E07" w:rsidRDefault="00AB0EDD" w:rsidP="00E656F4">
            <w:pPr>
              <w:spacing w:after="0"/>
              <w:rPr>
                <w:rFonts w:ascii="Arial" w:hAnsi="Arial" w:cs="Arial"/>
                <w:sz w:val="18"/>
              </w:rPr>
            </w:pPr>
          </w:p>
        </w:tc>
      </w:tr>
      <w:tr w:rsidR="00AB0EDD" w:rsidRPr="003E6E07" w14:paraId="4B31C48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C52F8A4"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76" w:type="dxa"/>
            <w:tcBorders>
              <w:top w:val="single" w:sz="4" w:space="0" w:color="auto"/>
              <w:left w:val="single" w:sz="4" w:space="0" w:color="auto"/>
              <w:bottom w:val="single" w:sz="4" w:space="0" w:color="auto"/>
              <w:right w:val="single" w:sz="4" w:space="0" w:color="auto"/>
            </w:tcBorders>
            <w:hideMark/>
          </w:tcPr>
          <w:p w14:paraId="561981AB"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B907203"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F729E5A" w14:textId="77777777" w:rsidR="00AB0EDD" w:rsidRPr="003E6E07" w:rsidRDefault="00AB0EDD" w:rsidP="00E656F4">
            <w:pPr>
              <w:spacing w:after="0"/>
              <w:rPr>
                <w:rFonts w:ascii="Arial" w:hAnsi="Arial" w:cs="Arial"/>
                <w:sz w:val="18"/>
              </w:rPr>
            </w:pPr>
          </w:p>
        </w:tc>
      </w:tr>
      <w:tr w:rsidR="00AB0EDD" w:rsidRPr="003E6E07" w14:paraId="31B812D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F4E379A"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76" w:type="dxa"/>
            <w:tcBorders>
              <w:top w:val="single" w:sz="4" w:space="0" w:color="auto"/>
              <w:left w:val="single" w:sz="4" w:space="0" w:color="auto"/>
              <w:bottom w:val="single" w:sz="4" w:space="0" w:color="auto"/>
              <w:right w:val="single" w:sz="4" w:space="0" w:color="auto"/>
            </w:tcBorders>
            <w:hideMark/>
          </w:tcPr>
          <w:p w14:paraId="06B7FBB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5B4177F8"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79A45E06" w14:textId="77777777" w:rsidR="00AB0EDD" w:rsidRPr="003E6E07" w:rsidRDefault="00AB0EDD" w:rsidP="00E656F4">
            <w:pPr>
              <w:spacing w:after="0"/>
              <w:rPr>
                <w:rFonts w:ascii="Arial" w:hAnsi="Arial" w:cs="Arial"/>
                <w:sz w:val="18"/>
              </w:rPr>
            </w:pPr>
          </w:p>
        </w:tc>
      </w:tr>
      <w:tr w:rsidR="00AB0EDD" w:rsidRPr="003E6E07" w14:paraId="33719500"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DB71239"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76" w:type="dxa"/>
            <w:tcBorders>
              <w:top w:val="single" w:sz="4" w:space="0" w:color="auto"/>
              <w:left w:val="single" w:sz="4" w:space="0" w:color="auto"/>
              <w:bottom w:val="single" w:sz="4" w:space="0" w:color="auto"/>
              <w:right w:val="single" w:sz="4" w:space="0" w:color="auto"/>
            </w:tcBorders>
            <w:hideMark/>
          </w:tcPr>
          <w:p w14:paraId="73431249"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6F2164D7"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F2682B7" w14:textId="77777777" w:rsidR="00AB0EDD" w:rsidRPr="003E6E07" w:rsidRDefault="00AB0EDD" w:rsidP="00E656F4">
            <w:pPr>
              <w:spacing w:after="0"/>
              <w:rPr>
                <w:rFonts w:ascii="Arial" w:hAnsi="Arial" w:cs="Arial"/>
                <w:sz w:val="18"/>
              </w:rPr>
            </w:pPr>
          </w:p>
        </w:tc>
      </w:tr>
      <w:tr w:rsidR="00AB0EDD" w:rsidRPr="003E6E07" w14:paraId="7648F2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76DF7D8"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76" w:type="dxa"/>
            <w:tcBorders>
              <w:top w:val="single" w:sz="4" w:space="0" w:color="auto"/>
              <w:left w:val="single" w:sz="4" w:space="0" w:color="auto"/>
              <w:bottom w:val="single" w:sz="4" w:space="0" w:color="auto"/>
              <w:right w:val="single" w:sz="4" w:space="0" w:color="auto"/>
            </w:tcBorders>
            <w:hideMark/>
          </w:tcPr>
          <w:p w14:paraId="40C9E0F3"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1BC7AF0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69391B0" w14:textId="77777777" w:rsidR="00AB0EDD" w:rsidRPr="003E6E07" w:rsidRDefault="00AB0EDD" w:rsidP="00E656F4">
            <w:pPr>
              <w:spacing w:after="0"/>
              <w:rPr>
                <w:rFonts w:ascii="Arial" w:hAnsi="Arial" w:cs="Arial"/>
                <w:sz w:val="18"/>
              </w:rPr>
            </w:pPr>
          </w:p>
        </w:tc>
      </w:tr>
      <w:tr w:rsidR="00AB0EDD" w:rsidRPr="003E6E07" w14:paraId="6F7F250B"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678A9DCA" w14:textId="790F734D" w:rsidR="00AB0EDD" w:rsidRPr="003E6E07" w:rsidRDefault="00AB0EDD"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 1</w:t>
            </w:r>
          </w:p>
        </w:tc>
        <w:tc>
          <w:tcPr>
            <w:tcW w:w="1276" w:type="dxa"/>
            <w:tcBorders>
              <w:top w:val="single" w:sz="4" w:space="0" w:color="auto"/>
              <w:left w:val="single" w:sz="4" w:space="0" w:color="auto"/>
              <w:bottom w:val="single" w:sz="4" w:space="0" w:color="auto"/>
              <w:right w:val="single" w:sz="4" w:space="0" w:color="auto"/>
            </w:tcBorders>
            <w:hideMark/>
          </w:tcPr>
          <w:p w14:paraId="4BD43136"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670D4D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1A2D982" w14:textId="77777777" w:rsidR="00AB0EDD" w:rsidRPr="003E6E07" w:rsidRDefault="00AB0EDD" w:rsidP="00E656F4">
            <w:pPr>
              <w:spacing w:after="0"/>
              <w:rPr>
                <w:rFonts w:ascii="Arial" w:hAnsi="Arial" w:cs="Arial"/>
                <w:sz w:val="18"/>
              </w:rPr>
            </w:pPr>
          </w:p>
        </w:tc>
      </w:tr>
      <w:tr w:rsidR="00AB0EDD" w:rsidRPr="003E6E07" w14:paraId="60579A41"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7BBD0882" w14:textId="768F0D6E"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1DFC6AA0"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bottom w:val="single" w:sz="4" w:space="0" w:color="auto"/>
              <w:right w:val="single" w:sz="4" w:space="0" w:color="auto"/>
            </w:tcBorders>
            <w:vAlign w:val="center"/>
            <w:hideMark/>
          </w:tcPr>
          <w:p w14:paraId="7793384A" w14:textId="77777777" w:rsidR="00AB0EDD" w:rsidRPr="003E6E07" w:rsidRDefault="00AB0EDD" w:rsidP="00E656F4">
            <w:pPr>
              <w:spacing w:after="0"/>
              <w:rPr>
                <w:rFonts w:ascii="Arial" w:hAnsi="Arial" w:cs="Arial"/>
                <w:sz w:val="18"/>
              </w:rPr>
            </w:pPr>
          </w:p>
        </w:tc>
        <w:tc>
          <w:tcPr>
            <w:tcW w:w="2692" w:type="dxa"/>
            <w:vMerge/>
            <w:tcBorders>
              <w:left w:val="single" w:sz="4" w:space="0" w:color="auto"/>
              <w:bottom w:val="single" w:sz="4" w:space="0" w:color="auto"/>
              <w:right w:val="single" w:sz="4" w:space="0" w:color="auto"/>
            </w:tcBorders>
            <w:vAlign w:val="center"/>
            <w:hideMark/>
          </w:tcPr>
          <w:p w14:paraId="65E3699D" w14:textId="77777777" w:rsidR="00AB0EDD" w:rsidRPr="003E6E07" w:rsidRDefault="00AB0EDD" w:rsidP="00E656F4">
            <w:pPr>
              <w:spacing w:after="0"/>
              <w:rPr>
                <w:rFonts w:ascii="Arial" w:hAnsi="Arial" w:cs="Arial"/>
                <w:sz w:val="18"/>
              </w:rPr>
            </w:pPr>
          </w:p>
        </w:tc>
      </w:tr>
      <w:tr w:rsidR="00777239" w:rsidRPr="003E6E07" w14:paraId="1F9A7C0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BC590DF" w14:textId="712E9F7C" w:rsidR="00777239" w:rsidRPr="003E6E07" w:rsidRDefault="00777239" w:rsidP="00E656F4">
            <w:pPr>
              <w:pStyle w:val="TAL"/>
              <w:keepNext w:val="0"/>
              <w:keepLines w:val="0"/>
              <w:rPr>
                <w:rFonts w:cs="Arial"/>
                <w:lang w:eastAsia="ja-JP"/>
              </w:rPr>
            </w:pPr>
            <w:r w:rsidRPr="003E6E07">
              <w:rPr>
                <w:rFonts w:cs="v4.2.0"/>
                <w:position w:val="-12"/>
                <w:lang w:eastAsia="ja-JP"/>
              </w:rPr>
              <w:object w:dxaOrig="396" w:dyaOrig="360" w14:anchorId="2F0A15B0">
                <v:shape id="_x0000_i1033" type="#_x0000_t75" style="width:20.5pt;height:19.5pt" o:ole="" fillcolor="window">
                  <v:imagedata r:id="rId8" o:title=""/>
                </v:shape>
                <o:OLEObject Type="Embed" ProgID="Equation.3" ShapeID="_x0000_i1033" DrawAspect="Content" ObjectID="_1798881319" r:id="rId1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38C03" w14:textId="0E91ADA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vAlign w:val="center"/>
            <w:hideMark/>
          </w:tcPr>
          <w:p w14:paraId="712F1020"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58A8EF1"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r>
      <w:tr w:rsidR="00777239" w:rsidRPr="003E6E07" w14:paraId="0091A85E"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4942502"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804" w:dyaOrig="384" w14:anchorId="30EECAF8">
                <v:shape id="_x0000_i1034" type="#_x0000_t75" style="width:40pt;height:19.5pt" o:ole="" fillcolor="window">
                  <v:imagedata r:id="rId10" o:title=""/>
                </v:shape>
                <o:OLEObject Type="Embed" ProgID="Equation.3" ShapeID="_x0000_i1034" DrawAspect="Content" ObjectID="_1798881320" r:id="rId20"/>
              </w:object>
            </w:r>
          </w:p>
        </w:tc>
        <w:tc>
          <w:tcPr>
            <w:tcW w:w="1276" w:type="dxa"/>
            <w:tcBorders>
              <w:top w:val="single" w:sz="4" w:space="0" w:color="auto"/>
              <w:left w:val="single" w:sz="4" w:space="0" w:color="auto"/>
              <w:bottom w:val="single" w:sz="4" w:space="0" w:color="auto"/>
              <w:right w:val="single" w:sz="4" w:space="0" w:color="auto"/>
            </w:tcBorders>
            <w:hideMark/>
          </w:tcPr>
          <w:p w14:paraId="425C6DC1"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tcPr>
          <w:p w14:paraId="6EEB6F82"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5921CBBB"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7D1CEB6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EF4D30C"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4" w:dyaOrig="384" w14:anchorId="53ED5140">
                <v:shape id="_x0000_i1035" type="#_x0000_t75" style="width:31.5pt;height:19.5pt" o:ole="" fillcolor="window">
                  <v:imagedata r:id="rId12" o:title=""/>
                </v:shape>
                <o:OLEObject Type="Embed" ProgID="Equation.3" ShapeID="_x0000_i1035" DrawAspect="Content" ObjectID="_1798881321" r:id="rId21"/>
              </w:object>
            </w:r>
          </w:p>
        </w:tc>
        <w:tc>
          <w:tcPr>
            <w:tcW w:w="1276" w:type="dxa"/>
            <w:tcBorders>
              <w:top w:val="single" w:sz="4" w:space="0" w:color="auto"/>
              <w:left w:val="single" w:sz="4" w:space="0" w:color="auto"/>
              <w:bottom w:val="single" w:sz="4" w:space="0" w:color="auto"/>
              <w:right w:val="single" w:sz="4" w:space="0" w:color="auto"/>
            </w:tcBorders>
            <w:hideMark/>
          </w:tcPr>
          <w:p w14:paraId="41515657"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86A2B0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4C01D38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2DD34FA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97F0CC8" w14:textId="35ECE2CB"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7A1A29FF" w14:textId="3D24B859"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hideMark/>
          </w:tcPr>
          <w:p w14:paraId="58CA179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5BF7004C"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1B47CEE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EA3B706" w14:textId="3EDF0C84"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09B1369A" w14:textId="494A390A"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hideMark/>
          </w:tcPr>
          <w:p w14:paraId="6E88681E"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020F2D4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6BCB256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CD89DC1" w14:textId="545F5B7C" w:rsidR="00777239" w:rsidRPr="003E6E07" w:rsidRDefault="00777239" w:rsidP="00E656F4">
            <w:pPr>
              <w:pStyle w:val="TAL"/>
              <w:keepNext w:val="0"/>
              <w:keepLines w:val="0"/>
              <w:rPr>
                <w:rFonts w:cs="Arial"/>
                <w:lang w:eastAsia="ja-JP"/>
              </w:rPr>
            </w:pPr>
            <w:r w:rsidRPr="003E6E07">
              <w:rPr>
                <w:rFonts w:cs="v4.2.0"/>
                <w:lang w:eastAsia="zh-CN"/>
              </w:rPr>
              <w:t>Io</w:t>
            </w:r>
            <w:r w:rsidR="00AB0EDD" w:rsidRPr="003E6E07">
              <w:rPr>
                <w:rFonts w:cs="Arial"/>
                <w:vertAlign w:val="superscript"/>
                <w:lang w:eastAsia="zh-CN"/>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28C3F1" w14:textId="2BE9A8E5" w:rsidR="00777239" w:rsidRPr="003E6E07" w:rsidRDefault="00777239" w:rsidP="00E656F4">
            <w:pPr>
              <w:pStyle w:val="TAC"/>
              <w:keepNext w:val="0"/>
              <w:keepLines w:val="0"/>
              <w:rPr>
                <w:rFonts w:cs="v4.2.0"/>
                <w:lang w:eastAsia="ja-JP"/>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2550" w:type="dxa"/>
            <w:tcBorders>
              <w:top w:val="single" w:sz="4" w:space="0" w:color="auto"/>
              <w:left w:val="single" w:sz="4" w:space="0" w:color="auto"/>
              <w:bottom w:val="single" w:sz="4" w:space="0" w:color="auto"/>
              <w:right w:val="single" w:sz="4" w:space="0" w:color="auto"/>
            </w:tcBorders>
            <w:hideMark/>
          </w:tcPr>
          <w:p w14:paraId="6FF1AB52" w14:textId="77777777" w:rsidR="00777239" w:rsidRPr="003E6E07" w:rsidRDefault="00777239" w:rsidP="00E656F4">
            <w:pPr>
              <w:pStyle w:val="TAC"/>
              <w:keepNext w:val="0"/>
              <w:keepLines w:val="0"/>
              <w:rPr>
                <w:rFonts w:cs="Arial"/>
                <w:lang w:eastAsia="zh-CN"/>
              </w:rPr>
            </w:pPr>
            <w:r w:rsidRPr="003E6E07">
              <w:rPr>
                <w:rFonts w:cs="v4.2.0"/>
                <w:lang w:eastAsia="zh-CN"/>
              </w:rPr>
              <w:t>-53.56+10</w:t>
            </w:r>
            <w:r w:rsidRPr="003E6E07">
              <w:rPr>
                <w:rFonts w:cs="Arial"/>
                <w:lang w:eastAsia="zh-CN"/>
              </w:rPr>
              <w:t>log</w:t>
            </w:r>
          </w:p>
          <w:p w14:paraId="25466087" w14:textId="4C40EBE9" w:rsidR="00777239" w:rsidRPr="003E6E07" w:rsidRDefault="00777239" w:rsidP="00E656F4">
            <w:pPr>
              <w:pStyle w:val="TAC"/>
              <w:keepNext w:val="0"/>
              <w:keepLines w:val="0"/>
              <w:rPr>
                <w:rFonts w:cs="v4.2.0"/>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692" w:type="dxa"/>
            <w:tcBorders>
              <w:top w:val="single" w:sz="4" w:space="0" w:color="auto"/>
              <w:left w:val="single" w:sz="4" w:space="0" w:color="auto"/>
              <w:bottom w:val="single" w:sz="4" w:space="0" w:color="auto"/>
              <w:right w:val="single" w:sz="4" w:space="0" w:color="auto"/>
            </w:tcBorders>
            <w:hideMark/>
          </w:tcPr>
          <w:p w14:paraId="17F1D8B6" w14:textId="77777777" w:rsidR="00777239" w:rsidRPr="003E6E07" w:rsidRDefault="00777239" w:rsidP="00E656F4">
            <w:pPr>
              <w:pStyle w:val="TAC"/>
              <w:keepNext w:val="0"/>
              <w:keepLines w:val="0"/>
              <w:rPr>
                <w:rFonts w:cs="Arial"/>
                <w:lang w:eastAsia="zh-CN"/>
              </w:rPr>
            </w:pPr>
            <w:r w:rsidRPr="003E6E07">
              <w:rPr>
                <w:rFonts w:cs="v4.2.0"/>
                <w:lang w:eastAsia="zh-CN"/>
              </w:rPr>
              <w:t>-53.56+TT+10</w:t>
            </w:r>
            <w:r w:rsidRPr="003E6E07">
              <w:rPr>
                <w:rFonts w:cs="Arial"/>
                <w:lang w:eastAsia="zh-CN"/>
              </w:rPr>
              <w:t>log</w:t>
            </w:r>
          </w:p>
          <w:p w14:paraId="34138467" w14:textId="33232811" w:rsidR="00777239" w:rsidRPr="003E6E07" w:rsidRDefault="00777239" w:rsidP="00E656F4">
            <w:pPr>
              <w:pStyle w:val="TAC"/>
              <w:keepNext w:val="0"/>
              <w:keepLines w:val="0"/>
              <w:rPr>
                <w:rFonts w:cs="v4.2.0"/>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777239" w:rsidRPr="003E6E07" w14:paraId="4D9B70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B67C7C6" w14:textId="298A7C8B" w:rsidR="00777239" w:rsidRPr="003E6E07" w:rsidRDefault="00777239"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p>
        </w:tc>
        <w:tc>
          <w:tcPr>
            <w:tcW w:w="1276" w:type="dxa"/>
            <w:tcBorders>
              <w:top w:val="single" w:sz="4" w:space="0" w:color="auto"/>
              <w:left w:val="single" w:sz="4" w:space="0" w:color="auto"/>
              <w:bottom w:val="single" w:sz="4" w:space="0" w:color="auto"/>
              <w:right w:val="single" w:sz="4" w:space="0" w:color="auto"/>
            </w:tcBorders>
          </w:tcPr>
          <w:p w14:paraId="0767D678" w14:textId="77777777" w:rsidR="00777239" w:rsidRPr="003E6E07" w:rsidRDefault="00777239" w:rsidP="00E656F4">
            <w:pPr>
              <w:pStyle w:val="TAC"/>
              <w:keepNext w:val="0"/>
              <w:keepLines w:val="0"/>
              <w:rPr>
                <w:rFonts w:cs="v4.2.0"/>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59B5D7C"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c>
          <w:tcPr>
            <w:tcW w:w="2692" w:type="dxa"/>
            <w:tcBorders>
              <w:top w:val="single" w:sz="4" w:space="0" w:color="auto"/>
              <w:left w:val="single" w:sz="4" w:space="0" w:color="auto"/>
              <w:bottom w:val="single" w:sz="4" w:space="0" w:color="auto"/>
              <w:right w:val="single" w:sz="4" w:space="0" w:color="auto"/>
            </w:tcBorders>
            <w:hideMark/>
          </w:tcPr>
          <w:p w14:paraId="245E381D"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r>
      <w:tr w:rsidR="00777239" w:rsidRPr="003E6E07" w14:paraId="249C2DE1"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F4142C6" w14:textId="270601BC" w:rsidR="00777239" w:rsidRPr="003E6E07" w:rsidRDefault="00777239" w:rsidP="00E656F4">
            <w:pPr>
              <w:pStyle w:val="TAL"/>
              <w:keepNext w:val="0"/>
              <w:keepLines w:val="0"/>
              <w:rPr>
                <w:rFonts w:cs="Arial"/>
                <w:lang w:eastAsia="zh-CN"/>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lang w:eastAsia="zh-CN"/>
              </w:rPr>
              <w:t xml:space="preserve"> </w:t>
            </w:r>
            <w:r w:rsidRPr="003E6E07">
              <w:rPr>
                <w:rFonts w:cs="Arial"/>
                <w:lang w:eastAsia="zh-CN"/>
              </w:rPr>
              <w:t>Antenna</w:t>
            </w:r>
            <w:r w:rsidR="00AB0EDD" w:rsidRPr="003E6E07">
              <w:rPr>
                <w:rFonts w:cs="Arial"/>
                <w:lang w:eastAsia="zh-CN"/>
              </w:rPr>
              <w:t xml:space="preserve"> </w:t>
            </w:r>
            <w:r w:rsidRPr="003E6E07">
              <w:rPr>
                <w:rFonts w:cs="Arial"/>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65AB9BA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37ECA22" w14:textId="5EA7C609"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c>
          <w:tcPr>
            <w:tcW w:w="2692" w:type="dxa"/>
            <w:tcBorders>
              <w:top w:val="single" w:sz="4" w:space="0" w:color="auto"/>
              <w:left w:val="single" w:sz="4" w:space="0" w:color="auto"/>
              <w:bottom w:val="single" w:sz="4" w:space="0" w:color="auto"/>
              <w:right w:val="single" w:sz="4" w:space="0" w:color="auto"/>
            </w:tcBorders>
            <w:hideMark/>
          </w:tcPr>
          <w:p w14:paraId="321D2EE1" w14:textId="7646433A"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r>
      <w:tr w:rsidR="00777239" w:rsidRPr="003E6E07" w14:paraId="402F4F9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698D6CD" w14:textId="35CC343E" w:rsidR="00777239" w:rsidRPr="003E6E07" w:rsidRDefault="00777239" w:rsidP="00E656F4">
            <w:pPr>
              <w:pStyle w:val="TAL"/>
              <w:keepNext w:val="0"/>
              <w:keepLines w:val="0"/>
              <w:rPr>
                <w:rFonts w:cs="Arial"/>
                <w:lang w:eastAsia="ja-JP"/>
              </w:rPr>
            </w:pPr>
            <w:r w:rsidRPr="003E6E07">
              <w:rPr>
                <w:rFonts w:cs="Arial"/>
                <w:lang w:eastAsia="zh-CN"/>
              </w:rPr>
              <w:t>Receive</w:t>
            </w:r>
            <w:r w:rsidR="00AB0EDD" w:rsidRPr="003E6E07">
              <w:rPr>
                <w:rFonts w:cs="Arial"/>
                <w:lang w:eastAsia="zh-CN"/>
              </w:rPr>
              <w:t xml:space="preserve"> </w:t>
            </w:r>
            <w:r w:rsidRPr="003E6E07">
              <w:rPr>
                <w:rFonts w:cs="Arial"/>
                <w:lang w:eastAsia="zh-CN"/>
              </w:rPr>
              <w:t>t</w:t>
            </w:r>
            <w:r w:rsidRPr="003E6E07">
              <w:rPr>
                <w:rFonts w:cs="Arial"/>
                <w:lang w:eastAsia="ja-JP"/>
              </w:rPr>
              <w:t>iming</w:t>
            </w:r>
            <w:r w:rsidR="00AB0EDD" w:rsidRPr="003E6E07">
              <w:rPr>
                <w:rFonts w:cs="Arial"/>
                <w:lang w:eastAsia="ja-JP"/>
              </w:rPr>
              <w:t xml:space="preserve"> </w:t>
            </w:r>
            <w:r w:rsidRPr="003E6E07">
              <w:rPr>
                <w:rFonts w:cs="Arial"/>
                <w:lang w:eastAsia="ja-JP"/>
              </w:rPr>
              <w:t>offset</w:t>
            </w:r>
            <w:r w:rsidR="00AB0EDD" w:rsidRPr="003E6E07">
              <w:rPr>
                <w:rFonts w:cs="Arial"/>
                <w:lang w:eastAsia="zh-CN"/>
              </w:rPr>
              <w:t xml:space="preserve"> </w:t>
            </w:r>
            <w:r w:rsidRPr="003E6E07">
              <w:rPr>
                <w:rFonts w:cs="Arial"/>
                <w:lang w:eastAsia="zh-CN"/>
              </w:rPr>
              <w:t>to</w:t>
            </w:r>
            <w:r w:rsidR="00AB0EDD" w:rsidRPr="003E6E07">
              <w:rPr>
                <w:rFonts w:cs="Arial"/>
                <w:lang w:eastAsia="zh-CN"/>
              </w:rPr>
              <w:t xml:space="preserve"> </w:t>
            </w:r>
            <w:r w:rsidRPr="003E6E07">
              <w:rPr>
                <w:rFonts w:cs="Arial"/>
                <w:lang w:eastAsia="ja-JP"/>
              </w:rPr>
              <w:t>Cell1</w:t>
            </w:r>
            <w:r w:rsidR="00AB0EDD" w:rsidRPr="003E6E07">
              <w:rPr>
                <w:rFonts w:cs="Arial"/>
                <w:lang w:eastAsia="ja-JP"/>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0752395" w14:textId="77777777" w:rsidR="00777239" w:rsidRPr="003E6E07" w:rsidRDefault="00777239" w:rsidP="00E656F4">
            <w:pPr>
              <w:pStyle w:val="TAC"/>
              <w:keepNext w:val="0"/>
              <w:keepLines w:val="0"/>
              <w:rPr>
                <w:rFonts w:cs="Arial"/>
                <w:lang w:eastAsia="ja-JP"/>
              </w:rPr>
            </w:pPr>
            <w:r w:rsidRPr="003E6E07">
              <w:rPr>
                <w:rFonts w:cs="Arial"/>
                <w:lang w:eastAsia="ja-JP"/>
              </w:rPr>
              <w:sym w:font="Symbol" w:char="F06D"/>
            </w:r>
            <w:r w:rsidRPr="003E6E07">
              <w:rPr>
                <w:rFonts w:cs="Arial"/>
                <w:lang w:eastAsia="ja-JP"/>
              </w:rPr>
              <w:t>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8E2CBF2" w14:textId="77777777" w:rsidR="00777239" w:rsidRPr="003E6E07" w:rsidRDefault="00777239" w:rsidP="00E656F4">
            <w:pPr>
              <w:pStyle w:val="TAC"/>
              <w:keepNext w:val="0"/>
              <w:keepLines w:val="0"/>
              <w:rPr>
                <w:rFonts w:cs="Arial"/>
                <w:lang w:eastAsia="zh-CN"/>
              </w:rPr>
            </w:pPr>
            <w:r w:rsidRPr="003E6E07">
              <w:rPr>
                <w:rFonts w:cs="Arial"/>
                <w:lang w:eastAsia="zh-CN"/>
              </w:rPr>
              <w:t>-</w:t>
            </w:r>
          </w:p>
        </w:tc>
        <w:tc>
          <w:tcPr>
            <w:tcW w:w="2692" w:type="dxa"/>
            <w:tcBorders>
              <w:top w:val="single" w:sz="4" w:space="0" w:color="auto"/>
              <w:left w:val="single" w:sz="4" w:space="0" w:color="auto"/>
              <w:bottom w:val="single" w:sz="4" w:space="0" w:color="auto"/>
              <w:right w:val="single" w:sz="4" w:space="0" w:color="auto"/>
            </w:tcBorders>
            <w:hideMark/>
          </w:tcPr>
          <w:p w14:paraId="1FB6BAF7" w14:textId="77777777" w:rsidR="00777239" w:rsidRPr="003E6E07" w:rsidRDefault="00777239" w:rsidP="00E656F4">
            <w:pPr>
              <w:pStyle w:val="TAC"/>
              <w:keepNext w:val="0"/>
              <w:keepLines w:val="0"/>
              <w:rPr>
                <w:rFonts w:cs="Arial"/>
                <w:lang w:eastAsia="ja-JP"/>
              </w:rPr>
            </w:pPr>
            <w:r w:rsidRPr="003E6E07">
              <w:rPr>
                <w:rFonts w:cs="Arial"/>
                <w:lang w:eastAsia="zh-CN"/>
              </w:rPr>
              <w:t>500</w:t>
            </w:r>
          </w:p>
        </w:tc>
      </w:tr>
      <w:tr w:rsidR="00777239" w:rsidRPr="003E6E07" w14:paraId="02F9AB41" w14:textId="77777777" w:rsidTr="00AB0EDD">
        <w:trPr>
          <w:cantSplit/>
          <w:jc w:val="center"/>
        </w:trPr>
        <w:tc>
          <w:tcPr>
            <w:tcW w:w="9697" w:type="dxa"/>
            <w:gridSpan w:val="4"/>
            <w:tcBorders>
              <w:top w:val="single" w:sz="4" w:space="0" w:color="auto"/>
              <w:left w:val="single" w:sz="4" w:space="0" w:color="auto"/>
              <w:bottom w:val="single" w:sz="4" w:space="0" w:color="auto"/>
              <w:right w:val="single" w:sz="4" w:space="0" w:color="auto"/>
            </w:tcBorders>
            <w:hideMark/>
          </w:tcPr>
          <w:p w14:paraId="720E0CDE" w14:textId="4EC244D6" w:rsidR="00777239" w:rsidRPr="003E6E07" w:rsidRDefault="00AB0EDD" w:rsidP="00E656F4">
            <w:pPr>
              <w:pStyle w:val="TAN"/>
              <w:keepNext w:val="0"/>
              <w:keepLines w:val="0"/>
              <w:rPr>
                <w:rFonts w:cs="Arial"/>
                <w:lang w:eastAsia="ja-JP"/>
              </w:rPr>
            </w:pPr>
            <w:r w:rsidRPr="003E6E07">
              <w:rPr>
                <w:rFonts w:cs="Arial"/>
                <w:lang w:eastAsia="ja-JP"/>
              </w:rPr>
              <w:t>NOTE 1:</w:t>
            </w:r>
            <w:r w:rsidR="00777239" w:rsidRPr="003E6E07">
              <w:rPr>
                <w:rFonts w:cs="Arial"/>
                <w:lang w:eastAsia="ja-JP"/>
              </w:rPr>
              <w:tab/>
              <w:t>OCNG</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used</w:t>
            </w:r>
            <w:r w:rsidRPr="003E6E07">
              <w:rPr>
                <w:rFonts w:cs="Arial"/>
                <w:lang w:eastAsia="ja-JP"/>
              </w:rPr>
              <w:t xml:space="preserve"> </w:t>
            </w:r>
            <w:r w:rsidR="00777239" w:rsidRPr="003E6E07">
              <w:rPr>
                <w:rFonts w:cs="Arial"/>
                <w:lang w:eastAsia="ja-JP"/>
              </w:rPr>
              <w:t>such</w:t>
            </w:r>
            <w:r w:rsidRPr="003E6E07">
              <w:rPr>
                <w:rFonts w:cs="Arial"/>
                <w:lang w:eastAsia="ja-JP"/>
              </w:rPr>
              <w:t xml:space="preserve"> </w:t>
            </w:r>
            <w:r w:rsidR="00777239" w:rsidRPr="003E6E07">
              <w:rPr>
                <w:rFonts w:cs="Arial"/>
                <w:lang w:eastAsia="ja-JP"/>
              </w:rPr>
              <w:t>that</w:t>
            </w:r>
            <w:r w:rsidRPr="003E6E07">
              <w:rPr>
                <w:rFonts w:cs="Arial"/>
                <w:lang w:eastAsia="ja-JP"/>
              </w:rPr>
              <w:t xml:space="preserve"> </w:t>
            </w:r>
            <w:r w:rsidR="00777239" w:rsidRPr="003E6E07">
              <w:rPr>
                <w:rFonts w:cs="Arial"/>
                <w:lang w:eastAsia="ja-JP"/>
              </w:rPr>
              <w:t>both</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fully</w:t>
            </w:r>
            <w:r w:rsidRPr="003E6E07">
              <w:rPr>
                <w:rFonts w:cs="Arial"/>
                <w:lang w:eastAsia="ja-JP"/>
              </w:rPr>
              <w:t xml:space="preserve"> </w:t>
            </w:r>
            <w:r w:rsidR="00777239" w:rsidRPr="003E6E07">
              <w:rPr>
                <w:rFonts w:cs="Arial"/>
                <w:lang w:eastAsia="ja-JP"/>
              </w:rPr>
              <w:t>allocated</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a</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total</w:t>
            </w:r>
            <w:r w:rsidRPr="003E6E07">
              <w:rPr>
                <w:rFonts w:cs="Arial"/>
                <w:lang w:eastAsia="ja-JP"/>
              </w:rPr>
              <w:t xml:space="preserve"> </w:t>
            </w:r>
            <w:r w:rsidR="00777239" w:rsidRPr="003E6E07">
              <w:rPr>
                <w:rFonts w:cs="Arial"/>
                <w:lang w:eastAsia="ja-JP"/>
              </w:rPr>
              <w:t>transmitted</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spectral</w:t>
            </w:r>
            <w:r w:rsidRPr="003E6E07">
              <w:rPr>
                <w:rFonts w:cs="Arial"/>
                <w:lang w:eastAsia="ja-JP"/>
              </w:rPr>
              <w:t xml:space="preserve"> </w:t>
            </w:r>
            <w:r w:rsidR="00777239" w:rsidRPr="003E6E07">
              <w:rPr>
                <w:rFonts w:cs="Arial"/>
                <w:lang w:eastAsia="ja-JP"/>
              </w:rPr>
              <w:t>density</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achieved</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all</w:t>
            </w:r>
            <w:r w:rsidRPr="003E6E07">
              <w:rPr>
                <w:rFonts w:cs="Arial"/>
                <w:lang w:eastAsia="ja-JP"/>
              </w:rPr>
              <w:t xml:space="preserve"> </w:t>
            </w:r>
            <w:r w:rsidR="00777239" w:rsidRPr="003E6E07">
              <w:rPr>
                <w:rFonts w:cs="Arial"/>
                <w:lang w:eastAsia="ja-JP"/>
              </w:rPr>
              <w:t>OFDM</w:t>
            </w:r>
            <w:r w:rsidRPr="003E6E07">
              <w:rPr>
                <w:rFonts w:cs="Arial"/>
                <w:lang w:eastAsia="ja-JP"/>
              </w:rPr>
              <w:t xml:space="preserve"> </w:t>
            </w:r>
            <w:r w:rsidR="00777239" w:rsidRPr="003E6E07">
              <w:rPr>
                <w:rFonts w:cs="Arial"/>
                <w:lang w:eastAsia="ja-JP"/>
              </w:rPr>
              <w:t>symbols.</w:t>
            </w:r>
          </w:p>
          <w:p w14:paraId="2010861B" w14:textId="215FFAB0" w:rsidR="00777239" w:rsidRPr="003E6E07" w:rsidRDefault="00AB0EDD" w:rsidP="00E656F4">
            <w:pPr>
              <w:pStyle w:val="TAN"/>
              <w:keepNext w:val="0"/>
              <w:keepLines w:val="0"/>
              <w:rPr>
                <w:rFonts w:cs="Arial"/>
                <w:lang w:eastAsia="ja-JP"/>
              </w:rPr>
            </w:pPr>
            <w:r w:rsidRPr="003E6E07">
              <w:rPr>
                <w:rFonts w:cs="Arial"/>
                <w:lang w:eastAsia="ja-JP"/>
              </w:rPr>
              <w:t>NOTE 2:</w:t>
            </w:r>
            <w:r w:rsidR="00777239" w:rsidRPr="003E6E07">
              <w:rPr>
                <w:rFonts w:cs="Arial"/>
                <w:lang w:eastAsia="ja-JP"/>
              </w:rPr>
              <w:tab/>
              <w:t>Interference</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noise</w:t>
            </w:r>
            <w:r w:rsidRPr="003E6E07">
              <w:rPr>
                <w:rFonts w:cs="Arial"/>
                <w:lang w:eastAsia="ja-JP"/>
              </w:rPr>
              <w:t xml:space="preserve"> </w:t>
            </w:r>
            <w:r w:rsidR="00777239" w:rsidRPr="003E6E07">
              <w:rPr>
                <w:rFonts w:cs="Arial"/>
                <w:lang w:eastAsia="ja-JP"/>
              </w:rPr>
              <w:t>sources</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specified</w:t>
            </w:r>
            <w:r w:rsidRPr="003E6E07">
              <w:rPr>
                <w:rFonts w:cs="Arial"/>
                <w:lang w:eastAsia="ja-JP"/>
              </w:rPr>
              <w:t xml:space="preserve"> </w:t>
            </w:r>
            <w:r w:rsidR="00777239" w:rsidRPr="003E6E07">
              <w:rPr>
                <w:rFonts w:cs="Arial"/>
                <w:lang w:eastAsia="ja-JP"/>
              </w:rPr>
              <w:t>in</w:t>
            </w:r>
            <w:r w:rsidRPr="003E6E07">
              <w:rPr>
                <w:rFonts w:cs="Arial"/>
                <w:lang w:eastAsia="ja-JP"/>
              </w:rPr>
              <w:t xml:space="preserve"> </w:t>
            </w:r>
            <w:r w:rsidR="00777239" w:rsidRPr="003E6E07">
              <w:rPr>
                <w:rFonts w:cs="Arial"/>
                <w:lang w:eastAsia="ja-JP"/>
              </w:rPr>
              <w:t>the</w:t>
            </w:r>
            <w:r w:rsidRPr="003E6E07">
              <w:rPr>
                <w:rFonts w:cs="Arial"/>
                <w:lang w:eastAsia="ja-JP"/>
              </w:rPr>
              <w:t xml:space="preserve"> </w:t>
            </w:r>
            <w:r w:rsidR="00777239" w:rsidRPr="003E6E07">
              <w:rPr>
                <w:rFonts w:cs="Arial"/>
                <w:lang w:eastAsia="ja-JP"/>
              </w:rPr>
              <w:t>test</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assumed</w: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over</w:t>
            </w:r>
            <w:r w:rsidRPr="003E6E07">
              <w:rPr>
                <w:rFonts w:cs="Arial"/>
                <w:lang w:eastAsia="ja-JP"/>
              </w:rPr>
              <w:t xml:space="preserve"> </w:t>
            </w:r>
            <w:r w:rsidR="00777239" w:rsidRPr="003E6E07">
              <w:rPr>
                <w:rFonts w:cs="Arial"/>
                <w:lang w:eastAsia="ja-JP"/>
              </w:rPr>
              <w:t>subcarriers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time</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modelled</w:t>
            </w:r>
            <w:r w:rsidRPr="003E6E07">
              <w:rPr>
                <w:rFonts w:cs="Arial"/>
                <w:lang w:eastAsia="ja-JP"/>
              </w:rPr>
              <w:t xml:space="preserve"> </w:t>
            </w:r>
            <w:r w:rsidR="00777239" w:rsidRPr="003E6E07">
              <w:rPr>
                <w:rFonts w:cs="Arial"/>
                <w:lang w:eastAsia="ja-JP"/>
              </w:rPr>
              <w:t>as</w:t>
            </w:r>
            <w:r w:rsidRPr="003E6E07">
              <w:rPr>
                <w:rFonts w:cs="Arial"/>
                <w:lang w:eastAsia="ja-JP"/>
              </w:rPr>
              <w:t xml:space="preserve"> </w:t>
            </w:r>
            <w:r w:rsidR="00777239" w:rsidRPr="003E6E07">
              <w:rPr>
                <w:rFonts w:cs="Arial"/>
                <w:lang w:eastAsia="ja-JP"/>
              </w:rPr>
              <w:t>AWGN</w:t>
            </w:r>
            <w:r w:rsidRPr="003E6E07">
              <w:rPr>
                <w:rFonts w:cs="Arial"/>
                <w:lang w:eastAsia="ja-JP"/>
              </w:rPr>
              <w:t xml:space="preserve"> </w:t>
            </w:r>
            <w:r w:rsidR="00777239" w:rsidRPr="003E6E07">
              <w:rPr>
                <w:rFonts w:cs="Arial"/>
                <w:lang w:eastAsia="ja-JP"/>
              </w:rPr>
              <w:t>of</w:t>
            </w:r>
            <w:r w:rsidRPr="003E6E07">
              <w:rPr>
                <w:rFonts w:cs="Arial"/>
                <w:lang w:eastAsia="ja-JP"/>
              </w:rPr>
              <w:t xml:space="preserve"> </w:t>
            </w:r>
            <w:r w:rsidR="00777239" w:rsidRPr="003E6E07">
              <w:rPr>
                <w:rFonts w:cs="Arial"/>
                <w:lang w:eastAsia="ja-JP"/>
              </w:rPr>
              <w:t>appropriate</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v4.2.0"/>
                <w:position w:val="-12"/>
                <w:lang w:eastAsia="ja-JP"/>
              </w:rPr>
              <w:object w:dxaOrig="396" w:dyaOrig="360" w14:anchorId="5252F730">
                <v:shape id="_x0000_i1036" type="#_x0000_t75" style="width:20.5pt;height:19.5pt" o:ole="" fillcolor="window">
                  <v:imagedata r:id="rId8" o:title=""/>
                </v:shape>
                <o:OLEObject Type="Embed" ProgID="Equation.3" ShapeID="_x0000_i1036" DrawAspect="Content" ObjectID="_1798881322" r:id="rId22"/>
              </w:objec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fulfilled.</w:t>
            </w:r>
          </w:p>
          <w:p w14:paraId="34F56B30" w14:textId="4A306DE6" w:rsidR="00777239" w:rsidRPr="003E6E07" w:rsidRDefault="00AB0EDD" w:rsidP="00E656F4">
            <w:pPr>
              <w:pStyle w:val="TAN"/>
              <w:keepNext w:val="0"/>
              <w:keepLines w:val="0"/>
              <w:rPr>
                <w:rFonts w:cs="Arial"/>
                <w:lang w:eastAsia="zh-CN"/>
              </w:rPr>
            </w:pPr>
            <w:r w:rsidRPr="003E6E07">
              <w:rPr>
                <w:rFonts w:cs="Arial"/>
                <w:lang w:eastAsia="ja-JP"/>
              </w:rPr>
              <w:t>NOTE 3:</w:t>
            </w:r>
            <w:r w:rsidR="00777239" w:rsidRPr="003E6E07">
              <w:rPr>
                <w:rFonts w:cs="Arial"/>
                <w:lang w:eastAsia="ja-JP"/>
              </w:rPr>
              <w:tab/>
              <w:t>RSRP,</w:t>
            </w:r>
            <w:r w:rsidRPr="003E6E07">
              <w:rPr>
                <w:rFonts w:cs="Arial"/>
                <w:lang w:eastAsia="ja-JP"/>
              </w:rPr>
              <w:t xml:space="preserve"> </w:t>
            </w:r>
            <w:r w:rsidR="00777239" w:rsidRPr="003E6E07">
              <w:rPr>
                <w:rFonts w:cs="Arial"/>
                <w:lang w:eastAsia="ja-JP"/>
              </w:rPr>
              <w:t>SCH_RP</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Io</w:t>
            </w:r>
            <w:r w:rsidRPr="003E6E07">
              <w:rPr>
                <w:rFonts w:cs="Arial"/>
                <w:lang w:eastAsia="ja-JP"/>
              </w:rPr>
              <w:t xml:space="preserve"> </w:t>
            </w:r>
            <w:r w:rsidR="00777239" w:rsidRPr="003E6E07">
              <w:rPr>
                <w:rFonts w:cs="Arial"/>
                <w:lang w:eastAsia="ja-JP"/>
              </w:rPr>
              <w:t>levels</w:t>
            </w:r>
            <w:r w:rsidRPr="003E6E07">
              <w:rPr>
                <w:rFonts w:cs="Arial"/>
                <w:lang w:eastAsia="ja-JP"/>
              </w:rPr>
              <w:t xml:space="preserve"> </w:t>
            </w:r>
            <w:r w:rsidR="00777239" w:rsidRPr="003E6E07">
              <w:rPr>
                <w:rFonts w:cs="Arial"/>
                <w:lang w:eastAsia="ja-JP"/>
              </w:rPr>
              <w:t>have</w:t>
            </w:r>
            <w:r w:rsidRPr="003E6E07">
              <w:rPr>
                <w:rFonts w:cs="Arial"/>
                <w:lang w:eastAsia="ja-JP"/>
              </w:rPr>
              <w:t xml:space="preserve"> </w:t>
            </w:r>
            <w:r w:rsidR="00777239" w:rsidRPr="003E6E07">
              <w:rPr>
                <w:rFonts w:cs="Arial"/>
                <w:lang w:eastAsia="ja-JP"/>
              </w:rPr>
              <w:t>been</w:t>
            </w:r>
            <w:r w:rsidRPr="003E6E07">
              <w:rPr>
                <w:rFonts w:cs="Arial"/>
                <w:lang w:eastAsia="ja-JP"/>
              </w:rPr>
              <w:t xml:space="preserve"> </w:t>
            </w:r>
            <w:r w:rsidR="00777239" w:rsidRPr="003E6E07">
              <w:rPr>
                <w:rFonts w:cs="Arial"/>
                <w:lang w:eastAsia="ja-JP"/>
              </w:rPr>
              <w:t>derived</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purposes.</w:t>
            </w:r>
            <w:r w:rsidRPr="003E6E07">
              <w:rPr>
                <w:rFonts w:cs="Arial"/>
                <w:lang w:eastAsia="ja-JP"/>
              </w:rPr>
              <w:t xml:space="preserve"> </w:t>
            </w:r>
            <w:r w:rsidR="00777239" w:rsidRPr="003E6E07">
              <w:rPr>
                <w:rFonts w:cs="Arial"/>
                <w:lang w:eastAsia="ja-JP"/>
              </w:rPr>
              <w:t>They</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settable</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themselves.</w:t>
            </w:r>
          </w:p>
          <w:p w14:paraId="461DDED0" w14:textId="0B27BA54" w:rsidR="00777239" w:rsidRPr="003E6E07" w:rsidRDefault="00AB0EDD" w:rsidP="00E656F4">
            <w:pPr>
              <w:pStyle w:val="TAN"/>
              <w:keepNext w:val="0"/>
              <w:keepLines w:val="0"/>
              <w:rPr>
                <w:rFonts w:cs="Arial"/>
                <w:lang w:eastAsia="zh-CN"/>
              </w:rPr>
            </w:pPr>
            <w:r w:rsidRPr="003E6E07">
              <w:rPr>
                <w:rFonts w:cs="Arial"/>
                <w:lang w:eastAsia="zh-CN"/>
              </w:rPr>
              <w:t>NOTE 4:</w:t>
            </w:r>
            <w:r w:rsidR="00777239" w:rsidRPr="003E6E07">
              <w:rPr>
                <w:rFonts w:cs="Arial"/>
                <w:lang w:eastAsia="zh-CN"/>
              </w:rPr>
              <w:tab/>
              <w:t>Receive</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difference</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subframe</w:t>
            </w:r>
            <w:r w:rsidRPr="003E6E07">
              <w:rPr>
                <w:rFonts w:cs="Arial"/>
                <w:lang w:eastAsia="zh-CN"/>
              </w:rPr>
              <w:t xml:space="preserve"> </w:t>
            </w:r>
            <w:r w:rsidR="00777239" w:rsidRPr="003E6E07">
              <w:rPr>
                <w:rFonts w:cs="Arial"/>
                <w:lang w:eastAsia="zh-CN"/>
              </w:rPr>
              <w:t>boundaries</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signals</w:t>
            </w:r>
            <w:r w:rsidRPr="003E6E07">
              <w:rPr>
                <w:rFonts w:cs="Arial"/>
                <w:lang w:eastAsia="zh-CN"/>
              </w:rPr>
              <w:t xml:space="preserve"> </w:t>
            </w:r>
            <w:r w:rsidR="00777239" w:rsidRPr="003E6E07">
              <w:rPr>
                <w:rFonts w:cs="Arial"/>
                <w:lang w:eastAsia="zh-CN"/>
              </w:rPr>
              <w:t>received</w:t>
            </w:r>
            <w:r w:rsidRPr="003E6E07">
              <w:rPr>
                <w:rFonts w:cs="Arial"/>
                <w:lang w:eastAsia="zh-CN"/>
              </w:rPr>
              <w:t xml:space="preserve"> </w:t>
            </w:r>
            <w:r w:rsidR="00777239" w:rsidRPr="003E6E07">
              <w:rPr>
                <w:rFonts w:cs="Arial"/>
                <w:lang w:eastAsia="zh-CN"/>
              </w:rPr>
              <w:t>from</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r w:rsidRPr="003E6E07">
              <w:rPr>
                <w:rFonts w:cs="Arial"/>
                <w:lang w:eastAsia="zh-CN"/>
              </w:rPr>
              <w:t xml:space="preserve"> </w:t>
            </w:r>
            <w:r w:rsidR="00777239" w:rsidRPr="003E6E07">
              <w:rPr>
                <w:rFonts w:cs="Arial"/>
                <w:lang w:eastAsia="zh-CN"/>
              </w:rPr>
              <w:t>at</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antenna</w:t>
            </w:r>
            <w:r w:rsidRPr="003E6E07">
              <w:rPr>
                <w:rFonts w:cs="Arial"/>
                <w:lang w:eastAsia="zh-CN"/>
              </w:rPr>
              <w:t xml:space="preserve"> </w:t>
            </w:r>
            <w:r w:rsidR="00777239" w:rsidRPr="003E6E07">
              <w:rPr>
                <w:rFonts w:cs="Arial"/>
                <w:lang w:eastAsia="zh-CN"/>
              </w:rPr>
              <w:t>connector</w:t>
            </w:r>
            <w:r w:rsidRPr="003E6E07">
              <w:rPr>
                <w:rFonts w:cs="Arial"/>
                <w:lang w:eastAsia="zh-CN"/>
              </w:rPr>
              <w:t xml:space="preserve"> </w:t>
            </w:r>
            <w:r w:rsidR="00777239" w:rsidRPr="003E6E07">
              <w:rPr>
                <w:rFonts w:cs="Arial"/>
                <w:lang w:eastAsia="zh-CN"/>
              </w:rPr>
              <w:t>including</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alignment</w:t>
            </w:r>
            <w:r w:rsidRPr="003E6E07">
              <w:rPr>
                <w:rFonts w:cs="Arial"/>
                <w:lang w:eastAsia="zh-CN"/>
              </w:rPr>
              <w:t xml:space="preserve"> </w:t>
            </w:r>
            <w:r w:rsidR="00777239" w:rsidRPr="003E6E07">
              <w:rPr>
                <w:rFonts w:cs="Arial"/>
                <w:lang w:eastAsia="zh-CN"/>
              </w:rPr>
              <w:t>error</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p>
        </w:tc>
      </w:tr>
    </w:tbl>
    <w:p w14:paraId="3F2BA059" w14:textId="77777777" w:rsidR="00777239" w:rsidRPr="003E6E07" w:rsidRDefault="00777239" w:rsidP="00777239">
      <w:pPr>
        <w:rPr>
          <w:lang w:eastAsia="zh-CN"/>
        </w:rPr>
      </w:pPr>
    </w:p>
    <w:p w14:paraId="07B357F8" w14:textId="77777777" w:rsidR="00777239" w:rsidRPr="003E6E07" w:rsidRDefault="00777239" w:rsidP="00777239">
      <w:pPr>
        <w:pStyle w:val="TH"/>
      </w:pPr>
      <w:r w:rsidRPr="003E6E07">
        <w:rPr>
          <w:rFonts w:cs="v4.2.0"/>
        </w:rPr>
        <w:t xml:space="preserve">Table </w:t>
      </w:r>
      <w:r w:rsidRPr="003E6E07">
        <w:t>7.4.3.5-</w:t>
      </w:r>
      <w:r w:rsidR="005F0409" w:rsidRPr="003E6E07">
        <w:t>2:</w:t>
      </w:r>
      <w:r w:rsidRPr="003E6E07">
        <w:rPr>
          <w:rFonts w:cs="v4.2.0"/>
        </w:rPr>
        <w:t xml:space="preserve"> </w:t>
      </w:r>
      <w:r w:rsidRPr="003E6E07">
        <w:rPr>
          <w:rFonts w:cs="v4.2.0"/>
          <w:lang w:eastAsia="zh-CN"/>
        </w:rPr>
        <w:t>DRX</w:t>
      </w:r>
      <w:r w:rsidRPr="003E6E07">
        <w:rPr>
          <w:rFonts w:cs="v4.2.0"/>
        </w:rPr>
        <w:t xml:space="preserve">-Configuration </w:t>
      </w:r>
      <w:r w:rsidRPr="003E6E07">
        <w:rPr>
          <w:rFonts w:cs="v4.2.0"/>
          <w:lang w:eastAsia="zh-CN"/>
        </w:rPr>
        <w:t>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2042"/>
        <w:gridCol w:w="3048"/>
        <w:gridCol w:w="13"/>
      </w:tblGrid>
      <w:tr w:rsidR="00777239" w:rsidRPr="003E6E07" w14:paraId="7056233E" w14:textId="77777777" w:rsidTr="00AB0EDD">
        <w:trPr>
          <w:jc w:val="center"/>
        </w:trPr>
        <w:tc>
          <w:tcPr>
            <w:tcW w:w="3345" w:type="dxa"/>
            <w:vMerge w:val="restart"/>
            <w:vAlign w:val="center"/>
          </w:tcPr>
          <w:p w14:paraId="06428337" w14:textId="77777777" w:rsidR="00777239" w:rsidRPr="003E6E07" w:rsidRDefault="00777239" w:rsidP="006B2C15">
            <w:pPr>
              <w:pStyle w:val="TAH"/>
              <w:rPr>
                <w:rFonts w:cs="Arial"/>
                <w:lang w:eastAsia="ja-JP"/>
              </w:rPr>
            </w:pPr>
            <w:r w:rsidRPr="003E6E07">
              <w:rPr>
                <w:rFonts w:cs="Arial"/>
                <w:lang w:eastAsia="ja-JP"/>
              </w:rPr>
              <w:t>Field</w:t>
            </w:r>
          </w:p>
        </w:tc>
        <w:tc>
          <w:tcPr>
            <w:tcW w:w="2042" w:type="dxa"/>
            <w:vAlign w:val="center"/>
          </w:tcPr>
          <w:p w14:paraId="40B07859" w14:textId="77777777" w:rsidR="00777239" w:rsidRPr="003E6E07" w:rsidRDefault="00777239" w:rsidP="006B2C15">
            <w:pPr>
              <w:pStyle w:val="TAH"/>
              <w:rPr>
                <w:rFonts w:cs="Arial"/>
                <w:lang w:eastAsia="zh-CN"/>
              </w:rPr>
            </w:pPr>
            <w:r w:rsidRPr="003E6E07">
              <w:rPr>
                <w:rFonts w:cs="Arial"/>
                <w:lang w:eastAsia="zh-CN"/>
              </w:rPr>
              <w:t>PSCell</w:t>
            </w:r>
          </w:p>
        </w:tc>
        <w:tc>
          <w:tcPr>
            <w:tcW w:w="3061" w:type="dxa"/>
            <w:gridSpan w:val="2"/>
            <w:vMerge w:val="restart"/>
          </w:tcPr>
          <w:p w14:paraId="4D05BDFB"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1C91745B" w14:textId="77777777" w:rsidTr="00AB0EDD">
        <w:trPr>
          <w:jc w:val="center"/>
        </w:trPr>
        <w:tc>
          <w:tcPr>
            <w:tcW w:w="3345" w:type="dxa"/>
            <w:vMerge/>
            <w:vAlign w:val="center"/>
          </w:tcPr>
          <w:p w14:paraId="3392F24B" w14:textId="77777777" w:rsidR="00777239" w:rsidRPr="003E6E07" w:rsidRDefault="00777239" w:rsidP="006B2C15">
            <w:pPr>
              <w:pStyle w:val="TAH"/>
              <w:rPr>
                <w:rFonts w:cs="Arial"/>
                <w:lang w:eastAsia="ja-JP"/>
              </w:rPr>
            </w:pPr>
          </w:p>
        </w:tc>
        <w:tc>
          <w:tcPr>
            <w:tcW w:w="2042" w:type="dxa"/>
            <w:vAlign w:val="center"/>
          </w:tcPr>
          <w:p w14:paraId="2765E8F6" w14:textId="77777777" w:rsidR="00777239" w:rsidRPr="003E6E07" w:rsidRDefault="00777239" w:rsidP="006B2C15">
            <w:pPr>
              <w:pStyle w:val="TAH"/>
              <w:rPr>
                <w:rFonts w:cs="Arial"/>
                <w:lang w:eastAsia="ja-JP"/>
              </w:rPr>
            </w:pPr>
            <w:r w:rsidRPr="003E6E07">
              <w:rPr>
                <w:rFonts w:cs="Arial"/>
                <w:lang w:eastAsia="ja-JP"/>
              </w:rPr>
              <w:t>Value</w:t>
            </w:r>
          </w:p>
        </w:tc>
        <w:tc>
          <w:tcPr>
            <w:tcW w:w="3061" w:type="dxa"/>
            <w:gridSpan w:val="2"/>
            <w:vMerge/>
          </w:tcPr>
          <w:p w14:paraId="0BA6E44F" w14:textId="77777777" w:rsidR="00777239" w:rsidRPr="003E6E07" w:rsidRDefault="00777239" w:rsidP="006B2C15">
            <w:pPr>
              <w:pStyle w:val="TAC"/>
              <w:rPr>
                <w:rFonts w:cs="Arial"/>
                <w:lang w:eastAsia="ja-JP"/>
              </w:rPr>
            </w:pPr>
          </w:p>
        </w:tc>
      </w:tr>
      <w:tr w:rsidR="00777239" w:rsidRPr="003E6E07" w14:paraId="2DFF51A9" w14:textId="77777777" w:rsidTr="00AB0EDD">
        <w:trPr>
          <w:jc w:val="center"/>
        </w:trPr>
        <w:tc>
          <w:tcPr>
            <w:tcW w:w="3345" w:type="dxa"/>
            <w:vAlign w:val="center"/>
          </w:tcPr>
          <w:p w14:paraId="13298FBE" w14:textId="77777777" w:rsidR="00777239" w:rsidRPr="003E6E07" w:rsidRDefault="00777239" w:rsidP="006B2C15">
            <w:pPr>
              <w:pStyle w:val="TAC"/>
              <w:rPr>
                <w:rFonts w:cs="Arial"/>
                <w:lang w:eastAsia="ja-JP"/>
              </w:rPr>
            </w:pPr>
            <w:r w:rsidRPr="003E6E07">
              <w:rPr>
                <w:rFonts w:cs="Arial"/>
                <w:lang w:eastAsia="ja-JP"/>
              </w:rPr>
              <w:t>onDurationTimer</w:t>
            </w:r>
          </w:p>
        </w:tc>
        <w:tc>
          <w:tcPr>
            <w:tcW w:w="2042" w:type="dxa"/>
            <w:vAlign w:val="center"/>
          </w:tcPr>
          <w:p w14:paraId="3C7C26D8"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01EAF681" w14:textId="77777777" w:rsidR="00777239" w:rsidRPr="003E6E07" w:rsidRDefault="00777239" w:rsidP="006B2C15">
            <w:pPr>
              <w:pStyle w:val="TAC"/>
              <w:rPr>
                <w:rFonts w:cs="Arial"/>
                <w:lang w:eastAsia="ja-JP"/>
              </w:rPr>
            </w:pPr>
          </w:p>
        </w:tc>
      </w:tr>
      <w:tr w:rsidR="00777239" w:rsidRPr="003E6E07" w14:paraId="276CA751" w14:textId="77777777" w:rsidTr="00AB0EDD">
        <w:trPr>
          <w:jc w:val="center"/>
        </w:trPr>
        <w:tc>
          <w:tcPr>
            <w:tcW w:w="3345" w:type="dxa"/>
            <w:vAlign w:val="center"/>
          </w:tcPr>
          <w:p w14:paraId="36EC8CF9" w14:textId="77777777" w:rsidR="00777239" w:rsidRPr="003E6E07" w:rsidRDefault="00777239" w:rsidP="006B2C15">
            <w:pPr>
              <w:pStyle w:val="TAC"/>
              <w:rPr>
                <w:rFonts w:cs="Arial"/>
                <w:lang w:eastAsia="ja-JP"/>
              </w:rPr>
            </w:pPr>
            <w:r w:rsidRPr="003E6E07">
              <w:rPr>
                <w:rFonts w:cs="Arial"/>
                <w:lang w:eastAsia="ja-JP"/>
              </w:rPr>
              <w:t>drx-InactivityTimer</w:t>
            </w:r>
          </w:p>
        </w:tc>
        <w:tc>
          <w:tcPr>
            <w:tcW w:w="2042" w:type="dxa"/>
            <w:vAlign w:val="center"/>
          </w:tcPr>
          <w:p w14:paraId="2BE90F5D"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26FF33A2" w14:textId="77777777" w:rsidR="00777239" w:rsidRPr="003E6E07" w:rsidRDefault="00777239" w:rsidP="006B2C15">
            <w:pPr>
              <w:pStyle w:val="TAC"/>
              <w:rPr>
                <w:rFonts w:cs="Arial"/>
                <w:lang w:eastAsia="ja-JP"/>
              </w:rPr>
            </w:pPr>
          </w:p>
        </w:tc>
      </w:tr>
      <w:tr w:rsidR="00777239" w:rsidRPr="003E6E07" w14:paraId="4CFD386E" w14:textId="77777777" w:rsidTr="00AB0EDD">
        <w:trPr>
          <w:jc w:val="center"/>
        </w:trPr>
        <w:tc>
          <w:tcPr>
            <w:tcW w:w="3345" w:type="dxa"/>
            <w:vAlign w:val="center"/>
          </w:tcPr>
          <w:p w14:paraId="0E5BA39F" w14:textId="77777777" w:rsidR="00777239" w:rsidRPr="003E6E07" w:rsidRDefault="00777239" w:rsidP="006B2C15">
            <w:pPr>
              <w:pStyle w:val="TAC"/>
              <w:rPr>
                <w:rFonts w:cs="Arial"/>
                <w:lang w:eastAsia="ja-JP"/>
              </w:rPr>
            </w:pPr>
            <w:r w:rsidRPr="003E6E07">
              <w:rPr>
                <w:rFonts w:cs="Arial"/>
                <w:lang w:eastAsia="ja-JP"/>
              </w:rPr>
              <w:t>drx-RetransmissionTimer</w:t>
            </w:r>
          </w:p>
        </w:tc>
        <w:tc>
          <w:tcPr>
            <w:tcW w:w="2042" w:type="dxa"/>
            <w:vAlign w:val="center"/>
          </w:tcPr>
          <w:p w14:paraId="6CA0D264" w14:textId="77777777" w:rsidR="00777239" w:rsidRPr="003E6E07" w:rsidRDefault="00777239" w:rsidP="006B2C15">
            <w:pPr>
              <w:pStyle w:val="TAC"/>
              <w:rPr>
                <w:rFonts w:cs="Arial"/>
                <w:lang w:eastAsia="ja-JP"/>
              </w:rPr>
            </w:pPr>
            <w:r w:rsidRPr="003E6E07">
              <w:rPr>
                <w:rFonts w:cs="Arial"/>
                <w:lang w:eastAsia="zh-CN"/>
              </w:rPr>
              <w:t>psf1</w:t>
            </w:r>
          </w:p>
        </w:tc>
        <w:tc>
          <w:tcPr>
            <w:tcW w:w="3061" w:type="dxa"/>
            <w:gridSpan w:val="2"/>
          </w:tcPr>
          <w:p w14:paraId="70B4390A" w14:textId="77777777" w:rsidR="00777239" w:rsidRPr="003E6E07" w:rsidRDefault="00777239" w:rsidP="006B2C15">
            <w:pPr>
              <w:pStyle w:val="TAC"/>
              <w:rPr>
                <w:rFonts w:cs="Arial"/>
                <w:lang w:eastAsia="ja-JP"/>
              </w:rPr>
            </w:pPr>
          </w:p>
        </w:tc>
      </w:tr>
      <w:tr w:rsidR="00777239" w:rsidRPr="003E6E07" w14:paraId="32833D66" w14:textId="77777777" w:rsidTr="00AB0EDD">
        <w:trPr>
          <w:jc w:val="center"/>
        </w:trPr>
        <w:tc>
          <w:tcPr>
            <w:tcW w:w="3345" w:type="dxa"/>
            <w:vAlign w:val="center"/>
          </w:tcPr>
          <w:p w14:paraId="296AC148" w14:textId="77777777" w:rsidR="00777239" w:rsidRPr="003E6E07" w:rsidRDefault="00777239" w:rsidP="006B2C15">
            <w:pPr>
              <w:pStyle w:val="TAC"/>
              <w:rPr>
                <w:rFonts w:cs="Arial"/>
                <w:vertAlign w:val="superscript"/>
                <w:lang w:eastAsia="ja-JP"/>
              </w:rPr>
            </w:pPr>
            <w:r w:rsidRPr="003E6E07">
              <w:rPr>
                <w:rFonts w:cs="Arial"/>
                <w:lang w:eastAsia="ja-JP"/>
              </w:rPr>
              <w:t>longDRX-CycleStartOffset</w:t>
            </w:r>
            <w:r w:rsidRPr="003E6E07">
              <w:rPr>
                <w:rFonts w:cs="Arial"/>
                <w:lang w:eastAsia="ja-JP"/>
              </w:rPr>
              <w:tab/>
            </w:r>
          </w:p>
        </w:tc>
        <w:tc>
          <w:tcPr>
            <w:tcW w:w="2042" w:type="dxa"/>
            <w:vAlign w:val="center"/>
          </w:tcPr>
          <w:p w14:paraId="7F85C184" w14:textId="77777777" w:rsidR="00777239" w:rsidRPr="003E6E07" w:rsidRDefault="00777239" w:rsidP="006B2C15">
            <w:pPr>
              <w:pStyle w:val="TAC"/>
              <w:rPr>
                <w:rFonts w:cs="Arial"/>
                <w:lang w:eastAsia="zh-CN"/>
              </w:rPr>
            </w:pPr>
            <w:r w:rsidRPr="003E6E07">
              <w:rPr>
                <w:rFonts w:cs="Arial"/>
                <w:lang w:eastAsia="zh-CN"/>
              </w:rPr>
              <w:t>s</w:t>
            </w:r>
            <w:r w:rsidRPr="003E6E07">
              <w:rPr>
                <w:rFonts w:cs="Arial"/>
                <w:lang w:eastAsia="ja-JP"/>
              </w:rPr>
              <w:t>f</w:t>
            </w:r>
            <w:r w:rsidRPr="003E6E07">
              <w:rPr>
                <w:rFonts w:cs="Arial"/>
                <w:lang w:eastAsia="zh-CN"/>
              </w:rPr>
              <w:t>320</w:t>
            </w:r>
          </w:p>
        </w:tc>
        <w:tc>
          <w:tcPr>
            <w:tcW w:w="3061" w:type="dxa"/>
            <w:gridSpan w:val="2"/>
          </w:tcPr>
          <w:p w14:paraId="495DE767" w14:textId="77777777" w:rsidR="00777239" w:rsidRPr="003E6E07" w:rsidRDefault="00777239" w:rsidP="006B2C15">
            <w:pPr>
              <w:pStyle w:val="TAC"/>
              <w:rPr>
                <w:rFonts w:cs="Arial"/>
                <w:lang w:eastAsia="ja-JP"/>
              </w:rPr>
            </w:pPr>
          </w:p>
        </w:tc>
      </w:tr>
      <w:tr w:rsidR="00777239" w:rsidRPr="003E6E07" w14:paraId="29620978" w14:textId="77777777" w:rsidTr="00AB0EDD">
        <w:trPr>
          <w:jc w:val="center"/>
        </w:trPr>
        <w:tc>
          <w:tcPr>
            <w:tcW w:w="3345" w:type="dxa"/>
            <w:vAlign w:val="center"/>
          </w:tcPr>
          <w:p w14:paraId="6FD749DE" w14:textId="77777777" w:rsidR="00777239" w:rsidRPr="003E6E07" w:rsidRDefault="00777239" w:rsidP="006B2C15">
            <w:pPr>
              <w:pStyle w:val="TAC"/>
              <w:rPr>
                <w:rFonts w:cs="Arial"/>
                <w:lang w:eastAsia="ja-JP"/>
              </w:rPr>
            </w:pPr>
            <w:r w:rsidRPr="003E6E07">
              <w:rPr>
                <w:rFonts w:cs="Arial"/>
                <w:lang w:eastAsia="ja-JP"/>
              </w:rPr>
              <w:t>shortDRX</w:t>
            </w:r>
          </w:p>
        </w:tc>
        <w:tc>
          <w:tcPr>
            <w:tcW w:w="2042" w:type="dxa"/>
            <w:vAlign w:val="center"/>
          </w:tcPr>
          <w:p w14:paraId="3139C55B" w14:textId="77777777" w:rsidR="00777239" w:rsidRPr="003E6E07" w:rsidRDefault="00777239" w:rsidP="006B2C15">
            <w:pPr>
              <w:pStyle w:val="TAC"/>
              <w:rPr>
                <w:rFonts w:cs="Arial"/>
                <w:lang w:eastAsia="ja-JP"/>
              </w:rPr>
            </w:pPr>
            <w:r w:rsidRPr="003E6E07">
              <w:rPr>
                <w:rFonts w:cs="Arial"/>
                <w:lang w:eastAsia="ja-JP"/>
              </w:rPr>
              <w:t>disable</w:t>
            </w:r>
          </w:p>
        </w:tc>
        <w:tc>
          <w:tcPr>
            <w:tcW w:w="3061" w:type="dxa"/>
            <w:gridSpan w:val="2"/>
          </w:tcPr>
          <w:p w14:paraId="105509B4" w14:textId="77777777" w:rsidR="00777239" w:rsidRPr="003E6E07" w:rsidRDefault="00777239" w:rsidP="006B2C15">
            <w:pPr>
              <w:pStyle w:val="TAC"/>
              <w:rPr>
                <w:rFonts w:cs="Arial"/>
                <w:lang w:eastAsia="ja-JP"/>
              </w:rPr>
            </w:pPr>
          </w:p>
        </w:tc>
      </w:tr>
      <w:tr w:rsidR="00777239" w:rsidRPr="003E6E07" w14:paraId="1E92A5BD" w14:textId="77777777" w:rsidTr="00AB0EDD">
        <w:trPr>
          <w:gridAfter w:val="1"/>
          <w:wAfter w:w="13" w:type="dxa"/>
          <w:jc w:val="center"/>
        </w:trPr>
        <w:tc>
          <w:tcPr>
            <w:tcW w:w="8435" w:type="dxa"/>
            <w:gridSpan w:val="3"/>
            <w:vAlign w:val="center"/>
          </w:tcPr>
          <w:p w14:paraId="31121A95" w14:textId="4594A9CF" w:rsidR="00777239" w:rsidRPr="003E6E07" w:rsidRDefault="00AB0EDD" w:rsidP="006B2C15">
            <w:pPr>
              <w:pStyle w:val="TAN"/>
              <w:rPr>
                <w:rFonts w:cs="Arial"/>
                <w:lang w:eastAsia="ja-JP"/>
              </w:rPr>
            </w:pPr>
            <w:r w:rsidRPr="003E6E07">
              <w:rPr>
                <w:rFonts w:cs="Arial"/>
                <w:lang w:eastAsia="ja-JP"/>
              </w:rPr>
              <w:t>NOTE</w:t>
            </w:r>
            <w:r w:rsidR="00777239" w:rsidRPr="003E6E07">
              <w:rPr>
                <w:rFonts w:cs="Arial"/>
                <w:lang w:eastAsia="ja-JP"/>
              </w:rPr>
              <w:t>:</w:t>
            </w:r>
            <w:r w:rsidR="00777239" w:rsidRPr="003E6E07">
              <w:rPr>
                <w:rFonts w:cs="Arial"/>
                <w:lang w:eastAsia="ja-JP"/>
              </w:rPr>
              <w:tab/>
              <w:t>For</w:t>
            </w:r>
            <w:r w:rsidRPr="003E6E07">
              <w:rPr>
                <w:rFonts w:cs="Arial"/>
                <w:lang w:eastAsia="ja-JP"/>
              </w:rPr>
              <w:t xml:space="preserve"> </w:t>
            </w:r>
            <w:r w:rsidR="00777239" w:rsidRPr="003E6E07">
              <w:rPr>
                <w:rFonts w:cs="Arial"/>
                <w:lang w:eastAsia="ja-JP"/>
              </w:rPr>
              <w:t>further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see</w:t>
            </w:r>
            <w:r w:rsidRPr="003E6E07">
              <w:rPr>
                <w:rFonts w:cs="Arial"/>
                <w:lang w:eastAsia="ja-JP"/>
              </w:rPr>
              <w:t xml:space="preserve"> </w:t>
            </w:r>
            <w:r w:rsidR="00777239" w:rsidRPr="003E6E07">
              <w:rPr>
                <w:rFonts w:cs="Arial"/>
                <w:lang w:eastAsia="ja-JP"/>
              </w:rPr>
              <w:t>clause</w:t>
            </w:r>
            <w:r w:rsidRPr="003E6E07">
              <w:rPr>
                <w:rFonts w:cs="Arial"/>
                <w:lang w:eastAsia="ja-JP"/>
              </w:rPr>
              <w:t xml:space="preserve"> </w:t>
            </w:r>
            <w:r w:rsidR="00777239" w:rsidRPr="003E6E07">
              <w:rPr>
                <w:rFonts w:cs="Arial"/>
                <w:lang w:eastAsia="ja-JP"/>
              </w:rPr>
              <w:t>6.3.2</w:t>
            </w:r>
            <w:r w:rsidRPr="003E6E07">
              <w:rPr>
                <w:rFonts w:cs="Arial"/>
                <w:lang w:eastAsia="ja-JP"/>
              </w:rPr>
              <w:t xml:space="preserve"> in 3GPP TS </w:t>
            </w:r>
            <w:r w:rsidR="00777239" w:rsidRPr="003E6E07">
              <w:rPr>
                <w:rFonts w:cs="Arial"/>
                <w:lang w:eastAsia="ja-JP"/>
              </w:rPr>
              <w:t>36.331.</w:t>
            </w:r>
          </w:p>
        </w:tc>
      </w:tr>
    </w:tbl>
    <w:p w14:paraId="7AED14CE" w14:textId="77777777" w:rsidR="00777239" w:rsidRPr="003E6E07" w:rsidRDefault="00777239" w:rsidP="00777239"/>
    <w:p w14:paraId="7444182C" w14:textId="77777777" w:rsidR="00777239" w:rsidRPr="003E6E07" w:rsidRDefault="00777239" w:rsidP="00777239">
      <w:pPr>
        <w:pStyle w:val="TH"/>
        <w:jc w:val="left"/>
      </w:pPr>
      <w:r w:rsidRPr="003E6E07">
        <w:rPr>
          <w:rFonts w:cs="v4.2.0"/>
        </w:rPr>
        <w:t xml:space="preserve">Table </w:t>
      </w:r>
      <w:r w:rsidRPr="003E6E07">
        <w:t>7.4.3.5-</w:t>
      </w:r>
      <w:r w:rsidR="005F0409" w:rsidRPr="003E6E07">
        <w:t>3:</w:t>
      </w:r>
      <w:r w:rsidRPr="003E6E07">
        <w:rPr>
          <w:rFonts w:cs="v4.2.0"/>
        </w:rPr>
        <w:t xml:space="preserve"> </w:t>
      </w:r>
      <w:r w:rsidRPr="003E6E07">
        <w:rPr>
          <w:i/>
        </w:rPr>
        <w:t>TimeAlignmentTimer</w:t>
      </w:r>
      <w:r w:rsidRPr="003E6E07">
        <w:t xml:space="preserve"> -Configuration 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9"/>
        <w:gridCol w:w="1418"/>
        <w:gridCol w:w="4791"/>
      </w:tblGrid>
      <w:tr w:rsidR="00777239" w:rsidRPr="003E6E07" w14:paraId="0015DD87" w14:textId="77777777" w:rsidTr="00AB0EDD">
        <w:trPr>
          <w:jc w:val="center"/>
        </w:trPr>
        <w:tc>
          <w:tcPr>
            <w:tcW w:w="2239" w:type="dxa"/>
            <w:vMerge w:val="restart"/>
            <w:vAlign w:val="center"/>
          </w:tcPr>
          <w:p w14:paraId="73603B34" w14:textId="77777777" w:rsidR="00777239" w:rsidRPr="003E6E07" w:rsidRDefault="00777239" w:rsidP="006B2C15">
            <w:pPr>
              <w:pStyle w:val="TAH"/>
              <w:rPr>
                <w:rFonts w:cs="Arial"/>
                <w:lang w:eastAsia="ja-JP"/>
              </w:rPr>
            </w:pPr>
            <w:r w:rsidRPr="003E6E07">
              <w:rPr>
                <w:rFonts w:cs="Arial"/>
                <w:lang w:eastAsia="ja-JP"/>
              </w:rPr>
              <w:t>Field</w:t>
            </w:r>
          </w:p>
        </w:tc>
        <w:tc>
          <w:tcPr>
            <w:tcW w:w="1418" w:type="dxa"/>
            <w:vAlign w:val="center"/>
          </w:tcPr>
          <w:p w14:paraId="4DCC3765" w14:textId="77777777" w:rsidR="00777239" w:rsidRPr="003E6E07" w:rsidRDefault="00777239" w:rsidP="006B2C15">
            <w:pPr>
              <w:pStyle w:val="TAH"/>
              <w:rPr>
                <w:rFonts w:cs="Arial"/>
                <w:lang w:eastAsia="ja-JP"/>
              </w:rPr>
            </w:pPr>
            <w:r w:rsidRPr="003E6E07">
              <w:rPr>
                <w:rFonts w:cs="Arial"/>
                <w:lang w:eastAsia="zh-CN"/>
              </w:rPr>
              <w:t>PSCell</w:t>
            </w:r>
          </w:p>
        </w:tc>
        <w:tc>
          <w:tcPr>
            <w:tcW w:w="4791" w:type="dxa"/>
            <w:vMerge w:val="restart"/>
          </w:tcPr>
          <w:p w14:paraId="2E76011F"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7DF69A78" w14:textId="77777777" w:rsidTr="00AB0EDD">
        <w:trPr>
          <w:jc w:val="center"/>
        </w:trPr>
        <w:tc>
          <w:tcPr>
            <w:tcW w:w="2239" w:type="dxa"/>
            <w:vMerge/>
            <w:vAlign w:val="center"/>
          </w:tcPr>
          <w:p w14:paraId="61E040A9" w14:textId="77777777" w:rsidR="00777239" w:rsidRPr="003E6E07" w:rsidRDefault="00777239" w:rsidP="006B2C15">
            <w:pPr>
              <w:pStyle w:val="TAH"/>
              <w:rPr>
                <w:rFonts w:cs="Arial"/>
                <w:lang w:eastAsia="ja-JP"/>
              </w:rPr>
            </w:pPr>
          </w:p>
        </w:tc>
        <w:tc>
          <w:tcPr>
            <w:tcW w:w="1418" w:type="dxa"/>
            <w:vAlign w:val="center"/>
          </w:tcPr>
          <w:p w14:paraId="731D6B36" w14:textId="77777777" w:rsidR="00777239" w:rsidRPr="003E6E07" w:rsidRDefault="00777239" w:rsidP="006B2C15">
            <w:pPr>
              <w:pStyle w:val="TAH"/>
              <w:rPr>
                <w:rFonts w:cs="Arial"/>
                <w:lang w:eastAsia="ja-JP"/>
              </w:rPr>
            </w:pPr>
            <w:r w:rsidRPr="003E6E07">
              <w:rPr>
                <w:rFonts w:cs="Arial"/>
                <w:lang w:eastAsia="ja-JP"/>
              </w:rPr>
              <w:t>Value</w:t>
            </w:r>
          </w:p>
        </w:tc>
        <w:tc>
          <w:tcPr>
            <w:tcW w:w="4791" w:type="dxa"/>
            <w:vMerge/>
          </w:tcPr>
          <w:p w14:paraId="4AA6D999" w14:textId="77777777" w:rsidR="00777239" w:rsidRPr="003E6E07" w:rsidRDefault="00777239" w:rsidP="006B2C15">
            <w:pPr>
              <w:pStyle w:val="TAC"/>
              <w:rPr>
                <w:rFonts w:cs="Arial"/>
                <w:lang w:eastAsia="ja-JP"/>
              </w:rPr>
            </w:pPr>
          </w:p>
        </w:tc>
      </w:tr>
      <w:tr w:rsidR="00777239" w:rsidRPr="003E6E07" w14:paraId="66C67738" w14:textId="77777777" w:rsidTr="00AB0EDD">
        <w:trPr>
          <w:jc w:val="center"/>
        </w:trPr>
        <w:tc>
          <w:tcPr>
            <w:tcW w:w="2239" w:type="dxa"/>
            <w:vAlign w:val="center"/>
          </w:tcPr>
          <w:p w14:paraId="7890F044" w14:textId="77777777" w:rsidR="00777239" w:rsidRPr="003E6E07" w:rsidRDefault="00777239" w:rsidP="006B2C15">
            <w:pPr>
              <w:pStyle w:val="TAC"/>
              <w:rPr>
                <w:rFonts w:cs="Arial"/>
                <w:lang w:eastAsia="ja-JP"/>
              </w:rPr>
            </w:pPr>
            <w:r w:rsidRPr="003E6E07">
              <w:rPr>
                <w:rFonts w:cs="Arial"/>
                <w:lang w:eastAsia="ja-JP"/>
              </w:rPr>
              <w:t>TimeAlignmentTimer</w:t>
            </w:r>
          </w:p>
        </w:tc>
        <w:tc>
          <w:tcPr>
            <w:tcW w:w="1418" w:type="dxa"/>
            <w:vAlign w:val="center"/>
          </w:tcPr>
          <w:p w14:paraId="6B5E5883" w14:textId="77777777" w:rsidR="00777239" w:rsidRPr="003E6E07" w:rsidRDefault="00777239" w:rsidP="006B2C15">
            <w:pPr>
              <w:pStyle w:val="TAC"/>
              <w:rPr>
                <w:rFonts w:cs="Arial"/>
                <w:lang w:eastAsia="ja-JP"/>
              </w:rPr>
            </w:pPr>
            <w:r w:rsidRPr="003E6E07">
              <w:rPr>
                <w:rFonts w:cs="Arial"/>
                <w:lang w:eastAsia="ja-JP"/>
              </w:rPr>
              <w:t>sf500</w:t>
            </w:r>
          </w:p>
        </w:tc>
        <w:tc>
          <w:tcPr>
            <w:tcW w:w="4791" w:type="dxa"/>
          </w:tcPr>
          <w:p w14:paraId="1D768484" w14:textId="3CA6B9F4" w:rsidR="00777239" w:rsidRPr="003E6E07" w:rsidRDefault="00777239" w:rsidP="006B2C15">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777239" w:rsidRPr="003E6E07" w14:paraId="054207E2" w14:textId="77777777" w:rsidTr="00AB0EDD">
        <w:trPr>
          <w:jc w:val="center"/>
        </w:trPr>
        <w:tc>
          <w:tcPr>
            <w:tcW w:w="2239" w:type="dxa"/>
            <w:vAlign w:val="center"/>
          </w:tcPr>
          <w:p w14:paraId="66D8932E" w14:textId="77777777" w:rsidR="00777239" w:rsidRPr="003E6E07" w:rsidRDefault="00777239" w:rsidP="006B2C15">
            <w:pPr>
              <w:pStyle w:val="TAC"/>
              <w:rPr>
                <w:rFonts w:cs="Arial"/>
                <w:lang w:eastAsia="ja-JP"/>
              </w:rPr>
            </w:pPr>
            <w:r w:rsidRPr="003E6E07">
              <w:rPr>
                <w:rFonts w:cs="Arial"/>
                <w:lang w:eastAsia="ja-JP"/>
              </w:rPr>
              <w:t>sr-ConfigIndex</w:t>
            </w:r>
          </w:p>
        </w:tc>
        <w:tc>
          <w:tcPr>
            <w:tcW w:w="1418" w:type="dxa"/>
            <w:vAlign w:val="center"/>
          </w:tcPr>
          <w:p w14:paraId="1D9344DF" w14:textId="77777777" w:rsidR="00777239" w:rsidRPr="003E6E07" w:rsidRDefault="00777239" w:rsidP="006B2C15">
            <w:pPr>
              <w:pStyle w:val="TAC"/>
              <w:rPr>
                <w:rFonts w:cs="Arial"/>
                <w:lang w:eastAsia="ja-JP"/>
              </w:rPr>
            </w:pPr>
            <w:r w:rsidRPr="003E6E07">
              <w:rPr>
                <w:rFonts w:cs="Arial"/>
                <w:lang w:eastAsia="ja-JP"/>
              </w:rPr>
              <w:t>0</w:t>
            </w:r>
          </w:p>
        </w:tc>
        <w:tc>
          <w:tcPr>
            <w:tcW w:w="4791" w:type="dxa"/>
          </w:tcPr>
          <w:p w14:paraId="35C5EDD6" w14:textId="6603E9F2" w:rsidR="00777239" w:rsidRPr="003E6E07" w:rsidRDefault="00777239" w:rsidP="006B2C15">
            <w:pPr>
              <w:pStyle w:val="TAC"/>
              <w:rPr>
                <w:rFonts w:cs="Arial"/>
                <w:lang w:eastAsia="ja-JP"/>
              </w:rPr>
            </w:pPr>
            <w:r w:rsidRPr="003E6E07">
              <w:rPr>
                <w:rFonts w:cs="Arial"/>
                <w:lang w:eastAsia="ja-JP"/>
              </w:rPr>
              <w:t>For</w:t>
            </w:r>
            <w:r w:rsidR="00AB0EDD" w:rsidRPr="003E6E07">
              <w:rPr>
                <w:rFonts w:cs="Arial"/>
                <w:lang w:eastAsia="ja-JP"/>
              </w:rPr>
              <w:t xml:space="preserve"> </w:t>
            </w:r>
            <w:r w:rsidRPr="003E6E07">
              <w:rPr>
                <w:rFonts w:cs="Arial"/>
                <w:lang w:eastAsia="ja-JP"/>
              </w:rPr>
              <w:t>further</w:t>
            </w:r>
            <w:r w:rsidR="00AB0EDD" w:rsidRPr="003E6E07">
              <w:rPr>
                <w:rFonts w:cs="Arial"/>
                <w:lang w:eastAsia="ja-JP"/>
              </w:rPr>
              <w:t xml:space="preserve"> </w:t>
            </w:r>
            <w:r w:rsidRPr="003E6E07">
              <w:rPr>
                <w:rFonts w:cs="Arial"/>
                <w:lang w:eastAsia="ja-JP"/>
              </w:rPr>
              <w:t>information</w:t>
            </w:r>
            <w:r w:rsidR="00AB0EDD" w:rsidRPr="003E6E07">
              <w:rPr>
                <w:rFonts w:cs="Arial"/>
                <w:lang w:eastAsia="ja-JP"/>
              </w:rPr>
              <w:t xml:space="preserve"> </w:t>
            </w:r>
            <w:r w:rsidRPr="003E6E07">
              <w:rPr>
                <w:rFonts w:cs="Arial"/>
                <w:lang w:eastAsia="ja-JP"/>
              </w:rPr>
              <w:t>see</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section10.1</w:t>
            </w:r>
            <w:r w:rsidR="00AB0EDD" w:rsidRPr="003E6E07">
              <w:rPr>
                <w:rFonts w:cs="Arial"/>
                <w:lang w:eastAsia="ja-JP"/>
              </w:rPr>
              <w:t xml:space="preserve"> in 3GPP TS </w:t>
            </w:r>
            <w:r w:rsidRPr="003E6E07">
              <w:rPr>
                <w:rFonts w:cs="Arial"/>
                <w:lang w:eastAsia="ja-JP"/>
              </w:rPr>
              <w:t>36.213.</w:t>
            </w:r>
          </w:p>
        </w:tc>
      </w:tr>
    </w:tbl>
    <w:p w14:paraId="5135141C" w14:textId="77777777" w:rsidR="00777239" w:rsidRPr="003E6E07" w:rsidRDefault="00777239" w:rsidP="00777239">
      <w:pPr>
        <w:rPr>
          <w:lang w:eastAsia="zh-CN"/>
        </w:rPr>
      </w:pPr>
    </w:p>
    <w:p w14:paraId="7C515A0C" w14:textId="77777777" w:rsidR="00A81CF4" w:rsidRPr="003E6E07" w:rsidRDefault="00A81CF4" w:rsidP="00A81CF4">
      <w:pPr>
        <w:rPr>
          <w:lang w:eastAsia="zh-CN"/>
        </w:rPr>
      </w:pPr>
      <w:r w:rsidRPr="003E6E07">
        <w:rPr>
          <w:lang w:eastAsia="zh-CN"/>
        </w:rPr>
        <w:t>The UE shall be scheduled on PCell continuously during the whole time duration T1. During time durations T1, at least 99% of all expected ACK/NACKs shall be transmitted on PCell by the UE.</w:t>
      </w:r>
    </w:p>
    <w:p w14:paraId="57F8836E" w14:textId="77777777" w:rsidR="00A81CF4" w:rsidRPr="003E6E07" w:rsidRDefault="00A81CF4" w:rsidP="00A81CF4">
      <w:pPr>
        <w:rPr>
          <w:lang w:eastAsia="zh-CN"/>
        </w:rPr>
      </w:pPr>
      <w:r w:rsidRPr="003E6E07">
        <w:rPr>
          <w:lang w:eastAsia="zh-CN"/>
        </w:rPr>
        <w:lastRenderedPageBreak/>
        <w:t>Each interruption shall not exceed 1 subframe.</w:t>
      </w:r>
    </w:p>
    <w:p w14:paraId="73D70393" w14:textId="77777777" w:rsidR="00A81CF4" w:rsidRPr="003E6E07" w:rsidRDefault="00A81CF4" w:rsidP="00B46438">
      <w:pPr>
        <w:rPr>
          <w:lang w:eastAsia="zh-CN"/>
        </w:rPr>
      </w:pPr>
      <w:r w:rsidRPr="003E6E07">
        <w:rPr>
          <w:lang w:eastAsia="zh-CN"/>
        </w:rPr>
        <w:t>The rate of correct events observed during repeated tests shall be at least 90%.</w:t>
      </w:r>
    </w:p>
    <w:p w14:paraId="1AB11ED5" w14:textId="77777777" w:rsidR="007F00BF" w:rsidRPr="003E6E07" w:rsidRDefault="007F00BF" w:rsidP="007F00BF">
      <w:pPr>
        <w:pStyle w:val="Heading2"/>
      </w:pPr>
      <w:r w:rsidRPr="003E6E07">
        <w:t>7.5</w:t>
      </w:r>
      <w:r w:rsidRPr="003E6E07">
        <w:tab/>
      </w:r>
      <w:r w:rsidR="00C27E52" w:rsidRPr="003E6E07">
        <w:t>Proximity-based Services</w:t>
      </w:r>
    </w:p>
    <w:p w14:paraId="17F891BF" w14:textId="6B007782" w:rsidR="0018077B" w:rsidRPr="00FC0669" w:rsidRDefault="0018077B" w:rsidP="0018077B">
      <w:pPr>
        <w:pStyle w:val="Heading3"/>
      </w:pPr>
      <w:r w:rsidRPr="00FC0669">
        <w:t>7.5.1</w:t>
      </w:r>
      <w:r w:rsidRPr="00FC0669">
        <w:tab/>
        <w:t xml:space="preserve">E-UTRAN FDD </w:t>
      </w:r>
      <w:r w:rsidR="00AB0EDD" w:rsidRPr="00FC0669">
        <w:t>-</w:t>
      </w:r>
      <w:r w:rsidRPr="00FC0669">
        <w:t xml:space="preserve"> UE ProSe Direct Discovery Transmission Timing Accuracy Test</w:t>
      </w:r>
    </w:p>
    <w:p w14:paraId="35FC00FD" w14:textId="5D8E0E48" w:rsidR="0018077B" w:rsidRPr="00FC0669" w:rsidRDefault="0018077B"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FBEB105" w14:textId="77777777" w:rsidR="0018077B" w:rsidRPr="00FC0669" w:rsidRDefault="0018077B" w:rsidP="00AB0EDD">
      <w:pPr>
        <w:pStyle w:val="EditorsNote"/>
        <w:spacing w:after="0"/>
      </w:pPr>
      <w:r w:rsidRPr="00FC0669">
        <w:t>- Call procedure of the test case needs to be tweaked</w:t>
      </w:r>
    </w:p>
    <w:p w14:paraId="7199CEC0" w14:textId="77777777" w:rsidR="0018077B" w:rsidRPr="00FC0669" w:rsidRDefault="0018077B" w:rsidP="00AB0EDD">
      <w:pPr>
        <w:pStyle w:val="EditorsNote"/>
        <w:spacing w:after="0"/>
      </w:pPr>
      <w:r w:rsidRPr="00FC0669">
        <w:t>- Test case applicability is undefined.</w:t>
      </w:r>
    </w:p>
    <w:p w14:paraId="349D95F6" w14:textId="77777777" w:rsidR="0018077B" w:rsidRPr="00FC0669" w:rsidRDefault="0018077B" w:rsidP="00AB0EDD">
      <w:pPr>
        <w:pStyle w:val="EditorsNote"/>
        <w:spacing w:after="0"/>
      </w:pPr>
      <w:r w:rsidRPr="00FC0669">
        <w:t>- Message contents are TBD.</w:t>
      </w:r>
    </w:p>
    <w:p w14:paraId="1C8EBBBC" w14:textId="77777777" w:rsidR="0018077B" w:rsidRPr="00FC0669" w:rsidRDefault="0018077B" w:rsidP="00AB0EDD">
      <w:pPr>
        <w:pStyle w:val="EditorsNote"/>
        <w:spacing w:after="0"/>
      </w:pPr>
      <w:r w:rsidRPr="00FC0669">
        <w:t>- Connection diagrams are TBD</w:t>
      </w:r>
    </w:p>
    <w:p w14:paraId="2AC4EC12" w14:textId="77777777" w:rsidR="0018077B" w:rsidRPr="00FC0669" w:rsidRDefault="0018077B" w:rsidP="0018077B">
      <w:pPr>
        <w:pStyle w:val="EditorsNote"/>
      </w:pPr>
      <w:r w:rsidRPr="00FC0669">
        <w:t>- PDSCH scheduling and OCNG configuration during discovery is under investigation.</w:t>
      </w:r>
    </w:p>
    <w:p w14:paraId="5FA14109" w14:textId="77777777" w:rsidR="0018077B" w:rsidRPr="00FC0669" w:rsidRDefault="0018077B" w:rsidP="0018077B">
      <w:pPr>
        <w:pStyle w:val="Heading4"/>
        <w:rPr>
          <w:rFonts w:eastAsia="SimSun"/>
        </w:rPr>
      </w:pPr>
      <w:r w:rsidRPr="00FC0669">
        <w:rPr>
          <w:rFonts w:eastAsia="SimSun"/>
        </w:rPr>
        <w:t>7.5.1.1</w:t>
      </w:r>
      <w:r w:rsidRPr="00FC0669">
        <w:rPr>
          <w:rFonts w:eastAsia="SimSun"/>
        </w:rPr>
        <w:tab/>
        <w:t>Test purpose</w:t>
      </w:r>
    </w:p>
    <w:p w14:paraId="4848CF95" w14:textId="77777777" w:rsidR="0018077B" w:rsidRPr="003E6E07" w:rsidRDefault="0018077B" w:rsidP="0018077B">
      <w:r w:rsidRPr="003E6E07">
        <w:t>To verify the timing requirements of a UE for ProSe Direct Discovery transmissions when PCell downlink timing is used as a reference.</w:t>
      </w:r>
    </w:p>
    <w:p w14:paraId="2C5074C0" w14:textId="77777777" w:rsidR="0018077B" w:rsidRPr="003E6E07" w:rsidRDefault="0018077B" w:rsidP="0018077B">
      <w:pPr>
        <w:pStyle w:val="Heading4"/>
        <w:rPr>
          <w:rFonts w:eastAsia="SimSun"/>
        </w:rPr>
      </w:pPr>
      <w:r w:rsidRPr="003E6E07">
        <w:rPr>
          <w:rFonts w:eastAsia="SimSun"/>
        </w:rPr>
        <w:t>7.5.1.2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259BB9A0" w14:textId="77777777" w:rsidR="0018077B" w:rsidRPr="003E6E07" w:rsidRDefault="0018077B" w:rsidP="0018077B">
      <w:r w:rsidRPr="003E6E07">
        <w:t>This test applies to all types of E-UTRA FDD UE FFS.</w:t>
      </w:r>
    </w:p>
    <w:p w14:paraId="622CFABA" w14:textId="77777777" w:rsidR="0018077B" w:rsidRPr="003E6E07" w:rsidRDefault="0018077B" w:rsidP="0018077B">
      <w:pPr>
        <w:pStyle w:val="Heading4"/>
        <w:rPr>
          <w:rFonts w:eastAsia="SimSun"/>
        </w:rPr>
      </w:pPr>
      <w:r w:rsidRPr="003E6E07">
        <w:rPr>
          <w:rFonts w:eastAsia="SimSun"/>
        </w:rPr>
        <w:t>7.5.1.3</w:t>
      </w:r>
      <w:r w:rsidRPr="003E6E07">
        <w:rPr>
          <w:rFonts w:eastAsia="SimSun"/>
        </w:rPr>
        <w:tab/>
        <w:t>Minimum conformance requirements</w:t>
      </w:r>
    </w:p>
    <w:p w14:paraId="729B95F9" w14:textId="77777777" w:rsidR="0018077B" w:rsidRPr="003E6E07" w:rsidRDefault="0018077B" w:rsidP="0018077B">
      <w:r w:rsidRPr="003E6E07">
        <w:t xml:space="preserve">The requirements in this subclause are applicable when the reference timing used for ProSe transmissions is the serving cell (RRC_IDLE) or PCell (RRC_CONNECTED). The sidelink transmissions takes place </w:t>
      </w:r>
      <w:r w:rsidRPr="003E6E07">
        <w:rPr>
          <w:position w:val="-14"/>
        </w:rPr>
        <w:object w:dxaOrig="2220" w:dyaOrig="380" w14:anchorId="53E1DEB4">
          <v:shape id="_x0000_i1037" type="#_x0000_t75" style="width:106pt;height:19.5pt" o:ole="">
            <v:imagedata r:id="rId23" o:title=""/>
          </v:shape>
          <o:OLEObject Type="Embed" ProgID="Equation.3" ShapeID="_x0000_i1037" DrawAspect="Content" ObjectID="_1798881323" r:id="rId2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1B29794F">
          <v:shape id="_x0000_i1038" type="#_x0000_t75" style="width:40pt;height:19.5pt" o:ole="">
            <v:imagedata r:id="rId25" o:title=""/>
          </v:shape>
          <o:OLEObject Type="Embed" ProgID="Equation.3" ShapeID="_x0000_i1038" DrawAspect="Content" ObjectID="_1798881324" r:id="rId26"/>
        </w:object>
      </w:r>
      <w:r w:rsidRPr="003E6E07">
        <w:t xml:space="preserve">is specified in Section 8.1 of [9]. The value of </w:t>
      </w:r>
      <w:r w:rsidRPr="003E6E07">
        <w:rPr>
          <w:position w:val="-12"/>
        </w:rPr>
        <w:object w:dxaOrig="620" w:dyaOrig="320" w14:anchorId="211F7DFA">
          <v:shape id="_x0000_i1039" type="#_x0000_t75" style="width:31pt;height:15.5pt" o:ole="">
            <v:imagedata r:id="rId27" o:title=""/>
          </v:shape>
          <o:OLEObject Type="Embed" ProgID="Equation.3" ShapeID="_x0000_i1039" DrawAspect="Content" ObjectID="_1798881325" r:id="rId28"/>
        </w:object>
      </w:r>
      <w:r w:rsidRPr="003E6E07">
        <w:t>differs between sidelink channels and signals, and is either</w:t>
      </w:r>
      <w:r w:rsidRPr="003E6E07">
        <w:rPr>
          <w:position w:val="-12"/>
        </w:rPr>
        <w:object w:dxaOrig="1240" w:dyaOrig="320" w14:anchorId="5030B517">
          <v:shape id="_x0000_i1040" type="#_x0000_t75" style="width:62pt;height:15.5pt" o:ole="">
            <v:imagedata r:id="rId29" o:title=""/>
          </v:shape>
          <o:OLEObject Type="Embed" ProgID="Equation.3" ShapeID="_x0000_i1040" DrawAspect="Content" ObjectID="_1798881326" r:id="rId30"/>
        </w:object>
      </w:r>
      <w:r w:rsidRPr="003E6E07">
        <w:t>or</w:t>
      </w:r>
      <w:r w:rsidRPr="003E6E07">
        <w:rPr>
          <w:position w:val="-12"/>
        </w:rPr>
        <w:object w:dxaOrig="980" w:dyaOrig="320" w14:anchorId="77A001F4">
          <v:shape id="_x0000_i1041" type="#_x0000_t75" style="width:49pt;height:15.5pt" o:ole="">
            <v:imagedata r:id="rId31" o:title=""/>
          </v:shape>
          <o:OLEObject Type="Embed" ProgID="Equation.3" ShapeID="_x0000_i1041" DrawAspect="Content" ObjectID="_1798881327" r:id="rId32"/>
        </w:object>
      </w:r>
      <w:r w:rsidRPr="003E6E07">
        <w:t xml:space="preserve"> as specified in Section 9.9 of [9]. </w:t>
      </w:r>
    </w:p>
    <w:p w14:paraId="55D55A95" w14:textId="0C618D58" w:rsidR="0018077B" w:rsidRPr="003E6E07" w:rsidRDefault="0018077B" w:rsidP="0018077B">
      <w:r w:rsidRPr="003E6E07">
        <w:t xml:space="preserve">The normative reference for this requirement </w:t>
      </w:r>
      <w:r w:rsidR="00AB0EDD" w:rsidRPr="003E6E07">
        <w:t>is 3GPP TS</w:t>
      </w:r>
      <w:r w:rsidRPr="003E6E07">
        <w:t xml:space="preserve"> 36.133 [4] clause 7.16.2.1 and A.7.5.1.</w:t>
      </w:r>
    </w:p>
    <w:p w14:paraId="7500D9F9" w14:textId="77777777" w:rsidR="0018077B" w:rsidRPr="003E6E07" w:rsidRDefault="0018077B" w:rsidP="0018077B">
      <w:pPr>
        <w:pStyle w:val="TH"/>
      </w:pPr>
      <w:r w:rsidRPr="003E6E07">
        <w:rPr>
          <w:snapToGrid w:val="0"/>
        </w:rPr>
        <w:t>Table 7.5.1-1: T</w:t>
      </w:r>
      <w:r w:rsidRPr="003E6E07">
        <w:rPr>
          <w:snapToGrid w:val="0"/>
          <w:vertAlign w:val="subscript"/>
        </w:rPr>
        <w:t>e</w:t>
      </w:r>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FC00AF6" w14:textId="77777777" w:rsidTr="00AB0EDD">
        <w:trPr>
          <w:cantSplit/>
          <w:jc w:val="center"/>
        </w:trPr>
        <w:tc>
          <w:tcPr>
            <w:tcW w:w="2288" w:type="pct"/>
          </w:tcPr>
          <w:p w14:paraId="3CB7091D" w14:textId="43354FD2" w:rsidR="0018077B" w:rsidRPr="003E6E07" w:rsidRDefault="0018077B" w:rsidP="004E724C">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54E5677D" w14:textId="77777777" w:rsidR="0018077B" w:rsidRPr="003E6E07" w:rsidRDefault="0018077B" w:rsidP="004E724C">
            <w:pPr>
              <w:pStyle w:val="TAH"/>
              <w:rPr>
                <w:rFonts w:cs="Arial"/>
                <w:lang w:eastAsia="ja-JP"/>
              </w:rPr>
            </w:pPr>
            <w:r w:rsidRPr="003E6E07">
              <w:rPr>
                <w:rFonts w:cs="Arial"/>
                <w:lang w:eastAsia="ja-JP"/>
              </w:rPr>
              <w:t>T</w:t>
            </w:r>
            <w:r w:rsidRPr="003E6E07">
              <w:rPr>
                <w:rFonts w:cs="Arial"/>
                <w:vertAlign w:val="subscript"/>
                <w:lang w:eastAsia="ja-JP"/>
              </w:rPr>
              <w:t>e_</w:t>
            </w:r>
          </w:p>
        </w:tc>
      </w:tr>
      <w:tr w:rsidR="0018077B" w:rsidRPr="003E6E07" w14:paraId="6182E9B7" w14:textId="77777777" w:rsidTr="00AB0EDD">
        <w:trPr>
          <w:cantSplit/>
          <w:jc w:val="center"/>
        </w:trPr>
        <w:tc>
          <w:tcPr>
            <w:tcW w:w="2288" w:type="pct"/>
          </w:tcPr>
          <w:p w14:paraId="0571766F" w14:textId="77777777" w:rsidR="0018077B" w:rsidRPr="003E6E07" w:rsidRDefault="0018077B" w:rsidP="004E724C">
            <w:pPr>
              <w:pStyle w:val="TAC"/>
              <w:rPr>
                <w:rFonts w:cs="Arial"/>
                <w:lang w:eastAsia="ja-JP"/>
              </w:rPr>
            </w:pPr>
            <w:r w:rsidRPr="003E6E07">
              <w:rPr>
                <w:rFonts w:cs="Arial"/>
                <w:lang w:eastAsia="zh-CN"/>
              </w:rPr>
              <w:t>1.4</w:t>
            </w:r>
          </w:p>
        </w:tc>
        <w:tc>
          <w:tcPr>
            <w:tcW w:w="2712" w:type="pct"/>
          </w:tcPr>
          <w:p w14:paraId="6CD92590" w14:textId="77777777" w:rsidR="0018077B" w:rsidRPr="003E6E07" w:rsidRDefault="0018077B" w:rsidP="004E724C">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E3F3C1B" w14:textId="77777777" w:rsidTr="00AB0EDD">
        <w:trPr>
          <w:cantSplit/>
          <w:jc w:val="center"/>
        </w:trPr>
        <w:tc>
          <w:tcPr>
            <w:tcW w:w="2288" w:type="pct"/>
          </w:tcPr>
          <w:p w14:paraId="764CFA9A" w14:textId="77777777" w:rsidR="0018077B" w:rsidRPr="003E6E07" w:rsidRDefault="0018077B" w:rsidP="004E724C">
            <w:pPr>
              <w:pStyle w:val="TAC"/>
              <w:rPr>
                <w:rFonts w:cs="Arial"/>
                <w:snapToGrid w:val="0"/>
                <w:lang w:eastAsia="ja-JP"/>
              </w:rPr>
            </w:pPr>
            <w:r w:rsidRPr="003E6E07">
              <w:rPr>
                <w:rFonts w:cs="Arial"/>
                <w:lang w:eastAsia="ja-JP"/>
              </w:rPr>
              <w:t>≥3</w:t>
            </w:r>
          </w:p>
        </w:tc>
        <w:tc>
          <w:tcPr>
            <w:tcW w:w="2712" w:type="pct"/>
          </w:tcPr>
          <w:p w14:paraId="0236E015" w14:textId="77777777" w:rsidR="0018077B" w:rsidRPr="003E6E07" w:rsidRDefault="0018077B" w:rsidP="004E724C">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FC6F4B5" w14:textId="77777777" w:rsidTr="00AB0EDD">
        <w:trPr>
          <w:cantSplit/>
          <w:jc w:val="center"/>
        </w:trPr>
        <w:tc>
          <w:tcPr>
            <w:tcW w:w="5000" w:type="pct"/>
            <w:gridSpan w:val="2"/>
          </w:tcPr>
          <w:p w14:paraId="2AF18D50" w14:textId="2EA69EBA" w:rsidR="0018077B" w:rsidRPr="003E6E07" w:rsidRDefault="00AB0EDD" w:rsidP="0018077B">
            <w:pPr>
              <w:pStyle w:val="TAN"/>
              <w:rPr>
                <w:lang w:eastAsia="ja-JP"/>
              </w:rPr>
            </w:pPr>
            <w:r w:rsidRPr="003E6E07">
              <w:rPr>
                <w:lang w:eastAsia="ja-JP"/>
              </w:rPr>
              <w:t>NOTE</w:t>
            </w:r>
            <w:r w:rsidR="0018077B" w:rsidRPr="003E6E07">
              <w:rPr>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w:t>
            </w:r>
          </w:p>
        </w:tc>
      </w:tr>
    </w:tbl>
    <w:p w14:paraId="5EA67189" w14:textId="77777777" w:rsidR="0018077B" w:rsidRPr="003E6E07" w:rsidRDefault="0018077B" w:rsidP="0018077B">
      <w:pPr>
        <w:rPr>
          <w:rFonts w:cs="v4.2.0"/>
        </w:rPr>
      </w:pPr>
    </w:p>
    <w:p w14:paraId="325E6DEF" w14:textId="77777777" w:rsidR="0018077B" w:rsidRPr="003E6E07" w:rsidRDefault="0018077B" w:rsidP="0018077B">
      <w:pPr>
        <w:pStyle w:val="Heading4"/>
        <w:rPr>
          <w:rFonts w:eastAsia="SimSun"/>
        </w:rPr>
      </w:pPr>
      <w:r w:rsidRPr="003E6E07">
        <w:rPr>
          <w:rFonts w:eastAsia="SimSun"/>
        </w:rPr>
        <w:t>7.5.1.4</w:t>
      </w:r>
      <w:r w:rsidRPr="003E6E07">
        <w:rPr>
          <w:rFonts w:eastAsia="SimSun"/>
        </w:rPr>
        <w:tab/>
        <w:t>Test description</w:t>
      </w:r>
    </w:p>
    <w:p w14:paraId="6BAC4981" w14:textId="77777777" w:rsidR="0018077B" w:rsidRPr="003E6E07" w:rsidRDefault="0018077B" w:rsidP="0018077B">
      <w:pPr>
        <w:pStyle w:val="Heading5"/>
      </w:pPr>
      <w:r w:rsidRPr="003E6E07">
        <w:t>7.5.1.4.1</w:t>
      </w:r>
      <w:r w:rsidRPr="003E6E07">
        <w:tab/>
        <w:t>Initial conditions</w:t>
      </w:r>
    </w:p>
    <w:p w14:paraId="4B8CD858" w14:textId="52AED1B1" w:rsidR="0018077B" w:rsidRPr="003E6E07" w:rsidRDefault="0018077B" w:rsidP="0018077B">
      <w:r w:rsidRPr="003E6E07">
        <w:t xml:space="preserve">Test Environment: Normal, as defined </w:t>
      </w:r>
      <w:r w:rsidR="00AB0EDD" w:rsidRPr="003E6E07">
        <w:t>in 3GPP TS</w:t>
      </w:r>
      <w:r w:rsidRPr="003E6E07">
        <w:t xml:space="preserve"> 36.508 [7] clause 4.1.</w:t>
      </w:r>
    </w:p>
    <w:p w14:paraId="755472D2" w14:textId="1736EE29" w:rsidR="0018077B" w:rsidRPr="003E6E07" w:rsidRDefault="0018077B" w:rsidP="0018077B">
      <w:r w:rsidRPr="003E6E07">
        <w:t xml:space="preserve">Frequencies to be tested: According to Annex E table E-1 </w:t>
      </w:r>
      <w:r w:rsidR="00E656F4">
        <w:t>and 3GPP TS</w:t>
      </w:r>
      <w:r w:rsidRPr="003E6E07">
        <w:t xml:space="preserve"> 36.508 [7] clauses 4.4.2 and 4.3.1.</w:t>
      </w:r>
    </w:p>
    <w:p w14:paraId="43C5CDBD" w14:textId="3A82B783" w:rsidR="0018077B" w:rsidRPr="003E6E07" w:rsidRDefault="0018077B" w:rsidP="0018077B">
      <w:r w:rsidRPr="003E6E07">
        <w:t xml:space="preserve">Channel Bandwidth to be tested: 5 MHz as defined </w:t>
      </w:r>
      <w:r w:rsidR="00AB0EDD" w:rsidRPr="003E6E07">
        <w:t>in 3GPP TS</w:t>
      </w:r>
      <w:r w:rsidRPr="003E6E07">
        <w:t xml:space="preserve"> 36.508 [7] clause 4.3.1.</w:t>
      </w:r>
    </w:p>
    <w:p w14:paraId="1672916C" w14:textId="3FA71123" w:rsidR="0018077B" w:rsidRPr="003E6E07" w:rsidRDefault="0018077B" w:rsidP="0018077B">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444193D5" w14:textId="77777777" w:rsidR="0018077B" w:rsidRPr="003E6E07" w:rsidRDefault="0018077B" w:rsidP="0018077B">
      <w:pPr>
        <w:pStyle w:val="B1"/>
      </w:pPr>
      <w:r w:rsidRPr="003E6E07">
        <w:t>2.</w:t>
      </w:r>
      <w:r w:rsidRPr="003E6E07">
        <w:tab/>
        <w:t>Propagation conditions are set according to Annex B clause B</w:t>
      </w:r>
      <w:r w:rsidR="0001752A" w:rsidRPr="003E6E07">
        <w:t>.0</w:t>
      </w:r>
      <w:r w:rsidRPr="003E6E07">
        <w:t>.</w:t>
      </w:r>
    </w:p>
    <w:p w14:paraId="22D123AE" w14:textId="77777777" w:rsidR="0018077B" w:rsidRPr="003E6E07" w:rsidRDefault="0018077B" w:rsidP="0018077B">
      <w:pPr>
        <w:pStyle w:val="B1"/>
      </w:pPr>
      <w:r w:rsidRPr="003E6E07">
        <w:lastRenderedPageBreak/>
        <w:t>3.</w:t>
      </w:r>
      <w:r w:rsidRPr="003E6E07">
        <w:tab/>
        <w:t>There is one E-UTRA FDD carrier and one cell specified in the test. Cell 1 is the cell used for connection setup with the power level set according to Annex C.0 and C.1 for this test.</w:t>
      </w:r>
    </w:p>
    <w:p w14:paraId="4C5280C2" w14:textId="77777777" w:rsidR="0018077B" w:rsidRPr="003E6E07" w:rsidRDefault="0018077B" w:rsidP="0018077B">
      <w:pPr>
        <w:pStyle w:val="Heading5"/>
      </w:pPr>
      <w:r w:rsidRPr="003E6E07">
        <w:t>7.5.1.4.2</w:t>
      </w:r>
      <w:r w:rsidRPr="003E6E07">
        <w:tab/>
        <w:t>Test procedure</w:t>
      </w:r>
    </w:p>
    <w:p w14:paraId="1422754F" w14:textId="087CE057" w:rsidR="0018077B" w:rsidRPr="003E6E07" w:rsidRDefault="0018077B" w:rsidP="0018077B">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8FB2195" w14:textId="12CA3FA4" w:rsidR="0018077B" w:rsidRPr="003E6E07" w:rsidRDefault="0018077B" w:rsidP="0018077B">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2544085A" w14:textId="39B71870" w:rsidR="0018077B" w:rsidRPr="003E6E07" w:rsidRDefault="0018077B" w:rsidP="0018077B">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7.5.1.5-1, as appropriate. </w:t>
      </w:r>
      <w:r w:rsidRPr="003E6E07">
        <w:t>Propagation conditions are set according to Annex B</w:t>
      </w:r>
      <w:r w:rsidR="00AB0EDD" w:rsidRPr="003E6E07">
        <w:t>,</w:t>
      </w:r>
      <w:r w:rsidRPr="003E6E07">
        <w:t xml:space="preserve"> clause B.1.1.</w:t>
      </w:r>
    </w:p>
    <w:p w14:paraId="3E013984" w14:textId="77777777" w:rsidR="0018077B" w:rsidRPr="003E6E07" w:rsidRDefault="0018077B" w:rsidP="0018077B">
      <w:pPr>
        <w:pStyle w:val="B1"/>
      </w:pPr>
      <w:r w:rsidRPr="003E6E07">
        <w:t>3.</w:t>
      </w:r>
      <w:r w:rsidRPr="003E6E07">
        <w:tab/>
        <w:t xml:space="preserve">The SS shall check that the UE transmit timing offset is within the limits specified in </w:t>
      </w:r>
      <w:r w:rsidRPr="003E6E07">
        <w:rPr>
          <w:rFonts w:cs="v4.2.0"/>
        </w:rPr>
        <w:t>Table 7.5.1.5-</w:t>
      </w:r>
      <w:r w:rsidR="00C27E52" w:rsidRPr="003E6E07">
        <w:rPr>
          <w:rFonts w:cs="v4.2.0"/>
        </w:rPr>
        <w:t>2</w:t>
      </w:r>
      <w:r w:rsidR="00C27E52" w:rsidRPr="003E6E07">
        <w:t xml:space="preserve"> </w:t>
      </w:r>
      <w:r w:rsidRPr="003E6E07">
        <w:t>with respect to the first detected path (in time) of the corresponding downlink frame of Cell 1.</w:t>
      </w:r>
    </w:p>
    <w:p w14:paraId="5008481B" w14:textId="77777777" w:rsidR="0018077B" w:rsidRPr="003E6E07" w:rsidRDefault="0018077B" w:rsidP="0018077B">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68C314C3" w14:textId="77777777" w:rsidR="0018077B" w:rsidRPr="003E6E07" w:rsidRDefault="0018077B" w:rsidP="0018077B">
      <w:pPr>
        <w:pStyle w:val="B1"/>
        <w:rPr>
          <w:lang w:eastAsia="zh-CN"/>
        </w:rPr>
      </w:pPr>
      <w:r w:rsidRPr="003E6E07">
        <w:t>5.</w:t>
      </w:r>
      <w:r w:rsidRPr="003E6E07">
        <w:tab/>
        <w:t xml:space="preserve">The SS shall check that the UE transmit timing offset stays within the limits specified in </w:t>
      </w:r>
      <w:r w:rsidRPr="003E6E07">
        <w:rPr>
          <w:rFonts w:cs="v4.2.0"/>
        </w:rPr>
        <w:t xml:space="preserve">Table 7.5.1.5-2. For that purpose, the </w:t>
      </w:r>
      <w:r w:rsidRPr="003E6E07">
        <w:t>PSDCH transmission that takes place</w:t>
      </w:r>
      <w:r w:rsidRPr="003E6E07">
        <w:rPr>
          <w:rFonts w:cs="v4.2.0"/>
        </w:rPr>
        <w:t xml:space="preserve"> at least after the first DRX ON duration after downlink timing of Cell 1 is changed is used.</w:t>
      </w:r>
    </w:p>
    <w:p w14:paraId="1F007EB1" w14:textId="77777777" w:rsidR="0018077B" w:rsidRPr="003E6E07" w:rsidRDefault="0018077B" w:rsidP="0018077B">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71091DD2" w14:textId="77777777" w:rsidR="0018077B" w:rsidRPr="003E6E07" w:rsidRDefault="0018077B" w:rsidP="0018077B">
      <w:pPr>
        <w:pStyle w:val="Heading5"/>
      </w:pPr>
      <w:r w:rsidRPr="003E6E07">
        <w:t>7.5.1.4.3</w:t>
      </w:r>
      <w:r w:rsidRPr="003E6E07">
        <w:tab/>
        <w:t>Message contents</w:t>
      </w:r>
    </w:p>
    <w:p w14:paraId="05C9F31C" w14:textId="12FC268E" w:rsidR="0018077B" w:rsidRPr="003E6E07" w:rsidRDefault="0018077B" w:rsidP="0018077B">
      <w:r w:rsidRPr="003E6E07">
        <w:t xml:space="preserve">Message contents are according </w:t>
      </w:r>
      <w:r w:rsidR="00AB0EDD" w:rsidRPr="003E6E07">
        <w:t>to 3GPP TS</w:t>
      </w:r>
      <w:r w:rsidRPr="003E6E07">
        <w:t xml:space="preserve"> 36.508 [7] clause 4.6 with the following exceptions FFS.</w:t>
      </w:r>
    </w:p>
    <w:p w14:paraId="2F80295A" w14:textId="77777777" w:rsidR="0018077B" w:rsidRPr="003E6E07" w:rsidRDefault="0018077B" w:rsidP="0018077B">
      <w:pPr>
        <w:pStyle w:val="Heading4"/>
        <w:rPr>
          <w:rFonts w:eastAsia="SimSun"/>
        </w:rPr>
      </w:pPr>
      <w:r w:rsidRPr="003E6E07">
        <w:rPr>
          <w:rFonts w:eastAsia="SimSun"/>
        </w:rPr>
        <w:t>7.5.1.5</w:t>
      </w:r>
      <w:r w:rsidRPr="003E6E07">
        <w:rPr>
          <w:rFonts w:eastAsia="SimSun"/>
        </w:rPr>
        <w:tab/>
        <w:t>Test requirement</w:t>
      </w:r>
    </w:p>
    <w:p w14:paraId="62BF33AA" w14:textId="77777777" w:rsidR="0018077B" w:rsidRPr="003E6E07" w:rsidRDefault="005F0409" w:rsidP="0018077B">
      <w:r w:rsidRPr="003E6E07">
        <w:t>Table 7.5.1.5-1 defines the primary settings including test tolerances for UE transmit timing accuracy for E-UTRAN FDD test.</w:t>
      </w:r>
    </w:p>
    <w:p w14:paraId="5C2DF605" w14:textId="77777777" w:rsidR="0018077B" w:rsidRPr="003E6E07" w:rsidRDefault="0018077B" w:rsidP="0018077B">
      <w:r w:rsidRPr="003E6E07">
        <w:t>Tables 7.5.1.5-2, define</w:t>
      </w:r>
      <w:r w:rsidR="00C27E52" w:rsidRPr="003E6E07">
        <w:t>s</w:t>
      </w:r>
      <w:r w:rsidRPr="003E6E07">
        <w:t xml:space="preserve"> the UE uplink timing include Test Tolerances.</w:t>
      </w:r>
    </w:p>
    <w:p w14:paraId="6A4401EB" w14:textId="77777777" w:rsidR="0018077B" w:rsidRPr="003E6E07" w:rsidRDefault="0018077B" w:rsidP="0018077B">
      <w:pPr>
        <w:pStyle w:val="TH"/>
        <w:rPr>
          <w:rFonts w:cs="v4.2.0"/>
        </w:rPr>
      </w:pPr>
      <w:r w:rsidRPr="003E6E07">
        <w:t xml:space="preserve">Table 7.5.1.5-1: Test parameters for </w:t>
      </w:r>
      <w:r w:rsidRPr="003E6E07">
        <w:rPr>
          <w:rFonts w:cs="v4.2.0"/>
        </w:rPr>
        <w:t>ProSe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710"/>
        <w:gridCol w:w="2683"/>
      </w:tblGrid>
      <w:tr w:rsidR="0018077B" w:rsidRPr="003E6E07" w14:paraId="631169B7" w14:textId="77777777" w:rsidTr="00AB0EDD">
        <w:trPr>
          <w:tblHeader/>
          <w:jc w:val="center"/>
        </w:trPr>
        <w:tc>
          <w:tcPr>
            <w:tcW w:w="3935" w:type="dxa"/>
            <w:vAlign w:val="center"/>
          </w:tcPr>
          <w:p w14:paraId="4E0A87FC" w14:textId="77777777" w:rsidR="0018077B" w:rsidRPr="003E6E07" w:rsidRDefault="0018077B" w:rsidP="00AB0EDD">
            <w:pPr>
              <w:pStyle w:val="TAH"/>
              <w:keepNext w:val="0"/>
              <w:rPr>
                <w:lang w:eastAsia="ja-JP"/>
              </w:rPr>
            </w:pPr>
            <w:r w:rsidRPr="003E6E07">
              <w:rPr>
                <w:lang w:eastAsia="ja-JP"/>
              </w:rPr>
              <w:t>Parameter</w:t>
            </w:r>
          </w:p>
        </w:tc>
        <w:tc>
          <w:tcPr>
            <w:tcW w:w="1260" w:type="dxa"/>
            <w:vAlign w:val="center"/>
          </w:tcPr>
          <w:p w14:paraId="050FB2CE" w14:textId="77777777" w:rsidR="0018077B" w:rsidRPr="003E6E07" w:rsidRDefault="0018077B" w:rsidP="00AB0EDD">
            <w:pPr>
              <w:pStyle w:val="TAH"/>
              <w:keepNext w:val="0"/>
              <w:rPr>
                <w:lang w:eastAsia="ja-JP"/>
              </w:rPr>
            </w:pPr>
            <w:r w:rsidRPr="003E6E07">
              <w:rPr>
                <w:lang w:eastAsia="ja-JP"/>
              </w:rPr>
              <w:t>Unit</w:t>
            </w:r>
          </w:p>
        </w:tc>
        <w:tc>
          <w:tcPr>
            <w:tcW w:w="1710" w:type="dxa"/>
            <w:vAlign w:val="center"/>
          </w:tcPr>
          <w:p w14:paraId="464B3DA9" w14:textId="77777777" w:rsidR="0018077B" w:rsidRPr="003E6E07" w:rsidRDefault="0018077B" w:rsidP="00AB0EDD">
            <w:pPr>
              <w:pStyle w:val="TAH"/>
              <w:keepNext w:val="0"/>
              <w:rPr>
                <w:lang w:eastAsia="ja-JP"/>
              </w:rPr>
            </w:pPr>
            <w:r w:rsidRPr="003E6E07">
              <w:rPr>
                <w:lang w:eastAsia="ja-JP"/>
              </w:rPr>
              <w:t>Value</w:t>
            </w:r>
          </w:p>
        </w:tc>
        <w:tc>
          <w:tcPr>
            <w:tcW w:w="2683" w:type="dxa"/>
            <w:vAlign w:val="center"/>
          </w:tcPr>
          <w:p w14:paraId="4F895868" w14:textId="77777777" w:rsidR="0018077B" w:rsidRPr="003E6E07" w:rsidRDefault="0018077B" w:rsidP="00AB0EDD">
            <w:pPr>
              <w:pStyle w:val="TAH"/>
              <w:keepNext w:val="0"/>
              <w:rPr>
                <w:lang w:eastAsia="ja-JP"/>
              </w:rPr>
            </w:pPr>
            <w:r w:rsidRPr="003E6E07">
              <w:rPr>
                <w:lang w:eastAsia="ja-JP"/>
              </w:rPr>
              <w:t>Comment</w:t>
            </w:r>
          </w:p>
        </w:tc>
      </w:tr>
      <w:tr w:rsidR="0018077B" w:rsidRPr="003E6E07" w14:paraId="14D2F896" w14:textId="77777777" w:rsidTr="00AB0EDD">
        <w:trPr>
          <w:jc w:val="center"/>
        </w:trPr>
        <w:tc>
          <w:tcPr>
            <w:tcW w:w="3935" w:type="dxa"/>
            <w:vAlign w:val="center"/>
          </w:tcPr>
          <w:p w14:paraId="2E118CD0" w14:textId="1ACA00FF" w:rsidR="0018077B" w:rsidRPr="003E6E07" w:rsidRDefault="0018077B" w:rsidP="00AB0EDD">
            <w:pPr>
              <w:pStyle w:val="TAC"/>
              <w:keepNext w:val="0"/>
              <w:jc w:val="left"/>
              <w:rPr>
                <w:lang w:eastAsia="ja-JP"/>
              </w:rPr>
            </w:pPr>
            <w:r w:rsidRPr="003E6E07">
              <w:rPr>
                <w:rFonts w:cs="v4.2.0"/>
                <w:lang w:eastAsia="ja-JP"/>
              </w:rPr>
              <w:t>E-UTRA</w:t>
            </w:r>
            <w:r w:rsidR="00AB0EDD" w:rsidRPr="003E6E07">
              <w:rPr>
                <w:rFonts w:cs="v4.2.0"/>
                <w:lang w:eastAsia="ja-JP"/>
              </w:rPr>
              <w:t xml:space="preserve"> </w:t>
            </w:r>
            <w:r w:rsidRPr="003E6E07">
              <w:rPr>
                <w:rFonts w:cs="v4.2.0"/>
                <w:lang w:eastAsia="ja-JP"/>
              </w:rPr>
              <w:t>RF</w:t>
            </w:r>
            <w:r w:rsidR="00AB0EDD" w:rsidRPr="003E6E07">
              <w:rPr>
                <w:rFonts w:cs="v4.2.0"/>
                <w:lang w:eastAsia="ja-JP"/>
              </w:rPr>
              <w:t xml:space="preserve"> </w:t>
            </w:r>
            <w:r w:rsidRPr="003E6E07">
              <w:rPr>
                <w:rFonts w:cs="v4.2.0"/>
                <w:lang w:eastAsia="ja-JP"/>
              </w:rPr>
              <w:t>Channel</w:t>
            </w:r>
            <w:r w:rsidR="00AB0EDD" w:rsidRPr="003E6E07">
              <w:rPr>
                <w:rFonts w:cs="v4.2.0"/>
                <w:lang w:eastAsia="ja-JP"/>
              </w:rPr>
              <w:t xml:space="preserve"> </w:t>
            </w:r>
            <w:r w:rsidRPr="003E6E07">
              <w:rPr>
                <w:rFonts w:cs="v4.2.0"/>
                <w:lang w:eastAsia="ja-JP"/>
              </w:rPr>
              <w:t>Number</w:t>
            </w:r>
          </w:p>
        </w:tc>
        <w:tc>
          <w:tcPr>
            <w:tcW w:w="1260" w:type="dxa"/>
            <w:vAlign w:val="center"/>
          </w:tcPr>
          <w:p w14:paraId="7253E0A6" w14:textId="77777777" w:rsidR="0018077B" w:rsidRPr="003E6E07" w:rsidRDefault="0018077B" w:rsidP="00AB0EDD">
            <w:pPr>
              <w:pStyle w:val="TAC"/>
              <w:keepNext w:val="0"/>
              <w:rPr>
                <w:lang w:eastAsia="ja-JP"/>
              </w:rPr>
            </w:pPr>
          </w:p>
        </w:tc>
        <w:tc>
          <w:tcPr>
            <w:tcW w:w="1710" w:type="dxa"/>
            <w:vAlign w:val="center"/>
          </w:tcPr>
          <w:p w14:paraId="16DE3F63" w14:textId="77777777" w:rsidR="0018077B" w:rsidRPr="003E6E07" w:rsidRDefault="0018077B" w:rsidP="00AB0EDD">
            <w:pPr>
              <w:pStyle w:val="TAC"/>
              <w:keepNext w:val="0"/>
              <w:rPr>
                <w:lang w:eastAsia="ja-JP"/>
              </w:rPr>
            </w:pPr>
            <w:r w:rsidRPr="003E6E07">
              <w:rPr>
                <w:lang w:eastAsia="ja-JP"/>
              </w:rPr>
              <w:t>1</w:t>
            </w:r>
          </w:p>
        </w:tc>
        <w:tc>
          <w:tcPr>
            <w:tcW w:w="2683" w:type="dxa"/>
            <w:vAlign w:val="center"/>
          </w:tcPr>
          <w:p w14:paraId="67326ED6" w14:textId="77777777" w:rsidR="0018077B" w:rsidRPr="003E6E07" w:rsidRDefault="0018077B" w:rsidP="00AB0EDD">
            <w:pPr>
              <w:pStyle w:val="TAC"/>
              <w:keepNext w:val="0"/>
              <w:rPr>
                <w:lang w:eastAsia="ja-JP"/>
              </w:rPr>
            </w:pPr>
          </w:p>
        </w:tc>
      </w:tr>
      <w:tr w:rsidR="0018077B" w:rsidRPr="003E6E07" w14:paraId="7D287438" w14:textId="77777777" w:rsidTr="00AB0EDD">
        <w:trPr>
          <w:jc w:val="center"/>
        </w:trPr>
        <w:tc>
          <w:tcPr>
            <w:tcW w:w="3935" w:type="dxa"/>
            <w:vAlign w:val="center"/>
          </w:tcPr>
          <w:p w14:paraId="7C975B18" w14:textId="3B72EFB7" w:rsidR="0018077B" w:rsidRPr="003E6E07" w:rsidRDefault="0018077B" w:rsidP="00AB0EDD">
            <w:pPr>
              <w:pStyle w:val="TAC"/>
              <w:keepNext w:val="0"/>
              <w:jc w:val="left"/>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(BW</w:t>
            </w:r>
            <w:r w:rsidRPr="003E6E07">
              <w:rPr>
                <w:vertAlign w:val="subscript"/>
                <w:lang w:eastAsia="ja-JP"/>
              </w:rPr>
              <w:t>channel</w:t>
            </w:r>
            <w:r w:rsidRPr="003E6E07">
              <w:rPr>
                <w:lang w:eastAsia="ja-JP"/>
              </w:rPr>
              <w:t>)</w:t>
            </w:r>
          </w:p>
        </w:tc>
        <w:tc>
          <w:tcPr>
            <w:tcW w:w="1260" w:type="dxa"/>
            <w:vAlign w:val="center"/>
          </w:tcPr>
          <w:p w14:paraId="558EA84B" w14:textId="77777777" w:rsidR="0018077B" w:rsidRPr="003E6E07" w:rsidRDefault="0018077B" w:rsidP="00AB0EDD">
            <w:pPr>
              <w:pStyle w:val="TAC"/>
              <w:keepNext w:val="0"/>
              <w:rPr>
                <w:lang w:eastAsia="ja-JP"/>
              </w:rPr>
            </w:pPr>
            <w:r w:rsidRPr="003E6E07">
              <w:rPr>
                <w:lang w:eastAsia="ja-JP"/>
              </w:rPr>
              <w:t>MHz</w:t>
            </w:r>
          </w:p>
        </w:tc>
        <w:tc>
          <w:tcPr>
            <w:tcW w:w="1710" w:type="dxa"/>
            <w:vAlign w:val="center"/>
          </w:tcPr>
          <w:p w14:paraId="5CDB39C2" w14:textId="77777777" w:rsidR="0018077B" w:rsidRPr="003E6E07" w:rsidRDefault="0018077B" w:rsidP="00AB0EDD">
            <w:pPr>
              <w:pStyle w:val="TAC"/>
              <w:keepNext w:val="0"/>
              <w:rPr>
                <w:lang w:eastAsia="ja-JP"/>
              </w:rPr>
            </w:pPr>
            <w:r w:rsidRPr="003E6E07">
              <w:rPr>
                <w:lang w:eastAsia="ja-JP"/>
              </w:rPr>
              <w:t>5</w:t>
            </w:r>
          </w:p>
        </w:tc>
        <w:tc>
          <w:tcPr>
            <w:tcW w:w="2683" w:type="dxa"/>
            <w:vAlign w:val="center"/>
          </w:tcPr>
          <w:p w14:paraId="6143B29F" w14:textId="77777777" w:rsidR="0018077B" w:rsidRPr="003E6E07" w:rsidRDefault="0018077B" w:rsidP="00AB0EDD">
            <w:pPr>
              <w:pStyle w:val="TAC"/>
              <w:keepNext w:val="0"/>
              <w:rPr>
                <w:lang w:eastAsia="ja-JP"/>
              </w:rPr>
            </w:pPr>
          </w:p>
        </w:tc>
      </w:tr>
      <w:tr w:rsidR="0018077B" w:rsidRPr="003E6E07" w14:paraId="094DFCD7" w14:textId="77777777" w:rsidTr="00AB0EDD">
        <w:trPr>
          <w:jc w:val="center"/>
        </w:trPr>
        <w:tc>
          <w:tcPr>
            <w:tcW w:w="3935" w:type="dxa"/>
            <w:vAlign w:val="center"/>
          </w:tcPr>
          <w:p w14:paraId="13FF8F38" w14:textId="4C30EC10" w:rsidR="0018077B" w:rsidRPr="003E6E07" w:rsidRDefault="0018077B" w:rsidP="00AB0EDD">
            <w:pPr>
              <w:pStyle w:val="TAC"/>
              <w:keepNext w:val="0"/>
              <w:jc w:val="left"/>
              <w:rPr>
                <w:lang w:eastAsia="ja-JP"/>
              </w:rPr>
            </w:pPr>
            <w:r w:rsidRPr="003E6E07">
              <w:rPr>
                <w:rFonts w:cs="Arial"/>
                <w:szCs w:val="18"/>
                <w:lang w:eastAsia="ja-JP"/>
              </w:rPr>
              <w:t>Active</w:t>
            </w:r>
            <w:r w:rsidR="00AB0EDD" w:rsidRPr="003E6E07">
              <w:rPr>
                <w:rFonts w:cs="Arial"/>
                <w:szCs w:val="18"/>
                <w:lang w:eastAsia="ja-JP"/>
              </w:rPr>
              <w:t xml:space="preserve"> </w:t>
            </w:r>
            <w:r w:rsidRPr="003E6E07">
              <w:rPr>
                <w:rFonts w:cs="Arial"/>
                <w:szCs w:val="18"/>
                <w:lang w:eastAsia="ja-JP"/>
              </w:rPr>
              <w:t>cell</w:t>
            </w:r>
          </w:p>
        </w:tc>
        <w:tc>
          <w:tcPr>
            <w:tcW w:w="1260" w:type="dxa"/>
            <w:vAlign w:val="center"/>
          </w:tcPr>
          <w:p w14:paraId="4E260905" w14:textId="77777777" w:rsidR="0018077B" w:rsidRPr="003E6E07" w:rsidRDefault="0018077B" w:rsidP="00AB0EDD">
            <w:pPr>
              <w:pStyle w:val="TAC"/>
              <w:keepNext w:val="0"/>
              <w:rPr>
                <w:lang w:eastAsia="ja-JP"/>
              </w:rPr>
            </w:pPr>
          </w:p>
        </w:tc>
        <w:tc>
          <w:tcPr>
            <w:tcW w:w="1710" w:type="dxa"/>
            <w:vAlign w:val="center"/>
          </w:tcPr>
          <w:p w14:paraId="2434EF11" w14:textId="399D7119" w:rsidR="0018077B" w:rsidRPr="003E6E07" w:rsidRDefault="0018077B" w:rsidP="00AB0EDD">
            <w:pPr>
              <w:pStyle w:val="TAC"/>
              <w:keepNext w:val="0"/>
              <w:rPr>
                <w:lang w:eastAsia="ja-JP"/>
              </w:rPr>
            </w:pP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2683" w:type="dxa"/>
            <w:vAlign w:val="center"/>
          </w:tcPr>
          <w:p w14:paraId="1DC42862" w14:textId="7D928C87" w:rsidR="0018077B" w:rsidRPr="003E6E07" w:rsidRDefault="0018077B" w:rsidP="00AB0EDD">
            <w:pPr>
              <w:pStyle w:val="TAC"/>
              <w:keepNext w:val="0"/>
              <w:rPr>
                <w:lang w:eastAsia="ja-JP"/>
              </w:rPr>
            </w:pPr>
            <w:r w:rsidRPr="003E6E07">
              <w:rPr>
                <w:rFonts w:cs="Arial"/>
                <w:szCs w:val="18"/>
                <w:lang w:eastAsia="ja-JP"/>
              </w:rPr>
              <w:t>E-UTRA</w:t>
            </w:r>
            <w:r w:rsidR="00AB0EDD" w:rsidRPr="003E6E07">
              <w:rPr>
                <w:rFonts w:cs="Arial"/>
                <w:szCs w:val="18"/>
                <w:lang w:eastAsia="ja-JP"/>
              </w:rPr>
              <w:t xml:space="preserve"> </w:t>
            </w:r>
            <w:r w:rsidRPr="003E6E07">
              <w:rPr>
                <w:rFonts w:cs="Arial"/>
                <w:szCs w:val="18"/>
                <w:lang w:eastAsia="ja-JP"/>
              </w:rPr>
              <w:t>FDD</w:t>
            </w:r>
            <w:r w:rsidR="00AB0EDD" w:rsidRPr="003E6E07">
              <w:rPr>
                <w:rFonts w:cs="Arial"/>
                <w:szCs w:val="18"/>
                <w:lang w:eastAsia="ja-JP"/>
              </w:rPr>
              <w:t xml:space="preserve"> </w:t>
            </w:r>
            <w:r w:rsidRPr="003E6E07">
              <w:rPr>
                <w:rFonts w:cs="Arial"/>
                <w:szCs w:val="18"/>
                <w:lang w:eastAsia="ja-JP"/>
              </w:rPr>
              <w:t>Cell</w:t>
            </w:r>
            <w:r w:rsidRPr="003E6E07">
              <w:rPr>
                <w:rFonts w:cs="Arial"/>
                <w:szCs w:val="18"/>
                <w:lang w:eastAsia="zh-CN"/>
              </w:rPr>
              <w:t>1</w:t>
            </w:r>
            <w:r w:rsidR="00AB0EDD" w:rsidRPr="003E6E07">
              <w:rPr>
                <w:rFonts w:cs="Arial"/>
                <w:szCs w:val="18"/>
                <w:lang w:eastAsia="zh-CN"/>
              </w:rPr>
              <w:t xml:space="preserve"> </w:t>
            </w:r>
            <w:r w:rsidRPr="003E6E07">
              <w:rPr>
                <w:rFonts w:cs="Arial"/>
                <w:szCs w:val="18"/>
                <w:lang w:eastAsia="zh-CN"/>
              </w:rPr>
              <w:t>on</w:t>
            </w:r>
            <w:r w:rsidR="00AB0EDD" w:rsidRPr="003E6E07">
              <w:rPr>
                <w:rFonts w:cs="Arial"/>
                <w:szCs w:val="18"/>
                <w:lang w:eastAsia="zh-CN"/>
              </w:rPr>
              <w:t xml:space="preserve"> </w:t>
            </w:r>
            <w:r w:rsidRPr="003E6E07">
              <w:rPr>
                <w:rFonts w:cs="Arial"/>
                <w:szCs w:val="18"/>
                <w:lang w:eastAsia="zh-CN"/>
              </w:rPr>
              <w:t>RF</w:t>
            </w:r>
            <w:r w:rsidR="00AB0EDD" w:rsidRPr="003E6E07">
              <w:rPr>
                <w:rFonts w:cs="Arial"/>
                <w:szCs w:val="18"/>
                <w:lang w:eastAsia="zh-CN"/>
              </w:rPr>
              <w:t xml:space="preserve"> </w:t>
            </w:r>
            <w:r w:rsidRPr="003E6E07">
              <w:rPr>
                <w:rFonts w:cs="Arial"/>
                <w:szCs w:val="18"/>
                <w:lang w:eastAsia="zh-CN"/>
              </w:rPr>
              <w:t>channel</w:t>
            </w:r>
            <w:r w:rsidR="00AB0EDD" w:rsidRPr="003E6E07">
              <w:rPr>
                <w:rFonts w:cs="Arial"/>
                <w:szCs w:val="18"/>
                <w:lang w:eastAsia="zh-CN"/>
              </w:rPr>
              <w:t xml:space="preserve"> </w:t>
            </w:r>
            <w:r w:rsidRPr="003E6E07">
              <w:rPr>
                <w:rFonts w:cs="Arial"/>
                <w:szCs w:val="18"/>
                <w:lang w:eastAsia="zh-CN"/>
              </w:rPr>
              <w:t>number</w:t>
            </w:r>
            <w:r w:rsidR="00AB0EDD" w:rsidRPr="003E6E07">
              <w:rPr>
                <w:rFonts w:cs="Arial"/>
                <w:szCs w:val="18"/>
                <w:lang w:eastAsia="zh-CN"/>
              </w:rPr>
              <w:t xml:space="preserve"> </w:t>
            </w:r>
            <w:r w:rsidRPr="003E6E07">
              <w:rPr>
                <w:rFonts w:cs="Arial"/>
                <w:szCs w:val="18"/>
                <w:lang w:eastAsia="zh-CN"/>
              </w:rPr>
              <w:t>1</w:t>
            </w:r>
          </w:p>
        </w:tc>
      </w:tr>
      <w:tr w:rsidR="0018077B" w:rsidRPr="003E6E07" w14:paraId="1565375A" w14:textId="77777777" w:rsidTr="00AB0EDD">
        <w:trPr>
          <w:jc w:val="center"/>
        </w:trPr>
        <w:tc>
          <w:tcPr>
            <w:tcW w:w="3935" w:type="dxa"/>
          </w:tcPr>
          <w:p w14:paraId="0FE9714A" w14:textId="6151B240" w:rsidR="0018077B" w:rsidRPr="003E6E07" w:rsidRDefault="0018077B" w:rsidP="00AB0EDD">
            <w:pPr>
              <w:pStyle w:val="TAC"/>
              <w:keepNext w:val="0"/>
              <w:jc w:val="left"/>
              <w:rPr>
                <w:lang w:eastAsia="ja-JP"/>
              </w:rPr>
            </w:pPr>
            <w:r w:rsidRPr="003E6E07">
              <w:rPr>
                <w:rFonts w:cs="Arial"/>
                <w:szCs w:val="18"/>
                <w:lang w:eastAsia="ja-JP"/>
              </w:rPr>
              <w:t>CP</w:t>
            </w:r>
            <w:r w:rsidR="00AB0EDD" w:rsidRPr="003E6E07">
              <w:rPr>
                <w:rFonts w:cs="Arial"/>
                <w:szCs w:val="18"/>
                <w:lang w:eastAsia="ja-JP"/>
              </w:rPr>
              <w:t xml:space="preserve"> </w:t>
            </w:r>
            <w:r w:rsidRPr="003E6E07">
              <w:rPr>
                <w:rFonts w:cs="Arial"/>
                <w:szCs w:val="18"/>
                <w:lang w:eastAsia="ja-JP"/>
              </w:rPr>
              <w:t>length</w:t>
            </w:r>
            <w:r w:rsidR="00AB0EDD" w:rsidRPr="003E6E07">
              <w:rPr>
                <w:rFonts w:cs="Arial"/>
                <w:szCs w:val="18"/>
                <w:lang w:eastAsia="ja-JP"/>
              </w:rPr>
              <w:t xml:space="preserve"> </w:t>
            </w:r>
            <w:r w:rsidRPr="003E6E07">
              <w:rPr>
                <w:rFonts w:cs="Arial"/>
                <w:szCs w:val="18"/>
                <w:lang w:eastAsia="ja-JP"/>
              </w:rPr>
              <w:t>of</w:t>
            </w:r>
            <w:r w:rsidR="00AB0EDD" w:rsidRPr="003E6E07">
              <w:rPr>
                <w:rFonts w:cs="Arial"/>
                <w:szCs w:val="18"/>
                <w:lang w:eastAsia="ja-JP"/>
              </w:rPr>
              <w:t xml:space="preserve"> </w:t>
            </w: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1260" w:type="dxa"/>
          </w:tcPr>
          <w:p w14:paraId="09ABEBAB" w14:textId="77777777" w:rsidR="0018077B" w:rsidRPr="003E6E07" w:rsidRDefault="0018077B" w:rsidP="00AB0EDD">
            <w:pPr>
              <w:pStyle w:val="TAC"/>
              <w:keepNext w:val="0"/>
              <w:rPr>
                <w:lang w:eastAsia="ja-JP"/>
              </w:rPr>
            </w:pPr>
          </w:p>
        </w:tc>
        <w:tc>
          <w:tcPr>
            <w:tcW w:w="1710" w:type="dxa"/>
          </w:tcPr>
          <w:p w14:paraId="237CB30C" w14:textId="77777777" w:rsidR="0018077B" w:rsidRPr="003E6E07" w:rsidRDefault="0018077B" w:rsidP="00AB0EDD">
            <w:pPr>
              <w:pStyle w:val="TAC"/>
              <w:keepNext w:val="0"/>
              <w:rPr>
                <w:lang w:eastAsia="ja-JP"/>
              </w:rPr>
            </w:pPr>
            <w:r w:rsidRPr="003E6E07">
              <w:rPr>
                <w:rFonts w:cs="Arial"/>
                <w:szCs w:val="18"/>
                <w:lang w:eastAsia="ja-JP"/>
              </w:rPr>
              <w:t>Normal</w:t>
            </w:r>
          </w:p>
        </w:tc>
        <w:tc>
          <w:tcPr>
            <w:tcW w:w="2683" w:type="dxa"/>
          </w:tcPr>
          <w:p w14:paraId="01EDA87B" w14:textId="77777777" w:rsidR="0018077B" w:rsidRPr="003E6E07" w:rsidRDefault="0018077B" w:rsidP="00AB0EDD">
            <w:pPr>
              <w:pStyle w:val="TAC"/>
              <w:keepNext w:val="0"/>
              <w:rPr>
                <w:lang w:eastAsia="ja-JP"/>
              </w:rPr>
            </w:pPr>
          </w:p>
        </w:tc>
      </w:tr>
      <w:tr w:rsidR="0018077B" w:rsidRPr="003E6E07" w14:paraId="42AA46BF" w14:textId="77777777" w:rsidTr="00AB0EDD">
        <w:trPr>
          <w:jc w:val="center"/>
        </w:trPr>
        <w:tc>
          <w:tcPr>
            <w:tcW w:w="3935" w:type="dxa"/>
            <w:vAlign w:val="center"/>
          </w:tcPr>
          <w:p w14:paraId="670921CE" w14:textId="77777777" w:rsidR="0018077B" w:rsidRPr="003E6E07" w:rsidRDefault="0018077B" w:rsidP="00AB0EDD">
            <w:pPr>
              <w:pStyle w:val="TAC"/>
              <w:keepNext w:val="0"/>
              <w:jc w:val="left"/>
              <w:rPr>
                <w:lang w:eastAsia="ja-JP"/>
              </w:rPr>
            </w:pPr>
            <w:r w:rsidRPr="003E6E07">
              <w:rPr>
                <w:rFonts w:cs="Arial"/>
                <w:szCs w:val="18"/>
                <w:lang w:eastAsia="ja-JP"/>
              </w:rPr>
              <w:t>drx-Configuration</w:t>
            </w:r>
          </w:p>
        </w:tc>
        <w:tc>
          <w:tcPr>
            <w:tcW w:w="1260" w:type="dxa"/>
            <w:vAlign w:val="center"/>
          </w:tcPr>
          <w:p w14:paraId="6462CFD3" w14:textId="77777777" w:rsidR="0018077B" w:rsidRPr="003E6E07" w:rsidRDefault="0018077B" w:rsidP="00AB0EDD">
            <w:pPr>
              <w:pStyle w:val="TAC"/>
              <w:keepNext w:val="0"/>
              <w:rPr>
                <w:lang w:eastAsia="ja-JP"/>
              </w:rPr>
            </w:pPr>
          </w:p>
        </w:tc>
        <w:tc>
          <w:tcPr>
            <w:tcW w:w="1710" w:type="dxa"/>
            <w:vAlign w:val="center"/>
          </w:tcPr>
          <w:p w14:paraId="3DCBB263" w14:textId="77777777" w:rsidR="0018077B" w:rsidRPr="003E6E07" w:rsidRDefault="0018077B" w:rsidP="00AB0EDD">
            <w:pPr>
              <w:pStyle w:val="TAC"/>
              <w:keepNext w:val="0"/>
              <w:rPr>
                <w:lang w:eastAsia="ja-JP"/>
              </w:rPr>
            </w:pPr>
            <w:r w:rsidRPr="003E6E07">
              <w:rPr>
                <w:rFonts w:cs="Arial"/>
                <w:szCs w:val="18"/>
                <w:lang w:eastAsia="ja-JP"/>
              </w:rPr>
              <w:t>DRX_P1</w:t>
            </w:r>
          </w:p>
        </w:tc>
        <w:tc>
          <w:tcPr>
            <w:tcW w:w="2683" w:type="dxa"/>
            <w:vAlign w:val="center"/>
          </w:tcPr>
          <w:p w14:paraId="4A87468C" w14:textId="5B2721C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rFonts w:cs="Arial"/>
                <w:szCs w:val="18"/>
                <w:lang w:eastAsia="ja-JP"/>
              </w:rPr>
              <w:t>C.3.4.2-1.</w:t>
            </w:r>
          </w:p>
        </w:tc>
      </w:tr>
      <w:tr w:rsidR="0018077B" w:rsidRPr="003E6E07" w14:paraId="2C3345AB" w14:textId="77777777" w:rsidTr="00AB0EDD">
        <w:trPr>
          <w:jc w:val="center"/>
        </w:trPr>
        <w:tc>
          <w:tcPr>
            <w:tcW w:w="3935" w:type="dxa"/>
          </w:tcPr>
          <w:p w14:paraId="1968D7B8" w14:textId="32B81105" w:rsidR="0018077B" w:rsidRPr="003E6E07" w:rsidRDefault="0018077B" w:rsidP="00AB0EDD">
            <w:pPr>
              <w:pStyle w:val="TAC"/>
              <w:keepNext w:val="0"/>
              <w:jc w:val="left"/>
              <w:rPr>
                <w:lang w:eastAsia="ja-JP"/>
              </w:rPr>
            </w:pPr>
            <w:r w:rsidRPr="003E6E07">
              <w:rPr>
                <w:rFonts w:cs="Arial"/>
                <w:szCs w:val="18"/>
                <w:lang w:eastAsia="ja-JP"/>
              </w:rPr>
              <w:t>ProSe</w:t>
            </w:r>
            <w:r w:rsidR="00AB0EDD" w:rsidRPr="003E6E07">
              <w:rPr>
                <w:rFonts w:cs="Arial"/>
                <w:szCs w:val="18"/>
                <w:lang w:eastAsia="ja-JP"/>
              </w:rPr>
              <w:t xml:space="preserve"> </w:t>
            </w:r>
            <w:r w:rsidRPr="003E6E07">
              <w:rPr>
                <w:rFonts w:cs="Arial"/>
                <w:szCs w:val="18"/>
                <w:lang w:eastAsia="ja-JP"/>
              </w:rPr>
              <w:t>Direct</w:t>
            </w:r>
            <w:r w:rsidR="00AB0EDD" w:rsidRPr="003E6E07">
              <w:rPr>
                <w:rFonts w:cs="Arial"/>
                <w:szCs w:val="18"/>
                <w:lang w:eastAsia="ja-JP"/>
              </w:rPr>
              <w:t xml:space="preserve"> </w:t>
            </w:r>
            <w:r w:rsidRPr="003E6E07">
              <w:rPr>
                <w:rFonts w:cs="Arial"/>
                <w:szCs w:val="18"/>
                <w:lang w:eastAsia="ja-JP"/>
              </w:rPr>
              <w:t>Discovery</w:t>
            </w:r>
            <w:r w:rsidR="00AB0EDD" w:rsidRPr="003E6E07">
              <w:rPr>
                <w:rFonts w:cs="Arial"/>
                <w:szCs w:val="18"/>
                <w:lang w:eastAsia="ja-JP"/>
              </w:rPr>
              <w:t xml:space="preserve"> </w:t>
            </w:r>
            <w:r w:rsidRPr="003E6E07">
              <w:rPr>
                <w:rFonts w:cs="Arial"/>
                <w:szCs w:val="18"/>
                <w:lang w:eastAsia="ja-JP"/>
              </w:rPr>
              <w:t>resource</w:t>
            </w:r>
            <w:r w:rsidR="00AB0EDD" w:rsidRPr="003E6E07">
              <w:rPr>
                <w:rFonts w:cs="Arial"/>
                <w:szCs w:val="18"/>
                <w:lang w:eastAsia="ja-JP"/>
              </w:rPr>
              <w:t xml:space="preserve"> </w:t>
            </w:r>
            <w:r w:rsidRPr="003E6E07">
              <w:rPr>
                <w:rFonts w:cs="Arial"/>
                <w:szCs w:val="18"/>
                <w:lang w:eastAsia="ja-JP"/>
              </w:rPr>
              <w:t>pool</w:t>
            </w:r>
            <w:r w:rsidR="00AB0EDD" w:rsidRPr="003E6E07">
              <w:rPr>
                <w:rFonts w:cs="Arial"/>
                <w:szCs w:val="18"/>
                <w:lang w:eastAsia="ja-JP"/>
              </w:rPr>
              <w:t xml:space="preserve"> </w:t>
            </w:r>
            <w:r w:rsidRPr="003E6E07">
              <w:rPr>
                <w:rFonts w:cs="Arial"/>
                <w:szCs w:val="18"/>
                <w:lang w:eastAsia="ja-JP"/>
              </w:rPr>
              <w:t>configuration</w:t>
            </w:r>
          </w:p>
        </w:tc>
        <w:tc>
          <w:tcPr>
            <w:tcW w:w="1260" w:type="dxa"/>
          </w:tcPr>
          <w:p w14:paraId="66286883" w14:textId="77777777" w:rsidR="0018077B" w:rsidRPr="003E6E07" w:rsidRDefault="0018077B" w:rsidP="00AB0EDD">
            <w:pPr>
              <w:pStyle w:val="TAC"/>
              <w:keepNext w:val="0"/>
              <w:rPr>
                <w:lang w:eastAsia="ja-JP"/>
              </w:rPr>
            </w:pPr>
          </w:p>
        </w:tc>
        <w:tc>
          <w:tcPr>
            <w:tcW w:w="1710" w:type="dxa"/>
          </w:tcPr>
          <w:p w14:paraId="373E4C0C" w14:textId="557AD5D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lang w:eastAsia="ja-JP"/>
              </w:rPr>
              <w:t>H.6.1.1-1</w:t>
            </w:r>
            <w:r w:rsidR="00AB0EDD" w:rsidRPr="003E6E07">
              <w:rPr>
                <w:lang w:eastAsia="ja-JP"/>
              </w:rPr>
              <w:t xml:space="preserve"> </w:t>
            </w:r>
            <w:r w:rsidRPr="003E6E07">
              <w:rPr>
                <w:rFonts w:cs="Arial"/>
                <w:szCs w:val="18"/>
                <w:lang w:eastAsia="ja-JP"/>
              </w:rPr>
              <w:t>(Configuration</w:t>
            </w:r>
            <w:r w:rsidR="00AB0EDD" w:rsidRPr="003E6E07">
              <w:rPr>
                <w:rFonts w:cs="Arial"/>
                <w:szCs w:val="18"/>
                <w:lang w:eastAsia="ja-JP"/>
              </w:rPr>
              <w:t xml:space="preserve"> </w:t>
            </w:r>
            <w:r w:rsidRPr="003E6E07">
              <w:rPr>
                <w:rFonts w:cs="Arial"/>
                <w:szCs w:val="18"/>
                <w:lang w:eastAsia="ja-JP"/>
              </w:rPr>
              <w:t>#1)</w:t>
            </w:r>
          </w:p>
        </w:tc>
        <w:tc>
          <w:tcPr>
            <w:tcW w:w="2683" w:type="dxa"/>
          </w:tcPr>
          <w:p w14:paraId="6BF835C2" w14:textId="0EC75C99" w:rsidR="0018077B" w:rsidRPr="003E6E07" w:rsidRDefault="0018077B" w:rsidP="00AB0EDD">
            <w:pPr>
              <w:pStyle w:val="TAC"/>
              <w:keepNext w:val="0"/>
              <w:rPr>
                <w:lang w:eastAsia="ja-JP"/>
              </w:rPr>
            </w:pPr>
            <w:r w:rsidRPr="003E6E07">
              <w:rPr>
                <w:rFonts w:cs="Arial"/>
                <w:szCs w:val="18"/>
                <w:lang w:eastAsia="ja-JP"/>
              </w:rPr>
              <w:t>IE</w:t>
            </w:r>
            <w:r w:rsidR="00AB0EDD" w:rsidRPr="003E6E07">
              <w:rPr>
                <w:rFonts w:cs="Arial"/>
                <w:szCs w:val="18"/>
                <w:lang w:eastAsia="ja-JP"/>
              </w:rPr>
              <w:t xml:space="preserve"> </w:t>
            </w:r>
            <w:r w:rsidRPr="003E6E07">
              <w:rPr>
                <w:rFonts w:cs="Arial"/>
                <w:szCs w:val="18"/>
                <w:lang w:eastAsia="ja-JP"/>
              </w:rPr>
              <w:t>values</w:t>
            </w:r>
            <w:r w:rsidR="00AB0EDD" w:rsidRPr="003E6E07">
              <w:rPr>
                <w:rFonts w:cs="Arial"/>
                <w:szCs w:val="18"/>
                <w:lang w:eastAsia="ja-JP"/>
              </w:rPr>
              <w:t xml:space="preserve"> </w:t>
            </w:r>
            <w:r w:rsidRPr="003E6E07">
              <w:rPr>
                <w:rFonts w:cs="Arial"/>
                <w:szCs w:val="18"/>
                <w:lang w:eastAsia="ja-JP"/>
              </w:rPr>
              <w:t>unless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otherwise</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this</w:t>
            </w:r>
            <w:r w:rsidR="00AB0EDD" w:rsidRPr="003E6E07">
              <w:rPr>
                <w:rFonts w:cs="Arial"/>
                <w:szCs w:val="18"/>
                <w:lang w:eastAsia="ja-JP"/>
              </w:rPr>
              <w:t xml:space="preserve"> </w:t>
            </w:r>
            <w:r w:rsidRPr="003E6E07">
              <w:rPr>
                <w:rFonts w:cs="Arial"/>
                <w:szCs w:val="18"/>
                <w:lang w:eastAsia="ja-JP"/>
              </w:rPr>
              <w:t>test.</w:t>
            </w:r>
          </w:p>
        </w:tc>
      </w:tr>
      <w:tr w:rsidR="0018077B" w:rsidRPr="003E6E07" w14:paraId="25E55597" w14:textId="77777777" w:rsidTr="00AB0EDD">
        <w:trPr>
          <w:jc w:val="center"/>
        </w:trPr>
        <w:tc>
          <w:tcPr>
            <w:tcW w:w="3935" w:type="dxa"/>
            <w:vAlign w:val="center"/>
          </w:tcPr>
          <w:p w14:paraId="46048411" w14:textId="7A938CB1" w:rsidR="0018077B" w:rsidRPr="003E6E07" w:rsidRDefault="0018077B" w:rsidP="00AB0EDD">
            <w:pPr>
              <w:pStyle w:val="TAC"/>
              <w:keepNext w:val="0"/>
              <w:jc w:val="left"/>
              <w:rPr>
                <w:vertAlign w:val="superscript"/>
                <w:lang w:eastAsia="ja-JP"/>
              </w:rPr>
            </w:pPr>
            <w:r w:rsidRPr="003E6E07">
              <w:rPr>
                <w:lang w:eastAsia="ja-JP"/>
              </w:rPr>
              <w:t>PDCCH/PCFICH/PHICH</w:t>
            </w:r>
            <w:r w:rsidR="00AB0EDD" w:rsidRPr="003E6E07">
              <w:rPr>
                <w:lang w:eastAsia="ja-JP"/>
              </w:rPr>
              <w:t xml:space="preserve"> </w:t>
            </w:r>
            <w:r w:rsidRPr="003E6E07">
              <w:rPr>
                <w:lang w:eastAsia="ja-JP"/>
              </w:rPr>
              <w:t>Reference</w:t>
            </w:r>
            <w:r w:rsidR="00AB0EDD" w:rsidRPr="003E6E07">
              <w:rPr>
                <w:lang w:eastAsia="ja-JP"/>
              </w:rPr>
              <w:t xml:space="preserve"> </w:t>
            </w:r>
            <w:r w:rsidRPr="003E6E07">
              <w:rPr>
                <w:lang w:eastAsia="ja-JP"/>
              </w:rPr>
              <w:t>measurement</w:t>
            </w:r>
            <w:r w:rsidR="00AB0EDD" w:rsidRPr="003E6E07">
              <w:rPr>
                <w:lang w:eastAsia="ja-JP"/>
              </w:rPr>
              <w:t xml:space="preserve"> </w:t>
            </w:r>
            <w:r w:rsidRPr="003E6E07">
              <w:rPr>
                <w:lang w:eastAsia="ja-JP"/>
              </w:rPr>
              <w:t>channel</w:t>
            </w:r>
            <w:r w:rsidRPr="003E6E07">
              <w:rPr>
                <w:vertAlign w:val="superscript"/>
                <w:lang w:eastAsia="ja-JP"/>
              </w:rPr>
              <w:t>Note1</w:t>
            </w:r>
          </w:p>
        </w:tc>
        <w:tc>
          <w:tcPr>
            <w:tcW w:w="1260" w:type="dxa"/>
            <w:vAlign w:val="center"/>
          </w:tcPr>
          <w:p w14:paraId="364B5CF0" w14:textId="77777777" w:rsidR="0018077B" w:rsidRPr="003E6E07" w:rsidRDefault="0018077B" w:rsidP="00AB0EDD">
            <w:pPr>
              <w:pStyle w:val="TAC"/>
              <w:keepNext w:val="0"/>
              <w:rPr>
                <w:lang w:eastAsia="ja-JP"/>
              </w:rPr>
            </w:pPr>
          </w:p>
        </w:tc>
        <w:tc>
          <w:tcPr>
            <w:tcW w:w="1710" w:type="dxa"/>
            <w:vAlign w:val="center"/>
          </w:tcPr>
          <w:p w14:paraId="04393816" w14:textId="73BD8167" w:rsidR="0018077B" w:rsidRPr="003E6E07" w:rsidRDefault="0018077B" w:rsidP="00AB0EDD">
            <w:pPr>
              <w:pStyle w:val="TAC"/>
              <w:keepNext w:val="0"/>
              <w:rPr>
                <w:lang w:eastAsia="ja-JP"/>
              </w:rPr>
            </w:pPr>
            <w:r w:rsidRPr="003E6E07">
              <w:rPr>
                <w:lang w:eastAsia="ja-JP"/>
              </w:rPr>
              <w:t>R.11</w:t>
            </w:r>
            <w:r w:rsidR="00AB0EDD" w:rsidRPr="003E6E07">
              <w:rPr>
                <w:lang w:eastAsia="ja-JP"/>
              </w:rPr>
              <w:t xml:space="preserve"> </w:t>
            </w:r>
            <w:r w:rsidRPr="003E6E07">
              <w:rPr>
                <w:lang w:eastAsia="ja-JP"/>
              </w:rPr>
              <w:t>FDD</w:t>
            </w:r>
          </w:p>
        </w:tc>
        <w:tc>
          <w:tcPr>
            <w:tcW w:w="2683" w:type="dxa"/>
            <w:vAlign w:val="center"/>
          </w:tcPr>
          <w:p w14:paraId="22294FC1" w14:textId="77777777" w:rsidR="0018077B" w:rsidRPr="003E6E07" w:rsidRDefault="0018077B" w:rsidP="00AB0EDD">
            <w:pPr>
              <w:pStyle w:val="TAC"/>
              <w:keepNext w:val="0"/>
              <w:rPr>
                <w:lang w:eastAsia="ja-JP"/>
              </w:rPr>
            </w:pPr>
          </w:p>
        </w:tc>
      </w:tr>
      <w:tr w:rsidR="0018077B" w:rsidRPr="003E6E07" w14:paraId="24ECC30F" w14:textId="77777777" w:rsidTr="00AB0EDD">
        <w:trPr>
          <w:jc w:val="center"/>
        </w:trPr>
        <w:tc>
          <w:tcPr>
            <w:tcW w:w="3935" w:type="dxa"/>
            <w:vAlign w:val="center"/>
          </w:tcPr>
          <w:p w14:paraId="6A11375A" w14:textId="314580C1" w:rsidR="0018077B" w:rsidRPr="003E6E07" w:rsidRDefault="0018077B" w:rsidP="00AB0EDD">
            <w:pPr>
              <w:pStyle w:val="TAC"/>
              <w:keepNext w:val="0"/>
              <w:jc w:val="left"/>
              <w:rPr>
                <w:vertAlign w:val="superscript"/>
                <w:lang w:eastAsia="ja-JP"/>
              </w:rPr>
            </w:pPr>
            <w:r w:rsidRPr="003E6E07">
              <w:rPr>
                <w:lang w:eastAsia="ja-JP"/>
              </w:rPr>
              <w:t>OCNG</w:t>
            </w:r>
            <w:r w:rsidR="00AB0EDD" w:rsidRPr="003E6E07">
              <w:rPr>
                <w:lang w:eastAsia="ja-JP"/>
              </w:rPr>
              <w:t xml:space="preserve"> </w:t>
            </w:r>
            <w:r w:rsidRPr="003E6E07">
              <w:rPr>
                <w:lang w:eastAsia="ja-JP"/>
              </w:rPr>
              <w:t>Pattern</w:t>
            </w:r>
            <w:r w:rsidRPr="003E6E07">
              <w:rPr>
                <w:vertAlign w:val="superscript"/>
                <w:lang w:eastAsia="ja-JP"/>
              </w:rPr>
              <w:t>Note2</w:t>
            </w:r>
          </w:p>
        </w:tc>
        <w:tc>
          <w:tcPr>
            <w:tcW w:w="1260" w:type="dxa"/>
            <w:vAlign w:val="center"/>
          </w:tcPr>
          <w:p w14:paraId="31856C0F" w14:textId="77777777" w:rsidR="0018077B" w:rsidRPr="003E6E07" w:rsidRDefault="0018077B" w:rsidP="00AB0EDD">
            <w:pPr>
              <w:pStyle w:val="TAC"/>
              <w:keepNext w:val="0"/>
              <w:rPr>
                <w:lang w:eastAsia="ja-JP"/>
              </w:rPr>
            </w:pPr>
          </w:p>
        </w:tc>
        <w:tc>
          <w:tcPr>
            <w:tcW w:w="1710" w:type="dxa"/>
            <w:vAlign w:val="center"/>
          </w:tcPr>
          <w:p w14:paraId="668F58A8" w14:textId="274F459F" w:rsidR="0018077B" w:rsidRPr="003E6E07" w:rsidRDefault="0018077B" w:rsidP="00AB0EDD">
            <w:pPr>
              <w:pStyle w:val="TAC"/>
              <w:keepNext w:val="0"/>
              <w:rPr>
                <w:lang w:eastAsia="ja-JP"/>
              </w:rPr>
            </w:pPr>
            <w:r w:rsidRPr="003E6E07">
              <w:rPr>
                <w:lang w:eastAsia="ja-JP"/>
              </w:rPr>
              <w:t>OP.16</w:t>
            </w:r>
            <w:r w:rsidR="00AB0EDD" w:rsidRPr="003E6E07">
              <w:rPr>
                <w:lang w:eastAsia="ja-JP"/>
              </w:rPr>
              <w:t xml:space="preserve"> </w:t>
            </w:r>
            <w:r w:rsidRPr="003E6E07">
              <w:rPr>
                <w:lang w:eastAsia="ja-JP"/>
              </w:rPr>
              <w:t>FDD</w:t>
            </w:r>
          </w:p>
        </w:tc>
        <w:tc>
          <w:tcPr>
            <w:tcW w:w="2683" w:type="dxa"/>
            <w:vAlign w:val="center"/>
          </w:tcPr>
          <w:p w14:paraId="244923BD" w14:textId="77777777" w:rsidR="0018077B" w:rsidRPr="003E6E07" w:rsidRDefault="0018077B" w:rsidP="00AB0EDD">
            <w:pPr>
              <w:pStyle w:val="TAC"/>
              <w:keepNext w:val="0"/>
              <w:rPr>
                <w:lang w:eastAsia="ja-JP"/>
              </w:rPr>
            </w:pPr>
          </w:p>
        </w:tc>
      </w:tr>
      <w:tr w:rsidR="0018077B" w:rsidRPr="003E6E07" w14:paraId="2FC847E3" w14:textId="77777777" w:rsidTr="00AB0EDD">
        <w:trPr>
          <w:jc w:val="center"/>
        </w:trPr>
        <w:tc>
          <w:tcPr>
            <w:tcW w:w="3935" w:type="dxa"/>
            <w:vAlign w:val="center"/>
          </w:tcPr>
          <w:p w14:paraId="2A03CF2C" w14:textId="77777777" w:rsidR="0018077B" w:rsidRPr="003E6E07" w:rsidRDefault="0018077B" w:rsidP="00AB0EDD">
            <w:pPr>
              <w:pStyle w:val="TAC"/>
              <w:keepNext w:val="0"/>
              <w:jc w:val="left"/>
              <w:rPr>
                <w:lang w:eastAsia="ja-JP"/>
              </w:rPr>
            </w:pPr>
            <w:r w:rsidRPr="003E6E07">
              <w:rPr>
                <w:lang w:eastAsia="ja-JP"/>
              </w:rPr>
              <w:t>PBCH_RA</w:t>
            </w:r>
          </w:p>
        </w:tc>
        <w:tc>
          <w:tcPr>
            <w:tcW w:w="1260" w:type="dxa"/>
            <w:vMerge w:val="restart"/>
            <w:vAlign w:val="center"/>
          </w:tcPr>
          <w:p w14:paraId="6F2F91B7" w14:textId="77777777" w:rsidR="0018077B" w:rsidRPr="003E6E07" w:rsidRDefault="0018077B" w:rsidP="00AB0EDD">
            <w:pPr>
              <w:pStyle w:val="TAC"/>
              <w:keepNext w:val="0"/>
              <w:rPr>
                <w:lang w:eastAsia="ja-JP"/>
              </w:rPr>
            </w:pPr>
            <w:r w:rsidRPr="003E6E07">
              <w:rPr>
                <w:lang w:eastAsia="ja-JP"/>
              </w:rPr>
              <w:t>dB</w:t>
            </w:r>
          </w:p>
        </w:tc>
        <w:tc>
          <w:tcPr>
            <w:tcW w:w="1710" w:type="dxa"/>
            <w:vMerge w:val="restart"/>
            <w:vAlign w:val="center"/>
          </w:tcPr>
          <w:p w14:paraId="0EF6054E" w14:textId="77777777" w:rsidR="0018077B" w:rsidRPr="003E6E07" w:rsidRDefault="0018077B" w:rsidP="00AB0EDD">
            <w:pPr>
              <w:pStyle w:val="TAC"/>
              <w:keepNext w:val="0"/>
              <w:rPr>
                <w:lang w:eastAsia="ja-JP"/>
              </w:rPr>
            </w:pPr>
            <w:r w:rsidRPr="003E6E07">
              <w:rPr>
                <w:lang w:eastAsia="ja-JP"/>
              </w:rPr>
              <w:t>0</w:t>
            </w:r>
          </w:p>
        </w:tc>
        <w:tc>
          <w:tcPr>
            <w:tcW w:w="2683" w:type="dxa"/>
            <w:vAlign w:val="center"/>
          </w:tcPr>
          <w:p w14:paraId="0F364380" w14:textId="77777777" w:rsidR="0018077B" w:rsidRPr="003E6E07" w:rsidRDefault="0018077B" w:rsidP="00AB0EDD">
            <w:pPr>
              <w:pStyle w:val="TAC"/>
              <w:keepNext w:val="0"/>
              <w:rPr>
                <w:lang w:eastAsia="ja-JP"/>
              </w:rPr>
            </w:pPr>
          </w:p>
        </w:tc>
      </w:tr>
      <w:tr w:rsidR="0018077B" w:rsidRPr="003E6E07" w14:paraId="1EFA4EFC" w14:textId="77777777" w:rsidTr="00AB0EDD">
        <w:trPr>
          <w:jc w:val="center"/>
        </w:trPr>
        <w:tc>
          <w:tcPr>
            <w:tcW w:w="3935" w:type="dxa"/>
            <w:vAlign w:val="center"/>
          </w:tcPr>
          <w:p w14:paraId="317AA6C2" w14:textId="77777777" w:rsidR="0018077B" w:rsidRPr="003E6E07" w:rsidRDefault="0018077B" w:rsidP="00AB0EDD">
            <w:pPr>
              <w:pStyle w:val="TAC"/>
              <w:keepNext w:val="0"/>
              <w:jc w:val="left"/>
              <w:rPr>
                <w:lang w:eastAsia="ja-JP"/>
              </w:rPr>
            </w:pPr>
            <w:r w:rsidRPr="003E6E07">
              <w:rPr>
                <w:lang w:eastAsia="ja-JP"/>
              </w:rPr>
              <w:t>PBCH_RB</w:t>
            </w:r>
          </w:p>
        </w:tc>
        <w:tc>
          <w:tcPr>
            <w:tcW w:w="1260" w:type="dxa"/>
            <w:vMerge/>
            <w:vAlign w:val="center"/>
          </w:tcPr>
          <w:p w14:paraId="495C2B68" w14:textId="77777777" w:rsidR="0018077B" w:rsidRPr="003E6E07" w:rsidRDefault="0018077B" w:rsidP="00AB0EDD">
            <w:pPr>
              <w:pStyle w:val="TAC"/>
              <w:keepNext w:val="0"/>
              <w:rPr>
                <w:lang w:eastAsia="ja-JP"/>
              </w:rPr>
            </w:pPr>
          </w:p>
        </w:tc>
        <w:tc>
          <w:tcPr>
            <w:tcW w:w="1710" w:type="dxa"/>
            <w:vMerge/>
            <w:vAlign w:val="center"/>
          </w:tcPr>
          <w:p w14:paraId="6FFA00D5" w14:textId="77777777" w:rsidR="0018077B" w:rsidRPr="003E6E07" w:rsidRDefault="0018077B" w:rsidP="00AB0EDD">
            <w:pPr>
              <w:pStyle w:val="TAC"/>
              <w:keepNext w:val="0"/>
              <w:rPr>
                <w:lang w:eastAsia="ja-JP"/>
              </w:rPr>
            </w:pPr>
          </w:p>
        </w:tc>
        <w:tc>
          <w:tcPr>
            <w:tcW w:w="2683" w:type="dxa"/>
            <w:vAlign w:val="center"/>
          </w:tcPr>
          <w:p w14:paraId="64FED33A" w14:textId="77777777" w:rsidR="0018077B" w:rsidRPr="003E6E07" w:rsidRDefault="0018077B" w:rsidP="00AB0EDD">
            <w:pPr>
              <w:pStyle w:val="TAC"/>
              <w:keepNext w:val="0"/>
              <w:rPr>
                <w:lang w:eastAsia="ja-JP"/>
              </w:rPr>
            </w:pPr>
          </w:p>
        </w:tc>
      </w:tr>
      <w:tr w:rsidR="0018077B" w:rsidRPr="003E6E07" w14:paraId="17FEAD7D" w14:textId="77777777" w:rsidTr="00AB0EDD">
        <w:trPr>
          <w:jc w:val="center"/>
        </w:trPr>
        <w:tc>
          <w:tcPr>
            <w:tcW w:w="3935" w:type="dxa"/>
            <w:vAlign w:val="center"/>
          </w:tcPr>
          <w:p w14:paraId="03B4D724" w14:textId="77777777" w:rsidR="0018077B" w:rsidRPr="003E6E07" w:rsidRDefault="0018077B" w:rsidP="00AB0EDD">
            <w:pPr>
              <w:pStyle w:val="TAC"/>
              <w:keepNext w:val="0"/>
              <w:jc w:val="left"/>
              <w:rPr>
                <w:lang w:eastAsia="ja-JP"/>
              </w:rPr>
            </w:pPr>
            <w:r w:rsidRPr="003E6E07">
              <w:rPr>
                <w:lang w:eastAsia="ja-JP"/>
              </w:rPr>
              <w:t>PSS_RA</w:t>
            </w:r>
          </w:p>
        </w:tc>
        <w:tc>
          <w:tcPr>
            <w:tcW w:w="1260" w:type="dxa"/>
            <w:vMerge/>
            <w:vAlign w:val="center"/>
          </w:tcPr>
          <w:p w14:paraId="4BAE3F64" w14:textId="77777777" w:rsidR="0018077B" w:rsidRPr="003E6E07" w:rsidRDefault="0018077B" w:rsidP="00AB0EDD">
            <w:pPr>
              <w:pStyle w:val="TAC"/>
              <w:keepNext w:val="0"/>
              <w:rPr>
                <w:lang w:eastAsia="ja-JP"/>
              </w:rPr>
            </w:pPr>
          </w:p>
        </w:tc>
        <w:tc>
          <w:tcPr>
            <w:tcW w:w="1710" w:type="dxa"/>
            <w:vMerge/>
            <w:vAlign w:val="center"/>
          </w:tcPr>
          <w:p w14:paraId="76C2CBD2" w14:textId="77777777" w:rsidR="0018077B" w:rsidRPr="003E6E07" w:rsidRDefault="0018077B" w:rsidP="00AB0EDD">
            <w:pPr>
              <w:pStyle w:val="TAC"/>
              <w:keepNext w:val="0"/>
              <w:rPr>
                <w:lang w:eastAsia="ja-JP"/>
              </w:rPr>
            </w:pPr>
          </w:p>
        </w:tc>
        <w:tc>
          <w:tcPr>
            <w:tcW w:w="2683" w:type="dxa"/>
            <w:vAlign w:val="center"/>
          </w:tcPr>
          <w:p w14:paraId="2A123818" w14:textId="77777777" w:rsidR="0018077B" w:rsidRPr="003E6E07" w:rsidRDefault="0018077B" w:rsidP="00AB0EDD">
            <w:pPr>
              <w:pStyle w:val="TAC"/>
              <w:keepNext w:val="0"/>
              <w:rPr>
                <w:lang w:eastAsia="ja-JP"/>
              </w:rPr>
            </w:pPr>
          </w:p>
        </w:tc>
      </w:tr>
      <w:tr w:rsidR="0018077B" w:rsidRPr="003E6E07" w14:paraId="723317B1" w14:textId="77777777" w:rsidTr="00AB0EDD">
        <w:trPr>
          <w:jc w:val="center"/>
        </w:trPr>
        <w:tc>
          <w:tcPr>
            <w:tcW w:w="3935" w:type="dxa"/>
            <w:vAlign w:val="center"/>
          </w:tcPr>
          <w:p w14:paraId="205253CD" w14:textId="77777777" w:rsidR="0018077B" w:rsidRPr="003E6E07" w:rsidRDefault="0018077B" w:rsidP="00AB0EDD">
            <w:pPr>
              <w:pStyle w:val="TAC"/>
              <w:keepNext w:val="0"/>
              <w:jc w:val="left"/>
              <w:rPr>
                <w:lang w:eastAsia="ja-JP"/>
              </w:rPr>
            </w:pPr>
            <w:r w:rsidRPr="003E6E07">
              <w:rPr>
                <w:lang w:eastAsia="ja-JP"/>
              </w:rPr>
              <w:t>SSS_RA</w:t>
            </w:r>
          </w:p>
        </w:tc>
        <w:tc>
          <w:tcPr>
            <w:tcW w:w="1260" w:type="dxa"/>
            <w:vMerge/>
            <w:vAlign w:val="center"/>
          </w:tcPr>
          <w:p w14:paraId="1165AC94" w14:textId="77777777" w:rsidR="0018077B" w:rsidRPr="003E6E07" w:rsidRDefault="0018077B" w:rsidP="00AB0EDD">
            <w:pPr>
              <w:pStyle w:val="TAC"/>
              <w:keepNext w:val="0"/>
              <w:rPr>
                <w:lang w:eastAsia="ja-JP"/>
              </w:rPr>
            </w:pPr>
          </w:p>
        </w:tc>
        <w:tc>
          <w:tcPr>
            <w:tcW w:w="1710" w:type="dxa"/>
            <w:vMerge/>
            <w:vAlign w:val="center"/>
          </w:tcPr>
          <w:p w14:paraId="049A59B9" w14:textId="77777777" w:rsidR="0018077B" w:rsidRPr="003E6E07" w:rsidRDefault="0018077B" w:rsidP="00AB0EDD">
            <w:pPr>
              <w:pStyle w:val="TAC"/>
              <w:keepNext w:val="0"/>
              <w:rPr>
                <w:lang w:eastAsia="ja-JP"/>
              </w:rPr>
            </w:pPr>
          </w:p>
        </w:tc>
        <w:tc>
          <w:tcPr>
            <w:tcW w:w="2683" w:type="dxa"/>
            <w:vAlign w:val="center"/>
          </w:tcPr>
          <w:p w14:paraId="3070CB46" w14:textId="77777777" w:rsidR="0018077B" w:rsidRPr="003E6E07" w:rsidRDefault="0018077B" w:rsidP="00AB0EDD">
            <w:pPr>
              <w:pStyle w:val="TAC"/>
              <w:keepNext w:val="0"/>
              <w:rPr>
                <w:lang w:eastAsia="ja-JP"/>
              </w:rPr>
            </w:pPr>
          </w:p>
        </w:tc>
      </w:tr>
      <w:tr w:rsidR="0018077B" w:rsidRPr="003E6E07" w14:paraId="25CB8650" w14:textId="77777777" w:rsidTr="00AB0EDD">
        <w:trPr>
          <w:jc w:val="center"/>
        </w:trPr>
        <w:tc>
          <w:tcPr>
            <w:tcW w:w="3935" w:type="dxa"/>
            <w:vAlign w:val="center"/>
          </w:tcPr>
          <w:p w14:paraId="2D20C448" w14:textId="77777777" w:rsidR="0018077B" w:rsidRPr="003E6E07" w:rsidRDefault="0018077B" w:rsidP="00AB0EDD">
            <w:pPr>
              <w:pStyle w:val="TAC"/>
              <w:keepNext w:val="0"/>
              <w:jc w:val="left"/>
              <w:rPr>
                <w:lang w:eastAsia="ja-JP"/>
              </w:rPr>
            </w:pPr>
            <w:r w:rsidRPr="003E6E07">
              <w:rPr>
                <w:lang w:eastAsia="ja-JP"/>
              </w:rPr>
              <w:t>PCFICH_RB</w:t>
            </w:r>
          </w:p>
        </w:tc>
        <w:tc>
          <w:tcPr>
            <w:tcW w:w="1260" w:type="dxa"/>
            <w:vMerge/>
            <w:vAlign w:val="center"/>
          </w:tcPr>
          <w:p w14:paraId="5D16D60C" w14:textId="77777777" w:rsidR="0018077B" w:rsidRPr="003E6E07" w:rsidRDefault="0018077B" w:rsidP="00AB0EDD">
            <w:pPr>
              <w:pStyle w:val="TAC"/>
              <w:keepNext w:val="0"/>
              <w:rPr>
                <w:lang w:eastAsia="ja-JP"/>
              </w:rPr>
            </w:pPr>
          </w:p>
        </w:tc>
        <w:tc>
          <w:tcPr>
            <w:tcW w:w="1710" w:type="dxa"/>
            <w:vMerge/>
            <w:vAlign w:val="center"/>
          </w:tcPr>
          <w:p w14:paraId="501E66AC" w14:textId="77777777" w:rsidR="0018077B" w:rsidRPr="003E6E07" w:rsidRDefault="0018077B" w:rsidP="00AB0EDD">
            <w:pPr>
              <w:pStyle w:val="TAC"/>
              <w:keepNext w:val="0"/>
              <w:rPr>
                <w:lang w:eastAsia="ja-JP"/>
              </w:rPr>
            </w:pPr>
          </w:p>
        </w:tc>
        <w:tc>
          <w:tcPr>
            <w:tcW w:w="2683" w:type="dxa"/>
            <w:vAlign w:val="center"/>
          </w:tcPr>
          <w:p w14:paraId="3955A5EF" w14:textId="77777777" w:rsidR="0018077B" w:rsidRPr="003E6E07" w:rsidRDefault="0018077B" w:rsidP="00AB0EDD">
            <w:pPr>
              <w:pStyle w:val="TAC"/>
              <w:keepNext w:val="0"/>
              <w:rPr>
                <w:lang w:eastAsia="ja-JP"/>
              </w:rPr>
            </w:pPr>
          </w:p>
        </w:tc>
      </w:tr>
      <w:tr w:rsidR="0018077B" w:rsidRPr="003E6E07" w14:paraId="3EDF6D0D" w14:textId="77777777" w:rsidTr="00AB0EDD">
        <w:trPr>
          <w:jc w:val="center"/>
        </w:trPr>
        <w:tc>
          <w:tcPr>
            <w:tcW w:w="3935" w:type="dxa"/>
            <w:vAlign w:val="center"/>
          </w:tcPr>
          <w:p w14:paraId="0BEC5F4B" w14:textId="77777777" w:rsidR="0018077B" w:rsidRPr="003E6E07" w:rsidRDefault="0018077B" w:rsidP="00AB0EDD">
            <w:pPr>
              <w:pStyle w:val="TAC"/>
              <w:keepNext w:val="0"/>
              <w:jc w:val="left"/>
              <w:rPr>
                <w:lang w:eastAsia="ja-JP"/>
              </w:rPr>
            </w:pPr>
            <w:r w:rsidRPr="003E6E07">
              <w:rPr>
                <w:lang w:eastAsia="ja-JP"/>
              </w:rPr>
              <w:t>PHICH_RA</w:t>
            </w:r>
          </w:p>
        </w:tc>
        <w:tc>
          <w:tcPr>
            <w:tcW w:w="1260" w:type="dxa"/>
            <w:vMerge/>
            <w:vAlign w:val="center"/>
          </w:tcPr>
          <w:p w14:paraId="06106484" w14:textId="77777777" w:rsidR="0018077B" w:rsidRPr="003E6E07" w:rsidRDefault="0018077B" w:rsidP="00AB0EDD">
            <w:pPr>
              <w:pStyle w:val="TAC"/>
              <w:keepNext w:val="0"/>
              <w:rPr>
                <w:lang w:eastAsia="ja-JP"/>
              </w:rPr>
            </w:pPr>
          </w:p>
        </w:tc>
        <w:tc>
          <w:tcPr>
            <w:tcW w:w="1710" w:type="dxa"/>
            <w:vMerge/>
            <w:vAlign w:val="center"/>
          </w:tcPr>
          <w:p w14:paraId="3DECCC22" w14:textId="77777777" w:rsidR="0018077B" w:rsidRPr="003E6E07" w:rsidRDefault="0018077B" w:rsidP="00AB0EDD">
            <w:pPr>
              <w:pStyle w:val="TAC"/>
              <w:keepNext w:val="0"/>
              <w:rPr>
                <w:lang w:eastAsia="ja-JP"/>
              </w:rPr>
            </w:pPr>
          </w:p>
        </w:tc>
        <w:tc>
          <w:tcPr>
            <w:tcW w:w="2683" w:type="dxa"/>
            <w:vAlign w:val="center"/>
          </w:tcPr>
          <w:p w14:paraId="40600653" w14:textId="77777777" w:rsidR="0018077B" w:rsidRPr="003E6E07" w:rsidRDefault="0018077B" w:rsidP="00AB0EDD">
            <w:pPr>
              <w:pStyle w:val="TAC"/>
              <w:keepNext w:val="0"/>
              <w:rPr>
                <w:lang w:eastAsia="ja-JP"/>
              </w:rPr>
            </w:pPr>
          </w:p>
        </w:tc>
      </w:tr>
      <w:tr w:rsidR="0018077B" w:rsidRPr="003E6E07" w14:paraId="70AE6ACF" w14:textId="77777777" w:rsidTr="00AB0EDD">
        <w:trPr>
          <w:jc w:val="center"/>
        </w:trPr>
        <w:tc>
          <w:tcPr>
            <w:tcW w:w="3935" w:type="dxa"/>
            <w:vAlign w:val="center"/>
          </w:tcPr>
          <w:p w14:paraId="1C676FD4" w14:textId="77777777" w:rsidR="0018077B" w:rsidRPr="003E6E07" w:rsidRDefault="0018077B" w:rsidP="00AB0EDD">
            <w:pPr>
              <w:pStyle w:val="TAC"/>
              <w:keepNext w:val="0"/>
              <w:jc w:val="left"/>
              <w:rPr>
                <w:lang w:eastAsia="ja-JP"/>
              </w:rPr>
            </w:pPr>
            <w:r w:rsidRPr="003E6E07">
              <w:rPr>
                <w:lang w:eastAsia="ja-JP"/>
              </w:rPr>
              <w:t>PHICH_RB</w:t>
            </w:r>
          </w:p>
        </w:tc>
        <w:tc>
          <w:tcPr>
            <w:tcW w:w="1260" w:type="dxa"/>
            <w:vMerge/>
            <w:vAlign w:val="center"/>
          </w:tcPr>
          <w:p w14:paraId="4739E544" w14:textId="77777777" w:rsidR="0018077B" w:rsidRPr="003E6E07" w:rsidRDefault="0018077B" w:rsidP="00AB0EDD">
            <w:pPr>
              <w:pStyle w:val="TAC"/>
              <w:keepNext w:val="0"/>
              <w:rPr>
                <w:lang w:eastAsia="ja-JP"/>
              </w:rPr>
            </w:pPr>
          </w:p>
        </w:tc>
        <w:tc>
          <w:tcPr>
            <w:tcW w:w="1710" w:type="dxa"/>
            <w:vMerge/>
            <w:vAlign w:val="center"/>
          </w:tcPr>
          <w:p w14:paraId="131D45F6" w14:textId="77777777" w:rsidR="0018077B" w:rsidRPr="003E6E07" w:rsidRDefault="0018077B" w:rsidP="00AB0EDD">
            <w:pPr>
              <w:pStyle w:val="TAC"/>
              <w:keepNext w:val="0"/>
              <w:rPr>
                <w:lang w:eastAsia="ja-JP"/>
              </w:rPr>
            </w:pPr>
          </w:p>
        </w:tc>
        <w:tc>
          <w:tcPr>
            <w:tcW w:w="2683" w:type="dxa"/>
            <w:vAlign w:val="center"/>
          </w:tcPr>
          <w:p w14:paraId="6511A331" w14:textId="77777777" w:rsidR="0018077B" w:rsidRPr="003E6E07" w:rsidRDefault="0018077B" w:rsidP="00AB0EDD">
            <w:pPr>
              <w:pStyle w:val="TAC"/>
              <w:keepNext w:val="0"/>
              <w:rPr>
                <w:lang w:eastAsia="ja-JP"/>
              </w:rPr>
            </w:pPr>
          </w:p>
        </w:tc>
      </w:tr>
      <w:tr w:rsidR="0018077B" w:rsidRPr="003E6E07" w14:paraId="2C4B9337" w14:textId="77777777" w:rsidTr="00AB0EDD">
        <w:trPr>
          <w:jc w:val="center"/>
        </w:trPr>
        <w:tc>
          <w:tcPr>
            <w:tcW w:w="3935" w:type="dxa"/>
            <w:vAlign w:val="center"/>
          </w:tcPr>
          <w:p w14:paraId="6E44897F" w14:textId="77777777" w:rsidR="0018077B" w:rsidRPr="003E6E07" w:rsidRDefault="0018077B" w:rsidP="00AB0EDD">
            <w:pPr>
              <w:pStyle w:val="TAC"/>
              <w:keepNext w:val="0"/>
              <w:jc w:val="left"/>
              <w:rPr>
                <w:lang w:eastAsia="ja-JP"/>
              </w:rPr>
            </w:pPr>
            <w:r w:rsidRPr="003E6E07">
              <w:rPr>
                <w:lang w:eastAsia="ja-JP"/>
              </w:rPr>
              <w:t>PDCCH_RA</w:t>
            </w:r>
          </w:p>
        </w:tc>
        <w:tc>
          <w:tcPr>
            <w:tcW w:w="1260" w:type="dxa"/>
            <w:vMerge/>
            <w:vAlign w:val="center"/>
          </w:tcPr>
          <w:p w14:paraId="565BC88B" w14:textId="77777777" w:rsidR="0018077B" w:rsidRPr="003E6E07" w:rsidRDefault="0018077B" w:rsidP="00AB0EDD">
            <w:pPr>
              <w:pStyle w:val="TAC"/>
              <w:keepNext w:val="0"/>
              <w:rPr>
                <w:lang w:eastAsia="ja-JP"/>
              </w:rPr>
            </w:pPr>
          </w:p>
        </w:tc>
        <w:tc>
          <w:tcPr>
            <w:tcW w:w="1710" w:type="dxa"/>
            <w:vMerge/>
            <w:vAlign w:val="center"/>
          </w:tcPr>
          <w:p w14:paraId="1A295CA2" w14:textId="77777777" w:rsidR="0018077B" w:rsidRPr="003E6E07" w:rsidRDefault="0018077B" w:rsidP="00AB0EDD">
            <w:pPr>
              <w:pStyle w:val="TAC"/>
              <w:keepNext w:val="0"/>
              <w:rPr>
                <w:lang w:eastAsia="ja-JP"/>
              </w:rPr>
            </w:pPr>
          </w:p>
        </w:tc>
        <w:tc>
          <w:tcPr>
            <w:tcW w:w="2683" w:type="dxa"/>
            <w:vAlign w:val="center"/>
          </w:tcPr>
          <w:p w14:paraId="3FD3680D" w14:textId="77777777" w:rsidR="0018077B" w:rsidRPr="003E6E07" w:rsidRDefault="0018077B" w:rsidP="00AB0EDD">
            <w:pPr>
              <w:pStyle w:val="TAC"/>
              <w:keepNext w:val="0"/>
              <w:rPr>
                <w:lang w:eastAsia="ja-JP"/>
              </w:rPr>
            </w:pPr>
          </w:p>
        </w:tc>
      </w:tr>
      <w:tr w:rsidR="0018077B" w:rsidRPr="003E6E07" w14:paraId="531D8A00" w14:textId="77777777" w:rsidTr="00AB0EDD">
        <w:trPr>
          <w:jc w:val="center"/>
        </w:trPr>
        <w:tc>
          <w:tcPr>
            <w:tcW w:w="3935" w:type="dxa"/>
            <w:vAlign w:val="center"/>
          </w:tcPr>
          <w:p w14:paraId="6A5B6C4F" w14:textId="77777777" w:rsidR="0018077B" w:rsidRPr="003E6E07" w:rsidRDefault="0018077B" w:rsidP="00AB0EDD">
            <w:pPr>
              <w:pStyle w:val="TAC"/>
              <w:keepNext w:val="0"/>
              <w:jc w:val="left"/>
              <w:rPr>
                <w:lang w:eastAsia="ja-JP"/>
              </w:rPr>
            </w:pPr>
            <w:r w:rsidRPr="003E6E07">
              <w:rPr>
                <w:lang w:eastAsia="ja-JP"/>
              </w:rPr>
              <w:t>PDCCH_RB</w:t>
            </w:r>
          </w:p>
        </w:tc>
        <w:tc>
          <w:tcPr>
            <w:tcW w:w="1260" w:type="dxa"/>
            <w:vMerge/>
            <w:vAlign w:val="center"/>
          </w:tcPr>
          <w:p w14:paraId="50570FE7" w14:textId="77777777" w:rsidR="0018077B" w:rsidRPr="003E6E07" w:rsidRDefault="0018077B" w:rsidP="00AB0EDD">
            <w:pPr>
              <w:pStyle w:val="TAC"/>
              <w:keepNext w:val="0"/>
              <w:rPr>
                <w:lang w:eastAsia="ja-JP"/>
              </w:rPr>
            </w:pPr>
          </w:p>
        </w:tc>
        <w:tc>
          <w:tcPr>
            <w:tcW w:w="1710" w:type="dxa"/>
            <w:vMerge/>
            <w:vAlign w:val="center"/>
          </w:tcPr>
          <w:p w14:paraId="3709FEC4" w14:textId="77777777" w:rsidR="0018077B" w:rsidRPr="003E6E07" w:rsidRDefault="0018077B" w:rsidP="00AB0EDD">
            <w:pPr>
              <w:pStyle w:val="TAC"/>
              <w:keepNext w:val="0"/>
              <w:rPr>
                <w:lang w:eastAsia="ja-JP"/>
              </w:rPr>
            </w:pPr>
          </w:p>
        </w:tc>
        <w:tc>
          <w:tcPr>
            <w:tcW w:w="2683" w:type="dxa"/>
            <w:vAlign w:val="center"/>
          </w:tcPr>
          <w:p w14:paraId="157F639F" w14:textId="77777777" w:rsidR="0018077B" w:rsidRPr="003E6E07" w:rsidRDefault="0018077B" w:rsidP="00AB0EDD">
            <w:pPr>
              <w:pStyle w:val="TAC"/>
              <w:keepNext w:val="0"/>
              <w:rPr>
                <w:lang w:eastAsia="ja-JP"/>
              </w:rPr>
            </w:pPr>
          </w:p>
        </w:tc>
      </w:tr>
      <w:tr w:rsidR="0018077B" w:rsidRPr="003E6E07" w14:paraId="298BA7CA" w14:textId="77777777" w:rsidTr="00AB0EDD">
        <w:trPr>
          <w:jc w:val="center"/>
        </w:trPr>
        <w:tc>
          <w:tcPr>
            <w:tcW w:w="3935" w:type="dxa"/>
            <w:vAlign w:val="center"/>
          </w:tcPr>
          <w:p w14:paraId="2F440787" w14:textId="77777777" w:rsidR="0018077B" w:rsidRPr="003E6E07" w:rsidRDefault="0018077B" w:rsidP="00AB0EDD">
            <w:pPr>
              <w:pStyle w:val="TAC"/>
              <w:keepNext w:val="0"/>
              <w:jc w:val="left"/>
              <w:rPr>
                <w:lang w:eastAsia="ja-JP"/>
              </w:rPr>
            </w:pPr>
            <w:r w:rsidRPr="003E6E07">
              <w:rPr>
                <w:lang w:eastAsia="ja-JP"/>
              </w:rPr>
              <w:t>OCNG_RA</w:t>
            </w:r>
            <w:r w:rsidRPr="003E6E07">
              <w:rPr>
                <w:vertAlign w:val="superscript"/>
                <w:lang w:eastAsia="ja-JP"/>
              </w:rPr>
              <w:t>Note3</w:t>
            </w:r>
          </w:p>
        </w:tc>
        <w:tc>
          <w:tcPr>
            <w:tcW w:w="1260" w:type="dxa"/>
            <w:vMerge/>
            <w:vAlign w:val="center"/>
          </w:tcPr>
          <w:p w14:paraId="5FE1A49A" w14:textId="77777777" w:rsidR="0018077B" w:rsidRPr="003E6E07" w:rsidRDefault="0018077B" w:rsidP="00AB0EDD">
            <w:pPr>
              <w:pStyle w:val="TAC"/>
              <w:keepNext w:val="0"/>
              <w:rPr>
                <w:lang w:eastAsia="ja-JP"/>
              </w:rPr>
            </w:pPr>
          </w:p>
        </w:tc>
        <w:tc>
          <w:tcPr>
            <w:tcW w:w="1710" w:type="dxa"/>
            <w:vMerge/>
            <w:vAlign w:val="center"/>
          </w:tcPr>
          <w:p w14:paraId="6E748AA0" w14:textId="77777777" w:rsidR="0018077B" w:rsidRPr="003E6E07" w:rsidRDefault="0018077B" w:rsidP="00AB0EDD">
            <w:pPr>
              <w:pStyle w:val="TAC"/>
              <w:keepNext w:val="0"/>
              <w:rPr>
                <w:lang w:eastAsia="ja-JP"/>
              </w:rPr>
            </w:pPr>
          </w:p>
        </w:tc>
        <w:tc>
          <w:tcPr>
            <w:tcW w:w="2683" w:type="dxa"/>
            <w:vAlign w:val="center"/>
          </w:tcPr>
          <w:p w14:paraId="07F6FE6F" w14:textId="77777777" w:rsidR="0018077B" w:rsidRPr="003E6E07" w:rsidRDefault="0018077B" w:rsidP="00AB0EDD">
            <w:pPr>
              <w:pStyle w:val="TAC"/>
              <w:keepNext w:val="0"/>
              <w:rPr>
                <w:lang w:eastAsia="ja-JP"/>
              </w:rPr>
            </w:pPr>
          </w:p>
        </w:tc>
      </w:tr>
      <w:tr w:rsidR="0018077B" w:rsidRPr="003E6E07" w14:paraId="7A8BF8B5" w14:textId="77777777" w:rsidTr="00AB0EDD">
        <w:trPr>
          <w:jc w:val="center"/>
        </w:trPr>
        <w:tc>
          <w:tcPr>
            <w:tcW w:w="3935" w:type="dxa"/>
            <w:vAlign w:val="center"/>
          </w:tcPr>
          <w:p w14:paraId="6DB0C473" w14:textId="77777777" w:rsidR="0018077B" w:rsidRPr="003E6E07" w:rsidRDefault="0018077B" w:rsidP="00AB0EDD">
            <w:pPr>
              <w:pStyle w:val="TAC"/>
              <w:keepNext w:val="0"/>
              <w:jc w:val="left"/>
              <w:rPr>
                <w:lang w:eastAsia="ja-JP"/>
              </w:rPr>
            </w:pPr>
            <w:r w:rsidRPr="003E6E07">
              <w:rPr>
                <w:lang w:eastAsia="ja-JP"/>
              </w:rPr>
              <w:t>OCNG_RB</w:t>
            </w:r>
            <w:r w:rsidRPr="003E6E07">
              <w:rPr>
                <w:vertAlign w:val="superscript"/>
                <w:lang w:eastAsia="ja-JP"/>
              </w:rPr>
              <w:t>Note3</w:t>
            </w:r>
          </w:p>
        </w:tc>
        <w:tc>
          <w:tcPr>
            <w:tcW w:w="1260" w:type="dxa"/>
            <w:vMerge/>
            <w:vAlign w:val="center"/>
          </w:tcPr>
          <w:p w14:paraId="316D6857" w14:textId="77777777" w:rsidR="0018077B" w:rsidRPr="003E6E07" w:rsidRDefault="0018077B" w:rsidP="00AB0EDD">
            <w:pPr>
              <w:pStyle w:val="TAC"/>
              <w:keepNext w:val="0"/>
              <w:rPr>
                <w:lang w:eastAsia="ja-JP"/>
              </w:rPr>
            </w:pPr>
          </w:p>
        </w:tc>
        <w:tc>
          <w:tcPr>
            <w:tcW w:w="1710" w:type="dxa"/>
            <w:vMerge/>
            <w:vAlign w:val="center"/>
          </w:tcPr>
          <w:p w14:paraId="4D488F1F" w14:textId="77777777" w:rsidR="0018077B" w:rsidRPr="003E6E07" w:rsidRDefault="0018077B" w:rsidP="00AB0EDD">
            <w:pPr>
              <w:pStyle w:val="TAC"/>
              <w:keepNext w:val="0"/>
              <w:rPr>
                <w:lang w:eastAsia="ja-JP"/>
              </w:rPr>
            </w:pPr>
          </w:p>
        </w:tc>
        <w:tc>
          <w:tcPr>
            <w:tcW w:w="2683" w:type="dxa"/>
            <w:vAlign w:val="center"/>
          </w:tcPr>
          <w:p w14:paraId="73A776F8" w14:textId="77777777" w:rsidR="0018077B" w:rsidRPr="003E6E07" w:rsidRDefault="0018077B" w:rsidP="00AB0EDD">
            <w:pPr>
              <w:pStyle w:val="TAC"/>
              <w:keepNext w:val="0"/>
              <w:rPr>
                <w:lang w:eastAsia="ja-JP"/>
              </w:rPr>
            </w:pPr>
          </w:p>
        </w:tc>
      </w:tr>
      <w:tr w:rsidR="0018077B" w:rsidRPr="003E6E07" w14:paraId="4D963E65" w14:textId="77777777" w:rsidTr="00AB0EDD">
        <w:trPr>
          <w:jc w:val="center"/>
        </w:trPr>
        <w:tc>
          <w:tcPr>
            <w:tcW w:w="3935" w:type="dxa"/>
            <w:vAlign w:val="center"/>
          </w:tcPr>
          <w:p w14:paraId="66D13841" w14:textId="77777777" w:rsidR="0018077B" w:rsidRPr="003E6E07" w:rsidRDefault="0018077B" w:rsidP="00AB0EDD">
            <w:pPr>
              <w:pStyle w:val="TAC"/>
              <w:keepNext w:val="0"/>
              <w:jc w:val="left"/>
              <w:rPr>
                <w:lang w:eastAsia="ja-JP"/>
              </w:rPr>
            </w:pPr>
            <w:r w:rsidRPr="003E6E07">
              <w:rPr>
                <w:position w:val="-12"/>
                <w:lang w:eastAsia="ja-JP"/>
              </w:rPr>
              <w:object w:dxaOrig="400" w:dyaOrig="360" w14:anchorId="5077DC3C">
                <v:shape id="_x0000_i1042" type="#_x0000_t75" style="width:22pt;height:21.5pt" o:ole="" fillcolor="window">
                  <v:imagedata r:id="rId8" o:title=""/>
                </v:shape>
                <o:OLEObject Type="Embed" ProgID="Equation.3" ShapeID="_x0000_i1042" DrawAspect="Content" ObjectID="_1798881328" r:id="rId33"/>
              </w:object>
            </w:r>
          </w:p>
        </w:tc>
        <w:tc>
          <w:tcPr>
            <w:tcW w:w="1260" w:type="dxa"/>
            <w:vAlign w:val="center"/>
          </w:tcPr>
          <w:p w14:paraId="0368033D" w14:textId="46085A7D" w:rsidR="0018077B" w:rsidRPr="003E6E07" w:rsidRDefault="0018077B" w:rsidP="00AB0EDD">
            <w:pPr>
              <w:pStyle w:val="TAC"/>
              <w:keepNext w:val="0"/>
              <w:rPr>
                <w:lang w:eastAsia="ja-JP"/>
              </w:rPr>
            </w:pPr>
            <w:r w:rsidRPr="003E6E07">
              <w:rPr>
                <w:lang w:eastAsia="ja-JP"/>
              </w:rPr>
              <w:t>dBm/15</w:t>
            </w:r>
            <w:r w:rsidR="00AB0EDD" w:rsidRPr="003E6E07">
              <w:rPr>
                <w:lang w:eastAsia="ja-JP"/>
              </w:rPr>
              <w:t xml:space="preserve"> </w:t>
            </w:r>
            <w:r w:rsidRPr="003E6E07">
              <w:rPr>
                <w:lang w:eastAsia="ja-JP"/>
              </w:rPr>
              <w:t>kHz</w:t>
            </w:r>
          </w:p>
        </w:tc>
        <w:tc>
          <w:tcPr>
            <w:tcW w:w="1710" w:type="dxa"/>
            <w:vAlign w:val="center"/>
          </w:tcPr>
          <w:p w14:paraId="4850E4AC" w14:textId="77777777" w:rsidR="0018077B" w:rsidRPr="003E6E07" w:rsidRDefault="0018077B" w:rsidP="00AB0EDD">
            <w:pPr>
              <w:pStyle w:val="TAC"/>
              <w:keepNext w:val="0"/>
              <w:rPr>
                <w:lang w:eastAsia="ja-JP"/>
              </w:rPr>
            </w:pPr>
            <w:r w:rsidRPr="003E6E07">
              <w:rPr>
                <w:lang w:eastAsia="ja-JP"/>
              </w:rPr>
              <w:t>-98</w:t>
            </w:r>
          </w:p>
        </w:tc>
        <w:tc>
          <w:tcPr>
            <w:tcW w:w="2683" w:type="dxa"/>
            <w:vAlign w:val="center"/>
          </w:tcPr>
          <w:p w14:paraId="62616616" w14:textId="77777777" w:rsidR="0018077B" w:rsidRPr="003E6E07" w:rsidRDefault="0018077B" w:rsidP="00AB0EDD">
            <w:pPr>
              <w:pStyle w:val="TAC"/>
              <w:keepNext w:val="0"/>
              <w:rPr>
                <w:lang w:eastAsia="ja-JP"/>
              </w:rPr>
            </w:pPr>
          </w:p>
        </w:tc>
      </w:tr>
      <w:tr w:rsidR="0018077B" w:rsidRPr="003E6E07" w14:paraId="2F933701" w14:textId="77777777" w:rsidTr="00AB0EDD">
        <w:trPr>
          <w:jc w:val="center"/>
        </w:trPr>
        <w:tc>
          <w:tcPr>
            <w:tcW w:w="3935" w:type="dxa"/>
            <w:vAlign w:val="center"/>
          </w:tcPr>
          <w:p w14:paraId="17E491D2" w14:textId="77777777" w:rsidR="0018077B" w:rsidRPr="003E6E07" w:rsidRDefault="0018077B" w:rsidP="00AB0EDD">
            <w:pPr>
              <w:pStyle w:val="TAC"/>
              <w:keepNext w:val="0"/>
              <w:jc w:val="left"/>
              <w:rPr>
                <w:lang w:eastAsia="ja-JP"/>
              </w:rPr>
            </w:pPr>
            <w:r w:rsidRPr="003E6E07">
              <w:rPr>
                <w:position w:val="-12"/>
                <w:lang w:eastAsia="ja-JP"/>
              </w:rPr>
              <w:object w:dxaOrig="760" w:dyaOrig="380" w14:anchorId="2148C789">
                <v:shape id="_x0000_i1043" type="#_x0000_t75" style="width:36pt;height:22pt" o:ole="" fillcolor="window">
                  <v:imagedata r:id="rId34" o:title=""/>
                </v:shape>
                <o:OLEObject Type="Embed" ProgID="Equation.3" ShapeID="_x0000_i1043" DrawAspect="Content" ObjectID="_1798881329" r:id="rId35"/>
              </w:object>
            </w:r>
          </w:p>
        </w:tc>
        <w:tc>
          <w:tcPr>
            <w:tcW w:w="1260" w:type="dxa"/>
            <w:vAlign w:val="center"/>
          </w:tcPr>
          <w:p w14:paraId="36BAD2B2" w14:textId="77777777" w:rsidR="0018077B" w:rsidRPr="003E6E07" w:rsidRDefault="0018077B" w:rsidP="00AB0EDD">
            <w:pPr>
              <w:pStyle w:val="TAC"/>
              <w:keepNext w:val="0"/>
              <w:rPr>
                <w:lang w:eastAsia="ja-JP"/>
              </w:rPr>
            </w:pPr>
            <w:r w:rsidRPr="003E6E07">
              <w:rPr>
                <w:lang w:eastAsia="ja-JP"/>
              </w:rPr>
              <w:t>dB</w:t>
            </w:r>
          </w:p>
        </w:tc>
        <w:tc>
          <w:tcPr>
            <w:tcW w:w="1710" w:type="dxa"/>
            <w:vAlign w:val="center"/>
          </w:tcPr>
          <w:p w14:paraId="3831D35A" w14:textId="77777777" w:rsidR="0018077B" w:rsidRPr="003E6E07" w:rsidRDefault="0018077B" w:rsidP="00AB0EDD">
            <w:pPr>
              <w:pStyle w:val="TAC"/>
              <w:keepNext w:val="0"/>
              <w:rPr>
                <w:lang w:eastAsia="ja-JP"/>
              </w:rPr>
            </w:pPr>
            <w:r w:rsidRPr="003E6E07">
              <w:rPr>
                <w:lang w:eastAsia="ja-JP"/>
              </w:rPr>
              <w:t>3</w:t>
            </w:r>
            <w:r w:rsidR="00C27E52" w:rsidRPr="003E6E07">
              <w:rPr>
                <w:lang w:eastAsia="ja-JP"/>
              </w:rPr>
              <w:t>.30</w:t>
            </w:r>
          </w:p>
        </w:tc>
        <w:tc>
          <w:tcPr>
            <w:tcW w:w="2683" w:type="dxa"/>
            <w:vAlign w:val="center"/>
          </w:tcPr>
          <w:p w14:paraId="6A85F19E" w14:textId="77777777" w:rsidR="0018077B" w:rsidRPr="003E6E07" w:rsidRDefault="0018077B" w:rsidP="00AB0EDD">
            <w:pPr>
              <w:pStyle w:val="TAC"/>
              <w:keepNext w:val="0"/>
              <w:rPr>
                <w:lang w:eastAsia="ja-JP"/>
              </w:rPr>
            </w:pPr>
          </w:p>
        </w:tc>
      </w:tr>
      <w:tr w:rsidR="0018077B" w:rsidRPr="003E6E07" w14:paraId="6331C210" w14:textId="77777777" w:rsidTr="00AB0EDD">
        <w:trPr>
          <w:jc w:val="center"/>
        </w:trPr>
        <w:tc>
          <w:tcPr>
            <w:tcW w:w="3935" w:type="dxa"/>
            <w:vAlign w:val="center"/>
          </w:tcPr>
          <w:p w14:paraId="3DB1FDD3" w14:textId="74A53D49" w:rsidR="0018077B" w:rsidRPr="003E6E07" w:rsidRDefault="0018077B" w:rsidP="00AB0EDD">
            <w:pPr>
              <w:pStyle w:val="TAL"/>
              <w:keepNext w:val="0"/>
              <w:rPr>
                <w:lang w:eastAsia="ja-JP"/>
              </w:rPr>
            </w:pPr>
            <w:r w:rsidRPr="003E6E07">
              <w:rPr>
                <w:lang w:eastAsia="ja-JP"/>
              </w:rPr>
              <w:t>RSRP</w:t>
            </w:r>
            <w:r w:rsidR="00AB0EDD" w:rsidRPr="003E6E07">
              <w:rPr>
                <w:vertAlign w:val="superscript"/>
                <w:lang w:eastAsia="ja-JP"/>
              </w:rPr>
              <w:t xml:space="preserve"> </w:t>
            </w:r>
            <w:r w:rsidRPr="003E6E07">
              <w:rPr>
                <w:vertAlign w:val="superscript"/>
                <w:lang w:eastAsia="ja-JP"/>
              </w:rPr>
              <w:t>Note4</w:t>
            </w:r>
          </w:p>
        </w:tc>
        <w:tc>
          <w:tcPr>
            <w:tcW w:w="1260" w:type="dxa"/>
            <w:vAlign w:val="center"/>
          </w:tcPr>
          <w:p w14:paraId="70636709" w14:textId="18577356" w:rsidR="0018077B" w:rsidRPr="003E6E07" w:rsidRDefault="0018077B" w:rsidP="00AB0EDD">
            <w:pPr>
              <w:pStyle w:val="TAC"/>
              <w:keepNext w:val="0"/>
              <w:rPr>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3074A6E0" w14:textId="77777777" w:rsidR="0018077B" w:rsidRPr="003E6E07" w:rsidRDefault="0018077B" w:rsidP="00AB0EDD">
            <w:pPr>
              <w:pStyle w:val="TAC"/>
              <w:keepNext w:val="0"/>
              <w:rPr>
                <w:lang w:eastAsia="ja-JP"/>
              </w:rPr>
            </w:pPr>
            <w:r w:rsidRPr="003E6E07">
              <w:rPr>
                <w:rFonts w:cs="v4.2.0"/>
                <w:lang w:eastAsia="ja-JP"/>
              </w:rPr>
              <w:t>-9</w:t>
            </w:r>
            <w:r w:rsidR="00D959D4" w:rsidRPr="003E6E07">
              <w:rPr>
                <w:rFonts w:cs="v4.2.0"/>
                <w:lang w:eastAsia="ja-JP"/>
              </w:rPr>
              <w:t>4.7</w:t>
            </w:r>
          </w:p>
        </w:tc>
        <w:tc>
          <w:tcPr>
            <w:tcW w:w="2683" w:type="dxa"/>
            <w:vAlign w:val="center"/>
          </w:tcPr>
          <w:p w14:paraId="0632BAB7" w14:textId="77777777" w:rsidR="0018077B" w:rsidRPr="003E6E07" w:rsidRDefault="0018077B" w:rsidP="00AB0EDD">
            <w:pPr>
              <w:pStyle w:val="TAC"/>
              <w:keepNext w:val="0"/>
              <w:rPr>
                <w:rFonts w:cs="v4.2.0"/>
                <w:lang w:eastAsia="ja-JP"/>
              </w:rPr>
            </w:pPr>
          </w:p>
        </w:tc>
      </w:tr>
      <w:tr w:rsidR="0018077B" w:rsidRPr="003E6E07" w14:paraId="2875D1B5" w14:textId="77777777" w:rsidTr="00AB0EDD">
        <w:trPr>
          <w:jc w:val="center"/>
        </w:trPr>
        <w:tc>
          <w:tcPr>
            <w:tcW w:w="3935" w:type="dxa"/>
            <w:vAlign w:val="center"/>
          </w:tcPr>
          <w:p w14:paraId="06EED9E0" w14:textId="21EEF7A2" w:rsidR="0018077B" w:rsidRPr="003E6E07" w:rsidRDefault="0018077B" w:rsidP="00AB0EDD">
            <w:pPr>
              <w:pStyle w:val="TAL"/>
              <w:keepNext w:val="0"/>
              <w:rPr>
                <w:lang w:eastAsia="ja-JP"/>
              </w:rPr>
            </w:pPr>
            <w:r w:rsidRPr="003E6E07">
              <w:rPr>
                <w:rFonts w:cs="Arial"/>
                <w:szCs w:val="18"/>
                <w:lang w:eastAsia="ja-JP"/>
              </w:rPr>
              <w:t>SCH_RP</w:t>
            </w:r>
            <w:r w:rsidR="00AB0EDD" w:rsidRPr="003E6E07">
              <w:rPr>
                <w:rFonts w:cs="Arial"/>
                <w:szCs w:val="18"/>
                <w:vertAlign w:val="superscript"/>
                <w:lang w:eastAsia="ja-JP"/>
              </w:rPr>
              <w:t xml:space="preserve"> </w:t>
            </w:r>
            <w:r w:rsidRPr="003E6E07">
              <w:rPr>
                <w:rFonts w:cs="Arial"/>
                <w:szCs w:val="18"/>
                <w:vertAlign w:val="superscript"/>
                <w:lang w:eastAsia="ja-JP"/>
              </w:rPr>
              <w:t>Note</w:t>
            </w:r>
            <w:r w:rsidR="00AB0EDD" w:rsidRPr="003E6E07">
              <w:rPr>
                <w:rFonts w:cs="Arial"/>
                <w:szCs w:val="18"/>
                <w:vertAlign w:val="superscript"/>
                <w:lang w:eastAsia="ja-JP"/>
              </w:rPr>
              <w:t xml:space="preserve"> </w:t>
            </w:r>
            <w:r w:rsidRPr="003E6E07">
              <w:rPr>
                <w:rFonts w:cs="Arial"/>
                <w:szCs w:val="18"/>
                <w:vertAlign w:val="superscript"/>
                <w:lang w:eastAsia="ja-JP"/>
              </w:rPr>
              <w:t>4</w:t>
            </w:r>
          </w:p>
        </w:tc>
        <w:tc>
          <w:tcPr>
            <w:tcW w:w="1260" w:type="dxa"/>
            <w:vAlign w:val="center"/>
          </w:tcPr>
          <w:p w14:paraId="142915BC" w14:textId="53EBEC25" w:rsidR="0018077B" w:rsidRPr="003E6E07" w:rsidRDefault="0018077B" w:rsidP="00AB0EDD">
            <w:pPr>
              <w:pStyle w:val="TAC"/>
              <w:keepNext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073378FC" w14:textId="77777777" w:rsidR="0018077B" w:rsidRPr="003E6E07" w:rsidRDefault="0018077B" w:rsidP="00AB0EDD">
            <w:pPr>
              <w:pStyle w:val="TAC"/>
              <w:keepNext w:val="0"/>
              <w:rPr>
                <w:rFonts w:cs="v4.2.0"/>
                <w:lang w:eastAsia="ja-JP"/>
              </w:rPr>
            </w:pPr>
            <w:r w:rsidRPr="003E6E07">
              <w:rPr>
                <w:rFonts w:cs="v4.2.0"/>
                <w:lang w:eastAsia="ja-JP"/>
              </w:rPr>
              <w:t>-9</w:t>
            </w:r>
            <w:r w:rsidR="00D959D4" w:rsidRPr="003E6E07">
              <w:rPr>
                <w:rFonts w:cs="v4.2.0"/>
                <w:lang w:eastAsia="ja-JP"/>
              </w:rPr>
              <w:t>4.7</w:t>
            </w:r>
          </w:p>
        </w:tc>
        <w:tc>
          <w:tcPr>
            <w:tcW w:w="2683" w:type="dxa"/>
            <w:vAlign w:val="center"/>
          </w:tcPr>
          <w:p w14:paraId="5CB50B0D" w14:textId="77777777" w:rsidR="0018077B" w:rsidRPr="003E6E07" w:rsidRDefault="0018077B" w:rsidP="00AB0EDD">
            <w:pPr>
              <w:pStyle w:val="TAC"/>
              <w:keepNext w:val="0"/>
              <w:rPr>
                <w:rFonts w:cs="v4.2.0"/>
                <w:lang w:eastAsia="ja-JP"/>
              </w:rPr>
            </w:pPr>
          </w:p>
        </w:tc>
      </w:tr>
      <w:tr w:rsidR="0018077B" w:rsidRPr="003E6E07" w14:paraId="708897A5" w14:textId="77777777" w:rsidTr="00AB0EDD">
        <w:trPr>
          <w:jc w:val="center"/>
        </w:trPr>
        <w:tc>
          <w:tcPr>
            <w:tcW w:w="3935" w:type="dxa"/>
            <w:vAlign w:val="center"/>
          </w:tcPr>
          <w:p w14:paraId="4AFADA61" w14:textId="52E045F2" w:rsidR="0018077B" w:rsidRPr="003E6E07" w:rsidRDefault="0018077B" w:rsidP="00AB0EDD">
            <w:pPr>
              <w:pStyle w:val="TAC"/>
              <w:keepNext w:val="0"/>
              <w:jc w:val="left"/>
              <w:rPr>
                <w:lang w:eastAsia="ja-JP"/>
              </w:rPr>
            </w:pPr>
            <w:r w:rsidRPr="003E6E07">
              <w:rPr>
                <w:lang w:eastAsia="ja-JP"/>
              </w:rPr>
              <w:t>Propagation</w:t>
            </w:r>
            <w:r w:rsidR="00AB0EDD" w:rsidRPr="003E6E07">
              <w:rPr>
                <w:lang w:eastAsia="ja-JP"/>
              </w:rPr>
              <w:t xml:space="preserve"> </w:t>
            </w:r>
            <w:r w:rsidRPr="003E6E07">
              <w:rPr>
                <w:lang w:eastAsia="ja-JP"/>
              </w:rPr>
              <w:t>condition</w:t>
            </w:r>
          </w:p>
        </w:tc>
        <w:tc>
          <w:tcPr>
            <w:tcW w:w="1260" w:type="dxa"/>
            <w:vAlign w:val="center"/>
          </w:tcPr>
          <w:p w14:paraId="14989BF9" w14:textId="77777777" w:rsidR="0018077B" w:rsidRPr="003E6E07" w:rsidRDefault="0018077B" w:rsidP="00AB0EDD">
            <w:pPr>
              <w:pStyle w:val="TAC"/>
              <w:keepNext w:val="0"/>
              <w:rPr>
                <w:lang w:eastAsia="ja-JP"/>
              </w:rPr>
            </w:pPr>
          </w:p>
        </w:tc>
        <w:tc>
          <w:tcPr>
            <w:tcW w:w="1710" w:type="dxa"/>
            <w:vAlign w:val="center"/>
          </w:tcPr>
          <w:p w14:paraId="3DA4660A" w14:textId="77777777" w:rsidR="0018077B" w:rsidRPr="003E6E07" w:rsidRDefault="0018077B" w:rsidP="00AB0EDD">
            <w:pPr>
              <w:pStyle w:val="TAC"/>
              <w:keepNext w:val="0"/>
              <w:rPr>
                <w:lang w:eastAsia="ja-JP"/>
              </w:rPr>
            </w:pPr>
            <w:r w:rsidRPr="003E6E07">
              <w:rPr>
                <w:lang w:eastAsia="ja-JP"/>
              </w:rPr>
              <w:t>AWGN</w:t>
            </w:r>
          </w:p>
        </w:tc>
        <w:tc>
          <w:tcPr>
            <w:tcW w:w="2683" w:type="dxa"/>
            <w:vAlign w:val="center"/>
          </w:tcPr>
          <w:p w14:paraId="66EB6B84" w14:textId="77777777" w:rsidR="0018077B" w:rsidRPr="003E6E07" w:rsidRDefault="0018077B" w:rsidP="00AB0EDD">
            <w:pPr>
              <w:pStyle w:val="TAC"/>
              <w:keepNext w:val="0"/>
              <w:rPr>
                <w:lang w:eastAsia="ja-JP"/>
              </w:rPr>
            </w:pPr>
          </w:p>
        </w:tc>
      </w:tr>
      <w:tr w:rsidR="0018077B" w:rsidRPr="003E6E07" w14:paraId="246C4B9C" w14:textId="77777777" w:rsidTr="00AB0EDD">
        <w:trPr>
          <w:jc w:val="center"/>
        </w:trPr>
        <w:tc>
          <w:tcPr>
            <w:tcW w:w="9588" w:type="dxa"/>
            <w:gridSpan w:val="4"/>
            <w:vAlign w:val="center"/>
          </w:tcPr>
          <w:p w14:paraId="432E75F9" w14:textId="40771CD7" w:rsidR="0018077B" w:rsidRPr="003E6E07" w:rsidRDefault="00AB0EDD" w:rsidP="00AB0EDD">
            <w:pPr>
              <w:pStyle w:val="TAN"/>
              <w:keepNext w:val="0"/>
              <w:rPr>
                <w:lang w:eastAsia="ja-JP"/>
              </w:rPr>
            </w:pPr>
            <w:r w:rsidRPr="003E6E07">
              <w:rPr>
                <w:lang w:eastAsia="ja-JP"/>
              </w:rPr>
              <w:t>NOTE 1:</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reference</w:t>
            </w:r>
            <w:r w:rsidRPr="003E6E07">
              <w:rPr>
                <w:lang w:eastAsia="ja-JP"/>
              </w:rPr>
              <w:t xml:space="preserve"> </w:t>
            </w:r>
            <w:r w:rsidR="0018077B" w:rsidRPr="003E6E07">
              <w:rPr>
                <w:lang w:eastAsia="ja-JP"/>
              </w:rPr>
              <w:t>measurement</w:t>
            </w:r>
            <w:r w:rsidRPr="003E6E07">
              <w:rPr>
                <w:lang w:eastAsia="ja-JP"/>
              </w:rPr>
              <w:t xml:space="preserve"> </w:t>
            </w:r>
            <w:r w:rsidR="0018077B" w:rsidRPr="003E6E07">
              <w:rPr>
                <w:lang w:eastAsia="ja-JP"/>
              </w:rPr>
              <w:t>channels,</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A.1.</w:t>
            </w:r>
          </w:p>
          <w:p w14:paraId="6870B3FC" w14:textId="128881A5" w:rsidR="0018077B" w:rsidRPr="003E6E07" w:rsidRDefault="00AB0EDD" w:rsidP="00AB0EDD">
            <w:pPr>
              <w:pStyle w:val="TAN"/>
              <w:keepNext w:val="0"/>
              <w:rPr>
                <w:lang w:eastAsia="ja-JP"/>
              </w:rPr>
            </w:pPr>
            <w:r w:rsidRPr="003E6E07">
              <w:rPr>
                <w:lang w:eastAsia="ja-JP"/>
              </w:rPr>
              <w:t>NOTE 2:</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OCNG</w:t>
            </w:r>
            <w:r w:rsidRPr="003E6E07">
              <w:rPr>
                <w:lang w:eastAsia="ja-JP"/>
              </w:rPr>
              <w:t xml:space="preserve"> </w:t>
            </w:r>
            <w:r w:rsidR="0018077B" w:rsidRPr="003E6E07">
              <w:rPr>
                <w:lang w:eastAsia="ja-JP"/>
              </w:rPr>
              <w:t>pattern,</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D.1.</w:t>
            </w:r>
          </w:p>
          <w:p w14:paraId="46B5C548" w14:textId="4662831C" w:rsidR="0018077B" w:rsidRPr="003E6E07" w:rsidRDefault="00AB0EDD" w:rsidP="00AB0EDD">
            <w:pPr>
              <w:pStyle w:val="TAN"/>
              <w:keepNext w:val="0"/>
              <w:rPr>
                <w:lang w:eastAsia="ja-JP"/>
              </w:rPr>
            </w:pPr>
            <w:r w:rsidRPr="003E6E07">
              <w:rPr>
                <w:lang w:eastAsia="ja-JP"/>
              </w:rPr>
              <w:t>NOTE 3:</w:t>
            </w:r>
            <w:r w:rsidR="0018077B" w:rsidRPr="003E6E07">
              <w:rPr>
                <w:rFonts w:eastAsia="SimSun"/>
                <w:lang w:eastAsia="ja-JP"/>
              </w:rPr>
              <w:tab/>
            </w:r>
            <w:r w:rsidR="0018077B" w:rsidRPr="003E6E07">
              <w:rPr>
                <w:lang w:eastAsia="ja-JP"/>
              </w:rPr>
              <w:t>OCNG</w:t>
            </w:r>
            <w:r w:rsidRPr="003E6E07">
              <w:rPr>
                <w:lang w:eastAsia="ja-JP"/>
              </w:rPr>
              <w:t xml:space="preserve"> </w:t>
            </w:r>
            <w:r w:rsidR="0018077B" w:rsidRPr="003E6E07">
              <w:rPr>
                <w:lang w:eastAsia="ja-JP"/>
              </w:rPr>
              <w:t>shall</w:t>
            </w:r>
            <w:r w:rsidRPr="003E6E07">
              <w:rPr>
                <w:lang w:eastAsia="ja-JP"/>
              </w:rPr>
              <w:t xml:space="preserve"> </w:t>
            </w:r>
            <w:r w:rsidR="0018077B" w:rsidRPr="003E6E07">
              <w:rPr>
                <w:lang w:eastAsia="ja-JP"/>
              </w:rPr>
              <w:t>be</w:t>
            </w:r>
            <w:r w:rsidRPr="003E6E07">
              <w:rPr>
                <w:lang w:eastAsia="ja-JP"/>
              </w:rPr>
              <w:t xml:space="preserve"> </w:t>
            </w:r>
            <w:r w:rsidR="0018077B" w:rsidRPr="003E6E07">
              <w:rPr>
                <w:lang w:eastAsia="ja-JP"/>
              </w:rPr>
              <w:t>used</w:t>
            </w:r>
            <w:r w:rsidRPr="003E6E07">
              <w:rPr>
                <w:lang w:eastAsia="ja-JP"/>
              </w:rPr>
              <w:t xml:space="preserve"> </w:t>
            </w:r>
            <w:r w:rsidR="0018077B" w:rsidRPr="003E6E07">
              <w:rPr>
                <w:lang w:eastAsia="ja-JP"/>
              </w:rPr>
              <w:t>such</w:t>
            </w:r>
            <w:r w:rsidRPr="003E6E07">
              <w:rPr>
                <w:lang w:eastAsia="ja-JP"/>
              </w:rPr>
              <w:t xml:space="preserve"> </w:t>
            </w:r>
            <w:r w:rsidR="0018077B" w:rsidRPr="003E6E07">
              <w:rPr>
                <w:lang w:eastAsia="ja-JP"/>
              </w:rPr>
              <w:t>that</w:t>
            </w:r>
            <w:r w:rsidRPr="003E6E07">
              <w:rPr>
                <w:lang w:eastAsia="ja-JP"/>
              </w:rPr>
              <w:t xml:space="preserve"> </w:t>
            </w:r>
            <w:r w:rsidR="0018077B" w:rsidRPr="003E6E07">
              <w:rPr>
                <w:lang w:eastAsia="ja-JP"/>
              </w:rPr>
              <w:t>both</w:t>
            </w:r>
            <w:r w:rsidRPr="003E6E07">
              <w:rPr>
                <w:lang w:eastAsia="ja-JP"/>
              </w:rPr>
              <w:t xml:space="preserve"> </w:t>
            </w:r>
            <w:r w:rsidR="0018077B" w:rsidRPr="003E6E07">
              <w:rPr>
                <w:lang w:eastAsia="ja-JP"/>
              </w:rPr>
              <w:t>cells</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fully</w:t>
            </w:r>
            <w:r w:rsidRPr="003E6E07">
              <w:rPr>
                <w:lang w:eastAsia="ja-JP"/>
              </w:rPr>
              <w:t xml:space="preserve"> </w:t>
            </w:r>
            <w:r w:rsidR="0018077B" w:rsidRPr="003E6E07">
              <w:rPr>
                <w:lang w:eastAsia="ja-JP"/>
              </w:rPr>
              <w:t>allocated</w:t>
            </w:r>
            <w:r w:rsidRPr="003E6E07">
              <w:rPr>
                <w:lang w:eastAsia="ja-JP"/>
              </w:rPr>
              <w:t xml:space="preserve"> </w:t>
            </w:r>
            <w:r w:rsidR="0018077B" w:rsidRPr="003E6E07">
              <w:rPr>
                <w:lang w:eastAsia="ja-JP"/>
              </w:rPr>
              <w:t>and</w:t>
            </w:r>
            <w:r w:rsidRPr="003E6E07">
              <w:rPr>
                <w:lang w:eastAsia="ja-JP"/>
              </w:rPr>
              <w:t xml:space="preserve"> </w:t>
            </w:r>
            <w:r w:rsidR="0018077B" w:rsidRPr="003E6E07">
              <w:rPr>
                <w:lang w:eastAsia="ja-JP"/>
              </w:rPr>
              <w:t>a</w:t>
            </w:r>
            <w:r w:rsidRPr="003E6E07">
              <w:rPr>
                <w:lang w:eastAsia="ja-JP"/>
              </w:rPr>
              <w:t xml:space="preserve"> </w:t>
            </w:r>
            <w:r w:rsidR="0018077B" w:rsidRPr="003E6E07">
              <w:rPr>
                <w:lang w:eastAsia="ja-JP"/>
              </w:rPr>
              <w:t>constant</w:t>
            </w:r>
            <w:r w:rsidRPr="003E6E07">
              <w:rPr>
                <w:lang w:eastAsia="ja-JP"/>
              </w:rPr>
              <w:t xml:space="preserve"> </w:t>
            </w:r>
            <w:r w:rsidR="0018077B" w:rsidRPr="003E6E07">
              <w:rPr>
                <w:lang w:eastAsia="ja-JP"/>
              </w:rPr>
              <w:t>total</w:t>
            </w:r>
            <w:r w:rsidRPr="003E6E07">
              <w:rPr>
                <w:lang w:eastAsia="ja-JP"/>
              </w:rPr>
              <w:t xml:space="preserve"> </w:t>
            </w:r>
            <w:r w:rsidR="0018077B" w:rsidRPr="003E6E07">
              <w:rPr>
                <w:lang w:eastAsia="ja-JP"/>
              </w:rPr>
              <w:t>transmitted</w:t>
            </w:r>
            <w:r w:rsidRPr="003E6E07">
              <w:rPr>
                <w:lang w:eastAsia="ja-JP"/>
              </w:rPr>
              <w:t xml:space="preserve"> </w:t>
            </w:r>
            <w:r w:rsidR="0018077B" w:rsidRPr="003E6E07">
              <w:rPr>
                <w:lang w:eastAsia="ja-JP"/>
              </w:rPr>
              <w:t>power</w:t>
            </w:r>
            <w:r w:rsidRPr="003E6E07">
              <w:rPr>
                <w:lang w:eastAsia="ja-JP"/>
              </w:rPr>
              <w:t xml:space="preserve"> </w:t>
            </w:r>
            <w:r w:rsidR="0018077B" w:rsidRPr="003E6E07">
              <w:rPr>
                <w:lang w:eastAsia="ja-JP"/>
              </w:rPr>
              <w:t>spectral</w:t>
            </w:r>
            <w:r w:rsidRPr="003E6E07">
              <w:rPr>
                <w:lang w:eastAsia="ja-JP"/>
              </w:rPr>
              <w:t xml:space="preserve"> </w:t>
            </w:r>
            <w:r w:rsidR="0018077B" w:rsidRPr="003E6E07">
              <w:rPr>
                <w:lang w:eastAsia="ja-JP"/>
              </w:rPr>
              <w:t>density</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achieved</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all</w:t>
            </w:r>
            <w:r w:rsidRPr="003E6E07">
              <w:rPr>
                <w:lang w:eastAsia="ja-JP"/>
              </w:rPr>
              <w:t xml:space="preserve"> </w:t>
            </w:r>
            <w:r w:rsidR="0018077B" w:rsidRPr="003E6E07">
              <w:rPr>
                <w:lang w:eastAsia="ja-JP"/>
              </w:rPr>
              <w:t>OFDM</w:t>
            </w:r>
            <w:r w:rsidRPr="003E6E07">
              <w:rPr>
                <w:lang w:eastAsia="ja-JP"/>
              </w:rPr>
              <w:t xml:space="preserve"> </w:t>
            </w:r>
            <w:r w:rsidR="0018077B" w:rsidRPr="003E6E07">
              <w:rPr>
                <w:lang w:eastAsia="ja-JP"/>
              </w:rPr>
              <w:t>symbols.</w:t>
            </w:r>
          </w:p>
          <w:p w14:paraId="465E22DD" w14:textId="69A8B325" w:rsidR="0018077B" w:rsidRPr="003E6E07" w:rsidRDefault="00AB0EDD" w:rsidP="00AB0EDD">
            <w:pPr>
              <w:pStyle w:val="TAN"/>
              <w:keepNext w:val="0"/>
              <w:rPr>
                <w:lang w:eastAsia="ja-JP"/>
              </w:rPr>
            </w:pPr>
            <w:r w:rsidRPr="003E6E07">
              <w:rPr>
                <w:lang w:eastAsia="ja-JP"/>
              </w:rPr>
              <w:t>NOTE 4:</w:t>
            </w:r>
            <w:r w:rsidR="0018077B" w:rsidRPr="003E6E07">
              <w:rPr>
                <w:rFonts w:eastAsia="SimSun"/>
                <w:lang w:eastAsia="ja-JP"/>
              </w:rPr>
              <w:tab/>
            </w:r>
            <w:r w:rsidR="0018077B" w:rsidRPr="003E6E07">
              <w:rPr>
                <w:lang w:eastAsia="ja-JP"/>
              </w:rPr>
              <w:t>RSRP</w:t>
            </w:r>
            <w:r w:rsidRPr="003E6E07">
              <w:rPr>
                <w:lang w:eastAsia="ja-JP"/>
              </w:rPr>
              <w:t xml:space="preserve"> </w:t>
            </w:r>
            <w:r w:rsidR="0018077B" w:rsidRPr="003E6E07">
              <w:rPr>
                <w:lang w:eastAsia="ja-JP"/>
              </w:rPr>
              <w:t>levels</w:t>
            </w:r>
            <w:r w:rsidRPr="003E6E07">
              <w:rPr>
                <w:lang w:eastAsia="ja-JP"/>
              </w:rPr>
              <w:t xml:space="preserve"> </w:t>
            </w:r>
            <w:r w:rsidR="0018077B" w:rsidRPr="003E6E07">
              <w:rPr>
                <w:lang w:eastAsia="ja-JP"/>
              </w:rPr>
              <w:t>have</w:t>
            </w:r>
            <w:r w:rsidRPr="003E6E07">
              <w:rPr>
                <w:lang w:eastAsia="ja-JP"/>
              </w:rPr>
              <w:t xml:space="preserve"> </w:t>
            </w:r>
            <w:r w:rsidR="0018077B" w:rsidRPr="003E6E07">
              <w:rPr>
                <w:lang w:eastAsia="ja-JP"/>
              </w:rPr>
              <w:t>been</w:t>
            </w:r>
            <w:r w:rsidRPr="003E6E07">
              <w:rPr>
                <w:lang w:eastAsia="ja-JP"/>
              </w:rPr>
              <w:t xml:space="preserve"> </w:t>
            </w:r>
            <w:r w:rsidR="0018077B" w:rsidRPr="003E6E07">
              <w:rPr>
                <w:lang w:eastAsia="ja-JP"/>
              </w:rPr>
              <w:t>derived</w:t>
            </w:r>
            <w:r w:rsidRPr="003E6E07">
              <w:rPr>
                <w:lang w:eastAsia="ja-JP"/>
              </w:rPr>
              <w:t xml:space="preserve"> </w:t>
            </w:r>
            <w:r w:rsidR="0018077B" w:rsidRPr="003E6E07">
              <w:rPr>
                <w:lang w:eastAsia="ja-JP"/>
              </w:rPr>
              <w:t>from</w:t>
            </w:r>
            <w:r w:rsidRPr="003E6E07">
              <w:rPr>
                <w:lang w:eastAsia="ja-JP"/>
              </w:rPr>
              <w:t xml:space="preserve"> </w:t>
            </w:r>
            <w:r w:rsidR="0018077B" w:rsidRPr="003E6E07">
              <w:rPr>
                <w:lang w:eastAsia="ja-JP"/>
              </w:rPr>
              <w:t>other</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information</w:t>
            </w:r>
            <w:r w:rsidRPr="003E6E07">
              <w:rPr>
                <w:lang w:eastAsia="ja-JP"/>
              </w:rPr>
              <w:t xml:space="preserve"> </w:t>
            </w:r>
            <w:r w:rsidR="0018077B" w:rsidRPr="003E6E07">
              <w:rPr>
                <w:lang w:eastAsia="ja-JP"/>
              </w:rPr>
              <w:t>purposes.</w:t>
            </w:r>
            <w:r w:rsidRPr="003E6E07">
              <w:rPr>
                <w:lang w:eastAsia="ja-JP"/>
              </w:rPr>
              <w:t xml:space="preserve"> </w:t>
            </w:r>
            <w:r w:rsidR="0018077B" w:rsidRPr="003E6E07">
              <w:rPr>
                <w:lang w:eastAsia="ja-JP"/>
              </w:rPr>
              <w:t>They</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not</w:t>
            </w:r>
            <w:r w:rsidRPr="003E6E07">
              <w:rPr>
                <w:lang w:eastAsia="ja-JP"/>
              </w:rPr>
              <w:t xml:space="preserve"> </w:t>
            </w:r>
            <w:r w:rsidR="0018077B" w:rsidRPr="003E6E07">
              <w:rPr>
                <w:lang w:eastAsia="ja-JP"/>
              </w:rPr>
              <w:t>settable</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themselves.</w:t>
            </w:r>
          </w:p>
        </w:tc>
      </w:tr>
    </w:tbl>
    <w:p w14:paraId="699D528C" w14:textId="77777777" w:rsidR="0018077B" w:rsidRPr="003E6E07" w:rsidRDefault="0018077B" w:rsidP="0018077B"/>
    <w:p w14:paraId="5374AB83" w14:textId="77777777" w:rsidR="0018077B" w:rsidRPr="003E6E07" w:rsidRDefault="0018077B" w:rsidP="0018077B">
      <w:r w:rsidRPr="003E6E07">
        <w:t>The UE transmit timing offset shall be within the requirements in Table 7.5.1.5-2.</w:t>
      </w:r>
    </w:p>
    <w:p w14:paraId="3DE49496" w14:textId="77777777" w:rsidR="0018077B" w:rsidRPr="003E6E07" w:rsidRDefault="0018077B" w:rsidP="0018077B">
      <w:r w:rsidRPr="003E6E07">
        <w:t xml:space="preserve">The reference point for the UE initial transmit timing control test requirement shall be the downlink timing minus </w:t>
      </w:r>
      <w:r w:rsidRPr="003E6E07">
        <w:rPr>
          <w:position w:val="-14"/>
        </w:rPr>
        <w:object w:dxaOrig="2320" w:dyaOrig="380" w14:anchorId="001B8F2A">
          <v:shape id="_x0000_i1044" type="#_x0000_t75" style="width:89pt;height:14.5pt" o:ole="">
            <v:imagedata r:id="rId36" o:title=""/>
          </v:shape>
          <o:OLEObject Type="Embed" ProgID="Equation.3" ShapeID="_x0000_i1044" DrawAspect="Content" ObjectID="_1798881330" r:id="rId37"/>
        </w:object>
      </w:r>
      <w:r w:rsidRPr="003E6E07">
        <w:t>.</w:t>
      </w:r>
    </w:p>
    <w:p w14:paraId="052509B9" w14:textId="77777777" w:rsidR="0018077B" w:rsidRPr="003E6E07" w:rsidRDefault="0018077B" w:rsidP="0018077B">
      <w:pPr>
        <w:pStyle w:val="TH"/>
        <w:rPr>
          <w:rFonts w:cs="v4.2.0"/>
        </w:rPr>
      </w:pPr>
      <w:r w:rsidRPr="003E6E07">
        <w:rPr>
          <w:rFonts w:cs="v4.2.0"/>
        </w:rPr>
        <w:t xml:space="preserve">Table 7.5.1.5-2: </w:t>
      </w:r>
      <w:r w:rsidRPr="003E6E07">
        <w:t xml:space="preserve">Test requirement for </w:t>
      </w:r>
      <w:r w:rsidRPr="003E6E07">
        <w:rPr>
          <w:rFonts w:cs="v4.2.0"/>
        </w:rPr>
        <w:t>T</w:t>
      </w:r>
      <w:r w:rsidRPr="003E6E07">
        <w:rPr>
          <w:rFonts w:cs="v4.2.0"/>
          <w:vertAlign w:val="subscript"/>
        </w:rPr>
        <w:t>e</w:t>
      </w:r>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1D705DE" w14:textId="77777777" w:rsidTr="00AB0EDD">
        <w:trPr>
          <w:cantSplit/>
          <w:jc w:val="center"/>
        </w:trPr>
        <w:tc>
          <w:tcPr>
            <w:tcW w:w="2288" w:type="pct"/>
          </w:tcPr>
          <w:p w14:paraId="78F2BFC4" w14:textId="42699298" w:rsidR="0018077B" w:rsidRPr="003E6E07" w:rsidRDefault="0018077B" w:rsidP="004E724C">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13B3BFF0" w14:textId="77777777" w:rsidR="0018077B" w:rsidRPr="003E6E07" w:rsidRDefault="0018077B" w:rsidP="004E724C">
            <w:pPr>
              <w:pStyle w:val="TAH"/>
              <w:rPr>
                <w:lang w:eastAsia="ja-JP"/>
              </w:rPr>
            </w:pPr>
            <w:r w:rsidRPr="003E6E07">
              <w:rPr>
                <w:lang w:eastAsia="ja-JP"/>
              </w:rPr>
              <w:t>T</w:t>
            </w:r>
            <w:r w:rsidRPr="003E6E07">
              <w:rPr>
                <w:vertAlign w:val="subscript"/>
                <w:lang w:eastAsia="ja-JP"/>
              </w:rPr>
              <w:t>e_</w:t>
            </w:r>
          </w:p>
        </w:tc>
      </w:tr>
      <w:tr w:rsidR="0018077B" w:rsidRPr="003E6E07" w14:paraId="76307A92" w14:textId="77777777" w:rsidTr="00AB0EDD">
        <w:trPr>
          <w:cantSplit/>
          <w:jc w:val="center"/>
        </w:trPr>
        <w:tc>
          <w:tcPr>
            <w:tcW w:w="2288" w:type="pct"/>
          </w:tcPr>
          <w:p w14:paraId="610911E1" w14:textId="77777777" w:rsidR="0018077B" w:rsidRPr="003E6E07" w:rsidRDefault="0018077B" w:rsidP="004E724C">
            <w:pPr>
              <w:pStyle w:val="TAC"/>
              <w:rPr>
                <w:snapToGrid w:val="0"/>
                <w:szCs w:val="18"/>
                <w:lang w:eastAsia="ja-JP"/>
              </w:rPr>
            </w:pPr>
            <w:r w:rsidRPr="003E6E07">
              <w:rPr>
                <w:rFonts w:cs="Arial"/>
                <w:szCs w:val="18"/>
                <w:lang w:eastAsia="ja-JP"/>
              </w:rPr>
              <w:t>≥</w:t>
            </w:r>
            <w:r w:rsidRPr="003E6E07">
              <w:rPr>
                <w:szCs w:val="18"/>
                <w:lang w:eastAsia="ja-JP"/>
              </w:rPr>
              <w:t>3</w:t>
            </w:r>
          </w:p>
        </w:tc>
        <w:tc>
          <w:tcPr>
            <w:tcW w:w="2712" w:type="pct"/>
          </w:tcPr>
          <w:p w14:paraId="33FFC4DF" w14:textId="77777777" w:rsidR="0018077B" w:rsidRPr="003E6E07" w:rsidRDefault="0018077B" w:rsidP="004E724C">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18077B" w:rsidRPr="003E6E07" w14:paraId="4015E599" w14:textId="77777777" w:rsidTr="00AB0EDD">
        <w:trPr>
          <w:cantSplit/>
          <w:jc w:val="center"/>
        </w:trPr>
        <w:tc>
          <w:tcPr>
            <w:tcW w:w="5000" w:type="pct"/>
            <w:gridSpan w:val="2"/>
          </w:tcPr>
          <w:p w14:paraId="3CDB31E5" w14:textId="55BF193F" w:rsidR="0018077B" w:rsidRPr="003E6E07" w:rsidRDefault="00AB0EDD" w:rsidP="0018077B">
            <w:pPr>
              <w:pStyle w:val="TAN"/>
              <w:rPr>
                <w:szCs w:val="18"/>
                <w:lang w:eastAsia="ja-JP"/>
              </w:rPr>
            </w:pPr>
            <w:r w:rsidRPr="003E6E07">
              <w:rPr>
                <w:szCs w:val="18"/>
                <w:lang w:eastAsia="ja-JP"/>
              </w:rPr>
              <w:t>NOTE</w:t>
            </w:r>
            <w:r w:rsidR="0018077B" w:rsidRPr="003E6E07">
              <w:rPr>
                <w:szCs w:val="18"/>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 xml:space="preserve"> </w:t>
            </w:r>
            <w:r w:rsidR="0018077B" w:rsidRPr="003E6E07">
              <w:rPr>
                <w:lang w:eastAsia="ja-JP"/>
              </w:rPr>
              <w:t>[9].</w:t>
            </w:r>
          </w:p>
        </w:tc>
      </w:tr>
    </w:tbl>
    <w:p w14:paraId="2315FC65" w14:textId="77777777" w:rsidR="0018077B" w:rsidRPr="003E6E07" w:rsidRDefault="0018077B" w:rsidP="0018077B"/>
    <w:p w14:paraId="1D80720E" w14:textId="77777777" w:rsidR="0018077B" w:rsidRPr="003E6E07" w:rsidRDefault="0018077B" w:rsidP="00BA7EEC">
      <w:r w:rsidRPr="003E6E07">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r w:rsidRPr="003E6E07">
        <w:rPr>
          <w:rFonts w:cs="v4.2.0"/>
        </w:rPr>
        <w:t>T</w:t>
      </w:r>
      <w:r w:rsidRPr="003E6E07">
        <w:rPr>
          <w:rFonts w:cs="v4.2.0"/>
          <w:vertAlign w:val="subscript"/>
        </w:rPr>
        <w:t>e</w:t>
      </w:r>
      <w:r w:rsidRPr="003E6E07">
        <w:t xml:space="preserve"> the UE is required to adjust its timing to within </w:t>
      </w:r>
      <w:r w:rsidRPr="003E6E07">
        <w:rPr>
          <w:rFonts w:cs="v4.2.0"/>
        </w:rPr>
        <w:sym w:font="Symbol" w:char="F0B1"/>
      </w:r>
      <w:r w:rsidRPr="003E6E07">
        <w:rPr>
          <w:rFonts w:cs="v4.2.0"/>
        </w:rPr>
        <w:t>T</w:t>
      </w:r>
      <w:r w:rsidRPr="003E6E07">
        <w:rPr>
          <w:rFonts w:cs="v4.2.0"/>
          <w:vertAlign w:val="subscript"/>
        </w:rPr>
        <w:t>e</w:t>
      </w:r>
      <w:r w:rsidRPr="003E6E07">
        <w:t>.</w:t>
      </w:r>
    </w:p>
    <w:p w14:paraId="63A441E0" w14:textId="77777777" w:rsidR="00365477" w:rsidRPr="003E6E07" w:rsidRDefault="00365477" w:rsidP="00365477">
      <w:pPr>
        <w:pStyle w:val="Heading3"/>
      </w:pPr>
      <w:r w:rsidRPr="003E6E07">
        <w:t>7.5.2</w:t>
      </w:r>
      <w:r w:rsidRPr="003E6E07">
        <w:tab/>
        <w:t>FFS</w:t>
      </w:r>
    </w:p>
    <w:p w14:paraId="2F801075" w14:textId="23377A75" w:rsidR="00365477" w:rsidRPr="00FC0669" w:rsidRDefault="00365477" w:rsidP="00AB0EDD">
      <w:pPr>
        <w:pStyle w:val="Heading3"/>
        <w:keepLines w:val="0"/>
      </w:pPr>
      <w:r w:rsidRPr="00FC0669">
        <w:t>7.5.3</w:t>
      </w:r>
      <w:r w:rsidRPr="00FC0669">
        <w:tab/>
        <w:t xml:space="preserve">E-UTRAN FDD </w:t>
      </w:r>
      <w:r w:rsidR="00AB0EDD" w:rsidRPr="00FC0669">
        <w:t>-</w:t>
      </w:r>
      <w:r w:rsidRPr="00FC0669">
        <w:t xml:space="preserve"> Interruptions due to ProSe Direct Discovery</w:t>
      </w:r>
    </w:p>
    <w:p w14:paraId="5F04296D" w14:textId="3BA39FC4" w:rsidR="00365477" w:rsidRPr="00FC0669" w:rsidRDefault="00365477" w:rsidP="00AB0EDD">
      <w:pPr>
        <w:pStyle w:val="EditorsNote"/>
        <w:keepNext/>
        <w:keepLines w:val="0"/>
        <w:spacing w:after="0"/>
      </w:pPr>
      <w:r w:rsidRPr="00FC0669">
        <w:t>Editor</w:t>
      </w:r>
      <w:r w:rsidR="00AB0EDD" w:rsidRPr="00FC0669">
        <w:t>'</w:t>
      </w:r>
      <w:r w:rsidRPr="00FC0669">
        <w:t>s note: This test case is incomplete. The following aspects are either missing or not yet determined:</w:t>
      </w:r>
    </w:p>
    <w:p w14:paraId="3DB61B08" w14:textId="77777777" w:rsidR="00365477" w:rsidRPr="00FC0669" w:rsidRDefault="00365477" w:rsidP="00AB0EDD">
      <w:pPr>
        <w:pStyle w:val="EditorsNote"/>
        <w:keepNext/>
        <w:keepLines w:val="0"/>
        <w:spacing w:after="0"/>
      </w:pPr>
      <w:r w:rsidRPr="00FC0669">
        <w:t>- The Test system uncertainties applicable to this test are undefined</w:t>
      </w:r>
    </w:p>
    <w:p w14:paraId="0E37D2FB" w14:textId="77777777" w:rsidR="00365477" w:rsidRPr="00FC0669" w:rsidRDefault="00365477" w:rsidP="00AB0EDD">
      <w:pPr>
        <w:pStyle w:val="EditorsNote"/>
        <w:keepNext/>
        <w:keepLines w:val="0"/>
        <w:spacing w:after="0"/>
      </w:pPr>
      <w:r w:rsidRPr="00FC0669">
        <w:t>- The Test tolerances applicable to this test are undefined</w:t>
      </w:r>
    </w:p>
    <w:p w14:paraId="0EA5AF31" w14:textId="77777777" w:rsidR="00365477" w:rsidRPr="00FC0669" w:rsidRDefault="00365477" w:rsidP="00AB0EDD">
      <w:pPr>
        <w:pStyle w:val="EditorsNote"/>
        <w:keepNext/>
        <w:keepLines w:val="0"/>
        <w:spacing w:after="0"/>
      </w:pPr>
      <w:r w:rsidRPr="00FC0669">
        <w:t>- Call procedure of the test case needs to be tweaked</w:t>
      </w:r>
    </w:p>
    <w:p w14:paraId="053EB3A3" w14:textId="77777777" w:rsidR="00365477" w:rsidRPr="00FC0669" w:rsidRDefault="00365477" w:rsidP="00AB0EDD">
      <w:pPr>
        <w:pStyle w:val="EditorsNote"/>
        <w:spacing w:after="0"/>
      </w:pPr>
      <w:r w:rsidRPr="00FC0669">
        <w:t>- Test case applicability is undefined.</w:t>
      </w:r>
    </w:p>
    <w:p w14:paraId="517E169B" w14:textId="77777777" w:rsidR="00365477" w:rsidRPr="00FC0669" w:rsidRDefault="00365477" w:rsidP="00AB0EDD">
      <w:pPr>
        <w:pStyle w:val="EditorsNote"/>
        <w:spacing w:after="0"/>
      </w:pPr>
      <w:r w:rsidRPr="00FC0669">
        <w:t>- Message contents are TBD.</w:t>
      </w:r>
    </w:p>
    <w:p w14:paraId="6D362075" w14:textId="77777777" w:rsidR="00365477" w:rsidRPr="00FC0669" w:rsidRDefault="00365477" w:rsidP="00AB0EDD">
      <w:pPr>
        <w:pStyle w:val="EditorsNote"/>
        <w:spacing w:after="0"/>
      </w:pPr>
      <w:r w:rsidRPr="00FC0669">
        <w:t>- Connection diagrams are TBD</w:t>
      </w:r>
    </w:p>
    <w:p w14:paraId="508814C6" w14:textId="77777777" w:rsidR="00365477" w:rsidRPr="00FC0669" w:rsidRDefault="00365477" w:rsidP="00AB0EDD">
      <w:pPr>
        <w:pStyle w:val="EditorsNote"/>
        <w:spacing w:after="0"/>
      </w:pPr>
      <w:r w:rsidRPr="00FC0669">
        <w:t>- Annex E updates are pending.</w:t>
      </w:r>
    </w:p>
    <w:p w14:paraId="0F91DBE8" w14:textId="77777777" w:rsidR="00365477" w:rsidRPr="00FC0669" w:rsidRDefault="00365477" w:rsidP="00365477">
      <w:pPr>
        <w:pStyle w:val="EditorsNote"/>
      </w:pPr>
      <w:r w:rsidRPr="00FC0669">
        <w:t>- PDSCH scheduling and OCNG configuration during discovery is under investigation.</w:t>
      </w:r>
    </w:p>
    <w:p w14:paraId="69ADFCF0" w14:textId="77777777" w:rsidR="00365477" w:rsidRPr="00FC0669" w:rsidRDefault="00365477" w:rsidP="00365477">
      <w:pPr>
        <w:pStyle w:val="Heading4"/>
        <w:rPr>
          <w:rFonts w:eastAsia="SimSun"/>
        </w:rPr>
      </w:pPr>
      <w:r w:rsidRPr="00FC0669">
        <w:rPr>
          <w:rFonts w:eastAsia="SimSun"/>
        </w:rPr>
        <w:t>7.5.3.1</w:t>
      </w:r>
      <w:r w:rsidRPr="00FC0669">
        <w:rPr>
          <w:rFonts w:eastAsia="SimSun"/>
        </w:rPr>
        <w:tab/>
        <w:t>Test purpose</w:t>
      </w:r>
    </w:p>
    <w:p w14:paraId="52CD8317" w14:textId="77777777" w:rsidR="00365477" w:rsidRPr="003E6E07" w:rsidRDefault="00365477" w:rsidP="00365477">
      <w:r w:rsidRPr="003E6E07">
        <w:t>To verify that the UE is able to complete PCELL interruption due to ProSe Direct discovery.</w:t>
      </w:r>
    </w:p>
    <w:p w14:paraId="312AE585" w14:textId="77777777" w:rsidR="00365477" w:rsidRPr="003E6E07" w:rsidRDefault="00365477" w:rsidP="00365477">
      <w:pPr>
        <w:pStyle w:val="Heading4"/>
        <w:rPr>
          <w:rFonts w:eastAsia="SimSun"/>
        </w:rPr>
      </w:pPr>
      <w:r w:rsidRPr="003E6E07">
        <w:rPr>
          <w:rFonts w:eastAsia="SimSun"/>
        </w:rPr>
        <w:t>7.5.3.2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55B3E2D3" w14:textId="77777777" w:rsidR="00365477" w:rsidRPr="003E6E07" w:rsidRDefault="00365477" w:rsidP="00365477">
      <w:r w:rsidRPr="003E6E07">
        <w:t>This test applies to all types of E-UTRA FDD UE FFS.</w:t>
      </w:r>
    </w:p>
    <w:p w14:paraId="7111ABBD" w14:textId="77777777" w:rsidR="00365477" w:rsidRPr="003E6E07" w:rsidRDefault="00365477" w:rsidP="00365477">
      <w:pPr>
        <w:pStyle w:val="Heading4"/>
        <w:rPr>
          <w:rFonts w:eastAsia="SimSun"/>
        </w:rPr>
      </w:pPr>
      <w:r w:rsidRPr="003E6E07">
        <w:rPr>
          <w:rFonts w:eastAsia="SimSun"/>
        </w:rPr>
        <w:t>7.5.3.3</w:t>
      </w:r>
      <w:r w:rsidRPr="003E6E07">
        <w:rPr>
          <w:rFonts w:eastAsia="SimSun"/>
        </w:rPr>
        <w:tab/>
        <w:t>Minimum conformance requirements</w:t>
      </w:r>
    </w:p>
    <w:p w14:paraId="4DF671DD" w14:textId="77777777" w:rsidR="00365477" w:rsidRPr="003E6E07" w:rsidRDefault="00365477" w:rsidP="00365477">
      <w:pPr>
        <w:jc w:val="both"/>
      </w:pPr>
      <w:r w:rsidRPr="003E6E07">
        <w:t>For this test, the UE is triggered by the test loop function or the upper layers to monitor ProSe Direct Discovery.</w:t>
      </w:r>
    </w:p>
    <w:p w14:paraId="027AFD09" w14:textId="7B5691BE" w:rsidR="00365477" w:rsidRPr="003E6E07" w:rsidRDefault="00365477" w:rsidP="00E656F4">
      <w:pPr>
        <w:keepNext/>
        <w:keepLines/>
      </w:pPr>
      <w:r w:rsidRPr="003E6E07">
        <w:lastRenderedPageBreak/>
        <w:t>The test parameters are given in Table 7.5.3.3-1</w:t>
      </w:r>
      <w:r w:rsidRPr="003E6E07">
        <w:rPr>
          <w:lang w:eastAsia="zh-CN"/>
        </w:rPr>
        <w:t xml:space="preserve"> and </w:t>
      </w:r>
      <w:r w:rsidRPr="003E6E07">
        <w:t>Table 7.5.3.3-2</w:t>
      </w:r>
      <w:r w:rsidRPr="003E6E07">
        <w:rPr>
          <w:lang w:eastAsia="zh-CN"/>
        </w:rPr>
        <w:t xml:space="preserve"> </w:t>
      </w:r>
      <w:r w:rsidRPr="003E6E07">
        <w:t>below. There is one active cell (PCell) in this test and 24 active Sidelink transmissions in this test (with 12 active Sidelink UEs per configured discovery subframe). Two tests (Test 1 and Test 2) are defined to verify interruptions due to synchronous (Test 1) and asynchronous (Test</w:t>
      </w:r>
      <w:r w:rsidR="00AB0EDD" w:rsidRPr="003E6E07">
        <w:t> </w:t>
      </w:r>
      <w:r w:rsidRPr="003E6E07">
        <w:t>2) ProSe Direct Discovery.</w:t>
      </w:r>
    </w:p>
    <w:p w14:paraId="4349FC44" w14:textId="77777777" w:rsidR="00365477" w:rsidRPr="003E6E07" w:rsidRDefault="00365477" w:rsidP="00365477">
      <w:r w:rsidRPr="003E6E07">
        <w:t>The tests consist of three successive time periods, with time duration of T1, T2 and T3 respectively.</w:t>
      </w:r>
    </w:p>
    <w:p w14:paraId="085F86D0" w14:textId="77777777" w:rsidR="00365477" w:rsidRPr="003E6E07" w:rsidRDefault="00365477" w:rsidP="00365477">
      <w:r w:rsidRPr="003E6E07">
        <w:t xml:space="preserve">During T1, the UE is in RRC_IDLE and monitoring the ProSe Direct Discovery announcements from other active Sidelink UEs on the ProSe Direct </w:t>
      </w:r>
      <w:r w:rsidR="005F4B0B" w:rsidRPr="003E6E07">
        <w:t>Discovery</w:t>
      </w:r>
      <w:r w:rsidRPr="003E6E07">
        <w:t xml:space="preserve"> resources.</w:t>
      </w:r>
    </w:p>
    <w:p w14:paraId="53C39654" w14:textId="77777777" w:rsidR="00365477" w:rsidRPr="003E6E07" w:rsidRDefault="00365477" w:rsidP="00365477">
      <w:r w:rsidRPr="003E6E07">
        <w:t xml:space="preserve">During T2, the test system establishes a RRC connection with the UE. No PDSCH traffic is scheduled for UE during T2, and the UE is expected to transmit </w:t>
      </w:r>
      <w:r w:rsidRPr="003E6E07">
        <w:rPr>
          <w:i/>
        </w:rPr>
        <w:t>SidelinkUEInformation</w:t>
      </w:r>
      <w:r w:rsidRPr="003E6E07">
        <w:t xml:space="preserve"> indicating </w:t>
      </w:r>
      <w:r w:rsidRPr="003E6E07">
        <w:rPr>
          <w:i/>
        </w:rPr>
        <w:t>discRxInterest</w:t>
      </w:r>
      <w:r w:rsidRPr="003E6E07">
        <w:t xml:space="preserve"> during T2. On reception of </w:t>
      </w:r>
      <w:r w:rsidRPr="003E6E07">
        <w:rPr>
          <w:i/>
        </w:rPr>
        <w:t>SidelinkUEInformation</w:t>
      </w:r>
      <w:r w:rsidRPr="003E6E07">
        <w:t>, the</w:t>
      </w:r>
      <w:r w:rsidRPr="003E6E07">
        <w:rPr>
          <w:i/>
        </w:rPr>
        <w:t xml:space="preserve"> </w:t>
      </w:r>
      <w:r w:rsidRPr="003E6E07">
        <w:t xml:space="preserve">test system shall RRC reconfiguration message to the UE and wait for the UE to respond with RRC reconfiguration complete message before transitioning to T3. If the UE does not transmit </w:t>
      </w:r>
      <w:r w:rsidRPr="003E6E07">
        <w:rPr>
          <w:i/>
        </w:rPr>
        <w:t>SidelinkUEInformation</w:t>
      </w:r>
      <w:r w:rsidRPr="003E6E07">
        <w:t xml:space="preserve"> for up to [2] sec, the test system shall transition to T3.</w:t>
      </w:r>
    </w:p>
    <w:p w14:paraId="116AFA45" w14:textId="77777777" w:rsidR="00365477" w:rsidRPr="003E6E07" w:rsidRDefault="00365477" w:rsidP="00365477">
      <w:r w:rsidRPr="003E6E07">
        <w:t>During T3, the UE is scheduled with PDSCH traffic on PCell downlink. The test system will count the missed ACK/NACKs during T3 to verify the allowed interruptions during ProSe Direct Discovery.</w:t>
      </w:r>
    </w:p>
    <w:p w14:paraId="500FF62B" w14:textId="3F016F64" w:rsidR="00365477" w:rsidRPr="003E6E07" w:rsidRDefault="00365477" w:rsidP="00365477">
      <w:r w:rsidRPr="003E6E07">
        <w:t xml:space="preserve">The normative reference for this requirement </w:t>
      </w:r>
      <w:r w:rsidR="00AB0EDD" w:rsidRPr="003E6E07">
        <w:t>is 3GPP TS</w:t>
      </w:r>
      <w:r w:rsidRPr="003E6E07">
        <w:t xml:space="preserve"> 36.133 [4] clause 7.16.3.1 and A.7.5.3.</w:t>
      </w:r>
    </w:p>
    <w:p w14:paraId="0F63A5F1" w14:textId="77777777" w:rsidR="00365477" w:rsidRPr="003E6E07" w:rsidRDefault="00365477" w:rsidP="00365477">
      <w:pPr>
        <w:pStyle w:val="TH"/>
      </w:pPr>
      <w:r w:rsidRPr="003E6E07">
        <w:t xml:space="preserve">Table 7.5.3.3-1: Test parameters for </w:t>
      </w:r>
      <w:r w:rsidRPr="003E6E07">
        <w:rPr>
          <w:rFonts w:cs="v4.2.0"/>
        </w:rPr>
        <w:t>interruption due to ProSe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9"/>
        <w:gridCol w:w="851"/>
        <w:gridCol w:w="1843"/>
        <w:gridCol w:w="2122"/>
        <w:gridCol w:w="1963"/>
      </w:tblGrid>
      <w:tr w:rsidR="00365477" w:rsidRPr="003E6E07" w14:paraId="030FEA4D" w14:textId="77777777" w:rsidTr="00AB0EDD">
        <w:trPr>
          <w:jc w:val="center"/>
        </w:trPr>
        <w:tc>
          <w:tcPr>
            <w:tcW w:w="2809" w:type="dxa"/>
            <w:vMerge w:val="restart"/>
            <w:vAlign w:val="center"/>
          </w:tcPr>
          <w:p w14:paraId="7CE1CB9D" w14:textId="77777777" w:rsidR="00365477" w:rsidRPr="003E6E07" w:rsidRDefault="00365477" w:rsidP="00C579E1">
            <w:pPr>
              <w:pStyle w:val="TAH"/>
              <w:rPr>
                <w:rFonts w:cs="Arial"/>
                <w:lang w:eastAsia="ja-JP"/>
              </w:rPr>
            </w:pPr>
            <w:r w:rsidRPr="003E6E07">
              <w:rPr>
                <w:rFonts w:cs="Arial"/>
                <w:lang w:eastAsia="ja-JP"/>
              </w:rPr>
              <w:t>Parameter</w:t>
            </w:r>
          </w:p>
        </w:tc>
        <w:tc>
          <w:tcPr>
            <w:tcW w:w="851" w:type="dxa"/>
            <w:vMerge w:val="restart"/>
            <w:vAlign w:val="center"/>
          </w:tcPr>
          <w:p w14:paraId="7D4D47A8" w14:textId="77777777" w:rsidR="00365477" w:rsidRPr="003E6E07" w:rsidRDefault="00365477" w:rsidP="00C579E1">
            <w:pPr>
              <w:pStyle w:val="TAH"/>
              <w:rPr>
                <w:rFonts w:cs="Arial"/>
                <w:lang w:eastAsia="ja-JP"/>
              </w:rPr>
            </w:pPr>
            <w:r w:rsidRPr="003E6E07">
              <w:rPr>
                <w:rFonts w:cs="Arial"/>
                <w:lang w:eastAsia="ja-JP"/>
              </w:rPr>
              <w:t>Unit</w:t>
            </w:r>
          </w:p>
        </w:tc>
        <w:tc>
          <w:tcPr>
            <w:tcW w:w="3965" w:type="dxa"/>
            <w:gridSpan w:val="2"/>
            <w:vAlign w:val="center"/>
          </w:tcPr>
          <w:p w14:paraId="18C30187" w14:textId="77777777" w:rsidR="00365477" w:rsidRPr="003E6E07" w:rsidRDefault="00365477" w:rsidP="00C579E1">
            <w:pPr>
              <w:pStyle w:val="TAH"/>
              <w:rPr>
                <w:rFonts w:cs="Arial"/>
                <w:lang w:eastAsia="ja-JP"/>
              </w:rPr>
            </w:pPr>
            <w:r w:rsidRPr="003E6E07">
              <w:rPr>
                <w:rFonts w:cs="Arial"/>
                <w:lang w:eastAsia="ja-JP"/>
              </w:rPr>
              <w:t>Value</w:t>
            </w:r>
          </w:p>
        </w:tc>
        <w:tc>
          <w:tcPr>
            <w:tcW w:w="1963" w:type="dxa"/>
            <w:vMerge w:val="restart"/>
            <w:vAlign w:val="center"/>
          </w:tcPr>
          <w:p w14:paraId="0C1E5783"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1F8AAC44" w14:textId="77777777" w:rsidTr="00AB0EDD">
        <w:trPr>
          <w:jc w:val="center"/>
        </w:trPr>
        <w:tc>
          <w:tcPr>
            <w:tcW w:w="2809" w:type="dxa"/>
            <w:vMerge/>
            <w:vAlign w:val="center"/>
          </w:tcPr>
          <w:p w14:paraId="149C37CF" w14:textId="77777777" w:rsidR="00365477" w:rsidRPr="003E6E07" w:rsidRDefault="00365477" w:rsidP="00C579E1">
            <w:pPr>
              <w:pStyle w:val="TAH"/>
              <w:rPr>
                <w:rFonts w:cs="Arial"/>
                <w:lang w:eastAsia="ja-JP"/>
              </w:rPr>
            </w:pPr>
          </w:p>
        </w:tc>
        <w:tc>
          <w:tcPr>
            <w:tcW w:w="851" w:type="dxa"/>
            <w:vMerge/>
            <w:vAlign w:val="center"/>
          </w:tcPr>
          <w:p w14:paraId="4815BDA5" w14:textId="77777777" w:rsidR="00365477" w:rsidRPr="003E6E07" w:rsidRDefault="00365477" w:rsidP="00C579E1">
            <w:pPr>
              <w:pStyle w:val="TAH"/>
              <w:rPr>
                <w:rFonts w:cs="Arial"/>
                <w:lang w:eastAsia="ja-JP"/>
              </w:rPr>
            </w:pPr>
          </w:p>
        </w:tc>
        <w:tc>
          <w:tcPr>
            <w:tcW w:w="1843" w:type="dxa"/>
            <w:vAlign w:val="center"/>
          </w:tcPr>
          <w:p w14:paraId="05192B53" w14:textId="28B1B5B1"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122" w:type="dxa"/>
            <w:vAlign w:val="center"/>
          </w:tcPr>
          <w:p w14:paraId="319FD476" w14:textId="7E419C5B"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963" w:type="dxa"/>
            <w:vMerge/>
            <w:vAlign w:val="center"/>
          </w:tcPr>
          <w:p w14:paraId="5BA68D61" w14:textId="77777777" w:rsidR="00365477" w:rsidRPr="003E6E07" w:rsidRDefault="00365477" w:rsidP="00C579E1">
            <w:pPr>
              <w:pStyle w:val="TAH"/>
              <w:rPr>
                <w:rFonts w:cs="Arial"/>
                <w:lang w:eastAsia="ja-JP"/>
              </w:rPr>
            </w:pPr>
          </w:p>
        </w:tc>
      </w:tr>
      <w:tr w:rsidR="00365477" w:rsidRPr="003E6E07" w14:paraId="1B2D9750" w14:textId="77777777" w:rsidTr="00AB0EDD">
        <w:trPr>
          <w:jc w:val="center"/>
        </w:trPr>
        <w:tc>
          <w:tcPr>
            <w:tcW w:w="2809" w:type="dxa"/>
            <w:vAlign w:val="center"/>
          </w:tcPr>
          <w:p w14:paraId="25FF6101" w14:textId="7BB7BEDF" w:rsidR="00365477" w:rsidRPr="003E6E07" w:rsidRDefault="00365477" w:rsidP="00365477">
            <w:pPr>
              <w:pStyle w:val="TAL"/>
              <w:rPr>
                <w:lang w:eastAsia="ja-JP"/>
              </w:rPr>
            </w:pPr>
            <w:r w:rsidRPr="003E6E07">
              <w:rPr>
                <w:lang w:eastAsia="ja-JP"/>
              </w:rPr>
              <w:t>E-UTRA</w:t>
            </w:r>
            <w:r w:rsidR="00AB0EDD" w:rsidRPr="003E6E07">
              <w:rPr>
                <w:lang w:eastAsia="ja-JP"/>
              </w:rPr>
              <w:t xml:space="preserve"> </w:t>
            </w:r>
            <w:r w:rsidRPr="003E6E07">
              <w:rPr>
                <w:lang w:eastAsia="ja-JP"/>
              </w:rPr>
              <w:t>RF</w:t>
            </w:r>
            <w:r w:rsidR="00AB0EDD" w:rsidRPr="003E6E07">
              <w:rPr>
                <w:lang w:eastAsia="ja-JP"/>
              </w:rPr>
              <w:t xml:space="preserve"> </w:t>
            </w:r>
            <w:r w:rsidRPr="003E6E07">
              <w:rPr>
                <w:lang w:eastAsia="ja-JP"/>
              </w:rPr>
              <w:t>Channel</w:t>
            </w:r>
            <w:r w:rsidR="00AB0EDD" w:rsidRPr="003E6E07">
              <w:rPr>
                <w:lang w:eastAsia="ja-JP"/>
              </w:rPr>
              <w:t xml:space="preserve"> </w:t>
            </w:r>
            <w:r w:rsidRPr="003E6E07">
              <w:rPr>
                <w:lang w:eastAsia="ja-JP"/>
              </w:rPr>
              <w:t>Number</w:t>
            </w:r>
          </w:p>
        </w:tc>
        <w:tc>
          <w:tcPr>
            <w:tcW w:w="851" w:type="dxa"/>
            <w:vAlign w:val="center"/>
          </w:tcPr>
          <w:p w14:paraId="513934F6" w14:textId="77777777" w:rsidR="00365477" w:rsidRPr="003E6E07" w:rsidRDefault="00365477" w:rsidP="00365477">
            <w:pPr>
              <w:pStyle w:val="TAL"/>
              <w:jc w:val="center"/>
              <w:rPr>
                <w:lang w:eastAsia="ja-JP"/>
              </w:rPr>
            </w:pPr>
          </w:p>
        </w:tc>
        <w:tc>
          <w:tcPr>
            <w:tcW w:w="3965" w:type="dxa"/>
            <w:gridSpan w:val="2"/>
            <w:vAlign w:val="center"/>
          </w:tcPr>
          <w:p w14:paraId="1AB193CA" w14:textId="77777777" w:rsidR="00365477" w:rsidRPr="003E6E07" w:rsidRDefault="00365477" w:rsidP="00365477">
            <w:pPr>
              <w:pStyle w:val="TAL"/>
              <w:jc w:val="center"/>
              <w:rPr>
                <w:lang w:eastAsia="ja-JP"/>
              </w:rPr>
            </w:pPr>
            <w:r w:rsidRPr="003E6E07">
              <w:rPr>
                <w:lang w:eastAsia="ja-JP"/>
              </w:rPr>
              <w:t>1</w:t>
            </w:r>
          </w:p>
        </w:tc>
        <w:tc>
          <w:tcPr>
            <w:tcW w:w="1963" w:type="dxa"/>
            <w:vAlign w:val="center"/>
          </w:tcPr>
          <w:p w14:paraId="297F7EBB" w14:textId="77777777" w:rsidR="00365477" w:rsidRPr="003E6E07" w:rsidRDefault="00365477" w:rsidP="00365477">
            <w:pPr>
              <w:pStyle w:val="TAL"/>
              <w:jc w:val="center"/>
              <w:rPr>
                <w:lang w:eastAsia="ja-JP"/>
              </w:rPr>
            </w:pPr>
          </w:p>
        </w:tc>
      </w:tr>
      <w:tr w:rsidR="00365477" w:rsidRPr="003E6E07" w14:paraId="69D76484" w14:textId="77777777" w:rsidTr="00AB0EDD">
        <w:trPr>
          <w:jc w:val="center"/>
        </w:trPr>
        <w:tc>
          <w:tcPr>
            <w:tcW w:w="2809" w:type="dxa"/>
            <w:vAlign w:val="center"/>
          </w:tcPr>
          <w:p w14:paraId="3F12A790" w14:textId="15748583" w:rsidR="00365477" w:rsidRPr="003E6E07" w:rsidRDefault="00365477" w:rsidP="00365477">
            <w:pPr>
              <w:pStyle w:val="TAL"/>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(BW</w:t>
            </w:r>
            <w:r w:rsidRPr="003E6E07">
              <w:rPr>
                <w:vertAlign w:val="subscript"/>
                <w:lang w:eastAsia="ja-JP"/>
              </w:rPr>
              <w:t>channel</w:t>
            </w:r>
            <w:r w:rsidRPr="003E6E07">
              <w:rPr>
                <w:lang w:eastAsia="ja-JP"/>
              </w:rPr>
              <w:t>)</w:t>
            </w:r>
          </w:p>
        </w:tc>
        <w:tc>
          <w:tcPr>
            <w:tcW w:w="851" w:type="dxa"/>
            <w:vAlign w:val="center"/>
          </w:tcPr>
          <w:p w14:paraId="49B30E70" w14:textId="77777777" w:rsidR="00365477" w:rsidRPr="003E6E07" w:rsidRDefault="00365477" w:rsidP="00365477">
            <w:pPr>
              <w:pStyle w:val="TAL"/>
              <w:jc w:val="center"/>
              <w:rPr>
                <w:lang w:eastAsia="ja-JP"/>
              </w:rPr>
            </w:pPr>
            <w:r w:rsidRPr="003E6E07">
              <w:rPr>
                <w:lang w:eastAsia="ja-JP"/>
              </w:rPr>
              <w:t>MHz</w:t>
            </w:r>
          </w:p>
        </w:tc>
        <w:tc>
          <w:tcPr>
            <w:tcW w:w="3965" w:type="dxa"/>
            <w:gridSpan w:val="2"/>
            <w:vAlign w:val="center"/>
          </w:tcPr>
          <w:p w14:paraId="753DB155" w14:textId="77777777" w:rsidR="00365477" w:rsidRPr="003E6E07" w:rsidRDefault="00365477" w:rsidP="00365477">
            <w:pPr>
              <w:pStyle w:val="TAL"/>
              <w:jc w:val="center"/>
              <w:rPr>
                <w:lang w:eastAsia="ja-JP"/>
              </w:rPr>
            </w:pPr>
            <w:r w:rsidRPr="003E6E07">
              <w:rPr>
                <w:lang w:eastAsia="ja-JP"/>
              </w:rPr>
              <w:t>5</w:t>
            </w:r>
          </w:p>
        </w:tc>
        <w:tc>
          <w:tcPr>
            <w:tcW w:w="1963" w:type="dxa"/>
            <w:vAlign w:val="center"/>
          </w:tcPr>
          <w:p w14:paraId="5AC8F121" w14:textId="77777777" w:rsidR="00365477" w:rsidRPr="003E6E07" w:rsidRDefault="00365477" w:rsidP="00365477">
            <w:pPr>
              <w:pStyle w:val="TAL"/>
              <w:jc w:val="center"/>
              <w:rPr>
                <w:lang w:eastAsia="ja-JP"/>
              </w:rPr>
            </w:pPr>
          </w:p>
        </w:tc>
      </w:tr>
      <w:tr w:rsidR="00365477" w:rsidRPr="003E6E07" w14:paraId="515DA6AD" w14:textId="77777777" w:rsidTr="00AB0EDD">
        <w:trPr>
          <w:jc w:val="center"/>
        </w:trPr>
        <w:tc>
          <w:tcPr>
            <w:tcW w:w="2809" w:type="dxa"/>
            <w:vAlign w:val="center"/>
          </w:tcPr>
          <w:p w14:paraId="0737FA84" w14:textId="60555B17" w:rsidR="00365477" w:rsidRPr="003E6E07" w:rsidRDefault="00365477" w:rsidP="00365477">
            <w:pPr>
              <w:pStyle w:val="TAL"/>
              <w:rPr>
                <w:lang w:eastAsia="ja-JP"/>
              </w:rPr>
            </w:pPr>
            <w:r w:rsidRPr="003E6E07">
              <w:rPr>
                <w:lang w:eastAsia="ja-JP"/>
              </w:rPr>
              <w:t>Active</w:t>
            </w:r>
            <w:r w:rsidR="00AB0EDD" w:rsidRPr="003E6E07">
              <w:rPr>
                <w:lang w:eastAsia="ja-JP"/>
              </w:rPr>
              <w:t xml:space="preserve"> </w:t>
            </w:r>
            <w:r w:rsidRPr="003E6E07">
              <w:rPr>
                <w:lang w:eastAsia="ja-JP"/>
              </w:rPr>
              <w:t>cell</w:t>
            </w:r>
          </w:p>
        </w:tc>
        <w:tc>
          <w:tcPr>
            <w:tcW w:w="851" w:type="dxa"/>
            <w:vAlign w:val="center"/>
          </w:tcPr>
          <w:p w14:paraId="09925646" w14:textId="77777777" w:rsidR="00365477" w:rsidRPr="003E6E07" w:rsidRDefault="00365477" w:rsidP="00365477">
            <w:pPr>
              <w:pStyle w:val="TAL"/>
              <w:jc w:val="center"/>
              <w:rPr>
                <w:lang w:eastAsia="ja-JP"/>
              </w:rPr>
            </w:pPr>
          </w:p>
        </w:tc>
        <w:tc>
          <w:tcPr>
            <w:tcW w:w="3965" w:type="dxa"/>
            <w:gridSpan w:val="2"/>
            <w:vAlign w:val="center"/>
          </w:tcPr>
          <w:p w14:paraId="4E04775F" w14:textId="6A4CDE5F" w:rsidR="00365477" w:rsidRPr="003E6E07" w:rsidRDefault="00365477" w:rsidP="00365477">
            <w:pPr>
              <w:pStyle w:val="TAL"/>
              <w:jc w:val="center"/>
              <w:rPr>
                <w:lang w:eastAsia="ja-JP"/>
              </w:rPr>
            </w:pPr>
            <w:r w:rsidRPr="003E6E07">
              <w:rPr>
                <w:lang w:eastAsia="ja-JP"/>
              </w:rPr>
              <w:t>Cell</w:t>
            </w:r>
            <w:r w:rsidR="00AB0EDD" w:rsidRPr="003E6E07">
              <w:rPr>
                <w:lang w:eastAsia="ja-JP"/>
              </w:rPr>
              <w:t xml:space="preserve"> </w:t>
            </w:r>
            <w:r w:rsidRPr="003E6E07">
              <w:rPr>
                <w:lang w:eastAsia="ja-JP"/>
              </w:rPr>
              <w:t>1</w:t>
            </w:r>
          </w:p>
        </w:tc>
        <w:tc>
          <w:tcPr>
            <w:tcW w:w="1963" w:type="dxa"/>
            <w:vAlign w:val="center"/>
          </w:tcPr>
          <w:p w14:paraId="1C645D57" w14:textId="67F594CE" w:rsidR="00365477" w:rsidRPr="003E6E07" w:rsidRDefault="00365477" w:rsidP="00365477">
            <w:pPr>
              <w:pStyle w:val="TAL"/>
              <w:jc w:val="center"/>
              <w:rPr>
                <w:lang w:eastAsia="ja-JP"/>
              </w:rPr>
            </w:pPr>
            <w:r w:rsidRPr="003E6E07">
              <w:rPr>
                <w:lang w:eastAsia="ja-JP"/>
              </w:rPr>
              <w:t>E-UTRA</w:t>
            </w:r>
            <w:r w:rsidR="00AB0EDD" w:rsidRPr="003E6E07">
              <w:rPr>
                <w:lang w:eastAsia="ja-JP"/>
              </w:rPr>
              <w:t xml:space="preserve"> </w:t>
            </w:r>
            <w:r w:rsidRPr="003E6E07">
              <w:rPr>
                <w:lang w:eastAsia="ja-JP"/>
              </w:rPr>
              <w:t>FDD</w:t>
            </w:r>
            <w:r w:rsidR="00AB0EDD" w:rsidRPr="003E6E07">
              <w:rPr>
                <w:lang w:eastAsia="ja-JP"/>
              </w:rPr>
              <w:t xml:space="preserve"> </w:t>
            </w:r>
            <w:r w:rsidRPr="003E6E07">
              <w:rPr>
                <w:lang w:eastAsia="ja-JP"/>
              </w:rPr>
              <w:t>Cell</w:t>
            </w:r>
            <w:r w:rsidRPr="003E6E07">
              <w:rPr>
                <w:lang w:eastAsia="zh-CN"/>
              </w:rPr>
              <w:t>1</w:t>
            </w:r>
            <w:r w:rsidR="00AB0EDD" w:rsidRPr="003E6E07">
              <w:rPr>
                <w:lang w:eastAsia="zh-CN"/>
              </w:rPr>
              <w:t xml:space="preserve"> </w:t>
            </w:r>
            <w:r w:rsidRPr="003E6E07">
              <w:rPr>
                <w:lang w:eastAsia="zh-CN"/>
              </w:rPr>
              <w:t>on</w:t>
            </w:r>
            <w:r w:rsidR="00AB0EDD" w:rsidRPr="003E6E07">
              <w:rPr>
                <w:lang w:eastAsia="zh-CN"/>
              </w:rPr>
              <w:t xml:space="preserve"> </w:t>
            </w:r>
            <w:r w:rsidRPr="003E6E07">
              <w:rPr>
                <w:lang w:eastAsia="zh-CN"/>
              </w:rPr>
              <w:t>RF</w:t>
            </w:r>
            <w:r w:rsidR="00AB0EDD" w:rsidRPr="003E6E07">
              <w:rPr>
                <w:lang w:eastAsia="zh-CN"/>
              </w:rPr>
              <w:t xml:space="preserve"> </w:t>
            </w:r>
            <w:r w:rsidRPr="003E6E07">
              <w:rPr>
                <w:lang w:eastAsia="zh-CN"/>
              </w:rPr>
              <w:t>channel</w:t>
            </w:r>
            <w:r w:rsidR="00AB0EDD" w:rsidRPr="003E6E07">
              <w:rPr>
                <w:lang w:eastAsia="zh-CN"/>
              </w:rPr>
              <w:t xml:space="preserve"> </w:t>
            </w:r>
            <w:r w:rsidRPr="003E6E07">
              <w:rPr>
                <w:lang w:eastAsia="zh-CN"/>
              </w:rPr>
              <w:t>number</w:t>
            </w:r>
            <w:r w:rsidR="00AB0EDD" w:rsidRPr="003E6E07">
              <w:rPr>
                <w:lang w:eastAsia="zh-CN"/>
              </w:rPr>
              <w:t xml:space="preserve"> </w:t>
            </w:r>
            <w:r w:rsidRPr="003E6E07">
              <w:rPr>
                <w:lang w:eastAsia="zh-CN"/>
              </w:rPr>
              <w:t>1</w:t>
            </w:r>
          </w:p>
        </w:tc>
      </w:tr>
      <w:tr w:rsidR="00365477" w:rsidRPr="003E6E07" w14:paraId="5C7232BF" w14:textId="77777777" w:rsidTr="00AB0EDD">
        <w:trPr>
          <w:jc w:val="center"/>
        </w:trPr>
        <w:tc>
          <w:tcPr>
            <w:tcW w:w="2809" w:type="dxa"/>
          </w:tcPr>
          <w:p w14:paraId="10D00D0C" w14:textId="58096F1E" w:rsidR="00365477" w:rsidRPr="003E6E07" w:rsidRDefault="00365477" w:rsidP="00365477">
            <w:pPr>
              <w:pStyle w:val="TAL"/>
              <w:rPr>
                <w:lang w:eastAsia="ja-JP"/>
              </w:rPr>
            </w:pPr>
            <w:r w:rsidRPr="003E6E07">
              <w:rPr>
                <w:lang w:eastAsia="ja-JP"/>
              </w:rPr>
              <w:t>CP</w:t>
            </w:r>
            <w:r w:rsidR="00AB0EDD" w:rsidRPr="003E6E07">
              <w:rPr>
                <w:lang w:eastAsia="ja-JP"/>
              </w:rPr>
              <w:t xml:space="preserve"> </w:t>
            </w:r>
            <w:r w:rsidRPr="003E6E07">
              <w:rPr>
                <w:lang w:eastAsia="ja-JP"/>
              </w:rPr>
              <w:t>length</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Cell</w:t>
            </w:r>
            <w:r w:rsidR="00AB0EDD" w:rsidRPr="003E6E07">
              <w:rPr>
                <w:lang w:eastAsia="ja-JP"/>
              </w:rPr>
              <w:t xml:space="preserve"> </w:t>
            </w:r>
            <w:r w:rsidRPr="003E6E07">
              <w:rPr>
                <w:lang w:eastAsia="ja-JP"/>
              </w:rPr>
              <w:t>1</w:t>
            </w:r>
          </w:p>
        </w:tc>
        <w:tc>
          <w:tcPr>
            <w:tcW w:w="851" w:type="dxa"/>
          </w:tcPr>
          <w:p w14:paraId="189142CE" w14:textId="77777777" w:rsidR="00365477" w:rsidRPr="003E6E07" w:rsidRDefault="00365477" w:rsidP="00365477">
            <w:pPr>
              <w:pStyle w:val="TAL"/>
              <w:jc w:val="center"/>
              <w:rPr>
                <w:lang w:eastAsia="ja-JP"/>
              </w:rPr>
            </w:pPr>
          </w:p>
        </w:tc>
        <w:tc>
          <w:tcPr>
            <w:tcW w:w="3965" w:type="dxa"/>
            <w:gridSpan w:val="2"/>
          </w:tcPr>
          <w:p w14:paraId="17BC8A37" w14:textId="77777777" w:rsidR="00365477" w:rsidRPr="003E6E07" w:rsidRDefault="00365477" w:rsidP="00365477">
            <w:pPr>
              <w:pStyle w:val="TAL"/>
              <w:jc w:val="center"/>
              <w:rPr>
                <w:lang w:eastAsia="ja-JP"/>
              </w:rPr>
            </w:pPr>
            <w:r w:rsidRPr="003E6E07">
              <w:rPr>
                <w:lang w:eastAsia="ja-JP"/>
              </w:rPr>
              <w:t>Normal</w:t>
            </w:r>
          </w:p>
        </w:tc>
        <w:tc>
          <w:tcPr>
            <w:tcW w:w="1963" w:type="dxa"/>
          </w:tcPr>
          <w:p w14:paraId="370F2E5B" w14:textId="77777777" w:rsidR="00365477" w:rsidRPr="003E6E07" w:rsidRDefault="00365477" w:rsidP="00365477">
            <w:pPr>
              <w:pStyle w:val="TAL"/>
              <w:jc w:val="center"/>
              <w:rPr>
                <w:lang w:eastAsia="ja-JP"/>
              </w:rPr>
            </w:pPr>
          </w:p>
        </w:tc>
      </w:tr>
      <w:tr w:rsidR="00365477" w:rsidRPr="003E6E07" w14:paraId="3DFD761F" w14:textId="77777777" w:rsidTr="00AB0EDD">
        <w:trPr>
          <w:jc w:val="center"/>
        </w:trPr>
        <w:tc>
          <w:tcPr>
            <w:tcW w:w="2809" w:type="dxa"/>
            <w:vAlign w:val="center"/>
          </w:tcPr>
          <w:p w14:paraId="2411B37D" w14:textId="77777777" w:rsidR="00365477" w:rsidRPr="003E6E07" w:rsidRDefault="00365477" w:rsidP="00365477">
            <w:pPr>
              <w:pStyle w:val="TAL"/>
              <w:rPr>
                <w:vertAlign w:val="superscript"/>
                <w:lang w:eastAsia="ja-JP"/>
              </w:rPr>
            </w:pPr>
            <w:r w:rsidRPr="003E6E07">
              <w:rPr>
                <w:lang w:eastAsia="ja-JP"/>
              </w:rPr>
              <w:t>T1</w:t>
            </w:r>
          </w:p>
        </w:tc>
        <w:tc>
          <w:tcPr>
            <w:tcW w:w="851" w:type="dxa"/>
            <w:vAlign w:val="center"/>
          </w:tcPr>
          <w:p w14:paraId="561F7DA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112549B1" w14:textId="77777777" w:rsidR="00365477" w:rsidRPr="003E6E07" w:rsidRDefault="00365477" w:rsidP="00365477">
            <w:pPr>
              <w:pStyle w:val="TAL"/>
              <w:jc w:val="center"/>
              <w:rPr>
                <w:lang w:eastAsia="ja-JP"/>
              </w:rPr>
            </w:pPr>
            <w:r w:rsidRPr="003E6E07">
              <w:rPr>
                <w:lang w:eastAsia="ja-JP"/>
              </w:rPr>
              <w:t>5.12</w:t>
            </w:r>
          </w:p>
        </w:tc>
        <w:tc>
          <w:tcPr>
            <w:tcW w:w="1963" w:type="dxa"/>
            <w:vAlign w:val="center"/>
          </w:tcPr>
          <w:p w14:paraId="5E88B7BB" w14:textId="77777777" w:rsidR="00365477" w:rsidRPr="003E6E07" w:rsidRDefault="00365477" w:rsidP="00365477">
            <w:pPr>
              <w:pStyle w:val="TAL"/>
              <w:jc w:val="center"/>
              <w:rPr>
                <w:lang w:eastAsia="ja-JP"/>
              </w:rPr>
            </w:pPr>
          </w:p>
        </w:tc>
      </w:tr>
      <w:tr w:rsidR="00365477" w:rsidRPr="003E6E07" w14:paraId="01F3CB2A" w14:textId="77777777" w:rsidTr="00AB0EDD">
        <w:trPr>
          <w:jc w:val="center"/>
        </w:trPr>
        <w:tc>
          <w:tcPr>
            <w:tcW w:w="2809" w:type="dxa"/>
            <w:vAlign w:val="center"/>
          </w:tcPr>
          <w:p w14:paraId="3FA96066" w14:textId="77777777" w:rsidR="00365477" w:rsidRPr="003E6E07" w:rsidRDefault="00365477" w:rsidP="00365477">
            <w:pPr>
              <w:pStyle w:val="TAL"/>
              <w:rPr>
                <w:vertAlign w:val="superscript"/>
                <w:lang w:eastAsia="ja-JP"/>
              </w:rPr>
            </w:pPr>
            <w:r w:rsidRPr="003E6E07">
              <w:rPr>
                <w:lang w:eastAsia="ja-JP"/>
              </w:rPr>
              <w:t>T2</w:t>
            </w:r>
          </w:p>
        </w:tc>
        <w:tc>
          <w:tcPr>
            <w:tcW w:w="851" w:type="dxa"/>
            <w:vAlign w:val="center"/>
          </w:tcPr>
          <w:p w14:paraId="5FE3FA6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480B0B7A" w14:textId="4929BE89" w:rsidR="00365477" w:rsidRPr="003E6E07" w:rsidRDefault="00365477" w:rsidP="00365477">
            <w:pPr>
              <w:pStyle w:val="TAL"/>
              <w:jc w:val="center"/>
              <w:rPr>
                <w:lang w:eastAsia="ja-JP"/>
              </w:rPr>
            </w:pP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receiving</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reconfiguration</w:t>
            </w:r>
            <w:r w:rsidR="00AB0EDD" w:rsidRPr="003E6E07">
              <w:rPr>
                <w:lang w:eastAsia="ja-JP"/>
              </w:rPr>
              <w:t xml:space="preserve"> </w:t>
            </w:r>
            <w:r w:rsidRPr="003E6E07">
              <w:rPr>
                <w:lang w:eastAsia="ja-JP"/>
              </w:rPr>
              <w:t>setup</w:t>
            </w:r>
            <w:r w:rsidR="00AB0EDD" w:rsidRPr="003E6E07">
              <w:rPr>
                <w:lang w:eastAsia="ja-JP"/>
              </w:rPr>
              <w:t xml:space="preserve"> </w:t>
            </w:r>
            <w:r w:rsidRPr="003E6E07">
              <w:rPr>
                <w:lang w:eastAsia="ja-JP"/>
              </w:rPr>
              <w:t>complete</w:t>
            </w:r>
            <w:r w:rsidR="00AB0EDD" w:rsidRPr="003E6E07">
              <w:rPr>
                <w:lang w:eastAsia="ja-JP"/>
              </w:rPr>
              <w:t xml:space="preserve"> </w:t>
            </w:r>
            <w:r w:rsidRPr="003E6E07">
              <w:rPr>
                <w:lang w:eastAsia="ja-JP"/>
              </w:rPr>
              <w:t>from</w:t>
            </w:r>
            <w:r w:rsidR="00AB0EDD" w:rsidRPr="003E6E07">
              <w:rPr>
                <w:lang w:eastAsia="ja-JP"/>
              </w:rPr>
              <w:t xml:space="preserve"> </w:t>
            </w:r>
            <w:r w:rsidRPr="003E6E07">
              <w:rPr>
                <w:lang w:eastAsia="ja-JP"/>
              </w:rPr>
              <w:t>the</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or</w:t>
            </w:r>
            <w:r w:rsidR="00AB0EDD" w:rsidRPr="003E6E07">
              <w:rPr>
                <w:lang w:eastAsia="ja-JP"/>
              </w:rPr>
              <w:t xml:space="preserve"> </w:t>
            </w: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[2]</w:t>
            </w:r>
            <w:r w:rsidR="00AB0EDD" w:rsidRPr="003E6E07">
              <w:rPr>
                <w:lang w:eastAsia="ja-JP"/>
              </w:rPr>
              <w:t xml:space="preserve"> </w:t>
            </w:r>
            <w:r w:rsidRPr="003E6E07">
              <w:rPr>
                <w:lang w:eastAsia="ja-JP"/>
              </w:rPr>
              <w:t>sec</w:t>
            </w:r>
            <w:r w:rsidR="00AB0EDD" w:rsidRPr="003E6E07">
              <w:rPr>
                <w:lang w:eastAsia="ja-JP"/>
              </w:rPr>
              <w:t xml:space="preserve"> </w:t>
            </w:r>
            <w:r w:rsidRPr="003E6E07">
              <w:rPr>
                <w:lang w:eastAsia="ja-JP"/>
              </w:rPr>
              <w:t>if</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does</w:t>
            </w:r>
            <w:r w:rsidR="00AB0EDD" w:rsidRPr="003E6E07">
              <w:rPr>
                <w:lang w:eastAsia="ja-JP"/>
              </w:rPr>
              <w:t xml:space="preserve"> </w:t>
            </w:r>
            <w:r w:rsidRPr="003E6E07">
              <w:rPr>
                <w:lang w:eastAsia="ja-JP"/>
              </w:rPr>
              <w:t>not</w:t>
            </w:r>
            <w:r w:rsidR="00AB0EDD" w:rsidRPr="003E6E07">
              <w:rPr>
                <w:lang w:eastAsia="ja-JP"/>
              </w:rPr>
              <w:t xml:space="preserve"> </w:t>
            </w:r>
            <w:r w:rsidRPr="003E6E07">
              <w:rPr>
                <w:lang w:eastAsia="ja-JP"/>
              </w:rPr>
              <w:t>transmit</w:t>
            </w:r>
            <w:r w:rsidR="00AB0EDD" w:rsidRPr="003E6E07">
              <w:rPr>
                <w:lang w:eastAsia="ja-JP"/>
              </w:rPr>
              <w:t xml:space="preserve"> </w:t>
            </w:r>
            <w:r w:rsidRPr="003E6E07">
              <w:rPr>
                <w:i/>
                <w:lang w:eastAsia="ja-JP"/>
              </w:rPr>
              <w:t>SidelinkUEInformation</w:t>
            </w:r>
            <w:r w:rsidR="00AB0EDD" w:rsidRPr="003E6E07">
              <w:rPr>
                <w:lang w:eastAsia="ja-JP"/>
              </w:rPr>
              <w:t xml:space="preserve"> </w:t>
            </w:r>
            <w:r w:rsidRPr="003E6E07">
              <w:rPr>
                <w:lang w:eastAsia="ja-JP"/>
              </w:rPr>
              <w:t>during</w:t>
            </w:r>
            <w:r w:rsidR="00AB0EDD" w:rsidRPr="003E6E07">
              <w:rPr>
                <w:lang w:eastAsia="ja-JP"/>
              </w:rPr>
              <w:t xml:space="preserve"> </w:t>
            </w:r>
            <w:r w:rsidRPr="003E6E07">
              <w:rPr>
                <w:lang w:eastAsia="ja-JP"/>
              </w:rPr>
              <w:t>this</w:t>
            </w:r>
            <w:r w:rsidR="00AB0EDD" w:rsidRPr="003E6E07">
              <w:rPr>
                <w:lang w:eastAsia="ja-JP"/>
              </w:rPr>
              <w:t xml:space="preserve"> </w:t>
            </w:r>
            <w:r w:rsidRPr="003E6E07">
              <w:rPr>
                <w:lang w:eastAsia="ja-JP"/>
              </w:rPr>
              <w:t>period.</w:t>
            </w:r>
          </w:p>
        </w:tc>
        <w:tc>
          <w:tcPr>
            <w:tcW w:w="1963" w:type="dxa"/>
            <w:vAlign w:val="center"/>
          </w:tcPr>
          <w:p w14:paraId="6AC42607" w14:textId="77777777" w:rsidR="00365477" w:rsidRPr="003E6E07" w:rsidRDefault="00365477" w:rsidP="00365477">
            <w:pPr>
              <w:pStyle w:val="TAL"/>
              <w:jc w:val="center"/>
              <w:rPr>
                <w:lang w:eastAsia="ja-JP"/>
              </w:rPr>
            </w:pPr>
          </w:p>
        </w:tc>
      </w:tr>
      <w:tr w:rsidR="00365477" w:rsidRPr="003E6E07" w14:paraId="56F27649" w14:textId="77777777" w:rsidTr="00AB0EDD">
        <w:trPr>
          <w:jc w:val="center"/>
        </w:trPr>
        <w:tc>
          <w:tcPr>
            <w:tcW w:w="2809" w:type="dxa"/>
            <w:vAlign w:val="center"/>
          </w:tcPr>
          <w:p w14:paraId="00C5BE0A" w14:textId="77777777" w:rsidR="00365477" w:rsidRPr="003E6E07" w:rsidRDefault="00365477" w:rsidP="00365477">
            <w:pPr>
              <w:pStyle w:val="TAL"/>
              <w:rPr>
                <w:lang w:eastAsia="ja-JP"/>
              </w:rPr>
            </w:pPr>
            <w:r w:rsidRPr="003E6E07">
              <w:rPr>
                <w:lang w:eastAsia="ja-JP"/>
              </w:rPr>
              <w:t>T3</w:t>
            </w:r>
          </w:p>
        </w:tc>
        <w:tc>
          <w:tcPr>
            <w:tcW w:w="851" w:type="dxa"/>
            <w:vAlign w:val="center"/>
          </w:tcPr>
          <w:p w14:paraId="3D182674"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6288100B" w14:textId="77777777" w:rsidR="00365477" w:rsidRPr="003E6E07" w:rsidRDefault="00365477" w:rsidP="00365477">
            <w:pPr>
              <w:pStyle w:val="TAL"/>
              <w:jc w:val="center"/>
              <w:rPr>
                <w:lang w:eastAsia="ja-JP"/>
              </w:rPr>
            </w:pPr>
            <w:r w:rsidRPr="003E6E07">
              <w:rPr>
                <w:lang w:eastAsia="ja-JP"/>
              </w:rPr>
              <w:t>10.24</w:t>
            </w:r>
          </w:p>
        </w:tc>
        <w:tc>
          <w:tcPr>
            <w:tcW w:w="1963" w:type="dxa"/>
            <w:vAlign w:val="center"/>
          </w:tcPr>
          <w:p w14:paraId="18DC4FEA" w14:textId="77777777" w:rsidR="00365477" w:rsidRPr="003E6E07" w:rsidRDefault="00365477" w:rsidP="00365477">
            <w:pPr>
              <w:pStyle w:val="TAL"/>
              <w:jc w:val="center"/>
              <w:rPr>
                <w:lang w:eastAsia="ja-JP"/>
              </w:rPr>
            </w:pPr>
          </w:p>
        </w:tc>
      </w:tr>
    </w:tbl>
    <w:p w14:paraId="2EB0A3CA" w14:textId="77777777" w:rsidR="00365477" w:rsidRPr="003E6E07" w:rsidRDefault="00365477" w:rsidP="00365477"/>
    <w:p w14:paraId="49884AFB" w14:textId="0F32BB7B" w:rsidR="00365477" w:rsidRPr="003E6E07" w:rsidRDefault="00365477" w:rsidP="00365477">
      <w:pPr>
        <w:pStyle w:val="TH"/>
      </w:pPr>
      <w:r w:rsidRPr="003E6E07">
        <w:t>Table 7.5.3.3-2: ProSe Direct Discovery configuration for</w:t>
      </w:r>
      <w:r w:rsidR="00AB0EDD" w:rsidRPr="003E6E07">
        <w:br/>
      </w:r>
      <w:r w:rsidRPr="003E6E07">
        <w:rPr>
          <w:rFonts w:cs="v4.2.0"/>
        </w:rPr>
        <w:t>interruption due to ProSe Direct Discovery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2340"/>
        <w:gridCol w:w="2294"/>
        <w:gridCol w:w="1873"/>
      </w:tblGrid>
      <w:tr w:rsidR="00365477" w:rsidRPr="003E6E07" w14:paraId="37B86FCF" w14:textId="77777777" w:rsidTr="00AB0EDD">
        <w:trPr>
          <w:jc w:val="center"/>
        </w:trPr>
        <w:tc>
          <w:tcPr>
            <w:tcW w:w="2628" w:type="dxa"/>
            <w:vMerge w:val="restart"/>
            <w:vAlign w:val="center"/>
          </w:tcPr>
          <w:p w14:paraId="0CB16DC8" w14:textId="77777777" w:rsidR="00365477" w:rsidRPr="003E6E07" w:rsidRDefault="00365477" w:rsidP="00C579E1">
            <w:pPr>
              <w:pStyle w:val="TAH"/>
              <w:rPr>
                <w:rFonts w:cs="Arial"/>
                <w:lang w:eastAsia="ja-JP"/>
              </w:rPr>
            </w:pPr>
            <w:r w:rsidRPr="003E6E07">
              <w:rPr>
                <w:rFonts w:cs="Arial"/>
                <w:lang w:eastAsia="ja-JP"/>
              </w:rPr>
              <w:t>Parameter</w:t>
            </w:r>
          </w:p>
        </w:tc>
        <w:tc>
          <w:tcPr>
            <w:tcW w:w="720" w:type="dxa"/>
            <w:vMerge w:val="restart"/>
            <w:vAlign w:val="center"/>
          </w:tcPr>
          <w:p w14:paraId="0DCD4908" w14:textId="77777777" w:rsidR="00365477" w:rsidRPr="003E6E07" w:rsidRDefault="00365477" w:rsidP="00C579E1">
            <w:pPr>
              <w:pStyle w:val="TAH"/>
              <w:rPr>
                <w:rFonts w:cs="Arial"/>
                <w:lang w:eastAsia="ja-JP"/>
              </w:rPr>
            </w:pPr>
            <w:r w:rsidRPr="003E6E07">
              <w:rPr>
                <w:rFonts w:cs="Arial"/>
                <w:lang w:eastAsia="ja-JP"/>
              </w:rPr>
              <w:t>Unit</w:t>
            </w:r>
          </w:p>
        </w:tc>
        <w:tc>
          <w:tcPr>
            <w:tcW w:w="4634" w:type="dxa"/>
            <w:gridSpan w:val="2"/>
            <w:vAlign w:val="center"/>
          </w:tcPr>
          <w:p w14:paraId="1777744D" w14:textId="77777777" w:rsidR="00365477" w:rsidRPr="003E6E07" w:rsidRDefault="00365477" w:rsidP="00C579E1">
            <w:pPr>
              <w:pStyle w:val="TAH"/>
              <w:rPr>
                <w:rFonts w:cs="Arial"/>
                <w:lang w:eastAsia="ja-JP"/>
              </w:rPr>
            </w:pPr>
            <w:r w:rsidRPr="003E6E07">
              <w:rPr>
                <w:rFonts w:cs="Arial"/>
                <w:lang w:eastAsia="ja-JP"/>
              </w:rPr>
              <w:t>Value</w:t>
            </w:r>
          </w:p>
        </w:tc>
        <w:tc>
          <w:tcPr>
            <w:tcW w:w="1873" w:type="dxa"/>
            <w:vMerge w:val="restart"/>
            <w:vAlign w:val="center"/>
          </w:tcPr>
          <w:p w14:paraId="5CB570E2"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7900CEFF" w14:textId="77777777" w:rsidTr="00AB0EDD">
        <w:trPr>
          <w:jc w:val="center"/>
        </w:trPr>
        <w:tc>
          <w:tcPr>
            <w:tcW w:w="2628" w:type="dxa"/>
            <w:vMerge/>
            <w:vAlign w:val="center"/>
          </w:tcPr>
          <w:p w14:paraId="39A62CA5" w14:textId="77777777" w:rsidR="00365477" w:rsidRPr="003E6E07" w:rsidRDefault="00365477" w:rsidP="00C579E1">
            <w:pPr>
              <w:pStyle w:val="TAH"/>
              <w:rPr>
                <w:rFonts w:cs="Arial"/>
                <w:lang w:eastAsia="ja-JP"/>
              </w:rPr>
            </w:pPr>
          </w:p>
        </w:tc>
        <w:tc>
          <w:tcPr>
            <w:tcW w:w="720" w:type="dxa"/>
            <w:vMerge/>
            <w:vAlign w:val="center"/>
          </w:tcPr>
          <w:p w14:paraId="370B849E" w14:textId="77777777" w:rsidR="00365477" w:rsidRPr="003E6E07" w:rsidRDefault="00365477" w:rsidP="00C579E1">
            <w:pPr>
              <w:pStyle w:val="TAH"/>
              <w:rPr>
                <w:rFonts w:cs="Arial"/>
                <w:lang w:eastAsia="ja-JP"/>
              </w:rPr>
            </w:pPr>
          </w:p>
        </w:tc>
        <w:tc>
          <w:tcPr>
            <w:tcW w:w="2340" w:type="dxa"/>
            <w:vAlign w:val="center"/>
          </w:tcPr>
          <w:p w14:paraId="4FEB7099" w14:textId="725A1EF3"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294" w:type="dxa"/>
            <w:vAlign w:val="center"/>
          </w:tcPr>
          <w:p w14:paraId="164B7733" w14:textId="033DC14D"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873" w:type="dxa"/>
            <w:vMerge/>
            <w:vAlign w:val="center"/>
          </w:tcPr>
          <w:p w14:paraId="68289C4B" w14:textId="77777777" w:rsidR="00365477" w:rsidRPr="003E6E07" w:rsidRDefault="00365477" w:rsidP="00C579E1">
            <w:pPr>
              <w:pStyle w:val="TAH"/>
              <w:rPr>
                <w:rFonts w:cs="Arial"/>
                <w:lang w:eastAsia="ja-JP"/>
              </w:rPr>
            </w:pPr>
          </w:p>
        </w:tc>
      </w:tr>
      <w:tr w:rsidR="00365477" w:rsidRPr="003E6E07" w14:paraId="1C1896B4" w14:textId="77777777" w:rsidTr="00AB0EDD">
        <w:trPr>
          <w:jc w:val="center"/>
        </w:trPr>
        <w:tc>
          <w:tcPr>
            <w:tcW w:w="2628" w:type="dxa"/>
            <w:vAlign w:val="center"/>
          </w:tcPr>
          <w:p w14:paraId="2F12001A" w14:textId="32D56DD2"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20" w:type="dxa"/>
            <w:vAlign w:val="center"/>
          </w:tcPr>
          <w:p w14:paraId="609ABBD6" w14:textId="77777777" w:rsidR="00365477" w:rsidRPr="003E6E07" w:rsidRDefault="00365477" w:rsidP="00C579E1">
            <w:pPr>
              <w:pStyle w:val="TAC"/>
              <w:rPr>
                <w:rFonts w:cs="Arial"/>
                <w:lang w:eastAsia="ja-JP"/>
              </w:rPr>
            </w:pPr>
          </w:p>
        </w:tc>
        <w:tc>
          <w:tcPr>
            <w:tcW w:w="4634" w:type="dxa"/>
            <w:gridSpan w:val="2"/>
            <w:vAlign w:val="center"/>
          </w:tcPr>
          <w:p w14:paraId="2B24EB24" w14:textId="77777777" w:rsidR="00365477" w:rsidRPr="003E6E07" w:rsidRDefault="00365477" w:rsidP="00C579E1">
            <w:pPr>
              <w:pStyle w:val="TAC"/>
              <w:rPr>
                <w:rFonts w:cs="Arial"/>
                <w:lang w:eastAsia="ja-JP"/>
              </w:rPr>
            </w:pPr>
            <w:r w:rsidRPr="003E6E07">
              <w:rPr>
                <w:rFonts w:cs="Arial"/>
                <w:lang w:eastAsia="ja-JP"/>
              </w:rPr>
              <w:t>1</w:t>
            </w:r>
          </w:p>
        </w:tc>
        <w:tc>
          <w:tcPr>
            <w:tcW w:w="1873" w:type="dxa"/>
            <w:vAlign w:val="center"/>
          </w:tcPr>
          <w:p w14:paraId="425D9B38" w14:textId="0892E8F6" w:rsidR="00365477" w:rsidRPr="003E6E07" w:rsidRDefault="00365477" w:rsidP="00C579E1">
            <w:pPr>
              <w:pStyle w:val="TAC"/>
              <w:rPr>
                <w:rFonts w:cs="Arial"/>
                <w:lang w:eastAsia="ja-JP"/>
              </w:rPr>
            </w:pPr>
            <w:r w:rsidRPr="003E6E07">
              <w:rPr>
                <w:rFonts w:cs="Arial"/>
                <w:bCs/>
                <w:lang w:eastAsia="ja-JP"/>
              </w:rPr>
              <w:t>UL</w:t>
            </w:r>
            <w:r w:rsidR="00AB0EDD" w:rsidRPr="003E6E07">
              <w:rPr>
                <w:rFonts w:cs="Arial"/>
                <w:bCs/>
                <w:lang w:eastAsia="ja-JP"/>
              </w:rPr>
              <w:t xml:space="preserve"> </w:t>
            </w:r>
            <w:r w:rsidRPr="003E6E07">
              <w:rPr>
                <w:rFonts w:cs="Arial"/>
                <w:bCs/>
                <w:lang w:eastAsia="ja-JP"/>
              </w:rPr>
              <w:t>carrier</w:t>
            </w:r>
            <w:r w:rsidR="00AB0EDD" w:rsidRPr="003E6E07">
              <w:rPr>
                <w:rFonts w:cs="Arial"/>
                <w:bCs/>
                <w:lang w:eastAsia="ja-JP"/>
              </w:rPr>
              <w:t xml:space="preserve"> </w:t>
            </w:r>
            <w:r w:rsidRPr="003E6E07">
              <w:rPr>
                <w:rFonts w:cs="Arial"/>
                <w:bCs/>
                <w:lang w:eastAsia="ja-JP"/>
              </w:rPr>
              <w:t>frequency</w:t>
            </w:r>
          </w:p>
        </w:tc>
      </w:tr>
      <w:tr w:rsidR="00365477" w:rsidRPr="003E6E07" w14:paraId="37753E81" w14:textId="77777777" w:rsidTr="00AB0EDD">
        <w:trPr>
          <w:jc w:val="center"/>
        </w:trPr>
        <w:tc>
          <w:tcPr>
            <w:tcW w:w="2628" w:type="dxa"/>
            <w:vAlign w:val="center"/>
          </w:tcPr>
          <w:p w14:paraId="765A2552" w14:textId="556D212F"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(BW</w:t>
            </w:r>
            <w:r w:rsidRPr="003E6E07">
              <w:rPr>
                <w:rFonts w:cs="Arial"/>
                <w:vertAlign w:val="subscript"/>
                <w:lang w:eastAsia="ja-JP"/>
              </w:rPr>
              <w:t>channel</w:t>
            </w:r>
            <w:r w:rsidRPr="003E6E07">
              <w:rPr>
                <w:rFonts w:cs="Arial"/>
                <w:lang w:eastAsia="ja-JP"/>
              </w:rPr>
              <w:t>)</w:t>
            </w:r>
          </w:p>
        </w:tc>
        <w:tc>
          <w:tcPr>
            <w:tcW w:w="720" w:type="dxa"/>
            <w:vAlign w:val="center"/>
          </w:tcPr>
          <w:p w14:paraId="7B56A1E3" w14:textId="77777777" w:rsidR="00365477" w:rsidRPr="003E6E07" w:rsidRDefault="00365477" w:rsidP="00C579E1">
            <w:pPr>
              <w:pStyle w:val="TAC"/>
              <w:rPr>
                <w:rFonts w:cs="Arial"/>
                <w:lang w:eastAsia="ja-JP"/>
              </w:rPr>
            </w:pPr>
            <w:r w:rsidRPr="003E6E07">
              <w:rPr>
                <w:rFonts w:cs="Arial"/>
                <w:lang w:eastAsia="ja-JP"/>
              </w:rPr>
              <w:t>MHz</w:t>
            </w:r>
          </w:p>
        </w:tc>
        <w:tc>
          <w:tcPr>
            <w:tcW w:w="4634" w:type="dxa"/>
            <w:gridSpan w:val="2"/>
            <w:vAlign w:val="center"/>
          </w:tcPr>
          <w:p w14:paraId="458D7F45" w14:textId="77777777" w:rsidR="00365477" w:rsidRPr="003E6E07" w:rsidRDefault="00365477" w:rsidP="00C579E1">
            <w:pPr>
              <w:pStyle w:val="TAC"/>
              <w:rPr>
                <w:rFonts w:cs="Arial"/>
                <w:lang w:eastAsia="ja-JP"/>
              </w:rPr>
            </w:pPr>
            <w:r w:rsidRPr="003E6E07">
              <w:rPr>
                <w:rFonts w:cs="Arial"/>
                <w:lang w:eastAsia="ja-JP"/>
              </w:rPr>
              <w:t>5</w:t>
            </w:r>
          </w:p>
        </w:tc>
        <w:tc>
          <w:tcPr>
            <w:tcW w:w="1873" w:type="dxa"/>
            <w:vAlign w:val="center"/>
          </w:tcPr>
          <w:p w14:paraId="60585301" w14:textId="77777777" w:rsidR="00365477" w:rsidRPr="003E6E07" w:rsidRDefault="00365477" w:rsidP="00C579E1">
            <w:pPr>
              <w:pStyle w:val="TAC"/>
              <w:rPr>
                <w:rFonts w:cs="Arial"/>
                <w:lang w:eastAsia="ja-JP"/>
              </w:rPr>
            </w:pPr>
          </w:p>
        </w:tc>
      </w:tr>
      <w:tr w:rsidR="00365477" w:rsidRPr="003E6E07" w14:paraId="1C01E125" w14:textId="77777777" w:rsidTr="00AB0EDD">
        <w:trPr>
          <w:jc w:val="center"/>
        </w:trPr>
        <w:tc>
          <w:tcPr>
            <w:tcW w:w="2628" w:type="dxa"/>
          </w:tcPr>
          <w:p w14:paraId="27EBBF58" w14:textId="552D3D1D" w:rsidR="00365477" w:rsidRPr="003E6E07" w:rsidRDefault="00365477" w:rsidP="00C579E1">
            <w:pPr>
              <w:pStyle w:val="TAL"/>
              <w:rPr>
                <w:rFonts w:cs="Arial"/>
                <w:lang w:eastAsia="ja-JP"/>
              </w:rPr>
            </w:pP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resource</w:t>
            </w:r>
            <w:r w:rsidR="00AB0EDD" w:rsidRPr="003E6E07">
              <w:rPr>
                <w:rFonts w:cs="Arial"/>
                <w:lang w:eastAsia="ja-JP"/>
              </w:rPr>
              <w:t xml:space="preserve"> </w:t>
            </w:r>
            <w:r w:rsidRPr="003E6E07">
              <w:rPr>
                <w:rFonts w:cs="Arial"/>
                <w:lang w:eastAsia="ja-JP"/>
              </w:rPr>
              <w:t>pool</w:t>
            </w:r>
            <w:r w:rsidR="00AB0EDD" w:rsidRPr="003E6E07">
              <w:rPr>
                <w:rFonts w:cs="Arial"/>
                <w:lang w:eastAsia="ja-JP"/>
              </w:rPr>
              <w:t xml:space="preserve"> </w:t>
            </w:r>
            <w:r w:rsidRPr="003E6E07">
              <w:rPr>
                <w:rFonts w:cs="Arial"/>
                <w:lang w:eastAsia="ja-JP"/>
              </w:rPr>
              <w:t>configuration</w:t>
            </w:r>
          </w:p>
        </w:tc>
        <w:tc>
          <w:tcPr>
            <w:tcW w:w="720" w:type="dxa"/>
          </w:tcPr>
          <w:p w14:paraId="1A185CB3" w14:textId="483FF8F1" w:rsidR="00365477" w:rsidRPr="003E6E07" w:rsidRDefault="00AB0EDD" w:rsidP="00C579E1">
            <w:pPr>
              <w:pStyle w:val="TAC"/>
              <w:rPr>
                <w:rFonts w:cs="Arial"/>
                <w:lang w:eastAsia="ja-JP"/>
              </w:rPr>
            </w:pPr>
            <w:r w:rsidRPr="003E6E07">
              <w:rPr>
                <w:rFonts w:cs="Arial"/>
                <w:lang w:eastAsia="ja-JP"/>
              </w:rPr>
              <w:t xml:space="preserve"> </w:t>
            </w:r>
          </w:p>
        </w:tc>
        <w:tc>
          <w:tcPr>
            <w:tcW w:w="2340" w:type="dxa"/>
          </w:tcPr>
          <w:p w14:paraId="33A90EAD" w14:textId="0269719D"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H.6.1.1-1</w:t>
            </w:r>
          </w:p>
          <w:p w14:paraId="77A4DFE8" w14:textId="641F1E22"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294" w:type="dxa"/>
          </w:tcPr>
          <w:p w14:paraId="0B2EB80D" w14:textId="4A773DCE"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H.6.1.1-2</w:t>
            </w:r>
          </w:p>
          <w:p w14:paraId="1A578C70" w14:textId="7A6AD6BB"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#2)</w:t>
            </w:r>
          </w:p>
        </w:tc>
        <w:tc>
          <w:tcPr>
            <w:tcW w:w="1873" w:type="dxa"/>
          </w:tcPr>
          <w:p w14:paraId="2BB363A1" w14:textId="2D871F2A"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360695F1" w14:textId="77777777" w:rsidTr="00AB0EDD">
        <w:trPr>
          <w:jc w:val="center"/>
        </w:trPr>
        <w:tc>
          <w:tcPr>
            <w:tcW w:w="2628" w:type="dxa"/>
            <w:vAlign w:val="center"/>
          </w:tcPr>
          <w:p w14:paraId="0F271120" w14:textId="58BBD444"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Sidelink</w:t>
            </w:r>
            <w:r w:rsidR="00AB0EDD" w:rsidRPr="003E6E07">
              <w:rPr>
                <w:rFonts w:cs="Arial"/>
                <w:lang w:eastAsia="ja-JP"/>
              </w:rPr>
              <w:t xml:space="preserve"> </w:t>
            </w:r>
            <w:r w:rsidRPr="003E6E07">
              <w:rPr>
                <w:rFonts w:cs="Arial"/>
                <w:lang w:eastAsia="ja-JP"/>
              </w:rPr>
              <w:t>UEs</w:t>
            </w:r>
            <w:r w:rsidR="00AB0EDD" w:rsidRPr="003E6E07">
              <w:rPr>
                <w:rFonts w:cs="Arial"/>
                <w:lang w:eastAsia="ja-JP"/>
              </w:rPr>
              <w:t xml:space="preserve"> </w:t>
            </w:r>
            <w:r w:rsidRPr="003E6E07">
              <w:rPr>
                <w:rFonts w:cs="Arial"/>
                <w:lang w:eastAsia="ja-JP"/>
              </w:rPr>
              <w:t>Configuration</w:t>
            </w:r>
          </w:p>
        </w:tc>
        <w:tc>
          <w:tcPr>
            <w:tcW w:w="720" w:type="dxa"/>
            <w:vAlign w:val="center"/>
          </w:tcPr>
          <w:p w14:paraId="68C8B371" w14:textId="77777777" w:rsidR="00365477" w:rsidRPr="003E6E07" w:rsidRDefault="00365477" w:rsidP="00C579E1">
            <w:pPr>
              <w:pStyle w:val="TAC"/>
              <w:rPr>
                <w:rFonts w:cs="Arial"/>
                <w:lang w:eastAsia="ja-JP"/>
              </w:rPr>
            </w:pPr>
          </w:p>
        </w:tc>
        <w:tc>
          <w:tcPr>
            <w:tcW w:w="2340" w:type="dxa"/>
            <w:vAlign w:val="center"/>
          </w:tcPr>
          <w:p w14:paraId="7698E671" w14:textId="63A8BD42" w:rsidR="00365477" w:rsidRPr="003E6E07" w:rsidRDefault="00365477" w:rsidP="00C579E1">
            <w:pPr>
              <w:pStyle w:val="TAC"/>
              <w:rPr>
                <w:rFonts w:cs="Arial"/>
                <w:lang w:eastAsia="ja-JP"/>
              </w:rPr>
            </w:pPr>
            <w:r w:rsidRPr="003E6E07">
              <w:rPr>
                <w:rFonts w:cs="Arial"/>
                <w:lang w:eastAsia="ja-JP"/>
              </w:rPr>
              <w:t>PDP.1.FDD</w:t>
            </w:r>
            <w:r w:rsidR="00AB0EDD" w:rsidRPr="003E6E07">
              <w:rPr>
                <w:rFonts w:cs="Arial"/>
                <w:lang w:eastAsia="ja-JP"/>
              </w:rPr>
              <w:t xml:space="preserve"> </w:t>
            </w:r>
          </w:p>
          <w:p w14:paraId="62CD6892" w14:textId="72A02C5F"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2294" w:type="dxa"/>
            <w:vAlign w:val="center"/>
          </w:tcPr>
          <w:p w14:paraId="7D319C0D" w14:textId="0FE67C41" w:rsidR="00365477" w:rsidRPr="003E6E07" w:rsidRDefault="00365477" w:rsidP="00C579E1">
            <w:pPr>
              <w:pStyle w:val="TAC"/>
              <w:rPr>
                <w:rFonts w:cs="Arial"/>
                <w:lang w:eastAsia="ja-JP"/>
              </w:rPr>
            </w:pPr>
            <w:r w:rsidRPr="003E6E07">
              <w:rPr>
                <w:rFonts w:cs="Arial"/>
                <w:lang w:eastAsia="ja-JP"/>
              </w:rPr>
              <w:t>PDP.2.FDD</w:t>
            </w:r>
            <w:r w:rsidR="00AB0EDD" w:rsidRPr="003E6E07">
              <w:rPr>
                <w:rFonts w:cs="Arial"/>
                <w:lang w:eastAsia="ja-JP"/>
              </w:rPr>
              <w:t xml:space="preserve"> </w:t>
            </w:r>
          </w:p>
          <w:p w14:paraId="733C97F4" w14:textId="1F3C6ECC"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1873" w:type="dxa"/>
            <w:vAlign w:val="center"/>
          </w:tcPr>
          <w:p w14:paraId="769E67F2" w14:textId="20EF27DA" w:rsidR="00365477" w:rsidRPr="003E6E07" w:rsidRDefault="00365477" w:rsidP="00C579E1">
            <w:pPr>
              <w:pStyle w:val="TAC"/>
              <w:rPr>
                <w:rFonts w:cs="Arial"/>
                <w:lang w:eastAsia="ja-JP"/>
              </w:rPr>
            </w:pPr>
            <w:r w:rsidRPr="003E6E07">
              <w:rPr>
                <w:rFonts w:cs="Arial"/>
                <w:lang w:eastAsia="ja-JP"/>
              </w:rPr>
              <w:t>Transmitting</w:t>
            </w:r>
            <w:r w:rsidR="00AB0EDD" w:rsidRPr="003E6E07">
              <w:rPr>
                <w:rFonts w:cs="Arial"/>
                <w:lang w:eastAsia="ja-JP"/>
              </w:rPr>
              <w:t xml:space="preserve"> </w:t>
            </w: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SLSS</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2)</w:t>
            </w:r>
          </w:p>
        </w:tc>
      </w:tr>
    </w:tbl>
    <w:p w14:paraId="35B30F1A" w14:textId="77777777" w:rsidR="00365477" w:rsidRPr="003E6E07" w:rsidRDefault="00365477" w:rsidP="00365477"/>
    <w:p w14:paraId="3157160A" w14:textId="77777777" w:rsidR="00365477" w:rsidRPr="003E6E07" w:rsidRDefault="00365477" w:rsidP="00365477">
      <w:pPr>
        <w:pStyle w:val="TH"/>
      </w:pPr>
      <w:r w:rsidRPr="003E6E07">
        <w:lastRenderedPageBreak/>
        <w:t xml:space="preserve">Table 7.5.3.3-3: Cell specific test parameters for </w:t>
      </w:r>
      <w:r w:rsidRPr="003E6E07">
        <w:rPr>
          <w:rFonts w:cs="v4.2.0"/>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00829143" w14:textId="77777777" w:rsidTr="00AB0EDD">
        <w:trPr>
          <w:cantSplit/>
          <w:jc w:val="center"/>
        </w:trPr>
        <w:tc>
          <w:tcPr>
            <w:tcW w:w="3970" w:type="dxa"/>
            <w:gridSpan w:val="2"/>
            <w:vMerge w:val="restart"/>
            <w:tcBorders>
              <w:top w:val="single" w:sz="4" w:space="0" w:color="auto"/>
              <w:left w:val="single" w:sz="4" w:space="0" w:color="auto"/>
            </w:tcBorders>
            <w:vAlign w:val="center"/>
          </w:tcPr>
          <w:p w14:paraId="74F53CF2" w14:textId="77777777" w:rsidR="00365477" w:rsidRPr="003E6E07" w:rsidRDefault="00365477" w:rsidP="00C579E1">
            <w:pPr>
              <w:pStyle w:val="TAH"/>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7F2FFC68" w14:textId="77777777" w:rsidR="00365477" w:rsidRPr="003E6E07" w:rsidRDefault="00365477" w:rsidP="00C579E1">
            <w:pPr>
              <w:pStyle w:val="TAH"/>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6EF32295" w14:textId="3ED532BD" w:rsidR="00365477" w:rsidRPr="003E6E07" w:rsidRDefault="00365477" w:rsidP="00C579E1">
            <w:pPr>
              <w:pStyle w:val="TAH"/>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62BC7197" w14:textId="77777777" w:rsidTr="00AB0EDD">
        <w:trPr>
          <w:cantSplit/>
          <w:jc w:val="center"/>
        </w:trPr>
        <w:tc>
          <w:tcPr>
            <w:tcW w:w="3970" w:type="dxa"/>
            <w:gridSpan w:val="2"/>
            <w:vMerge/>
            <w:tcBorders>
              <w:left w:val="single" w:sz="4" w:space="0" w:color="auto"/>
              <w:bottom w:val="single" w:sz="4" w:space="0" w:color="auto"/>
            </w:tcBorders>
            <w:vAlign w:val="center"/>
          </w:tcPr>
          <w:p w14:paraId="2C0B76CE" w14:textId="77777777" w:rsidR="00365477" w:rsidRPr="003E6E07" w:rsidRDefault="00365477" w:rsidP="00C579E1">
            <w:pPr>
              <w:pStyle w:val="TAH"/>
              <w:rPr>
                <w:rFonts w:cs="Arial"/>
                <w:lang w:eastAsia="ja-JP"/>
              </w:rPr>
            </w:pPr>
          </w:p>
        </w:tc>
        <w:tc>
          <w:tcPr>
            <w:tcW w:w="1710" w:type="dxa"/>
            <w:vMerge/>
            <w:tcBorders>
              <w:bottom w:val="single" w:sz="4" w:space="0" w:color="auto"/>
            </w:tcBorders>
            <w:vAlign w:val="center"/>
          </w:tcPr>
          <w:p w14:paraId="4ED990E8" w14:textId="77777777" w:rsidR="00365477" w:rsidRPr="003E6E07" w:rsidRDefault="00365477" w:rsidP="00C579E1">
            <w:pPr>
              <w:pStyle w:val="TAH"/>
              <w:rPr>
                <w:rFonts w:cs="Arial"/>
                <w:lang w:eastAsia="ja-JP"/>
              </w:rPr>
            </w:pPr>
          </w:p>
        </w:tc>
        <w:tc>
          <w:tcPr>
            <w:tcW w:w="1260" w:type="dxa"/>
            <w:tcBorders>
              <w:bottom w:val="single" w:sz="4" w:space="0" w:color="auto"/>
            </w:tcBorders>
            <w:vAlign w:val="center"/>
          </w:tcPr>
          <w:p w14:paraId="0B98F1FC" w14:textId="77777777" w:rsidR="00365477" w:rsidRPr="003E6E07" w:rsidRDefault="00365477" w:rsidP="00C579E1">
            <w:pPr>
              <w:pStyle w:val="TAH"/>
              <w:rPr>
                <w:rFonts w:cs="Arial"/>
                <w:lang w:eastAsia="ja-JP"/>
              </w:rPr>
            </w:pPr>
            <w:r w:rsidRPr="003E6E07">
              <w:rPr>
                <w:rFonts w:cs="Arial"/>
                <w:lang w:eastAsia="ja-JP"/>
              </w:rPr>
              <w:t>T1</w:t>
            </w:r>
          </w:p>
        </w:tc>
        <w:tc>
          <w:tcPr>
            <w:tcW w:w="1260" w:type="dxa"/>
            <w:tcBorders>
              <w:bottom w:val="single" w:sz="4" w:space="0" w:color="auto"/>
            </w:tcBorders>
            <w:vAlign w:val="center"/>
          </w:tcPr>
          <w:p w14:paraId="0587F651" w14:textId="77777777" w:rsidR="00365477" w:rsidRPr="003E6E07" w:rsidRDefault="00365477" w:rsidP="00C579E1">
            <w:pPr>
              <w:pStyle w:val="TAH"/>
              <w:rPr>
                <w:rFonts w:cs="Arial"/>
                <w:lang w:eastAsia="ja-JP"/>
              </w:rPr>
            </w:pPr>
            <w:r w:rsidRPr="003E6E07">
              <w:rPr>
                <w:rFonts w:cs="Arial"/>
                <w:lang w:eastAsia="ja-JP"/>
              </w:rPr>
              <w:t>T2</w:t>
            </w:r>
          </w:p>
        </w:tc>
        <w:tc>
          <w:tcPr>
            <w:tcW w:w="1260" w:type="dxa"/>
            <w:tcBorders>
              <w:bottom w:val="single" w:sz="4" w:space="0" w:color="auto"/>
            </w:tcBorders>
            <w:vAlign w:val="center"/>
          </w:tcPr>
          <w:p w14:paraId="4C012385" w14:textId="77777777" w:rsidR="00365477" w:rsidRPr="003E6E07" w:rsidRDefault="00365477" w:rsidP="00C579E1">
            <w:pPr>
              <w:pStyle w:val="TAH"/>
              <w:rPr>
                <w:rFonts w:cs="Arial"/>
                <w:lang w:eastAsia="ja-JP"/>
              </w:rPr>
            </w:pPr>
            <w:r w:rsidRPr="003E6E07">
              <w:rPr>
                <w:rFonts w:cs="Arial"/>
                <w:lang w:eastAsia="ja-JP"/>
              </w:rPr>
              <w:t>T3</w:t>
            </w:r>
          </w:p>
        </w:tc>
      </w:tr>
      <w:tr w:rsidR="00365477" w:rsidRPr="003E6E07" w14:paraId="1CA8F091" w14:textId="77777777" w:rsidTr="00AB0EDD">
        <w:trPr>
          <w:cantSplit/>
          <w:jc w:val="center"/>
        </w:trPr>
        <w:tc>
          <w:tcPr>
            <w:tcW w:w="3970" w:type="dxa"/>
            <w:gridSpan w:val="2"/>
            <w:tcBorders>
              <w:left w:val="single" w:sz="4" w:space="0" w:color="auto"/>
              <w:bottom w:val="single" w:sz="4" w:space="0" w:color="auto"/>
            </w:tcBorders>
            <w:vAlign w:val="center"/>
          </w:tcPr>
          <w:p w14:paraId="725EAA9C" w14:textId="314ADB09"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34C40D12"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603642AE" w14:textId="77777777" w:rsidR="00365477" w:rsidRPr="003E6E07" w:rsidRDefault="00365477" w:rsidP="00C579E1">
            <w:pPr>
              <w:pStyle w:val="TAC"/>
              <w:rPr>
                <w:rFonts w:cs="Arial"/>
                <w:lang w:eastAsia="ja-JP"/>
              </w:rPr>
            </w:pPr>
            <w:r w:rsidRPr="003E6E07">
              <w:rPr>
                <w:rFonts w:cs="Arial"/>
                <w:bCs/>
                <w:lang w:eastAsia="ja-JP"/>
              </w:rPr>
              <w:t>1</w:t>
            </w:r>
          </w:p>
        </w:tc>
      </w:tr>
      <w:tr w:rsidR="00365477" w:rsidRPr="003E6E07" w14:paraId="651A032C" w14:textId="77777777" w:rsidTr="00AB0EDD">
        <w:trPr>
          <w:cantSplit/>
          <w:jc w:val="center"/>
        </w:trPr>
        <w:tc>
          <w:tcPr>
            <w:tcW w:w="3970" w:type="dxa"/>
            <w:gridSpan w:val="2"/>
            <w:tcBorders>
              <w:left w:val="single" w:sz="4" w:space="0" w:color="auto"/>
              <w:bottom w:val="single" w:sz="4" w:space="0" w:color="auto"/>
            </w:tcBorders>
            <w:vAlign w:val="center"/>
          </w:tcPr>
          <w:p w14:paraId="1821BEF9" w14:textId="77777777" w:rsidR="00365477" w:rsidRPr="003E6E07" w:rsidRDefault="00365477" w:rsidP="00C579E1">
            <w:pPr>
              <w:pStyle w:val="TAL"/>
              <w:rPr>
                <w:rFonts w:cs="Arial"/>
                <w:lang w:eastAsia="ja-JP"/>
              </w:rPr>
            </w:pPr>
            <w:r w:rsidRPr="003E6E07">
              <w:rPr>
                <w:rFonts w:cs="Arial"/>
                <w:lang w:eastAsia="ja-JP"/>
              </w:rPr>
              <w:t>BW</w:t>
            </w:r>
            <w:r w:rsidRPr="003E6E07">
              <w:rPr>
                <w:rFonts w:cs="Arial"/>
                <w:vertAlign w:val="subscript"/>
                <w:lang w:eastAsia="ja-JP"/>
              </w:rPr>
              <w:t>channel</w:t>
            </w:r>
          </w:p>
        </w:tc>
        <w:tc>
          <w:tcPr>
            <w:tcW w:w="1710" w:type="dxa"/>
            <w:tcBorders>
              <w:bottom w:val="single" w:sz="4" w:space="0" w:color="auto"/>
            </w:tcBorders>
            <w:vAlign w:val="center"/>
          </w:tcPr>
          <w:p w14:paraId="61A81731" w14:textId="77777777" w:rsidR="00365477" w:rsidRPr="003E6E07" w:rsidRDefault="00365477" w:rsidP="00C579E1">
            <w:pPr>
              <w:pStyle w:val="TAC"/>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088EB09C" w14:textId="77777777" w:rsidR="00365477" w:rsidRPr="003E6E07" w:rsidRDefault="00365477" w:rsidP="00C579E1">
            <w:pPr>
              <w:pStyle w:val="TAC"/>
              <w:rPr>
                <w:rFonts w:cs="Arial"/>
                <w:lang w:eastAsia="ja-JP"/>
              </w:rPr>
            </w:pPr>
            <w:r w:rsidRPr="003E6E07">
              <w:rPr>
                <w:rFonts w:cs="Arial"/>
                <w:bCs/>
                <w:lang w:eastAsia="ja-JP"/>
              </w:rPr>
              <w:t>5</w:t>
            </w:r>
          </w:p>
        </w:tc>
      </w:tr>
      <w:tr w:rsidR="00365477" w:rsidRPr="003E6E07" w14:paraId="5C204E66" w14:textId="77777777" w:rsidTr="00AB0EDD">
        <w:trPr>
          <w:cantSplit/>
          <w:jc w:val="center"/>
        </w:trPr>
        <w:tc>
          <w:tcPr>
            <w:tcW w:w="3970" w:type="dxa"/>
            <w:gridSpan w:val="2"/>
            <w:tcBorders>
              <w:left w:val="single" w:sz="4" w:space="0" w:color="auto"/>
              <w:bottom w:val="single" w:sz="4" w:space="0" w:color="auto"/>
            </w:tcBorders>
            <w:vAlign w:val="center"/>
          </w:tcPr>
          <w:p w14:paraId="31F89929" w14:textId="6BAA7316" w:rsidR="00365477" w:rsidRPr="003E6E07" w:rsidRDefault="00365477" w:rsidP="00C579E1">
            <w:pPr>
              <w:pStyle w:val="TAL"/>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29187C2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2B5EEDB5" w14:textId="77777777" w:rsidR="00365477" w:rsidRPr="003E6E07" w:rsidRDefault="00365477" w:rsidP="00C579E1">
            <w:pPr>
              <w:pStyle w:val="TAC"/>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73D20BEC" w14:textId="77777777" w:rsidR="00365477" w:rsidRPr="003E6E07" w:rsidRDefault="00365477" w:rsidP="00C579E1">
            <w:pPr>
              <w:pStyle w:val="TAC"/>
              <w:rPr>
                <w:rFonts w:cs="Arial"/>
                <w:bCs/>
                <w:lang w:eastAsia="ja-JP"/>
              </w:rPr>
            </w:pPr>
            <w:r w:rsidRPr="003E6E07">
              <w:rPr>
                <w:rFonts w:cs="Arial"/>
                <w:bCs/>
                <w:lang w:eastAsia="ja-JP"/>
              </w:rPr>
              <w:t>CONNECTED</w:t>
            </w:r>
          </w:p>
        </w:tc>
      </w:tr>
      <w:tr w:rsidR="00365477" w:rsidRPr="003E6E07" w14:paraId="01DBC0B4" w14:textId="77777777" w:rsidTr="00AB0EDD">
        <w:trPr>
          <w:cantSplit/>
          <w:jc w:val="center"/>
        </w:trPr>
        <w:tc>
          <w:tcPr>
            <w:tcW w:w="1985" w:type="dxa"/>
            <w:vMerge w:val="restart"/>
            <w:tcBorders>
              <w:left w:val="single" w:sz="4" w:space="0" w:color="auto"/>
            </w:tcBorders>
            <w:vAlign w:val="center"/>
          </w:tcPr>
          <w:p w14:paraId="5E6C8E06" w14:textId="03C4A7CD" w:rsidR="00365477" w:rsidRPr="003E6E07" w:rsidRDefault="00365477" w:rsidP="00C579E1">
            <w:pPr>
              <w:pStyle w:val="TAL"/>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05915666" w14:textId="77777777" w:rsidR="00365477" w:rsidRPr="003E6E07" w:rsidRDefault="00365477" w:rsidP="00C579E1">
            <w:pPr>
              <w:pStyle w:val="TAL"/>
              <w:rPr>
                <w:rFonts w:cs="Arial"/>
                <w:lang w:eastAsia="ja-JP"/>
              </w:rPr>
            </w:pPr>
            <w:r w:rsidRPr="003E6E07">
              <w:rPr>
                <w:rFonts w:cs="Arial"/>
                <w:lang w:eastAsia="ja-JP"/>
              </w:rPr>
              <w:t>defaultPagingCycle</w:t>
            </w:r>
          </w:p>
        </w:tc>
        <w:tc>
          <w:tcPr>
            <w:tcW w:w="1710" w:type="dxa"/>
            <w:tcBorders>
              <w:bottom w:val="single" w:sz="4" w:space="0" w:color="auto"/>
            </w:tcBorders>
            <w:vAlign w:val="center"/>
          </w:tcPr>
          <w:p w14:paraId="33AC2ED8"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6F8DD940" w14:textId="77777777" w:rsidR="00365477" w:rsidRPr="003E6E07" w:rsidRDefault="00365477" w:rsidP="00C579E1">
            <w:pPr>
              <w:pStyle w:val="TAC"/>
              <w:rPr>
                <w:rFonts w:cs="Arial"/>
                <w:bCs/>
                <w:lang w:eastAsia="ja-JP"/>
              </w:rPr>
            </w:pPr>
            <w:r w:rsidRPr="003E6E07">
              <w:rPr>
                <w:rFonts w:cs="Arial"/>
                <w:lang w:eastAsia="ja-JP"/>
              </w:rPr>
              <w:t>rf256</w:t>
            </w:r>
          </w:p>
        </w:tc>
        <w:tc>
          <w:tcPr>
            <w:tcW w:w="2520" w:type="dxa"/>
            <w:gridSpan w:val="2"/>
            <w:vMerge w:val="restart"/>
            <w:vAlign w:val="center"/>
          </w:tcPr>
          <w:p w14:paraId="2FD462B7" w14:textId="77777777" w:rsidR="00365477" w:rsidRPr="003E6E07" w:rsidRDefault="00365477" w:rsidP="00C579E1">
            <w:pPr>
              <w:pStyle w:val="TAC"/>
              <w:rPr>
                <w:rFonts w:cs="Arial"/>
                <w:bCs/>
                <w:lang w:eastAsia="ja-JP"/>
              </w:rPr>
            </w:pPr>
            <w:r w:rsidRPr="003E6E07">
              <w:rPr>
                <w:rFonts w:cs="Arial"/>
                <w:bCs/>
                <w:lang w:eastAsia="ja-JP"/>
              </w:rPr>
              <w:t>N/A</w:t>
            </w:r>
          </w:p>
        </w:tc>
      </w:tr>
      <w:tr w:rsidR="00365477" w:rsidRPr="003E6E07" w14:paraId="7377FD52" w14:textId="77777777" w:rsidTr="00AB0EDD">
        <w:trPr>
          <w:cantSplit/>
          <w:jc w:val="center"/>
        </w:trPr>
        <w:tc>
          <w:tcPr>
            <w:tcW w:w="1985" w:type="dxa"/>
            <w:vMerge/>
            <w:tcBorders>
              <w:left w:val="single" w:sz="4" w:space="0" w:color="auto"/>
              <w:bottom w:val="single" w:sz="4" w:space="0" w:color="auto"/>
            </w:tcBorders>
            <w:vAlign w:val="center"/>
          </w:tcPr>
          <w:p w14:paraId="667C7209" w14:textId="77777777" w:rsidR="00365477" w:rsidRPr="003E6E07" w:rsidRDefault="00365477" w:rsidP="00C579E1">
            <w:pPr>
              <w:pStyle w:val="TAL"/>
              <w:rPr>
                <w:rFonts w:cs="Arial"/>
                <w:lang w:eastAsia="ja-JP"/>
              </w:rPr>
            </w:pPr>
          </w:p>
        </w:tc>
        <w:tc>
          <w:tcPr>
            <w:tcW w:w="1985" w:type="dxa"/>
            <w:tcBorders>
              <w:left w:val="single" w:sz="4" w:space="0" w:color="auto"/>
              <w:bottom w:val="single" w:sz="4" w:space="0" w:color="auto"/>
            </w:tcBorders>
            <w:vAlign w:val="center"/>
          </w:tcPr>
          <w:p w14:paraId="4F2FA966" w14:textId="77777777" w:rsidR="00365477" w:rsidRPr="003E6E07" w:rsidRDefault="00365477" w:rsidP="00C579E1">
            <w:pPr>
              <w:pStyle w:val="TAL"/>
              <w:rPr>
                <w:rFonts w:cs="Arial"/>
                <w:lang w:eastAsia="ja-JP"/>
              </w:rPr>
            </w:pPr>
            <w:r w:rsidRPr="003E6E07">
              <w:rPr>
                <w:rFonts w:cs="Arial"/>
                <w:lang w:eastAsia="ja-JP"/>
              </w:rPr>
              <w:t>nB</w:t>
            </w:r>
          </w:p>
        </w:tc>
        <w:tc>
          <w:tcPr>
            <w:tcW w:w="1710" w:type="dxa"/>
            <w:tcBorders>
              <w:bottom w:val="single" w:sz="4" w:space="0" w:color="auto"/>
            </w:tcBorders>
            <w:vAlign w:val="center"/>
          </w:tcPr>
          <w:p w14:paraId="72828EA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15A6E23A" w14:textId="3F1A7F07" w:rsidR="00365477" w:rsidRPr="003E6E07" w:rsidRDefault="00365477" w:rsidP="00C579E1">
            <w:pPr>
              <w:pStyle w:val="TAC"/>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3E418AD6" w14:textId="77777777" w:rsidR="00365477" w:rsidRPr="003E6E07" w:rsidRDefault="00365477" w:rsidP="00C579E1">
            <w:pPr>
              <w:pStyle w:val="TAC"/>
              <w:rPr>
                <w:rFonts w:cs="Arial"/>
                <w:bCs/>
                <w:lang w:eastAsia="ja-JP"/>
              </w:rPr>
            </w:pPr>
          </w:p>
        </w:tc>
      </w:tr>
      <w:tr w:rsidR="00365477" w:rsidRPr="003E6E07" w14:paraId="225D8D74" w14:textId="77777777" w:rsidTr="00AB0EDD">
        <w:trPr>
          <w:cantSplit/>
          <w:jc w:val="center"/>
        </w:trPr>
        <w:tc>
          <w:tcPr>
            <w:tcW w:w="3970" w:type="dxa"/>
            <w:gridSpan w:val="2"/>
            <w:tcBorders>
              <w:left w:val="single" w:sz="4" w:space="0" w:color="auto"/>
              <w:bottom w:val="single" w:sz="4" w:space="0" w:color="auto"/>
            </w:tcBorders>
            <w:vAlign w:val="center"/>
          </w:tcPr>
          <w:p w14:paraId="5D3E1ADD" w14:textId="5CF399BA" w:rsidR="00365477" w:rsidRPr="003E6E07" w:rsidRDefault="00365477" w:rsidP="00C579E1">
            <w:pPr>
              <w:pStyle w:val="TAL"/>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329975AA"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443CB61" w14:textId="77777777" w:rsidR="00365477" w:rsidRPr="003E6E07" w:rsidRDefault="00365477" w:rsidP="00C579E1">
            <w:pPr>
              <w:pStyle w:val="TAC"/>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77DE3328" w14:textId="77777777" w:rsidR="00365477" w:rsidRPr="003E6E07" w:rsidRDefault="00365477" w:rsidP="00C579E1">
            <w:pPr>
              <w:pStyle w:val="TAC"/>
              <w:rPr>
                <w:rFonts w:cs="Arial"/>
                <w:bCs/>
                <w:lang w:eastAsia="ja-JP"/>
              </w:rPr>
            </w:pPr>
            <w:r w:rsidRPr="003E6E07">
              <w:rPr>
                <w:rFonts w:cs="Arial"/>
                <w:bCs/>
                <w:lang w:eastAsia="ja-JP"/>
              </w:rPr>
              <w:t>OFF</w:t>
            </w:r>
          </w:p>
        </w:tc>
      </w:tr>
      <w:tr w:rsidR="00365477" w:rsidRPr="003E6E07" w14:paraId="6B084DBB" w14:textId="77777777" w:rsidTr="00AB0EDD">
        <w:trPr>
          <w:cantSplit/>
          <w:jc w:val="center"/>
        </w:trPr>
        <w:tc>
          <w:tcPr>
            <w:tcW w:w="3970" w:type="dxa"/>
            <w:gridSpan w:val="2"/>
            <w:tcBorders>
              <w:left w:val="single" w:sz="4" w:space="0" w:color="auto"/>
              <w:bottom w:val="single" w:sz="4" w:space="0" w:color="auto"/>
            </w:tcBorders>
            <w:vAlign w:val="center"/>
          </w:tcPr>
          <w:p w14:paraId="7A0861CB" w14:textId="74F7577D" w:rsidR="00365477" w:rsidRPr="003E6E07" w:rsidRDefault="00365477" w:rsidP="00C579E1">
            <w:pPr>
              <w:pStyle w:val="TAL"/>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2E9CB3F7"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CB0D116" w14:textId="77777777" w:rsidR="00365477" w:rsidRPr="003E6E07" w:rsidRDefault="00365477" w:rsidP="00C579E1">
            <w:pPr>
              <w:pStyle w:val="TAC"/>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36522856" w14:textId="77777777" w:rsidR="00365477" w:rsidRPr="003E6E07" w:rsidRDefault="00365477" w:rsidP="00C579E1">
            <w:pPr>
              <w:pStyle w:val="TAC"/>
              <w:rPr>
                <w:rFonts w:cs="Arial"/>
                <w:bCs/>
                <w:lang w:eastAsia="ja-JP"/>
              </w:rPr>
            </w:pPr>
            <w:r w:rsidRPr="003E6E07">
              <w:rPr>
                <w:rFonts w:cs="Arial"/>
                <w:lang w:eastAsia="ja-JP"/>
              </w:rPr>
              <w:t>None</w:t>
            </w:r>
          </w:p>
        </w:tc>
        <w:tc>
          <w:tcPr>
            <w:tcW w:w="1260" w:type="dxa"/>
            <w:tcBorders>
              <w:bottom w:val="single" w:sz="4" w:space="0" w:color="auto"/>
            </w:tcBorders>
            <w:vAlign w:val="center"/>
          </w:tcPr>
          <w:p w14:paraId="08E241F0" w14:textId="06A7ADAE" w:rsidR="00365477" w:rsidRPr="003E6E07" w:rsidRDefault="00365477" w:rsidP="00C579E1">
            <w:pPr>
              <w:pStyle w:val="TAC"/>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1856C545" w14:textId="77777777" w:rsidTr="00AB0EDD">
        <w:trPr>
          <w:cantSplit/>
          <w:jc w:val="center"/>
        </w:trPr>
        <w:tc>
          <w:tcPr>
            <w:tcW w:w="3970" w:type="dxa"/>
            <w:gridSpan w:val="2"/>
            <w:tcBorders>
              <w:left w:val="single" w:sz="4" w:space="0" w:color="auto"/>
              <w:bottom w:val="single" w:sz="4" w:space="0" w:color="auto"/>
            </w:tcBorders>
            <w:vAlign w:val="center"/>
          </w:tcPr>
          <w:p w14:paraId="389AEBF4" w14:textId="514D9AFA" w:rsidR="00365477" w:rsidRPr="003E6E07" w:rsidRDefault="00365477" w:rsidP="00C579E1">
            <w:pPr>
              <w:pStyle w:val="TAL"/>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A5AD492" w14:textId="77777777" w:rsidR="00365477" w:rsidRPr="003E6E07" w:rsidRDefault="00365477" w:rsidP="00C579E1">
            <w:pPr>
              <w:pStyle w:val="TAC"/>
              <w:rPr>
                <w:rFonts w:cs="Arial"/>
                <w:bCs/>
                <w:lang w:eastAsia="ja-JP"/>
              </w:rPr>
            </w:pPr>
          </w:p>
        </w:tc>
        <w:tc>
          <w:tcPr>
            <w:tcW w:w="3780" w:type="dxa"/>
            <w:gridSpan w:val="3"/>
            <w:tcBorders>
              <w:bottom w:val="single" w:sz="4" w:space="0" w:color="auto"/>
            </w:tcBorders>
            <w:vAlign w:val="center"/>
          </w:tcPr>
          <w:p w14:paraId="7999B236" w14:textId="7ABF2122" w:rsidR="00365477" w:rsidRPr="003E6E07" w:rsidRDefault="00365477" w:rsidP="00C579E1">
            <w:pPr>
              <w:pStyle w:val="TAC"/>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6E970C51" w14:textId="77777777" w:rsidTr="00AB0EDD">
        <w:trPr>
          <w:cantSplit/>
          <w:jc w:val="center"/>
        </w:trPr>
        <w:tc>
          <w:tcPr>
            <w:tcW w:w="3970" w:type="dxa"/>
            <w:gridSpan w:val="2"/>
            <w:tcBorders>
              <w:left w:val="single" w:sz="4" w:space="0" w:color="auto"/>
              <w:bottom w:val="single" w:sz="4" w:space="0" w:color="auto"/>
            </w:tcBorders>
            <w:vAlign w:val="center"/>
          </w:tcPr>
          <w:p w14:paraId="53DAA116" w14:textId="39038DBB" w:rsidR="00365477" w:rsidRPr="003E6E07" w:rsidRDefault="00365477" w:rsidP="00C579E1">
            <w:pPr>
              <w:pStyle w:val="TAL"/>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0562AB9A"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355DE7EC" w14:textId="21A102DA" w:rsidR="00365477" w:rsidRPr="003E6E07" w:rsidRDefault="00365477" w:rsidP="00C579E1">
            <w:pPr>
              <w:pStyle w:val="TAC"/>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5A2D3B02" w14:textId="77777777" w:rsidTr="00AB0EDD">
        <w:trPr>
          <w:cantSplit/>
          <w:jc w:val="center"/>
        </w:trPr>
        <w:tc>
          <w:tcPr>
            <w:tcW w:w="3970" w:type="dxa"/>
            <w:gridSpan w:val="2"/>
            <w:tcBorders>
              <w:left w:val="single" w:sz="4" w:space="0" w:color="auto"/>
              <w:bottom w:val="single" w:sz="4" w:space="0" w:color="auto"/>
            </w:tcBorders>
            <w:vAlign w:val="center"/>
          </w:tcPr>
          <w:p w14:paraId="33C0797C" w14:textId="77777777" w:rsidR="00365477" w:rsidRPr="003E6E07" w:rsidRDefault="00365477" w:rsidP="00C579E1">
            <w:pPr>
              <w:pStyle w:val="TAL"/>
              <w:rPr>
                <w:rFonts w:cs="Arial"/>
                <w:lang w:eastAsia="ja-JP"/>
              </w:rPr>
            </w:pPr>
            <w:r w:rsidRPr="003E6E07">
              <w:rPr>
                <w:rFonts w:cs="Arial"/>
                <w:lang w:eastAsia="ja-JP"/>
              </w:rPr>
              <w:t>PBCH_RA</w:t>
            </w:r>
          </w:p>
        </w:tc>
        <w:tc>
          <w:tcPr>
            <w:tcW w:w="1710" w:type="dxa"/>
            <w:vMerge w:val="restart"/>
            <w:vAlign w:val="center"/>
          </w:tcPr>
          <w:p w14:paraId="7A015FD6" w14:textId="77777777" w:rsidR="00365477" w:rsidRPr="003E6E07" w:rsidRDefault="00365477" w:rsidP="00C579E1">
            <w:pPr>
              <w:pStyle w:val="TAC"/>
              <w:rPr>
                <w:rFonts w:cs="Arial"/>
                <w:lang w:eastAsia="ja-JP"/>
              </w:rPr>
            </w:pPr>
            <w:r w:rsidRPr="003E6E07">
              <w:rPr>
                <w:rFonts w:cs="Arial"/>
                <w:bCs/>
                <w:lang w:eastAsia="ja-JP"/>
              </w:rPr>
              <w:t>dB</w:t>
            </w:r>
          </w:p>
        </w:tc>
        <w:tc>
          <w:tcPr>
            <w:tcW w:w="3780" w:type="dxa"/>
            <w:gridSpan w:val="3"/>
            <w:vMerge w:val="restart"/>
            <w:vAlign w:val="center"/>
          </w:tcPr>
          <w:p w14:paraId="21C6941F" w14:textId="77777777" w:rsidR="00365477" w:rsidRPr="003E6E07" w:rsidRDefault="00365477" w:rsidP="00C579E1">
            <w:pPr>
              <w:pStyle w:val="TAC"/>
              <w:rPr>
                <w:rFonts w:cs="Arial"/>
                <w:lang w:eastAsia="ja-JP"/>
              </w:rPr>
            </w:pPr>
            <w:r w:rsidRPr="003E6E07">
              <w:rPr>
                <w:rFonts w:cs="Arial"/>
                <w:bCs/>
                <w:lang w:eastAsia="ja-JP"/>
              </w:rPr>
              <w:t>0</w:t>
            </w:r>
          </w:p>
        </w:tc>
      </w:tr>
      <w:tr w:rsidR="00365477" w:rsidRPr="003E6E07" w14:paraId="09ACB114" w14:textId="77777777" w:rsidTr="00AB0EDD">
        <w:trPr>
          <w:cantSplit/>
          <w:jc w:val="center"/>
        </w:trPr>
        <w:tc>
          <w:tcPr>
            <w:tcW w:w="3970" w:type="dxa"/>
            <w:gridSpan w:val="2"/>
            <w:tcBorders>
              <w:left w:val="single" w:sz="4" w:space="0" w:color="auto"/>
              <w:bottom w:val="single" w:sz="4" w:space="0" w:color="auto"/>
            </w:tcBorders>
            <w:vAlign w:val="center"/>
          </w:tcPr>
          <w:p w14:paraId="143D9C16" w14:textId="77777777" w:rsidR="00365477" w:rsidRPr="003E6E07" w:rsidRDefault="00365477" w:rsidP="00C579E1">
            <w:pPr>
              <w:pStyle w:val="TAL"/>
              <w:rPr>
                <w:rFonts w:cs="Arial"/>
                <w:lang w:eastAsia="ja-JP"/>
              </w:rPr>
            </w:pPr>
            <w:r w:rsidRPr="003E6E07">
              <w:rPr>
                <w:rFonts w:cs="Arial"/>
                <w:lang w:eastAsia="ja-JP"/>
              </w:rPr>
              <w:t>PBCH_RB</w:t>
            </w:r>
          </w:p>
        </w:tc>
        <w:tc>
          <w:tcPr>
            <w:tcW w:w="1710" w:type="dxa"/>
            <w:vMerge/>
            <w:vAlign w:val="center"/>
          </w:tcPr>
          <w:p w14:paraId="1A99C219" w14:textId="77777777" w:rsidR="00365477" w:rsidRPr="003E6E07" w:rsidRDefault="00365477" w:rsidP="00C579E1">
            <w:pPr>
              <w:pStyle w:val="TAC"/>
              <w:rPr>
                <w:rFonts w:cs="Arial"/>
                <w:lang w:eastAsia="ja-JP"/>
              </w:rPr>
            </w:pPr>
          </w:p>
        </w:tc>
        <w:tc>
          <w:tcPr>
            <w:tcW w:w="3780" w:type="dxa"/>
            <w:gridSpan w:val="3"/>
            <w:vMerge/>
            <w:vAlign w:val="center"/>
          </w:tcPr>
          <w:p w14:paraId="17B80536" w14:textId="77777777" w:rsidR="00365477" w:rsidRPr="003E6E07" w:rsidRDefault="00365477" w:rsidP="00C579E1">
            <w:pPr>
              <w:pStyle w:val="TAC"/>
              <w:rPr>
                <w:rFonts w:cs="Arial"/>
                <w:lang w:eastAsia="ja-JP"/>
              </w:rPr>
            </w:pPr>
          </w:p>
        </w:tc>
      </w:tr>
      <w:tr w:rsidR="00365477" w:rsidRPr="003E6E07" w14:paraId="07F8F59D" w14:textId="77777777" w:rsidTr="00AB0EDD">
        <w:trPr>
          <w:cantSplit/>
          <w:jc w:val="center"/>
        </w:trPr>
        <w:tc>
          <w:tcPr>
            <w:tcW w:w="3970" w:type="dxa"/>
            <w:gridSpan w:val="2"/>
            <w:tcBorders>
              <w:left w:val="single" w:sz="4" w:space="0" w:color="auto"/>
              <w:bottom w:val="single" w:sz="4" w:space="0" w:color="auto"/>
            </w:tcBorders>
            <w:vAlign w:val="center"/>
          </w:tcPr>
          <w:p w14:paraId="4111F22E" w14:textId="77777777" w:rsidR="00365477" w:rsidRPr="003E6E07" w:rsidRDefault="00365477" w:rsidP="00C579E1">
            <w:pPr>
              <w:pStyle w:val="TAL"/>
              <w:rPr>
                <w:rFonts w:cs="Arial"/>
                <w:lang w:eastAsia="ja-JP"/>
              </w:rPr>
            </w:pPr>
            <w:r w:rsidRPr="003E6E07">
              <w:rPr>
                <w:rFonts w:cs="Arial"/>
                <w:lang w:eastAsia="ja-JP"/>
              </w:rPr>
              <w:t>PSS_RA</w:t>
            </w:r>
          </w:p>
        </w:tc>
        <w:tc>
          <w:tcPr>
            <w:tcW w:w="1710" w:type="dxa"/>
            <w:vMerge/>
            <w:vAlign w:val="center"/>
          </w:tcPr>
          <w:p w14:paraId="6884A51A" w14:textId="77777777" w:rsidR="00365477" w:rsidRPr="003E6E07" w:rsidRDefault="00365477" w:rsidP="00C579E1">
            <w:pPr>
              <w:pStyle w:val="TAC"/>
              <w:rPr>
                <w:rFonts w:cs="Arial"/>
                <w:lang w:eastAsia="ja-JP"/>
              </w:rPr>
            </w:pPr>
          </w:p>
        </w:tc>
        <w:tc>
          <w:tcPr>
            <w:tcW w:w="3780" w:type="dxa"/>
            <w:gridSpan w:val="3"/>
            <w:vMerge/>
            <w:vAlign w:val="center"/>
          </w:tcPr>
          <w:p w14:paraId="43BEC0D8" w14:textId="77777777" w:rsidR="00365477" w:rsidRPr="003E6E07" w:rsidRDefault="00365477" w:rsidP="00C579E1">
            <w:pPr>
              <w:pStyle w:val="TAC"/>
              <w:rPr>
                <w:rFonts w:cs="Arial"/>
                <w:lang w:eastAsia="ja-JP"/>
              </w:rPr>
            </w:pPr>
          </w:p>
        </w:tc>
      </w:tr>
      <w:tr w:rsidR="00365477" w:rsidRPr="003E6E07" w14:paraId="794366C7" w14:textId="77777777" w:rsidTr="00AB0EDD">
        <w:trPr>
          <w:cantSplit/>
          <w:jc w:val="center"/>
        </w:trPr>
        <w:tc>
          <w:tcPr>
            <w:tcW w:w="3970" w:type="dxa"/>
            <w:gridSpan w:val="2"/>
            <w:tcBorders>
              <w:left w:val="single" w:sz="4" w:space="0" w:color="auto"/>
              <w:bottom w:val="single" w:sz="4" w:space="0" w:color="auto"/>
            </w:tcBorders>
            <w:vAlign w:val="center"/>
          </w:tcPr>
          <w:p w14:paraId="74F34506" w14:textId="77777777" w:rsidR="00365477" w:rsidRPr="003E6E07" w:rsidRDefault="00365477" w:rsidP="00C579E1">
            <w:pPr>
              <w:pStyle w:val="TAL"/>
              <w:rPr>
                <w:rFonts w:cs="Arial"/>
                <w:lang w:eastAsia="ja-JP"/>
              </w:rPr>
            </w:pPr>
            <w:r w:rsidRPr="003E6E07">
              <w:rPr>
                <w:rFonts w:cs="Arial"/>
                <w:lang w:eastAsia="ja-JP"/>
              </w:rPr>
              <w:t>SSS_RA</w:t>
            </w:r>
          </w:p>
        </w:tc>
        <w:tc>
          <w:tcPr>
            <w:tcW w:w="1710" w:type="dxa"/>
            <w:vMerge/>
            <w:vAlign w:val="center"/>
          </w:tcPr>
          <w:p w14:paraId="33ABF1D7" w14:textId="77777777" w:rsidR="00365477" w:rsidRPr="003E6E07" w:rsidRDefault="00365477" w:rsidP="00C579E1">
            <w:pPr>
              <w:pStyle w:val="TAC"/>
              <w:rPr>
                <w:rFonts w:cs="Arial"/>
                <w:lang w:eastAsia="ja-JP"/>
              </w:rPr>
            </w:pPr>
          </w:p>
        </w:tc>
        <w:tc>
          <w:tcPr>
            <w:tcW w:w="3780" w:type="dxa"/>
            <w:gridSpan w:val="3"/>
            <w:vMerge/>
            <w:vAlign w:val="center"/>
          </w:tcPr>
          <w:p w14:paraId="666985EB" w14:textId="77777777" w:rsidR="00365477" w:rsidRPr="003E6E07" w:rsidRDefault="00365477" w:rsidP="00C579E1">
            <w:pPr>
              <w:pStyle w:val="TAC"/>
              <w:rPr>
                <w:rFonts w:cs="Arial"/>
                <w:lang w:eastAsia="ja-JP"/>
              </w:rPr>
            </w:pPr>
          </w:p>
        </w:tc>
      </w:tr>
      <w:tr w:rsidR="00365477" w:rsidRPr="003E6E07" w14:paraId="3134F22F" w14:textId="77777777" w:rsidTr="00AB0EDD">
        <w:trPr>
          <w:cantSplit/>
          <w:jc w:val="center"/>
        </w:trPr>
        <w:tc>
          <w:tcPr>
            <w:tcW w:w="3970" w:type="dxa"/>
            <w:gridSpan w:val="2"/>
            <w:tcBorders>
              <w:left w:val="single" w:sz="4" w:space="0" w:color="auto"/>
              <w:bottom w:val="single" w:sz="4" w:space="0" w:color="auto"/>
            </w:tcBorders>
            <w:vAlign w:val="center"/>
          </w:tcPr>
          <w:p w14:paraId="29CADB67" w14:textId="77777777" w:rsidR="00365477" w:rsidRPr="003E6E07" w:rsidRDefault="00365477" w:rsidP="00C579E1">
            <w:pPr>
              <w:pStyle w:val="TAL"/>
              <w:rPr>
                <w:rFonts w:cs="Arial"/>
                <w:lang w:eastAsia="ja-JP"/>
              </w:rPr>
            </w:pPr>
            <w:r w:rsidRPr="003E6E07">
              <w:rPr>
                <w:rFonts w:cs="Arial"/>
                <w:lang w:eastAsia="ja-JP"/>
              </w:rPr>
              <w:t>PCFICH_RB</w:t>
            </w:r>
          </w:p>
        </w:tc>
        <w:tc>
          <w:tcPr>
            <w:tcW w:w="1710" w:type="dxa"/>
            <w:vMerge/>
            <w:vAlign w:val="center"/>
          </w:tcPr>
          <w:p w14:paraId="664FC2AD" w14:textId="77777777" w:rsidR="00365477" w:rsidRPr="003E6E07" w:rsidRDefault="00365477" w:rsidP="00C579E1">
            <w:pPr>
              <w:pStyle w:val="TAC"/>
              <w:rPr>
                <w:rFonts w:cs="Arial"/>
                <w:lang w:eastAsia="ja-JP"/>
              </w:rPr>
            </w:pPr>
          </w:p>
        </w:tc>
        <w:tc>
          <w:tcPr>
            <w:tcW w:w="3780" w:type="dxa"/>
            <w:gridSpan w:val="3"/>
            <w:vMerge/>
            <w:vAlign w:val="center"/>
          </w:tcPr>
          <w:p w14:paraId="1CEC52E6" w14:textId="77777777" w:rsidR="00365477" w:rsidRPr="003E6E07" w:rsidRDefault="00365477" w:rsidP="00C579E1">
            <w:pPr>
              <w:pStyle w:val="TAC"/>
              <w:rPr>
                <w:rFonts w:cs="Arial"/>
                <w:lang w:eastAsia="ja-JP"/>
              </w:rPr>
            </w:pPr>
          </w:p>
        </w:tc>
      </w:tr>
      <w:tr w:rsidR="00365477" w:rsidRPr="003E6E07" w14:paraId="04469A36" w14:textId="77777777" w:rsidTr="00AB0EDD">
        <w:trPr>
          <w:cantSplit/>
          <w:jc w:val="center"/>
        </w:trPr>
        <w:tc>
          <w:tcPr>
            <w:tcW w:w="3970" w:type="dxa"/>
            <w:gridSpan w:val="2"/>
            <w:tcBorders>
              <w:left w:val="single" w:sz="4" w:space="0" w:color="auto"/>
              <w:bottom w:val="single" w:sz="4" w:space="0" w:color="auto"/>
            </w:tcBorders>
            <w:vAlign w:val="center"/>
          </w:tcPr>
          <w:p w14:paraId="573BCA7E" w14:textId="77777777" w:rsidR="00365477" w:rsidRPr="003E6E07" w:rsidRDefault="00365477" w:rsidP="00C579E1">
            <w:pPr>
              <w:pStyle w:val="TAL"/>
              <w:rPr>
                <w:rFonts w:cs="Arial"/>
                <w:lang w:eastAsia="ja-JP"/>
              </w:rPr>
            </w:pPr>
            <w:r w:rsidRPr="003E6E07">
              <w:rPr>
                <w:rFonts w:cs="Arial"/>
                <w:lang w:eastAsia="ja-JP"/>
              </w:rPr>
              <w:t>PHICH_RA</w:t>
            </w:r>
          </w:p>
        </w:tc>
        <w:tc>
          <w:tcPr>
            <w:tcW w:w="1710" w:type="dxa"/>
            <w:vMerge/>
            <w:vAlign w:val="center"/>
          </w:tcPr>
          <w:p w14:paraId="2BD42050" w14:textId="77777777" w:rsidR="00365477" w:rsidRPr="003E6E07" w:rsidRDefault="00365477" w:rsidP="00C579E1">
            <w:pPr>
              <w:pStyle w:val="TAC"/>
              <w:rPr>
                <w:rFonts w:cs="Arial"/>
                <w:lang w:eastAsia="ja-JP"/>
              </w:rPr>
            </w:pPr>
          </w:p>
        </w:tc>
        <w:tc>
          <w:tcPr>
            <w:tcW w:w="3780" w:type="dxa"/>
            <w:gridSpan w:val="3"/>
            <w:vMerge/>
            <w:vAlign w:val="center"/>
          </w:tcPr>
          <w:p w14:paraId="03E85D0E" w14:textId="77777777" w:rsidR="00365477" w:rsidRPr="003E6E07" w:rsidRDefault="00365477" w:rsidP="00C579E1">
            <w:pPr>
              <w:pStyle w:val="TAC"/>
              <w:rPr>
                <w:rFonts w:cs="Arial"/>
                <w:lang w:eastAsia="ja-JP"/>
              </w:rPr>
            </w:pPr>
          </w:p>
        </w:tc>
      </w:tr>
      <w:tr w:rsidR="00365477" w:rsidRPr="003E6E07" w14:paraId="19158224" w14:textId="77777777" w:rsidTr="00AB0EDD">
        <w:trPr>
          <w:cantSplit/>
          <w:jc w:val="center"/>
        </w:trPr>
        <w:tc>
          <w:tcPr>
            <w:tcW w:w="3970" w:type="dxa"/>
            <w:gridSpan w:val="2"/>
            <w:tcBorders>
              <w:left w:val="single" w:sz="4" w:space="0" w:color="auto"/>
              <w:bottom w:val="single" w:sz="4" w:space="0" w:color="auto"/>
            </w:tcBorders>
            <w:vAlign w:val="center"/>
          </w:tcPr>
          <w:p w14:paraId="2396BEF8" w14:textId="77777777" w:rsidR="00365477" w:rsidRPr="003E6E07" w:rsidRDefault="00365477" w:rsidP="00C579E1">
            <w:pPr>
              <w:pStyle w:val="TAL"/>
              <w:rPr>
                <w:rFonts w:cs="Arial"/>
                <w:lang w:eastAsia="ja-JP"/>
              </w:rPr>
            </w:pPr>
            <w:r w:rsidRPr="003E6E07">
              <w:rPr>
                <w:rFonts w:cs="Arial"/>
                <w:lang w:eastAsia="ja-JP"/>
              </w:rPr>
              <w:t>PHICH_RB</w:t>
            </w:r>
          </w:p>
        </w:tc>
        <w:tc>
          <w:tcPr>
            <w:tcW w:w="1710" w:type="dxa"/>
            <w:vMerge/>
            <w:vAlign w:val="center"/>
          </w:tcPr>
          <w:p w14:paraId="6928F028" w14:textId="77777777" w:rsidR="00365477" w:rsidRPr="003E6E07" w:rsidRDefault="00365477" w:rsidP="00C579E1">
            <w:pPr>
              <w:pStyle w:val="TAC"/>
              <w:rPr>
                <w:rFonts w:cs="Arial"/>
                <w:lang w:eastAsia="ja-JP"/>
              </w:rPr>
            </w:pPr>
          </w:p>
        </w:tc>
        <w:tc>
          <w:tcPr>
            <w:tcW w:w="3780" w:type="dxa"/>
            <w:gridSpan w:val="3"/>
            <w:vMerge/>
            <w:vAlign w:val="center"/>
          </w:tcPr>
          <w:p w14:paraId="629213FB" w14:textId="77777777" w:rsidR="00365477" w:rsidRPr="003E6E07" w:rsidRDefault="00365477" w:rsidP="00C579E1">
            <w:pPr>
              <w:pStyle w:val="TAC"/>
              <w:rPr>
                <w:rFonts w:cs="Arial"/>
                <w:lang w:eastAsia="ja-JP"/>
              </w:rPr>
            </w:pPr>
          </w:p>
        </w:tc>
      </w:tr>
      <w:tr w:rsidR="00365477" w:rsidRPr="003E6E07" w14:paraId="022FFB75" w14:textId="77777777" w:rsidTr="00AB0EDD">
        <w:trPr>
          <w:cantSplit/>
          <w:jc w:val="center"/>
        </w:trPr>
        <w:tc>
          <w:tcPr>
            <w:tcW w:w="3970" w:type="dxa"/>
            <w:gridSpan w:val="2"/>
            <w:tcBorders>
              <w:left w:val="single" w:sz="4" w:space="0" w:color="auto"/>
              <w:bottom w:val="single" w:sz="4" w:space="0" w:color="auto"/>
            </w:tcBorders>
            <w:vAlign w:val="center"/>
          </w:tcPr>
          <w:p w14:paraId="692E5F84" w14:textId="77777777" w:rsidR="00365477" w:rsidRPr="003E6E07" w:rsidRDefault="00365477" w:rsidP="00C579E1">
            <w:pPr>
              <w:pStyle w:val="TAL"/>
              <w:rPr>
                <w:rFonts w:cs="Arial"/>
                <w:lang w:eastAsia="ja-JP"/>
              </w:rPr>
            </w:pPr>
            <w:r w:rsidRPr="003E6E07">
              <w:rPr>
                <w:rFonts w:cs="Arial"/>
                <w:lang w:eastAsia="ja-JP"/>
              </w:rPr>
              <w:t>PDCCH_RA</w:t>
            </w:r>
          </w:p>
        </w:tc>
        <w:tc>
          <w:tcPr>
            <w:tcW w:w="1710" w:type="dxa"/>
            <w:vMerge/>
            <w:vAlign w:val="center"/>
          </w:tcPr>
          <w:p w14:paraId="33132CE3" w14:textId="77777777" w:rsidR="00365477" w:rsidRPr="003E6E07" w:rsidRDefault="00365477" w:rsidP="00C579E1">
            <w:pPr>
              <w:pStyle w:val="TAC"/>
              <w:rPr>
                <w:rFonts w:cs="Arial"/>
                <w:lang w:eastAsia="ja-JP"/>
              </w:rPr>
            </w:pPr>
          </w:p>
        </w:tc>
        <w:tc>
          <w:tcPr>
            <w:tcW w:w="3780" w:type="dxa"/>
            <w:gridSpan w:val="3"/>
            <w:vMerge/>
            <w:vAlign w:val="center"/>
          </w:tcPr>
          <w:p w14:paraId="01ADC374" w14:textId="77777777" w:rsidR="00365477" w:rsidRPr="003E6E07" w:rsidRDefault="00365477" w:rsidP="00C579E1">
            <w:pPr>
              <w:pStyle w:val="TAC"/>
              <w:rPr>
                <w:rFonts w:cs="Arial"/>
                <w:lang w:eastAsia="ja-JP"/>
              </w:rPr>
            </w:pPr>
          </w:p>
        </w:tc>
      </w:tr>
      <w:tr w:rsidR="00365477" w:rsidRPr="003E6E07" w14:paraId="3C5B3689" w14:textId="77777777" w:rsidTr="00AB0EDD">
        <w:trPr>
          <w:cantSplit/>
          <w:jc w:val="center"/>
        </w:trPr>
        <w:tc>
          <w:tcPr>
            <w:tcW w:w="3970" w:type="dxa"/>
            <w:gridSpan w:val="2"/>
            <w:tcBorders>
              <w:left w:val="single" w:sz="4" w:space="0" w:color="auto"/>
              <w:bottom w:val="single" w:sz="4" w:space="0" w:color="auto"/>
            </w:tcBorders>
            <w:vAlign w:val="center"/>
          </w:tcPr>
          <w:p w14:paraId="05CE6178" w14:textId="77777777" w:rsidR="00365477" w:rsidRPr="003E6E07" w:rsidRDefault="00365477" w:rsidP="00C579E1">
            <w:pPr>
              <w:pStyle w:val="TAL"/>
              <w:rPr>
                <w:rFonts w:cs="Arial"/>
                <w:lang w:eastAsia="ja-JP"/>
              </w:rPr>
            </w:pPr>
            <w:r w:rsidRPr="003E6E07">
              <w:rPr>
                <w:rFonts w:cs="Arial"/>
                <w:lang w:eastAsia="ja-JP"/>
              </w:rPr>
              <w:t>PDCCH_RB</w:t>
            </w:r>
          </w:p>
        </w:tc>
        <w:tc>
          <w:tcPr>
            <w:tcW w:w="1710" w:type="dxa"/>
            <w:vMerge/>
            <w:vAlign w:val="center"/>
          </w:tcPr>
          <w:p w14:paraId="597DF847" w14:textId="77777777" w:rsidR="00365477" w:rsidRPr="003E6E07" w:rsidRDefault="00365477" w:rsidP="00C579E1">
            <w:pPr>
              <w:pStyle w:val="TAC"/>
              <w:rPr>
                <w:rFonts w:cs="Arial"/>
                <w:lang w:eastAsia="ja-JP"/>
              </w:rPr>
            </w:pPr>
          </w:p>
        </w:tc>
        <w:tc>
          <w:tcPr>
            <w:tcW w:w="3780" w:type="dxa"/>
            <w:gridSpan w:val="3"/>
            <w:vMerge/>
            <w:vAlign w:val="center"/>
          </w:tcPr>
          <w:p w14:paraId="50AA9D23" w14:textId="77777777" w:rsidR="00365477" w:rsidRPr="003E6E07" w:rsidRDefault="00365477" w:rsidP="00C579E1">
            <w:pPr>
              <w:pStyle w:val="TAC"/>
              <w:rPr>
                <w:rFonts w:cs="Arial"/>
                <w:lang w:eastAsia="ja-JP"/>
              </w:rPr>
            </w:pPr>
          </w:p>
        </w:tc>
      </w:tr>
      <w:tr w:rsidR="00365477" w:rsidRPr="003E6E07" w14:paraId="19E664F3" w14:textId="77777777" w:rsidTr="00AB0EDD">
        <w:trPr>
          <w:cantSplit/>
          <w:jc w:val="center"/>
        </w:trPr>
        <w:tc>
          <w:tcPr>
            <w:tcW w:w="3970" w:type="dxa"/>
            <w:gridSpan w:val="2"/>
            <w:tcBorders>
              <w:left w:val="single" w:sz="4" w:space="0" w:color="auto"/>
              <w:bottom w:val="single" w:sz="4" w:space="0" w:color="auto"/>
            </w:tcBorders>
            <w:vAlign w:val="center"/>
          </w:tcPr>
          <w:p w14:paraId="1247F20D" w14:textId="77777777" w:rsidR="00365477" w:rsidRPr="003E6E07" w:rsidRDefault="00365477" w:rsidP="00C579E1">
            <w:pPr>
              <w:pStyle w:val="TAL"/>
              <w:rPr>
                <w:rFonts w:cs="Arial"/>
                <w:lang w:eastAsia="ja-JP"/>
              </w:rPr>
            </w:pPr>
            <w:r w:rsidRPr="003E6E07">
              <w:rPr>
                <w:rFonts w:cs="Arial"/>
                <w:lang w:eastAsia="ja-JP"/>
              </w:rPr>
              <w:t>PDSCH_RA</w:t>
            </w:r>
          </w:p>
        </w:tc>
        <w:tc>
          <w:tcPr>
            <w:tcW w:w="1710" w:type="dxa"/>
            <w:vMerge/>
            <w:vAlign w:val="center"/>
          </w:tcPr>
          <w:p w14:paraId="6D1D8CC0" w14:textId="77777777" w:rsidR="00365477" w:rsidRPr="003E6E07" w:rsidRDefault="00365477" w:rsidP="00C579E1">
            <w:pPr>
              <w:pStyle w:val="TAC"/>
              <w:rPr>
                <w:rFonts w:cs="Arial"/>
                <w:lang w:eastAsia="ja-JP"/>
              </w:rPr>
            </w:pPr>
          </w:p>
        </w:tc>
        <w:tc>
          <w:tcPr>
            <w:tcW w:w="3780" w:type="dxa"/>
            <w:gridSpan w:val="3"/>
            <w:vMerge/>
            <w:vAlign w:val="center"/>
          </w:tcPr>
          <w:p w14:paraId="21AD8C26" w14:textId="77777777" w:rsidR="00365477" w:rsidRPr="003E6E07" w:rsidRDefault="00365477" w:rsidP="00C579E1">
            <w:pPr>
              <w:pStyle w:val="TAC"/>
              <w:rPr>
                <w:rFonts w:cs="Arial"/>
                <w:lang w:eastAsia="ja-JP"/>
              </w:rPr>
            </w:pPr>
          </w:p>
        </w:tc>
      </w:tr>
      <w:tr w:rsidR="00365477" w:rsidRPr="003E6E07" w14:paraId="49A4061F" w14:textId="77777777" w:rsidTr="00AB0EDD">
        <w:trPr>
          <w:cantSplit/>
          <w:jc w:val="center"/>
        </w:trPr>
        <w:tc>
          <w:tcPr>
            <w:tcW w:w="3970" w:type="dxa"/>
            <w:gridSpan w:val="2"/>
            <w:tcBorders>
              <w:left w:val="single" w:sz="4" w:space="0" w:color="auto"/>
              <w:bottom w:val="single" w:sz="4" w:space="0" w:color="auto"/>
            </w:tcBorders>
            <w:vAlign w:val="center"/>
          </w:tcPr>
          <w:p w14:paraId="36BB7B45" w14:textId="77777777" w:rsidR="00365477" w:rsidRPr="003E6E07" w:rsidRDefault="00365477" w:rsidP="00C579E1">
            <w:pPr>
              <w:pStyle w:val="TAL"/>
              <w:rPr>
                <w:rFonts w:cs="Arial"/>
                <w:lang w:eastAsia="ja-JP"/>
              </w:rPr>
            </w:pPr>
            <w:r w:rsidRPr="003E6E07">
              <w:rPr>
                <w:rFonts w:cs="Arial"/>
                <w:lang w:eastAsia="ja-JP"/>
              </w:rPr>
              <w:t>PDSCH_RB</w:t>
            </w:r>
          </w:p>
        </w:tc>
        <w:tc>
          <w:tcPr>
            <w:tcW w:w="1710" w:type="dxa"/>
            <w:vMerge/>
            <w:vAlign w:val="center"/>
          </w:tcPr>
          <w:p w14:paraId="5174DA5C" w14:textId="77777777" w:rsidR="00365477" w:rsidRPr="003E6E07" w:rsidRDefault="00365477" w:rsidP="00C579E1">
            <w:pPr>
              <w:pStyle w:val="TAC"/>
              <w:rPr>
                <w:rFonts w:cs="Arial"/>
                <w:lang w:eastAsia="ja-JP"/>
              </w:rPr>
            </w:pPr>
          </w:p>
        </w:tc>
        <w:tc>
          <w:tcPr>
            <w:tcW w:w="3780" w:type="dxa"/>
            <w:gridSpan w:val="3"/>
            <w:vMerge/>
            <w:vAlign w:val="center"/>
          </w:tcPr>
          <w:p w14:paraId="0AE9E287" w14:textId="77777777" w:rsidR="00365477" w:rsidRPr="003E6E07" w:rsidRDefault="00365477" w:rsidP="00C579E1">
            <w:pPr>
              <w:pStyle w:val="TAC"/>
              <w:rPr>
                <w:rFonts w:cs="Arial"/>
                <w:lang w:eastAsia="ja-JP"/>
              </w:rPr>
            </w:pPr>
          </w:p>
        </w:tc>
      </w:tr>
      <w:tr w:rsidR="00365477" w:rsidRPr="003E6E07" w14:paraId="35B1DA79" w14:textId="77777777" w:rsidTr="00AB0EDD">
        <w:trPr>
          <w:cantSplit/>
          <w:jc w:val="center"/>
        </w:trPr>
        <w:tc>
          <w:tcPr>
            <w:tcW w:w="3970" w:type="dxa"/>
            <w:gridSpan w:val="2"/>
            <w:tcBorders>
              <w:left w:val="single" w:sz="4" w:space="0" w:color="auto"/>
              <w:bottom w:val="single" w:sz="4" w:space="0" w:color="auto"/>
            </w:tcBorders>
            <w:vAlign w:val="center"/>
          </w:tcPr>
          <w:p w14:paraId="348BAC21" w14:textId="7CD8D4DD"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6D5731CC" w14:textId="77777777" w:rsidR="00365477" w:rsidRPr="003E6E07" w:rsidRDefault="00365477" w:rsidP="00C579E1">
            <w:pPr>
              <w:pStyle w:val="TAC"/>
              <w:rPr>
                <w:rFonts w:cs="Arial"/>
                <w:lang w:eastAsia="ja-JP"/>
              </w:rPr>
            </w:pPr>
          </w:p>
        </w:tc>
        <w:tc>
          <w:tcPr>
            <w:tcW w:w="3780" w:type="dxa"/>
            <w:gridSpan w:val="3"/>
            <w:vMerge/>
            <w:vAlign w:val="center"/>
          </w:tcPr>
          <w:p w14:paraId="451E47B6" w14:textId="77777777" w:rsidR="00365477" w:rsidRPr="003E6E07" w:rsidRDefault="00365477" w:rsidP="00C579E1">
            <w:pPr>
              <w:pStyle w:val="TAC"/>
              <w:rPr>
                <w:rFonts w:cs="Arial"/>
                <w:lang w:eastAsia="ja-JP"/>
              </w:rPr>
            </w:pPr>
          </w:p>
        </w:tc>
      </w:tr>
      <w:tr w:rsidR="00365477" w:rsidRPr="003E6E07" w14:paraId="2B04B58B" w14:textId="77777777" w:rsidTr="00AB0EDD">
        <w:trPr>
          <w:cantSplit/>
          <w:jc w:val="center"/>
        </w:trPr>
        <w:tc>
          <w:tcPr>
            <w:tcW w:w="3970" w:type="dxa"/>
            <w:gridSpan w:val="2"/>
            <w:tcBorders>
              <w:left w:val="single" w:sz="4" w:space="0" w:color="auto"/>
              <w:bottom w:val="single" w:sz="4" w:space="0" w:color="auto"/>
            </w:tcBorders>
            <w:vAlign w:val="center"/>
          </w:tcPr>
          <w:p w14:paraId="03172722" w14:textId="2D6D4180"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r w:rsidR="00AB0EDD" w:rsidRPr="003E6E07">
              <w:rPr>
                <w:rFonts w:cs="Arial"/>
                <w:vertAlign w:val="superscript"/>
                <w:lang w:eastAsia="ja-JP"/>
              </w:rPr>
              <w:t xml:space="preserve"> </w:t>
            </w:r>
          </w:p>
        </w:tc>
        <w:tc>
          <w:tcPr>
            <w:tcW w:w="1710" w:type="dxa"/>
            <w:vMerge/>
            <w:tcBorders>
              <w:bottom w:val="single" w:sz="4" w:space="0" w:color="auto"/>
            </w:tcBorders>
            <w:vAlign w:val="center"/>
          </w:tcPr>
          <w:p w14:paraId="2A44E84B" w14:textId="77777777" w:rsidR="00365477" w:rsidRPr="003E6E07" w:rsidRDefault="00365477" w:rsidP="00C579E1">
            <w:pPr>
              <w:pStyle w:val="TAC"/>
              <w:rPr>
                <w:rFonts w:cs="Arial"/>
                <w:lang w:eastAsia="ja-JP"/>
              </w:rPr>
            </w:pPr>
          </w:p>
        </w:tc>
        <w:tc>
          <w:tcPr>
            <w:tcW w:w="3780" w:type="dxa"/>
            <w:gridSpan w:val="3"/>
            <w:vMerge/>
            <w:tcBorders>
              <w:bottom w:val="single" w:sz="4" w:space="0" w:color="auto"/>
            </w:tcBorders>
            <w:vAlign w:val="center"/>
          </w:tcPr>
          <w:p w14:paraId="30904DC8" w14:textId="77777777" w:rsidR="00365477" w:rsidRPr="003E6E07" w:rsidRDefault="00365477" w:rsidP="00C579E1">
            <w:pPr>
              <w:pStyle w:val="TAC"/>
              <w:rPr>
                <w:rFonts w:cs="Arial"/>
                <w:lang w:eastAsia="ja-JP"/>
              </w:rPr>
            </w:pPr>
          </w:p>
        </w:tc>
      </w:tr>
      <w:tr w:rsidR="00365477" w:rsidRPr="003E6E07" w14:paraId="2E680B44" w14:textId="77777777" w:rsidTr="00AB0EDD">
        <w:trPr>
          <w:cantSplit/>
          <w:jc w:val="center"/>
        </w:trPr>
        <w:tc>
          <w:tcPr>
            <w:tcW w:w="3970" w:type="dxa"/>
            <w:gridSpan w:val="2"/>
            <w:vAlign w:val="center"/>
          </w:tcPr>
          <w:p w14:paraId="6EB55EB3" w14:textId="06BDCE4B" w:rsidR="00365477" w:rsidRPr="003E6E07" w:rsidRDefault="00365477" w:rsidP="00C579E1">
            <w:pPr>
              <w:pStyle w:val="TAL"/>
              <w:rPr>
                <w:rFonts w:cs="Arial"/>
                <w:lang w:eastAsia="ja-JP"/>
              </w:rPr>
            </w:pPr>
            <w:r w:rsidRPr="003E6E07">
              <w:rPr>
                <w:rFonts w:cs="Arial"/>
                <w:position w:val="-12"/>
                <w:lang w:eastAsia="ja-JP"/>
              </w:rPr>
              <w:object w:dxaOrig="400" w:dyaOrig="360" w14:anchorId="3C50012B">
                <v:shape id="_x0000_i1045" type="#_x0000_t75" style="width:22pt;height:21.5pt" o:ole="" fillcolor="window">
                  <v:imagedata r:id="rId8" o:title=""/>
                </v:shape>
                <o:OLEObject Type="Embed" ProgID="Equation.3" ShapeID="_x0000_i1045" DrawAspect="Content" ObjectID="_1798881331" r:id="rId38"/>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3EFEE4A0" w14:textId="1FF908F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5395A1AB" w14:textId="77777777" w:rsidR="00365477" w:rsidRPr="003E6E07" w:rsidRDefault="00365477" w:rsidP="00C579E1">
            <w:pPr>
              <w:pStyle w:val="TAC"/>
              <w:rPr>
                <w:rFonts w:cs="Arial"/>
                <w:lang w:eastAsia="ja-JP"/>
              </w:rPr>
            </w:pPr>
            <w:r w:rsidRPr="003E6E07">
              <w:rPr>
                <w:rFonts w:cs="Arial"/>
                <w:lang w:eastAsia="ja-JP"/>
              </w:rPr>
              <w:t>-98</w:t>
            </w:r>
          </w:p>
        </w:tc>
      </w:tr>
      <w:tr w:rsidR="00365477" w:rsidRPr="003E6E07" w14:paraId="4595E488" w14:textId="77777777" w:rsidTr="00AB0EDD">
        <w:trPr>
          <w:cantSplit/>
          <w:jc w:val="center"/>
        </w:trPr>
        <w:tc>
          <w:tcPr>
            <w:tcW w:w="3970" w:type="dxa"/>
            <w:gridSpan w:val="2"/>
            <w:vAlign w:val="center"/>
          </w:tcPr>
          <w:p w14:paraId="688509FD" w14:textId="77777777" w:rsidR="00365477" w:rsidRPr="003E6E07" w:rsidRDefault="00365477" w:rsidP="00C579E1">
            <w:pPr>
              <w:pStyle w:val="TAL"/>
              <w:rPr>
                <w:rFonts w:cs="Arial"/>
                <w:lang w:eastAsia="ja-JP"/>
              </w:rPr>
            </w:pPr>
            <w:r w:rsidRPr="003E6E07">
              <w:rPr>
                <w:rFonts w:cs="Arial"/>
                <w:position w:val="-12"/>
                <w:lang w:eastAsia="ja-JP"/>
              </w:rPr>
              <w:object w:dxaOrig="800" w:dyaOrig="380" w14:anchorId="6449B054">
                <v:shape id="_x0000_i1046" type="#_x0000_t75" style="width:43pt;height:22pt" o:ole="" fillcolor="window">
                  <v:imagedata r:id="rId10" o:title=""/>
                </v:shape>
                <o:OLEObject Type="Embed" ProgID="Equation.3" ShapeID="_x0000_i1046" DrawAspect="Content" ObjectID="_1798881332" r:id="rId39"/>
              </w:object>
            </w:r>
          </w:p>
        </w:tc>
        <w:tc>
          <w:tcPr>
            <w:tcW w:w="1710" w:type="dxa"/>
            <w:vAlign w:val="center"/>
          </w:tcPr>
          <w:p w14:paraId="52DD2A64" w14:textId="77777777" w:rsidR="00365477" w:rsidRPr="003E6E07" w:rsidRDefault="00365477" w:rsidP="00C579E1">
            <w:pPr>
              <w:pStyle w:val="TAC"/>
              <w:rPr>
                <w:rFonts w:cs="Arial"/>
                <w:lang w:eastAsia="ja-JP"/>
              </w:rPr>
            </w:pPr>
            <w:r w:rsidRPr="003E6E07">
              <w:rPr>
                <w:rFonts w:cs="Arial"/>
                <w:lang w:eastAsia="ja-JP"/>
              </w:rPr>
              <w:t>dB</w:t>
            </w:r>
          </w:p>
        </w:tc>
        <w:tc>
          <w:tcPr>
            <w:tcW w:w="3780" w:type="dxa"/>
            <w:gridSpan w:val="3"/>
            <w:vAlign w:val="center"/>
          </w:tcPr>
          <w:p w14:paraId="09B0255C" w14:textId="77777777" w:rsidR="00365477" w:rsidRPr="003E6E07" w:rsidRDefault="00365477" w:rsidP="00C579E1">
            <w:pPr>
              <w:pStyle w:val="TAC"/>
              <w:rPr>
                <w:rFonts w:cs="Arial"/>
                <w:lang w:eastAsia="ja-JP"/>
              </w:rPr>
            </w:pPr>
            <w:r w:rsidRPr="003E6E07">
              <w:rPr>
                <w:rFonts w:cs="Arial"/>
                <w:lang w:eastAsia="ja-JP"/>
              </w:rPr>
              <w:t>16</w:t>
            </w:r>
          </w:p>
        </w:tc>
      </w:tr>
      <w:tr w:rsidR="00365477" w:rsidRPr="003E6E07" w14:paraId="45A9E859" w14:textId="77777777" w:rsidTr="00AB0EDD">
        <w:trPr>
          <w:cantSplit/>
          <w:jc w:val="center"/>
        </w:trPr>
        <w:tc>
          <w:tcPr>
            <w:tcW w:w="3970" w:type="dxa"/>
            <w:gridSpan w:val="2"/>
            <w:vAlign w:val="center"/>
          </w:tcPr>
          <w:p w14:paraId="226D1265" w14:textId="5AB22E27"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4D677020" w14:textId="4D16EFC4"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144567C0" w14:textId="77777777" w:rsidR="00365477" w:rsidRPr="003E6E07" w:rsidRDefault="00365477" w:rsidP="00C579E1">
            <w:pPr>
              <w:pStyle w:val="TAC"/>
              <w:rPr>
                <w:rFonts w:cs="Arial"/>
                <w:lang w:eastAsia="ja-JP"/>
              </w:rPr>
            </w:pPr>
            <w:r w:rsidRPr="003E6E07">
              <w:rPr>
                <w:rFonts w:cs="v4.2.0"/>
                <w:lang w:eastAsia="ja-JP"/>
              </w:rPr>
              <w:t>-82</w:t>
            </w:r>
          </w:p>
        </w:tc>
      </w:tr>
      <w:tr w:rsidR="00365477" w:rsidRPr="003E6E07" w14:paraId="5BA93D58" w14:textId="77777777" w:rsidTr="00AB0EDD">
        <w:trPr>
          <w:cantSplit/>
          <w:jc w:val="center"/>
        </w:trPr>
        <w:tc>
          <w:tcPr>
            <w:tcW w:w="3970" w:type="dxa"/>
            <w:gridSpan w:val="2"/>
            <w:vAlign w:val="center"/>
          </w:tcPr>
          <w:p w14:paraId="22436FA2" w14:textId="1483BCC2"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101E5067" w14:textId="4F1E4092"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5FF3BE2" w14:textId="77777777" w:rsidR="00365477" w:rsidRPr="003E6E07" w:rsidRDefault="00365477" w:rsidP="00C579E1">
            <w:pPr>
              <w:pStyle w:val="TAC"/>
              <w:rPr>
                <w:rFonts w:cs="v4.2.0"/>
                <w:lang w:eastAsia="ja-JP"/>
              </w:rPr>
            </w:pPr>
            <w:r w:rsidRPr="003E6E07">
              <w:rPr>
                <w:rFonts w:cs="v4.2.0"/>
                <w:lang w:eastAsia="ja-JP"/>
              </w:rPr>
              <w:t>-82</w:t>
            </w:r>
          </w:p>
        </w:tc>
      </w:tr>
      <w:tr w:rsidR="00365477" w:rsidRPr="003E6E07" w14:paraId="372C3C30" w14:textId="77777777" w:rsidTr="00AB0EDD">
        <w:trPr>
          <w:cantSplit/>
          <w:jc w:val="center"/>
        </w:trPr>
        <w:tc>
          <w:tcPr>
            <w:tcW w:w="3970" w:type="dxa"/>
            <w:gridSpan w:val="2"/>
            <w:vAlign w:val="center"/>
          </w:tcPr>
          <w:p w14:paraId="06A336B5" w14:textId="50ECEC7B"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w:t>
            </w:r>
            <w:r w:rsidR="005F4B0B" w:rsidRPr="003E6E07">
              <w:rPr>
                <w:rFonts w:cs="Arial"/>
                <w:lang w:eastAsia="ja-JP"/>
              </w:rPr>
              <w:t>n</w:t>
            </w:r>
          </w:p>
        </w:tc>
        <w:tc>
          <w:tcPr>
            <w:tcW w:w="1710" w:type="dxa"/>
            <w:vAlign w:val="center"/>
          </w:tcPr>
          <w:p w14:paraId="3E767A26" w14:textId="77777777" w:rsidR="00365477" w:rsidRPr="003E6E07" w:rsidRDefault="00365477" w:rsidP="00C579E1">
            <w:pPr>
              <w:pStyle w:val="TAC"/>
              <w:rPr>
                <w:rFonts w:cs="Arial"/>
                <w:lang w:eastAsia="ja-JP"/>
              </w:rPr>
            </w:pPr>
          </w:p>
        </w:tc>
        <w:tc>
          <w:tcPr>
            <w:tcW w:w="3780" w:type="dxa"/>
            <w:gridSpan w:val="3"/>
            <w:vAlign w:val="center"/>
          </w:tcPr>
          <w:p w14:paraId="6238C6B7" w14:textId="77777777" w:rsidR="00365477" w:rsidRPr="003E6E07" w:rsidRDefault="00365477" w:rsidP="00C579E1">
            <w:pPr>
              <w:pStyle w:val="TAC"/>
              <w:rPr>
                <w:rFonts w:cs="Arial"/>
                <w:lang w:eastAsia="ja-JP"/>
              </w:rPr>
            </w:pPr>
            <w:r w:rsidRPr="003E6E07">
              <w:rPr>
                <w:rFonts w:cs="Arial"/>
                <w:lang w:eastAsia="ja-JP"/>
              </w:rPr>
              <w:t>AWGN</w:t>
            </w:r>
          </w:p>
        </w:tc>
      </w:tr>
      <w:tr w:rsidR="00365477" w:rsidRPr="003E6E07" w14:paraId="0FB05964" w14:textId="77777777" w:rsidTr="00AB0EDD">
        <w:trPr>
          <w:cantSplit/>
          <w:jc w:val="center"/>
        </w:trPr>
        <w:tc>
          <w:tcPr>
            <w:tcW w:w="9460" w:type="dxa"/>
            <w:gridSpan w:val="6"/>
            <w:vAlign w:val="center"/>
          </w:tcPr>
          <w:p w14:paraId="370DD1E2" w14:textId="3E2EE2F1"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283999C7" w14:textId="6A37949D"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79FE6958">
                <v:shape id="_x0000_i1047" type="#_x0000_t75" style="width:20.5pt;height:19.5pt" o:ole="" fillcolor="window">
                  <v:imagedata r:id="rId8" o:title=""/>
                </v:shape>
                <o:OLEObject Type="Embed" ProgID="Equation.3" ShapeID="_x0000_i1047" DrawAspect="Content" ObjectID="_1798881333" r:id="rId40"/>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4CD367E" w14:textId="52911423" w:rsidR="00365477" w:rsidRPr="003E6E07" w:rsidRDefault="00AB0EDD" w:rsidP="00C579E1">
            <w:pPr>
              <w:pStyle w:val="TAC"/>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7B620E17" w14:textId="77777777" w:rsidR="00365477" w:rsidRPr="003E6E07" w:rsidRDefault="00365477" w:rsidP="00365477">
      <w:pPr>
        <w:rPr>
          <w:rFonts w:cs="v4.2.0"/>
        </w:rPr>
      </w:pPr>
    </w:p>
    <w:p w14:paraId="6931EAC3" w14:textId="77777777" w:rsidR="00AB0EDD" w:rsidRPr="003E6E07" w:rsidRDefault="00365477" w:rsidP="00AB0EDD">
      <w:pPr>
        <w:pStyle w:val="Heading4"/>
        <w:rPr>
          <w:rFonts w:eastAsia="SimSun"/>
        </w:rPr>
      </w:pPr>
      <w:r w:rsidRPr="003E6E07">
        <w:rPr>
          <w:rFonts w:eastAsia="SimSun"/>
        </w:rPr>
        <w:t>7.5.3.4</w:t>
      </w:r>
      <w:r w:rsidRPr="003E6E07">
        <w:rPr>
          <w:rFonts w:eastAsia="SimSun"/>
        </w:rPr>
        <w:tab/>
        <w:t>Test description</w:t>
      </w:r>
    </w:p>
    <w:p w14:paraId="7BC549E6" w14:textId="757373E4" w:rsidR="00AB0EDD" w:rsidRPr="003E6E07" w:rsidRDefault="00AB0EDD" w:rsidP="00AB0EDD">
      <w:pPr>
        <w:pStyle w:val="Heading5"/>
        <w:rPr>
          <w:rFonts w:eastAsia="SimSun"/>
        </w:rPr>
      </w:pPr>
      <w:r w:rsidRPr="003E6E07">
        <w:rPr>
          <w:rFonts w:eastAsia="SimSun"/>
        </w:rPr>
        <w:t>7.5.3.4.1</w:t>
      </w:r>
      <w:r w:rsidRPr="003E6E07">
        <w:rPr>
          <w:rFonts w:eastAsia="SimSun"/>
        </w:rPr>
        <w:tab/>
        <w:t>Initial conditions</w:t>
      </w:r>
    </w:p>
    <w:p w14:paraId="099EDC96" w14:textId="227315FA"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E812249" w14:textId="15B3C171"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2B0D2269" w14:textId="757DE634"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r w:rsidR="00AB0EDD" w:rsidRPr="003E6E07">
        <w:t>:</w:t>
      </w:r>
    </w:p>
    <w:p w14:paraId="31EDF275" w14:textId="30D25685"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107B43F4" w14:textId="77777777" w:rsidR="00365477" w:rsidRPr="003E6E07" w:rsidRDefault="00365477" w:rsidP="00365477">
      <w:pPr>
        <w:pStyle w:val="B1"/>
      </w:pPr>
      <w:r w:rsidRPr="003E6E07">
        <w:t>2.</w:t>
      </w:r>
      <w:r w:rsidRPr="003E6E07">
        <w:tab/>
        <w:t>Propagation conditions are set according to Annex B clause B.0.</w:t>
      </w:r>
    </w:p>
    <w:p w14:paraId="63EAAC20"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3CDA2237" w14:textId="77777777" w:rsidR="00365477" w:rsidRPr="003E6E07" w:rsidRDefault="00365477" w:rsidP="00365477">
      <w:pPr>
        <w:pStyle w:val="Heading5"/>
      </w:pPr>
      <w:r w:rsidRPr="003E6E07">
        <w:lastRenderedPageBreak/>
        <w:t>7.5.3.4.2</w:t>
      </w:r>
      <w:r w:rsidRPr="003E6E07">
        <w:tab/>
        <w:t>Test procedure</w:t>
      </w:r>
    </w:p>
    <w:p w14:paraId="175F629D" w14:textId="77777777" w:rsidR="00365477" w:rsidRPr="003E6E07" w:rsidRDefault="00365477" w:rsidP="00365477">
      <w:r w:rsidRPr="003E6E07">
        <w:t>There is one active cell (PCell) in this test and 24 active Sidelink transmissions in this test (with 12 active Sidelink UEs per configured discovery subframe). Two tests (Test 1 and Test 2) are defined to verify interruptions due to synchronous (Test 1) and asynchronous (Test 2) ProSe Direct Discovery.</w:t>
      </w:r>
    </w:p>
    <w:p w14:paraId="4156D137" w14:textId="6ABFC758" w:rsidR="00365477" w:rsidRPr="003E6E07" w:rsidRDefault="00365477" w:rsidP="00AB0EDD">
      <w:pPr>
        <w:pStyle w:val="B1"/>
        <w:ind w:left="709" w:hanging="425"/>
      </w:pPr>
      <w:r w:rsidRPr="003E6E07">
        <w:t>1.</w:t>
      </w:r>
      <w:r w:rsidRPr="003E6E07">
        <w:tab/>
        <w:t xml:space="preserve">Ensure the UE is in FFS according </w:t>
      </w:r>
      <w:r w:rsidR="00AB0EDD" w:rsidRPr="003E6E07">
        <w:t>to 3GPP TS</w:t>
      </w:r>
      <w:r w:rsidRPr="003E6E07">
        <w:t xml:space="preserve"> 36.508 [7] clause FFS.</w:t>
      </w:r>
    </w:p>
    <w:p w14:paraId="3AA4FCF4" w14:textId="77777777" w:rsidR="00365477" w:rsidRPr="003E6E07" w:rsidRDefault="00365477" w:rsidP="00AB0EDD">
      <w:pPr>
        <w:pStyle w:val="B1"/>
        <w:ind w:left="709" w:hanging="425"/>
        <w:rPr>
          <w:rFonts w:eastAsia="??"/>
        </w:rPr>
      </w:pPr>
      <w:r w:rsidRPr="003E6E07">
        <w:rPr>
          <w:rFonts w:eastAsia="??"/>
        </w:rPr>
        <w:t>2.</w:t>
      </w:r>
      <w:r w:rsidRPr="003E6E07">
        <w:rPr>
          <w:rFonts w:eastAsia="??"/>
        </w:rPr>
        <w:tab/>
        <w:t xml:space="preserve">Set the parameters according to </w:t>
      </w:r>
      <w:r w:rsidRPr="003E6E07">
        <w:t xml:space="preserve">Test 1 time period T1 in </w:t>
      </w:r>
      <w:r w:rsidRPr="003E6E07">
        <w:rPr>
          <w:rFonts w:eastAsia="??"/>
        </w:rPr>
        <w:t xml:space="preserve">Tables 7.5.3.5-1, as appropriate. </w:t>
      </w:r>
      <w:r w:rsidRPr="003E6E07">
        <w:t>Propagation conditions are set according to Annex B clause B.1.1.</w:t>
      </w:r>
    </w:p>
    <w:p w14:paraId="6688EB8A" w14:textId="77777777" w:rsidR="00365477" w:rsidRPr="003E6E07" w:rsidRDefault="00365477" w:rsidP="00AB0EDD">
      <w:pPr>
        <w:pStyle w:val="B1"/>
        <w:ind w:left="709" w:hanging="425"/>
      </w:pPr>
      <w:r w:rsidRPr="003E6E07">
        <w:t>3.</w:t>
      </w:r>
      <w:r w:rsidRPr="003E6E07">
        <w:tab/>
        <w:t xml:space="preserve">UE is in idle mode in T1 and is monitoring ProSe Direct Discovery </w:t>
      </w:r>
      <w:r w:rsidR="005F4B0B" w:rsidRPr="003E6E07">
        <w:t>announcements</w:t>
      </w:r>
      <w:r w:rsidRPr="003E6E07">
        <w:t xml:space="preserve"> from other active Sidelink UEs.</w:t>
      </w:r>
    </w:p>
    <w:p w14:paraId="2DC0F13D" w14:textId="7EE121B9" w:rsidR="00365477" w:rsidRPr="003E6E07" w:rsidRDefault="00365477" w:rsidP="00AB0EDD">
      <w:pPr>
        <w:pStyle w:val="B1"/>
        <w:ind w:left="709" w:hanging="425"/>
      </w:pPr>
      <w:r w:rsidRPr="003E6E07">
        <w:t>4.</w:t>
      </w:r>
      <w:r w:rsidRPr="003E6E07">
        <w:tab/>
        <w:t>On the expiry of T1, TE pages the UE and establishes a RRC Connection with the UE. TE doesn</w:t>
      </w:r>
      <w:r w:rsidR="00AB0EDD" w:rsidRPr="003E6E07">
        <w:t>'</w:t>
      </w:r>
      <w:r w:rsidRPr="003E6E07">
        <w:t xml:space="preserve">t </w:t>
      </w:r>
      <w:r w:rsidR="005F0409" w:rsidRPr="003E6E07">
        <w:t>schedule</w:t>
      </w:r>
      <w:r w:rsidRPr="003E6E07">
        <w:t xml:space="preserve"> any PDSCH traffic to the UE.</w:t>
      </w:r>
    </w:p>
    <w:p w14:paraId="5DF37E69" w14:textId="77777777" w:rsidR="00365477" w:rsidRPr="003E6E07" w:rsidRDefault="00365477" w:rsidP="00AB0EDD">
      <w:pPr>
        <w:pStyle w:val="B1"/>
        <w:ind w:left="709" w:hanging="425"/>
      </w:pPr>
      <w:r w:rsidRPr="003E6E07">
        <w:t>5.</w:t>
      </w:r>
      <w:r w:rsidRPr="003E6E07">
        <w:tab/>
        <w:t xml:space="preserve">UE is expected to send a Sidelink UEInformation indicating discRxInterest, upon reception, TE is expected to send a RRC Connection reconfiguration </w:t>
      </w:r>
      <w:r w:rsidR="005F4B0B" w:rsidRPr="003E6E07">
        <w:t>message</w:t>
      </w:r>
      <w:r w:rsidRPr="003E6E07">
        <w:t xml:space="preserve"> to the UE.</w:t>
      </w:r>
    </w:p>
    <w:p w14:paraId="61456666" w14:textId="77777777" w:rsidR="00365477" w:rsidRPr="003E6E07" w:rsidRDefault="00365477" w:rsidP="00AB0EDD">
      <w:pPr>
        <w:pStyle w:val="B1"/>
        <w:ind w:left="709" w:hanging="425"/>
        <w:rPr>
          <w:lang w:eastAsia="zh-CN"/>
        </w:rPr>
      </w:pPr>
      <w:r w:rsidRPr="003E6E07">
        <w:t>6.</w:t>
      </w:r>
      <w:r w:rsidRPr="003E6E07">
        <w:tab/>
        <w:t>Once the UE sends RRC reconfiguration complete message or [2] secs have elapsed after start of T2, start T3.</w:t>
      </w:r>
    </w:p>
    <w:p w14:paraId="3E76323E" w14:textId="77777777" w:rsidR="00365477" w:rsidRPr="003E6E07" w:rsidRDefault="00365477" w:rsidP="00AB0EDD">
      <w:pPr>
        <w:pStyle w:val="B1"/>
        <w:ind w:left="709" w:hanging="425"/>
      </w:pPr>
      <w:r w:rsidRPr="003E6E07">
        <w:t>7.</w:t>
      </w:r>
      <w:r w:rsidRPr="003E6E07">
        <w:tab/>
        <w:t>During T3, TE schedules PDSCH traffic on PCell and counts ACK/NACK and record the same.</w:t>
      </w:r>
    </w:p>
    <w:p w14:paraId="57725089" w14:textId="77777777" w:rsidR="00365477" w:rsidRPr="003E6E07" w:rsidRDefault="00365477" w:rsidP="00AB0EDD">
      <w:pPr>
        <w:pStyle w:val="B1"/>
        <w:ind w:left="709" w:hanging="425"/>
      </w:pPr>
      <w:r w:rsidRPr="003E6E07">
        <w:t>8.</w:t>
      </w:r>
      <w:r w:rsidRPr="003E6E07">
        <w:tab/>
        <w:t>For Test 1, at least 98.75% of all expected ACK/NACKs during T3 shall be transmitted by the ProSe UE. For Test 2, at least 97.5% of all expected ACK/NACKs during T3 shall be transmitted by the ProSe UE.</w:t>
      </w:r>
    </w:p>
    <w:p w14:paraId="578873B5" w14:textId="77777777" w:rsidR="00365477" w:rsidRPr="003E6E07" w:rsidRDefault="00365477" w:rsidP="00AB0EDD">
      <w:pPr>
        <w:pStyle w:val="B1"/>
        <w:ind w:left="709" w:hanging="425"/>
      </w:pPr>
      <w:r w:rsidRPr="003E6E07">
        <w:t>9.</w:t>
      </w:r>
      <w:r w:rsidRPr="003E6E07">
        <w:tab/>
        <w:t>Repeat steps 1 to 8 for Test 2.</w:t>
      </w:r>
    </w:p>
    <w:p w14:paraId="28CBBBB9" w14:textId="52A753A4" w:rsidR="00365477" w:rsidRPr="003E6E07" w:rsidRDefault="00365477" w:rsidP="00AB0EDD">
      <w:pPr>
        <w:pStyle w:val="B1"/>
        <w:ind w:left="709" w:hanging="425"/>
      </w:pPr>
      <w:r w:rsidRPr="003E6E07">
        <w:t>10.</w:t>
      </w:r>
      <w:r w:rsidR="00AB0EDD" w:rsidRPr="003E6E07">
        <w:tab/>
      </w:r>
      <w:r w:rsidRPr="003E6E07">
        <w:t>A UE is considered pass if it meets the test requirements defined in 7.5.3.5 for both Test 1 and Test 2.</w:t>
      </w:r>
    </w:p>
    <w:p w14:paraId="2AED814C" w14:textId="77777777" w:rsidR="00365477" w:rsidRPr="003E6E07" w:rsidRDefault="00365477" w:rsidP="00365477">
      <w:pPr>
        <w:pStyle w:val="Heading5"/>
      </w:pPr>
      <w:r w:rsidRPr="003E6E07">
        <w:t>7.5.3.4.3</w:t>
      </w:r>
      <w:r w:rsidRPr="003E6E07">
        <w:tab/>
        <w:t>Message contents</w:t>
      </w:r>
    </w:p>
    <w:p w14:paraId="74861952" w14:textId="364C179F"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57866163" w14:textId="77777777" w:rsidR="00365477" w:rsidRPr="003E6E07" w:rsidRDefault="00365477" w:rsidP="00365477">
      <w:pPr>
        <w:pStyle w:val="Heading4"/>
        <w:rPr>
          <w:rFonts w:eastAsia="SimSun"/>
        </w:rPr>
      </w:pPr>
      <w:r w:rsidRPr="003E6E07">
        <w:rPr>
          <w:rFonts w:eastAsia="SimSun"/>
        </w:rPr>
        <w:t>7.5.3.5</w:t>
      </w:r>
      <w:r w:rsidRPr="003E6E07">
        <w:rPr>
          <w:rFonts w:eastAsia="SimSun"/>
        </w:rPr>
        <w:tab/>
        <w:t>Test requirement</w:t>
      </w:r>
    </w:p>
    <w:p w14:paraId="595303E1" w14:textId="77777777" w:rsidR="00365477" w:rsidRPr="003E6E07" w:rsidRDefault="005F0409" w:rsidP="00365477">
      <w:r w:rsidRPr="003E6E07">
        <w:t>Table 7.5.3.5-1 define the primary level settings including test tolerances for interruptions due to ProSe Direct discovery.</w:t>
      </w:r>
    </w:p>
    <w:p w14:paraId="60C8C4AC" w14:textId="60232332" w:rsidR="00365477" w:rsidRPr="003E6E07" w:rsidRDefault="00365477" w:rsidP="00365477">
      <w:pPr>
        <w:pStyle w:val="TH"/>
      </w:pPr>
      <w:r w:rsidRPr="003E6E07">
        <w:t>Table 7.5.3.5-1: Cell specific test requirement parameters for</w:t>
      </w:r>
      <w:r w:rsidR="00AB0EDD" w:rsidRPr="003E6E07">
        <w:br/>
      </w:r>
      <w:r w:rsidRPr="003E6E07">
        <w:rPr>
          <w:rFonts w:cs="v4.2.0"/>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5214F6E6" w14:textId="77777777" w:rsidTr="00E656F4">
        <w:trPr>
          <w:cantSplit/>
          <w:tblHeader/>
          <w:jc w:val="center"/>
        </w:trPr>
        <w:tc>
          <w:tcPr>
            <w:tcW w:w="3970" w:type="dxa"/>
            <w:gridSpan w:val="2"/>
            <w:vMerge w:val="restart"/>
            <w:tcBorders>
              <w:top w:val="single" w:sz="4" w:space="0" w:color="auto"/>
              <w:left w:val="single" w:sz="4" w:space="0" w:color="auto"/>
            </w:tcBorders>
            <w:vAlign w:val="center"/>
          </w:tcPr>
          <w:p w14:paraId="112DF6F2" w14:textId="77777777" w:rsidR="00365477" w:rsidRPr="003E6E07" w:rsidRDefault="00365477" w:rsidP="00E656F4">
            <w:pPr>
              <w:pStyle w:val="TAH"/>
              <w:keepNext w:val="0"/>
              <w:keepLines w:val="0"/>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2B674A14" w14:textId="77777777" w:rsidR="00365477" w:rsidRPr="003E6E07" w:rsidRDefault="00365477" w:rsidP="00E656F4">
            <w:pPr>
              <w:pStyle w:val="TAH"/>
              <w:keepNext w:val="0"/>
              <w:keepLines w:val="0"/>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3491A287" w14:textId="7F80BC42" w:rsidR="00365477" w:rsidRPr="003E6E07" w:rsidRDefault="00365477" w:rsidP="00E656F4">
            <w:pPr>
              <w:pStyle w:val="TAH"/>
              <w:keepNext w:val="0"/>
              <w:keepLines w:val="0"/>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4552B6BC" w14:textId="77777777" w:rsidTr="00E656F4">
        <w:trPr>
          <w:cantSplit/>
          <w:tblHeader/>
          <w:jc w:val="center"/>
        </w:trPr>
        <w:tc>
          <w:tcPr>
            <w:tcW w:w="3970" w:type="dxa"/>
            <w:gridSpan w:val="2"/>
            <w:vMerge/>
            <w:tcBorders>
              <w:left w:val="single" w:sz="4" w:space="0" w:color="auto"/>
              <w:bottom w:val="single" w:sz="4" w:space="0" w:color="auto"/>
            </w:tcBorders>
            <w:vAlign w:val="center"/>
          </w:tcPr>
          <w:p w14:paraId="0950B7F0" w14:textId="77777777" w:rsidR="00365477" w:rsidRPr="003E6E07" w:rsidRDefault="00365477" w:rsidP="00E656F4">
            <w:pPr>
              <w:pStyle w:val="TAH"/>
              <w:keepNext w:val="0"/>
              <w:keepLines w:val="0"/>
              <w:rPr>
                <w:rFonts w:cs="Arial"/>
                <w:lang w:eastAsia="ja-JP"/>
              </w:rPr>
            </w:pPr>
          </w:p>
        </w:tc>
        <w:tc>
          <w:tcPr>
            <w:tcW w:w="1710" w:type="dxa"/>
            <w:vMerge/>
            <w:tcBorders>
              <w:bottom w:val="single" w:sz="4" w:space="0" w:color="auto"/>
            </w:tcBorders>
            <w:vAlign w:val="center"/>
          </w:tcPr>
          <w:p w14:paraId="78AD389E" w14:textId="77777777" w:rsidR="00365477" w:rsidRPr="003E6E07" w:rsidRDefault="00365477" w:rsidP="00E656F4">
            <w:pPr>
              <w:pStyle w:val="TAH"/>
              <w:keepNext w:val="0"/>
              <w:keepLines w:val="0"/>
              <w:rPr>
                <w:rFonts w:cs="Arial"/>
                <w:lang w:eastAsia="ja-JP"/>
              </w:rPr>
            </w:pPr>
          </w:p>
        </w:tc>
        <w:tc>
          <w:tcPr>
            <w:tcW w:w="1260" w:type="dxa"/>
            <w:tcBorders>
              <w:bottom w:val="single" w:sz="4" w:space="0" w:color="auto"/>
            </w:tcBorders>
            <w:vAlign w:val="center"/>
          </w:tcPr>
          <w:p w14:paraId="2861FBB6" w14:textId="77777777" w:rsidR="00365477" w:rsidRPr="003E6E07" w:rsidRDefault="00365477" w:rsidP="00E656F4">
            <w:pPr>
              <w:pStyle w:val="TAH"/>
              <w:keepNext w:val="0"/>
              <w:keepLines w:val="0"/>
              <w:rPr>
                <w:rFonts w:cs="Arial"/>
                <w:lang w:eastAsia="ja-JP"/>
              </w:rPr>
            </w:pPr>
            <w:r w:rsidRPr="003E6E07">
              <w:rPr>
                <w:rFonts w:cs="Arial"/>
                <w:lang w:eastAsia="ja-JP"/>
              </w:rPr>
              <w:t>T1</w:t>
            </w:r>
          </w:p>
        </w:tc>
        <w:tc>
          <w:tcPr>
            <w:tcW w:w="1260" w:type="dxa"/>
            <w:tcBorders>
              <w:bottom w:val="single" w:sz="4" w:space="0" w:color="auto"/>
            </w:tcBorders>
            <w:vAlign w:val="center"/>
          </w:tcPr>
          <w:p w14:paraId="520247C3" w14:textId="77777777" w:rsidR="00365477" w:rsidRPr="003E6E07" w:rsidRDefault="00365477" w:rsidP="00E656F4">
            <w:pPr>
              <w:pStyle w:val="TAH"/>
              <w:keepNext w:val="0"/>
              <w:keepLines w:val="0"/>
              <w:rPr>
                <w:rFonts w:cs="Arial"/>
                <w:lang w:eastAsia="ja-JP"/>
              </w:rPr>
            </w:pPr>
            <w:r w:rsidRPr="003E6E07">
              <w:rPr>
                <w:rFonts w:cs="Arial"/>
                <w:lang w:eastAsia="ja-JP"/>
              </w:rPr>
              <w:t>T2</w:t>
            </w:r>
          </w:p>
        </w:tc>
        <w:tc>
          <w:tcPr>
            <w:tcW w:w="1260" w:type="dxa"/>
            <w:tcBorders>
              <w:bottom w:val="single" w:sz="4" w:space="0" w:color="auto"/>
            </w:tcBorders>
            <w:vAlign w:val="center"/>
          </w:tcPr>
          <w:p w14:paraId="3C87EB17" w14:textId="77777777" w:rsidR="00365477" w:rsidRPr="003E6E07" w:rsidRDefault="00365477" w:rsidP="00E656F4">
            <w:pPr>
              <w:pStyle w:val="TAH"/>
              <w:keepNext w:val="0"/>
              <w:keepLines w:val="0"/>
              <w:rPr>
                <w:rFonts w:cs="Arial"/>
                <w:lang w:eastAsia="ja-JP"/>
              </w:rPr>
            </w:pPr>
            <w:r w:rsidRPr="003E6E07">
              <w:rPr>
                <w:rFonts w:cs="Arial"/>
                <w:lang w:eastAsia="ja-JP"/>
              </w:rPr>
              <w:t>T3</w:t>
            </w:r>
          </w:p>
        </w:tc>
      </w:tr>
      <w:tr w:rsidR="00365477" w:rsidRPr="003E6E07" w14:paraId="27B4BF58" w14:textId="77777777" w:rsidTr="00AB0EDD">
        <w:trPr>
          <w:cantSplit/>
          <w:jc w:val="center"/>
        </w:trPr>
        <w:tc>
          <w:tcPr>
            <w:tcW w:w="3970" w:type="dxa"/>
            <w:gridSpan w:val="2"/>
            <w:tcBorders>
              <w:left w:val="single" w:sz="4" w:space="0" w:color="auto"/>
              <w:bottom w:val="single" w:sz="4" w:space="0" w:color="auto"/>
            </w:tcBorders>
            <w:vAlign w:val="center"/>
          </w:tcPr>
          <w:p w14:paraId="11391AEC" w14:textId="76CB4649" w:rsidR="00365477" w:rsidRPr="003E6E07" w:rsidRDefault="00365477"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56CA944B"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34A7E2CE" w14:textId="77777777" w:rsidR="00365477" w:rsidRPr="003E6E07" w:rsidRDefault="00365477" w:rsidP="00E656F4">
            <w:pPr>
              <w:pStyle w:val="TAC"/>
              <w:keepNext w:val="0"/>
              <w:keepLines w:val="0"/>
              <w:rPr>
                <w:rFonts w:cs="Arial"/>
                <w:lang w:eastAsia="ja-JP"/>
              </w:rPr>
            </w:pPr>
            <w:r w:rsidRPr="003E6E07">
              <w:rPr>
                <w:rFonts w:cs="Arial"/>
                <w:bCs/>
                <w:lang w:eastAsia="ja-JP"/>
              </w:rPr>
              <w:t>1</w:t>
            </w:r>
          </w:p>
        </w:tc>
      </w:tr>
      <w:tr w:rsidR="00365477" w:rsidRPr="003E6E07" w14:paraId="01BEDBE4" w14:textId="77777777" w:rsidTr="00AB0EDD">
        <w:trPr>
          <w:cantSplit/>
          <w:jc w:val="center"/>
        </w:trPr>
        <w:tc>
          <w:tcPr>
            <w:tcW w:w="3970" w:type="dxa"/>
            <w:gridSpan w:val="2"/>
            <w:tcBorders>
              <w:left w:val="single" w:sz="4" w:space="0" w:color="auto"/>
              <w:bottom w:val="single" w:sz="4" w:space="0" w:color="auto"/>
            </w:tcBorders>
            <w:vAlign w:val="center"/>
          </w:tcPr>
          <w:p w14:paraId="5C1D69E2" w14:textId="77777777" w:rsidR="00365477" w:rsidRPr="003E6E07" w:rsidRDefault="00365477" w:rsidP="00E656F4">
            <w:pPr>
              <w:pStyle w:val="TAL"/>
              <w:keepNext w:val="0"/>
              <w:keepLines w:val="0"/>
              <w:rPr>
                <w:rFonts w:cs="Arial"/>
                <w:lang w:eastAsia="ja-JP"/>
              </w:rPr>
            </w:pPr>
            <w:r w:rsidRPr="003E6E07">
              <w:rPr>
                <w:rFonts w:cs="Arial"/>
                <w:lang w:eastAsia="ja-JP"/>
              </w:rPr>
              <w:t>BW</w:t>
            </w:r>
            <w:r w:rsidRPr="003E6E07">
              <w:rPr>
                <w:rFonts w:cs="Arial"/>
                <w:vertAlign w:val="subscript"/>
                <w:lang w:eastAsia="ja-JP"/>
              </w:rPr>
              <w:t>channel</w:t>
            </w:r>
          </w:p>
        </w:tc>
        <w:tc>
          <w:tcPr>
            <w:tcW w:w="1710" w:type="dxa"/>
            <w:tcBorders>
              <w:bottom w:val="single" w:sz="4" w:space="0" w:color="auto"/>
            </w:tcBorders>
            <w:vAlign w:val="center"/>
          </w:tcPr>
          <w:p w14:paraId="6F73F7EA" w14:textId="77777777" w:rsidR="00365477" w:rsidRPr="003E6E07" w:rsidRDefault="00365477" w:rsidP="00E656F4">
            <w:pPr>
              <w:pStyle w:val="TAC"/>
              <w:keepNext w:val="0"/>
              <w:keepLines w:val="0"/>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4EFAACAA" w14:textId="77777777" w:rsidR="00365477" w:rsidRPr="003E6E07" w:rsidRDefault="00365477" w:rsidP="00E656F4">
            <w:pPr>
              <w:pStyle w:val="TAC"/>
              <w:keepNext w:val="0"/>
              <w:keepLines w:val="0"/>
              <w:rPr>
                <w:rFonts w:cs="Arial"/>
                <w:lang w:eastAsia="ja-JP"/>
              </w:rPr>
            </w:pPr>
            <w:r w:rsidRPr="003E6E07">
              <w:rPr>
                <w:rFonts w:cs="Arial"/>
                <w:bCs/>
                <w:lang w:eastAsia="ja-JP"/>
              </w:rPr>
              <w:t>5</w:t>
            </w:r>
          </w:p>
        </w:tc>
      </w:tr>
      <w:tr w:rsidR="00365477" w:rsidRPr="003E6E07" w14:paraId="2E685ABE" w14:textId="77777777" w:rsidTr="00AB0EDD">
        <w:trPr>
          <w:cantSplit/>
          <w:jc w:val="center"/>
        </w:trPr>
        <w:tc>
          <w:tcPr>
            <w:tcW w:w="3970" w:type="dxa"/>
            <w:gridSpan w:val="2"/>
            <w:tcBorders>
              <w:left w:val="single" w:sz="4" w:space="0" w:color="auto"/>
              <w:bottom w:val="single" w:sz="4" w:space="0" w:color="auto"/>
            </w:tcBorders>
            <w:vAlign w:val="center"/>
          </w:tcPr>
          <w:p w14:paraId="12065D0C" w14:textId="149627B7" w:rsidR="00365477" w:rsidRPr="003E6E07" w:rsidRDefault="00365477" w:rsidP="00E656F4">
            <w:pPr>
              <w:pStyle w:val="TAL"/>
              <w:keepNext w:val="0"/>
              <w:keepLines w:val="0"/>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192C5714"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551549D8" w14:textId="77777777" w:rsidR="00365477" w:rsidRPr="003E6E07" w:rsidRDefault="00365477" w:rsidP="00E656F4">
            <w:pPr>
              <w:pStyle w:val="TAC"/>
              <w:keepNext w:val="0"/>
              <w:keepLines w:val="0"/>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2CBECA6C" w14:textId="77777777" w:rsidR="00365477" w:rsidRPr="003E6E07" w:rsidRDefault="00365477" w:rsidP="00E656F4">
            <w:pPr>
              <w:pStyle w:val="TAC"/>
              <w:keepNext w:val="0"/>
              <w:keepLines w:val="0"/>
              <w:rPr>
                <w:rFonts w:cs="Arial"/>
                <w:bCs/>
                <w:lang w:eastAsia="ja-JP"/>
              </w:rPr>
            </w:pPr>
            <w:r w:rsidRPr="003E6E07">
              <w:rPr>
                <w:rFonts w:cs="Arial"/>
                <w:bCs/>
                <w:lang w:eastAsia="ja-JP"/>
              </w:rPr>
              <w:t>CONNECTED</w:t>
            </w:r>
          </w:p>
        </w:tc>
      </w:tr>
      <w:tr w:rsidR="00365477" w:rsidRPr="003E6E07" w14:paraId="03849BA3" w14:textId="77777777" w:rsidTr="00AB0EDD">
        <w:trPr>
          <w:cantSplit/>
          <w:jc w:val="center"/>
        </w:trPr>
        <w:tc>
          <w:tcPr>
            <w:tcW w:w="1985" w:type="dxa"/>
            <w:vMerge w:val="restart"/>
            <w:tcBorders>
              <w:left w:val="single" w:sz="4" w:space="0" w:color="auto"/>
            </w:tcBorders>
            <w:vAlign w:val="center"/>
          </w:tcPr>
          <w:p w14:paraId="746DE5C4" w14:textId="0C16DEC8" w:rsidR="00365477" w:rsidRPr="003E6E07" w:rsidRDefault="00365477" w:rsidP="00E656F4">
            <w:pPr>
              <w:pStyle w:val="TAL"/>
              <w:keepNext w:val="0"/>
              <w:keepLines w:val="0"/>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371479A1" w14:textId="77777777" w:rsidR="00365477" w:rsidRPr="003E6E07" w:rsidRDefault="00365477" w:rsidP="00E656F4">
            <w:pPr>
              <w:pStyle w:val="TAL"/>
              <w:keepNext w:val="0"/>
              <w:keepLines w:val="0"/>
              <w:rPr>
                <w:rFonts w:cs="Arial"/>
                <w:lang w:eastAsia="ja-JP"/>
              </w:rPr>
            </w:pPr>
            <w:r w:rsidRPr="003E6E07">
              <w:rPr>
                <w:rFonts w:cs="Arial"/>
                <w:lang w:eastAsia="ja-JP"/>
              </w:rPr>
              <w:t>defaultPagingCycle</w:t>
            </w:r>
          </w:p>
        </w:tc>
        <w:tc>
          <w:tcPr>
            <w:tcW w:w="1710" w:type="dxa"/>
            <w:tcBorders>
              <w:bottom w:val="single" w:sz="4" w:space="0" w:color="auto"/>
            </w:tcBorders>
            <w:vAlign w:val="center"/>
          </w:tcPr>
          <w:p w14:paraId="278ADED8"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593D7A4" w14:textId="77777777" w:rsidR="00365477" w:rsidRPr="003E6E07" w:rsidRDefault="00365477" w:rsidP="00E656F4">
            <w:pPr>
              <w:pStyle w:val="TAC"/>
              <w:keepNext w:val="0"/>
              <w:keepLines w:val="0"/>
              <w:rPr>
                <w:rFonts w:cs="Arial"/>
                <w:bCs/>
                <w:lang w:eastAsia="ja-JP"/>
              </w:rPr>
            </w:pPr>
            <w:r w:rsidRPr="003E6E07">
              <w:rPr>
                <w:rFonts w:cs="Arial"/>
                <w:lang w:eastAsia="ja-JP"/>
              </w:rPr>
              <w:t>rf256</w:t>
            </w:r>
          </w:p>
        </w:tc>
        <w:tc>
          <w:tcPr>
            <w:tcW w:w="2520" w:type="dxa"/>
            <w:gridSpan w:val="2"/>
            <w:vMerge w:val="restart"/>
            <w:vAlign w:val="center"/>
          </w:tcPr>
          <w:p w14:paraId="63C479E1"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r>
      <w:tr w:rsidR="00365477" w:rsidRPr="003E6E07" w14:paraId="25C7581A" w14:textId="77777777" w:rsidTr="00AB0EDD">
        <w:trPr>
          <w:cantSplit/>
          <w:jc w:val="center"/>
        </w:trPr>
        <w:tc>
          <w:tcPr>
            <w:tcW w:w="1985" w:type="dxa"/>
            <w:vMerge/>
            <w:tcBorders>
              <w:left w:val="single" w:sz="4" w:space="0" w:color="auto"/>
              <w:bottom w:val="single" w:sz="4" w:space="0" w:color="auto"/>
            </w:tcBorders>
            <w:vAlign w:val="center"/>
          </w:tcPr>
          <w:p w14:paraId="1153691A" w14:textId="77777777" w:rsidR="00365477" w:rsidRPr="003E6E07" w:rsidRDefault="00365477" w:rsidP="00E656F4">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7F3B65A" w14:textId="77777777" w:rsidR="00365477" w:rsidRPr="003E6E07" w:rsidRDefault="00365477" w:rsidP="00E656F4">
            <w:pPr>
              <w:pStyle w:val="TAL"/>
              <w:keepNext w:val="0"/>
              <w:keepLines w:val="0"/>
              <w:rPr>
                <w:rFonts w:cs="Arial"/>
                <w:lang w:eastAsia="ja-JP"/>
              </w:rPr>
            </w:pPr>
            <w:r w:rsidRPr="003E6E07">
              <w:rPr>
                <w:rFonts w:cs="Arial"/>
                <w:lang w:eastAsia="ja-JP"/>
              </w:rPr>
              <w:t>nB</w:t>
            </w:r>
          </w:p>
        </w:tc>
        <w:tc>
          <w:tcPr>
            <w:tcW w:w="1710" w:type="dxa"/>
            <w:tcBorders>
              <w:bottom w:val="single" w:sz="4" w:space="0" w:color="auto"/>
            </w:tcBorders>
            <w:vAlign w:val="center"/>
          </w:tcPr>
          <w:p w14:paraId="6BA78577"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4B82037" w14:textId="30995137" w:rsidR="00365477" w:rsidRPr="003E6E07" w:rsidRDefault="00365477" w:rsidP="00E656F4">
            <w:pPr>
              <w:pStyle w:val="TAC"/>
              <w:keepNext w:val="0"/>
              <w:keepLines w:val="0"/>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76B8ACBA" w14:textId="77777777" w:rsidR="00365477" w:rsidRPr="003E6E07" w:rsidRDefault="00365477" w:rsidP="00E656F4">
            <w:pPr>
              <w:pStyle w:val="TAC"/>
              <w:keepNext w:val="0"/>
              <w:keepLines w:val="0"/>
              <w:rPr>
                <w:rFonts w:cs="Arial"/>
                <w:bCs/>
                <w:lang w:eastAsia="ja-JP"/>
              </w:rPr>
            </w:pPr>
          </w:p>
        </w:tc>
      </w:tr>
      <w:tr w:rsidR="00365477" w:rsidRPr="003E6E07" w14:paraId="7321078F" w14:textId="77777777" w:rsidTr="00AB0EDD">
        <w:trPr>
          <w:cantSplit/>
          <w:jc w:val="center"/>
        </w:trPr>
        <w:tc>
          <w:tcPr>
            <w:tcW w:w="3970" w:type="dxa"/>
            <w:gridSpan w:val="2"/>
            <w:tcBorders>
              <w:left w:val="single" w:sz="4" w:space="0" w:color="auto"/>
              <w:bottom w:val="single" w:sz="4" w:space="0" w:color="auto"/>
            </w:tcBorders>
            <w:vAlign w:val="center"/>
          </w:tcPr>
          <w:p w14:paraId="6B8BB316" w14:textId="5990136E" w:rsidR="00365477" w:rsidRPr="003E6E07" w:rsidRDefault="00365477" w:rsidP="00E656F4">
            <w:pPr>
              <w:pStyle w:val="TAL"/>
              <w:keepNext w:val="0"/>
              <w:keepLines w:val="0"/>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6962446E"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79E83076"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5B980C69" w14:textId="77777777" w:rsidR="00365477" w:rsidRPr="003E6E07" w:rsidRDefault="00365477" w:rsidP="00E656F4">
            <w:pPr>
              <w:pStyle w:val="TAC"/>
              <w:keepNext w:val="0"/>
              <w:keepLines w:val="0"/>
              <w:rPr>
                <w:rFonts w:cs="Arial"/>
                <w:bCs/>
                <w:lang w:eastAsia="ja-JP"/>
              </w:rPr>
            </w:pPr>
            <w:r w:rsidRPr="003E6E07">
              <w:rPr>
                <w:rFonts w:cs="Arial"/>
                <w:bCs/>
                <w:lang w:eastAsia="ja-JP"/>
              </w:rPr>
              <w:t>OFF</w:t>
            </w:r>
          </w:p>
        </w:tc>
      </w:tr>
      <w:tr w:rsidR="00365477" w:rsidRPr="003E6E07" w14:paraId="3B2D4514" w14:textId="77777777" w:rsidTr="00AB0EDD">
        <w:trPr>
          <w:cantSplit/>
          <w:jc w:val="center"/>
        </w:trPr>
        <w:tc>
          <w:tcPr>
            <w:tcW w:w="3970" w:type="dxa"/>
            <w:gridSpan w:val="2"/>
            <w:tcBorders>
              <w:left w:val="single" w:sz="4" w:space="0" w:color="auto"/>
              <w:bottom w:val="single" w:sz="4" w:space="0" w:color="auto"/>
            </w:tcBorders>
            <w:vAlign w:val="center"/>
          </w:tcPr>
          <w:p w14:paraId="552BFCF9" w14:textId="74478A88" w:rsidR="00365477" w:rsidRPr="003E6E07" w:rsidRDefault="00365477"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1394B866"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4B72CFA9"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0E955F7D" w14:textId="77777777" w:rsidR="00365477" w:rsidRPr="003E6E07" w:rsidRDefault="00365477" w:rsidP="00E656F4">
            <w:pPr>
              <w:pStyle w:val="TAC"/>
              <w:keepNext w:val="0"/>
              <w:keepLines w:val="0"/>
              <w:rPr>
                <w:rFonts w:cs="Arial"/>
                <w:bCs/>
                <w:lang w:eastAsia="ja-JP"/>
              </w:rPr>
            </w:pPr>
            <w:r w:rsidRPr="003E6E07">
              <w:rPr>
                <w:rFonts w:cs="Arial"/>
                <w:lang w:eastAsia="ja-JP"/>
              </w:rPr>
              <w:t>None</w:t>
            </w:r>
          </w:p>
        </w:tc>
        <w:tc>
          <w:tcPr>
            <w:tcW w:w="1260" w:type="dxa"/>
            <w:tcBorders>
              <w:bottom w:val="single" w:sz="4" w:space="0" w:color="auto"/>
            </w:tcBorders>
            <w:vAlign w:val="center"/>
          </w:tcPr>
          <w:p w14:paraId="137CF0C4" w14:textId="796DBAD1" w:rsidR="00365477" w:rsidRPr="003E6E07" w:rsidRDefault="00365477" w:rsidP="00E656F4">
            <w:pPr>
              <w:pStyle w:val="TAC"/>
              <w:keepNext w:val="0"/>
              <w:keepLines w:val="0"/>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76F6AC8F" w14:textId="77777777" w:rsidTr="00AB0EDD">
        <w:trPr>
          <w:cantSplit/>
          <w:jc w:val="center"/>
        </w:trPr>
        <w:tc>
          <w:tcPr>
            <w:tcW w:w="3970" w:type="dxa"/>
            <w:gridSpan w:val="2"/>
            <w:tcBorders>
              <w:left w:val="single" w:sz="4" w:space="0" w:color="auto"/>
              <w:bottom w:val="single" w:sz="4" w:space="0" w:color="auto"/>
            </w:tcBorders>
            <w:vAlign w:val="center"/>
          </w:tcPr>
          <w:p w14:paraId="52BFDABE" w14:textId="0F8DCC7C" w:rsidR="00365477" w:rsidRPr="003E6E07" w:rsidRDefault="00365477" w:rsidP="00E656F4">
            <w:pPr>
              <w:pStyle w:val="TAL"/>
              <w:keepNext w:val="0"/>
              <w:keepLines w:val="0"/>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53799FF" w14:textId="77777777" w:rsidR="00365477" w:rsidRPr="003E6E07" w:rsidRDefault="00365477" w:rsidP="00E656F4">
            <w:pPr>
              <w:pStyle w:val="TAC"/>
              <w:keepNext w:val="0"/>
              <w:keepLines w:val="0"/>
              <w:rPr>
                <w:rFonts w:cs="Arial"/>
                <w:bCs/>
                <w:lang w:eastAsia="ja-JP"/>
              </w:rPr>
            </w:pPr>
          </w:p>
        </w:tc>
        <w:tc>
          <w:tcPr>
            <w:tcW w:w="3780" w:type="dxa"/>
            <w:gridSpan w:val="3"/>
            <w:tcBorders>
              <w:bottom w:val="single" w:sz="4" w:space="0" w:color="auto"/>
            </w:tcBorders>
            <w:vAlign w:val="center"/>
          </w:tcPr>
          <w:p w14:paraId="611B7F7C" w14:textId="36699FF8" w:rsidR="00365477" w:rsidRPr="003E6E07" w:rsidRDefault="00365477" w:rsidP="00E656F4">
            <w:pPr>
              <w:pStyle w:val="TAC"/>
              <w:keepNext w:val="0"/>
              <w:keepLines w:val="0"/>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7E6EF108" w14:textId="77777777" w:rsidTr="00AB0EDD">
        <w:trPr>
          <w:cantSplit/>
          <w:jc w:val="center"/>
        </w:trPr>
        <w:tc>
          <w:tcPr>
            <w:tcW w:w="3970" w:type="dxa"/>
            <w:gridSpan w:val="2"/>
            <w:tcBorders>
              <w:left w:val="single" w:sz="4" w:space="0" w:color="auto"/>
              <w:bottom w:val="single" w:sz="4" w:space="0" w:color="auto"/>
            </w:tcBorders>
            <w:vAlign w:val="center"/>
          </w:tcPr>
          <w:p w14:paraId="7046D518" w14:textId="3D8BCB95" w:rsidR="00365477" w:rsidRPr="003E6E07" w:rsidRDefault="00365477" w:rsidP="00E656F4">
            <w:pPr>
              <w:pStyle w:val="TAL"/>
              <w:keepNext w:val="0"/>
              <w:keepLines w:val="0"/>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6869F054"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4335B509" w14:textId="2BBEBDFA" w:rsidR="00365477" w:rsidRPr="003E6E07" w:rsidRDefault="00365477" w:rsidP="00E656F4">
            <w:pPr>
              <w:pStyle w:val="TAC"/>
              <w:keepNext w:val="0"/>
              <w:keepLines w:val="0"/>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0D24D4D3" w14:textId="77777777" w:rsidTr="00AB0EDD">
        <w:trPr>
          <w:cantSplit/>
          <w:jc w:val="center"/>
        </w:trPr>
        <w:tc>
          <w:tcPr>
            <w:tcW w:w="3970" w:type="dxa"/>
            <w:gridSpan w:val="2"/>
            <w:tcBorders>
              <w:left w:val="single" w:sz="4" w:space="0" w:color="auto"/>
              <w:bottom w:val="single" w:sz="4" w:space="0" w:color="auto"/>
            </w:tcBorders>
            <w:vAlign w:val="center"/>
          </w:tcPr>
          <w:p w14:paraId="0121CD26" w14:textId="77777777" w:rsidR="00365477" w:rsidRPr="003E6E07" w:rsidRDefault="00365477" w:rsidP="00E656F4">
            <w:pPr>
              <w:pStyle w:val="TAL"/>
              <w:keepNext w:val="0"/>
              <w:keepLines w:val="0"/>
              <w:rPr>
                <w:rFonts w:cs="Arial"/>
                <w:lang w:eastAsia="ja-JP"/>
              </w:rPr>
            </w:pPr>
            <w:r w:rsidRPr="003E6E07">
              <w:rPr>
                <w:rFonts w:cs="Arial"/>
                <w:lang w:eastAsia="ja-JP"/>
              </w:rPr>
              <w:t>PBCH_RA</w:t>
            </w:r>
          </w:p>
        </w:tc>
        <w:tc>
          <w:tcPr>
            <w:tcW w:w="1710" w:type="dxa"/>
            <w:vMerge w:val="restart"/>
            <w:vAlign w:val="center"/>
          </w:tcPr>
          <w:p w14:paraId="08C7ED6B" w14:textId="77777777" w:rsidR="00365477" w:rsidRPr="003E6E07" w:rsidRDefault="00365477" w:rsidP="00E656F4">
            <w:pPr>
              <w:pStyle w:val="TAC"/>
              <w:keepNext w:val="0"/>
              <w:keepLines w:val="0"/>
              <w:rPr>
                <w:rFonts w:cs="Arial"/>
                <w:lang w:eastAsia="ja-JP"/>
              </w:rPr>
            </w:pPr>
            <w:r w:rsidRPr="003E6E07">
              <w:rPr>
                <w:rFonts w:cs="Arial"/>
                <w:bCs/>
                <w:lang w:eastAsia="ja-JP"/>
              </w:rPr>
              <w:t>dB</w:t>
            </w:r>
          </w:p>
        </w:tc>
        <w:tc>
          <w:tcPr>
            <w:tcW w:w="3780" w:type="dxa"/>
            <w:gridSpan w:val="3"/>
            <w:vMerge w:val="restart"/>
            <w:vAlign w:val="center"/>
          </w:tcPr>
          <w:p w14:paraId="78EBE7B4" w14:textId="77777777" w:rsidR="00365477" w:rsidRPr="003E6E07" w:rsidRDefault="00365477" w:rsidP="00E656F4">
            <w:pPr>
              <w:pStyle w:val="TAC"/>
              <w:keepNext w:val="0"/>
              <w:keepLines w:val="0"/>
              <w:rPr>
                <w:rFonts w:cs="Arial"/>
                <w:lang w:eastAsia="ja-JP"/>
              </w:rPr>
            </w:pPr>
            <w:r w:rsidRPr="003E6E07">
              <w:rPr>
                <w:rFonts w:cs="Arial"/>
                <w:bCs/>
                <w:lang w:eastAsia="ja-JP"/>
              </w:rPr>
              <w:t>0</w:t>
            </w:r>
          </w:p>
        </w:tc>
      </w:tr>
      <w:tr w:rsidR="00365477" w:rsidRPr="003E6E07" w14:paraId="241D77ED" w14:textId="77777777" w:rsidTr="00AB0EDD">
        <w:trPr>
          <w:cantSplit/>
          <w:jc w:val="center"/>
        </w:trPr>
        <w:tc>
          <w:tcPr>
            <w:tcW w:w="3970" w:type="dxa"/>
            <w:gridSpan w:val="2"/>
            <w:tcBorders>
              <w:left w:val="single" w:sz="4" w:space="0" w:color="auto"/>
              <w:bottom w:val="single" w:sz="4" w:space="0" w:color="auto"/>
            </w:tcBorders>
            <w:vAlign w:val="center"/>
          </w:tcPr>
          <w:p w14:paraId="5905583A" w14:textId="77777777" w:rsidR="00365477" w:rsidRPr="003E6E07" w:rsidRDefault="00365477" w:rsidP="00E656F4">
            <w:pPr>
              <w:pStyle w:val="TAL"/>
              <w:keepNext w:val="0"/>
              <w:keepLines w:val="0"/>
              <w:rPr>
                <w:rFonts w:cs="Arial"/>
                <w:lang w:eastAsia="ja-JP"/>
              </w:rPr>
            </w:pPr>
            <w:r w:rsidRPr="003E6E07">
              <w:rPr>
                <w:rFonts w:cs="Arial"/>
                <w:lang w:eastAsia="ja-JP"/>
              </w:rPr>
              <w:t>PBCH_RB</w:t>
            </w:r>
          </w:p>
        </w:tc>
        <w:tc>
          <w:tcPr>
            <w:tcW w:w="1710" w:type="dxa"/>
            <w:vMerge/>
            <w:vAlign w:val="center"/>
          </w:tcPr>
          <w:p w14:paraId="3D167E0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EE1EBA" w14:textId="77777777" w:rsidR="00365477" w:rsidRPr="003E6E07" w:rsidRDefault="00365477" w:rsidP="00E656F4">
            <w:pPr>
              <w:pStyle w:val="TAC"/>
              <w:keepNext w:val="0"/>
              <w:keepLines w:val="0"/>
              <w:rPr>
                <w:rFonts w:cs="Arial"/>
                <w:lang w:eastAsia="ja-JP"/>
              </w:rPr>
            </w:pPr>
          </w:p>
        </w:tc>
      </w:tr>
      <w:tr w:rsidR="00365477" w:rsidRPr="003E6E07" w14:paraId="5C2B56F5" w14:textId="77777777" w:rsidTr="00AB0EDD">
        <w:trPr>
          <w:cantSplit/>
          <w:jc w:val="center"/>
        </w:trPr>
        <w:tc>
          <w:tcPr>
            <w:tcW w:w="3970" w:type="dxa"/>
            <w:gridSpan w:val="2"/>
            <w:tcBorders>
              <w:left w:val="single" w:sz="4" w:space="0" w:color="auto"/>
              <w:bottom w:val="single" w:sz="4" w:space="0" w:color="auto"/>
            </w:tcBorders>
            <w:vAlign w:val="center"/>
          </w:tcPr>
          <w:p w14:paraId="198E74F9" w14:textId="77777777" w:rsidR="00365477" w:rsidRPr="003E6E07" w:rsidRDefault="00365477" w:rsidP="00E656F4">
            <w:pPr>
              <w:pStyle w:val="TAL"/>
              <w:keepNext w:val="0"/>
              <w:keepLines w:val="0"/>
              <w:rPr>
                <w:rFonts w:cs="Arial"/>
                <w:lang w:eastAsia="ja-JP"/>
              </w:rPr>
            </w:pPr>
            <w:r w:rsidRPr="003E6E07">
              <w:rPr>
                <w:rFonts w:cs="Arial"/>
                <w:lang w:eastAsia="ja-JP"/>
              </w:rPr>
              <w:t>PSS_RA</w:t>
            </w:r>
          </w:p>
        </w:tc>
        <w:tc>
          <w:tcPr>
            <w:tcW w:w="1710" w:type="dxa"/>
            <w:vMerge/>
            <w:vAlign w:val="center"/>
          </w:tcPr>
          <w:p w14:paraId="092A3EF0"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4BD45CB" w14:textId="77777777" w:rsidR="00365477" w:rsidRPr="003E6E07" w:rsidRDefault="00365477" w:rsidP="00E656F4">
            <w:pPr>
              <w:pStyle w:val="TAC"/>
              <w:keepNext w:val="0"/>
              <w:keepLines w:val="0"/>
              <w:rPr>
                <w:rFonts w:cs="Arial"/>
                <w:lang w:eastAsia="ja-JP"/>
              </w:rPr>
            </w:pPr>
          </w:p>
        </w:tc>
      </w:tr>
      <w:tr w:rsidR="00365477" w:rsidRPr="003E6E07" w14:paraId="1E708E02" w14:textId="77777777" w:rsidTr="00AB0EDD">
        <w:trPr>
          <w:cantSplit/>
          <w:jc w:val="center"/>
        </w:trPr>
        <w:tc>
          <w:tcPr>
            <w:tcW w:w="3970" w:type="dxa"/>
            <w:gridSpan w:val="2"/>
            <w:tcBorders>
              <w:left w:val="single" w:sz="4" w:space="0" w:color="auto"/>
              <w:bottom w:val="single" w:sz="4" w:space="0" w:color="auto"/>
            </w:tcBorders>
            <w:vAlign w:val="center"/>
          </w:tcPr>
          <w:p w14:paraId="05B3E985" w14:textId="77777777" w:rsidR="00365477" w:rsidRPr="003E6E07" w:rsidRDefault="00365477" w:rsidP="00E656F4">
            <w:pPr>
              <w:pStyle w:val="TAL"/>
              <w:keepNext w:val="0"/>
              <w:keepLines w:val="0"/>
              <w:rPr>
                <w:rFonts w:cs="Arial"/>
                <w:lang w:eastAsia="ja-JP"/>
              </w:rPr>
            </w:pPr>
            <w:r w:rsidRPr="003E6E07">
              <w:rPr>
                <w:rFonts w:cs="Arial"/>
                <w:lang w:eastAsia="ja-JP"/>
              </w:rPr>
              <w:t>SSS_RA</w:t>
            </w:r>
          </w:p>
        </w:tc>
        <w:tc>
          <w:tcPr>
            <w:tcW w:w="1710" w:type="dxa"/>
            <w:vMerge/>
            <w:vAlign w:val="center"/>
          </w:tcPr>
          <w:p w14:paraId="62125819"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74CAAD8A" w14:textId="77777777" w:rsidR="00365477" w:rsidRPr="003E6E07" w:rsidRDefault="00365477" w:rsidP="00E656F4">
            <w:pPr>
              <w:pStyle w:val="TAC"/>
              <w:keepNext w:val="0"/>
              <w:keepLines w:val="0"/>
              <w:rPr>
                <w:rFonts w:cs="Arial"/>
                <w:lang w:eastAsia="ja-JP"/>
              </w:rPr>
            </w:pPr>
          </w:p>
        </w:tc>
      </w:tr>
      <w:tr w:rsidR="00365477" w:rsidRPr="003E6E07" w14:paraId="345145C0" w14:textId="77777777" w:rsidTr="00AB0EDD">
        <w:trPr>
          <w:cantSplit/>
          <w:jc w:val="center"/>
        </w:trPr>
        <w:tc>
          <w:tcPr>
            <w:tcW w:w="3970" w:type="dxa"/>
            <w:gridSpan w:val="2"/>
            <w:tcBorders>
              <w:left w:val="single" w:sz="4" w:space="0" w:color="auto"/>
              <w:bottom w:val="single" w:sz="4" w:space="0" w:color="auto"/>
            </w:tcBorders>
            <w:vAlign w:val="center"/>
          </w:tcPr>
          <w:p w14:paraId="5F049467" w14:textId="77777777" w:rsidR="00365477" w:rsidRPr="003E6E07" w:rsidRDefault="00365477" w:rsidP="00E656F4">
            <w:pPr>
              <w:pStyle w:val="TAL"/>
              <w:keepNext w:val="0"/>
              <w:keepLines w:val="0"/>
              <w:rPr>
                <w:rFonts w:cs="Arial"/>
                <w:lang w:eastAsia="ja-JP"/>
              </w:rPr>
            </w:pPr>
            <w:r w:rsidRPr="003E6E07">
              <w:rPr>
                <w:rFonts w:cs="Arial"/>
                <w:lang w:eastAsia="ja-JP"/>
              </w:rPr>
              <w:t>PCFICH_RB</w:t>
            </w:r>
          </w:p>
        </w:tc>
        <w:tc>
          <w:tcPr>
            <w:tcW w:w="1710" w:type="dxa"/>
            <w:vMerge/>
            <w:vAlign w:val="center"/>
          </w:tcPr>
          <w:p w14:paraId="4DBE1DA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184F254" w14:textId="77777777" w:rsidR="00365477" w:rsidRPr="003E6E07" w:rsidRDefault="00365477" w:rsidP="00E656F4">
            <w:pPr>
              <w:pStyle w:val="TAC"/>
              <w:keepNext w:val="0"/>
              <w:keepLines w:val="0"/>
              <w:rPr>
                <w:rFonts w:cs="Arial"/>
                <w:lang w:eastAsia="ja-JP"/>
              </w:rPr>
            </w:pPr>
          </w:p>
        </w:tc>
      </w:tr>
      <w:tr w:rsidR="00365477" w:rsidRPr="003E6E07" w14:paraId="74325584" w14:textId="77777777" w:rsidTr="00AB0EDD">
        <w:trPr>
          <w:cantSplit/>
          <w:jc w:val="center"/>
        </w:trPr>
        <w:tc>
          <w:tcPr>
            <w:tcW w:w="3970" w:type="dxa"/>
            <w:gridSpan w:val="2"/>
            <w:tcBorders>
              <w:left w:val="single" w:sz="4" w:space="0" w:color="auto"/>
              <w:bottom w:val="single" w:sz="4" w:space="0" w:color="auto"/>
            </w:tcBorders>
            <w:vAlign w:val="center"/>
          </w:tcPr>
          <w:p w14:paraId="2CEDAA4C" w14:textId="77777777" w:rsidR="00365477" w:rsidRPr="003E6E07" w:rsidRDefault="00365477" w:rsidP="00E656F4">
            <w:pPr>
              <w:pStyle w:val="TAL"/>
              <w:keepNext w:val="0"/>
              <w:keepLines w:val="0"/>
              <w:rPr>
                <w:rFonts w:cs="Arial"/>
                <w:lang w:eastAsia="ja-JP"/>
              </w:rPr>
            </w:pPr>
            <w:r w:rsidRPr="003E6E07">
              <w:rPr>
                <w:rFonts w:cs="Arial"/>
                <w:lang w:eastAsia="ja-JP"/>
              </w:rPr>
              <w:t>PHICH_RA</w:t>
            </w:r>
          </w:p>
        </w:tc>
        <w:tc>
          <w:tcPr>
            <w:tcW w:w="1710" w:type="dxa"/>
            <w:vMerge/>
            <w:vAlign w:val="center"/>
          </w:tcPr>
          <w:p w14:paraId="34AAED64"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C61EF9F" w14:textId="77777777" w:rsidR="00365477" w:rsidRPr="003E6E07" w:rsidRDefault="00365477" w:rsidP="00E656F4">
            <w:pPr>
              <w:pStyle w:val="TAC"/>
              <w:keepNext w:val="0"/>
              <w:keepLines w:val="0"/>
              <w:rPr>
                <w:rFonts w:cs="Arial"/>
                <w:lang w:eastAsia="ja-JP"/>
              </w:rPr>
            </w:pPr>
          </w:p>
        </w:tc>
      </w:tr>
      <w:tr w:rsidR="00365477" w:rsidRPr="003E6E07" w14:paraId="2A8FEF25" w14:textId="77777777" w:rsidTr="00AB0EDD">
        <w:trPr>
          <w:cantSplit/>
          <w:jc w:val="center"/>
        </w:trPr>
        <w:tc>
          <w:tcPr>
            <w:tcW w:w="3970" w:type="dxa"/>
            <w:gridSpan w:val="2"/>
            <w:tcBorders>
              <w:left w:val="single" w:sz="4" w:space="0" w:color="auto"/>
              <w:bottom w:val="single" w:sz="4" w:space="0" w:color="auto"/>
            </w:tcBorders>
            <w:vAlign w:val="center"/>
          </w:tcPr>
          <w:p w14:paraId="4A078FFB" w14:textId="77777777" w:rsidR="00365477" w:rsidRPr="003E6E07" w:rsidRDefault="00365477" w:rsidP="00E656F4">
            <w:pPr>
              <w:pStyle w:val="TAL"/>
              <w:keepNext w:val="0"/>
              <w:keepLines w:val="0"/>
              <w:rPr>
                <w:rFonts w:cs="Arial"/>
                <w:lang w:eastAsia="ja-JP"/>
              </w:rPr>
            </w:pPr>
            <w:r w:rsidRPr="003E6E07">
              <w:rPr>
                <w:rFonts w:cs="Arial"/>
                <w:lang w:eastAsia="ja-JP"/>
              </w:rPr>
              <w:t>PHICH_RB</w:t>
            </w:r>
          </w:p>
        </w:tc>
        <w:tc>
          <w:tcPr>
            <w:tcW w:w="1710" w:type="dxa"/>
            <w:vMerge/>
            <w:vAlign w:val="center"/>
          </w:tcPr>
          <w:p w14:paraId="1F2B60BC"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5E2AC9E3" w14:textId="77777777" w:rsidR="00365477" w:rsidRPr="003E6E07" w:rsidRDefault="00365477" w:rsidP="00E656F4">
            <w:pPr>
              <w:pStyle w:val="TAC"/>
              <w:keepNext w:val="0"/>
              <w:keepLines w:val="0"/>
              <w:rPr>
                <w:rFonts w:cs="Arial"/>
                <w:lang w:eastAsia="ja-JP"/>
              </w:rPr>
            </w:pPr>
          </w:p>
        </w:tc>
      </w:tr>
      <w:tr w:rsidR="00365477" w:rsidRPr="003E6E07" w14:paraId="3C490F8D" w14:textId="77777777" w:rsidTr="00AB0EDD">
        <w:trPr>
          <w:cantSplit/>
          <w:jc w:val="center"/>
        </w:trPr>
        <w:tc>
          <w:tcPr>
            <w:tcW w:w="3970" w:type="dxa"/>
            <w:gridSpan w:val="2"/>
            <w:tcBorders>
              <w:left w:val="single" w:sz="4" w:space="0" w:color="auto"/>
              <w:bottom w:val="single" w:sz="4" w:space="0" w:color="auto"/>
            </w:tcBorders>
            <w:vAlign w:val="center"/>
          </w:tcPr>
          <w:p w14:paraId="6ED62492" w14:textId="77777777" w:rsidR="00365477" w:rsidRPr="003E6E07" w:rsidRDefault="00365477" w:rsidP="00E656F4">
            <w:pPr>
              <w:pStyle w:val="TAL"/>
              <w:keepNext w:val="0"/>
              <w:keepLines w:val="0"/>
              <w:rPr>
                <w:rFonts w:cs="Arial"/>
                <w:lang w:eastAsia="ja-JP"/>
              </w:rPr>
            </w:pPr>
            <w:r w:rsidRPr="003E6E07">
              <w:rPr>
                <w:rFonts w:cs="Arial"/>
                <w:lang w:eastAsia="ja-JP"/>
              </w:rPr>
              <w:t>PDCCH_RA</w:t>
            </w:r>
          </w:p>
        </w:tc>
        <w:tc>
          <w:tcPr>
            <w:tcW w:w="1710" w:type="dxa"/>
            <w:vMerge/>
            <w:vAlign w:val="center"/>
          </w:tcPr>
          <w:p w14:paraId="2845F5D8"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EF51C3D" w14:textId="77777777" w:rsidR="00365477" w:rsidRPr="003E6E07" w:rsidRDefault="00365477" w:rsidP="00E656F4">
            <w:pPr>
              <w:pStyle w:val="TAC"/>
              <w:keepNext w:val="0"/>
              <w:keepLines w:val="0"/>
              <w:rPr>
                <w:rFonts w:cs="Arial"/>
                <w:lang w:eastAsia="ja-JP"/>
              </w:rPr>
            </w:pPr>
          </w:p>
        </w:tc>
      </w:tr>
      <w:tr w:rsidR="00365477" w:rsidRPr="003E6E07" w14:paraId="642C9F84" w14:textId="77777777" w:rsidTr="00AB0EDD">
        <w:trPr>
          <w:cantSplit/>
          <w:jc w:val="center"/>
        </w:trPr>
        <w:tc>
          <w:tcPr>
            <w:tcW w:w="3970" w:type="dxa"/>
            <w:gridSpan w:val="2"/>
            <w:tcBorders>
              <w:left w:val="single" w:sz="4" w:space="0" w:color="auto"/>
              <w:bottom w:val="single" w:sz="4" w:space="0" w:color="auto"/>
            </w:tcBorders>
            <w:vAlign w:val="center"/>
          </w:tcPr>
          <w:p w14:paraId="59E66153" w14:textId="77777777" w:rsidR="00365477" w:rsidRPr="003E6E07" w:rsidRDefault="00365477" w:rsidP="00E656F4">
            <w:pPr>
              <w:pStyle w:val="TAL"/>
              <w:keepNext w:val="0"/>
              <w:keepLines w:val="0"/>
              <w:rPr>
                <w:rFonts w:cs="Arial"/>
                <w:lang w:eastAsia="ja-JP"/>
              </w:rPr>
            </w:pPr>
            <w:r w:rsidRPr="003E6E07">
              <w:rPr>
                <w:rFonts w:cs="Arial"/>
                <w:lang w:eastAsia="ja-JP"/>
              </w:rPr>
              <w:t>PDCCH_RB</w:t>
            </w:r>
          </w:p>
        </w:tc>
        <w:tc>
          <w:tcPr>
            <w:tcW w:w="1710" w:type="dxa"/>
            <w:vMerge/>
            <w:vAlign w:val="center"/>
          </w:tcPr>
          <w:p w14:paraId="76308377"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E307606" w14:textId="77777777" w:rsidR="00365477" w:rsidRPr="003E6E07" w:rsidRDefault="00365477" w:rsidP="00E656F4">
            <w:pPr>
              <w:pStyle w:val="TAC"/>
              <w:keepNext w:val="0"/>
              <w:keepLines w:val="0"/>
              <w:rPr>
                <w:rFonts w:cs="Arial"/>
                <w:lang w:eastAsia="ja-JP"/>
              </w:rPr>
            </w:pPr>
          </w:p>
        </w:tc>
      </w:tr>
      <w:tr w:rsidR="00365477" w:rsidRPr="003E6E07" w14:paraId="1C06272A" w14:textId="77777777" w:rsidTr="00AB0EDD">
        <w:trPr>
          <w:cantSplit/>
          <w:jc w:val="center"/>
        </w:trPr>
        <w:tc>
          <w:tcPr>
            <w:tcW w:w="3970" w:type="dxa"/>
            <w:gridSpan w:val="2"/>
            <w:tcBorders>
              <w:left w:val="single" w:sz="4" w:space="0" w:color="auto"/>
              <w:bottom w:val="single" w:sz="4" w:space="0" w:color="auto"/>
            </w:tcBorders>
            <w:vAlign w:val="center"/>
          </w:tcPr>
          <w:p w14:paraId="1EF074E7" w14:textId="77777777" w:rsidR="00365477" w:rsidRPr="003E6E07" w:rsidRDefault="00365477" w:rsidP="00E656F4">
            <w:pPr>
              <w:pStyle w:val="TAL"/>
              <w:keepNext w:val="0"/>
              <w:keepLines w:val="0"/>
              <w:rPr>
                <w:rFonts w:cs="Arial"/>
                <w:lang w:eastAsia="ja-JP"/>
              </w:rPr>
            </w:pPr>
            <w:r w:rsidRPr="003E6E07">
              <w:rPr>
                <w:rFonts w:cs="Arial"/>
                <w:lang w:eastAsia="ja-JP"/>
              </w:rPr>
              <w:lastRenderedPageBreak/>
              <w:t>PDSCH_RA</w:t>
            </w:r>
          </w:p>
        </w:tc>
        <w:tc>
          <w:tcPr>
            <w:tcW w:w="1710" w:type="dxa"/>
            <w:vMerge/>
            <w:vAlign w:val="center"/>
          </w:tcPr>
          <w:p w14:paraId="09C1959E"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62957DC0" w14:textId="77777777" w:rsidR="00365477" w:rsidRPr="003E6E07" w:rsidRDefault="00365477" w:rsidP="00E656F4">
            <w:pPr>
              <w:pStyle w:val="TAC"/>
              <w:keepNext w:val="0"/>
              <w:keepLines w:val="0"/>
              <w:rPr>
                <w:rFonts w:cs="Arial"/>
                <w:lang w:eastAsia="ja-JP"/>
              </w:rPr>
            </w:pPr>
          </w:p>
        </w:tc>
      </w:tr>
      <w:tr w:rsidR="00365477" w:rsidRPr="003E6E07" w14:paraId="056D5187" w14:textId="77777777" w:rsidTr="00AB0EDD">
        <w:trPr>
          <w:cantSplit/>
          <w:jc w:val="center"/>
        </w:trPr>
        <w:tc>
          <w:tcPr>
            <w:tcW w:w="3970" w:type="dxa"/>
            <w:gridSpan w:val="2"/>
            <w:tcBorders>
              <w:left w:val="single" w:sz="4" w:space="0" w:color="auto"/>
              <w:bottom w:val="single" w:sz="4" w:space="0" w:color="auto"/>
            </w:tcBorders>
            <w:vAlign w:val="center"/>
          </w:tcPr>
          <w:p w14:paraId="331925C3" w14:textId="77777777" w:rsidR="00365477" w:rsidRPr="003E6E07" w:rsidRDefault="00365477" w:rsidP="00E656F4">
            <w:pPr>
              <w:pStyle w:val="TAL"/>
              <w:keepNext w:val="0"/>
              <w:keepLines w:val="0"/>
              <w:rPr>
                <w:rFonts w:cs="Arial"/>
                <w:lang w:eastAsia="ja-JP"/>
              </w:rPr>
            </w:pPr>
            <w:r w:rsidRPr="003E6E07">
              <w:rPr>
                <w:rFonts w:cs="Arial"/>
                <w:lang w:eastAsia="ja-JP"/>
              </w:rPr>
              <w:t>PDSCH_RB</w:t>
            </w:r>
          </w:p>
        </w:tc>
        <w:tc>
          <w:tcPr>
            <w:tcW w:w="1710" w:type="dxa"/>
            <w:vMerge/>
            <w:vAlign w:val="center"/>
          </w:tcPr>
          <w:p w14:paraId="66CA89D2"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03163148" w14:textId="77777777" w:rsidR="00365477" w:rsidRPr="003E6E07" w:rsidRDefault="00365477" w:rsidP="00E656F4">
            <w:pPr>
              <w:pStyle w:val="TAC"/>
              <w:keepNext w:val="0"/>
              <w:keepLines w:val="0"/>
              <w:rPr>
                <w:rFonts w:cs="Arial"/>
                <w:lang w:eastAsia="ja-JP"/>
              </w:rPr>
            </w:pPr>
          </w:p>
        </w:tc>
      </w:tr>
      <w:tr w:rsidR="00365477" w:rsidRPr="003E6E07" w14:paraId="6F49EC25" w14:textId="77777777" w:rsidTr="00AB0EDD">
        <w:trPr>
          <w:cantSplit/>
          <w:jc w:val="center"/>
        </w:trPr>
        <w:tc>
          <w:tcPr>
            <w:tcW w:w="3970" w:type="dxa"/>
            <w:gridSpan w:val="2"/>
            <w:tcBorders>
              <w:left w:val="single" w:sz="4" w:space="0" w:color="auto"/>
              <w:bottom w:val="single" w:sz="4" w:space="0" w:color="auto"/>
            </w:tcBorders>
            <w:vAlign w:val="center"/>
          </w:tcPr>
          <w:p w14:paraId="4DDD6EA1" w14:textId="1CAD92B7" w:rsidR="00365477" w:rsidRPr="003E6E07" w:rsidRDefault="00365477"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42E9E501"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032FB5" w14:textId="77777777" w:rsidR="00365477" w:rsidRPr="003E6E07" w:rsidRDefault="00365477" w:rsidP="00E656F4">
            <w:pPr>
              <w:pStyle w:val="TAC"/>
              <w:keepNext w:val="0"/>
              <w:keepLines w:val="0"/>
              <w:rPr>
                <w:rFonts w:cs="Arial"/>
                <w:lang w:eastAsia="ja-JP"/>
              </w:rPr>
            </w:pPr>
          </w:p>
        </w:tc>
      </w:tr>
      <w:tr w:rsidR="00365477" w:rsidRPr="003E6E07" w14:paraId="1E13F8EA" w14:textId="77777777" w:rsidTr="00AB0EDD">
        <w:trPr>
          <w:cantSplit/>
          <w:jc w:val="center"/>
        </w:trPr>
        <w:tc>
          <w:tcPr>
            <w:tcW w:w="3970" w:type="dxa"/>
            <w:gridSpan w:val="2"/>
            <w:tcBorders>
              <w:left w:val="single" w:sz="4" w:space="0" w:color="auto"/>
              <w:bottom w:val="single" w:sz="4" w:space="0" w:color="auto"/>
            </w:tcBorders>
            <w:vAlign w:val="center"/>
          </w:tcPr>
          <w:p w14:paraId="01F54CE5" w14:textId="04A9EB18" w:rsidR="00365477" w:rsidRPr="003E6E07" w:rsidRDefault="00365477" w:rsidP="00E656F4">
            <w:pPr>
              <w:pStyle w:val="TAL"/>
              <w:keepNext w:val="0"/>
              <w:keepLines w:val="0"/>
              <w:rPr>
                <w:rFonts w:cs="Arial"/>
                <w:lang w:eastAsia="ja-JP"/>
              </w:rPr>
            </w:pPr>
            <w:r w:rsidRPr="003E6E07">
              <w:rPr>
                <w:rFonts w:cs="Arial"/>
                <w:lang w:eastAsia="ja-JP"/>
              </w:rPr>
              <w:t>OCNG_RB</w:t>
            </w:r>
            <w:r w:rsidR="005F4B0B" w:rsidRPr="003E6E07">
              <w:rPr>
                <w:rFonts w:cs="Arial"/>
                <w:vertAlign w:val="superscript"/>
                <w:lang w:eastAsia="ja-JP"/>
              </w:rPr>
              <w:t>Note</w:t>
            </w:r>
            <w:r w:rsidR="00AB0EDD" w:rsidRPr="003E6E07">
              <w:rPr>
                <w:rFonts w:cs="Arial"/>
                <w:vertAlign w:val="superscript"/>
                <w:lang w:eastAsia="ja-JP"/>
              </w:rPr>
              <w:t xml:space="preserve"> </w:t>
            </w:r>
            <w:r w:rsidR="005F4B0B" w:rsidRPr="003E6E07">
              <w:rPr>
                <w:rFonts w:cs="Arial"/>
                <w:vertAlign w:val="superscript"/>
                <w:lang w:eastAsia="ja-JP"/>
              </w:rPr>
              <w:t>1</w:t>
            </w:r>
          </w:p>
        </w:tc>
        <w:tc>
          <w:tcPr>
            <w:tcW w:w="1710" w:type="dxa"/>
            <w:vMerge/>
            <w:tcBorders>
              <w:bottom w:val="single" w:sz="4" w:space="0" w:color="auto"/>
            </w:tcBorders>
            <w:vAlign w:val="center"/>
          </w:tcPr>
          <w:p w14:paraId="3A938DA3" w14:textId="77777777" w:rsidR="00365477" w:rsidRPr="003E6E07" w:rsidRDefault="00365477" w:rsidP="00E656F4">
            <w:pPr>
              <w:pStyle w:val="TAC"/>
              <w:keepNext w:val="0"/>
              <w:keepLines w:val="0"/>
              <w:rPr>
                <w:rFonts w:cs="Arial"/>
                <w:lang w:eastAsia="ja-JP"/>
              </w:rPr>
            </w:pPr>
          </w:p>
        </w:tc>
        <w:tc>
          <w:tcPr>
            <w:tcW w:w="3780" w:type="dxa"/>
            <w:gridSpan w:val="3"/>
            <w:vMerge/>
            <w:tcBorders>
              <w:bottom w:val="single" w:sz="4" w:space="0" w:color="auto"/>
            </w:tcBorders>
            <w:vAlign w:val="center"/>
          </w:tcPr>
          <w:p w14:paraId="49AD72A5" w14:textId="77777777" w:rsidR="00365477" w:rsidRPr="003E6E07" w:rsidRDefault="00365477" w:rsidP="00E656F4">
            <w:pPr>
              <w:pStyle w:val="TAC"/>
              <w:keepNext w:val="0"/>
              <w:keepLines w:val="0"/>
              <w:rPr>
                <w:rFonts w:cs="Arial"/>
                <w:lang w:eastAsia="ja-JP"/>
              </w:rPr>
            </w:pPr>
          </w:p>
        </w:tc>
      </w:tr>
      <w:tr w:rsidR="00365477" w:rsidRPr="003E6E07" w14:paraId="67EB4811" w14:textId="77777777" w:rsidTr="00AB0EDD">
        <w:trPr>
          <w:cantSplit/>
          <w:jc w:val="center"/>
        </w:trPr>
        <w:tc>
          <w:tcPr>
            <w:tcW w:w="3970" w:type="dxa"/>
            <w:gridSpan w:val="2"/>
            <w:vAlign w:val="center"/>
          </w:tcPr>
          <w:p w14:paraId="7F40DBBB" w14:textId="4B44B971" w:rsidR="00365477" w:rsidRPr="003E6E07" w:rsidRDefault="00365477" w:rsidP="00E656F4">
            <w:pPr>
              <w:pStyle w:val="TAL"/>
              <w:keepNext w:val="0"/>
              <w:keepLines w:val="0"/>
              <w:rPr>
                <w:rFonts w:cs="Arial"/>
                <w:lang w:eastAsia="ja-JP"/>
              </w:rPr>
            </w:pPr>
            <w:r w:rsidRPr="003E6E07">
              <w:rPr>
                <w:rFonts w:cs="Arial"/>
                <w:position w:val="-12"/>
                <w:lang w:eastAsia="ja-JP"/>
              </w:rPr>
              <w:object w:dxaOrig="400" w:dyaOrig="360" w14:anchorId="301C4536">
                <v:shape id="_x0000_i1048" type="#_x0000_t75" style="width:22pt;height:21.5pt" o:ole="" fillcolor="window">
                  <v:imagedata r:id="rId8" o:title=""/>
                </v:shape>
                <o:OLEObject Type="Embed" ProgID="Equation.3" ShapeID="_x0000_i1048" DrawAspect="Content" ObjectID="_1798881334" r:id="rId41"/>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763A9402" w14:textId="3C0FF2F3"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404D1354" w14:textId="77777777" w:rsidR="00365477" w:rsidRPr="003E6E07" w:rsidRDefault="00365477" w:rsidP="00E656F4">
            <w:pPr>
              <w:pStyle w:val="TAC"/>
              <w:keepNext w:val="0"/>
              <w:keepLines w:val="0"/>
              <w:rPr>
                <w:rFonts w:cs="Arial"/>
                <w:lang w:eastAsia="ja-JP"/>
              </w:rPr>
            </w:pPr>
            <w:r w:rsidRPr="003E6E07">
              <w:rPr>
                <w:rFonts w:cs="Arial"/>
                <w:lang w:eastAsia="ja-JP"/>
              </w:rPr>
              <w:t>-98</w:t>
            </w:r>
          </w:p>
        </w:tc>
      </w:tr>
      <w:tr w:rsidR="00365477" w:rsidRPr="003E6E07" w14:paraId="00509DB8" w14:textId="77777777" w:rsidTr="00AB0EDD">
        <w:trPr>
          <w:cantSplit/>
          <w:jc w:val="center"/>
        </w:trPr>
        <w:tc>
          <w:tcPr>
            <w:tcW w:w="3970" w:type="dxa"/>
            <w:gridSpan w:val="2"/>
            <w:vAlign w:val="center"/>
          </w:tcPr>
          <w:p w14:paraId="4838AA1D" w14:textId="77777777" w:rsidR="00365477" w:rsidRPr="003E6E07" w:rsidRDefault="00365477" w:rsidP="00E656F4">
            <w:pPr>
              <w:pStyle w:val="TAL"/>
              <w:keepNext w:val="0"/>
              <w:keepLines w:val="0"/>
              <w:rPr>
                <w:rFonts w:cs="Arial"/>
                <w:lang w:eastAsia="ja-JP"/>
              </w:rPr>
            </w:pPr>
            <w:r w:rsidRPr="003E6E07">
              <w:rPr>
                <w:rFonts w:cs="Arial"/>
                <w:position w:val="-12"/>
                <w:lang w:eastAsia="ja-JP"/>
              </w:rPr>
              <w:object w:dxaOrig="800" w:dyaOrig="380" w14:anchorId="4798065A">
                <v:shape id="_x0000_i1049" type="#_x0000_t75" style="width:43pt;height:22pt" o:ole="" fillcolor="window">
                  <v:imagedata r:id="rId10" o:title=""/>
                </v:shape>
                <o:OLEObject Type="Embed" ProgID="Equation.3" ShapeID="_x0000_i1049" DrawAspect="Content" ObjectID="_1798881335" r:id="rId42"/>
              </w:object>
            </w:r>
          </w:p>
        </w:tc>
        <w:tc>
          <w:tcPr>
            <w:tcW w:w="1710" w:type="dxa"/>
            <w:vAlign w:val="center"/>
          </w:tcPr>
          <w:p w14:paraId="40E2F0A1" w14:textId="77777777" w:rsidR="00365477" w:rsidRPr="003E6E07" w:rsidRDefault="00365477" w:rsidP="00E656F4">
            <w:pPr>
              <w:pStyle w:val="TAC"/>
              <w:keepNext w:val="0"/>
              <w:keepLines w:val="0"/>
              <w:rPr>
                <w:rFonts w:cs="Arial"/>
                <w:lang w:eastAsia="ja-JP"/>
              </w:rPr>
            </w:pPr>
            <w:r w:rsidRPr="003E6E07">
              <w:rPr>
                <w:rFonts w:cs="Arial"/>
                <w:lang w:eastAsia="ja-JP"/>
              </w:rPr>
              <w:t>dB</w:t>
            </w:r>
          </w:p>
        </w:tc>
        <w:tc>
          <w:tcPr>
            <w:tcW w:w="3780" w:type="dxa"/>
            <w:gridSpan w:val="3"/>
            <w:vAlign w:val="center"/>
          </w:tcPr>
          <w:p w14:paraId="5D361F03" w14:textId="77777777" w:rsidR="00365477" w:rsidRPr="003E6E07" w:rsidRDefault="00365477" w:rsidP="00E656F4">
            <w:pPr>
              <w:pStyle w:val="TAC"/>
              <w:keepNext w:val="0"/>
              <w:keepLines w:val="0"/>
              <w:rPr>
                <w:rFonts w:cs="Arial"/>
                <w:lang w:eastAsia="ja-JP"/>
              </w:rPr>
            </w:pPr>
            <w:r w:rsidRPr="003E6E07">
              <w:rPr>
                <w:rFonts w:cs="Arial"/>
                <w:lang w:eastAsia="ja-JP"/>
              </w:rPr>
              <w:t>16</w:t>
            </w:r>
          </w:p>
        </w:tc>
      </w:tr>
      <w:tr w:rsidR="00365477" w:rsidRPr="003E6E07" w14:paraId="56854511" w14:textId="77777777" w:rsidTr="00AB0EDD">
        <w:trPr>
          <w:cantSplit/>
          <w:jc w:val="center"/>
        </w:trPr>
        <w:tc>
          <w:tcPr>
            <w:tcW w:w="3970" w:type="dxa"/>
            <w:gridSpan w:val="2"/>
            <w:vAlign w:val="center"/>
          </w:tcPr>
          <w:p w14:paraId="2FBF5757" w14:textId="4929BBF7" w:rsidR="00365477" w:rsidRPr="003E6E07" w:rsidRDefault="00365477" w:rsidP="00E656F4">
            <w:pPr>
              <w:pStyle w:val="TAL"/>
              <w:keepNext w:val="0"/>
              <w:keepLines w:val="0"/>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5A8660A0" w14:textId="29E942D1"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035AEF1" w14:textId="5F521D1B" w:rsidR="00365477" w:rsidRPr="003E6E07" w:rsidRDefault="00365477" w:rsidP="00E656F4">
            <w:pPr>
              <w:pStyle w:val="TAC"/>
              <w:keepNext w:val="0"/>
              <w:keepLines w:val="0"/>
              <w:rPr>
                <w:rFonts w:cs="Arial"/>
                <w:lang w:eastAsia="ja-JP"/>
              </w:rPr>
            </w:pPr>
            <w:r w:rsidRPr="003E6E07">
              <w:rPr>
                <w:rFonts w:cs="v4.2.0"/>
                <w:lang w:eastAsia="ja-JP"/>
              </w:rPr>
              <w:t>-82</w:t>
            </w:r>
            <w:r w:rsidR="00AB0EDD" w:rsidRPr="003E6E07">
              <w:rPr>
                <w:rFonts w:cs="v4.2.0"/>
                <w:lang w:eastAsia="ja-JP"/>
              </w:rPr>
              <w:t xml:space="preserve"> </w:t>
            </w:r>
            <w:r w:rsidRPr="003E6E07">
              <w:rPr>
                <w:rFonts w:cs="v4.2.0"/>
                <w:lang w:eastAsia="ja-JP"/>
              </w:rPr>
              <w:t>+TT</w:t>
            </w:r>
          </w:p>
        </w:tc>
      </w:tr>
      <w:tr w:rsidR="00365477" w:rsidRPr="003E6E07" w14:paraId="48A7C225" w14:textId="77777777" w:rsidTr="00AB0EDD">
        <w:trPr>
          <w:cantSplit/>
          <w:jc w:val="center"/>
        </w:trPr>
        <w:tc>
          <w:tcPr>
            <w:tcW w:w="3970" w:type="dxa"/>
            <w:gridSpan w:val="2"/>
            <w:vAlign w:val="center"/>
          </w:tcPr>
          <w:p w14:paraId="51B77E35" w14:textId="5915E80C" w:rsidR="00365477" w:rsidRPr="003E6E07" w:rsidRDefault="00365477"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077199B7" w14:textId="5601041B"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2C22A885" w14:textId="77777777" w:rsidR="00365477" w:rsidRPr="003E6E07" w:rsidRDefault="00365477" w:rsidP="00E656F4">
            <w:pPr>
              <w:pStyle w:val="TAC"/>
              <w:keepNext w:val="0"/>
              <w:keepLines w:val="0"/>
              <w:rPr>
                <w:rFonts w:cs="v4.2.0"/>
                <w:lang w:eastAsia="ja-JP"/>
              </w:rPr>
            </w:pPr>
            <w:r w:rsidRPr="003E6E07">
              <w:rPr>
                <w:rFonts w:cs="v4.2.0"/>
                <w:lang w:eastAsia="ja-JP"/>
              </w:rPr>
              <w:t>-82</w:t>
            </w:r>
          </w:p>
        </w:tc>
      </w:tr>
      <w:tr w:rsidR="00365477" w:rsidRPr="003E6E07" w14:paraId="77980559" w14:textId="77777777" w:rsidTr="00AB0EDD">
        <w:trPr>
          <w:cantSplit/>
          <w:jc w:val="center"/>
        </w:trPr>
        <w:tc>
          <w:tcPr>
            <w:tcW w:w="3970" w:type="dxa"/>
            <w:gridSpan w:val="2"/>
            <w:vAlign w:val="center"/>
          </w:tcPr>
          <w:p w14:paraId="66CFD863" w14:textId="491C00DA" w:rsidR="00365477" w:rsidRPr="003E6E07" w:rsidRDefault="00365477" w:rsidP="00E656F4">
            <w:pPr>
              <w:pStyle w:val="TAL"/>
              <w:keepNext w:val="0"/>
              <w:keepLines w:val="0"/>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r w:rsidR="00AB0EDD" w:rsidRPr="003E6E07">
              <w:rPr>
                <w:rFonts w:cs="Arial"/>
                <w:lang w:eastAsia="ja-JP"/>
              </w:rPr>
              <w:t xml:space="preserve"> </w:t>
            </w:r>
          </w:p>
        </w:tc>
        <w:tc>
          <w:tcPr>
            <w:tcW w:w="1710" w:type="dxa"/>
            <w:vAlign w:val="center"/>
          </w:tcPr>
          <w:p w14:paraId="4EAD2ABA" w14:textId="77777777" w:rsidR="00365477" w:rsidRPr="003E6E07" w:rsidRDefault="00365477" w:rsidP="00E656F4">
            <w:pPr>
              <w:pStyle w:val="TAC"/>
              <w:keepNext w:val="0"/>
              <w:keepLines w:val="0"/>
              <w:rPr>
                <w:rFonts w:cs="Arial"/>
                <w:lang w:eastAsia="ja-JP"/>
              </w:rPr>
            </w:pPr>
          </w:p>
        </w:tc>
        <w:tc>
          <w:tcPr>
            <w:tcW w:w="3780" w:type="dxa"/>
            <w:gridSpan w:val="3"/>
            <w:vAlign w:val="center"/>
          </w:tcPr>
          <w:p w14:paraId="644CF676" w14:textId="77777777" w:rsidR="00365477" w:rsidRPr="003E6E07" w:rsidRDefault="00365477" w:rsidP="00E656F4">
            <w:pPr>
              <w:pStyle w:val="TAC"/>
              <w:keepNext w:val="0"/>
              <w:keepLines w:val="0"/>
              <w:rPr>
                <w:rFonts w:cs="Arial"/>
                <w:lang w:eastAsia="ja-JP"/>
              </w:rPr>
            </w:pPr>
            <w:r w:rsidRPr="003E6E07">
              <w:rPr>
                <w:rFonts w:cs="Arial"/>
                <w:lang w:eastAsia="ja-JP"/>
              </w:rPr>
              <w:t>AWGN</w:t>
            </w:r>
          </w:p>
        </w:tc>
      </w:tr>
      <w:tr w:rsidR="00365477" w:rsidRPr="003E6E07" w14:paraId="0F88FB48" w14:textId="77777777" w:rsidTr="00AB0EDD">
        <w:trPr>
          <w:cantSplit/>
          <w:jc w:val="center"/>
        </w:trPr>
        <w:tc>
          <w:tcPr>
            <w:tcW w:w="9460" w:type="dxa"/>
            <w:gridSpan w:val="6"/>
            <w:vAlign w:val="center"/>
          </w:tcPr>
          <w:p w14:paraId="1E122A89" w14:textId="1A659C45" w:rsidR="00365477" w:rsidRPr="003E6E07" w:rsidRDefault="00AB0EDD" w:rsidP="00E656F4">
            <w:pPr>
              <w:pStyle w:val="TAN"/>
              <w:keepNext w:val="0"/>
              <w:keepLines w:val="0"/>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39F67F58" w14:textId="74E15DBB" w:rsidR="00365477" w:rsidRPr="003E6E07" w:rsidRDefault="00AB0EDD" w:rsidP="00E656F4">
            <w:pPr>
              <w:pStyle w:val="TAN"/>
              <w:keepNext w:val="0"/>
              <w:keepLines w:val="0"/>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2E388D74">
                <v:shape id="_x0000_i1050" type="#_x0000_t75" style="width:20.5pt;height:19.5pt" o:ole="" fillcolor="window">
                  <v:imagedata r:id="rId8" o:title=""/>
                </v:shape>
                <o:OLEObject Type="Embed" ProgID="Equation.3" ShapeID="_x0000_i1050" DrawAspect="Content" ObjectID="_1798881336" r:id="rId43"/>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08027F0" w14:textId="69410F92" w:rsidR="00365477" w:rsidRPr="003E6E07" w:rsidRDefault="00AB0EDD" w:rsidP="00E656F4">
            <w:pPr>
              <w:pStyle w:val="TAC"/>
              <w:keepNext w:val="0"/>
              <w:keepLines w:val="0"/>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151CAB83" w14:textId="77777777" w:rsidR="00365477" w:rsidRPr="003E6E07" w:rsidRDefault="00365477" w:rsidP="00365477"/>
    <w:p w14:paraId="07EC7678" w14:textId="77777777" w:rsidR="00365477" w:rsidRPr="003E6E07" w:rsidRDefault="00365477" w:rsidP="00365477">
      <w:pPr>
        <w:jc w:val="both"/>
        <w:rPr>
          <w:lang w:eastAsia="zh-CN"/>
        </w:rPr>
      </w:pPr>
      <w:r w:rsidRPr="003E6E07">
        <w:rPr>
          <w:lang w:eastAsia="zh-CN"/>
        </w:rPr>
        <w:t>The UE shall be scheduled on PCell continuously during T3.</w:t>
      </w:r>
    </w:p>
    <w:p w14:paraId="15897DB6" w14:textId="273683F9" w:rsidR="00365477" w:rsidRPr="003E6E07" w:rsidRDefault="00365477" w:rsidP="00365477">
      <w:pPr>
        <w:jc w:val="both"/>
      </w:pPr>
      <w:r w:rsidRPr="003E6E07">
        <w:rPr>
          <w:lang w:eastAsia="zh-CN"/>
        </w:rPr>
        <w:t>In Test 1, at least 98.75% of all expected ACK/NACKs during T3 shall be transmitted by the ProSe UE. T</w:t>
      </w:r>
      <w:r w:rsidRPr="003E6E07">
        <w:t xml:space="preserve">he missed ACK/NACKs can occur only on subframe </w:t>
      </w:r>
      <w:r w:rsidR="00464BE6">
        <w:t>'</w:t>
      </w:r>
      <w:r w:rsidRPr="003E6E07">
        <w:t>n</w:t>
      </w:r>
      <w:r w:rsidR="00AB0EDD" w:rsidRPr="003E6E07">
        <w:t>'</w:t>
      </w:r>
      <w:r w:rsidRPr="003E6E07">
        <w:t>, if either n±1 subframe is a discovery subframe, or if n-3, or n-5 is a discovery subframe.</w:t>
      </w:r>
    </w:p>
    <w:p w14:paraId="56A877B9" w14:textId="77777777" w:rsidR="00365477" w:rsidRPr="003E6E07" w:rsidRDefault="00365477" w:rsidP="00365477">
      <w:pPr>
        <w:pStyle w:val="NO"/>
      </w:pPr>
      <w:r w:rsidRPr="003E6E07">
        <w:t>NOTE</w:t>
      </w:r>
      <w:r w:rsidR="005F4B0B" w:rsidRPr="003E6E07">
        <w:t xml:space="preserve"> 1</w:t>
      </w:r>
      <w:r w:rsidRPr="003E6E07">
        <w:t>:</w:t>
      </w:r>
      <w:r w:rsidRPr="003E6E07">
        <w:rPr>
          <w:rFonts w:cs="Arial"/>
        </w:rPr>
        <w:tab/>
      </w:r>
      <w:r w:rsidRPr="003E6E07">
        <w:t>For the test configuration in Table 7.5.3.5-1, the specific subframes where missed ACK/NACKs are allowed are when (subframe mod 320) = 159, 163, 162, 166, corresponding to allowed interruptions on subframe 159 and 162.</w:t>
      </w:r>
    </w:p>
    <w:p w14:paraId="1805CE6C" w14:textId="306DFC2F" w:rsidR="00365477" w:rsidRPr="003E6E07" w:rsidRDefault="00365477" w:rsidP="00365477">
      <w:pPr>
        <w:jc w:val="both"/>
      </w:pPr>
      <w:r w:rsidRPr="003E6E07">
        <w:rPr>
          <w:lang w:eastAsia="zh-CN"/>
        </w:rPr>
        <w:t>In Test 2, at least 97.5% of all expected ACK/NACKs during T3 shall be transmitted by the ProSe UE. T</w:t>
      </w:r>
      <w:r w:rsidRPr="003E6E07">
        <w:t xml:space="preserve">he missed ACK/NACK can occur only on subframe </w:t>
      </w:r>
      <w:r w:rsidR="00464BE6">
        <w:t>'</w:t>
      </w:r>
      <w:r w:rsidRPr="003E6E07">
        <w:t>n</w:t>
      </w:r>
      <w:r w:rsidR="00AB0EDD" w:rsidRPr="003E6E07">
        <w:t>'</w:t>
      </w:r>
      <w:r w:rsidRPr="003E6E07">
        <w:t>, if either n±5 subframe is a discovery or SLSS subframe, or if n+1, or n-9 is a discovery or SLSS subframe.</w:t>
      </w:r>
    </w:p>
    <w:p w14:paraId="31CCD363" w14:textId="77777777" w:rsidR="00365477" w:rsidRPr="003E6E07" w:rsidRDefault="00365477" w:rsidP="00365477">
      <w:pPr>
        <w:pStyle w:val="NO"/>
      </w:pPr>
      <w:r w:rsidRPr="003E6E07">
        <w:t>NOTE</w:t>
      </w:r>
      <w:r w:rsidR="005F4B0B" w:rsidRPr="003E6E07">
        <w:t xml:space="preserve"> 2</w:t>
      </w:r>
      <w:r w:rsidRPr="003E6E07">
        <w:t>:</w:t>
      </w:r>
      <w:r w:rsidRPr="003E6E07">
        <w:rPr>
          <w:rFonts w:cs="Arial"/>
        </w:rPr>
        <w:tab/>
      </w:r>
      <w:r w:rsidRPr="003E6E07">
        <w:t>For the test configuration in Table 7.5.3.5-1, the specific subframes where missed ACK/NACKs are allowed are when (subframe mod 320) = 135, 139, 145, 149, 155, 159, 166, 170, corresponding to allowed interruptions on subframes 135, 145, 155 and 166.</w:t>
      </w:r>
    </w:p>
    <w:p w14:paraId="19D641C0" w14:textId="153A14B8" w:rsidR="00365477" w:rsidRPr="00FC0669" w:rsidRDefault="00365477" w:rsidP="00365477">
      <w:pPr>
        <w:pStyle w:val="Heading3"/>
      </w:pPr>
      <w:r w:rsidRPr="00FC0669">
        <w:t>7.5.4</w:t>
      </w:r>
      <w:r w:rsidRPr="00FC0669">
        <w:tab/>
        <w:t xml:space="preserve">E-UTRAN FDD </w:t>
      </w:r>
      <w:r w:rsidR="00AB0EDD" w:rsidRPr="00FC0669">
        <w:t>-</w:t>
      </w:r>
      <w:r w:rsidRPr="00FC0669">
        <w:t xml:space="preserve"> UE ProSe Direct Communication Transmission Timing Accuracy Test</w:t>
      </w:r>
    </w:p>
    <w:p w14:paraId="4BA532D9" w14:textId="7E0834EF" w:rsidR="00365477" w:rsidRPr="00FC0669" w:rsidRDefault="00365477"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B9C8F58" w14:textId="77777777" w:rsidR="00365477" w:rsidRPr="00FC0669" w:rsidRDefault="00365477" w:rsidP="00AB0EDD">
      <w:pPr>
        <w:pStyle w:val="EditorsNote"/>
        <w:spacing w:after="0"/>
      </w:pPr>
      <w:r w:rsidRPr="00FC0669">
        <w:t>- Call procedure of the test case needs to be tweaked</w:t>
      </w:r>
    </w:p>
    <w:p w14:paraId="6033D4A5" w14:textId="77777777" w:rsidR="00365477" w:rsidRPr="00FC0669" w:rsidRDefault="00365477" w:rsidP="00AB0EDD">
      <w:pPr>
        <w:pStyle w:val="EditorsNote"/>
        <w:spacing w:after="0"/>
      </w:pPr>
      <w:r w:rsidRPr="00FC0669">
        <w:t>- Test case applicability is undefined.</w:t>
      </w:r>
    </w:p>
    <w:p w14:paraId="3F71A831" w14:textId="77777777" w:rsidR="00365477" w:rsidRPr="00FC0669" w:rsidRDefault="00365477" w:rsidP="00AB0EDD">
      <w:pPr>
        <w:pStyle w:val="EditorsNote"/>
        <w:spacing w:after="0"/>
      </w:pPr>
      <w:r w:rsidRPr="00FC0669">
        <w:t>- Message contents are TBD.</w:t>
      </w:r>
    </w:p>
    <w:p w14:paraId="064E2902" w14:textId="77777777" w:rsidR="00365477" w:rsidRPr="00FC0669" w:rsidRDefault="00365477" w:rsidP="00AB0EDD">
      <w:pPr>
        <w:pStyle w:val="EditorsNote"/>
        <w:spacing w:after="0"/>
      </w:pPr>
      <w:r w:rsidRPr="00FC0669">
        <w:t>- Connection diagrams are TBD</w:t>
      </w:r>
    </w:p>
    <w:p w14:paraId="7F87F6F5" w14:textId="77777777" w:rsidR="00365477" w:rsidRPr="00FC0669" w:rsidRDefault="00365477" w:rsidP="00365477">
      <w:pPr>
        <w:pStyle w:val="EditorsNote"/>
      </w:pPr>
      <w:r w:rsidRPr="00FC0669">
        <w:t>- PDSCH scheduling and OCNG configuration during discovery is under investigation.</w:t>
      </w:r>
    </w:p>
    <w:p w14:paraId="1E1A0EEA" w14:textId="77777777" w:rsidR="00365477" w:rsidRPr="00FC0669" w:rsidRDefault="00365477" w:rsidP="00365477">
      <w:pPr>
        <w:pStyle w:val="Heading4"/>
        <w:rPr>
          <w:rFonts w:eastAsia="SimSun"/>
        </w:rPr>
      </w:pPr>
      <w:r w:rsidRPr="00FC0669">
        <w:rPr>
          <w:rFonts w:eastAsia="SimSun"/>
        </w:rPr>
        <w:t>7.5.4.1</w:t>
      </w:r>
      <w:r w:rsidRPr="00FC0669">
        <w:rPr>
          <w:rFonts w:eastAsia="SimSun"/>
        </w:rPr>
        <w:tab/>
        <w:t>Test purpose</w:t>
      </w:r>
    </w:p>
    <w:p w14:paraId="68BAEEDD" w14:textId="77777777" w:rsidR="00365477" w:rsidRPr="003E6E07" w:rsidRDefault="00365477" w:rsidP="00365477">
      <w:r w:rsidRPr="003E6E07">
        <w:t>To verify the timing requirements of a UE for ProSe Direct Communication transmissions when PCell downlink timing is used as a reference.</w:t>
      </w:r>
    </w:p>
    <w:p w14:paraId="666A758A" w14:textId="77777777" w:rsidR="00365477" w:rsidRPr="003E6E07" w:rsidRDefault="00365477" w:rsidP="00365477">
      <w:pPr>
        <w:pStyle w:val="Heading4"/>
        <w:rPr>
          <w:rFonts w:eastAsia="SimSun"/>
        </w:rPr>
      </w:pPr>
      <w:r w:rsidRPr="003E6E07">
        <w:rPr>
          <w:rFonts w:eastAsia="SimSun"/>
        </w:rPr>
        <w:t>7.5.4.2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1D2C267F" w14:textId="77777777" w:rsidR="00365477" w:rsidRPr="003E6E07" w:rsidRDefault="00365477" w:rsidP="00365477">
      <w:r w:rsidRPr="003E6E07">
        <w:t>This test applies to all types of E-UTRA FDD UE FFS.</w:t>
      </w:r>
    </w:p>
    <w:p w14:paraId="41CD972D" w14:textId="77777777" w:rsidR="00365477" w:rsidRPr="003E6E07" w:rsidRDefault="00365477" w:rsidP="00365477">
      <w:pPr>
        <w:pStyle w:val="Heading4"/>
        <w:rPr>
          <w:rFonts w:eastAsia="SimSun"/>
        </w:rPr>
      </w:pPr>
      <w:r w:rsidRPr="003E6E07">
        <w:rPr>
          <w:rFonts w:eastAsia="SimSun"/>
        </w:rPr>
        <w:lastRenderedPageBreak/>
        <w:t>7.5.4.3</w:t>
      </w:r>
      <w:r w:rsidRPr="003E6E07">
        <w:rPr>
          <w:rFonts w:eastAsia="SimSun"/>
        </w:rPr>
        <w:tab/>
        <w:t>Minimum conformance requirements</w:t>
      </w:r>
    </w:p>
    <w:p w14:paraId="072D664E" w14:textId="77777777" w:rsidR="00365477" w:rsidRPr="003E6E07" w:rsidRDefault="00365477" w:rsidP="00365477">
      <w:r w:rsidRPr="003E6E07">
        <w:t xml:space="preserve">The requirements in this subclause are applicable when the reference timing used for ProSe transmissions is the serving cell (RRC_IDLE) or PCell (RRC_CONNECTED). The sidelink transmissions takes place </w:t>
      </w:r>
      <w:r w:rsidRPr="003E6E07">
        <w:rPr>
          <w:position w:val="-14"/>
        </w:rPr>
        <w:object w:dxaOrig="2220" w:dyaOrig="380" w14:anchorId="4A975E0D">
          <v:shape id="_x0000_i1051" type="#_x0000_t75" style="width:106pt;height:19.5pt" o:ole="">
            <v:imagedata r:id="rId23" o:title=""/>
          </v:shape>
          <o:OLEObject Type="Embed" ProgID="Equation.3" ShapeID="_x0000_i1051" DrawAspect="Content" ObjectID="_1798881337" r:id="rId4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2BFFFA6E">
          <v:shape id="_x0000_i1052" type="#_x0000_t75" style="width:40pt;height:19.5pt" o:ole="">
            <v:imagedata r:id="rId25" o:title=""/>
          </v:shape>
          <o:OLEObject Type="Embed" ProgID="Equation.3" ShapeID="_x0000_i1052" DrawAspect="Content" ObjectID="_1798881338" r:id="rId45"/>
        </w:object>
      </w:r>
      <w:r w:rsidRPr="003E6E07">
        <w:t xml:space="preserve">is specified in Section 8.1 of [9]. The value of </w:t>
      </w:r>
      <w:r w:rsidRPr="003E6E07">
        <w:rPr>
          <w:position w:val="-12"/>
        </w:rPr>
        <w:object w:dxaOrig="620" w:dyaOrig="320" w14:anchorId="16372268">
          <v:shape id="_x0000_i1053" type="#_x0000_t75" style="width:31pt;height:15.5pt" o:ole="">
            <v:imagedata r:id="rId27" o:title=""/>
          </v:shape>
          <o:OLEObject Type="Embed" ProgID="Equation.3" ShapeID="_x0000_i1053" DrawAspect="Content" ObjectID="_1798881339" r:id="rId46"/>
        </w:object>
      </w:r>
      <w:r w:rsidRPr="003E6E07">
        <w:t>differs between sidelink channels and signals, and is either</w:t>
      </w:r>
      <w:r w:rsidRPr="003E6E07">
        <w:rPr>
          <w:position w:val="-12"/>
        </w:rPr>
        <w:object w:dxaOrig="1240" w:dyaOrig="320" w14:anchorId="5C2FBE74">
          <v:shape id="_x0000_i1054" type="#_x0000_t75" style="width:62pt;height:15.5pt" o:ole="">
            <v:imagedata r:id="rId29" o:title=""/>
          </v:shape>
          <o:OLEObject Type="Embed" ProgID="Equation.3" ShapeID="_x0000_i1054" DrawAspect="Content" ObjectID="_1798881340" r:id="rId47"/>
        </w:object>
      </w:r>
      <w:r w:rsidRPr="003E6E07">
        <w:t>or</w:t>
      </w:r>
      <w:r w:rsidRPr="003E6E07">
        <w:rPr>
          <w:position w:val="-12"/>
        </w:rPr>
        <w:object w:dxaOrig="980" w:dyaOrig="320" w14:anchorId="2EAA5DB4">
          <v:shape id="_x0000_i1055" type="#_x0000_t75" style="width:49pt;height:15.5pt" o:ole="">
            <v:imagedata r:id="rId31" o:title=""/>
          </v:shape>
          <o:OLEObject Type="Embed" ProgID="Equation.3" ShapeID="_x0000_i1055" DrawAspect="Content" ObjectID="_1798881341" r:id="rId48"/>
        </w:object>
      </w:r>
      <w:r w:rsidRPr="003E6E07">
        <w:t xml:space="preserve"> as specified in Section 9.9 of [9].</w:t>
      </w:r>
    </w:p>
    <w:p w14:paraId="73BA605A" w14:textId="6FFB51CA" w:rsidR="00365477" w:rsidRPr="003E6E07" w:rsidRDefault="00365477" w:rsidP="00365477">
      <w:r w:rsidRPr="003E6E07">
        <w:t xml:space="preserve">The normative reference for this requirement </w:t>
      </w:r>
      <w:r w:rsidR="00AB0EDD" w:rsidRPr="003E6E07">
        <w:t>is 3GPP TS</w:t>
      </w:r>
      <w:r w:rsidRPr="003E6E07">
        <w:t xml:space="preserve"> 36.133 [4] clause 7.16.2.1.1 and A.7.5.4.</w:t>
      </w:r>
    </w:p>
    <w:p w14:paraId="500F485E" w14:textId="77777777" w:rsidR="00365477" w:rsidRPr="003E6E07" w:rsidRDefault="00365477" w:rsidP="00365477">
      <w:pPr>
        <w:pStyle w:val="TH"/>
      </w:pPr>
      <w:r w:rsidRPr="003E6E07">
        <w:rPr>
          <w:snapToGrid w:val="0"/>
        </w:rPr>
        <w:t>Table 7.5.4-1: T</w:t>
      </w:r>
      <w:r w:rsidRPr="003E6E07">
        <w:rPr>
          <w:snapToGrid w:val="0"/>
          <w:vertAlign w:val="subscript"/>
        </w:rPr>
        <w:t>e</w:t>
      </w:r>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27384E6D" w14:textId="77777777" w:rsidTr="00AB0EDD">
        <w:trPr>
          <w:cantSplit/>
          <w:jc w:val="center"/>
        </w:trPr>
        <w:tc>
          <w:tcPr>
            <w:tcW w:w="2288" w:type="pct"/>
          </w:tcPr>
          <w:p w14:paraId="755818BC" w14:textId="640E956B" w:rsidR="00365477" w:rsidRPr="003E6E07" w:rsidRDefault="00365477" w:rsidP="00C579E1">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4FB9D54A" w14:textId="77777777" w:rsidR="00365477" w:rsidRPr="003E6E07" w:rsidRDefault="00365477" w:rsidP="00C579E1">
            <w:pPr>
              <w:pStyle w:val="TAH"/>
              <w:rPr>
                <w:rFonts w:cs="Arial"/>
                <w:lang w:eastAsia="ja-JP"/>
              </w:rPr>
            </w:pPr>
            <w:r w:rsidRPr="003E6E07">
              <w:rPr>
                <w:rFonts w:cs="Arial"/>
                <w:lang w:eastAsia="ja-JP"/>
              </w:rPr>
              <w:t>T</w:t>
            </w:r>
            <w:r w:rsidRPr="003E6E07">
              <w:rPr>
                <w:rFonts w:cs="Arial"/>
                <w:vertAlign w:val="subscript"/>
                <w:lang w:eastAsia="ja-JP"/>
              </w:rPr>
              <w:t>e_</w:t>
            </w:r>
          </w:p>
        </w:tc>
      </w:tr>
      <w:tr w:rsidR="00365477" w:rsidRPr="003E6E07" w14:paraId="107C934C" w14:textId="77777777" w:rsidTr="00AB0EDD">
        <w:trPr>
          <w:cantSplit/>
          <w:jc w:val="center"/>
        </w:trPr>
        <w:tc>
          <w:tcPr>
            <w:tcW w:w="2288" w:type="pct"/>
          </w:tcPr>
          <w:p w14:paraId="36257D92" w14:textId="77777777" w:rsidR="00365477" w:rsidRPr="003E6E07" w:rsidRDefault="00365477" w:rsidP="00C579E1">
            <w:pPr>
              <w:pStyle w:val="TAC"/>
              <w:rPr>
                <w:rFonts w:cs="Arial"/>
                <w:lang w:eastAsia="ja-JP"/>
              </w:rPr>
            </w:pPr>
            <w:r w:rsidRPr="003E6E07">
              <w:rPr>
                <w:rFonts w:cs="Arial"/>
                <w:lang w:eastAsia="zh-CN"/>
              </w:rPr>
              <w:t>1.4</w:t>
            </w:r>
          </w:p>
        </w:tc>
        <w:tc>
          <w:tcPr>
            <w:tcW w:w="2712" w:type="pct"/>
          </w:tcPr>
          <w:p w14:paraId="574F18F0" w14:textId="77777777" w:rsidR="00365477" w:rsidRPr="003E6E07" w:rsidRDefault="00365477" w:rsidP="00C579E1">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7C454C83" w14:textId="77777777" w:rsidTr="00AB0EDD">
        <w:trPr>
          <w:cantSplit/>
          <w:jc w:val="center"/>
        </w:trPr>
        <w:tc>
          <w:tcPr>
            <w:tcW w:w="2288" w:type="pct"/>
          </w:tcPr>
          <w:p w14:paraId="162B7180" w14:textId="77777777" w:rsidR="00365477" w:rsidRPr="003E6E07" w:rsidRDefault="00365477" w:rsidP="00C579E1">
            <w:pPr>
              <w:pStyle w:val="TAC"/>
              <w:rPr>
                <w:rFonts w:cs="Arial"/>
                <w:snapToGrid w:val="0"/>
                <w:lang w:eastAsia="ja-JP"/>
              </w:rPr>
            </w:pPr>
            <w:r w:rsidRPr="003E6E07">
              <w:rPr>
                <w:rFonts w:cs="Arial"/>
                <w:lang w:eastAsia="ja-JP"/>
              </w:rPr>
              <w:t>≥3</w:t>
            </w:r>
          </w:p>
        </w:tc>
        <w:tc>
          <w:tcPr>
            <w:tcW w:w="2712" w:type="pct"/>
          </w:tcPr>
          <w:p w14:paraId="1BADF965" w14:textId="77777777" w:rsidR="00365477" w:rsidRPr="003E6E07" w:rsidRDefault="00365477" w:rsidP="00C579E1">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3DC3C2AB" w14:textId="77777777" w:rsidTr="00AB0EDD">
        <w:trPr>
          <w:cantSplit/>
          <w:jc w:val="center"/>
        </w:trPr>
        <w:tc>
          <w:tcPr>
            <w:tcW w:w="5000" w:type="pct"/>
            <w:gridSpan w:val="2"/>
          </w:tcPr>
          <w:p w14:paraId="09953FF8" w14:textId="6CF3F1A3" w:rsidR="00365477" w:rsidRPr="003E6E07" w:rsidRDefault="00AB0EDD" w:rsidP="00C579E1">
            <w:pPr>
              <w:pStyle w:val="TAN"/>
              <w:rPr>
                <w:lang w:eastAsia="ja-JP"/>
              </w:rPr>
            </w:pPr>
            <w:r w:rsidRPr="003E6E07">
              <w:rPr>
                <w:lang w:eastAsia="ja-JP"/>
              </w:rPr>
              <w:t>NOTE</w:t>
            </w:r>
            <w:r w:rsidR="00365477" w:rsidRPr="003E6E07">
              <w:rPr>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w:t>
            </w:r>
          </w:p>
        </w:tc>
      </w:tr>
    </w:tbl>
    <w:p w14:paraId="1A0FEF18" w14:textId="77777777" w:rsidR="00365477" w:rsidRPr="003E6E07" w:rsidRDefault="00365477" w:rsidP="00365477">
      <w:pPr>
        <w:rPr>
          <w:rFonts w:cs="v4.2.0"/>
        </w:rPr>
      </w:pPr>
    </w:p>
    <w:p w14:paraId="70541E71" w14:textId="77777777" w:rsidR="00365477" w:rsidRPr="003E6E07" w:rsidRDefault="00365477" w:rsidP="00365477">
      <w:pPr>
        <w:pStyle w:val="Heading4"/>
        <w:rPr>
          <w:rFonts w:eastAsia="SimSun"/>
        </w:rPr>
      </w:pPr>
      <w:r w:rsidRPr="003E6E07">
        <w:rPr>
          <w:rFonts w:eastAsia="SimSun"/>
        </w:rPr>
        <w:t>7.5.4.4</w:t>
      </w:r>
      <w:r w:rsidRPr="003E6E07">
        <w:rPr>
          <w:rFonts w:eastAsia="SimSun"/>
        </w:rPr>
        <w:tab/>
        <w:t>Test description</w:t>
      </w:r>
    </w:p>
    <w:p w14:paraId="6620D421" w14:textId="77777777" w:rsidR="00365477" w:rsidRPr="003E6E07" w:rsidRDefault="00365477" w:rsidP="00365477">
      <w:pPr>
        <w:pStyle w:val="Heading5"/>
      </w:pPr>
      <w:r w:rsidRPr="003E6E07">
        <w:t>7.5.4.4.1</w:t>
      </w:r>
      <w:r w:rsidRPr="003E6E07">
        <w:tab/>
        <w:t>Initial conditions</w:t>
      </w:r>
    </w:p>
    <w:p w14:paraId="1476D23A" w14:textId="77EF69B7"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D6BC58D" w14:textId="1C6EDEAD"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1A867AD5" w14:textId="396E4E91"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p>
    <w:p w14:paraId="3422F13B" w14:textId="4FD15308"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3B8D3296" w14:textId="77777777" w:rsidR="00365477" w:rsidRPr="003E6E07" w:rsidRDefault="00365477" w:rsidP="00365477">
      <w:pPr>
        <w:pStyle w:val="B1"/>
      </w:pPr>
      <w:r w:rsidRPr="003E6E07">
        <w:t>2.</w:t>
      </w:r>
      <w:r w:rsidRPr="003E6E07">
        <w:tab/>
        <w:t>Propagation conditions are set according to Annex B clause B.0.</w:t>
      </w:r>
    </w:p>
    <w:p w14:paraId="32DA6947"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000598E5" w14:textId="77777777" w:rsidR="00365477" w:rsidRPr="003E6E07" w:rsidRDefault="00365477" w:rsidP="00365477">
      <w:pPr>
        <w:pStyle w:val="Heading5"/>
      </w:pPr>
      <w:r w:rsidRPr="003E6E07">
        <w:t>7.5.4.4.2</w:t>
      </w:r>
      <w:r w:rsidRPr="003E6E07">
        <w:tab/>
        <w:t>Test procedure</w:t>
      </w:r>
    </w:p>
    <w:p w14:paraId="71C74355" w14:textId="76001327" w:rsidR="00365477" w:rsidRPr="003E6E07" w:rsidRDefault="00365477" w:rsidP="00365477">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46F124A" w14:textId="619B8514" w:rsidR="00365477" w:rsidRPr="003E6E07" w:rsidRDefault="00365477" w:rsidP="00365477">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341D4C44" w14:textId="77777777" w:rsidR="00365477" w:rsidRPr="003E6E07" w:rsidRDefault="00365477" w:rsidP="00365477">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7.5.4.5-1, as appropriate. </w:t>
      </w:r>
      <w:r w:rsidRPr="003E6E07">
        <w:t>Propagation conditions are set according to Annex B clause B.1.1.</w:t>
      </w:r>
    </w:p>
    <w:p w14:paraId="6303AD0F" w14:textId="77777777" w:rsidR="00365477" w:rsidRPr="003E6E07" w:rsidRDefault="00365477" w:rsidP="00365477">
      <w:pPr>
        <w:pStyle w:val="B1"/>
      </w:pPr>
      <w:r w:rsidRPr="003E6E07">
        <w:t>3.</w:t>
      </w:r>
      <w:r w:rsidRPr="003E6E07">
        <w:tab/>
        <w:t xml:space="preserve">The SS shall check that the ProSe UE SLSS transmit timing offset is within the limits specified in </w:t>
      </w:r>
      <w:r w:rsidRPr="003E6E07">
        <w:rPr>
          <w:rFonts w:cs="v4.2.0"/>
        </w:rPr>
        <w:t>Table 7.5.4.5-</w:t>
      </w:r>
      <w:r w:rsidR="00D959D4" w:rsidRPr="003E6E07">
        <w:rPr>
          <w:rFonts w:cs="v4.2.0"/>
        </w:rPr>
        <w:t>2</w:t>
      </w:r>
      <w:r w:rsidRPr="003E6E07">
        <w:t xml:space="preserve"> with respect to the first detected path (in time) of the corresponding downlink frame of Cell 1.</w:t>
      </w:r>
    </w:p>
    <w:p w14:paraId="1F1308EB" w14:textId="77777777" w:rsidR="00365477" w:rsidRPr="003E6E07" w:rsidRDefault="00365477" w:rsidP="00365477">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3849EB80" w14:textId="77777777" w:rsidR="00365477" w:rsidRPr="003E6E07" w:rsidRDefault="00365477" w:rsidP="00365477">
      <w:pPr>
        <w:pStyle w:val="B1"/>
        <w:rPr>
          <w:rFonts w:cs="v4.2.0"/>
        </w:rPr>
      </w:pPr>
      <w:r w:rsidRPr="003E6E07">
        <w:t>5.</w:t>
      </w:r>
      <w:r w:rsidRPr="003E6E07">
        <w:tab/>
        <w:t xml:space="preserve">After waiting for one SLSS period (40ms), the SS shall check that the UE transmit timing offset stays within the limits specified in </w:t>
      </w:r>
      <w:r w:rsidR="005F4B0B" w:rsidRPr="003E6E07">
        <w:rPr>
          <w:rFonts w:cs="v4.2.0"/>
        </w:rPr>
        <w:t>Table 7.5.4.5-2.</w:t>
      </w:r>
    </w:p>
    <w:p w14:paraId="06DC55F6" w14:textId="77777777" w:rsidR="00365477" w:rsidRPr="003E6E07" w:rsidRDefault="00365477" w:rsidP="00365477">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4DDA6448" w14:textId="77777777" w:rsidR="00365477" w:rsidRPr="003E6E07" w:rsidRDefault="00365477" w:rsidP="00365477">
      <w:pPr>
        <w:pStyle w:val="Heading5"/>
      </w:pPr>
      <w:r w:rsidRPr="003E6E07">
        <w:t>7.5.4.4.3</w:t>
      </w:r>
      <w:r w:rsidRPr="003E6E07">
        <w:tab/>
        <w:t>Message contents</w:t>
      </w:r>
    </w:p>
    <w:p w14:paraId="4E45F48C" w14:textId="7E7F63FD"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6CC38941" w14:textId="77777777" w:rsidR="00365477" w:rsidRPr="003E6E07" w:rsidRDefault="00365477" w:rsidP="00365477">
      <w:pPr>
        <w:pStyle w:val="Heading4"/>
        <w:rPr>
          <w:rFonts w:eastAsia="SimSun"/>
        </w:rPr>
      </w:pPr>
      <w:r w:rsidRPr="003E6E07">
        <w:rPr>
          <w:rFonts w:eastAsia="SimSun"/>
        </w:rPr>
        <w:lastRenderedPageBreak/>
        <w:t>7.5.4.5</w:t>
      </w:r>
      <w:r w:rsidRPr="003E6E07">
        <w:rPr>
          <w:rFonts w:eastAsia="SimSun"/>
        </w:rPr>
        <w:tab/>
        <w:t>Test requirement</w:t>
      </w:r>
    </w:p>
    <w:p w14:paraId="2475801F" w14:textId="77777777" w:rsidR="00365477" w:rsidRPr="003E6E07" w:rsidRDefault="005F0409" w:rsidP="00365477">
      <w:r w:rsidRPr="003E6E07">
        <w:t>Table 7.5.4.5-1 defines the primary settings including test tolerances for UE transmit timing accuracy for E-UTRAN FDD test.</w:t>
      </w:r>
    </w:p>
    <w:p w14:paraId="4AC0E254" w14:textId="77777777" w:rsidR="00365477" w:rsidRPr="003E6E07" w:rsidRDefault="00365477" w:rsidP="00365477">
      <w:r w:rsidRPr="003E6E07">
        <w:t>Tables 7.5.4.5-2, define the UE uplink timing include Test Tolerances.</w:t>
      </w:r>
    </w:p>
    <w:p w14:paraId="64B78BC7" w14:textId="77777777" w:rsidR="00365477" w:rsidRPr="003E6E07" w:rsidRDefault="00365477" w:rsidP="00365477">
      <w:pPr>
        <w:pStyle w:val="TH"/>
      </w:pPr>
      <w:r w:rsidRPr="003E6E07">
        <w:t xml:space="preserve">Table 7.5.4.5-1: Test parameters for </w:t>
      </w:r>
      <w:r w:rsidRPr="003E6E07">
        <w:rPr>
          <w:rFonts w:cs="v4.2.0"/>
        </w:rPr>
        <w:t>ProSe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890"/>
        <w:gridCol w:w="2503"/>
      </w:tblGrid>
      <w:tr w:rsidR="00365477" w:rsidRPr="003E6E07" w14:paraId="6952D679" w14:textId="77777777" w:rsidTr="00AB0EDD">
        <w:trPr>
          <w:jc w:val="center"/>
        </w:trPr>
        <w:tc>
          <w:tcPr>
            <w:tcW w:w="3935" w:type="dxa"/>
            <w:vAlign w:val="center"/>
          </w:tcPr>
          <w:p w14:paraId="707A3445" w14:textId="77777777" w:rsidR="00365477" w:rsidRPr="003E6E07" w:rsidRDefault="00365477" w:rsidP="00C579E1">
            <w:pPr>
              <w:pStyle w:val="TAH"/>
              <w:rPr>
                <w:rFonts w:cs="Arial"/>
                <w:lang w:eastAsia="ja-JP"/>
              </w:rPr>
            </w:pPr>
            <w:r w:rsidRPr="003E6E07">
              <w:rPr>
                <w:rFonts w:cs="Arial"/>
                <w:lang w:eastAsia="ja-JP"/>
              </w:rPr>
              <w:t>Parameter</w:t>
            </w:r>
          </w:p>
        </w:tc>
        <w:tc>
          <w:tcPr>
            <w:tcW w:w="1260" w:type="dxa"/>
            <w:vAlign w:val="center"/>
          </w:tcPr>
          <w:p w14:paraId="1B343940" w14:textId="77777777" w:rsidR="00365477" w:rsidRPr="003E6E07" w:rsidRDefault="00365477" w:rsidP="00C579E1">
            <w:pPr>
              <w:pStyle w:val="TAH"/>
              <w:rPr>
                <w:rFonts w:cs="Arial"/>
                <w:lang w:eastAsia="ja-JP"/>
              </w:rPr>
            </w:pPr>
            <w:r w:rsidRPr="003E6E07">
              <w:rPr>
                <w:rFonts w:cs="Arial"/>
                <w:lang w:eastAsia="ja-JP"/>
              </w:rPr>
              <w:t>Unit</w:t>
            </w:r>
          </w:p>
        </w:tc>
        <w:tc>
          <w:tcPr>
            <w:tcW w:w="1890" w:type="dxa"/>
            <w:vAlign w:val="center"/>
          </w:tcPr>
          <w:p w14:paraId="3D84FB3B" w14:textId="77777777" w:rsidR="00365477" w:rsidRPr="003E6E07" w:rsidRDefault="00365477" w:rsidP="00C579E1">
            <w:pPr>
              <w:pStyle w:val="TAH"/>
              <w:rPr>
                <w:rFonts w:cs="Arial"/>
                <w:lang w:eastAsia="ja-JP"/>
              </w:rPr>
            </w:pPr>
            <w:r w:rsidRPr="003E6E07">
              <w:rPr>
                <w:rFonts w:cs="Arial"/>
                <w:lang w:eastAsia="ja-JP"/>
              </w:rPr>
              <w:t>Value</w:t>
            </w:r>
          </w:p>
        </w:tc>
        <w:tc>
          <w:tcPr>
            <w:tcW w:w="2503" w:type="dxa"/>
            <w:vAlign w:val="center"/>
          </w:tcPr>
          <w:p w14:paraId="31A6DC01"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00170648" w14:textId="77777777" w:rsidTr="00AB0EDD">
        <w:trPr>
          <w:jc w:val="center"/>
        </w:trPr>
        <w:tc>
          <w:tcPr>
            <w:tcW w:w="3935" w:type="dxa"/>
            <w:vAlign w:val="center"/>
          </w:tcPr>
          <w:p w14:paraId="29FABE12" w14:textId="608C815C"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60" w:type="dxa"/>
            <w:vAlign w:val="center"/>
          </w:tcPr>
          <w:p w14:paraId="135A716A" w14:textId="77777777" w:rsidR="00365477" w:rsidRPr="003E6E07" w:rsidRDefault="00365477" w:rsidP="00C579E1">
            <w:pPr>
              <w:pStyle w:val="TAC"/>
              <w:rPr>
                <w:rFonts w:cs="Arial"/>
                <w:lang w:eastAsia="ja-JP"/>
              </w:rPr>
            </w:pPr>
          </w:p>
        </w:tc>
        <w:tc>
          <w:tcPr>
            <w:tcW w:w="1890" w:type="dxa"/>
            <w:vAlign w:val="center"/>
          </w:tcPr>
          <w:p w14:paraId="0FBD9DD1" w14:textId="77777777" w:rsidR="00365477" w:rsidRPr="003E6E07" w:rsidRDefault="00365477" w:rsidP="00C579E1">
            <w:pPr>
              <w:pStyle w:val="TAC"/>
              <w:rPr>
                <w:rFonts w:cs="Arial"/>
                <w:lang w:eastAsia="ja-JP"/>
              </w:rPr>
            </w:pPr>
            <w:r w:rsidRPr="003E6E07">
              <w:rPr>
                <w:rFonts w:cs="Arial"/>
                <w:lang w:eastAsia="ja-JP"/>
              </w:rPr>
              <w:t>1</w:t>
            </w:r>
          </w:p>
        </w:tc>
        <w:tc>
          <w:tcPr>
            <w:tcW w:w="2503" w:type="dxa"/>
            <w:vAlign w:val="center"/>
          </w:tcPr>
          <w:p w14:paraId="785C1824" w14:textId="77777777" w:rsidR="00365477" w:rsidRPr="003E6E07" w:rsidRDefault="00365477" w:rsidP="00C579E1">
            <w:pPr>
              <w:pStyle w:val="TAC"/>
              <w:rPr>
                <w:rFonts w:cs="Arial"/>
                <w:lang w:eastAsia="ja-JP"/>
              </w:rPr>
            </w:pPr>
          </w:p>
        </w:tc>
      </w:tr>
      <w:tr w:rsidR="00365477" w:rsidRPr="003E6E07" w14:paraId="4A369ECE" w14:textId="77777777" w:rsidTr="00AB0EDD">
        <w:trPr>
          <w:jc w:val="center"/>
        </w:trPr>
        <w:tc>
          <w:tcPr>
            <w:tcW w:w="3935" w:type="dxa"/>
            <w:vAlign w:val="center"/>
          </w:tcPr>
          <w:p w14:paraId="0E58AC89" w14:textId="0CEC900C"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(BW</w:t>
            </w:r>
            <w:r w:rsidRPr="003E6E07">
              <w:rPr>
                <w:rFonts w:cs="Arial"/>
                <w:vertAlign w:val="subscript"/>
                <w:lang w:eastAsia="ja-JP"/>
              </w:rPr>
              <w:t>channel</w:t>
            </w:r>
            <w:r w:rsidRPr="003E6E07">
              <w:rPr>
                <w:rFonts w:cs="Arial"/>
                <w:lang w:eastAsia="ja-JP"/>
              </w:rPr>
              <w:t>)</w:t>
            </w:r>
          </w:p>
        </w:tc>
        <w:tc>
          <w:tcPr>
            <w:tcW w:w="1260" w:type="dxa"/>
            <w:vAlign w:val="center"/>
          </w:tcPr>
          <w:p w14:paraId="7ADFB5F8" w14:textId="77777777" w:rsidR="00365477" w:rsidRPr="003E6E07" w:rsidRDefault="00365477" w:rsidP="00C579E1">
            <w:pPr>
              <w:pStyle w:val="TAC"/>
              <w:rPr>
                <w:rFonts w:cs="Arial"/>
                <w:lang w:eastAsia="ja-JP"/>
              </w:rPr>
            </w:pPr>
            <w:r w:rsidRPr="003E6E07">
              <w:rPr>
                <w:rFonts w:cs="Arial"/>
                <w:lang w:eastAsia="ja-JP"/>
              </w:rPr>
              <w:t>MHz</w:t>
            </w:r>
          </w:p>
        </w:tc>
        <w:tc>
          <w:tcPr>
            <w:tcW w:w="1890" w:type="dxa"/>
            <w:vAlign w:val="center"/>
          </w:tcPr>
          <w:p w14:paraId="7354ED69" w14:textId="3CBE29BF"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or</w:t>
            </w:r>
            <w:r w:rsidR="00AB0EDD" w:rsidRPr="003E6E07">
              <w:rPr>
                <w:rFonts w:cs="Arial"/>
                <w:lang w:eastAsia="ja-JP"/>
              </w:rPr>
              <w:t xml:space="preserve"> </w:t>
            </w:r>
            <w:r w:rsidRPr="003E6E07">
              <w:rPr>
                <w:rFonts w:cs="Arial"/>
                <w:lang w:eastAsia="ja-JP"/>
              </w:rPr>
              <w:t>10</w:t>
            </w:r>
          </w:p>
        </w:tc>
        <w:tc>
          <w:tcPr>
            <w:tcW w:w="2503" w:type="dxa"/>
            <w:vAlign w:val="center"/>
          </w:tcPr>
          <w:p w14:paraId="1C24C8C3" w14:textId="4FA991FB" w:rsidR="00365477" w:rsidRPr="003E6E07" w:rsidRDefault="00365477" w:rsidP="00C579E1">
            <w:pPr>
              <w:pStyle w:val="TAC"/>
              <w:rPr>
                <w:rFonts w:cs="Arial"/>
                <w:lang w:eastAsia="ja-JP"/>
              </w:rPr>
            </w:pPr>
            <w:r w:rsidRPr="003E6E07">
              <w:rPr>
                <w:rFonts w:cs="Arial"/>
                <w:lang w:eastAsia="ja-JP"/>
              </w:rPr>
              <w:t>Note</w:t>
            </w:r>
            <w:r w:rsidR="00AB0EDD" w:rsidRPr="003E6E07">
              <w:rPr>
                <w:rFonts w:cs="Arial"/>
                <w:lang w:eastAsia="ja-JP"/>
              </w:rPr>
              <w:t xml:space="preserve"> </w:t>
            </w:r>
            <w:r w:rsidRPr="003E6E07">
              <w:rPr>
                <w:rFonts w:cs="Arial"/>
                <w:lang w:eastAsia="ja-JP"/>
              </w:rPr>
              <w:t>5</w:t>
            </w:r>
          </w:p>
        </w:tc>
      </w:tr>
      <w:tr w:rsidR="00365477" w:rsidRPr="003E6E07" w14:paraId="1EC956E6" w14:textId="77777777" w:rsidTr="00AB0EDD">
        <w:trPr>
          <w:jc w:val="center"/>
        </w:trPr>
        <w:tc>
          <w:tcPr>
            <w:tcW w:w="3935" w:type="dxa"/>
            <w:vAlign w:val="center"/>
          </w:tcPr>
          <w:p w14:paraId="2C7726FE" w14:textId="65B5866B"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1260" w:type="dxa"/>
            <w:vAlign w:val="center"/>
          </w:tcPr>
          <w:p w14:paraId="721FB629" w14:textId="77777777" w:rsidR="00365477" w:rsidRPr="003E6E07" w:rsidRDefault="00365477" w:rsidP="00C579E1">
            <w:pPr>
              <w:pStyle w:val="TAC"/>
              <w:rPr>
                <w:rFonts w:cs="Arial"/>
                <w:lang w:eastAsia="ja-JP"/>
              </w:rPr>
            </w:pPr>
          </w:p>
        </w:tc>
        <w:tc>
          <w:tcPr>
            <w:tcW w:w="1890" w:type="dxa"/>
            <w:vAlign w:val="center"/>
          </w:tcPr>
          <w:p w14:paraId="459C4592" w14:textId="1A63C83C" w:rsidR="00365477" w:rsidRPr="003E6E07" w:rsidRDefault="00365477" w:rsidP="00C579E1">
            <w:pPr>
              <w:pStyle w:val="TAC"/>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2503" w:type="dxa"/>
            <w:vAlign w:val="center"/>
          </w:tcPr>
          <w:p w14:paraId="1725C37D" w14:textId="5EEDBBAC" w:rsidR="00365477" w:rsidRPr="003E6E07" w:rsidRDefault="00365477" w:rsidP="00C579E1">
            <w:pPr>
              <w:pStyle w:val="TAC"/>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Cell</w:t>
            </w:r>
            <w:r w:rsidRPr="003E6E07">
              <w:rPr>
                <w:rFonts w:cs="Arial"/>
                <w:lang w:eastAsia="zh-CN"/>
              </w:rPr>
              <w:t>1</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RF</w:t>
            </w:r>
            <w:r w:rsidR="00AB0EDD" w:rsidRPr="003E6E07">
              <w:rPr>
                <w:rFonts w:cs="Arial"/>
                <w:lang w:eastAsia="zh-CN"/>
              </w:rPr>
              <w:t xml:space="preserve"> </w:t>
            </w:r>
            <w:r w:rsidRPr="003E6E07">
              <w:rPr>
                <w:rFonts w:cs="Arial"/>
                <w:lang w:eastAsia="zh-CN"/>
              </w:rPr>
              <w:t>channel</w:t>
            </w:r>
            <w:r w:rsidR="00AB0EDD" w:rsidRPr="003E6E07">
              <w:rPr>
                <w:rFonts w:cs="Arial"/>
                <w:lang w:eastAsia="zh-CN"/>
              </w:rPr>
              <w:t xml:space="preserve"> </w:t>
            </w:r>
            <w:r w:rsidRPr="003E6E07">
              <w:rPr>
                <w:rFonts w:cs="Arial"/>
                <w:lang w:eastAsia="zh-CN"/>
              </w:rPr>
              <w:t>number</w:t>
            </w:r>
            <w:r w:rsidR="00AB0EDD" w:rsidRPr="003E6E07">
              <w:rPr>
                <w:rFonts w:cs="Arial"/>
                <w:lang w:eastAsia="zh-CN"/>
              </w:rPr>
              <w:t xml:space="preserve"> </w:t>
            </w:r>
            <w:r w:rsidRPr="003E6E07">
              <w:rPr>
                <w:rFonts w:cs="Arial"/>
                <w:lang w:eastAsia="zh-CN"/>
              </w:rPr>
              <w:t>1</w:t>
            </w:r>
          </w:p>
        </w:tc>
      </w:tr>
      <w:tr w:rsidR="00365477" w:rsidRPr="003E6E07" w14:paraId="02FE8FCB" w14:textId="77777777" w:rsidTr="00AB0EDD">
        <w:trPr>
          <w:jc w:val="center"/>
        </w:trPr>
        <w:tc>
          <w:tcPr>
            <w:tcW w:w="3935" w:type="dxa"/>
          </w:tcPr>
          <w:p w14:paraId="2D1769C8" w14:textId="1A558EC2" w:rsidR="00365477" w:rsidRPr="003E6E07" w:rsidRDefault="00365477" w:rsidP="00C579E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r w:rsidR="00AB0EDD" w:rsidRPr="003E6E07">
              <w:rPr>
                <w:rFonts w:cs="Arial"/>
                <w:lang w:eastAsia="ja-JP"/>
              </w:rPr>
              <w:t xml:space="preserve"> </w:t>
            </w:r>
            <w:r w:rsidRPr="003E6E07">
              <w:rPr>
                <w:rFonts w:cs="Arial"/>
                <w:lang w:eastAsia="ja-JP"/>
              </w:rPr>
              <w:t>of</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1260" w:type="dxa"/>
          </w:tcPr>
          <w:p w14:paraId="7641E848" w14:textId="77777777" w:rsidR="00365477" w:rsidRPr="003E6E07" w:rsidRDefault="00365477" w:rsidP="00C579E1">
            <w:pPr>
              <w:pStyle w:val="TAC"/>
              <w:rPr>
                <w:rFonts w:cs="Arial"/>
                <w:lang w:eastAsia="ja-JP"/>
              </w:rPr>
            </w:pPr>
          </w:p>
        </w:tc>
        <w:tc>
          <w:tcPr>
            <w:tcW w:w="1890" w:type="dxa"/>
          </w:tcPr>
          <w:p w14:paraId="59790F0F" w14:textId="77777777" w:rsidR="00365477" w:rsidRPr="003E6E07" w:rsidRDefault="00365477" w:rsidP="00C579E1">
            <w:pPr>
              <w:pStyle w:val="TAC"/>
              <w:rPr>
                <w:rFonts w:cs="Arial"/>
                <w:lang w:eastAsia="ja-JP"/>
              </w:rPr>
            </w:pPr>
            <w:r w:rsidRPr="003E6E07">
              <w:rPr>
                <w:rFonts w:cs="Arial"/>
                <w:lang w:eastAsia="ja-JP"/>
              </w:rPr>
              <w:t>Normal</w:t>
            </w:r>
          </w:p>
        </w:tc>
        <w:tc>
          <w:tcPr>
            <w:tcW w:w="2503" w:type="dxa"/>
          </w:tcPr>
          <w:p w14:paraId="1443AADD" w14:textId="77777777" w:rsidR="00365477" w:rsidRPr="003E6E07" w:rsidRDefault="00365477" w:rsidP="00C579E1">
            <w:pPr>
              <w:pStyle w:val="TAC"/>
              <w:rPr>
                <w:rFonts w:cs="Arial"/>
                <w:lang w:eastAsia="ja-JP"/>
              </w:rPr>
            </w:pPr>
          </w:p>
        </w:tc>
      </w:tr>
      <w:tr w:rsidR="00365477" w:rsidRPr="003E6E07" w14:paraId="38A380D1" w14:textId="77777777" w:rsidTr="00AB0EDD">
        <w:trPr>
          <w:jc w:val="center"/>
        </w:trPr>
        <w:tc>
          <w:tcPr>
            <w:tcW w:w="3935" w:type="dxa"/>
            <w:vAlign w:val="center"/>
          </w:tcPr>
          <w:p w14:paraId="7ADF185D" w14:textId="77777777" w:rsidR="00365477" w:rsidRPr="003E6E07" w:rsidRDefault="00365477" w:rsidP="00C579E1">
            <w:pPr>
              <w:pStyle w:val="TAL"/>
              <w:rPr>
                <w:rFonts w:cs="Arial"/>
                <w:lang w:eastAsia="ja-JP"/>
              </w:rPr>
            </w:pPr>
            <w:r w:rsidRPr="003E6E07">
              <w:rPr>
                <w:rFonts w:cs="Arial"/>
                <w:lang w:eastAsia="ja-JP"/>
              </w:rPr>
              <w:t>drx-Configuration</w:t>
            </w:r>
          </w:p>
        </w:tc>
        <w:tc>
          <w:tcPr>
            <w:tcW w:w="1260" w:type="dxa"/>
            <w:vAlign w:val="center"/>
          </w:tcPr>
          <w:p w14:paraId="5BB69BC6" w14:textId="77777777" w:rsidR="00365477" w:rsidRPr="003E6E07" w:rsidRDefault="00365477" w:rsidP="00C579E1">
            <w:pPr>
              <w:pStyle w:val="TAC"/>
              <w:rPr>
                <w:rFonts w:cs="Arial"/>
                <w:lang w:eastAsia="ja-JP"/>
              </w:rPr>
            </w:pPr>
          </w:p>
        </w:tc>
        <w:tc>
          <w:tcPr>
            <w:tcW w:w="1890" w:type="dxa"/>
            <w:vAlign w:val="center"/>
          </w:tcPr>
          <w:p w14:paraId="0782F2BE" w14:textId="77777777" w:rsidR="00365477" w:rsidRPr="003E6E07" w:rsidRDefault="00365477" w:rsidP="00C579E1">
            <w:pPr>
              <w:pStyle w:val="TAC"/>
              <w:rPr>
                <w:rFonts w:cs="Arial"/>
                <w:lang w:eastAsia="ja-JP"/>
              </w:rPr>
            </w:pPr>
            <w:r w:rsidRPr="003E6E07">
              <w:rPr>
                <w:rFonts w:cs="Arial"/>
                <w:lang w:eastAsia="ja-JP"/>
              </w:rPr>
              <w:t>DRX_P1</w:t>
            </w:r>
          </w:p>
        </w:tc>
        <w:tc>
          <w:tcPr>
            <w:tcW w:w="2503" w:type="dxa"/>
            <w:vAlign w:val="center"/>
          </w:tcPr>
          <w:p w14:paraId="45A72782" w14:textId="6C6429F0"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C.3.4.2</w:t>
            </w:r>
          </w:p>
        </w:tc>
      </w:tr>
      <w:tr w:rsidR="00365477" w:rsidRPr="003E6E07" w14:paraId="72C92BA6" w14:textId="77777777" w:rsidTr="00AB0EDD">
        <w:trPr>
          <w:jc w:val="center"/>
        </w:trPr>
        <w:tc>
          <w:tcPr>
            <w:tcW w:w="3935" w:type="dxa"/>
          </w:tcPr>
          <w:p w14:paraId="73919C8D" w14:textId="77443A1A" w:rsidR="00365477" w:rsidRPr="003E6E07" w:rsidRDefault="00365477" w:rsidP="00C579E1">
            <w:pPr>
              <w:pStyle w:val="TAL"/>
              <w:rPr>
                <w:rFonts w:cs="Arial"/>
                <w:lang w:eastAsia="ja-JP"/>
              </w:rPr>
            </w:pP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Communication</w:t>
            </w:r>
            <w:r w:rsidR="00AB0EDD" w:rsidRPr="003E6E07">
              <w:rPr>
                <w:rFonts w:cs="Arial"/>
                <w:lang w:eastAsia="ja-JP"/>
              </w:rPr>
              <w:t xml:space="preserve"> </w:t>
            </w:r>
            <w:r w:rsidRPr="003E6E07">
              <w:rPr>
                <w:rFonts w:cs="Arial"/>
                <w:lang w:eastAsia="ja-JP"/>
              </w:rPr>
              <w:t>configuration</w:t>
            </w:r>
          </w:p>
        </w:tc>
        <w:tc>
          <w:tcPr>
            <w:tcW w:w="1260" w:type="dxa"/>
          </w:tcPr>
          <w:p w14:paraId="342FCA21" w14:textId="77777777" w:rsidR="00365477" w:rsidRPr="003E6E07" w:rsidRDefault="00365477" w:rsidP="00C579E1">
            <w:pPr>
              <w:pStyle w:val="TAC"/>
              <w:rPr>
                <w:rFonts w:cs="Arial"/>
                <w:lang w:eastAsia="ja-JP"/>
              </w:rPr>
            </w:pPr>
          </w:p>
        </w:tc>
        <w:tc>
          <w:tcPr>
            <w:tcW w:w="1890" w:type="dxa"/>
          </w:tcPr>
          <w:p w14:paraId="286A2609" w14:textId="62F4067A"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H.6.1.2-1:</w:t>
            </w:r>
          </w:p>
          <w:p w14:paraId="0B41FD24" w14:textId="6C54B9F2" w:rsidR="00365477" w:rsidRPr="003E6E07" w:rsidRDefault="005F4B0B"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503" w:type="dxa"/>
          </w:tcPr>
          <w:p w14:paraId="7D9907B2" w14:textId="2E3F85DE"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27BF6BFC" w14:textId="77777777" w:rsidTr="00AB0EDD">
        <w:trPr>
          <w:jc w:val="center"/>
        </w:trPr>
        <w:tc>
          <w:tcPr>
            <w:tcW w:w="3935" w:type="dxa"/>
          </w:tcPr>
          <w:p w14:paraId="2A9C8667" w14:textId="77777777" w:rsidR="00365477" w:rsidRPr="003E6E07" w:rsidRDefault="00365477" w:rsidP="00C579E1">
            <w:pPr>
              <w:pStyle w:val="TAL"/>
              <w:rPr>
                <w:rFonts w:cs="Arial"/>
                <w:lang w:eastAsia="ja-JP"/>
              </w:rPr>
            </w:pPr>
            <w:r w:rsidRPr="003E6E07">
              <w:rPr>
                <w:rFonts w:cs="Arial"/>
                <w:lang w:eastAsia="ja-JP"/>
              </w:rPr>
              <w:t>networkControlledSyncTx</w:t>
            </w:r>
          </w:p>
        </w:tc>
        <w:tc>
          <w:tcPr>
            <w:tcW w:w="1260" w:type="dxa"/>
          </w:tcPr>
          <w:p w14:paraId="51DCE413" w14:textId="77777777" w:rsidR="00365477" w:rsidRPr="003E6E07" w:rsidRDefault="00365477" w:rsidP="00C579E1">
            <w:pPr>
              <w:pStyle w:val="TAC"/>
              <w:rPr>
                <w:rFonts w:cs="Arial"/>
                <w:lang w:eastAsia="ja-JP"/>
              </w:rPr>
            </w:pPr>
          </w:p>
        </w:tc>
        <w:tc>
          <w:tcPr>
            <w:tcW w:w="1890" w:type="dxa"/>
          </w:tcPr>
          <w:p w14:paraId="222691C2" w14:textId="77777777" w:rsidR="00365477" w:rsidRPr="003E6E07" w:rsidRDefault="00365477" w:rsidP="00C579E1">
            <w:pPr>
              <w:pStyle w:val="TAC"/>
              <w:rPr>
                <w:rFonts w:cs="Arial"/>
                <w:lang w:eastAsia="ja-JP"/>
              </w:rPr>
            </w:pPr>
            <w:r w:rsidRPr="003E6E07">
              <w:rPr>
                <w:rFonts w:cs="Arial"/>
                <w:lang w:eastAsia="ja-JP"/>
              </w:rPr>
              <w:t>ON</w:t>
            </w:r>
          </w:p>
        </w:tc>
        <w:tc>
          <w:tcPr>
            <w:tcW w:w="2503" w:type="dxa"/>
          </w:tcPr>
          <w:p w14:paraId="3CB285AF" w14:textId="77777777" w:rsidR="00365477" w:rsidRPr="003E6E07" w:rsidRDefault="00895B30" w:rsidP="00C579E1">
            <w:pPr>
              <w:pStyle w:val="TAC"/>
              <w:rPr>
                <w:rFonts w:cs="Arial"/>
                <w:lang w:eastAsia="ja-JP"/>
              </w:rPr>
            </w:pPr>
            <w:r w:rsidRPr="003E6E07">
              <w:rPr>
                <w:rFonts w:cs="Arial"/>
                <w:lang w:eastAsia="ja-JP"/>
              </w:rPr>
              <w:t>Configured</w:t>
            </w:r>
          </w:p>
        </w:tc>
      </w:tr>
      <w:tr w:rsidR="00365477" w:rsidRPr="003E6E07" w14:paraId="47F4669A" w14:textId="77777777" w:rsidTr="00AB0EDD">
        <w:trPr>
          <w:jc w:val="center"/>
        </w:trPr>
        <w:tc>
          <w:tcPr>
            <w:tcW w:w="3935" w:type="dxa"/>
            <w:vAlign w:val="center"/>
          </w:tcPr>
          <w:p w14:paraId="759E5B1D" w14:textId="080FF8AA" w:rsidR="00365477" w:rsidRPr="003E6E07" w:rsidRDefault="00365477" w:rsidP="00C579E1">
            <w:pPr>
              <w:pStyle w:val="TAL"/>
              <w:rPr>
                <w:rFonts w:cs="Arial"/>
                <w:vertAlign w:val="superscript"/>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Pr="003E6E07">
              <w:rPr>
                <w:rFonts w:cs="Arial"/>
                <w:vertAlign w:val="superscript"/>
                <w:lang w:eastAsia="ja-JP"/>
              </w:rPr>
              <w:t>Note1</w:t>
            </w:r>
          </w:p>
        </w:tc>
        <w:tc>
          <w:tcPr>
            <w:tcW w:w="1260" w:type="dxa"/>
            <w:vAlign w:val="center"/>
          </w:tcPr>
          <w:p w14:paraId="571A6D0E" w14:textId="77777777" w:rsidR="00365477" w:rsidRPr="003E6E07" w:rsidRDefault="00365477" w:rsidP="00C579E1">
            <w:pPr>
              <w:pStyle w:val="TAC"/>
              <w:rPr>
                <w:rFonts w:cs="Arial"/>
                <w:lang w:eastAsia="ja-JP"/>
              </w:rPr>
            </w:pPr>
          </w:p>
        </w:tc>
        <w:tc>
          <w:tcPr>
            <w:tcW w:w="1890" w:type="dxa"/>
            <w:vAlign w:val="center"/>
          </w:tcPr>
          <w:p w14:paraId="2BD6A64D" w14:textId="0DFC577C"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4B6A73F" w14:textId="309FC03C" w:rsidR="00365477" w:rsidRPr="003E6E07" w:rsidRDefault="00365477" w:rsidP="00C579E1">
            <w:pPr>
              <w:pStyle w:val="TAC"/>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tc>
        <w:tc>
          <w:tcPr>
            <w:tcW w:w="2503" w:type="dxa"/>
            <w:vAlign w:val="center"/>
          </w:tcPr>
          <w:p w14:paraId="4E3AFC78" w14:textId="77777777" w:rsidR="00365477" w:rsidRPr="003E6E07" w:rsidRDefault="00365477" w:rsidP="00C579E1">
            <w:pPr>
              <w:pStyle w:val="TAC"/>
              <w:rPr>
                <w:rFonts w:cs="Arial"/>
                <w:lang w:eastAsia="ja-JP"/>
              </w:rPr>
            </w:pPr>
          </w:p>
        </w:tc>
      </w:tr>
      <w:tr w:rsidR="00365477" w:rsidRPr="003E6E07" w14:paraId="5E29B54F" w14:textId="77777777" w:rsidTr="00AB0EDD">
        <w:trPr>
          <w:jc w:val="center"/>
        </w:trPr>
        <w:tc>
          <w:tcPr>
            <w:tcW w:w="3935" w:type="dxa"/>
            <w:vAlign w:val="center"/>
          </w:tcPr>
          <w:p w14:paraId="06110814" w14:textId="0DF29C7A" w:rsidR="00365477" w:rsidRPr="003E6E07" w:rsidRDefault="00365477" w:rsidP="00C579E1">
            <w:pPr>
              <w:pStyle w:val="TAL"/>
              <w:rPr>
                <w:rFonts w:cs="Arial"/>
                <w:vertAlign w:val="superscript"/>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r w:rsidRPr="003E6E07">
              <w:rPr>
                <w:rFonts w:cs="Arial"/>
                <w:vertAlign w:val="superscript"/>
                <w:lang w:eastAsia="ja-JP"/>
              </w:rPr>
              <w:t>Note2</w:t>
            </w:r>
          </w:p>
        </w:tc>
        <w:tc>
          <w:tcPr>
            <w:tcW w:w="1260" w:type="dxa"/>
            <w:vAlign w:val="center"/>
          </w:tcPr>
          <w:p w14:paraId="566F8A7B" w14:textId="77777777" w:rsidR="00365477" w:rsidRPr="003E6E07" w:rsidRDefault="00365477" w:rsidP="00C579E1">
            <w:pPr>
              <w:pStyle w:val="TAC"/>
              <w:rPr>
                <w:rFonts w:cs="Arial"/>
                <w:lang w:eastAsia="ja-JP"/>
              </w:rPr>
            </w:pPr>
          </w:p>
        </w:tc>
        <w:tc>
          <w:tcPr>
            <w:tcW w:w="1890" w:type="dxa"/>
            <w:vAlign w:val="center"/>
          </w:tcPr>
          <w:p w14:paraId="102078C3" w14:textId="745A8486"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p>
        </w:tc>
        <w:tc>
          <w:tcPr>
            <w:tcW w:w="2503" w:type="dxa"/>
            <w:vAlign w:val="center"/>
          </w:tcPr>
          <w:p w14:paraId="48C58FC8" w14:textId="77777777" w:rsidR="00365477" w:rsidRPr="003E6E07" w:rsidRDefault="00365477" w:rsidP="00C579E1">
            <w:pPr>
              <w:pStyle w:val="TAC"/>
              <w:rPr>
                <w:rFonts w:cs="Arial"/>
                <w:lang w:eastAsia="ja-JP"/>
              </w:rPr>
            </w:pPr>
          </w:p>
        </w:tc>
      </w:tr>
      <w:tr w:rsidR="00365477" w:rsidRPr="003E6E07" w14:paraId="1DD26801" w14:textId="77777777" w:rsidTr="00AB0EDD">
        <w:trPr>
          <w:jc w:val="center"/>
        </w:trPr>
        <w:tc>
          <w:tcPr>
            <w:tcW w:w="3935" w:type="dxa"/>
            <w:vAlign w:val="center"/>
          </w:tcPr>
          <w:p w14:paraId="011D86BF" w14:textId="77777777" w:rsidR="00365477" w:rsidRPr="003E6E07" w:rsidRDefault="00365477" w:rsidP="00C579E1">
            <w:pPr>
              <w:pStyle w:val="TAL"/>
              <w:rPr>
                <w:rFonts w:cs="Arial"/>
                <w:lang w:eastAsia="ja-JP"/>
              </w:rPr>
            </w:pPr>
            <w:r w:rsidRPr="003E6E07">
              <w:rPr>
                <w:rFonts w:cs="Arial"/>
                <w:lang w:eastAsia="ja-JP"/>
              </w:rPr>
              <w:t>PBCH_RA</w:t>
            </w:r>
          </w:p>
        </w:tc>
        <w:tc>
          <w:tcPr>
            <w:tcW w:w="1260" w:type="dxa"/>
            <w:vMerge w:val="restart"/>
            <w:vAlign w:val="center"/>
          </w:tcPr>
          <w:p w14:paraId="64C70834" w14:textId="77777777" w:rsidR="00365477" w:rsidRPr="003E6E07" w:rsidRDefault="00365477" w:rsidP="00C579E1">
            <w:pPr>
              <w:pStyle w:val="TAC"/>
              <w:rPr>
                <w:rFonts w:cs="Arial"/>
                <w:lang w:eastAsia="ja-JP"/>
              </w:rPr>
            </w:pPr>
            <w:r w:rsidRPr="003E6E07">
              <w:rPr>
                <w:rFonts w:cs="Arial"/>
                <w:lang w:eastAsia="ja-JP"/>
              </w:rPr>
              <w:t>dB</w:t>
            </w:r>
          </w:p>
        </w:tc>
        <w:tc>
          <w:tcPr>
            <w:tcW w:w="1890" w:type="dxa"/>
            <w:vMerge w:val="restart"/>
            <w:vAlign w:val="center"/>
          </w:tcPr>
          <w:p w14:paraId="4292A349" w14:textId="77777777" w:rsidR="00365477" w:rsidRPr="003E6E07" w:rsidRDefault="00365477" w:rsidP="00C579E1">
            <w:pPr>
              <w:pStyle w:val="TAC"/>
              <w:rPr>
                <w:rFonts w:cs="Arial"/>
                <w:lang w:eastAsia="ja-JP"/>
              </w:rPr>
            </w:pPr>
            <w:r w:rsidRPr="003E6E07">
              <w:rPr>
                <w:rFonts w:cs="Arial"/>
                <w:lang w:eastAsia="ja-JP"/>
              </w:rPr>
              <w:t>0</w:t>
            </w:r>
          </w:p>
        </w:tc>
        <w:tc>
          <w:tcPr>
            <w:tcW w:w="2503" w:type="dxa"/>
            <w:vAlign w:val="center"/>
          </w:tcPr>
          <w:p w14:paraId="0E8EF825" w14:textId="77777777" w:rsidR="00365477" w:rsidRPr="003E6E07" w:rsidRDefault="00365477" w:rsidP="00C579E1">
            <w:pPr>
              <w:pStyle w:val="TAC"/>
              <w:rPr>
                <w:rFonts w:cs="Arial"/>
                <w:lang w:eastAsia="ja-JP"/>
              </w:rPr>
            </w:pPr>
          </w:p>
        </w:tc>
      </w:tr>
      <w:tr w:rsidR="00365477" w:rsidRPr="003E6E07" w14:paraId="2AB8973C" w14:textId="77777777" w:rsidTr="00AB0EDD">
        <w:trPr>
          <w:jc w:val="center"/>
        </w:trPr>
        <w:tc>
          <w:tcPr>
            <w:tcW w:w="3935" w:type="dxa"/>
            <w:vAlign w:val="center"/>
          </w:tcPr>
          <w:p w14:paraId="2BECA98F" w14:textId="77777777" w:rsidR="00365477" w:rsidRPr="003E6E07" w:rsidRDefault="00365477" w:rsidP="00C579E1">
            <w:pPr>
              <w:pStyle w:val="TAL"/>
              <w:rPr>
                <w:rFonts w:cs="Arial"/>
                <w:lang w:eastAsia="ja-JP"/>
              </w:rPr>
            </w:pPr>
            <w:r w:rsidRPr="003E6E07">
              <w:rPr>
                <w:rFonts w:cs="Arial"/>
                <w:lang w:eastAsia="ja-JP"/>
              </w:rPr>
              <w:t>PBCH_RB</w:t>
            </w:r>
          </w:p>
        </w:tc>
        <w:tc>
          <w:tcPr>
            <w:tcW w:w="1260" w:type="dxa"/>
            <w:vMerge/>
            <w:vAlign w:val="center"/>
          </w:tcPr>
          <w:p w14:paraId="31319975" w14:textId="77777777" w:rsidR="00365477" w:rsidRPr="003E6E07" w:rsidRDefault="00365477" w:rsidP="00C579E1">
            <w:pPr>
              <w:pStyle w:val="TAC"/>
              <w:rPr>
                <w:rFonts w:cs="Arial"/>
                <w:lang w:eastAsia="ja-JP"/>
              </w:rPr>
            </w:pPr>
          </w:p>
        </w:tc>
        <w:tc>
          <w:tcPr>
            <w:tcW w:w="1890" w:type="dxa"/>
            <w:vMerge/>
            <w:vAlign w:val="center"/>
          </w:tcPr>
          <w:p w14:paraId="56D8F46B" w14:textId="77777777" w:rsidR="00365477" w:rsidRPr="003E6E07" w:rsidRDefault="00365477" w:rsidP="00C579E1">
            <w:pPr>
              <w:pStyle w:val="TAC"/>
              <w:rPr>
                <w:rFonts w:cs="Arial"/>
                <w:lang w:eastAsia="ja-JP"/>
              </w:rPr>
            </w:pPr>
          </w:p>
        </w:tc>
        <w:tc>
          <w:tcPr>
            <w:tcW w:w="2503" w:type="dxa"/>
            <w:vAlign w:val="center"/>
          </w:tcPr>
          <w:p w14:paraId="5C25A1AF" w14:textId="77777777" w:rsidR="00365477" w:rsidRPr="003E6E07" w:rsidRDefault="00365477" w:rsidP="00C579E1">
            <w:pPr>
              <w:pStyle w:val="TAC"/>
              <w:rPr>
                <w:rFonts w:cs="Arial"/>
                <w:lang w:eastAsia="ja-JP"/>
              </w:rPr>
            </w:pPr>
          </w:p>
        </w:tc>
      </w:tr>
      <w:tr w:rsidR="00365477" w:rsidRPr="003E6E07" w14:paraId="42AD47A0" w14:textId="77777777" w:rsidTr="00AB0EDD">
        <w:trPr>
          <w:jc w:val="center"/>
        </w:trPr>
        <w:tc>
          <w:tcPr>
            <w:tcW w:w="3935" w:type="dxa"/>
            <w:vAlign w:val="center"/>
          </w:tcPr>
          <w:p w14:paraId="068E986A" w14:textId="77777777" w:rsidR="00365477" w:rsidRPr="003E6E07" w:rsidRDefault="00365477" w:rsidP="00C579E1">
            <w:pPr>
              <w:pStyle w:val="TAL"/>
              <w:rPr>
                <w:rFonts w:cs="Arial"/>
                <w:lang w:eastAsia="ja-JP"/>
              </w:rPr>
            </w:pPr>
            <w:r w:rsidRPr="003E6E07">
              <w:rPr>
                <w:rFonts w:cs="Arial"/>
                <w:lang w:eastAsia="ja-JP"/>
              </w:rPr>
              <w:t>PSS_RA</w:t>
            </w:r>
          </w:p>
        </w:tc>
        <w:tc>
          <w:tcPr>
            <w:tcW w:w="1260" w:type="dxa"/>
            <w:vMerge/>
            <w:vAlign w:val="center"/>
          </w:tcPr>
          <w:p w14:paraId="2779D627" w14:textId="77777777" w:rsidR="00365477" w:rsidRPr="003E6E07" w:rsidRDefault="00365477" w:rsidP="00C579E1">
            <w:pPr>
              <w:pStyle w:val="TAC"/>
              <w:rPr>
                <w:rFonts w:cs="Arial"/>
                <w:lang w:eastAsia="ja-JP"/>
              </w:rPr>
            </w:pPr>
          </w:p>
        </w:tc>
        <w:tc>
          <w:tcPr>
            <w:tcW w:w="1890" w:type="dxa"/>
            <w:vMerge/>
            <w:vAlign w:val="center"/>
          </w:tcPr>
          <w:p w14:paraId="08196020" w14:textId="77777777" w:rsidR="00365477" w:rsidRPr="003E6E07" w:rsidRDefault="00365477" w:rsidP="00C579E1">
            <w:pPr>
              <w:pStyle w:val="TAC"/>
              <w:rPr>
                <w:rFonts w:cs="Arial"/>
                <w:lang w:eastAsia="ja-JP"/>
              </w:rPr>
            </w:pPr>
          </w:p>
        </w:tc>
        <w:tc>
          <w:tcPr>
            <w:tcW w:w="2503" w:type="dxa"/>
            <w:vAlign w:val="center"/>
          </w:tcPr>
          <w:p w14:paraId="508969D1" w14:textId="77777777" w:rsidR="00365477" w:rsidRPr="003E6E07" w:rsidRDefault="00365477" w:rsidP="00C579E1">
            <w:pPr>
              <w:pStyle w:val="TAC"/>
              <w:rPr>
                <w:rFonts w:cs="Arial"/>
                <w:lang w:eastAsia="ja-JP"/>
              </w:rPr>
            </w:pPr>
          </w:p>
        </w:tc>
      </w:tr>
      <w:tr w:rsidR="00365477" w:rsidRPr="003E6E07" w14:paraId="079BC7E0" w14:textId="77777777" w:rsidTr="00AB0EDD">
        <w:trPr>
          <w:jc w:val="center"/>
        </w:trPr>
        <w:tc>
          <w:tcPr>
            <w:tcW w:w="3935" w:type="dxa"/>
            <w:vAlign w:val="center"/>
          </w:tcPr>
          <w:p w14:paraId="0CA190A8" w14:textId="77777777" w:rsidR="00365477" w:rsidRPr="003E6E07" w:rsidRDefault="00365477" w:rsidP="00C579E1">
            <w:pPr>
              <w:pStyle w:val="TAL"/>
              <w:rPr>
                <w:rFonts w:cs="Arial"/>
                <w:lang w:eastAsia="ja-JP"/>
              </w:rPr>
            </w:pPr>
            <w:r w:rsidRPr="003E6E07">
              <w:rPr>
                <w:rFonts w:cs="Arial"/>
                <w:lang w:eastAsia="ja-JP"/>
              </w:rPr>
              <w:t>SSS_RA</w:t>
            </w:r>
          </w:p>
        </w:tc>
        <w:tc>
          <w:tcPr>
            <w:tcW w:w="1260" w:type="dxa"/>
            <w:vMerge/>
            <w:vAlign w:val="center"/>
          </w:tcPr>
          <w:p w14:paraId="2D37341B" w14:textId="77777777" w:rsidR="00365477" w:rsidRPr="003E6E07" w:rsidRDefault="00365477" w:rsidP="00C579E1">
            <w:pPr>
              <w:pStyle w:val="TAC"/>
              <w:rPr>
                <w:rFonts w:cs="Arial"/>
                <w:lang w:eastAsia="ja-JP"/>
              </w:rPr>
            </w:pPr>
          </w:p>
        </w:tc>
        <w:tc>
          <w:tcPr>
            <w:tcW w:w="1890" w:type="dxa"/>
            <w:vMerge/>
            <w:vAlign w:val="center"/>
          </w:tcPr>
          <w:p w14:paraId="39D6B6B1" w14:textId="77777777" w:rsidR="00365477" w:rsidRPr="003E6E07" w:rsidRDefault="00365477" w:rsidP="00C579E1">
            <w:pPr>
              <w:pStyle w:val="TAC"/>
              <w:rPr>
                <w:rFonts w:cs="Arial"/>
                <w:lang w:eastAsia="ja-JP"/>
              </w:rPr>
            </w:pPr>
          </w:p>
        </w:tc>
        <w:tc>
          <w:tcPr>
            <w:tcW w:w="2503" w:type="dxa"/>
            <w:vAlign w:val="center"/>
          </w:tcPr>
          <w:p w14:paraId="7D2B77B1" w14:textId="77777777" w:rsidR="00365477" w:rsidRPr="003E6E07" w:rsidRDefault="00365477" w:rsidP="00C579E1">
            <w:pPr>
              <w:pStyle w:val="TAC"/>
              <w:rPr>
                <w:rFonts w:cs="Arial"/>
                <w:lang w:eastAsia="ja-JP"/>
              </w:rPr>
            </w:pPr>
          </w:p>
        </w:tc>
      </w:tr>
      <w:tr w:rsidR="00365477" w:rsidRPr="003E6E07" w14:paraId="77D7E042" w14:textId="77777777" w:rsidTr="00AB0EDD">
        <w:trPr>
          <w:jc w:val="center"/>
        </w:trPr>
        <w:tc>
          <w:tcPr>
            <w:tcW w:w="3935" w:type="dxa"/>
            <w:vAlign w:val="center"/>
          </w:tcPr>
          <w:p w14:paraId="7E4F988A" w14:textId="77777777" w:rsidR="00365477" w:rsidRPr="003E6E07" w:rsidRDefault="00365477" w:rsidP="00C579E1">
            <w:pPr>
              <w:pStyle w:val="TAL"/>
              <w:rPr>
                <w:rFonts w:cs="Arial"/>
                <w:lang w:eastAsia="ja-JP"/>
              </w:rPr>
            </w:pPr>
            <w:r w:rsidRPr="003E6E07">
              <w:rPr>
                <w:rFonts w:cs="Arial"/>
                <w:lang w:eastAsia="ja-JP"/>
              </w:rPr>
              <w:t>PCFICH_RB</w:t>
            </w:r>
          </w:p>
        </w:tc>
        <w:tc>
          <w:tcPr>
            <w:tcW w:w="1260" w:type="dxa"/>
            <w:vMerge/>
            <w:vAlign w:val="center"/>
          </w:tcPr>
          <w:p w14:paraId="4E9BE0DD" w14:textId="77777777" w:rsidR="00365477" w:rsidRPr="003E6E07" w:rsidRDefault="00365477" w:rsidP="00C579E1">
            <w:pPr>
              <w:pStyle w:val="TAC"/>
              <w:rPr>
                <w:rFonts w:cs="Arial"/>
                <w:lang w:eastAsia="ja-JP"/>
              </w:rPr>
            </w:pPr>
          </w:p>
        </w:tc>
        <w:tc>
          <w:tcPr>
            <w:tcW w:w="1890" w:type="dxa"/>
            <w:vMerge/>
            <w:vAlign w:val="center"/>
          </w:tcPr>
          <w:p w14:paraId="4D0E6C81" w14:textId="77777777" w:rsidR="00365477" w:rsidRPr="003E6E07" w:rsidRDefault="00365477" w:rsidP="00C579E1">
            <w:pPr>
              <w:pStyle w:val="TAC"/>
              <w:rPr>
                <w:rFonts w:cs="Arial"/>
                <w:lang w:eastAsia="ja-JP"/>
              </w:rPr>
            </w:pPr>
          </w:p>
        </w:tc>
        <w:tc>
          <w:tcPr>
            <w:tcW w:w="2503" w:type="dxa"/>
            <w:vAlign w:val="center"/>
          </w:tcPr>
          <w:p w14:paraId="3D65721F" w14:textId="77777777" w:rsidR="00365477" w:rsidRPr="003E6E07" w:rsidRDefault="00365477" w:rsidP="00C579E1">
            <w:pPr>
              <w:pStyle w:val="TAC"/>
              <w:rPr>
                <w:rFonts w:cs="Arial"/>
                <w:lang w:eastAsia="ja-JP"/>
              </w:rPr>
            </w:pPr>
          </w:p>
        </w:tc>
      </w:tr>
      <w:tr w:rsidR="00365477" w:rsidRPr="003E6E07" w14:paraId="09FCC2DC" w14:textId="77777777" w:rsidTr="00AB0EDD">
        <w:trPr>
          <w:jc w:val="center"/>
        </w:trPr>
        <w:tc>
          <w:tcPr>
            <w:tcW w:w="3935" w:type="dxa"/>
            <w:vAlign w:val="center"/>
          </w:tcPr>
          <w:p w14:paraId="2FC32B61" w14:textId="77777777" w:rsidR="00365477" w:rsidRPr="003E6E07" w:rsidRDefault="00365477" w:rsidP="00C579E1">
            <w:pPr>
              <w:pStyle w:val="TAL"/>
              <w:rPr>
                <w:rFonts w:cs="Arial"/>
                <w:lang w:eastAsia="ja-JP"/>
              </w:rPr>
            </w:pPr>
            <w:r w:rsidRPr="003E6E07">
              <w:rPr>
                <w:rFonts w:cs="Arial"/>
                <w:lang w:eastAsia="ja-JP"/>
              </w:rPr>
              <w:t>PHICH_RA</w:t>
            </w:r>
          </w:p>
        </w:tc>
        <w:tc>
          <w:tcPr>
            <w:tcW w:w="1260" w:type="dxa"/>
            <w:vMerge/>
            <w:vAlign w:val="center"/>
          </w:tcPr>
          <w:p w14:paraId="6D63F530" w14:textId="77777777" w:rsidR="00365477" w:rsidRPr="003E6E07" w:rsidRDefault="00365477" w:rsidP="00C579E1">
            <w:pPr>
              <w:pStyle w:val="TAC"/>
              <w:rPr>
                <w:rFonts w:cs="Arial"/>
                <w:lang w:eastAsia="ja-JP"/>
              </w:rPr>
            </w:pPr>
          </w:p>
        </w:tc>
        <w:tc>
          <w:tcPr>
            <w:tcW w:w="1890" w:type="dxa"/>
            <w:vMerge/>
            <w:vAlign w:val="center"/>
          </w:tcPr>
          <w:p w14:paraId="2EC2212F" w14:textId="77777777" w:rsidR="00365477" w:rsidRPr="003E6E07" w:rsidRDefault="00365477" w:rsidP="00C579E1">
            <w:pPr>
              <w:pStyle w:val="TAC"/>
              <w:rPr>
                <w:rFonts w:cs="Arial"/>
                <w:lang w:eastAsia="ja-JP"/>
              </w:rPr>
            </w:pPr>
          </w:p>
        </w:tc>
        <w:tc>
          <w:tcPr>
            <w:tcW w:w="2503" w:type="dxa"/>
            <w:vAlign w:val="center"/>
          </w:tcPr>
          <w:p w14:paraId="687FCD88" w14:textId="77777777" w:rsidR="00365477" w:rsidRPr="003E6E07" w:rsidRDefault="00365477" w:rsidP="00C579E1">
            <w:pPr>
              <w:pStyle w:val="TAC"/>
              <w:rPr>
                <w:rFonts w:cs="Arial"/>
                <w:lang w:eastAsia="ja-JP"/>
              </w:rPr>
            </w:pPr>
          </w:p>
        </w:tc>
      </w:tr>
      <w:tr w:rsidR="00365477" w:rsidRPr="003E6E07" w14:paraId="5866EE07" w14:textId="77777777" w:rsidTr="00AB0EDD">
        <w:trPr>
          <w:jc w:val="center"/>
        </w:trPr>
        <w:tc>
          <w:tcPr>
            <w:tcW w:w="3935" w:type="dxa"/>
            <w:vAlign w:val="center"/>
          </w:tcPr>
          <w:p w14:paraId="40CC2D57" w14:textId="77777777" w:rsidR="00365477" w:rsidRPr="003E6E07" w:rsidRDefault="00365477" w:rsidP="00C579E1">
            <w:pPr>
              <w:pStyle w:val="TAL"/>
              <w:rPr>
                <w:rFonts w:cs="Arial"/>
                <w:lang w:eastAsia="ja-JP"/>
              </w:rPr>
            </w:pPr>
            <w:r w:rsidRPr="003E6E07">
              <w:rPr>
                <w:rFonts w:cs="Arial"/>
                <w:lang w:eastAsia="ja-JP"/>
              </w:rPr>
              <w:t>PHICH_RB</w:t>
            </w:r>
          </w:p>
        </w:tc>
        <w:tc>
          <w:tcPr>
            <w:tcW w:w="1260" w:type="dxa"/>
            <w:vMerge/>
            <w:vAlign w:val="center"/>
          </w:tcPr>
          <w:p w14:paraId="73F43E04" w14:textId="77777777" w:rsidR="00365477" w:rsidRPr="003E6E07" w:rsidRDefault="00365477" w:rsidP="00C579E1">
            <w:pPr>
              <w:pStyle w:val="TAC"/>
              <w:rPr>
                <w:rFonts w:cs="Arial"/>
                <w:lang w:eastAsia="ja-JP"/>
              </w:rPr>
            </w:pPr>
          </w:p>
        </w:tc>
        <w:tc>
          <w:tcPr>
            <w:tcW w:w="1890" w:type="dxa"/>
            <w:vMerge/>
            <w:vAlign w:val="center"/>
          </w:tcPr>
          <w:p w14:paraId="7BFC105E" w14:textId="77777777" w:rsidR="00365477" w:rsidRPr="003E6E07" w:rsidRDefault="00365477" w:rsidP="00C579E1">
            <w:pPr>
              <w:pStyle w:val="TAC"/>
              <w:rPr>
                <w:rFonts w:cs="Arial"/>
                <w:lang w:eastAsia="ja-JP"/>
              </w:rPr>
            </w:pPr>
          </w:p>
        </w:tc>
        <w:tc>
          <w:tcPr>
            <w:tcW w:w="2503" w:type="dxa"/>
            <w:vAlign w:val="center"/>
          </w:tcPr>
          <w:p w14:paraId="100CDC2A" w14:textId="77777777" w:rsidR="00365477" w:rsidRPr="003E6E07" w:rsidRDefault="00365477" w:rsidP="00C579E1">
            <w:pPr>
              <w:pStyle w:val="TAC"/>
              <w:rPr>
                <w:rFonts w:cs="Arial"/>
                <w:lang w:eastAsia="ja-JP"/>
              </w:rPr>
            </w:pPr>
          </w:p>
        </w:tc>
      </w:tr>
      <w:tr w:rsidR="00365477" w:rsidRPr="003E6E07" w14:paraId="70AA1EB2" w14:textId="77777777" w:rsidTr="00AB0EDD">
        <w:trPr>
          <w:jc w:val="center"/>
        </w:trPr>
        <w:tc>
          <w:tcPr>
            <w:tcW w:w="3935" w:type="dxa"/>
            <w:vAlign w:val="center"/>
          </w:tcPr>
          <w:p w14:paraId="7FC67A46" w14:textId="77777777" w:rsidR="00365477" w:rsidRPr="003E6E07" w:rsidRDefault="00365477" w:rsidP="00C579E1">
            <w:pPr>
              <w:pStyle w:val="TAL"/>
              <w:rPr>
                <w:rFonts w:cs="Arial"/>
                <w:lang w:eastAsia="ja-JP"/>
              </w:rPr>
            </w:pPr>
            <w:r w:rsidRPr="003E6E07">
              <w:rPr>
                <w:rFonts w:cs="Arial"/>
                <w:lang w:eastAsia="ja-JP"/>
              </w:rPr>
              <w:t>PDCCH_RA</w:t>
            </w:r>
          </w:p>
        </w:tc>
        <w:tc>
          <w:tcPr>
            <w:tcW w:w="1260" w:type="dxa"/>
            <w:vMerge/>
            <w:vAlign w:val="center"/>
          </w:tcPr>
          <w:p w14:paraId="7C4DD9AB" w14:textId="77777777" w:rsidR="00365477" w:rsidRPr="003E6E07" w:rsidRDefault="00365477" w:rsidP="00C579E1">
            <w:pPr>
              <w:pStyle w:val="TAC"/>
              <w:rPr>
                <w:rFonts w:cs="Arial"/>
                <w:lang w:eastAsia="ja-JP"/>
              </w:rPr>
            </w:pPr>
          </w:p>
        </w:tc>
        <w:tc>
          <w:tcPr>
            <w:tcW w:w="1890" w:type="dxa"/>
            <w:vMerge/>
            <w:vAlign w:val="center"/>
          </w:tcPr>
          <w:p w14:paraId="51A47A45" w14:textId="77777777" w:rsidR="00365477" w:rsidRPr="003E6E07" w:rsidRDefault="00365477" w:rsidP="00C579E1">
            <w:pPr>
              <w:pStyle w:val="TAC"/>
              <w:rPr>
                <w:rFonts w:cs="Arial"/>
                <w:lang w:eastAsia="ja-JP"/>
              </w:rPr>
            </w:pPr>
          </w:p>
        </w:tc>
        <w:tc>
          <w:tcPr>
            <w:tcW w:w="2503" w:type="dxa"/>
            <w:vAlign w:val="center"/>
          </w:tcPr>
          <w:p w14:paraId="2DF37A5D" w14:textId="77777777" w:rsidR="00365477" w:rsidRPr="003E6E07" w:rsidRDefault="00365477" w:rsidP="00C579E1">
            <w:pPr>
              <w:pStyle w:val="TAC"/>
              <w:rPr>
                <w:rFonts w:cs="Arial"/>
                <w:lang w:eastAsia="ja-JP"/>
              </w:rPr>
            </w:pPr>
          </w:p>
        </w:tc>
      </w:tr>
      <w:tr w:rsidR="00365477" w:rsidRPr="003E6E07" w14:paraId="198E0F80" w14:textId="77777777" w:rsidTr="00AB0EDD">
        <w:trPr>
          <w:jc w:val="center"/>
        </w:trPr>
        <w:tc>
          <w:tcPr>
            <w:tcW w:w="3935" w:type="dxa"/>
            <w:vAlign w:val="center"/>
          </w:tcPr>
          <w:p w14:paraId="4968757F" w14:textId="77777777" w:rsidR="00365477" w:rsidRPr="003E6E07" w:rsidRDefault="00365477" w:rsidP="00C579E1">
            <w:pPr>
              <w:pStyle w:val="TAL"/>
              <w:rPr>
                <w:rFonts w:cs="Arial"/>
                <w:lang w:eastAsia="ja-JP"/>
              </w:rPr>
            </w:pPr>
            <w:r w:rsidRPr="003E6E07">
              <w:rPr>
                <w:rFonts w:cs="Arial"/>
                <w:lang w:eastAsia="ja-JP"/>
              </w:rPr>
              <w:t>PDCCH_RB</w:t>
            </w:r>
          </w:p>
        </w:tc>
        <w:tc>
          <w:tcPr>
            <w:tcW w:w="1260" w:type="dxa"/>
            <w:vMerge/>
            <w:vAlign w:val="center"/>
          </w:tcPr>
          <w:p w14:paraId="47705317" w14:textId="77777777" w:rsidR="00365477" w:rsidRPr="003E6E07" w:rsidRDefault="00365477" w:rsidP="00C579E1">
            <w:pPr>
              <w:pStyle w:val="TAC"/>
              <w:rPr>
                <w:rFonts w:cs="Arial"/>
                <w:lang w:eastAsia="ja-JP"/>
              </w:rPr>
            </w:pPr>
          </w:p>
        </w:tc>
        <w:tc>
          <w:tcPr>
            <w:tcW w:w="1890" w:type="dxa"/>
            <w:vMerge/>
            <w:vAlign w:val="center"/>
          </w:tcPr>
          <w:p w14:paraId="3B307DE9" w14:textId="77777777" w:rsidR="00365477" w:rsidRPr="003E6E07" w:rsidRDefault="00365477" w:rsidP="00C579E1">
            <w:pPr>
              <w:pStyle w:val="TAC"/>
              <w:rPr>
                <w:rFonts w:cs="Arial"/>
                <w:lang w:eastAsia="ja-JP"/>
              </w:rPr>
            </w:pPr>
          </w:p>
        </w:tc>
        <w:tc>
          <w:tcPr>
            <w:tcW w:w="2503" w:type="dxa"/>
            <w:vAlign w:val="center"/>
          </w:tcPr>
          <w:p w14:paraId="4E5B2457" w14:textId="77777777" w:rsidR="00365477" w:rsidRPr="003E6E07" w:rsidRDefault="00365477" w:rsidP="00C579E1">
            <w:pPr>
              <w:pStyle w:val="TAC"/>
              <w:rPr>
                <w:rFonts w:cs="Arial"/>
                <w:lang w:eastAsia="ja-JP"/>
              </w:rPr>
            </w:pPr>
          </w:p>
        </w:tc>
      </w:tr>
      <w:tr w:rsidR="00365477" w:rsidRPr="003E6E07" w14:paraId="0DC47A4C" w14:textId="77777777" w:rsidTr="00AB0EDD">
        <w:trPr>
          <w:jc w:val="center"/>
        </w:trPr>
        <w:tc>
          <w:tcPr>
            <w:tcW w:w="3935" w:type="dxa"/>
            <w:vAlign w:val="center"/>
          </w:tcPr>
          <w:p w14:paraId="79F55892" w14:textId="77777777"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Note3</w:t>
            </w:r>
          </w:p>
        </w:tc>
        <w:tc>
          <w:tcPr>
            <w:tcW w:w="1260" w:type="dxa"/>
            <w:vMerge/>
            <w:vAlign w:val="center"/>
          </w:tcPr>
          <w:p w14:paraId="5453C649" w14:textId="77777777" w:rsidR="00365477" w:rsidRPr="003E6E07" w:rsidRDefault="00365477" w:rsidP="00C579E1">
            <w:pPr>
              <w:pStyle w:val="TAC"/>
              <w:rPr>
                <w:rFonts w:cs="Arial"/>
                <w:lang w:eastAsia="ja-JP"/>
              </w:rPr>
            </w:pPr>
          </w:p>
        </w:tc>
        <w:tc>
          <w:tcPr>
            <w:tcW w:w="1890" w:type="dxa"/>
            <w:vMerge/>
            <w:vAlign w:val="center"/>
          </w:tcPr>
          <w:p w14:paraId="2CEAB211" w14:textId="77777777" w:rsidR="00365477" w:rsidRPr="003E6E07" w:rsidRDefault="00365477" w:rsidP="00C579E1">
            <w:pPr>
              <w:pStyle w:val="TAC"/>
              <w:rPr>
                <w:rFonts w:cs="Arial"/>
                <w:lang w:eastAsia="ja-JP"/>
              </w:rPr>
            </w:pPr>
          </w:p>
        </w:tc>
        <w:tc>
          <w:tcPr>
            <w:tcW w:w="2503" w:type="dxa"/>
            <w:vAlign w:val="center"/>
          </w:tcPr>
          <w:p w14:paraId="42BDFDF5" w14:textId="77777777" w:rsidR="00365477" w:rsidRPr="003E6E07" w:rsidRDefault="00365477" w:rsidP="00C579E1">
            <w:pPr>
              <w:pStyle w:val="TAC"/>
              <w:rPr>
                <w:rFonts w:cs="Arial"/>
                <w:lang w:eastAsia="ja-JP"/>
              </w:rPr>
            </w:pPr>
          </w:p>
        </w:tc>
      </w:tr>
      <w:tr w:rsidR="00365477" w:rsidRPr="003E6E07" w14:paraId="40F0F36A" w14:textId="77777777" w:rsidTr="00AB0EDD">
        <w:trPr>
          <w:jc w:val="center"/>
        </w:trPr>
        <w:tc>
          <w:tcPr>
            <w:tcW w:w="3935" w:type="dxa"/>
            <w:vAlign w:val="center"/>
          </w:tcPr>
          <w:p w14:paraId="4594645D" w14:textId="77777777"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Note3</w:t>
            </w:r>
          </w:p>
        </w:tc>
        <w:tc>
          <w:tcPr>
            <w:tcW w:w="1260" w:type="dxa"/>
            <w:vMerge/>
            <w:vAlign w:val="center"/>
          </w:tcPr>
          <w:p w14:paraId="68DB2ACF" w14:textId="77777777" w:rsidR="00365477" w:rsidRPr="003E6E07" w:rsidRDefault="00365477" w:rsidP="00C579E1">
            <w:pPr>
              <w:pStyle w:val="TAC"/>
              <w:rPr>
                <w:rFonts w:cs="Arial"/>
                <w:lang w:eastAsia="ja-JP"/>
              </w:rPr>
            </w:pPr>
          </w:p>
        </w:tc>
        <w:tc>
          <w:tcPr>
            <w:tcW w:w="1890" w:type="dxa"/>
            <w:vMerge/>
            <w:vAlign w:val="center"/>
          </w:tcPr>
          <w:p w14:paraId="3B063E09" w14:textId="77777777" w:rsidR="00365477" w:rsidRPr="003E6E07" w:rsidRDefault="00365477" w:rsidP="00C579E1">
            <w:pPr>
              <w:pStyle w:val="TAC"/>
              <w:rPr>
                <w:rFonts w:cs="Arial"/>
                <w:lang w:eastAsia="ja-JP"/>
              </w:rPr>
            </w:pPr>
          </w:p>
        </w:tc>
        <w:tc>
          <w:tcPr>
            <w:tcW w:w="2503" w:type="dxa"/>
            <w:vAlign w:val="center"/>
          </w:tcPr>
          <w:p w14:paraId="7986BC41" w14:textId="77777777" w:rsidR="00365477" w:rsidRPr="003E6E07" w:rsidRDefault="00365477" w:rsidP="00C579E1">
            <w:pPr>
              <w:pStyle w:val="TAC"/>
              <w:rPr>
                <w:rFonts w:cs="Arial"/>
                <w:lang w:eastAsia="ja-JP"/>
              </w:rPr>
            </w:pPr>
          </w:p>
        </w:tc>
      </w:tr>
      <w:tr w:rsidR="00365477" w:rsidRPr="003E6E07" w14:paraId="09E23667" w14:textId="77777777" w:rsidTr="00AB0EDD">
        <w:trPr>
          <w:jc w:val="center"/>
        </w:trPr>
        <w:tc>
          <w:tcPr>
            <w:tcW w:w="3935" w:type="dxa"/>
            <w:vAlign w:val="center"/>
          </w:tcPr>
          <w:p w14:paraId="76B6EF43" w14:textId="77777777" w:rsidR="00365477" w:rsidRPr="003E6E07" w:rsidRDefault="00365477" w:rsidP="00C579E1">
            <w:pPr>
              <w:pStyle w:val="TAL"/>
              <w:rPr>
                <w:rFonts w:cs="Arial"/>
                <w:lang w:eastAsia="ja-JP"/>
              </w:rPr>
            </w:pPr>
            <w:r w:rsidRPr="003E6E07">
              <w:rPr>
                <w:rFonts w:cs="Arial"/>
                <w:position w:val="-12"/>
                <w:lang w:eastAsia="ja-JP"/>
              </w:rPr>
              <w:object w:dxaOrig="400" w:dyaOrig="360" w14:anchorId="58D99C01">
                <v:shape id="_x0000_i1056" type="#_x0000_t75" style="width:22pt;height:21.5pt" o:ole="" fillcolor="window">
                  <v:imagedata r:id="rId8" o:title=""/>
                </v:shape>
                <o:OLEObject Type="Embed" ProgID="Equation.3" ShapeID="_x0000_i1056" DrawAspect="Content" ObjectID="_1798881342" r:id="rId49"/>
              </w:object>
            </w:r>
          </w:p>
        </w:tc>
        <w:tc>
          <w:tcPr>
            <w:tcW w:w="1260" w:type="dxa"/>
            <w:vAlign w:val="center"/>
          </w:tcPr>
          <w:p w14:paraId="6305E1A9" w14:textId="05DF43D3"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73AF0834" w14:textId="77777777" w:rsidR="00365477" w:rsidRPr="003E6E07" w:rsidRDefault="00365477" w:rsidP="00C579E1">
            <w:pPr>
              <w:pStyle w:val="TAC"/>
              <w:rPr>
                <w:rFonts w:cs="Arial"/>
                <w:lang w:eastAsia="ja-JP"/>
              </w:rPr>
            </w:pPr>
            <w:r w:rsidRPr="003E6E07">
              <w:rPr>
                <w:rFonts w:cs="Arial"/>
                <w:lang w:eastAsia="ja-JP"/>
              </w:rPr>
              <w:t>-98</w:t>
            </w:r>
          </w:p>
        </w:tc>
        <w:tc>
          <w:tcPr>
            <w:tcW w:w="2503" w:type="dxa"/>
            <w:vAlign w:val="center"/>
          </w:tcPr>
          <w:p w14:paraId="1CDA9DBE" w14:textId="77777777" w:rsidR="00365477" w:rsidRPr="003E6E07" w:rsidRDefault="00365477" w:rsidP="00C579E1">
            <w:pPr>
              <w:pStyle w:val="TAC"/>
              <w:rPr>
                <w:rFonts w:cs="Arial"/>
                <w:lang w:eastAsia="ja-JP"/>
              </w:rPr>
            </w:pPr>
          </w:p>
        </w:tc>
      </w:tr>
      <w:tr w:rsidR="00365477" w:rsidRPr="003E6E07" w14:paraId="64DC9F62" w14:textId="77777777" w:rsidTr="00AB0EDD">
        <w:trPr>
          <w:jc w:val="center"/>
        </w:trPr>
        <w:tc>
          <w:tcPr>
            <w:tcW w:w="3935" w:type="dxa"/>
            <w:vAlign w:val="center"/>
          </w:tcPr>
          <w:p w14:paraId="464DBF9F" w14:textId="77777777" w:rsidR="00365477" w:rsidRPr="003E6E07" w:rsidRDefault="00365477" w:rsidP="00C579E1">
            <w:pPr>
              <w:pStyle w:val="TAL"/>
              <w:rPr>
                <w:rFonts w:cs="Arial"/>
                <w:lang w:eastAsia="ja-JP"/>
              </w:rPr>
            </w:pPr>
            <w:r w:rsidRPr="003E6E07">
              <w:rPr>
                <w:rFonts w:cs="Arial"/>
                <w:position w:val="-12"/>
                <w:lang w:eastAsia="ja-JP"/>
              </w:rPr>
              <w:object w:dxaOrig="760" w:dyaOrig="380" w14:anchorId="2F42B57F">
                <v:shape id="_x0000_i1057" type="#_x0000_t75" style="width:36pt;height:22pt" o:ole="" fillcolor="window">
                  <v:imagedata r:id="rId34" o:title=""/>
                </v:shape>
                <o:OLEObject Type="Embed" ProgID="Equation.3" ShapeID="_x0000_i1057" DrawAspect="Content" ObjectID="_1798881343" r:id="rId50"/>
              </w:object>
            </w:r>
          </w:p>
        </w:tc>
        <w:tc>
          <w:tcPr>
            <w:tcW w:w="1260" w:type="dxa"/>
            <w:vAlign w:val="center"/>
          </w:tcPr>
          <w:p w14:paraId="2FBD0510" w14:textId="77777777" w:rsidR="00365477" w:rsidRPr="003E6E07" w:rsidRDefault="00365477" w:rsidP="00C579E1">
            <w:pPr>
              <w:pStyle w:val="TAC"/>
              <w:rPr>
                <w:rFonts w:cs="Arial"/>
                <w:lang w:eastAsia="ja-JP"/>
              </w:rPr>
            </w:pPr>
            <w:r w:rsidRPr="003E6E07">
              <w:rPr>
                <w:rFonts w:cs="Arial"/>
                <w:lang w:eastAsia="ja-JP"/>
              </w:rPr>
              <w:t>dB</w:t>
            </w:r>
          </w:p>
        </w:tc>
        <w:tc>
          <w:tcPr>
            <w:tcW w:w="1890" w:type="dxa"/>
            <w:vAlign w:val="center"/>
          </w:tcPr>
          <w:p w14:paraId="0178098A" w14:textId="77777777" w:rsidR="00365477" w:rsidRPr="003E6E07" w:rsidRDefault="00D959D4" w:rsidP="00C579E1">
            <w:pPr>
              <w:pStyle w:val="TAC"/>
              <w:rPr>
                <w:rFonts w:cs="Arial"/>
                <w:lang w:eastAsia="ja-JP"/>
              </w:rPr>
            </w:pPr>
            <w:r w:rsidRPr="003E6E07">
              <w:rPr>
                <w:rFonts w:cs="Arial"/>
                <w:lang w:eastAsia="ja-JP"/>
              </w:rPr>
              <w:t>3.30</w:t>
            </w:r>
          </w:p>
        </w:tc>
        <w:tc>
          <w:tcPr>
            <w:tcW w:w="2503" w:type="dxa"/>
            <w:vAlign w:val="center"/>
          </w:tcPr>
          <w:p w14:paraId="7512949F" w14:textId="77777777" w:rsidR="00365477" w:rsidRPr="003E6E07" w:rsidRDefault="00365477" w:rsidP="00C579E1">
            <w:pPr>
              <w:pStyle w:val="TAC"/>
              <w:rPr>
                <w:rFonts w:cs="Arial"/>
                <w:lang w:eastAsia="ja-JP"/>
              </w:rPr>
            </w:pPr>
          </w:p>
        </w:tc>
      </w:tr>
      <w:tr w:rsidR="00365477" w:rsidRPr="003E6E07" w14:paraId="16EA4B05" w14:textId="77777777" w:rsidTr="00AB0EDD">
        <w:trPr>
          <w:jc w:val="center"/>
        </w:trPr>
        <w:tc>
          <w:tcPr>
            <w:tcW w:w="3935" w:type="dxa"/>
            <w:vAlign w:val="center"/>
          </w:tcPr>
          <w:p w14:paraId="7EDB4F22" w14:textId="7A56DCF6"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Note4</w:t>
            </w:r>
          </w:p>
        </w:tc>
        <w:tc>
          <w:tcPr>
            <w:tcW w:w="1260" w:type="dxa"/>
            <w:vAlign w:val="center"/>
          </w:tcPr>
          <w:p w14:paraId="3E77D811" w14:textId="34D5216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16A8E2D0"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81208D9" w14:textId="77777777" w:rsidR="00365477" w:rsidRPr="003E6E07" w:rsidRDefault="00365477" w:rsidP="00C579E1">
            <w:pPr>
              <w:pStyle w:val="TAC"/>
              <w:rPr>
                <w:rFonts w:cs="Arial"/>
                <w:lang w:eastAsia="ja-JP"/>
              </w:rPr>
            </w:pPr>
          </w:p>
        </w:tc>
      </w:tr>
      <w:tr w:rsidR="00365477" w:rsidRPr="003E6E07" w14:paraId="3C38DAD0" w14:textId="77777777" w:rsidTr="00AB0EDD">
        <w:trPr>
          <w:jc w:val="center"/>
        </w:trPr>
        <w:tc>
          <w:tcPr>
            <w:tcW w:w="3935" w:type="dxa"/>
            <w:vAlign w:val="center"/>
          </w:tcPr>
          <w:p w14:paraId="354CBEA8" w14:textId="73113F21"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4</w:t>
            </w:r>
          </w:p>
        </w:tc>
        <w:tc>
          <w:tcPr>
            <w:tcW w:w="1260" w:type="dxa"/>
            <w:vAlign w:val="center"/>
          </w:tcPr>
          <w:p w14:paraId="5C3B0394" w14:textId="2B0EFE8A"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5F0528B8"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3F80085" w14:textId="77777777" w:rsidR="00365477" w:rsidRPr="003E6E07" w:rsidRDefault="00365477" w:rsidP="00C579E1">
            <w:pPr>
              <w:pStyle w:val="TAC"/>
              <w:rPr>
                <w:rFonts w:cs="Arial"/>
                <w:lang w:eastAsia="ja-JP"/>
              </w:rPr>
            </w:pPr>
          </w:p>
        </w:tc>
      </w:tr>
      <w:tr w:rsidR="00365477" w:rsidRPr="003E6E07" w14:paraId="4C1E89AC" w14:textId="77777777" w:rsidTr="00AB0EDD">
        <w:trPr>
          <w:jc w:val="center"/>
        </w:trPr>
        <w:tc>
          <w:tcPr>
            <w:tcW w:w="3935" w:type="dxa"/>
            <w:vAlign w:val="center"/>
          </w:tcPr>
          <w:p w14:paraId="6C2F3800" w14:textId="4F0105CE"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p>
        </w:tc>
        <w:tc>
          <w:tcPr>
            <w:tcW w:w="1260" w:type="dxa"/>
            <w:vAlign w:val="center"/>
          </w:tcPr>
          <w:p w14:paraId="6A843B0E" w14:textId="77777777" w:rsidR="00365477" w:rsidRPr="003E6E07" w:rsidRDefault="00365477" w:rsidP="00C579E1">
            <w:pPr>
              <w:pStyle w:val="TAC"/>
              <w:rPr>
                <w:rFonts w:cs="Arial"/>
                <w:lang w:eastAsia="ja-JP"/>
              </w:rPr>
            </w:pPr>
          </w:p>
        </w:tc>
        <w:tc>
          <w:tcPr>
            <w:tcW w:w="1890" w:type="dxa"/>
            <w:vAlign w:val="center"/>
          </w:tcPr>
          <w:p w14:paraId="6DDA6705" w14:textId="77777777" w:rsidR="00365477" w:rsidRPr="003E6E07" w:rsidRDefault="00365477" w:rsidP="00C579E1">
            <w:pPr>
              <w:pStyle w:val="TAC"/>
              <w:rPr>
                <w:rFonts w:cs="Arial"/>
                <w:lang w:eastAsia="ja-JP"/>
              </w:rPr>
            </w:pPr>
            <w:r w:rsidRPr="003E6E07">
              <w:rPr>
                <w:rFonts w:cs="Arial"/>
                <w:lang w:eastAsia="ja-JP"/>
              </w:rPr>
              <w:t>AWGN</w:t>
            </w:r>
          </w:p>
        </w:tc>
        <w:tc>
          <w:tcPr>
            <w:tcW w:w="2503" w:type="dxa"/>
            <w:vAlign w:val="center"/>
          </w:tcPr>
          <w:p w14:paraId="6EAF09F9" w14:textId="77777777" w:rsidR="00365477" w:rsidRPr="003E6E07" w:rsidRDefault="00365477" w:rsidP="00C579E1">
            <w:pPr>
              <w:pStyle w:val="TAC"/>
              <w:rPr>
                <w:rFonts w:cs="Arial"/>
                <w:lang w:eastAsia="ja-JP"/>
              </w:rPr>
            </w:pPr>
          </w:p>
        </w:tc>
      </w:tr>
      <w:tr w:rsidR="00365477" w:rsidRPr="003E6E07" w14:paraId="3CA41FF1" w14:textId="77777777" w:rsidTr="00AB0EDD">
        <w:trPr>
          <w:jc w:val="center"/>
        </w:trPr>
        <w:tc>
          <w:tcPr>
            <w:tcW w:w="9588" w:type="dxa"/>
            <w:gridSpan w:val="4"/>
            <w:vAlign w:val="center"/>
          </w:tcPr>
          <w:p w14:paraId="4A945AD5" w14:textId="24B280F3"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reference</w:t>
            </w:r>
            <w:r w:rsidRPr="003E6E07">
              <w:rPr>
                <w:rFonts w:cs="Arial"/>
                <w:lang w:eastAsia="ja-JP"/>
              </w:rPr>
              <w:t xml:space="preserve"> </w:t>
            </w:r>
            <w:r w:rsidR="00365477" w:rsidRPr="003E6E07">
              <w:rPr>
                <w:rFonts w:cs="Arial"/>
                <w:lang w:eastAsia="ja-JP"/>
              </w:rPr>
              <w:t>measurement</w:t>
            </w:r>
            <w:r w:rsidRPr="003E6E07">
              <w:rPr>
                <w:rFonts w:cs="Arial"/>
                <w:lang w:eastAsia="ja-JP"/>
              </w:rPr>
              <w:t xml:space="preserve"> </w:t>
            </w:r>
            <w:r w:rsidR="00365477" w:rsidRPr="003E6E07">
              <w:rPr>
                <w:rFonts w:cs="Arial"/>
                <w:lang w:eastAsia="ja-JP"/>
              </w:rPr>
              <w:t>channels,</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Year" w:val="1899"/>
                <w:attr w:name="Month" w:val="12"/>
                <w:attr w:name="Day" w:val="30"/>
                <w:attr w:name="IsLunarDate" w:val="False"/>
                <w:attr w:name="IsROCDate" w:val="False"/>
              </w:smartTagPr>
              <w:r w:rsidR="00365477" w:rsidRPr="003E6E07">
                <w:rPr>
                  <w:rFonts w:cs="Arial"/>
                  <w:lang w:eastAsia="ja-JP"/>
                </w:rPr>
                <w:t>A.3.1</w:t>
              </w:r>
            </w:smartTag>
            <w:r w:rsidR="00365477" w:rsidRPr="003E6E07">
              <w:rPr>
                <w:rFonts w:cs="Arial"/>
                <w:lang w:eastAsia="ja-JP"/>
              </w:rPr>
              <w:t>.</w:t>
            </w:r>
          </w:p>
          <w:p w14:paraId="386D84EE" w14:textId="22A9C39C"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OCNG</w:t>
            </w:r>
            <w:r w:rsidRPr="003E6E07">
              <w:rPr>
                <w:rFonts w:cs="Arial"/>
                <w:lang w:eastAsia="ja-JP"/>
              </w:rPr>
              <w:t xml:space="preserve"> </w:t>
            </w:r>
            <w:r w:rsidR="00365477" w:rsidRPr="003E6E07">
              <w:rPr>
                <w:rFonts w:cs="Arial"/>
                <w:lang w:eastAsia="ja-JP"/>
              </w:rPr>
              <w:t>pattern,</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Year" w:val="1899"/>
                <w:attr w:name="Month" w:val="12"/>
                <w:attr w:name="Day" w:val="30"/>
                <w:attr w:name="IsLunarDate" w:val="False"/>
                <w:attr w:name="IsROCDate" w:val="False"/>
              </w:smartTagPr>
              <w:r w:rsidR="00365477" w:rsidRPr="003E6E07">
                <w:rPr>
                  <w:rFonts w:cs="Arial"/>
                  <w:lang w:eastAsia="ja-JP"/>
                </w:rPr>
                <w:t>A.3.2</w:t>
              </w:r>
            </w:smartTag>
            <w:r w:rsidR="00365477" w:rsidRPr="003E6E07">
              <w:rPr>
                <w:rFonts w:cs="Arial"/>
                <w:lang w:eastAsia="ja-JP"/>
              </w:rPr>
              <w:t>.</w:t>
            </w:r>
          </w:p>
          <w:p w14:paraId="5C917959" w14:textId="0170E893" w:rsidR="00365477" w:rsidRPr="003E6E07" w:rsidRDefault="00AB0EDD" w:rsidP="00C579E1">
            <w:pPr>
              <w:pStyle w:val="TAN"/>
              <w:rPr>
                <w:rFonts w:cs="Arial"/>
                <w:lang w:eastAsia="ja-JP"/>
              </w:rPr>
            </w:pPr>
            <w:r w:rsidRPr="003E6E07">
              <w:rPr>
                <w:rFonts w:cs="Arial"/>
                <w:lang w:eastAsia="ja-JP"/>
              </w:rPr>
              <w:t>NOTE 3:</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both</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53E931D5" w14:textId="3C0C3E50" w:rsidR="00365477" w:rsidRPr="003E6E07" w:rsidRDefault="00AB0EDD" w:rsidP="00C579E1">
            <w:pPr>
              <w:pStyle w:val="TAN"/>
              <w:rPr>
                <w:rFonts w:cs="Arial"/>
                <w:lang w:eastAsia="ja-JP"/>
              </w:rPr>
            </w:pPr>
            <w:r w:rsidRPr="003E6E07">
              <w:rPr>
                <w:rFonts w:cs="Arial"/>
                <w:lang w:eastAsia="ja-JP"/>
              </w:rPr>
              <w:t>NOTE 4:</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p w14:paraId="3429A4CD" w14:textId="707F5717" w:rsidR="00365477" w:rsidRPr="003E6E07" w:rsidRDefault="00AB0EDD" w:rsidP="00C579E1">
            <w:pPr>
              <w:pStyle w:val="TAN"/>
              <w:rPr>
                <w:rFonts w:cs="Arial"/>
                <w:lang w:eastAsia="ja-JP"/>
              </w:rPr>
            </w:pPr>
            <w:r w:rsidRPr="003E6E07">
              <w:rPr>
                <w:rFonts w:cs="Arial"/>
                <w:lang w:eastAsia="ja-JP"/>
              </w:rPr>
              <w:t>NOTE 5:</w:t>
            </w:r>
            <w:r w:rsidR="00365477" w:rsidRPr="003E6E07">
              <w:rPr>
                <w:rFonts w:cs="Arial"/>
                <w:lang w:eastAsia="ja-JP"/>
              </w:rPr>
              <w:tab/>
            </w:r>
            <w:r w:rsidR="00365477" w:rsidRPr="003E6E07">
              <w:rPr>
                <w:rFonts w:cs="Arial"/>
                <w:lang w:eastAsia="zh-CN"/>
              </w:rPr>
              <w:t>This</w:t>
            </w:r>
            <w:r w:rsidRPr="003E6E07">
              <w:rPr>
                <w:rFonts w:cs="Arial"/>
                <w:lang w:eastAsia="zh-CN"/>
              </w:rPr>
              <w:t xml:space="preserve"> </w:t>
            </w:r>
            <w:r w:rsidR="00365477" w:rsidRPr="003E6E07">
              <w:rPr>
                <w:rFonts w:cs="Arial"/>
                <w:lang w:eastAsia="zh-CN"/>
              </w:rPr>
              <w:t>test</w:t>
            </w:r>
            <w:r w:rsidRPr="003E6E07">
              <w:rPr>
                <w:rFonts w:cs="Arial"/>
                <w:lang w:eastAsia="zh-CN"/>
              </w:rPr>
              <w:t xml:space="preserve"> </w:t>
            </w:r>
            <w:r w:rsidR="00365477" w:rsidRPr="003E6E07">
              <w:rPr>
                <w:rFonts w:cs="Arial"/>
                <w:lang w:eastAsia="zh-CN"/>
              </w:rPr>
              <w:t>is</w:t>
            </w:r>
            <w:r w:rsidRPr="003E6E07">
              <w:rPr>
                <w:rFonts w:cs="Arial"/>
                <w:lang w:eastAsia="zh-CN"/>
              </w:rPr>
              <w:t xml:space="preserve"> </w:t>
            </w:r>
            <w:r w:rsidR="00365477" w:rsidRPr="003E6E07">
              <w:rPr>
                <w:rFonts w:cs="Arial"/>
                <w:lang w:eastAsia="zh-CN"/>
              </w:rPr>
              <w:t>according</w:t>
            </w:r>
            <w:r w:rsidRPr="003E6E07">
              <w:rPr>
                <w:rFonts w:cs="Arial"/>
                <w:lang w:eastAsia="zh-CN"/>
              </w:rPr>
              <w:t xml:space="preserve"> </w:t>
            </w:r>
            <w:r w:rsidR="00365477" w:rsidRPr="003E6E07">
              <w:rPr>
                <w:rFonts w:cs="Arial"/>
                <w:lang w:eastAsia="zh-CN"/>
              </w:rPr>
              <w:t>to</w:t>
            </w:r>
            <w:r w:rsidRPr="003E6E07">
              <w:rPr>
                <w:rFonts w:cs="Arial"/>
                <w:lang w:eastAsia="zh-CN"/>
              </w:rPr>
              <w:t xml:space="preserve"> </w:t>
            </w:r>
            <w:r w:rsidR="00365477" w:rsidRPr="003E6E07">
              <w:rPr>
                <w:rFonts w:cs="Arial"/>
                <w:lang w:eastAsia="zh-CN"/>
              </w:rPr>
              <w:t>the</w:t>
            </w:r>
            <w:r w:rsidRPr="003E6E07">
              <w:rPr>
                <w:rFonts w:cs="Arial"/>
                <w:lang w:eastAsia="zh-CN"/>
              </w:rPr>
              <w:t xml:space="preserve"> </w:t>
            </w:r>
            <w:r w:rsidR="00365477" w:rsidRPr="003E6E07">
              <w:rPr>
                <w:rFonts w:cs="Arial"/>
                <w:lang w:eastAsia="zh-CN"/>
              </w:rPr>
              <w:t>principle</w:t>
            </w:r>
            <w:r w:rsidRPr="003E6E07">
              <w:rPr>
                <w:rFonts w:cs="Arial"/>
                <w:lang w:eastAsia="zh-CN"/>
              </w:rPr>
              <w:t xml:space="preserve"> </w:t>
            </w:r>
            <w:r w:rsidR="00365477" w:rsidRPr="003E6E07">
              <w:rPr>
                <w:rFonts w:cs="Arial"/>
                <w:lang w:eastAsia="zh-CN"/>
              </w:rPr>
              <w:t>defined</w:t>
            </w:r>
            <w:r w:rsidRPr="003E6E07">
              <w:rPr>
                <w:rFonts w:cs="Arial"/>
                <w:lang w:eastAsia="zh-CN"/>
              </w:rPr>
              <w:t xml:space="preserve"> </w:t>
            </w:r>
            <w:r w:rsidR="00365477" w:rsidRPr="003E6E07">
              <w:rPr>
                <w:rFonts w:cs="Arial"/>
                <w:lang w:eastAsia="zh-CN"/>
              </w:rPr>
              <w:t>in</w:t>
            </w:r>
            <w:r w:rsidRPr="003E6E07">
              <w:rPr>
                <w:rFonts w:cs="Arial"/>
                <w:lang w:eastAsia="zh-CN"/>
              </w:rPr>
              <w:t xml:space="preserve"> </w:t>
            </w:r>
            <w:r w:rsidR="00365477" w:rsidRPr="003E6E07">
              <w:rPr>
                <w:rFonts w:cs="Arial"/>
                <w:lang w:eastAsia="zh-CN"/>
              </w:rPr>
              <w:t>section</w:t>
            </w:r>
            <w:r w:rsidRPr="003E6E07">
              <w:rPr>
                <w:rFonts w:cs="Arial"/>
                <w:lang w:eastAsia="zh-CN"/>
              </w:rPr>
              <w:t xml:space="preserve"> </w:t>
            </w:r>
            <w:r w:rsidR="00365477" w:rsidRPr="003E6E07">
              <w:rPr>
                <w:rFonts w:cs="Arial"/>
                <w:lang w:eastAsia="zh-CN"/>
              </w:rPr>
              <w:t>A.3.12.3.</w:t>
            </w:r>
          </w:p>
        </w:tc>
      </w:tr>
    </w:tbl>
    <w:p w14:paraId="7F6A47B9" w14:textId="77777777" w:rsidR="00365477" w:rsidRPr="003E6E07" w:rsidRDefault="00365477" w:rsidP="00365477"/>
    <w:p w14:paraId="2B4E88FB" w14:textId="77777777" w:rsidR="00365477" w:rsidRPr="003E6E07" w:rsidRDefault="00365477" w:rsidP="00365477">
      <w:r w:rsidRPr="003E6E07">
        <w:t>The UE transmit timing offset shall be within the requirements in Table 7.5.4.5-2.</w:t>
      </w:r>
    </w:p>
    <w:p w14:paraId="7EE9D9ED" w14:textId="77777777" w:rsidR="00365477" w:rsidRPr="003E6E07" w:rsidRDefault="00365477" w:rsidP="00365477">
      <w:r w:rsidRPr="003E6E07">
        <w:t xml:space="preserve">The reference point for the UE initial transmit timing control test requirement shall be the downlink timing minus </w:t>
      </w:r>
      <w:r w:rsidRPr="003E6E07">
        <w:rPr>
          <w:position w:val="-14"/>
        </w:rPr>
        <w:object w:dxaOrig="2320" w:dyaOrig="380" w14:anchorId="2D398887">
          <v:shape id="_x0000_i1058" type="#_x0000_t75" style="width:89pt;height:14.5pt" o:ole="">
            <v:imagedata r:id="rId36" o:title=""/>
          </v:shape>
          <o:OLEObject Type="Embed" ProgID="Equation.3" ShapeID="_x0000_i1058" DrawAspect="Content" ObjectID="_1798881344" r:id="rId51"/>
        </w:object>
      </w:r>
      <w:r w:rsidRPr="003E6E07">
        <w:t>.</w:t>
      </w:r>
    </w:p>
    <w:p w14:paraId="6C5A43A5" w14:textId="77777777" w:rsidR="00365477" w:rsidRPr="003E6E07" w:rsidRDefault="00365477" w:rsidP="00365477">
      <w:pPr>
        <w:pStyle w:val="TH"/>
        <w:rPr>
          <w:rFonts w:cs="v4.2.0"/>
        </w:rPr>
      </w:pPr>
      <w:r w:rsidRPr="003E6E07">
        <w:rPr>
          <w:rFonts w:cs="v4.2.0"/>
        </w:rPr>
        <w:t xml:space="preserve">Table 7.5.4.5-2: </w:t>
      </w:r>
      <w:r w:rsidRPr="003E6E07">
        <w:t xml:space="preserve">Test requirement for </w:t>
      </w:r>
      <w:r w:rsidRPr="003E6E07">
        <w:rPr>
          <w:rFonts w:cs="v4.2.0"/>
        </w:rPr>
        <w:t>T</w:t>
      </w:r>
      <w:r w:rsidRPr="003E6E07">
        <w:rPr>
          <w:rFonts w:cs="v4.2.0"/>
          <w:vertAlign w:val="subscript"/>
        </w:rPr>
        <w:t>e</w:t>
      </w:r>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63954B28" w14:textId="77777777" w:rsidTr="00AB0EDD">
        <w:trPr>
          <w:cantSplit/>
          <w:jc w:val="center"/>
        </w:trPr>
        <w:tc>
          <w:tcPr>
            <w:tcW w:w="2288" w:type="pct"/>
          </w:tcPr>
          <w:p w14:paraId="5DE1F62B" w14:textId="3D31620F" w:rsidR="00365477" w:rsidRPr="003E6E07" w:rsidRDefault="00365477" w:rsidP="00C579E1">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40ADB8BF" w14:textId="77777777" w:rsidR="00365477" w:rsidRPr="003E6E07" w:rsidRDefault="00365477" w:rsidP="00C579E1">
            <w:pPr>
              <w:pStyle w:val="TAH"/>
              <w:rPr>
                <w:lang w:eastAsia="ja-JP"/>
              </w:rPr>
            </w:pPr>
            <w:r w:rsidRPr="003E6E07">
              <w:rPr>
                <w:lang w:eastAsia="ja-JP"/>
              </w:rPr>
              <w:t>T</w:t>
            </w:r>
            <w:r w:rsidRPr="003E6E07">
              <w:rPr>
                <w:vertAlign w:val="subscript"/>
                <w:lang w:eastAsia="ja-JP"/>
              </w:rPr>
              <w:t>e_</w:t>
            </w:r>
          </w:p>
        </w:tc>
      </w:tr>
      <w:tr w:rsidR="00365477" w:rsidRPr="003E6E07" w14:paraId="0F35C150" w14:textId="77777777" w:rsidTr="00AB0EDD">
        <w:trPr>
          <w:cantSplit/>
          <w:jc w:val="center"/>
        </w:trPr>
        <w:tc>
          <w:tcPr>
            <w:tcW w:w="2288" w:type="pct"/>
          </w:tcPr>
          <w:p w14:paraId="71711A37" w14:textId="392A8275" w:rsidR="00365477" w:rsidRPr="003E6E07" w:rsidRDefault="00365477" w:rsidP="00C579E1">
            <w:pPr>
              <w:pStyle w:val="TAC"/>
              <w:rPr>
                <w:snapToGrid w:val="0"/>
                <w:szCs w:val="18"/>
                <w:lang w:eastAsia="ja-JP"/>
              </w:rPr>
            </w:pPr>
            <w:r w:rsidRPr="003E6E07">
              <w:rPr>
                <w:rFonts w:cs="Arial"/>
                <w:szCs w:val="18"/>
                <w:lang w:eastAsia="ja-JP"/>
              </w:rPr>
              <w:t>≥</w:t>
            </w:r>
            <w:r w:rsidR="00AB0EDD" w:rsidRPr="003E6E07">
              <w:rPr>
                <w:rFonts w:cs="Arial"/>
                <w:szCs w:val="18"/>
                <w:lang w:eastAsia="ja-JP"/>
              </w:rPr>
              <w:t xml:space="preserve"> </w:t>
            </w:r>
            <w:r w:rsidRPr="003E6E07">
              <w:rPr>
                <w:szCs w:val="18"/>
                <w:lang w:eastAsia="ja-JP"/>
              </w:rPr>
              <w:t>3</w:t>
            </w:r>
          </w:p>
        </w:tc>
        <w:tc>
          <w:tcPr>
            <w:tcW w:w="2712" w:type="pct"/>
          </w:tcPr>
          <w:p w14:paraId="1B07A446" w14:textId="77777777" w:rsidR="00365477" w:rsidRPr="003E6E07" w:rsidRDefault="00365477" w:rsidP="00C579E1">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365477" w:rsidRPr="003E6E07" w14:paraId="3D4F9447" w14:textId="77777777" w:rsidTr="00AB0EDD">
        <w:trPr>
          <w:cantSplit/>
          <w:jc w:val="center"/>
        </w:trPr>
        <w:tc>
          <w:tcPr>
            <w:tcW w:w="5000" w:type="pct"/>
            <w:gridSpan w:val="2"/>
          </w:tcPr>
          <w:p w14:paraId="1C45D02A" w14:textId="7FDF6B76" w:rsidR="00365477" w:rsidRPr="003E6E07" w:rsidRDefault="00AB0EDD" w:rsidP="00C579E1">
            <w:pPr>
              <w:pStyle w:val="TAN"/>
              <w:rPr>
                <w:szCs w:val="18"/>
                <w:lang w:eastAsia="ja-JP"/>
              </w:rPr>
            </w:pPr>
            <w:r w:rsidRPr="003E6E07">
              <w:rPr>
                <w:szCs w:val="18"/>
                <w:lang w:eastAsia="ja-JP"/>
              </w:rPr>
              <w:t>NOTE</w:t>
            </w:r>
            <w:r w:rsidR="00365477" w:rsidRPr="003E6E07">
              <w:rPr>
                <w:szCs w:val="18"/>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 xml:space="preserve"> </w:t>
            </w:r>
            <w:r w:rsidR="00365477" w:rsidRPr="003E6E07">
              <w:rPr>
                <w:lang w:eastAsia="ja-JP"/>
              </w:rPr>
              <w:t>[9].</w:t>
            </w:r>
          </w:p>
        </w:tc>
      </w:tr>
    </w:tbl>
    <w:p w14:paraId="30F84A66" w14:textId="77777777" w:rsidR="00365477" w:rsidRPr="003E6E07" w:rsidRDefault="00365477" w:rsidP="00365477"/>
    <w:p w14:paraId="404B0665" w14:textId="77777777" w:rsidR="001E503A" w:rsidRPr="003E6E07" w:rsidRDefault="00365477" w:rsidP="009B7701">
      <w:r w:rsidRPr="003E6E07">
        <w:lastRenderedPageBreak/>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r w:rsidRPr="003E6E07">
        <w:rPr>
          <w:rFonts w:cs="v4.2.0"/>
        </w:rPr>
        <w:t>T</w:t>
      </w:r>
      <w:r w:rsidRPr="003E6E07">
        <w:rPr>
          <w:rFonts w:cs="v4.2.0"/>
          <w:vertAlign w:val="subscript"/>
        </w:rPr>
        <w:t>e</w:t>
      </w:r>
      <w:r w:rsidRPr="003E6E07">
        <w:t xml:space="preserve"> the UE is required to adjust its timing to within </w:t>
      </w:r>
      <w:r w:rsidRPr="003E6E07">
        <w:rPr>
          <w:rFonts w:cs="v4.2.0"/>
        </w:rPr>
        <w:sym w:font="Symbol" w:char="F0B1"/>
      </w:r>
      <w:r w:rsidRPr="003E6E07">
        <w:rPr>
          <w:rFonts w:cs="v4.2.0"/>
        </w:rPr>
        <w:t>T</w:t>
      </w:r>
      <w:r w:rsidRPr="003E6E07">
        <w:rPr>
          <w:rFonts w:cs="v4.2.0"/>
          <w:vertAlign w:val="subscript"/>
        </w:rPr>
        <w:t>e</w:t>
      </w:r>
      <w:r w:rsidR="00385FD8" w:rsidRPr="003E6E07">
        <w:t>.</w:t>
      </w:r>
    </w:p>
    <w:p w14:paraId="19411448" w14:textId="77777777" w:rsidR="00B27124" w:rsidRPr="003E6E07" w:rsidRDefault="00B27124" w:rsidP="00B27124">
      <w:pPr>
        <w:pStyle w:val="Heading2"/>
      </w:pPr>
      <w:r w:rsidRPr="003E6E07">
        <w:t>7.6</w:t>
      </w:r>
      <w:r w:rsidRPr="003E6E07">
        <w:tab/>
        <w:t>Interruption for carrier aggregation</w:t>
      </w:r>
    </w:p>
    <w:p w14:paraId="70B3BB7C" w14:textId="77777777" w:rsidR="00B27124" w:rsidRPr="003E6E07" w:rsidRDefault="00B27124" w:rsidP="00B27124">
      <w:pPr>
        <w:pStyle w:val="Heading3"/>
      </w:pPr>
      <w:r w:rsidRPr="003E6E07">
        <w:t>7.6.1</w:t>
      </w:r>
      <w:r w:rsidRPr="003E6E07">
        <w:tab/>
        <w:t>E-UTRAN FDD-TDD CA interruption at SRS carrier based switching</w:t>
      </w:r>
    </w:p>
    <w:p w14:paraId="3A2C8021" w14:textId="77777777" w:rsidR="00B27124" w:rsidRPr="003E6E07" w:rsidRDefault="00B27124" w:rsidP="00B27124">
      <w:pPr>
        <w:pStyle w:val="Heading4"/>
      </w:pPr>
      <w:r w:rsidRPr="003E6E07">
        <w:t>7.6.1.1</w:t>
      </w:r>
      <w:r w:rsidRPr="003E6E07">
        <w:tab/>
        <w:t>Test purpose</w:t>
      </w:r>
    </w:p>
    <w:p w14:paraId="583C4409" w14:textId="077F97EB" w:rsidR="00B27124" w:rsidRPr="003E6E07" w:rsidRDefault="00B27124" w:rsidP="00B27124">
      <w:pPr>
        <w:rPr>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B0AE324" w14:textId="77777777" w:rsidR="00B27124" w:rsidRPr="003E6E07" w:rsidRDefault="00B27124" w:rsidP="00B27124">
      <w:pPr>
        <w:pStyle w:val="Heading4"/>
      </w:pPr>
      <w:r w:rsidRPr="003E6E07">
        <w:rPr>
          <w:lang w:eastAsia="zh-TW"/>
        </w:rPr>
        <w:t>7.6.1.2</w:t>
      </w:r>
      <w:r w:rsidRPr="003E6E07">
        <w:rPr>
          <w:lang w:eastAsia="zh-TW"/>
        </w:rPr>
        <w:tab/>
        <w:t xml:space="preserve">Test </w:t>
      </w:r>
      <w:r w:rsidRPr="003E6E07">
        <w:t>applicability</w:t>
      </w:r>
    </w:p>
    <w:p w14:paraId="0BB895B4" w14:textId="77777777" w:rsidR="00B27124" w:rsidRPr="003E6E07" w:rsidRDefault="00B27124" w:rsidP="00B27124">
      <w:r w:rsidRPr="003E6E07">
        <w:t>This test case applies to all types of E-UTRA UE release 14 and forward that support E-UTRA FDD and TDD CA with FDD as PCell and SRS switching between component carriers.</w:t>
      </w:r>
    </w:p>
    <w:p w14:paraId="4353C1A7" w14:textId="77777777" w:rsidR="00B27124" w:rsidRPr="003E6E07" w:rsidRDefault="00B27124" w:rsidP="00B27124">
      <w:pPr>
        <w:pStyle w:val="Heading4"/>
        <w:rPr>
          <w:lang w:eastAsia="zh-TW"/>
        </w:rPr>
      </w:pPr>
      <w:r w:rsidRPr="003E6E07">
        <w:rPr>
          <w:lang w:eastAsia="zh-TW"/>
        </w:rPr>
        <w:t>7.6.1.3</w:t>
      </w:r>
      <w:r w:rsidRPr="003E6E07">
        <w:rPr>
          <w:lang w:eastAsia="zh-TW"/>
        </w:rPr>
        <w:tab/>
        <w:t xml:space="preserve">Minimum conformance </w:t>
      </w:r>
      <w:r w:rsidRPr="003E6E07">
        <w:t>requirements</w:t>
      </w:r>
    </w:p>
    <w:p w14:paraId="7F390466" w14:textId="77777777" w:rsidR="00B27124" w:rsidRPr="003E6E07" w:rsidRDefault="00B27124" w:rsidP="00B27124">
      <w:pPr>
        <w:rPr>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496AAA00" w14:textId="77777777" w:rsidR="00B27124" w:rsidRPr="003E6E07" w:rsidRDefault="00B27124" w:rsidP="00B27124">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1C08A00A" w14:textId="482E24CC" w:rsidR="00B27124" w:rsidRPr="003E6E07" w:rsidRDefault="00B27124" w:rsidP="00B27124">
      <w:pPr>
        <w:rPr>
          <w:lang w:eastAsia="zh-CN"/>
        </w:rPr>
      </w:pPr>
      <w:r w:rsidRPr="003E6E07">
        <w:t xml:space="preserve">The normative reference for this requirement </w:t>
      </w:r>
      <w:r w:rsidR="00AB0EDD" w:rsidRPr="003E6E07">
        <w:t>is 3GPP TS</w:t>
      </w:r>
      <w:r w:rsidRPr="003E6E07">
        <w:t xml:space="preserve"> 36.133 [4] clause 7.8.2.13 and A.7.6.1.</w:t>
      </w:r>
    </w:p>
    <w:p w14:paraId="11F0518A" w14:textId="77777777" w:rsidR="00B27124" w:rsidRPr="003E6E07" w:rsidRDefault="00B27124" w:rsidP="00B27124">
      <w:pPr>
        <w:pStyle w:val="Heading4"/>
      </w:pPr>
      <w:r w:rsidRPr="003E6E07">
        <w:rPr>
          <w:lang w:eastAsia="zh-TW"/>
        </w:rPr>
        <w:t>7.6.1.4</w:t>
      </w:r>
      <w:r w:rsidRPr="003E6E07">
        <w:rPr>
          <w:lang w:eastAsia="zh-TW"/>
        </w:rPr>
        <w:tab/>
        <w:t>Test description</w:t>
      </w:r>
    </w:p>
    <w:p w14:paraId="4B74CD8F" w14:textId="77777777" w:rsidR="00B27124" w:rsidRPr="003E6E07" w:rsidRDefault="00B27124" w:rsidP="00B27124">
      <w:pPr>
        <w:pStyle w:val="Heading5"/>
      </w:pPr>
      <w:r w:rsidRPr="003E6E07">
        <w:rPr>
          <w:lang w:eastAsia="zh-TW"/>
        </w:rPr>
        <w:t>7.6.1.4.1</w:t>
      </w:r>
      <w:r w:rsidRPr="003E6E07">
        <w:rPr>
          <w:lang w:eastAsia="zh-TW"/>
        </w:rPr>
        <w:tab/>
        <w:t>Initial conditions</w:t>
      </w:r>
    </w:p>
    <w:p w14:paraId="5AFECA27" w14:textId="6800B324" w:rsidR="00B27124" w:rsidRPr="003E6E07" w:rsidRDefault="00B27124" w:rsidP="00B27124">
      <w:r w:rsidRPr="003E6E07">
        <w:t xml:space="preserve">Test Environment: Normal, as defined </w:t>
      </w:r>
      <w:r w:rsidR="00AB0EDD" w:rsidRPr="003E6E07">
        <w:t>in 3GPP TS</w:t>
      </w:r>
      <w:r w:rsidRPr="003E6E07">
        <w:t xml:space="preserve"> 36.508 [7] clause 4.1.</w:t>
      </w:r>
    </w:p>
    <w:p w14:paraId="7B9E26E3" w14:textId="03117D0C" w:rsidR="00B27124" w:rsidRPr="003E6E07" w:rsidRDefault="00B27124" w:rsidP="00B27124">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D46C1CE" w14:textId="61B4E327" w:rsidR="00B27124" w:rsidRPr="003E6E07" w:rsidRDefault="00B27124" w:rsidP="00B27124">
      <w:r w:rsidRPr="003E6E07">
        <w:t xml:space="preserve">Channel Bandwidth to be tested: The largest aggregated bandwidth combination supported by UE from Table 7.6.1.5-1 as defined </w:t>
      </w:r>
      <w:r w:rsidR="00AB0EDD" w:rsidRPr="003E6E07">
        <w:t>in 3GPP TS</w:t>
      </w:r>
      <w:r w:rsidRPr="003E6E07">
        <w:t xml:space="preserve"> 36.508 [7] clause 4.3.1.</w:t>
      </w:r>
    </w:p>
    <w:p w14:paraId="1E85F90B" w14:textId="56BE84F3" w:rsidR="00B27124" w:rsidRPr="003E6E07" w:rsidRDefault="00B27124" w:rsidP="00B27124">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14AFE28E" w14:textId="77777777" w:rsidR="00B27124" w:rsidRPr="003E6E07" w:rsidRDefault="00B27124" w:rsidP="00B27124">
      <w:pPr>
        <w:pStyle w:val="B1"/>
      </w:pPr>
      <w:r w:rsidRPr="003E6E07">
        <w:t>2.</w:t>
      </w:r>
      <w:r w:rsidRPr="003E6E07">
        <w:tab/>
        <w:t>The general test parameter settings are set up according to Table 7.6.1.4.1-1.</w:t>
      </w:r>
    </w:p>
    <w:p w14:paraId="3A9326F8" w14:textId="77777777" w:rsidR="00B27124" w:rsidRPr="003E6E07" w:rsidRDefault="00B27124" w:rsidP="00B27124">
      <w:pPr>
        <w:pStyle w:val="B1"/>
      </w:pPr>
      <w:r w:rsidRPr="003E6E07">
        <w:t>3.</w:t>
      </w:r>
      <w:r w:rsidRPr="003E6E07">
        <w:tab/>
        <w:t>Propagation conditions are set according to Annex B clauses B.0.</w:t>
      </w:r>
    </w:p>
    <w:p w14:paraId="3A4AD993" w14:textId="77777777" w:rsidR="00B27124" w:rsidRPr="003E6E07" w:rsidRDefault="00B27124" w:rsidP="00B27124">
      <w:pPr>
        <w:pStyle w:val="B1"/>
      </w:pPr>
      <w:r w:rsidRPr="003E6E07">
        <w:t>4.</w:t>
      </w:r>
      <w:r w:rsidRPr="003E6E07">
        <w:tab/>
        <w:t>Message contents are defined in clause 7.6.1.4.3.</w:t>
      </w:r>
    </w:p>
    <w:p w14:paraId="6489C24E" w14:textId="77777777" w:rsidR="00B27124" w:rsidRPr="003E6E07" w:rsidRDefault="00B27124" w:rsidP="00B27124">
      <w:pPr>
        <w:pStyle w:val="B1"/>
      </w:pPr>
      <w:r w:rsidRPr="003E6E07">
        <w:t>5.</w:t>
      </w:r>
      <w:r w:rsidRPr="003E6E07">
        <w:tab/>
        <w:t>There are two E-UTRA carriers and one E-UTRA FDD Cell 1 and one E-UTRA TDD Cell 2 on each carrier specified in the test. Cell 1 is the cell used for connection setup with the power levels set according to Annex C.0 and C.1 for this test. Cell 2 shall be powered OFF.</w:t>
      </w:r>
    </w:p>
    <w:p w14:paraId="13F00560" w14:textId="77777777" w:rsidR="00B27124" w:rsidRPr="003E6E07" w:rsidRDefault="00B27124" w:rsidP="00B27124">
      <w:pPr>
        <w:pStyle w:val="TH"/>
      </w:pPr>
      <w:r w:rsidRPr="003E6E07">
        <w:rPr>
          <w:rFonts w:cs="v4.2.0"/>
        </w:rPr>
        <w:lastRenderedPageBreak/>
        <w:t xml:space="preserve">Table </w:t>
      </w:r>
      <w:r w:rsidRPr="003E6E07">
        <w:t>7.6.1.4.1-1</w:t>
      </w:r>
      <w:r w:rsidRPr="003E6E07">
        <w:rPr>
          <w:rFonts w:cs="v4.2.0"/>
        </w:rPr>
        <w:t xml:space="preserve">: </w:t>
      </w:r>
      <w:r w:rsidRPr="003E6E07">
        <w:t>General test parameters for E-UTRAN FDD-TDD CA interruption at SRS carrier based switching</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B27124" w:rsidRPr="003E6E07" w14:paraId="4DE1770F" w14:textId="77777777" w:rsidTr="00AB0EDD">
        <w:trPr>
          <w:cantSplit/>
          <w:jc w:val="center"/>
        </w:trPr>
        <w:tc>
          <w:tcPr>
            <w:tcW w:w="2518" w:type="dxa"/>
          </w:tcPr>
          <w:p w14:paraId="7A0B01F2" w14:textId="77777777" w:rsidR="00B27124" w:rsidRPr="003E6E07" w:rsidRDefault="00B27124" w:rsidP="00382014">
            <w:pPr>
              <w:pStyle w:val="TAH"/>
              <w:rPr>
                <w:rFonts w:cs="Arial"/>
                <w:lang w:eastAsia="ko-KR"/>
              </w:rPr>
            </w:pPr>
            <w:r w:rsidRPr="003E6E07">
              <w:rPr>
                <w:rFonts w:cs="Arial"/>
                <w:lang w:eastAsia="ko-KR"/>
              </w:rPr>
              <w:t>Parameter</w:t>
            </w:r>
          </w:p>
        </w:tc>
        <w:tc>
          <w:tcPr>
            <w:tcW w:w="709" w:type="dxa"/>
          </w:tcPr>
          <w:p w14:paraId="1356AB76" w14:textId="77777777" w:rsidR="00B27124" w:rsidRPr="003E6E07" w:rsidRDefault="00B27124" w:rsidP="00382014">
            <w:pPr>
              <w:pStyle w:val="TAH"/>
              <w:rPr>
                <w:rFonts w:cs="Arial"/>
                <w:lang w:eastAsia="ko-KR"/>
              </w:rPr>
            </w:pPr>
            <w:r w:rsidRPr="003E6E07">
              <w:rPr>
                <w:rFonts w:cs="Arial"/>
                <w:lang w:eastAsia="ko-KR"/>
              </w:rPr>
              <w:t>Unit</w:t>
            </w:r>
          </w:p>
        </w:tc>
        <w:tc>
          <w:tcPr>
            <w:tcW w:w="2977" w:type="dxa"/>
          </w:tcPr>
          <w:p w14:paraId="7EFC7BCB" w14:textId="77777777" w:rsidR="00B27124" w:rsidRPr="003E6E07" w:rsidRDefault="00B27124" w:rsidP="00382014">
            <w:pPr>
              <w:pStyle w:val="TAH"/>
              <w:rPr>
                <w:rFonts w:cs="Arial"/>
                <w:lang w:eastAsia="ko-KR"/>
              </w:rPr>
            </w:pPr>
            <w:r w:rsidRPr="003E6E07">
              <w:rPr>
                <w:rFonts w:cs="Arial"/>
                <w:lang w:eastAsia="ko-KR"/>
              </w:rPr>
              <w:t>Value</w:t>
            </w:r>
          </w:p>
        </w:tc>
        <w:tc>
          <w:tcPr>
            <w:tcW w:w="3652" w:type="dxa"/>
          </w:tcPr>
          <w:p w14:paraId="37262836" w14:textId="77777777" w:rsidR="00B27124" w:rsidRPr="003E6E07" w:rsidRDefault="00B27124" w:rsidP="00382014">
            <w:pPr>
              <w:pStyle w:val="TAH"/>
              <w:rPr>
                <w:rFonts w:cs="Arial"/>
                <w:lang w:eastAsia="ko-KR"/>
              </w:rPr>
            </w:pPr>
            <w:r w:rsidRPr="003E6E07">
              <w:rPr>
                <w:rFonts w:cs="Arial"/>
                <w:lang w:eastAsia="ko-KR"/>
              </w:rPr>
              <w:t>Comment</w:t>
            </w:r>
          </w:p>
        </w:tc>
      </w:tr>
      <w:tr w:rsidR="00B27124" w:rsidRPr="003E6E07" w14:paraId="4208F551" w14:textId="77777777" w:rsidTr="00AB0EDD">
        <w:trPr>
          <w:cantSplit/>
          <w:jc w:val="center"/>
        </w:trPr>
        <w:tc>
          <w:tcPr>
            <w:tcW w:w="2518" w:type="dxa"/>
          </w:tcPr>
          <w:p w14:paraId="5DA15350" w14:textId="40FC99D2" w:rsidR="00B27124" w:rsidRPr="003E6E07" w:rsidRDefault="00B27124" w:rsidP="00382014">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Pr>
          <w:p w14:paraId="11060E3D" w14:textId="77777777" w:rsidR="00B27124" w:rsidRPr="003E6E07" w:rsidRDefault="00B27124" w:rsidP="00382014">
            <w:pPr>
              <w:pStyle w:val="TAL"/>
              <w:rPr>
                <w:rFonts w:cs="Arial"/>
                <w:lang w:eastAsia="ko-KR"/>
              </w:rPr>
            </w:pPr>
          </w:p>
        </w:tc>
        <w:tc>
          <w:tcPr>
            <w:tcW w:w="2977" w:type="dxa"/>
            <w:vAlign w:val="center"/>
          </w:tcPr>
          <w:p w14:paraId="305CFC66" w14:textId="37619D04" w:rsidR="00B27124" w:rsidRPr="003E6E07" w:rsidRDefault="00B27124" w:rsidP="00382014">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Pr>
          <w:p w14:paraId="7A4B9E68" w14:textId="50BDE87B" w:rsidR="00B27124" w:rsidRPr="003E6E07" w:rsidRDefault="00B27124" w:rsidP="00382014">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B27124" w:rsidRPr="003E6E07" w14:paraId="18438D26" w14:textId="77777777" w:rsidTr="00AB0EDD">
        <w:trPr>
          <w:cantSplit/>
          <w:jc w:val="center"/>
        </w:trPr>
        <w:tc>
          <w:tcPr>
            <w:tcW w:w="2518" w:type="dxa"/>
          </w:tcPr>
          <w:p w14:paraId="6CB7EFE0" w14:textId="4CDEA759" w:rsidR="00B27124" w:rsidRPr="003E6E07" w:rsidRDefault="00B27124" w:rsidP="00382014">
            <w:pPr>
              <w:pStyle w:val="TAL"/>
              <w:rPr>
                <w:rFonts w:cs="Arial"/>
                <w:lang w:eastAsia="ko-KR"/>
              </w:rPr>
            </w:pPr>
            <w:r w:rsidRPr="003E6E07">
              <w:rPr>
                <w:rFonts w:cs="v4.2.0"/>
                <w:lang w:eastAsia="ko-KR"/>
              </w:rPr>
              <w:t>Active</w:t>
            </w:r>
            <w:r w:rsidR="00AB0EDD" w:rsidRPr="003E6E07">
              <w:rPr>
                <w:rFonts w:cs="v4.2.0"/>
                <w:lang w:eastAsia="ko-KR"/>
              </w:rPr>
              <w:t xml:space="preserve"> </w:t>
            </w:r>
            <w:r w:rsidRPr="003E6E07">
              <w:rPr>
                <w:rFonts w:cs="v4.2.0"/>
                <w:lang w:eastAsia="ko-KR"/>
              </w:rPr>
              <w:t>PCell</w:t>
            </w:r>
          </w:p>
        </w:tc>
        <w:tc>
          <w:tcPr>
            <w:tcW w:w="709" w:type="dxa"/>
          </w:tcPr>
          <w:p w14:paraId="677A6134" w14:textId="77777777" w:rsidR="00B27124" w:rsidRPr="003E6E07" w:rsidRDefault="00B27124" w:rsidP="00382014">
            <w:pPr>
              <w:pStyle w:val="TAL"/>
              <w:rPr>
                <w:rFonts w:cs="Arial"/>
                <w:lang w:eastAsia="ko-KR"/>
              </w:rPr>
            </w:pPr>
          </w:p>
        </w:tc>
        <w:tc>
          <w:tcPr>
            <w:tcW w:w="2977" w:type="dxa"/>
            <w:vAlign w:val="center"/>
          </w:tcPr>
          <w:p w14:paraId="5CEFF968" w14:textId="2EDB15BD"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Pr>
          <w:p w14:paraId="7D3FEBBC" w14:textId="35B72D9A" w:rsidR="00B27124" w:rsidRPr="003E6E07" w:rsidRDefault="00B27124" w:rsidP="00382014">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B27124" w:rsidRPr="003E6E07" w14:paraId="7EC0B1D0" w14:textId="77777777" w:rsidTr="00AB0EDD">
        <w:trPr>
          <w:cantSplit/>
          <w:jc w:val="center"/>
        </w:trPr>
        <w:tc>
          <w:tcPr>
            <w:tcW w:w="2518" w:type="dxa"/>
          </w:tcPr>
          <w:p w14:paraId="728ABC66" w14:textId="4862FF56"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Pr>
          <w:p w14:paraId="4F6A8DD7" w14:textId="77777777" w:rsidR="00B27124" w:rsidRPr="003E6E07" w:rsidRDefault="00B27124" w:rsidP="00382014">
            <w:pPr>
              <w:pStyle w:val="TAL"/>
              <w:rPr>
                <w:rFonts w:cs="Arial"/>
                <w:lang w:eastAsia="ko-KR"/>
              </w:rPr>
            </w:pPr>
          </w:p>
        </w:tc>
        <w:tc>
          <w:tcPr>
            <w:tcW w:w="2977" w:type="dxa"/>
            <w:vAlign w:val="center"/>
          </w:tcPr>
          <w:p w14:paraId="45D04374" w14:textId="757A1482"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Pr>
          <w:p w14:paraId="61B88484" w14:textId="5F89F043"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B27124" w:rsidRPr="003E6E07" w14:paraId="440774F2" w14:textId="77777777" w:rsidTr="00AB0EDD">
        <w:trPr>
          <w:cantSplit/>
          <w:jc w:val="center"/>
        </w:trPr>
        <w:tc>
          <w:tcPr>
            <w:tcW w:w="2518" w:type="dxa"/>
          </w:tcPr>
          <w:p w14:paraId="41726E0D" w14:textId="423874B1" w:rsidR="00B27124" w:rsidRPr="003E6E07" w:rsidRDefault="00B27124" w:rsidP="00382014">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Pr>
          <w:p w14:paraId="5DF4BB5E" w14:textId="77777777" w:rsidR="00B27124" w:rsidRPr="003E6E07" w:rsidRDefault="00B27124" w:rsidP="00382014">
            <w:pPr>
              <w:pStyle w:val="TAL"/>
              <w:rPr>
                <w:rFonts w:cs="Arial"/>
                <w:lang w:eastAsia="ko-KR"/>
              </w:rPr>
            </w:pPr>
          </w:p>
        </w:tc>
        <w:tc>
          <w:tcPr>
            <w:tcW w:w="2977" w:type="dxa"/>
            <w:vAlign w:val="center"/>
          </w:tcPr>
          <w:p w14:paraId="10C4EC67" w14:textId="77777777" w:rsidR="00B27124" w:rsidRPr="003E6E07" w:rsidRDefault="00B27124" w:rsidP="00382014">
            <w:pPr>
              <w:pStyle w:val="TAC"/>
              <w:rPr>
                <w:rFonts w:cs="Arial"/>
                <w:lang w:eastAsia="ko-KR"/>
              </w:rPr>
            </w:pPr>
            <w:r w:rsidRPr="003E6E07">
              <w:rPr>
                <w:rFonts w:cs="Arial"/>
                <w:lang w:eastAsia="ko-KR"/>
              </w:rPr>
              <w:t>Normal</w:t>
            </w:r>
          </w:p>
        </w:tc>
        <w:tc>
          <w:tcPr>
            <w:tcW w:w="3652" w:type="dxa"/>
          </w:tcPr>
          <w:p w14:paraId="6DADEA6E" w14:textId="77777777" w:rsidR="00B27124" w:rsidRPr="003E6E07" w:rsidRDefault="00B27124" w:rsidP="00382014">
            <w:pPr>
              <w:pStyle w:val="TAL"/>
              <w:rPr>
                <w:rFonts w:cs="Arial"/>
                <w:lang w:eastAsia="ko-KR"/>
              </w:rPr>
            </w:pPr>
          </w:p>
        </w:tc>
      </w:tr>
      <w:tr w:rsidR="00B27124" w:rsidRPr="003E6E07" w14:paraId="56E9482D" w14:textId="77777777" w:rsidTr="00AB0EDD">
        <w:trPr>
          <w:cantSplit/>
          <w:jc w:val="center"/>
        </w:trPr>
        <w:tc>
          <w:tcPr>
            <w:tcW w:w="2518" w:type="dxa"/>
          </w:tcPr>
          <w:p w14:paraId="6D1E52D6" w14:textId="77777777" w:rsidR="00B27124" w:rsidRPr="003E6E07" w:rsidRDefault="00B27124" w:rsidP="00382014">
            <w:pPr>
              <w:pStyle w:val="TAL"/>
              <w:rPr>
                <w:rFonts w:cs="Arial"/>
                <w:lang w:eastAsia="ko-KR"/>
              </w:rPr>
            </w:pPr>
            <w:r w:rsidRPr="003E6E07">
              <w:rPr>
                <w:rFonts w:cs="Arial"/>
                <w:lang w:eastAsia="ko-KR"/>
              </w:rPr>
              <w:t>DRX</w:t>
            </w:r>
          </w:p>
        </w:tc>
        <w:tc>
          <w:tcPr>
            <w:tcW w:w="709" w:type="dxa"/>
          </w:tcPr>
          <w:p w14:paraId="3F5CBD4D" w14:textId="77777777" w:rsidR="00B27124" w:rsidRPr="003E6E07" w:rsidRDefault="00B27124" w:rsidP="00382014">
            <w:pPr>
              <w:pStyle w:val="TAL"/>
              <w:rPr>
                <w:rFonts w:cs="Arial"/>
                <w:lang w:eastAsia="ko-KR"/>
              </w:rPr>
            </w:pPr>
          </w:p>
        </w:tc>
        <w:tc>
          <w:tcPr>
            <w:tcW w:w="2977" w:type="dxa"/>
            <w:vAlign w:val="center"/>
          </w:tcPr>
          <w:p w14:paraId="63D6F9A1" w14:textId="77777777" w:rsidR="00B27124" w:rsidRPr="003E6E07" w:rsidRDefault="00B27124" w:rsidP="00382014">
            <w:pPr>
              <w:pStyle w:val="TAC"/>
              <w:rPr>
                <w:rFonts w:cs="Arial"/>
                <w:lang w:eastAsia="ko-KR"/>
              </w:rPr>
            </w:pPr>
            <w:r w:rsidRPr="003E6E07">
              <w:rPr>
                <w:rFonts w:cs="Arial"/>
                <w:lang w:eastAsia="ko-KR"/>
              </w:rPr>
              <w:t>OFF</w:t>
            </w:r>
          </w:p>
        </w:tc>
        <w:tc>
          <w:tcPr>
            <w:tcW w:w="3652" w:type="dxa"/>
          </w:tcPr>
          <w:p w14:paraId="49337A57" w14:textId="766BA40D" w:rsidR="00B27124" w:rsidRPr="003E6E07" w:rsidRDefault="00B27124" w:rsidP="00382014">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B27124" w:rsidRPr="003E6E07" w14:paraId="0FDB7E28" w14:textId="77777777" w:rsidTr="00AB0EDD">
        <w:trPr>
          <w:cantSplit/>
          <w:jc w:val="center"/>
        </w:trPr>
        <w:tc>
          <w:tcPr>
            <w:tcW w:w="2518" w:type="dxa"/>
          </w:tcPr>
          <w:p w14:paraId="4E82C7C1" w14:textId="764A4208" w:rsidR="00B27124" w:rsidRPr="003E6E07" w:rsidRDefault="00B27124" w:rsidP="00382014">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Pr>
          <w:p w14:paraId="0A36160D" w14:textId="77777777" w:rsidR="00B27124" w:rsidRPr="003E6E07" w:rsidRDefault="00B27124" w:rsidP="00382014">
            <w:pPr>
              <w:pStyle w:val="TAL"/>
              <w:rPr>
                <w:rFonts w:cs="Arial"/>
                <w:lang w:eastAsia="ko-KR"/>
              </w:rPr>
            </w:pPr>
          </w:p>
        </w:tc>
        <w:tc>
          <w:tcPr>
            <w:tcW w:w="2977" w:type="dxa"/>
            <w:vAlign w:val="center"/>
          </w:tcPr>
          <w:p w14:paraId="57F8A984" w14:textId="77777777" w:rsidR="00B27124" w:rsidRPr="003E6E07" w:rsidRDefault="00B27124" w:rsidP="00382014">
            <w:pPr>
              <w:pStyle w:val="TAC"/>
              <w:rPr>
                <w:rFonts w:cs="Arial"/>
                <w:lang w:eastAsia="ko-KR"/>
              </w:rPr>
            </w:pPr>
            <w:r w:rsidRPr="003E6E07">
              <w:rPr>
                <w:rFonts w:cs="Arial"/>
                <w:lang w:eastAsia="ko-KR"/>
              </w:rPr>
              <w:t>0</w:t>
            </w:r>
          </w:p>
        </w:tc>
        <w:tc>
          <w:tcPr>
            <w:tcW w:w="3652" w:type="dxa"/>
          </w:tcPr>
          <w:p w14:paraId="798C2104" w14:textId="660F9175" w:rsidR="00B27124" w:rsidRPr="003E6E07" w:rsidRDefault="00B27124" w:rsidP="00382014">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B27124" w:rsidRPr="003E6E07" w14:paraId="3E672BE9" w14:textId="77777777" w:rsidTr="00AB0EDD">
        <w:trPr>
          <w:cantSplit/>
          <w:jc w:val="center"/>
        </w:trPr>
        <w:tc>
          <w:tcPr>
            <w:tcW w:w="2518" w:type="dxa"/>
          </w:tcPr>
          <w:p w14:paraId="728386FD" w14:textId="77777777" w:rsidR="00B27124" w:rsidRPr="003E6E07" w:rsidRDefault="00B27124" w:rsidP="00382014">
            <w:pPr>
              <w:pStyle w:val="TAL"/>
              <w:rPr>
                <w:rFonts w:cs="Arial"/>
                <w:lang w:eastAsia="ko-KR"/>
              </w:rPr>
            </w:pPr>
            <w:r w:rsidRPr="003E6E07">
              <w:rPr>
                <w:rFonts w:cs="v4.2.0"/>
                <w:lang w:eastAsia="ko-KR"/>
              </w:rPr>
              <w:t>T1</w:t>
            </w:r>
          </w:p>
        </w:tc>
        <w:tc>
          <w:tcPr>
            <w:tcW w:w="709" w:type="dxa"/>
          </w:tcPr>
          <w:p w14:paraId="3ADE9C89" w14:textId="77777777" w:rsidR="00B27124" w:rsidRPr="003E6E07" w:rsidRDefault="00B27124" w:rsidP="00382014">
            <w:pPr>
              <w:pStyle w:val="TAL"/>
              <w:rPr>
                <w:rFonts w:cs="Arial"/>
                <w:lang w:eastAsia="ko-KR"/>
              </w:rPr>
            </w:pPr>
            <w:r w:rsidRPr="003E6E07">
              <w:rPr>
                <w:rFonts w:cs="v4.2.0"/>
                <w:lang w:eastAsia="zh-CN"/>
              </w:rPr>
              <w:t>s</w:t>
            </w:r>
          </w:p>
        </w:tc>
        <w:tc>
          <w:tcPr>
            <w:tcW w:w="2977" w:type="dxa"/>
            <w:vAlign w:val="center"/>
          </w:tcPr>
          <w:p w14:paraId="0927FABB" w14:textId="77777777" w:rsidR="00B27124" w:rsidRPr="003E6E07" w:rsidRDefault="00B27124" w:rsidP="00382014">
            <w:pPr>
              <w:pStyle w:val="TAC"/>
              <w:rPr>
                <w:rFonts w:cs="Arial"/>
                <w:lang w:eastAsia="ko-KR"/>
              </w:rPr>
            </w:pPr>
            <w:r w:rsidRPr="003E6E07">
              <w:rPr>
                <w:rFonts w:cs="Arial"/>
                <w:lang w:eastAsia="ko-KR"/>
              </w:rPr>
              <w:t>5</w:t>
            </w:r>
          </w:p>
        </w:tc>
        <w:tc>
          <w:tcPr>
            <w:tcW w:w="3652" w:type="dxa"/>
          </w:tcPr>
          <w:p w14:paraId="5DCA8BEF" w14:textId="77777777" w:rsidR="00B27124" w:rsidRPr="003E6E07" w:rsidRDefault="00B27124" w:rsidP="00382014">
            <w:pPr>
              <w:pStyle w:val="TAL"/>
              <w:rPr>
                <w:rFonts w:cs="Arial"/>
                <w:lang w:eastAsia="ko-KR"/>
              </w:rPr>
            </w:pPr>
          </w:p>
        </w:tc>
      </w:tr>
      <w:tr w:rsidR="00B27124" w:rsidRPr="003E6E07" w14:paraId="5CFE3694" w14:textId="77777777" w:rsidTr="00AB0EDD">
        <w:trPr>
          <w:cantSplit/>
          <w:jc w:val="center"/>
        </w:trPr>
        <w:tc>
          <w:tcPr>
            <w:tcW w:w="2518" w:type="dxa"/>
          </w:tcPr>
          <w:p w14:paraId="170C6C8D" w14:textId="77777777" w:rsidR="00B27124" w:rsidRPr="003E6E07" w:rsidRDefault="00B27124" w:rsidP="00382014">
            <w:pPr>
              <w:pStyle w:val="TAL"/>
              <w:rPr>
                <w:rFonts w:cs="Arial"/>
                <w:lang w:eastAsia="ko-KR"/>
              </w:rPr>
            </w:pPr>
            <w:r w:rsidRPr="003E6E07">
              <w:rPr>
                <w:rFonts w:cs="v4.2.0"/>
                <w:lang w:eastAsia="ko-KR"/>
              </w:rPr>
              <w:t>T2</w:t>
            </w:r>
          </w:p>
        </w:tc>
        <w:tc>
          <w:tcPr>
            <w:tcW w:w="709" w:type="dxa"/>
          </w:tcPr>
          <w:p w14:paraId="52AD2E12" w14:textId="77777777" w:rsidR="00B27124" w:rsidRPr="003E6E07" w:rsidRDefault="00B27124" w:rsidP="00382014">
            <w:pPr>
              <w:pStyle w:val="TAL"/>
              <w:rPr>
                <w:rFonts w:cs="Arial"/>
                <w:lang w:eastAsia="ko-KR"/>
              </w:rPr>
            </w:pPr>
            <w:r w:rsidRPr="003E6E07">
              <w:rPr>
                <w:rFonts w:cs="v4.2.0"/>
                <w:lang w:eastAsia="zh-CN"/>
              </w:rPr>
              <w:t>ms</w:t>
            </w:r>
          </w:p>
        </w:tc>
        <w:tc>
          <w:tcPr>
            <w:tcW w:w="2977" w:type="dxa"/>
            <w:vAlign w:val="center"/>
          </w:tcPr>
          <w:p w14:paraId="58CD4201" w14:textId="77777777" w:rsidR="00B27124" w:rsidRPr="003E6E07" w:rsidRDefault="00B27124" w:rsidP="00382014">
            <w:pPr>
              <w:pStyle w:val="TAC"/>
              <w:rPr>
                <w:rFonts w:cs="Arial"/>
                <w:lang w:eastAsia="ko-KR"/>
              </w:rPr>
            </w:pPr>
            <w:r w:rsidRPr="003E6E07">
              <w:rPr>
                <w:rFonts w:cs="Arial"/>
                <w:lang w:eastAsia="ko-KR"/>
              </w:rPr>
              <w:t>40</w:t>
            </w:r>
          </w:p>
        </w:tc>
        <w:tc>
          <w:tcPr>
            <w:tcW w:w="3652" w:type="dxa"/>
          </w:tcPr>
          <w:p w14:paraId="5569F58E" w14:textId="46FF244F" w:rsidR="00B27124" w:rsidRPr="003E6E07" w:rsidRDefault="00B27124" w:rsidP="00382014">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B27124" w:rsidRPr="003E6E07" w14:paraId="2918520C" w14:textId="77777777" w:rsidTr="00AB0EDD">
        <w:trPr>
          <w:cantSplit/>
          <w:jc w:val="center"/>
        </w:trPr>
        <w:tc>
          <w:tcPr>
            <w:tcW w:w="9856" w:type="dxa"/>
            <w:gridSpan w:val="4"/>
          </w:tcPr>
          <w:p w14:paraId="1F80BE7C" w14:textId="7BED1A67" w:rsidR="00B27124" w:rsidRPr="003E6E07" w:rsidRDefault="00B27124" w:rsidP="00382014">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section</w:t>
            </w:r>
            <w:r w:rsidR="00AB0EDD" w:rsidRPr="003E6E07">
              <w:rPr>
                <w:rFonts w:cs="Arial"/>
                <w:lang w:eastAsia="ko-KR"/>
              </w:rPr>
              <w:t xml:space="preserve"> </w:t>
            </w:r>
            <w:r w:rsidRPr="003E6E07">
              <w:rPr>
                <w:rFonts w:cs="Arial"/>
                <w:lang w:eastAsia="ko-KR"/>
              </w:rPr>
              <w:t>A.3.6.1.</w:t>
            </w:r>
          </w:p>
        </w:tc>
      </w:tr>
    </w:tbl>
    <w:p w14:paraId="25105646" w14:textId="77777777" w:rsidR="00B27124" w:rsidRPr="003E6E07" w:rsidRDefault="00B27124" w:rsidP="00B27124"/>
    <w:p w14:paraId="7ECA92F1" w14:textId="77777777" w:rsidR="00B27124" w:rsidRPr="003E6E07" w:rsidRDefault="00B27124" w:rsidP="00B27124">
      <w:pPr>
        <w:pStyle w:val="Heading5"/>
      </w:pPr>
      <w:r w:rsidRPr="003E6E07">
        <w:t>7.6.1.4.2</w:t>
      </w:r>
      <w:r w:rsidRPr="003E6E07">
        <w:tab/>
        <w:t>Test procedure</w:t>
      </w:r>
    </w:p>
    <w:p w14:paraId="3C742DBF" w14:textId="77777777" w:rsidR="00B27124" w:rsidRPr="003E6E07" w:rsidRDefault="00B27124" w:rsidP="00B27124">
      <w:r w:rsidRPr="003E6E07">
        <w:t xml:space="preserve">The test consists of </w:t>
      </w:r>
      <w:r w:rsidRPr="003E6E07">
        <w:rPr>
          <w:lang w:eastAsia="zh-TW"/>
        </w:rPr>
        <w:t xml:space="preserve">two cells: </w:t>
      </w:r>
      <w:r w:rsidRPr="003E6E07">
        <w:t>Cell1 is PCell</w:t>
      </w:r>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r w:rsidRPr="003E6E07">
        <w:t xml:space="preserve">PCell and SCell. The test consists of two successive time periods, with duration of T1 and T2. During T1 the UE shall be continuously scheduled on PCell.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500BDE83" w14:textId="43F5437A" w:rsidR="00B27124" w:rsidRPr="003E6E07" w:rsidRDefault="00B27124"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72643788" w14:textId="77777777" w:rsidR="00B27124" w:rsidRPr="003E6E07" w:rsidRDefault="00B27124" w:rsidP="00AB0EDD">
      <w:pPr>
        <w:pStyle w:val="B1"/>
        <w:ind w:left="709" w:hanging="425"/>
      </w:pPr>
      <w:r w:rsidRPr="003E6E07">
        <w:t>2.</w:t>
      </w:r>
      <w:r w:rsidRPr="003E6E07">
        <w:tab/>
        <w:t>Configure SCell according to Annex C.0 and C.1 for all downlink physical channels.</w:t>
      </w:r>
    </w:p>
    <w:p w14:paraId="09B3447C" w14:textId="77777777" w:rsidR="00B27124" w:rsidRPr="003E6E07" w:rsidRDefault="00B27124"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7.6.1.4.3</w:t>
      </w:r>
      <w:r w:rsidRPr="003E6E07">
        <w:t>.</w:t>
      </w:r>
    </w:p>
    <w:p w14:paraId="3D570810" w14:textId="77777777" w:rsidR="00B27124" w:rsidRPr="003E6E07" w:rsidRDefault="00B27124"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4EDD1E6F" w14:textId="77777777" w:rsidR="00B27124" w:rsidRPr="003E6E07" w:rsidRDefault="00B27124" w:rsidP="00AB0EDD">
      <w:pPr>
        <w:pStyle w:val="B1"/>
        <w:ind w:left="709" w:hanging="425"/>
      </w:pPr>
      <w:r w:rsidRPr="003E6E07">
        <w:t>5.</w:t>
      </w:r>
      <w:r w:rsidRPr="003E6E07">
        <w:tab/>
        <w:t>Set the parameters according to T1 in Table 7.6.1.5-1. Propagation conditions are set according to Annex B.1.1. T1 starts.</w:t>
      </w:r>
    </w:p>
    <w:p w14:paraId="13E57340" w14:textId="77777777" w:rsidR="00B27124" w:rsidRPr="003E6E07" w:rsidRDefault="00B27124" w:rsidP="00AB0EDD">
      <w:pPr>
        <w:pStyle w:val="B1"/>
        <w:ind w:left="709" w:hanging="425"/>
      </w:pPr>
      <w:r w:rsidRPr="003E6E07">
        <w:t>6.</w:t>
      </w:r>
      <w:r w:rsidRPr="003E6E07">
        <w:tab/>
        <w:t>SS schedules on PCell continuously and UE shall start sending ACK/NACK reports. The SS shall monitor ACK/NACK/DTX on PCell.</w:t>
      </w:r>
    </w:p>
    <w:p w14:paraId="64831971" w14:textId="77777777" w:rsidR="00B27124" w:rsidRPr="003E6E07" w:rsidRDefault="00B27124" w:rsidP="00AB0EDD">
      <w:pPr>
        <w:pStyle w:val="B1"/>
        <w:ind w:left="709" w:hanging="425"/>
      </w:pPr>
      <w:r w:rsidRPr="003E6E07">
        <w:t>7.</w:t>
      </w:r>
      <w:r w:rsidRPr="003E6E07">
        <w:tab/>
        <w:t>When T1 expires, the SS shall transmit a PDCCH with SRS-TPC-RNTI to trigger SRS transmission on SCell immediately.</w:t>
      </w:r>
    </w:p>
    <w:p w14:paraId="1473F0ED" w14:textId="77777777" w:rsidR="00B27124" w:rsidRPr="003E6E07" w:rsidRDefault="00B27124" w:rsidP="00AB0EDD">
      <w:pPr>
        <w:pStyle w:val="B1"/>
        <w:ind w:left="709" w:hanging="425"/>
      </w:pPr>
      <w:r w:rsidRPr="003E6E07">
        <w:t>8.</w:t>
      </w:r>
      <w:r w:rsidRPr="003E6E07">
        <w:tab/>
        <w:t>During T2 if no more than 6 ACK/NACK loss are detected by SS then count a success for the event. Otherwise count a fail for the event.</w:t>
      </w:r>
    </w:p>
    <w:p w14:paraId="3EEE64A7" w14:textId="77777777" w:rsidR="00B27124" w:rsidRPr="003E6E07" w:rsidRDefault="00B27124"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A98291E" w14:textId="77777777" w:rsidR="00B27124" w:rsidRPr="003E6E07" w:rsidRDefault="00B27124" w:rsidP="00AB0EDD">
      <w:pPr>
        <w:pStyle w:val="B1"/>
        <w:ind w:left="709" w:hanging="425"/>
      </w:pPr>
      <w:r w:rsidRPr="003E6E07">
        <w:t>10.</w:t>
      </w:r>
      <w:r w:rsidRPr="003E6E07">
        <w:tab/>
        <w:t>After the RRC connection release, the SS:</w:t>
      </w:r>
    </w:p>
    <w:p w14:paraId="1348E191" w14:textId="63192332" w:rsidR="00B27124" w:rsidRPr="003E6E07" w:rsidRDefault="00B27124" w:rsidP="00AB0EDD">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6E023351" w14:textId="39E9C380" w:rsidR="00B27124" w:rsidRPr="003E6E07" w:rsidRDefault="00B27124" w:rsidP="00B27124">
      <w:pPr>
        <w:pStyle w:val="B2"/>
      </w:pPr>
      <w:r w:rsidRPr="003E6E07">
        <w:t>-</w:t>
      </w:r>
      <w:r w:rsidRPr="003E6E07">
        <w:tab/>
        <w:t xml:space="preserve">switches off and on the UE and ensures the UE is in State 3A-RF according </w:t>
      </w:r>
      <w:r w:rsidR="00AB0EDD" w:rsidRPr="003E6E07">
        <w:t>to 3GPP TS</w:t>
      </w:r>
      <w:r w:rsidRPr="003E6E07">
        <w:t xml:space="preserve"> 36.508 [7] clause 7.2A.3.</w:t>
      </w:r>
    </w:p>
    <w:p w14:paraId="65779ABE" w14:textId="77777777" w:rsidR="00B27124" w:rsidRPr="003E6E07" w:rsidRDefault="00B27124"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38784FA7" w14:textId="77777777" w:rsidR="00B27124" w:rsidRPr="003E6E07" w:rsidRDefault="00B27124" w:rsidP="00B27124">
      <w:pPr>
        <w:pStyle w:val="Heading5"/>
      </w:pPr>
      <w:r w:rsidRPr="003E6E07">
        <w:t>7.6.1.4.3</w:t>
      </w:r>
      <w:r w:rsidRPr="003E6E07">
        <w:tab/>
        <w:t>Message contents</w:t>
      </w:r>
    </w:p>
    <w:p w14:paraId="7A949155" w14:textId="4114C249" w:rsidR="00B27124" w:rsidRPr="003E6E07" w:rsidRDefault="00B27124" w:rsidP="00B27124">
      <w:r w:rsidRPr="003E6E07">
        <w:t xml:space="preserve">Message contents are according </w:t>
      </w:r>
      <w:r w:rsidR="00AB0EDD" w:rsidRPr="003E6E07">
        <w:t>to 3GPP TS</w:t>
      </w:r>
      <w:r w:rsidRPr="003E6E07">
        <w:t xml:space="preserve"> 36.508 [7] clause 4.6 with the following exceptions:</w:t>
      </w:r>
    </w:p>
    <w:p w14:paraId="309857A6" w14:textId="77777777" w:rsidR="00B27124" w:rsidRPr="003E6E07" w:rsidRDefault="00B27124" w:rsidP="00B27124">
      <w:pPr>
        <w:pStyle w:val="TH"/>
      </w:pPr>
      <w:r w:rsidRPr="003E6E07">
        <w:lastRenderedPageBreak/>
        <w:t>Table 7.6.1.4.3-</w:t>
      </w:r>
      <w:r w:rsidRPr="003E6E07">
        <w:rPr>
          <w:lang w:eastAsia="zh-CN"/>
        </w:rPr>
        <w:t xml:space="preserve">1: </w:t>
      </w:r>
      <w:r w:rsidRPr="003E6E07">
        <w:rPr>
          <w:i/>
        </w:rPr>
        <w:t xml:space="preserve">SoundingRS-UL-ConfigCommon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1AD57722" w14:textId="77777777" w:rsidTr="00AB0EDD">
        <w:trPr>
          <w:gridBefore w:val="1"/>
          <w:wBefore w:w="9" w:type="dxa"/>
          <w:jc w:val="center"/>
        </w:trPr>
        <w:tc>
          <w:tcPr>
            <w:tcW w:w="9781" w:type="dxa"/>
            <w:gridSpan w:val="5"/>
          </w:tcPr>
          <w:p w14:paraId="5F675930" w14:textId="228D63A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B27124" w:rsidRPr="003E6E07" w14:paraId="20B1F134" w14:textId="77777777" w:rsidTr="00AB0EDD">
        <w:trPr>
          <w:gridAfter w:val="1"/>
          <w:wAfter w:w="9" w:type="dxa"/>
          <w:jc w:val="center"/>
        </w:trPr>
        <w:tc>
          <w:tcPr>
            <w:tcW w:w="4537" w:type="dxa"/>
            <w:gridSpan w:val="2"/>
          </w:tcPr>
          <w:p w14:paraId="0A480E06" w14:textId="77DBE97D"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094EB847" w14:textId="77777777" w:rsidR="00B27124" w:rsidRPr="003E6E07" w:rsidRDefault="00B27124" w:rsidP="00382014">
            <w:pPr>
              <w:pStyle w:val="TAH"/>
              <w:rPr>
                <w:lang w:eastAsia="ja-JP"/>
              </w:rPr>
            </w:pPr>
            <w:r w:rsidRPr="003E6E07">
              <w:rPr>
                <w:lang w:eastAsia="ja-JP"/>
              </w:rPr>
              <w:t>Value/remark</w:t>
            </w:r>
          </w:p>
        </w:tc>
        <w:tc>
          <w:tcPr>
            <w:tcW w:w="1701" w:type="dxa"/>
          </w:tcPr>
          <w:p w14:paraId="2C0022D5" w14:textId="77777777" w:rsidR="00B27124" w:rsidRPr="003E6E07" w:rsidRDefault="00B27124" w:rsidP="00382014">
            <w:pPr>
              <w:pStyle w:val="TAH"/>
              <w:rPr>
                <w:lang w:eastAsia="ja-JP"/>
              </w:rPr>
            </w:pPr>
            <w:r w:rsidRPr="003E6E07">
              <w:rPr>
                <w:lang w:eastAsia="ja-JP"/>
              </w:rPr>
              <w:t>Comment</w:t>
            </w:r>
          </w:p>
        </w:tc>
        <w:tc>
          <w:tcPr>
            <w:tcW w:w="1275" w:type="dxa"/>
          </w:tcPr>
          <w:p w14:paraId="1C451135" w14:textId="77777777" w:rsidR="00B27124" w:rsidRPr="003E6E07" w:rsidRDefault="00B27124" w:rsidP="00382014">
            <w:pPr>
              <w:pStyle w:val="TAH"/>
              <w:rPr>
                <w:lang w:eastAsia="ja-JP"/>
              </w:rPr>
            </w:pPr>
            <w:r w:rsidRPr="003E6E07">
              <w:rPr>
                <w:lang w:eastAsia="ja-JP"/>
              </w:rPr>
              <w:t>Condition</w:t>
            </w:r>
          </w:p>
        </w:tc>
      </w:tr>
      <w:tr w:rsidR="00B27124" w:rsidRPr="003E6E07" w14:paraId="07E037E9"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7F0E49" w14:textId="34E63DD7" w:rsidR="00B27124" w:rsidRPr="003E6E07" w:rsidRDefault="00B27124" w:rsidP="00382014">
            <w:pPr>
              <w:pStyle w:val="TAL"/>
              <w:rPr>
                <w:lang w:eastAsia="ja-JP"/>
              </w:rPr>
            </w:pPr>
            <w:r w:rsidRPr="003E6E07">
              <w:rPr>
                <w:lang w:eastAsia="ja-JP"/>
              </w:rPr>
              <w:t>SoundingRS-UL-ConfigCommon-DEFAULT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65401C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D5016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A41C58" w14:textId="77777777" w:rsidR="00B27124" w:rsidRPr="003E6E07" w:rsidRDefault="00B27124" w:rsidP="00382014">
            <w:pPr>
              <w:pStyle w:val="TAL"/>
              <w:rPr>
                <w:lang w:eastAsia="ja-JP"/>
              </w:rPr>
            </w:pPr>
          </w:p>
        </w:tc>
      </w:tr>
      <w:tr w:rsidR="00B27124" w:rsidRPr="003E6E07" w14:paraId="5C531B05" w14:textId="77777777" w:rsidTr="00AB0EDD">
        <w:trPr>
          <w:gridAfter w:val="1"/>
          <w:wAfter w:w="9" w:type="dxa"/>
          <w:jc w:val="center"/>
        </w:trPr>
        <w:tc>
          <w:tcPr>
            <w:tcW w:w="4537" w:type="dxa"/>
            <w:gridSpan w:val="2"/>
          </w:tcPr>
          <w:p w14:paraId="3FCD9440" w14:textId="233592F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4CBD3457" w14:textId="77777777" w:rsidR="00B27124" w:rsidRPr="003E6E07" w:rsidRDefault="00B27124" w:rsidP="00382014">
            <w:pPr>
              <w:pStyle w:val="TAL"/>
              <w:rPr>
                <w:lang w:eastAsia="ja-JP"/>
              </w:rPr>
            </w:pPr>
          </w:p>
        </w:tc>
        <w:tc>
          <w:tcPr>
            <w:tcW w:w="1701" w:type="dxa"/>
          </w:tcPr>
          <w:p w14:paraId="118DC653" w14:textId="77777777" w:rsidR="00B27124" w:rsidRPr="003E6E07" w:rsidRDefault="00B27124" w:rsidP="00382014">
            <w:pPr>
              <w:pStyle w:val="TAL"/>
              <w:rPr>
                <w:lang w:eastAsia="ja-JP"/>
              </w:rPr>
            </w:pPr>
          </w:p>
        </w:tc>
        <w:tc>
          <w:tcPr>
            <w:tcW w:w="1275" w:type="dxa"/>
          </w:tcPr>
          <w:p w14:paraId="06FE1408" w14:textId="77777777" w:rsidR="00B27124" w:rsidRPr="003E6E07" w:rsidRDefault="00B27124" w:rsidP="00382014">
            <w:pPr>
              <w:pStyle w:val="TAL"/>
              <w:rPr>
                <w:lang w:eastAsia="ja-JP"/>
              </w:rPr>
            </w:pPr>
          </w:p>
        </w:tc>
      </w:tr>
      <w:tr w:rsidR="00B27124" w:rsidRPr="003E6E07" w14:paraId="203575DC" w14:textId="77777777" w:rsidTr="00AB0EDD">
        <w:trPr>
          <w:gridAfter w:val="1"/>
          <w:wAfter w:w="9" w:type="dxa"/>
          <w:jc w:val="center"/>
        </w:trPr>
        <w:tc>
          <w:tcPr>
            <w:tcW w:w="4537" w:type="dxa"/>
            <w:gridSpan w:val="2"/>
            <w:tcBorders>
              <w:bottom w:val="single" w:sz="4" w:space="0" w:color="auto"/>
            </w:tcBorders>
          </w:tcPr>
          <w:p w14:paraId="7B407DC8" w14:textId="6299E4C0"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srs-BandwidthConfig</w:t>
            </w:r>
          </w:p>
        </w:tc>
        <w:tc>
          <w:tcPr>
            <w:tcW w:w="2268" w:type="dxa"/>
          </w:tcPr>
          <w:p w14:paraId="7426623B" w14:textId="77777777" w:rsidR="00B27124" w:rsidRPr="003E6E07" w:rsidDel="003830B0" w:rsidRDefault="00B27124" w:rsidP="00382014">
            <w:pPr>
              <w:pStyle w:val="TAL"/>
              <w:rPr>
                <w:lang w:eastAsia="ja-JP"/>
              </w:rPr>
            </w:pPr>
            <w:r w:rsidRPr="003E6E07">
              <w:rPr>
                <w:lang w:eastAsia="ja-JP"/>
              </w:rPr>
              <w:t>bw5</w:t>
            </w:r>
          </w:p>
        </w:tc>
        <w:tc>
          <w:tcPr>
            <w:tcW w:w="1701" w:type="dxa"/>
          </w:tcPr>
          <w:p w14:paraId="7F9365F2" w14:textId="77777777" w:rsidR="00B27124" w:rsidRPr="003E6E07" w:rsidRDefault="00B27124" w:rsidP="00382014">
            <w:pPr>
              <w:pStyle w:val="TAL"/>
              <w:rPr>
                <w:lang w:eastAsia="ja-JP"/>
              </w:rPr>
            </w:pPr>
          </w:p>
        </w:tc>
        <w:tc>
          <w:tcPr>
            <w:tcW w:w="1275" w:type="dxa"/>
          </w:tcPr>
          <w:p w14:paraId="54BAE023" w14:textId="77777777" w:rsidR="00B27124" w:rsidRPr="003E6E07" w:rsidRDefault="00B27124" w:rsidP="00382014">
            <w:pPr>
              <w:pStyle w:val="TAL"/>
              <w:rPr>
                <w:lang w:eastAsia="ja-JP"/>
              </w:rPr>
            </w:pPr>
          </w:p>
        </w:tc>
      </w:tr>
      <w:tr w:rsidR="00B27124" w:rsidRPr="003E6E07" w14:paraId="43876FD5" w14:textId="77777777" w:rsidTr="00AB0EDD">
        <w:trPr>
          <w:gridAfter w:val="1"/>
          <w:wAfter w:w="9" w:type="dxa"/>
          <w:jc w:val="center"/>
        </w:trPr>
        <w:tc>
          <w:tcPr>
            <w:tcW w:w="4537" w:type="dxa"/>
            <w:gridSpan w:val="2"/>
            <w:tcBorders>
              <w:bottom w:val="nil"/>
            </w:tcBorders>
          </w:tcPr>
          <w:p w14:paraId="3DF735EA" w14:textId="7D90A28E" w:rsidR="00B27124" w:rsidRPr="003E6E07" w:rsidRDefault="00AB0EDD" w:rsidP="00382014">
            <w:pPr>
              <w:pStyle w:val="TAL"/>
              <w:rPr>
                <w:lang w:eastAsia="ja-JP"/>
              </w:rPr>
            </w:pPr>
            <w:r w:rsidRPr="003E6E07">
              <w:rPr>
                <w:lang w:eastAsia="ja-JP"/>
              </w:rPr>
              <w:t xml:space="preserve">    </w:t>
            </w:r>
            <w:r w:rsidR="00B27124" w:rsidRPr="003E6E07">
              <w:rPr>
                <w:lang w:eastAsia="ja-JP"/>
              </w:rPr>
              <w:t>srs-SubframeConfig</w:t>
            </w:r>
          </w:p>
        </w:tc>
        <w:tc>
          <w:tcPr>
            <w:tcW w:w="2268" w:type="dxa"/>
          </w:tcPr>
          <w:p w14:paraId="4FDC264D" w14:textId="77777777" w:rsidR="00B27124" w:rsidRPr="003E6E07" w:rsidDel="003830B0" w:rsidRDefault="00B27124" w:rsidP="00382014">
            <w:pPr>
              <w:pStyle w:val="TAL"/>
              <w:rPr>
                <w:lang w:eastAsia="ja-JP"/>
              </w:rPr>
            </w:pPr>
            <w:r w:rsidRPr="003E6E07">
              <w:rPr>
                <w:lang w:eastAsia="ja-JP"/>
              </w:rPr>
              <w:t>sc8</w:t>
            </w:r>
          </w:p>
        </w:tc>
        <w:tc>
          <w:tcPr>
            <w:tcW w:w="1701" w:type="dxa"/>
          </w:tcPr>
          <w:p w14:paraId="4BB63F13" w14:textId="77777777" w:rsidR="00B27124" w:rsidRPr="003E6E07" w:rsidRDefault="00B27124" w:rsidP="00382014">
            <w:pPr>
              <w:pStyle w:val="TAL"/>
              <w:rPr>
                <w:lang w:eastAsia="ja-JP"/>
              </w:rPr>
            </w:pPr>
          </w:p>
        </w:tc>
        <w:tc>
          <w:tcPr>
            <w:tcW w:w="1275" w:type="dxa"/>
          </w:tcPr>
          <w:p w14:paraId="299E9358" w14:textId="77777777" w:rsidR="00B27124" w:rsidRPr="003E6E07" w:rsidRDefault="00B27124" w:rsidP="00382014">
            <w:pPr>
              <w:pStyle w:val="TAL"/>
              <w:rPr>
                <w:lang w:eastAsia="zh-CN"/>
              </w:rPr>
            </w:pPr>
          </w:p>
        </w:tc>
      </w:tr>
      <w:tr w:rsidR="00B27124" w:rsidRPr="003E6E07" w14:paraId="671AE2CD" w14:textId="77777777" w:rsidTr="00AB0EDD">
        <w:trPr>
          <w:gridAfter w:val="1"/>
          <w:wAfter w:w="9" w:type="dxa"/>
          <w:jc w:val="center"/>
        </w:trPr>
        <w:tc>
          <w:tcPr>
            <w:tcW w:w="4537" w:type="dxa"/>
            <w:gridSpan w:val="2"/>
          </w:tcPr>
          <w:p w14:paraId="3DDA288E" w14:textId="1743AB22" w:rsidR="00B27124" w:rsidRPr="003E6E07" w:rsidRDefault="00AB0EDD" w:rsidP="00382014">
            <w:pPr>
              <w:pStyle w:val="TAL"/>
              <w:rPr>
                <w:lang w:eastAsia="ja-JP"/>
              </w:rPr>
            </w:pPr>
            <w:r w:rsidRPr="003E6E07">
              <w:rPr>
                <w:lang w:eastAsia="ja-JP"/>
              </w:rPr>
              <w:t xml:space="preserve">    </w:t>
            </w:r>
            <w:r w:rsidR="00B27124" w:rsidRPr="003E6E07">
              <w:rPr>
                <w:lang w:eastAsia="ja-JP"/>
              </w:rPr>
              <w:t>ackNackSRS-SimultaneousTransmission</w:t>
            </w:r>
          </w:p>
        </w:tc>
        <w:tc>
          <w:tcPr>
            <w:tcW w:w="2268" w:type="dxa"/>
          </w:tcPr>
          <w:p w14:paraId="755291D2" w14:textId="77777777" w:rsidR="00B27124" w:rsidRPr="003E6E07" w:rsidDel="003830B0" w:rsidRDefault="00B27124" w:rsidP="00382014">
            <w:pPr>
              <w:pStyle w:val="TAL"/>
              <w:rPr>
                <w:lang w:eastAsia="ja-JP"/>
              </w:rPr>
            </w:pPr>
            <w:r w:rsidRPr="003E6E07">
              <w:rPr>
                <w:lang w:eastAsia="ja-JP"/>
              </w:rPr>
              <w:t>FALSE</w:t>
            </w:r>
          </w:p>
        </w:tc>
        <w:tc>
          <w:tcPr>
            <w:tcW w:w="1701" w:type="dxa"/>
          </w:tcPr>
          <w:p w14:paraId="7BB11501" w14:textId="77777777" w:rsidR="00B27124" w:rsidRPr="003E6E07" w:rsidRDefault="00B27124" w:rsidP="00382014">
            <w:pPr>
              <w:pStyle w:val="TAL"/>
              <w:rPr>
                <w:lang w:eastAsia="ja-JP"/>
              </w:rPr>
            </w:pPr>
          </w:p>
        </w:tc>
        <w:tc>
          <w:tcPr>
            <w:tcW w:w="1275" w:type="dxa"/>
          </w:tcPr>
          <w:p w14:paraId="537FC0F9" w14:textId="77777777" w:rsidR="00B27124" w:rsidRPr="003E6E07" w:rsidRDefault="00B27124" w:rsidP="00382014">
            <w:pPr>
              <w:pStyle w:val="TAL"/>
              <w:rPr>
                <w:lang w:eastAsia="ja-JP"/>
              </w:rPr>
            </w:pPr>
          </w:p>
        </w:tc>
      </w:tr>
      <w:tr w:rsidR="00B27124" w:rsidRPr="003E6E07" w14:paraId="590C8AB8" w14:textId="77777777" w:rsidTr="00AB0EDD">
        <w:trPr>
          <w:gridAfter w:val="1"/>
          <w:wAfter w:w="9" w:type="dxa"/>
          <w:jc w:val="center"/>
        </w:trPr>
        <w:tc>
          <w:tcPr>
            <w:tcW w:w="4537" w:type="dxa"/>
            <w:gridSpan w:val="2"/>
          </w:tcPr>
          <w:p w14:paraId="0D7BC438" w14:textId="0DB80249" w:rsidR="00B27124" w:rsidRPr="003E6E07" w:rsidRDefault="00AB0EDD" w:rsidP="00382014">
            <w:pPr>
              <w:pStyle w:val="TAL"/>
              <w:rPr>
                <w:lang w:eastAsia="ja-JP"/>
              </w:rPr>
            </w:pPr>
            <w:r w:rsidRPr="003E6E07">
              <w:rPr>
                <w:lang w:eastAsia="zh-CN"/>
              </w:rPr>
              <w:t xml:space="preserve">    </w:t>
            </w:r>
            <w:r w:rsidR="00B27124" w:rsidRPr="003E6E07">
              <w:rPr>
                <w:lang w:eastAsia="ja-JP"/>
              </w:rPr>
              <w:t>srs-MaxUpPts</w:t>
            </w:r>
          </w:p>
        </w:tc>
        <w:tc>
          <w:tcPr>
            <w:tcW w:w="2268" w:type="dxa"/>
          </w:tcPr>
          <w:p w14:paraId="6023417A" w14:textId="109300F6"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1" w:type="dxa"/>
          </w:tcPr>
          <w:p w14:paraId="4393DACF" w14:textId="77777777" w:rsidR="00B27124" w:rsidRPr="003E6E07" w:rsidRDefault="00B27124" w:rsidP="00382014">
            <w:pPr>
              <w:pStyle w:val="TAL"/>
              <w:rPr>
                <w:lang w:eastAsia="ja-JP"/>
              </w:rPr>
            </w:pPr>
          </w:p>
        </w:tc>
        <w:tc>
          <w:tcPr>
            <w:tcW w:w="1275" w:type="dxa"/>
          </w:tcPr>
          <w:p w14:paraId="1A3E09D9" w14:textId="77777777" w:rsidR="00B27124" w:rsidRPr="003E6E07" w:rsidRDefault="00B27124" w:rsidP="00382014">
            <w:pPr>
              <w:pStyle w:val="TAL"/>
              <w:rPr>
                <w:lang w:eastAsia="ja-JP"/>
              </w:rPr>
            </w:pPr>
          </w:p>
        </w:tc>
      </w:tr>
      <w:tr w:rsidR="00B27124" w:rsidRPr="003E6E07" w14:paraId="5424C365"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329A39" w14:textId="2F457E46"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D534D55"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FCA7A7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C7FC3F" w14:textId="77777777" w:rsidR="00B27124" w:rsidRPr="003E6E07" w:rsidRDefault="00B27124" w:rsidP="00382014">
            <w:pPr>
              <w:pStyle w:val="TAL"/>
              <w:rPr>
                <w:lang w:eastAsia="ja-JP"/>
              </w:rPr>
            </w:pPr>
          </w:p>
        </w:tc>
      </w:tr>
      <w:tr w:rsidR="00B27124" w:rsidRPr="003E6E07" w14:paraId="0683E958"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68D09C" w14:textId="77777777" w:rsidR="00B27124" w:rsidRPr="003E6E07" w:rsidRDefault="00B27124" w:rsidP="00382014">
            <w:pPr>
              <w:pStyle w:val="TAL"/>
              <w:rPr>
                <w:lang w:eastAsia="ja-JP"/>
              </w:rPr>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D17BF1F"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0BE8EC"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AF3655A" w14:textId="77777777" w:rsidR="00B27124" w:rsidRPr="003E6E07" w:rsidRDefault="00B27124" w:rsidP="00382014">
            <w:pPr>
              <w:pStyle w:val="TAL"/>
              <w:rPr>
                <w:lang w:eastAsia="ja-JP"/>
              </w:rPr>
            </w:pPr>
          </w:p>
        </w:tc>
      </w:tr>
    </w:tbl>
    <w:p w14:paraId="0D9B7890" w14:textId="77777777" w:rsidR="00B27124" w:rsidRPr="003E6E07" w:rsidRDefault="00B27124" w:rsidP="00B27124"/>
    <w:p w14:paraId="206CEA81" w14:textId="77777777" w:rsidR="00B27124" w:rsidRPr="003E6E07" w:rsidRDefault="00B27124" w:rsidP="00B27124">
      <w:pPr>
        <w:pStyle w:val="TH"/>
      </w:pPr>
      <w:r w:rsidRPr="003E6E07">
        <w:t>Table 7.6.1.4.3-</w:t>
      </w:r>
      <w:r w:rsidRPr="003E6E07">
        <w:rPr>
          <w:lang w:eastAsia="zh-CN"/>
        </w:rPr>
        <w:t xml:space="preserve">2: </w:t>
      </w:r>
      <w:r w:rsidRPr="003E6E07">
        <w:rPr>
          <w:i/>
        </w:rPr>
        <w:t xml:space="preserve">SoundingRS-UL-ConfigDedicated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2F938AD7" w14:textId="77777777" w:rsidTr="00AB0EDD">
        <w:trPr>
          <w:gridBefore w:val="1"/>
          <w:wBefore w:w="9" w:type="dxa"/>
          <w:jc w:val="center"/>
        </w:trPr>
        <w:tc>
          <w:tcPr>
            <w:tcW w:w="9781" w:type="dxa"/>
            <w:gridSpan w:val="5"/>
          </w:tcPr>
          <w:p w14:paraId="0D6D2791" w14:textId="694A488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B27124" w:rsidRPr="003E6E07" w14:paraId="48AF76FB" w14:textId="77777777" w:rsidTr="00AB0EDD">
        <w:trPr>
          <w:gridAfter w:val="1"/>
          <w:wAfter w:w="9" w:type="dxa"/>
          <w:jc w:val="center"/>
        </w:trPr>
        <w:tc>
          <w:tcPr>
            <w:tcW w:w="4537" w:type="dxa"/>
            <w:gridSpan w:val="2"/>
          </w:tcPr>
          <w:p w14:paraId="4A42378A" w14:textId="41AABEBC"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69599660" w14:textId="77777777" w:rsidR="00B27124" w:rsidRPr="003E6E07" w:rsidRDefault="00B27124" w:rsidP="00382014">
            <w:pPr>
              <w:pStyle w:val="TAH"/>
              <w:rPr>
                <w:lang w:eastAsia="ja-JP"/>
              </w:rPr>
            </w:pPr>
            <w:r w:rsidRPr="003E6E07">
              <w:rPr>
                <w:lang w:eastAsia="ja-JP"/>
              </w:rPr>
              <w:t>Value/remark</w:t>
            </w:r>
          </w:p>
        </w:tc>
        <w:tc>
          <w:tcPr>
            <w:tcW w:w="1701" w:type="dxa"/>
          </w:tcPr>
          <w:p w14:paraId="2CEADAA3" w14:textId="77777777" w:rsidR="00B27124" w:rsidRPr="003E6E07" w:rsidRDefault="00B27124" w:rsidP="00382014">
            <w:pPr>
              <w:pStyle w:val="TAH"/>
              <w:rPr>
                <w:lang w:eastAsia="ja-JP"/>
              </w:rPr>
            </w:pPr>
            <w:r w:rsidRPr="003E6E07">
              <w:rPr>
                <w:lang w:eastAsia="ja-JP"/>
              </w:rPr>
              <w:t>Comment</w:t>
            </w:r>
          </w:p>
        </w:tc>
        <w:tc>
          <w:tcPr>
            <w:tcW w:w="1275" w:type="dxa"/>
          </w:tcPr>
          <w:p w14:paraId="48D2590F" w14:textId="77777777" w:rsidR="00B27124" w:rsidRPr="003E6E07" w:rsidRDefault="00B27124" w:rsidP="00382014">
            <w:pPr>
              <w:pStyle w:val="TAH"/>
              <w:rPr>
                <w:lang w:eastAsia="ja-JP"/>
              </w:rPr>
            </w:pPr>
            <w:r w:rsidRPr="003E6E07">
              <w:rPr>
                <w:lang w:eastAsia="ja-JP"/>
              </w:rPr>
              <w:t>Condition</w:t>
            </w:r>
          </w:p>
        </w:tc>
      </w:tr>
      <w:tr w:rsidR="00B27124" w:rsidRPr="003E6E07" w14:paraId="0B65B8A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744F8E" w14:textId="48BAF0EF" w:rsidR="00B27124" w:rsidRPr="003E6E07" w:rsidRDefault="00B27124" w:rsidP="00382014">
            <w:pPr>
              <w:pStyle w:val="TAL"/>
              <w:rPr>
                <w:lang w:eastAsia="ja-JP"/>
              </w:rPr>
            </w:pPr>
            <w:r w:rsidRPr="003E6E07">
              <w:rPr>
                <w:lang w:eastAsia="ja-JP"/>
              </w:rPr>
              <w:t>SoundingRS-UL-ConfigDedicated-DEFAULT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F1CC24B"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68A9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EB5EA" w14:textId="77777777" w:rsidR="00B27124" w:rsidRPr="003E6E07" w:rsidRDefault="00B27124" w:rsidP="00382014">
            <w:pPr>
              <w:pStyle w:val="TAL"/>
              <w:rPr>
                <w:lang w:eastAsia="ja-JP"/>
              </w:rPr>
            </w:pPr>
          </w:p>
        </w:tc>
      </w:tr>
      <w:tr w:rsidR="00B27124" w:rsidRPr="003E6E07" w14:paraId="64C0A882" w14:textId="77777777" w:rsidTr="00AB0EDD">
        <w:trPr>
          <w:gridAfter w:val="1"/>
          <w:wAfter w:w="9" w:type="dxa"/>
          <w:jc w:val="center"/>
        </w:trPr>
        <w:tc>
          <w:tcPr>
            <w:tcW w:w="4537" w:type="dxa"/>
            <w:gridSpan w:val="2"/>
          </w:tcPr>
          <w:p w14:paraId="5869FF8A" w14:textId="0E2CAA2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757D2A4B" w14:textId="77777777" w:rsidR="00B27124" w:rsidRPr="003E6E07" w:rsidRDefault="00B27124" w:rsidP="00382014">
            <w:pPr>
              <w:pStyle w:val="TAL"/>
              <w:rPr>
                <w:lang w:eastAsia="ja-JP"/>
              </w:rPr>
            </w:pPr>
          </w:p>
        </w:tc>
        <w:tc>
          <w:tcPr>
            <w:tcW w:w="1701" w:type="dxa"/>
          </w:tcPr>
          <w:p w14:paraId="5DCC854B" w14:textId="77777777" w:rsidR="00B27124" w:rsidRPr="003E6E07" w:rsidRDefault="00B27124" w:rsidP="00382014">
            <w:pPr>
              <w:pStyle w:val="TAL"/>
              <w:rPr>
                <w:lang w:eastAsia="ja-JP"/>
              </w:rPr>
            </w:pPr>
          </w:p>
        </w:tc>
        <w:tc>
          <w:tcPr>
            <w:tcW w:w="1275" w:type="dxa"/>
          </w:tcPr>
          <w:p w14:paraId="0A226671" w14:textId="77777777" w:rsidR="00B27124" w:rsidRPr="003E6E07" w:rsidRDefault="00B27124" w:rsidP="00382014">
            <w:pPr>
              <w:pStyle w:val="TAL"/>
              <w:rPr>
                <w:lang w:eastAsia="ja-JP"/>
              </w:rPr>
            </w:pPr>
          </w:p>
        </w:tc>
      </w:tr>
      <w:tr w:rsidR="00B27124" w:rsidRPr="003E6E07" w14:paraId="25696EDE"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0D6A8D" w14:textId="6B087209" w:rsidR="00B27124" w:rsidRPr="003E6E07" w:rsidRDefault="00AB0EDD" w:rsidP="00382014">
            <w:pPr>
              <w:pStyle w:val="TAL"/>
              <w:rPr>
                <w:lang w:eastAsia="ja-JP"/>
              </w:rPr>
            </w:pPr>
            <w:r w:rsidRPr="003E6E07">
              <w:rPr>
                <w:lang w:eastAsia="ja-JP"/>
              </w:rPr>
              <w:t xml:space="preserve">    </w:t>
            </w:r>
            <w:r w:rsidR="00B27124" w:rsidRPr="003E6E07">
              <w:rPr>
                <w:lang w:eastAsia="ja-JP"/>
              </w:rPr>
              <w:t>srs-ConfigIndex</w:t>
            </w:r>
          </w:p>
        </w:tc>
        <w:tc>
          <w:tcPr>
            <w:tcW w:w="2268" w:type="dxa"/>
            <w:tcBorders>
              <w:top w:val="single" w:sz="4" w:space="0" w:color="auto"/>
              <w:left w:val="single" w:sz="4" w:space="0" w:color="auto"/>
              <w:bottom w:val="single" w:sz="4" w:space="0" w:color="auto"/>
              <w:right w:val="single" w:sz="4" w:space="0" w:color="auto"/>
            </w:tcBorders>
          </w:tcPr>
          <w:p w14:paraId="73BD8F91" w14:textId="77777777" w:rsidR="00B27124" w:rsidRPr="003E6E07" w:rsidRDefault="00B27124" w:rsidP="00382014">
            <w:pPr>
              <w:pStyle w:val="TAL"/>
              <w:rPr>
                <w:lang w:eastAsia="ja-JP"/>
              </w:rPr>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Pr>
          <w:p w14:paraId="4A39A08A"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FD0B982" w14:textId="77777777" w:rsidR="00B27124" w:rsidRPr="003E6E07" w:rsidRDefault="00B27124" w:rsidP="00382014">
            <w:pPr>
              <w:pStyle w:val="TAL"/>
              <w:rPr>
                <w:lang w:eastAsia="ja-JP"/>
              </w:rPr>
            </w:pPr>
          </w:p>
        </w:tc>
      </w:tr>
      <w:tr w:rsidR="00B27124" w:rsidRPr="003E6E07" w14:paraId="010263B6"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CF0ECB" w14:textId="646DDE69"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A775AEA"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E77C53"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997AA2" w14:textId="77777777" w:rsidR="00B27124" w:rsidRPr="003E6E07" w:rsidRDefault="00B27124" w:rsidP="00382014">
            <w:pPr>
              <w:pStyle w:val="TAL"/>
              <w:rPr>
                <w:lang w:eastAsia="zh-CN"/>
              </w:rPr>
            </w:pPr>
          </w:p>
        </w:tc>
      </w:tr>
      <w:tr w:rsidR="00B27124" w:rsidRPr="003E6E07" w14:paraId="565922D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B7DBD6" w14:textId="4DC1CE5D"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F798CB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51823F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A28B29F" w14:textId="77777777" w:rsidR="00B27124" w:rsidRPr="003E6E07" w:rsidRDefault="00B27124" w:rsidP="00382014">
            <w:pPr>
              <w:pStyle w:val="TAL"/>
              <w:rPr>
                <w:lang w:eastAsia="zh-CN"/>
              </w:rPr>
            </w:pPr>
          </w:p>
        </w:tc>
      </w:tr>
    </w:tbl>
    <w:p w14:paraId="349ADBAA" w14:textId="77777777" w:rsidR="00B27124" w:rsidRPr="003E6E07" w:rsidRDefault="00B27124" w:rsidP="00B27124">
      <w:pPr>
        <w:rPr>
          <w:lang w:eastAsia="zh-CN"/>
        </w:rPr>
      </w:pPr>
    </w:p>
    <w:p w14:paraId="33E9D3C3" w14:textId="77777777" w:rsidR="00B27124" w:rsidRPr="003E6E07" w:rsidRDefault="00B27124" w:rsidP="00B27124">
      <w:pPr>
        <w:pStyle w:val="TH"/>
      </w:pPr>
      <w:r w:rsidRPr="003E6E07">
        <w:t>Table 7.6.1.4.3-</w:t>
      </w:r>
      <w:r w:rsidRPr="003E6E07">
        <w:rPr>
          <w:lang w:eastAsia="zh-CN"/>
        </w:rPr>
        <w:t>3</w:t>
      </w:r>
      <w:r w:rsidRPr="003E6E07">
        <w:t xml:space="preserve">: </w:t>
      </w:r>
      <w:r w:rsidRPr="003E6E07">
        <w:rPr>
          <w:i/>
          <w:iCs/>
        </w:rPr>
        <w:t>RRCConnectionReconfiguration</w:t>
      </w:r>
      <w:r w:rsidRPr="003E6E07">
        <w:t xml:space="preserve"> in step 3: Additional E-UTRAN FDD-TDD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B27124" w:rsidRPr="003E6E07" w14:paraId="077385A8" w14:textId="77777777" w:rsidTr="00AB0EDD">
        <w:trPr>
          <w:jc w:val="center"/>
        </w:trPr>
        <w:tc>
          <w:tcPr>
            <w:tcW w:w="9738" w:type="dxa"/>
          </w:tcPr>
          <w:p w14:paraId="2C6DB2DD" w14:textId="107BE54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SCell_AddMod</w:t>
            </w:r>
          </w:p>
        </w:tc>
      </w:tr>
    </w:tbl>
    <w:p w14:paraId="75DB2870" w14:textId="77777777" w:rsidR="00B27124" w:rsidRPr="003E6E07" w:rsidRDefault="00B27124" w:rsidP="00B27124"/>
    <w:p w14:paraId="73AB498B" w14:textId="77777777" w:rsidR="00B27124" w:rsidRPr="003E6E07" w:rsidRDefault="00B27124" w:rsidP="00B27124">
      <w:pPr>
        <w:pStyle w:val="TH"/>
        <w:rPr>
          <w:rFonts w:eastAsia="MS Mincho"/>
        </w:rPr>
      </w:pPr>
      <w:r w:rsidRPr="003E6E07">
        <w:t>Table 7.6.1.4.3-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35"/>
      </w:tblGrid>
      <w:tr w:rsidR="00B27124" w:rsidRPr="003E6E07" w14:paraId="3939BA8D" w14:textId="77777777" w:rsidTr="00AB0EDD">
        <w:trPr>
          <w:jc w:val="center"/>
        </w:trPr>
        <w:tc>
          <w:tcPr>
            <w:tcW w:w="9635" w:type="dxa"/>
          </w:tcPr>
          <w:p w14:paraId="0D315941" w14:textId="59C6568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76B685F1" w14:textId="77777777" w:rsidR="00B27124" w:rsidRPr="003E6E07" w:rsidRDefault="00B27124" w:rsidP="00B27124"/>
    <w:p w14:paraId="533D5CC5" w14:textId="77777777" w:rsidR="00B27124" w:rsidRPr="003E6E07" w:rsidRDefault="00B27124" w:rsidP="00B27124">
      <w:pPr>
        <w:pStyle w:val="TH"/>
        <w:rPr>
          <w:rFonts w:eastAsia="MS Mincho"/>
        </w:rPr>
      </w:pPr>
      <w:r w:rsidRPr="003E6E07">
        <w:t>Table 7.6.1.4.3-</w:t>
      </w:r>
      <w:r w:rsidRPr="003E6E07">
        <w:rPr>
          <w:lang w:eastAsia="zh-CN"/>
        </w:rPr>
        <w:t>5</w:t>
      </w:r>
      <w:r w:rsidRPr="003E6E07">
        <w:t xml:space="preserve">: </w:t>
      </w:r>
      <w:r w:rsidRPr="003E6E07">
        <w:rPr>
          <w:i/>
          <w:iCs/>
        </w:rPr>
        <w:t>RadioResourceConfigCommonSCell-r10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10D39986" w14:textId="77777777" w:rsidTr="00AB0EDD">
        <w:trPr>
          <w:jc w:val="center"/>
        </w:trPr>
        <w:tc>
          <w:tcPr>
            <w:tcW w:w="9635" w:type="dxa"/>
            <w:gridSpan w:val="4"/>
          </w:tcPr>
          <w:p w14:paraId="741CD2E5" w14:textId="1EBA0694"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164C2397" w14:textId="77777777" w:rsidTr="00AB0EDD">
        <w:trPr>
          <w:jc w:val="center"/>
        </w:trPr>
        <w:tc>
          <w:tcPr>
            <w:tcW w:w="4535" w:type="dxa"/>
          </w:tcPr>
          <w:p w14:paraId="20B566C0" w14:textId="1930DBDA"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6A3388A6" w14:textId="77777777" w:rsidR="00B27124" w:rsidRPr="003E6E07" w:rsidRDefault="00B27124" w:rsidP="00382014">
            <w:pPr>
              <w:pStyle w:val="TAH"/>
              <w:rPr>
                <w:lang w:eastAsia="ja-JP"/>
              </w:rPr>
            </w:pPr>
            <w:r w:rsidRPr="003E6E07">
              <w:rPr>
                <w:lang w:eastAsia="ja-JP"/>
              </w:rPr>
              <w:t>Value/remark</w:t>
            </w:r>
          </w:p>
        </w:tc>
        <w:tc>
          <w:tcPr>
            <w:tcW w:w="1700" w:type="dxa"/>
          </w:tcPr>
          <w:p w14:paraId="560E2B49" w14:textId="77777777" w:rsidR="00B27124" w:rsidRPr="003E6E07" w:rsidRDefault="00B27124" w:rsidP="00382014">
            <w:pPr>
              <w:pStyle w:val="TAH"/>
              <w:rPr>
                <w:lang w:eastAsia="ja-JP"/>
              </w:rPr>
            </w:pPr>
            <w:r w:rsidRPr="003E6E07">
              <w:rPr>
                <w:lang w:eastAsia="ja-JP"/>
              </w:rPr>
              <w:t>Comment</w:t>
            </w:r>
          </w:p>
        </w:tc>
        <w:tc>
          <w:tcPr>
            <w:tcW w:w="1133" w:type="dxa"/>
          </w:tcPr>
          <w:p w14:paraId="789F6755" w14:textId="77777777" w:rsidR="00B27124" w:rsidRPr="003E6E07" w:rsidRDefault="00B27124" w:rsidP="00382014">
            <w:pPr>
              <w:pStyle w:val="TAH"/>
              <w:rPr>
                <w:lang w:eastAsia="ja-JP"/>
              </w:rPr>
            </w:pPr>
            <w:r w:rsidRPr="003E6E07">
              <w:rPr>
                <w:lang w:eastAsia="ja-JP"/>
              </w:rPr>
              <w:t>Condition</w:t>
            </w:r>
          </w:p>
        </w:tc>
      </w:tr>
      <w:tr w:rsidR="00B27124" w:rsidRPr="003E6E07" w14:paraId="14ADC1CB" w14:textId="77777777" w:rsidTr="00AB0EDD">
        <w:trPr>
          <w:jc w:val="center"/>
        </w:trPr>
        <w:tc>
          <w:tcPr>
            <w:tcW w:w="4535" w:type="dxa"/>
          </w:tcPr>
          <w:p w14:paraId="01FE0724" w14:textId="36094139" w:rsidR="00B27124" w:rsidRPr="003E6E07" w:rsidRDefault="00B27124" w:rsidP="00382014">
            <w:pPr>
              <w:pStyle w:val="TAL"/>
              <w:rPr>
                <w:lang w:eastAsia="ja-JP"/>
              </w:rPr>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096494CC" w14:textId="77777777" w:rsidR="00B27124" w:rsidRPr="003E6E07" w:rsidRDefault="00B27124" w:rsidP="00382014">
            <w:pPr>
              <w:pStyle w:val="TAL"/>
              <w:rPr>
                <w:lang w:eastAsia="ja-JP"/>
              </w:rPr>
            </w:pPr>
          </w:p>
        </w:tc>
        <w:tc>
          <w:tcPr>
            <w:tcW w:w="1700" w:type="dxa"/>
          </w:tcPr>
          <w:p w14:paraId="72AD09BC" w14:textId="77777777" w:rsidR="00B27124" w:rsidRPr="003E6E07" w:rsidRDefault="00B27124" w:rsidP="00382014">
            <w:pPr>
              <w:pStyle w:val="TAL"/>
              <w:rPr>
                <w:lang w:eastAsia="ja-JP"/>
              </w:rPr>
            </w:pPr>
          </w:p>
        </w:tc>
        <w:tc>
          <w:tcPr>
            <w:tcW w:w="1133" w:type="dxa"/>
          </w:tcPr>
          <w:p w14:paraId="735B67E5" w14:textId="77777777" w:rsidR="00B27124" w:rsidRPr="003E6E07" w:rsidRDefault="00B27124" w:rsidP="00382014">
            <w:pPr>
              <w:pStyle w:val="TAL"/>
              <w:rPr>
                <w:lang w:eastAsia="ja-JP"/>
              </w:rPr>
            </w:pPr>
          </w:p>
        </w:tc>
      </w:tr>
      <w:tr w:rsidR="00B27124" w:rsidRPr="003E6E07" w14:paraId="2D973325" w14:textId="77777777" w:rsidTr="00AB0EDD">
        <w:trPr>
          <w:jc w:val="center"/>
        </w:trPr>
        <w:tc>
          <w:tcPr>
            <w:tcW w:w="4535" w:type="dxa"/>
          </w:tcPr>
          <w:p w14:paraId="68F03720" w14:textId="0CB1B007" w:rsidR="00B27124" w:rsidRPr="003E6E07" w:rsidRDefault="00AB0EDD" w:rsidP="00382014">
            <w:pPr>
              <w:pStyle w:val="TAL"/>
              <w:rPr>
                <w:lang w:eastAsia="zh-CN"/>
              </w:rPr>
            </w:pPr>
            <w:r w:rsidRPr="003E6E07">
              <w:rPr>
                <w:lang w:eastAsia="zh-CN"/>
              </w:rPr>
              <w:t xml:space="preserve">  </w:t>
            </w:r>
            <w:r w:rsidR="00B27124" w:rsidRPr="003E6E07">
              <w:rPr>
                <w:lang w:eastAsia="zh-CN"/>
              </w:rPr>
              <w:t>ul-Configuration-r14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627FB12C" w14:textId="77777777" w:rsidR="00B27124" w:rsidRPr="003E6E07" w:rsidRDefault="00B27124" w:rsidP="00382014">
            <w:pPr>
              <w:pStyle w:val="TAL"/>
              <w:rPr>
                <w:lang w:eastAsia="ja-JP"/>
              </w:rPr>
            </w:pPr>
          </w:p>
        </w:tc>
        <w:tc>
          <w:tcPr>
            <w:tcW w:w="1700" w:type="dxa"/>
          </w:tcPr>
          <w:p w14:paraId="57BCCA10" w14:textId="77777777" w:rsidR="00B27124" w:rsidRPr="003E6E07" w:rsidRDefault="00B27124" w:rsidP="00382014">
            <w:pPr>
              <w:pStyle w:val="TAL"/>
              <w:rPr>
                <w:lang w:eastAsia="ja-JP"/>
              </w:rPr>
            </w:pPr>
          </w:p>
        </w:tc>
        <w:tc>
          <w:tcPr>
            <w:tcW w:w="1133" w:type="dxa"/>
          </w:tcPr>
          <w:p w14:paraId="00A0A2EE" w14:textId="77777777" w:rsidR="00B27124" w:rsidRPr="003E6E07" w:rsidRDefault="00B27124" w:rsidP="00382014">
            <w:pPr>
              <w:pStyle w:val="TAL"/>
              <w:rPr>
                <w:lang w:eastAsia="ja-JP"/>
              </w:rPr>
            </w:pPr>
          </w:p>
        </w:tc>
      </w:tr>
      <w:tr w:rsidR="00B27124" w:rsidRPr="003E6E07" w14:paraId="35405B58" w14:textId="77777777" w:rsidTr="00AB0EDD">
        <w:trPr>
          <w:jc w:val="center"/>
        </w:trPr>
        <w:tc>
          <w:tcPr>
            <w:tcW w:w="4535" w:type="dxa"/>
          </w:tcPr>
          <w:p w14:paraId="1C91CC24" w14:textId="72AC421C" w:rsidR="00B27124" w:rsidRPr="003E6E07" w:rsidRDefault="00AB0EDD" w:rsidP="00382014">
            <w:pPr>
              <w:pStyle w:val="TAL"/>
              <w:rPr>
                <w:lang w:eastAsia="zh-CN"/>
              </w:rPr>
            </w:pPr>
            <w:r w:rsidRPr="003E6E07">
              <w:rPr>
                <w:lang w:eastAsia="zh-CN"/>
              </w:rPr>
              <w:t xml:space="preserve">    </w:t>
            </w:r>
            <w:r w:rsidR="00B27124" w:rsidRPr="003E6E07">
              <w:rPr>
                <w:lang w:eastAsia="ja-JP"/>
              </w:rPr>
              <w:t>soundingRS-UL-ConfigCommon-r1</w:t>
            </w:r>
            <w:r w:rsidR="00B27124" w:rsidRPr="003E6E07">
              <w:rPr>
                <w:lang w:eastAsia="zh-CN"/>
              </w:rPr>
              <w:t>4</w:t>
            </w:r>
            <w:r w:rsidRPr="003E6E07">
              <w:rPr>
                <w:lang w:eastAsia="zh-CN"/>
              </w:rPr>
              <w:t xml:space="preserve"> </w:t>
            </w:r>
            <w:r w:rsidR="00B27124" w:rsidRPr="003E6E07">
              <w:rPr>
                <w:lang w:eastAsia="zh-CN"/>
              </w:rPr>
              <w:t>S</w:t>
            </w:r>
            <w:r w:rsidR="00B27124" w:rsidRPr="003E6E07">
              <w:rPr>
                <w:lang w:eastAsia="ja-JP"/>
              </w:rPr>
              <w:t>EQUENCE</w:t>
            </w:r>
            <w:r w:rsidRPr="003E6E07">
              <w:rPr>
                <w:lang w:eastAsia="ja-JP"/>
              </w:rPr>
              <w:t xml:space="preserve"> </w:t>
            </w:r>
            <w:r w:rsidR="00B27124" w:rsidRPr="003E6E07">
              <w:rPr>
                <w:lang w:eastAsia="ja-JP"/>
              </w:rPr>
              <w:t>{</w:t>
            </w:r>
          </w:p>
        </w:tc>
        <w:tc>
          <w:tcPr>
            <w:tcW w:w="2267" w:type="dxa"/>
          </w:tcPr>
          <w:p w14:paraId="20513AD0" w14:textId="77777777" w:rsidR="00B27124" w:rsidRPr="003E6E07" w:rsidRDefault="00B27124" w:rsidP="00382014">
            <w:pPr>
              <w:pStyle w:val="TAL"/>
              <w:rPr>
                <w:lang w:eastAsia="zh-CN"/>
              </w:rPr>
            </w:pPr>
          </w:p>
        </w:tc>
        <w:tc>
          <w:tcPr>
            <w:tcW w:w="1700" w:type="dxa"/>
          </w:tcPr>
          <w:p w14:paraId="674A0275" w14:textId="77777777" w:rsidR="00B27124" w:rsidRPr="003E6E07" w:rsidRDefault="00B27124" w:rsidP="00382014">
            <w:pPr>
              <w:pStyle w:val="TAL"/>
              <w:rPr>
                <w:lang w:eastAsia="ja-JP"/>
              </w:rPr>
            </w:pPr>
          </w:p>
        </w:tc>
        <w:tc>
          <w:tcPr>
            <w:tcW w:w="1133" w:type="dxa"/>
          </w:tcPr>
          <w:p w14:paraId="1D4D303D" w14:textId="77777777" w:rsidR="00B27124" w:rsidRPr="003E6E07" w:rsidRDefault="00B27124" w:rsidP="00382014">
            <w:pPr>
              <w:pStyle w:val="TAL"/>
              <w:rPr>
                <w:lang w:eastAsia="ja-JP"/>
              </w:rPr>
            </w:pPr>
          </w:p>
        </w:tc>
      </w:tr>
      <w:tr w:rsidR="00B27124" w:rsidRPr="003E6E07" w14:paraId="550BC571" w14:textId="77777777" w:rsidTr="00AB0EDD">
        <w:trPr>
          <w:jc w:val="center"/>
        </w:trPr>
        <w:tc>
          <w:tcPr>
            <w:tcW w:w="4535" w:type="dxa"/>
          </w:tcPr>
          <w:p w14:paraId="00FD07E1" w14:textId="6EFC212B" w:rsidR="00B27124" w:rsidRPr="003E6E07" w:rsidRDefault="00AB0EDD" w:rsidP="00382014">
            <w:pPr>
              <w:pStyle w:val="TAL"/>
              <w:rPr>
                <w:lang w:eastAsia="zh-CN"/>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0623EC1A" w14:textId="77777777" w:rsidR="00B27124" w:rsidRPr="003E6E07" w:rsidRDefault="00B27124" w:rsidP="00382014">
            <w:pPr>
              <w:pStyle w:val="TAL"/>
              <w:rPr>
                <w:lang w:eastAsia="ja-JP"/>
              </w:rPr>
            </w:pPr>
          </w:p>
        </w:tc>
        <w:tc>
          <w:tcPr>
            <w:tcW w:w="1700" w:type="dxa"/>
          </w:tcPr>
          <w:p w14:paraId="2B255F1D" w14:textId="77777777" w:rsidR="00B27124" w:rsidRPr="003E6E07" w:rsidRDefault="00B27124" w:rsidP="00382014">
            <w:pPr>
              <w:pStyle w:val="TAL"/>
              <w:rPr>
                <w:lang w:eastAsia="ja-JP"/>
              </w:rPr>
            </w:pPr>
          </w:p>
        </w:tc>
        <w:tc>
          <w:tcPr>
            <w:tcW w:w="1133" w:type="dxa"/>
          </w:tcPr>
          <w:p w14:paraId="53BEAD50" w14:textId="77777777" w:rsidR="00B27124" w:rsidRPr="003E6E07" w:rsidRDefault="00B27124" w:rsidP="00382014">
            <w:pPr>
              <w:pStyle w:val="TAL"/>
              <w:rPr>
                <w:lang w:eastAsia="ja-JP"/>
              </w:rPr>
            </w:pPr>
          </w:p>
        </w:tc>
      </w:tr>
      <w:tr w:rsidR="00B27124" w:rsidRPr="003E6E07" w14:paraId="36860126" w14:textId="77777777" w:rsidTr="00AB0EDD">
        <w:trPr>
          <w:jc w:val="center"/>
        </w:trPr>
        <w:tc>
          <w:tcPr>
            <w:tcW w:w="4535" w:type="dxa"/>
          </w:tcPr>
          <w:p w14:paraId="3FA26D72" w14:textId="273F2449" w:rsidR="00B27124" w:rsidRPr="003E6E07" w:rsidRDefault="00AB0EDD" w:rsidP="00382014">
            <w:pPr>
              <w:pStyle w:val="TAL"/>
              <w:rPr>
                <w:lang w:eastAsia="zh-CN"/>
              </w:rPr>
            </w:pPr>
            <w:r w:rsidRPr="003E6E07">
              <w:rPr>
                <w:lang w:eastAsia="ja-JP"/>
              </w:rPr>
              <w:t xml:space="preserve">        </w:t>
            </w:r>
            <w:r w:rsidR="00B27124" w:rsidRPr="003E6E07">
              <w:rPr>
                <w:lang w:eastAsia="ja-JP"/>
              </w:rPr>
              <w:t>srs-BandwidthConfig</w:t>
            </w:r>
          </w:p>
        </w:tc>
        <w:tc>
          <w:tcPr>
            <w:tcW w:w="2267" w:type="dxa"/>
          </w:tcPr>
          <w:p w14:paraId="554D8FBF" w14:textId="77777777" w:rsidR="00B27124" w:rsidRPr="003E6E07" w:rsidRDefault="00B27124" w:rsidP="00382014">
            <w:pPr>
              <w:pStyle w:val="TAL"/>
              <w:rPr>
                <w:lang w:eastAsia="ja-JP"/>
              </w:rPr>
            </w:pPr>
            <w:r w:rsidRPr="003E6E07">
              <w:rPr>
                <w:lang w:eastAsia="ja-JP"/>
              </w:rPr>
              <w:t>bw5</w:t>
            </w:r>
          </w:p>
        </w:tc>
        <w:tc>
          <w:tcPr>
            <w:tcW w:w="1700" w:type="dxa"/>
          </w:tcPr>
          <w:p w14:paraId="1B906A5B" w14:textId="77777777" w:rsidR="00B27124" w:rsidRPr="003E6E07" w:rsidRDefault="00B27124" w:rsidP="00382014">
            <w:pPr>
              <w:pStyle w:val="TAL"/>
              <w:rPr>
                <w:lang w:eastAsia="ja-JP"/>
              </w:rPr>
            </w:pPr>
          </w:p>
        </w:tc>
        <w:tc>
          <w:tcPr>
            <w:tcW w:w="1133" w:type="dxa"/>
          </w:tcPr>
          <w:p w14:paraId="0E4CE1FB" w14:textId="77777777" w:rsidR="00B27124" w:rsidRPr="003E6E07" w:rsidRDefault="00B27124" w:rsidP="00382014">
            <w:pPr>
              <w:pStyle w:val="TAL"/>
              <w:rPr>
                <w:lang w:eastAsia="ja-JP"/>
              </w:rPr>
            </w:pPr>
          </w:p>
        </w:tc>
      </w:tr>
      <w:tr w:rsidR="00B27124" w:rsidRPr="003E6E07" w14:paraId="40A71116" w14:textId="77777777" w:rsidTr="00AB0EDD">
        <w:trPr>
          <w:jc w:val="center"/>
        </w:trPr>
        <w:tc>
          <w:tcPr>
            <w:tcW w:w="4535" w:type="dxa"/>
          </w:tcPr>
          <w:p w14:paraId="4DE6D3AA" w14:textId="0F1E8B26" w:rsidR="00B27124" w:rsidRPr="003E6E07" w:rsidRDefault="00AB0EDD" w:rsidP="00382014">
            <w:pPr>
              <w:pStyle w:val="TAL"/>
              <w:rPr>
                <w:lang w:eastAsia="zh-CN"/>
              </w:rPr>
            </w:pPr>
            <w:r w:rsidRPr="003E6E07">
              <w:rPr>
                <w:lang w:eastAsia="ja-JP"/>
              </w:rPr>
              <w:t xml:space="preserve">        </w:t>
            </w:r>
            <w:r w:rsidR="00B27124" w:rsidRPr="003E6E07">
              <w:rPr>
                <w:lang w:eastAsia="ja-JP"/>
              </w:rPr>
              <w:t>srs-SubframeConfig</w:t>
            </w:r>
          </w:p>
        </w:tc>
        <w:tc>
          <w:tcPr>
            <w:tcW w:w="2267" w:type="dxa"/>
          </w:tcPr>
          <w:p w14:paraId="2B52F7D3" w14:textId="77777777" w:rsidR="00B27124" w:rsidRPr="003E6E07" w:rsidRDefault="00B27124" w:rsidP="00382014">
            <w:pPr>
              <w:pStyle w:val="TAL"/>
              <w:rPr>
                <w:lang w:eastAsia="ja-JP"/>
              </w:rPr>
            </w:pPr>
            <w:r w:rsidRPr="003E6E07">
              <w:rPr>
                <w:lang w:eastAsia="ja-JP"/>
              </w:rPr>
              <w:t>sc8</w:t>
            </w:r>
          </w:p>
        </w:tc>
        <w:tc>
          <w:tcPr>
            <w:tcW w:w="1700" w:type="dxa"/>
          </w:tcPr>
          <w:p w14:paraId="28FA360A" w14:textId="77777777" w:rsidR="00B27124" w:rsidRPr="003E6E07" w:rsidRDefault="00B27124" w:rsidP="00382014">
            <w:pPr>
              <w:pStyle w:val="TAL"/>
              <w:rPr>
                <w:lang w:eastAsia="ja-JP"/>
              </w:rPr>
            </w:pPr>
          </w:p>
        </w:tc>
        <w:tc>
          <w:tcPr>
            <w:tcW w:w="1133" w:type="dxa"/>
          </w:tcPr>
          <w:p w14:paraId="21F7F60D" w14:textId="77777777" w:rsidR="00B27124" w:rsidRPr="003E6E07" w:rsidRDefault="00B27124" w:rsidP="00382014">
            <w:pPr>
              <w:pStyle w:val="TAL"/>
              <w:rPr>
                <w:lang w:eastAsia="ja-JP"/>
              </w:rPr>
            </w:pPr>
          </w:p>
        </w:tc>
      </w:tr>
      <w:tr w:rsidR="00B27124" w:rsidRPr="003E6E07" w14:paraId="516F4020" w14:textId="77777777" w:rsidTr="00AB0EDD">
        <w:trPr>
          <w:jc w:val="center"/>
        </w:trPr>
        <w:tc>
          <w:tcPr>
            <w:tcW w:w="4535" w:type="dxa"/>
          </w:tcPr>
          <w:p w14:paraId="644753F4" w14:textId="37B5F16E" w:rsidR="00B27124" w:rsidRPr="003E6E07" w:rsidRDefault="00AB0EDD" w:rsidP="00382014">
            <w:pPr>
              <w:pStyle w:val="TAL"/>
              <w:rPr>
                <w:lang w:eastAsia="zh-CN"/>
              </w:rPr>
            </w:pPr>
            <w:r w:rsidRPr="003E6E07">
              <w:rPr>
                <w:lang w:eastAsia="ja-JP"/>
              </w:rPr>
              <w:t xml:space="preserve">        </w:t>
            </w:r>
            <w:r w:rsidR="00B27124" w:rsidRPr="003E6E07">
              <w:rPr>
                <w:lang w:eastAsia="ja-JP"/>
              </w:rPr>
              <w:t>ackNackSRS-SimultaneousTransmission</w:t>
            </w:r>
          </w:p>
        </w:tc>
        <w:tc>
          <w:tcPr>
            <w:tcW w:w="2267" w:type="dxa"/>
          </w:tcPr>
          <w:p w14:paraId="1F6CA51D" w14:textId="77777777" w:rsidR="00B27124" w:rsidRPr="003E6E07" w:rsidRDefault="00B27124" w:rsidP="00382014">
            <w:pPr>
              <w:pStyle w:val="TAL"/>
              <w:rPr>
                <w:lang w:eastAsia="ja-JP"/>
              </w:rPr>
            </w:pPr>
            <w:r w:rsidRPr="003E6E07">
              <w:rPr>
                <w:lang w:eastAsia="ja-JP"/>
              </w:rPr>
              <w:t>FALSE</w:t>
            </w:r>
          </w:p>
        </w:tc>
        <w:tc>
          <w:tcPr>
            <w:tcW w:w="1700" w:type="dxa"/>
          </w:tcPr>
          <w:p w14:paraId="26070B79" w14:textId="77777777" w:rsidR="00B27124" w:rsidRPr="003E6E07" w:rsidRDefault="00B27124" w:rsidP="00382014">
            <w:pPr>
              <w:pStyle w:val="TAL"/>
              <w:rPr>
                <w:lang w:eastAsia="ja-JP"/>
              </w:rPr>
            </w:pPr>
          </w:p>
        </w:tc>
        <w:tc>
          <w:tcPr>
            <w:tcW w:w="1133" w:type="dxa"/>
          </w:tcPr>
          <w:p w14:paraId="774FF4CC" w14:textId="77777777" w:rsidR="00B27124" w:rsidRPr="003E6E07" w:rsidRDefault="00B27124" w:rsidP="00382014">
            <w:pPr>
              <w:pStyle w:val="TAL"/>
              <w:rPr>
                <w:lang w:eastAsia="ja-JP"/>
              </w:rPr>
            </w:pPr>
          </w:p>
        </w:tc>
      </w:tr>
      <w:tr w:rsidR="00B27124" w:rsidRPr="003E6E07" w14:paraId="4129E88D" w14:textId="77777777" w:rsidTr="00AB0EDD">
        <w:trPr>
          <w:jc w:val="center"/>
        </w:trPr>
        <w:tc>
          <w:tcPr>
            <w:tcW w:w="4535" w:type="dxa"/>
          </w:tcPr>
          <w:p w14:paraId="33FBFBF2" w14:textId="3C1044B2" w:rsidR="00B27124" w:rsidRPr="003E6E07" w:rsidRDefault="00AB0EDD" w:rsidP="00382014">
            <w:pPr>
              <w:pStyle w:val="TAL"/>
              <w:rPr>
                <w:lang w:eastAsia="zh-CN"/>
              </w:rPr>
            </w:pPr>
            <w:r w:rsidRPr="003E6E07">
              <w:rPr>
                <w:lang w:eastAsia="zh-CN"/>
              </w:rPr>
              <w:t xml:space="preserve">        </w:t>
            </w:r>
            <w:r w:rsidR="00B27124" w:rsidRPr="003E6E07">
              <w:rPr>
                <w:lang w:eastAsia="ja-JP"/>
              </w:rPr>
              <w:t>srs-MaxUpPts</w:t>
            </w:r>
          </w:p>
        </w:tc>
        <w:tc>
          <w:tcPr>
            <w:tcW w:w="2267" w:type="dxa"/>
          </w:tcPr>
          <w:p w14:paraId="64FD311A" w14:textId="3C39C578"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6051A981" w14:textId="77777777" w:rsidR="00B27124" w:rsidRPr="003E6E07" w:rsidRDefault="00B27124" w:rsidP="00382014">
            <w:pPr>
              <w:pStyle w:val="TAL"/>
              <w:rPr>
                <w:lang w:eastAsia="ja-JP"/>
              </w:rPr>
            </w:pPr>
          </w:p>
        </w:tc>
        <w:tc>
          <w:tcPr>
            <w:tcW w:w="1133" w:type="dxa"/>
          </w:tcPr>
          <w:p w14:paraId="37E0ABC1" w14:textId="77777777" w:rsidR="00B27124" w:rsidRPr="003E6E07" w:rsidRDefault="00B27124" w:rsidP="00382014">
            <w:pPr>
              <w:pStyle w:val="TAL"/>
              <w:rPr>
                <w:lang w:eastAsia="ja-JP"/>
              </w:rPr>
            </w:pPr>
          </w:p>
        </w:tc>
      </w:tr>
      <w:tr w:rsidR="00B27124" w:rsidRPr="003E6E07" w14:paraId="0893104C" w14:textId="77777777" w:rsidTr="00AB0EDD">
        <w:trPr>
          <w:jc w:val="center"/>
        </w:trPr>
        <w:tc>
          <w:tcPr>
            <w:tcW w:w="4535" w:type="dxa"/>
          </w:tcPr>
          <w:p w14:paraId="7FCB301A" w14:textId="0EBB98B0" w:rsidR="00B27124" w:rsidRPr="003E6E07" w:rsidRDefault="00AB0EDD" w:rsidP="00382014">
            <w:pPr>
              <w:pStyle w:val="TAL"/>
              <w:rPr>
                <w:lang w:eastAsia="zh-CN"/>
              </w:rPr>
            </w:pPr>
            <w:r w:rsidRPr="003E6E07">
              <w:rPr>
                <w:lang w:eastAsia="ja-JP"/>
              </w:rPr>
              <w:t xml:space="preserve">      </w:t>
            </w:r>
            <w:r w:rsidR="00B27124" w:rsidRPr="003E6E07">
              <w:rPr>
                <w:lang w:eastAsia="ja-JP"/>
              </w:rPr>
              <w:t>}</w:t>
            </w:r>
          </w:p>
        </w:tc>
        <w:tc>
          <w:tcPr>
            <w:tcW w:w="2267" w:type="dxa"/>
          </w:tcPr>
          <w:p w14:paraId="31014F34" w14:textId="77777777" w:rsidR="00B27124" w:rsidRPr="003E6E07" w:rsidRDefault="00B27124" w:rsidP="00382014">
            <w:pPr>
              <w:pStyle w:val="TAL"/>
              <w:rPr>
                <w:lang w:eastAsia="ja-JP"/>
              </w:rPr>
            </w:pPr>
          </w:p>
        </w:tc>
        <w:tc>
          <w:tcPr>
            <w:tcW w:w="1700" w:type="dxa"/>
          </w:tcPr>
          <w:p w14:paraId="1A485E2D" w14:textId="77777777" w:rsidR="00B27124" w:rsidRPr="003E6E07" w:rsidRDefault="00B27124" w:rsidP="00382014">
            <w:pPr>
              <w:pStyle w:val="TAL"/>
              <w:rPr>
                <w:lang w:eastAsia="ja-JP"/>
              </w:rPr>
            </w:pPr>
          </w:p>
        </w:tc>
        <w:tc>
          <w:tcPr>
            <w:tcW w:w="1133" w:type="dxa"/>
          </w:tcPr>
          <w:p w14:paraId="6551A77B" w14:textId="77777777" w:rsidR="00B27124" w:rsidRPr="003E6E07" w:rsidRDefault="00B27124" w:rsidP="00382014">
            <w:pPr>
              <w:pStyle w:val="TAL"/>
              <w:rPr>
                <w:lang w:eastAsia="ja-JP"/>
              </w:rPr>
            </w:pPr>
          </w:p>
        </w:tc>
      </w:tr>
      <w:tr w:rsidR="00B27124" w:rsidRPr="003E6E07" w14:paraId="5CB62C22" w14:textId="77777777" w:rsidTr="00AB0EDD">
        <w:trPr>
          <w:jc w:val="center"/>
        </w:trPr>
        <w:tc>
          <w:tcPr>
            <w:tcW w:w="4535" w:type="dxa"/>
          </w:tcPr>
          <w:p w14:paraId="0CE4FBB2" w14:textId="58D01C2C"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47988519" w14:textId="77777777" w:rsidR="00B27124" w:rsidRPr="003E6E07" w:rsidRDefault="00B27124" w:rsidP="00382014">
            <w:pPr>
              <w:pStyle w:val="TAL"/>
              <w:rPr>
                <w:lang w:eastAsia="ja-JP"/>
              </w:rPr>
            </w:pPr>
          </w:p>
        </w:tc>
        <w:tc>
          <w:tcPr>
            <w:tcW w:w="1700" w:type="dxa"/>
          </w:tcPr>
          <w:p w14:paraId="4136FB14" w14:textId="77777777" w:rsidR="00B27124" w:rsidRPr="003E6E07" w:rsidRDefault="00B27124" w:rsidP="00382014">
            <w:pPr>
              <w:pStyle w:val="TAL"/>
              <w:rPr>
                <w:lang w:eastAsia="ja-JP"/>
              </w:rPr>
            </w:pPr>
          </w:p>
        </w:tc>
        <w:tc>
          <w:tcPr>
            <w:tcW w:w="1133" w:type="dxa"/>
          </w:tcPr>
          <w:p w14:paraId="754B16CA" w14:textId="77777777" w:rsidR="00B27124" w:rsidRPr="003E6E07" w:rsidRDefault="00B27124" w:rsidP="00382014">
            <w:pPr>
              <w:pStyle w:val="TAL"/>
              <w:rPr>
                <w:lang w:eastAsia="ja-JP"/>
              </w:rPr>
            </w:pPr>
          </w:p>
        </w:tc>
      </w:tr>
      <w:tr w:rsidR="00B27124" w:rsidRPr="003E6E07" w14:paraId="19E88FE6" w14:textId="77777777" w:rsidTr="00AB0EDD">
        <w:trPr>
          <w:jc w:val="center"/>
        </w:trPr>
        <w:tc>
          <w:tcPr>
            <w:tcW w:w="4535" w:type="dxa"/>
          </w:tcPr>
          <w:p w14:paraId="53C7EBCB" w14:textId="77777777" w:rsidR="00B27124" w:rsidRPr="003E6E07" w:rsidRDefault="00B27124" w:rsidP="00382014">
            <w:pPr>
              <w:pStyle w:val="TAL"/>
              <w:rPr>
                <w:lang w:eastAsia="ja-JP"/>
              </w:rPr>
            </w:pPr>
            <w:r w:rsidRPr="003E6E07">
              <w:rPr>
                <w:lang w:eastAsia="ja-JP"/>
              </w:rPr>
              <w:t>}</w:t>
            </w:r>
          </w:p>
        </w:tc>
        <w:tc>
          <w:tcPr>
            <w:tcW w:w="2267" w:type="dxa"/>
          </w:tcPr>
          <w:p w14:paraId="37ADA39D" w14:textId="77777777" w:rsidR="00B27124" w:rsidRPr="003E6E07" w:rsidRDefault="00B27124" w:rsidP="00382014">
            <w:pPr>
              <w:pStyle w:val="TAL"/>
              <w:rPr>
                <w:lang w:eastAsia="ja-JP"/>
              </w:rPr>
            </w:pPr>
          </w:p>
        </w:tc>
        <w:tc>
          <w:tcPr>
            <w:tcW w:w="1700" w:type="dxa"/>
          </w:tcPr>
          <w:p w14:paraId="1B6A81D9" w14:textId="77777777" w:rsidR="00B27124" w:rsidRPr="003E6E07" w:rsidRDefault="00B27124" w:rsidP="00382014">
            <w:pPr>
              <w:pStyle w:val="TAL"/>
              <w:rPr>
                <w:lang w:eastAsia="ja-JP"/>
              </w:rPr>
            </w:pPr>
          </w:p>
        </w:tc>
        <w:tc>
          <w:tcPr>
            <w:tcW w:w="1133" w:type="dxa"/>
          </w:tcPr>
          <w:p w14:paraId="60042411" w14:textId="77777777" w:rsidR="00B27124" w:rsidRPr="003E6E07" w:rsidRDefault="00B27124" w:rsidP="00382014">
            <w:pPr>
              <w:pStyle w:val="TAL"/>
              <w:rPr>
                <w:lang w:eastAsia="ja-JP"/>
              </w:rPr>
            </w:pPr>
          </w:p>
        </w:tc>
      </w:tr>
    </w:tbl>
    <w:p w14:paraId="09E5175E" w14:textId="77777777" w:rsidR="00B27124" w:rsidRPr="003E6E07" w:rsidRDefault="00B27124" w:rsidP="00B27124"/>
    <w:p w14:paraId="34BE1617" w14:textId="77777777" w:rsidR="00B27124" w:rsidRPr="003E6E07" w:rsidRDefault="00B27124" w:rsidP="00B27124">
      <w:pPr>
        <w:pStyle w:val="TH"/>
        <w:rPr>
          <w:rFonts w:eastAsia="MS Mincho"/>
        </w:rPr>
      </w:pPr>
      <w:r w:rsidRPr="003E6E07">
        <w:lastRenderedPageBreak/>
        <w:t xml:space="preserve">Table 7.6.1.4.3-6: </w:t>
      </w:r>
      <w:r w:rsidRPr="003E6E07">
        <w:rPr>
          <w:i/>
          <w:iCs/>
        </w:rPr>
        <w:t>PhysicalConfigDedicatedSCell-r10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022D2FB7" w14:textId="77777777" w:rsidTr="00AB0EDD">
        <w:trPr>
          <w:jc w:val="center"/>
        </w:trPr>
        <w:tc>
          <w:tcPr>
            <w:tcW w:w="9635" w:type="dxa"/>
            <w:gridSpan w:val="4"/>
          </w:tcPr>
          <w:p w14:paraId="7B6238E2" w14:textId="7633300F"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2E075741" w14:textId="77777777" w:rsidTr="00AB0EDD">
        <w:trPr>
          <w:jc w:val="center"/>
        </w:trPr>
        <w:tc>
          <w:tcPr>
            <w:tcW w:w="4535" w:type="dxa"/>
          </w:tcPr>
          <w:p w14:paraId="1A8C2B77" w14:textId="5137FD33"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0E6C3F9D" w14:textId="77777777" w:rsidR="00B27124" w:rsidRPr="003E6E07" w:rsidRDefault="00B27124" w:rsidP="00382014">
            <w:pPr>
              <w:pStyle w:val="TAH"/>
              <w:rPr>
                <w:lang w:eastAsia="ja-JP"/>
              </w:rPr>
            </w:pPr>
            <w:r w:rsidRPr="003E6E07">
              <w:rPr>
                <w:lang w:eastAsia="ja-JP"/>
              </w:rPr>
              <w:t>Value/remark</w:t>
            </w:r>
          </w:p>
        </w:tc>
        <w:tc>
          <w:tcPr>
            <w:tcW w:w="1700" w:type="dxa"/>
          </w:tcPr>
          <w:p w14:paraId="69D12A2C" w14:textId="77777777" w:rsidR="00B27124" w:rsidRPr="003E6E07" w:rsidRDefault="00B27124" w:rsidP="00382014">
            <w:pPr>
              <w:pStyle w:val="TAH"/>
              <w:rPr>
                <w:lang w:eastAsia="ja-JP"/>
              </w:rPr>
            </w:pPr>
            <w:r w:rsidRPr="003E6E07">
              <w:rPr>
                <w:lang w:eastAsia="ja-JP"/>
              </w:rPr>
              <w:t>Comment</w:t>
            </w:r>
          </w:p>
        </w:tc>
        <w:tc>
          <w:tcPr>
            <w:tcW w:w="1133" w:type="dxa"/>
          </w:tcPr>
          <w:p w14:paraId="184BC669" w14:textId="77777777" w:rsidR="00B27124" w:rsidRPr="003E6E07" w:rsidRDefault="00B27124" w:rsidP="00382014">
            <w:pPr>
              <w:pStyle w:val="TAH"/>
              <w:rPr>
                <w:lang w:eastAsia="ja-JP"/>
              </w:rPr>
            </w:pPr>
            <w:r w:rsidRPr="003E6E07">
              <w:rPr>
                <w:lang w:eastAsia="ja-JP"/>
              </w:rPr>
              <w:t>Condition</w:t>
            </w:r>
          </w:p>
        </w:tc>
      </w:tr>
      <w:tr w:rsidR="00B27124" w:rsidRPr="003E6E07" w14:paraId="5A0C2E28" w14:textId="77777777" w:rsidTr="00AB0EDD">
        <w:trPr>
          <w:jc w:val="center"/>
        </w:trPr>
        <w:tc>
          <w:tcPr>
            <w:tcW w:w="4535" w:type="dxa"/>
          </w:tcPr>
          <w:p w14:paraId="6AAB196D" w14:textId="1F5DA424" w:rsidR="00B27124" w:rsidRPr="003E6E07" w:rsidRDefault="00B27124" w:rsidP="00382014">
            <w:pPr>
              <w:pStyle w:val="TAL"/>
              <w:rPr>
                <w:lang w:eastAsia="ja-JP"/>
              </w:rPr>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40FB4902" w14:textId="77777777" w:rsidR="00B27124" w:rsidRPr="003E6E07" w:rsidRDefault="00B27124" w:rsidP="00382014">
            <w:pPr>
              <w:pStyle w:val="TAL"/>
              <w:rPr>
                <w:lang w:eastAsia="ja-JP"/>
              </w:rPr>
            </w:pPr>
          </w:p>
        </w:tc>
        <w:tc>
          <w:tcPr>
            <w:tcW w:w="1700" w:type="dxa"/>
          </w:tcPr>
          <w:p w14:paraId="032CA679" w14:textId="77777777" w:rsidR="00B27124" w:rsidRPr="003E6E07" w:rsidRDefault="00B27124" w:rsidP="00382014">
            <w:pPr>
              <w:pStyle w:val="TAL"/>
              <w:rPr>
                <w:lang w:eastAsia="ja-JP"/>
              </w:rPr>
            </w:pPr>
          </w:p>
        </w:tc>
        <w:tc>
          <w:tcPr>
            <w:tcW w:w="1133" w:type="dxa"/>
          </w:tcPr>
          <w:p w14:paraId="62FB3424" w14:textId="77777777" w:rsidR="00B27124" w:rsidRPr="003E6E07" w:rsidRDefault="00B27124" w:rsidP="00382014">
            <w:pPr>
              <w:pStyle w:val="TAL"/>
              <w:rPr>
                <w:lang w:eastAsia="ja-JP"/>
              </w:rPr>
            </w:pPr>
          </w:p>
        </w:tc>
      </w:tr>
      <w:tr w:rsidR="00B27124" w:rsidRPr="003E6E07" w14:paraId="69C456CF" w14:textId="77777777" w:rsidTr="00AB0EDD">
        <w:trPr>
          <w:jc w:val="center"/>
        </w:trPr>
        <w:tc>
          <w:tcPr>
            <w:tcW w:w="4535" w:type="dxa"/>
          </w:tcPr>
          <w:p w14:paraId="2053A6A6" w14:textId="385E4190"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p>
        </w:tc>
        <w:tc>
          <w:tcPr>
            <w:tcW w:w="2267" w:type="dxa"/>
          </w:tcPr>
          <w:p w14:paraId="442CFA48" w14:textId="6AD25E3C" w:rsidR="00B27124" w:rsidRPr="003E6E07" w:rsidRDefault="00B27124" w:rsidP="00382014">
            <w:pPr>
              <w:pStyle w:val="TAL"/>
              <w:rPr>
                <w:lang w:eastAsia="ja-JP"/>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0C8A7D0B" w14:textId="77777777" w:rsidR="00B27124" w:rsidRPr="003E6E07" w:rsidRDefault="00B27124" w:rsidP="00382014">
            <w:pPr>
              <w:pStyle w:val="TAL"/>
              <w:rPr>
                <w:lang w:eastAsia="ja-JP"/>
              </w:rPr>
            </w:pPr>
          </w:p>
        </w:tc>
        <w:tc>
          <w:tcPr>
            <w:tcW w:w="1133" w:type="dxa"/>
          </w:tcPr>
          <w:p w14:paraId="37EBBD27" w14:textId="77777777" w:rsidR="00B27124" w:rsidRPr="003E6E07" w:rsidRDefault="00B27124" w:rsidP="00382014">
            <w:pPr>
              <w:pStyle w:val="TAL"/>
              <w:rPr>
                <w:lang w:eastAsia="ja-JP"/>
              </w:rPr>
            </w:pPr>
          </w:p>
        </w:tc>
      </w:tr>
      <w:tr w:rsidR="00B27124" w:rsidRPr="003E6E07" w14:paraId="01F70B1A" w14:textId="77777777" w:rsidTr="00AB0EDD">
        <w:trPr>
          <w:jc w:val="center"/>
        </w:trPr>
        <w:tc>
          <w:tcPr>
            <w:tcW w:w="4535" w:type="dxa"/>
          </w:tcPr>
          <w:p w14:paraId="2C4334A4" w14:textId="05B61CE2"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Aperiodic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29475192" w14:textId="77777777" w:rsidR="00B27124" w:rsidRPr="003E6E07" w:rsidRDefault="00B27124" w:rsidP="00382014">
            <w:pPr>
              <w:pStyle w:val="TAL"/>
              <w:rPr>
                <w:lang w:eastAsia="ja-JP"/>
              </w:rPr>
            </w:pPr>
          </w:p>
        </w:tc>
        <w:tc>
          <w:tcPr>
            <w:tcW w:w="1700" w:type="dxa"/>
          </w:tcPr>
          <w:p w14:paraId="30110749" w14:textId="77777777" w:rsidR="00B27124" w:rsidRPr="003E6E07" w:rsidRDefault="00B27124" w:rsidP="00382014">
            <w:pPr>
              <w:pStyle w:val="TAL"/>
              <w:rPr>
                <w:lang w:eastAsia="ja-JP"/>
              </w:rPr>
            </w:pPr>
          </w:p>
        </w:tc>
        <w:tc>
          <w:tcPr>
            <w:tcW w:w="1133" w:type="dxa"/>
          </w:tcPr>
          <w:p w14:paraId="18514CAB" w14:textId="77777777" w:rsidR="00B27124" w:rsidRPr="003E6E07" w:rsidRDefault="00B27124" w:rsidP="00382014">
            <w:pPr>
              <w:pStyle w:val="TAL"/>
              <w:rPr>
                <w:lang w:eastAsia="ja-JP"/>
              </w:rPr>
            </w:pPr>
          </w:p>
        </w:tc>
      </w:tr>
      <w:tr w:rsidR="00B27124" w:rsidRPr="003E6E07" w14:paraId="313B72A3" w14:textId="77777777" w:rsidTr="00AB0EDD">
        <w:trPr>
          <w:jc w:val="center"/>
        </w:trPr>
        <w:tc>
          <w:tcPr>
            <w:tcW w:w="4535" w:type="dxa"/>
          </w:tcPr>
          <w:p w14:paraId="7D7182CA" w14:textId="6CC1D416" w:rsidR="00B27124" w:rsidRPr="003E6E07" w:rsidRDefault="00AB0EDD" w:rsidP="00382014">
            <w:pPr>
              <w:pStyle w:val="TAL"/>
              <w:rPr>
                <w:lang w:eastAsia="zh-CN"/>
              </w:rPr>
            </w:pPr>
            <w:r w:rsidRPr="003E6E07">
              <w:rPr>
                <w:lang w:eastAsia="zh-CN"/>
              </w:rPr>
              <w:t xml:space="preserve">    </w:t>
            </w:r>
            <w:r w:rsidR="00B27124" w:rsidRPr="003E6E07">
              <w:rPr>
                <w:lang w:eastAsia="zh-CN"/>
              </w:rPr>
              <w:t>srs-CC-SetIndexList-r14</w:t>
            </w:r>
          </w:p>
        </w:tc>
        <w:tc>
          <w:tcPr>
            <w:tcW w:w="2267" w:type="dxa"/>
          </w:tcPr>
          <w:p w14:paraId="06B36EE2" w14:textId="04042B09" w:rsidR="00B27124" w:rsidRPr="003E6E07" w:rsidRDefault="00B27124" w:rsidP="00382014">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2CB18315" w14:textId="77777777" w:rsidR="00B27124" w:rsidRPr="003E6E07" w:rsidRDefault="00B27124" w:rsidP="00382014">
            <w:pPr>
              <w:pStyle w:val="TAL"/>
              <w:rPr>
                <w:lang w:eastAsia="ja-JP"/>
              </w:rPr>
            </w:pPr>
          </w:p>
        </w:tc>
        <w:tc>
          <w:tcPr>
            <w:tcW w:w="1133" w:type="dxa"/>
          </w:tcPr>
          <w:p w14:paraId="30FE9233" w14:textId="77777777" w:rsidR="00B27124" w:rsidRPr="003E6E07" w:rsidRDefault="00B27124" w:rsidP="00382014">
            <w:pPr>
              <w:pStyle w:val="TAL"/>
              <w:rPr>
                <w:lang w:eastAsia="ja-JP"/>
              </w:rPr>
            </w:pPr>
          </w:p>
        </w:tc>
      </w:tr>
      <w:tr w:rsidR="00B27124" w:rsidRPr="003E6E07" w14:paraId="33AA7129" w14:textId="77777777" w:rsidTr="00AB0EDD">
        <w:trPr>
          <w:jc w:val="center"/>
        </w:trPr>
        <w:tc>
          <w:tcPr>
            <w:tcW w:w="4535" w:type="dxa"/>
          </w:tcPr>
          <w:p w14:paraId="50A9B553" w14:textId="44773330" w:rsidR="00B27124" w:rsidRPr="003E6E07" w:rsidRDefault="00AB0EDD" w:rsidP="00382014">
            <w:pPr>
              <w:pStyle w:val="TAL"/>
              <w:rPr>
                <w:lang w:eastAsia="zh-CN"/>
              </w:rPr>
            </w:pPr>
            <w:r w:rsidRPr="003E6E07">
              <w:rPr>
                <w:lang w:eastAsia="zh-CN"/>
              </w:rPr>
              <w:t xml:space="preserve">    </w:t>
            </w:r>
            <w:r w:rsidR="00B27124" w:rsidRPr="003E6E07">
              <w:rPr>
                <w:lang w:eastAsia="zh-CN"/>
              </w:rPr>
              <w:t>soundingRS-UL-ConfigDedicatedAperiodic-r14</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199E1064" w14:textId="77777777" w:rsidR="00B27124" w:rsidRPr="003E6E07" w:rsidRDefault="00B27124" w:rsidP="00382014">
            <w:pPr>
              <w:pStyle w:val="TAL"/>
              <w:rPr>
                <w:lang w:eastAsia="zh-CN"/>
              </w:rPr>
            </w:pPr>
          </w:p>
        </w:tc>
        <w:tc>
          <w:tcPr>
            <w:tcW w:w="1700" w:type="dxa"/>
          </w:tcPr>
          <w:p w14:paraId="5FE77AA2" w14:textId="77777777" w:rsidR="00B27124" w:rsidRPr="003E6E07" w:rsidRDefault="00B27124" w:rsidP="00382014">
            <w:pPr>
              <w:pStyle w:val="TAL"/>
              <w:rPr>
                <w:lang w:eastAsia="ja-JP"/>
              </w:rPr>
            </w:pPr>
          </w:p>
        </w:tc>
        <w:tc>
          <w:tcPr>
            <w:tcW w:w="1133" w:type="dxa"/>
          </w:tcPr>
          <w:p w14:paraId="4E587C6E" w14:textId="77777777" w:rsidR="00B27124" w:rsidRPr="003E6E07" w:rsidRDefault="00B27124" w:rsidP="00382014">
            <w:pPr>
              <w:pStyle w:val="TAL"/>
              <w:rPr>
                <w:lang w:eastAsia="ja-JP"/>
              </w:rPr>
            </w:pPr>
          </w:p>
        </w:tc>
      </w:tr>
      <w:tr w:rsidR="00B27124" w:rsidRPr="003E6E07" w14:paraId="52277F7B" w14:textId="77777777" w:rsidTr="00AB0EDD">
        <w:trPr>
          <w:jc w:val="center"/>
        </w:trPr>
        <w:tc>
          <w:tcPr>
            <w:tcW w:w="4535" w:type="dxa"/>
          </w:tcPr>
          <w:p w14:paraId="2CC40CA2" w14:textId="0B5A2447" w:rsidR="00B27124" w:rsidRPr="003E6E07" w:rsidRDefault="00AB0EDD" w:rsidP="00382014">
            <w:pPr>
              <w:pStyle w:val="TAL"/>
              <w:rPr>
                <w:lang w:eastAsia="zh-CN"/>
              </w:rPr>
            </w:pPr>
            <w:r w:rsidRPr="003E6E07">
              <w:rPr>
                <w:lang w:eastAsia="zh-CN"/>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8257B6A" w14:textId="77777777" w:rsidR="00B27124" w:rsidRPr="003E6E07" w:rsidRDefault="00B27124" w:rsidP="00382014">
            <w:pPr>
              <w:pStyle w:val="TAL"/>
              <w:rPr>
                <w:lang w:eastAsia="zh-CN"/>
              </w:rPr>
            </w:pPr>
          </w:p>
        </w:tc>
        <w:tc>
          <w:tcPr>
            <w:tcW w:w="1700" w:type="dxa"/>
          </w:tcPr>
          <w:p w14:paraId="50FC862C" w14:textId="77777777" w:rsidR="00B27124" w:rsidRPr="003E6E07" w:rsidRDefault="00B27124" w:rsidP="00382014">
            <w:pPr>
              <w:pStyle w:val="TAL"/>
              <w:rPr>
                <w:lang w:eastAsia="ja-JP"/>
              </w:rPr>
            </w:pPr>
          </w:p>
        </w:tc>
        <w:tc>
          <w:tcPr>
            <w:tcW w:w="1133" w:type="dxa"/>
          </w:tcPr>
          <w:p w14:paraId="02B418C9" w14:textId="77777777" w:rsidR="00B27124" w:rsidRPr="003E6E07" w:rsidRDefault="00B27124" w:rsidP="00382014">
            <w:pPr>
              <w:pStyle w:val="TAL"/>
              <w:rPr>
                <w:lang w:eastAsia="ja-JP"/>
              </w:rPr>
            </w:pPr>
          </w:p>
        </w:tc>
      </w:tr>
      <w:tr w:rsidR="00B27124" w:rsidRPr="003E6E07" w14:paraId="38CA3395" w14:textId="77777777" w:rsidTr="00AB0EDD">
        <w:trPr>
          <w:jc w:val="center"/>
        </w:trPr>
        <w:tc>
          <w:tcPr>
            <w:tcW w:w="4535" w:type="dxa"/>
          </w:tcPr>
          <w:p w14:paraId="50526ED2" w14:textId="12F998A3" w:rsidR="00B27124" w:rsidRPr="003E6E07" w:rsidRDefault="00AB0EDD" w:rsidP="00382014">
            <w:pPr>
              <w:pStyle w:val="TAL"/>
              <w:rPr>
                <w:lang w:eastAsia="zh-CN"/>
              </w:rPr>
            </w:pPr>
            <w:r w:rsidRPr="003E6E07">
              <w:rPr>
                <w:lang w:eastAsia="zh-CN"/>
              </w:rPr>
              <w:t xml:space="preserve">        </w:t>
            </w:r>
            <w:r w:rsidR="00B27124" w:rsidRPr="003E6E07">
              <w:rPr>
                <w:lang w:eastAsia="ja-JP"/>
              </w:rPr>
              <w:t>srs-ConfigIndexAp-r10</w:t>
            </w:r>
          </w:p>
        </w:tc>
        <w:tc>
          <w:tcPr>
            <w:tcW w:w="2267" w:type="dxa"/>
          </w:tcPr>
          <w:p w14:paraId="057256AB" w14:textId="77777777" w:rsidR="00B27124" w:rsidRPr="003E6E07" w:rsidRDefault="00B27124" w:rsidP="00382014">
            <w:pPr>
              <w:pStyle w:val="TAL"/>
              <w:rPr>
                <w:lang w:eastAsia="zh-CN"/>
              </w:rPr>
            </w:pPr>
            <w:r w:rsidRPr="003E6E07">
              <w:rPr>
                <w:rFonts w:cs="Arial"/>
                <w:lang w:eastAsia="ko-KR"/>
              </w:rPr>
              <w:t>47</w:t>
            </w:r>
          </w:p>
        </w:tc>
        <w:tc>
          <w:tcPr>
            <w:tcW w:w="1700" w:type="dxa"/>
          </w:tcPr>
          <w:p w14:paraId="0E739293" w14:textId="77777777" w:rsidR="00B27124" w:rsidRPr="003E6E07" w:rsidRDefault="00B27124" w:rsidP="00382014">
            <w:pPr>
              <w:pStyle w:val="TAL"/>
              <w:rPr>
                <w:lang w:eastAsia="ja-JP"/>
              </w:rPr>
            </w:pPr>
          </w:p>
        </w:tc>
        <w:tc>
          <w:tcPr>
            <w:tcW w:w="1133" w:type="dxa"/>
          </w:tcPr>
          <w:p w14:paraId="02CACA94" w14:textId="77777777" w:rsidR="00B27124" w:rsidRPr="003E6E07" w:rsidRDefault="00B27124" w:rsidP="00382014">
            <w:pPr>
              <w:pStyle w:val="TAL"/>
              <w:rPr>
                <w:lang w:eastAsia="ja-JP"/>
              </w:rPr>
            </w:pPr>
          </w:p>
        </w:tc>
      </w:tr>
      <w:tr w:rsidR="00B27124" w:rsidRPr="003E6E07" w14:paraId="45294C35" w14:textId="77777777" w:rsidTr="00AB0EDD">
        <w:trPr>
          <w:jc w:val="center"/>
        </w:trPr>
        <w:tc>
          <w:tcPr>
            <w:tcW w:w="4535" w:type="dxa"/>
          </w:tcPr>
          <w:p w14:paraId="4029AE3A" w14:textId="5D869CB6"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srs-ConfigApDCI-Format4-r10</w:t>
            </w:r>
          </w:p>
        </w:tc>
        <w:tc>
          <w:tcPr>
            <w:tcW w:w="2267" w:type="dxa"/>
          </w:tcPr>
          <w:p w14:paraId="1A0DC269" w14:textId="24E73D63" w:rsidR="00B27124" w:rsidRPr="003E6E07" w:rsidRDefault="00B27124" w:rsidP="00382014">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1CE7F9BB" w14:textId="77777777" w:rsidR="00B27124" w:rsidRPr="003E6E07" w:rsidRDefault="00B27124" w:rsidP="00382014">
            <w:pPr>
              <w:pStyle w:val="TAL"/>
              <w:rPr>
                <w:lang w:eastAsia="ja-JP"/>
              </w:rPr>
            </w:pPr>
          </w:p>
        </w:tc>
        <w:tc>
          <w:tcPr>
            <w:tcW w:w="1133" w:type="dxa"/>
          </w:tcPr>
          <w:p w14:paraId="0A644EA2" w14:textId="77777777" w:rsidR="00B27124" w:rsidRPr="003E6E07" w:rsidRDefault="00B27124" w:rsidP="00382014">
            <w:pPr>
              <w:pStyle w:val="TAL"/>
              <w:rPr>
                <w:lang w:eastAsia="ja-JP"/>
              </w:rPr>
            </w:pPr>
          </w:p>
        </w:tc>
      </w:tr>
      <w:tr w:rsidR="00B27124" w:rsidRPr="003E6E07" w14:paraId="1AB8A2EB" w14:textId="77777777" w:rsidTr="00AB0EDD">
        <w:trPr>
          <w:jc w:val="center"/>
        </w:trPr>
        <w:tc>
          <w:tcPr>
            <w:tcW w:w="4535" w:type="dxa"/>
          </w:tcPr>
          <w:p w14:paraId="5C5D5F4D" w14:textId="211B937C"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srs-ActivateAp-r10</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051DE2D8" w14:textId="77777777" w:rsidR="00B27124" w:rsidRPr="003E6E07" w:rsidRDefault="00B27124" w:rsidP="00382014">
            <w:pPr>
              <w:pStyle w:val="TAL"/>
              <w:rPr>
                <w:lang w:eastAsia="zh-CN"/>
              </w:rPr>
            </w:pPr>
          </w:p>
        </w:tc>
        <w:tc>
          <w:tcPr>
            <w:tcW w:w="1700" w:type="dxa"/>
          </w:tcPr>
          <w:p w14:paraId="66943216" w14:textId="77777777" w:rsidR="00B27124" w:rsidRPr="003E6E07" w:rsidRDefault="00B27124" w:rsidP="00382014">
            <w:pPr>
              <w:pStyle w:val="TAL"/>
              <w:rPr>
                <w:lang w:eastAsia="ja-JP"/>
              </w:rPr>
            </w:pPr>
          </w:p>
        </w:tc>
        <w:tc>
          <w:tcPr>
            <w:tcW w:w="1133" w:type="dxa"/>
          </w:tcPr>
          <w:p w14:paraId="5E5269FB" w14:textId="77777777" w:rsidR="00B27124" w:rsidRPr="003E6E07" w:rsidRDefault="00B27124" w:rsidP="00382014">
            <w:pPr>
              <w:pStyle w:val="TAL"/>
              <w:rPr>
                <w:lang w:eastAsia="ja-JP"/>
              </w:rPr>
            </w:pPr>
          </w:p>
        </w:tc>
      </w:tr>
      <w:tr w:rsidR="00B27124" w:rsidRPr="003E6E07" w14:paraId="43ACD9F4" w14:textId="77777777" w:rsidTr="00AB0EDD">
        <w:trPr>
          <w:jc w:val="center"/>
        </w:trPr>
        <w:tc>
          <w:tcPr>
            <w:tcW w:w="4535" w:type="dxa"/>
          </w:tcPr>
          <w:p w14:paraId="384ED7F4" w14:textId="2E403344"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srs-ConfigApDCI-Format0-r10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43BF8987" w14:textId="77777777" w:rsidR="00B27124" w:rsidRPr="003E6E07" w:rsidRDefault="00B27124" w:rsidP="00382014">
            <w:pPr>
              <w:pStyle w:val="TAL"/>
              <w:rPr>
                <w:lang w:eastAsia="zh-CN"/>
              </w:rPr>
            </w:pPr>
          </w:p>
        </w:tc>
        <w:tc>
          <w:tcPr>
            <w:tcW w:w="1700" w:type="dxa"/>
          </w:tcPr>
          <w:p w14:paraId="260BCA60" w14:textId="77777777" w:rsidR="00B27124" w:rsidRPr="003E6E07" w:rsidRDefault="00B27124" w:rsidP="00382014">
            <w:pPr>
              <w:pStyle w:val="TAL"/>
              <w:rPr>
                <w:lang w:eastAsia="ja-JP"/>
              </w:rPr>
            </w:pPr>
          </w:p>
        </w:tc>
        <w:tc>
          <w:tcPr>
            <w:tcW w:w="1133" w:type="dxa"/>
          </w:tcPr>
          <w:p w14:paraId="2D5F7F8C" w14:textId="77777777" w:rsidR="00B27124" w:rsidRPr="003E6E07" w:rsidRDefault="00B27124" w:rsidP="00382014">
            <w:pPr>
              <w:pStyle w:val="TAL"/>
              <w:rPr>
                <w:lang w:eastAsia="ja-JP"/>
              </w:rPr>
            </w:pPr>
          </w:p>
        </w:tc>
      </w:tr>
      <w:tr w:rsidR="00B27124" w:rsidRPr="003E6E07" w14:paraId="127BD7BC" w14:textId="77777777" w:rsidTr="00AB0EDD">
        <w:trPr>
          <w:jc w:val="center"/>
        </w:trPr>
        <w:tc>
          <w:tcPr>
            <w:tcW w:w="4535" w:type="dxa"/>
          </w:tcPr>
          <w:p w14:paraId="5932330A" w14:textId="42B3CE3E"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75DCF8D2" w14:textId="77777777" w:rsidR="00B27124" w:rsidRPr="003E6E07" w:rsidRDefault="00B27124" w:rsidP="00382014">
            <w:pPr>
              <w:pStyle w:val="TAL"/>
              <w:rPr>
                <w:lang w:eastAsia="zh-CN"/>
              </w:rPr>
            </w:pPr>
            <w:r w:rsidRPr="003E6E07">
              <w:rPr>
                <w:lang w:eastAsia="zh-CN"/>
              </w:rPr>
              <w:t>an1</w:t>
            </w:r>
          </w:p>
        </w:tc>
        <w:tc>
          <w:tcPr>
            <w:tcW w:w="1700" w:type="dxa"/>
          </w:tcPr>
          <w:p w14:paraId="39428999" w14:textId="77777777" w:rsidR="00B27124" w:rsidRPr="003E6E07" w:rsidRDefault="00B27124" w:rsidP="00382014">
            <w:pPr>
              <w:pStyle w:val="TAL"/>
              <w:rPr>
                <w:lang w:eastAsia="ja-JP"/>
              </w:rPr>
            </w:pPr>
          </w:p>
        </w:tc>
        <w:tc>
          <w:tcPr>
            <w:tcW w:w="1133" w:type="dxa"/>
          </w:tcPr>
          <w:p w14:paraId="48A58F6B" w14:textId="77777777" w:rsidR="00B27124" w:rsidRPr="003E6E07" w:rsidRDefault="00B27124" w:rsidP="00382014">
            <w:pPr>
              <w:pStyle w:val="TAL"/>
              <w:rPr>
                <w:lang w:eastAsia="ja-JP"/>
              </w:rPr>
            </w:pPr>
          </w:p>
        </w:tc>
      </w:tr>
      <w:tr w:rsidR="00B27124" w:rsidRPr="003E6E07" w14:paraId="056F8520" w14:textId="77777777" w:rsidTr="00AB0EDD">
        <w:trPr>
          <w:jc w:val="center"/>
        </w:trPr>
        <w:tc>
          <w:tcPr>
            <w:tcW w:w="4535" w:type="dxa"/>
          </w:tcPr>
          <w:p w14:paraId="3410154C" w14:textId="1EBE62A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680DE1D1" w14:textId="77777777" w:rsidR="00B27124" w:rsidRPr="003E6E07" w:rsidRDefault="00B27124" w:rsidP="00382014">
            <w:pPr>
              <w:pStyle w:val="TAL"/>
              <w:rPr>
                <w:lang w:eastAsia="zh-CN"/>
              </w:rPr>
            </w:pPr>
            <w:r w:rsidRPr="003E6E07">
              <w:rPr>
                <w:lang w:eastAsia="zh-CN"/>
              </w:rPr>
              <w:t>bw5</w:t>
            </w:r>
          </w:p>
        </w:tc>
        <w:tc>
          <w:tcPr>
            <w:tcW w:w="1700" w:type="dxa"/>
          </w:tcPr>
          <w:p w14:paraId="779D0DA0" w14:textId="77777777" w:rsidR="00B27124" w:rsidRPr="003E6E07" w:rsidRDefault="00B27124" w:rsidP="00382014">
            <w:pPr>
              <w:pStyle w:val="TAL"/>
              <w:rPr>
                <w:lang w:eastAsia="ja-JP"/>
              </w:rPr>
            </w:pPr>
          </w:p>
        </w:tc>
        <w:tc>
          <w:tcPr>
            <w:tcW w:w="1133" w:type="dxa"/>
          </w:tcPr>
          <w:p w14:paraId="5F20B93F" w14:textId="77777777" w:rsidR="00B27124" w:rsidRPr="003E6E07" w:rsidRDefault="00B27124" w:rsidP="00382014">
            <w:pPr>
              <w:pStyle w:val="TAL"/>
              <w:rPr>
                <w:lang w:eastAsia="ja-JP"/>
              </w:rPr>
            </w:pPr>
          </w:p>
        </w:tc>
      </w:tr>
      <w:tr w:rsidR="00B27124" w:rsidRPr="003E6E07" w14:paraId="2E909D8A" w14:textId="77777777" w:rsidTr="00AB0EDD">
        <w:trPr>
          <w:jc w:val="center"/>
        </w:trPr>
        <w:tc>
          <w:tcPr>
            <w:tcW w:w="4535" w:type="dxa"/>
          </w:tcPr>
          <w:p w14:paraId="2252CAEF" w14:textId="44FC1D70"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D3FF00A" w14:textId="77777777" w:rsidR="00B27124" w:rsidRPr="003E6E07" w:rsidRDefault="00B27124" w:rsidP="00382014">
            <w:pPr>
              <w:pStyle w:val="TAL"/>
              <w:rPr>
                <w:lang w:eastAsia="zh-CN"/>
              </w:rPr>
            </w:pPr>
            <w:r w:rsidRPr="003E6E07">
              <w:rPr>
                <w:lang w:eastAsia="zh-CN"/>
              </w:rPr>
              <w:t>0</w:t>
            </w:r>
          </w:p>
        </w:tc>
        <w:tc>
          <w:tcPr>
            <w:tcW w:w="1700" w:type="dxa"/>
          </w:tcPr>
          <w:p w14:paraId="78E898D4" w14:textId="77777777" w:rsidR="00B27124" w:rsidRPr="003E6E07" w:rsidRDefault="00B27124" w:rsidP="00382014">
            <w:pPr>
              <w:pStyle w:val="TAL"/>
              <w:rPr>
                <w:lang w:eastAsia="ja-JP"/>
              </w:rPr>
            </w:pPr>
          </w:p>
        </w:tc>
        <w:tc>
          <w:tcPr>
            <w:tcW w:w="1133" w:type="dxa"/>
          </w:tcPr>
          <w:p w14:paraId="0E3BFE1F" w14:textId="77777777" w:rsidR="00B27124" w:rsidRPr="003E6E07" w:rsidRDefault="00B27124" w:rsidP="00382014">
            <w:pPr>
              <w:pStyle w:val="TAL"/>
              <w:rPr>
                <w:lang w:eastAsia="ja-JP"/>
              </w:rPr>
            </w:pPr>
          </w:p>
        </w:tc>
      </w:tr>
      <w:tr w:rsidR="00B27124" w:rsidRPr="003E6E07" w14:paraId="7729F15D" w14:textId="77777777" w:rsidTr="00AB0EDD">
        <w:trPr>
          <w:jc w:val="center"/>
        </w:trPr>
        <w:tc>
          <w:tcPr>
            <w:tcW w:w="4535" w:type="dxa"/>
          </w:tcPr>
          <w:p w14:paraId="7CF88C66" w14:textId="079EB8EA"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662F1A04" w14:textId="77777777" w:rsidR="00B27124" w:rsidRPr="003E6E07" w:rsidRDefault="00B27124" w:rsidP="00382014">
            <w:pPr>
              <w:pStyle w:val="TAL"/>
              <w:rPr>
                <w:lang w:eastAsia="zh-CN"/>
              </w:rPr>
            </w:pPr>
            <w:r w:rsidRPr="003E6E07">
              <w:rPr>
                <w:lang w:eastAsia="zh-CN"/>
              </w:rPr>
              <w:t>0</w:t>
            </w:r>
          </w:p>
        </w:tc>
        <w:tc>
          <w:tcPr>
            <w:tcW w:w="1700" w:type="dxa"/>
          </w:tcPr>
          <w:p w14:paraId="3805FA1F" w14:textId="77777777" w:rsidR="00B27124" w:rsidRPr="003E6E07" w:rsidRDefault="00B27124" w:rsidP="00382014">
            <w:pPr>
              <w:pStyle w:val="TAL"/>
              <w:rPr>
                <w:lang w:eastAsia="ja-JP"/>
              </w:rPr>
            </w:pPr>
          </w:p>
        </w:tc>
        <w:tc>
          <w:tcPr>
            <w:tcW w:w="1133" w:type="dxa"/>
          </w:tcPr>
          <w:p w14:paraId="58595BF7" w14:textId="77777777" w:rsidR="00B27124" w:rsidRPr="003E6E07" w:rsidRDefault="00B27124" w:rsidP="00382014">
            <w:pPr>
              <w:pStyle w:val="TAL"/>
              <w:rPr>
                <w:lang w:eastAsia="ja-JP"/>
              </w:rPr>
            </w:pPr>
          </w:p>
        </w:tc>
      </w:tr>
      <w:tr w:rsidR="00B27124" w:rsidRPr="003E6E07" w14:paraId="764C8A95" w14:textId="77777777" w:rsidTr="00AB0EDD">
        <w:trPr>
          <w:jc w:val="center"/>
        </w:trPr>
        <w:tc>
          <w:tcPr>
            <w:tcW w:w="4535" w:type="dxa"/>
          </w:tcPr>
          <w:p w14:paraId="1F1D6670" w14:textId="615348B4"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45EF8EA9" w14:textId="77777777" w:rsidR="00B27124" w:rsidRPr="003E6E07" w:rsidRDefault="00B27124" w:rsidP="00382014">
            <w:pPr>
              <w:pStyle w:val="TAL"/>
              <w:rPr>
                <w:lang w:eastAsia="zh-CN"/>
              </w:rPr>
            </w:pPr>
            <w:r w:rsidRPr="003E6E07">
              <w:rPr>
                <w:lang w:eastAsia="zh-CN"/>
              </w:rPr>
              <w:t>cs0</w:t>
            </w:r>
          </w:p>
        </w:tc>
        <w:tc>
          <w:tcPr>
            <w:tcW w:w="1700" w:type="dxa"/>
          </w:tcPr>
          <w:p w14:paraId="1240B72C" w14:textId="77777777" w:rsidR="00B27124" w:rsidRPr="003E6E07" w:rsidRDefault="00B27124" w:rsidP="00382014">
            <w:pPr>
              <w:pStyle w:val="TAL"/>
              <w:rPr>
                <w:lang w:eastAsia="ja-JP"/>
              </w:rPr>
            </w:pPr>
          </w:p>
        </w:tc>
        <w:tc>
          <w:tcPr>
            <w:tcW w:w="1133" w:type="dxa"/>
          </w:tcPr>
          <w:p w14:paraId="57BFDB4A" w14:textId="77777777" w:rsidR="00B27124" w:rsidRPr="003E6E07" w:rsidRDefault="00B27124" w:rsidP="00382014">
            <w:pPr>
              <w:pStyle w:val="TAL"/>
              <w:rPr>
                <w:lang w:eastAsia="ja-JP"/>
              </w:rPr>
            </w:pPr>
          </w:p>
        </w:tc>
      </w:tr>
      <w:tr w:rsidR="00B27124" w:rsidRPr="003E6E07" w14:paraId="4C36AECD" w14:textId="77777777" w:rsidTr="00AB0EDD">
        <w:trPr>
          <w:jc w:val="center"/>
        </w:trPr>
        <w:tc>
          <w:tcPr>
            <w:tcW w:w="4535" w:type="dxa"/>
          </w:tcPr>
          <w:p w14:paraId="716D7B20" w14:textId="00811A12"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1019645A" w14:textId="77777777" w:rsidR="00B27124" w:rsidRPr="003E6E07" w:rsidRDefault="00B27124" w:rsidP="00382014">
            <w:pPr>
              <w:pStyle w:val="TAL"/>
              <w:rPr>
                <w:lang w:eastAsia="zh-CN"/>
              </w:rPr>
            </w:pPr>
          </w:p>
        </w:tc>
        <w:tc>
          <w:tcPr>
            <w:tcW w:w="1700" w:type="dxa"/>
          </w:tcPr>
          <w:p w14:paraId="392B8F90" w14:textId="77777777" w:rsidR="00B27124" w:rsidRPr="003E6E07" w:rsidRDefault="00B27124" w:rsidP="00382014">
            <w:pPr>
              <w:pStyle w:val="TAL"/>
              <w:rPr>
                <w:lang w:eastAsia="ja-JP"/>
              </w:rPr>
            </w:pPr>
          </w:p>
        </w:tc>
        <w:tc>
          <w:tcPr>
            <w:tcW w:w="1133" w:type="dxa"/>
          </w:tcPr>
          <w:p w14:paraId="572F49FF" w14:textId="77777777" w:rsidR="00B27124" w:rsidRPr="003E6E07" w:rsidRDefault="00B27124" w:rsidP="00382014">
            <w:pPr>
              <w:pStyle w:val="TAL"/>
              <w:rPr>
                <w:lang w:eastAsia="ja-JP"/>
              </w:rPr>
            </w:pPr>
          </w:p>
        </w:tc>
      </w:tr>
      <w:tr w:rsidR="00B27124" w:rsidRPr="003E6E07" w14:paraId="2BA00512" w14:textId="77777777" w:rsidTr="00AB0EDD">
        <w:trPr>
          <w:jc w:val="center"/>
        </w:trPr>
        <w:tc>
          <w:tcPr>
            <w:tcW w:w="4535" w:type="dxa"/>
          </w:tcPr>
          <w:p w14:paraId="68DCCF47" w14:textId="270390B8"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srs-ConfigApDCI-Format1a2b2c-r10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A08CAB4" w14:textId="77777777" w:rsidR="00B27124" w:rsidRPr="003E6E07" w:rsidRDefault="00B27124" w:rsidP="00382014">
            <w:pPr>
              <w:pStyle w:val="TAL"/>
              <w:rPr>
                <w:lang w:eastAsia="zh-CN"/>
              </w:rPr>
            </w:pPr>
          </w:p>
        </w:tc>
        <w:tc>
          <w:tcPr>
            <w:tcW w:w="1700" w:type="dxa"/>
          </w:tcPr>
          <w:p w14:paraId="3E555B85" w14:textId="77777777" w:rsidR="00B27124" w:rsidRPr="003E6E07" w:rsidRDefault="00B27124" w:rsidP="00382014">
            <w:pPr>
              <w:pStyle w:val="TAL"/>
              <w:rPr>
                <w:lang w:eastAsia="ja-JP"/>
              </w:rPr>
            </w:pPr>
          </w:p>
        </w:tc>
        <w:tc>
          <w:tcPr>
            <w:tcW w:w="1133" w:type="dxa"/>
          </w:tcPr>
          <w:p w14:paraId="6BA4C82B" w14:textId="77777777" w:rsidR="00B27124" w:rsidRPr="003E6E07" w:rsidRDefault="00B27124" w:rsidP="00382014">
            <w:pPr>
              <w:pStyle w:val="TAL"/>
              <w:rPr>
                <w:lang w:eastAsia="ja-JP"/>
              </w:rPr>
            </w:pPr>
          </w:p>
        </w:tc>
      </w:tr>
      <w:tr w:rsidR="00B27124" w:rsidRPr="003E6E07" w14:paraId="2A901B00" w14:textId="77777777" w:rsidTr="00AB0EDD">
        <w:trPr>
          <w:jc w:val="center"/>
        </w:trPr>
        <w:tc>
          <w:tcPr>
            <w:tcW w:w="4535" w:type="dxa"/>
          </w:tcPr>
          <w:p w14:paraId="34EF494C" w14:textId="35A1981C"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5ADBC691" w14:textId="77777777" w:rsidR="00B27124" w:rsidRPr="003E6E07" w:rsidRDefault="00B27124" w:rsidP="00382014">
            <w:pPr>
              <w:pStyle w:val="TAL"/>
              <w:rPr>
                <w:lang w:eastAsia="zh-CN"/>
              </w:rPr>
            </w:pPr>
            <w:r w:rsidRPr="003E6E07">
              <w:rPr>
                <w:lang w:eastAsia="zh-CN"/>
              </w:rPr>
              <w:t>an1</w:t>
            </w:r>
          </w:p>
        </w:tc>
        <w:tc>
          <w:tcPr>
            <w:tcW w:w="1700" w:type="dxa"/>
          </w:tcPr>
          <w:p w14:paraId="3C5DA056" w14:textId="77777777" w:rsidR="00B27124" w:rsidRPr="003E6E07" w:rsidRDefault="00B27124" w:rsidP="00382014">
            <w:pPr>
              <w:pStyle w:val="TAL"/>
              <w:rPr>
                <w:lang w:eastAsia="ja-JP"/>
              </w:rPr>
            </w:pPr>
          </w:p>
        </w:tc>
        <w:tc>
          <w:tcPr>
            <w:tcW w:w="1133" w:type="dxa"/>
          </w:tcPr>
          <w:p w14:paraId="6EDCE027" w14:textId="77777777" w:rsidR="00B27124" w:rsidRPr="003E6E07" w:rsidRDefault="00B27124" w:rsidP="00382014">
            <w:pPr>
              <w:pStyle w:val="TAL"/>
              <w:rPr>
                <w:lang w:eastAsia="ja-JP"/>
              </w:rPr>
            </w:pPr>
          </w:p>
        </w:tc>
      </w:tr>
      <w:tr w:rsidR="00B27124" w:rsidRPr="003E6E07" w14:paraId="246F20C8" w14:textId="77777777" w:rsidTr="00AB0EDD">
        <w:trPr>
          <w:jc w:val="center"/>
        </w:trPr>
        <w:tc>
          <w:tcPr>
            <w:tcW w:w="4535" w:type="dxa"/>
          </w:tcPr>
          <w:p w14:paraId="756898F4" w14:textId="4C7B9F2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48C0AD32" w14:textId="77777777" w:rsidR="00B27124" w:rsidRPr="003E6E07" w:rsidRDefault="00B27124" w:rsidP="00382014">
            <w:pPr>
              <w:pStyle w:val="TAL"/>
              <w:rPr>
                <w:lang w:eastAsia="zh-CN"/>
              </w:rPr>
            </w:pPr>
            <w:r w:rsidRPr="003E6E07">
              <w:rPr>
                <w:lang w:eastAsia="zh-CN"/>
              </w:rPr>
              <w:t>bw5</w:t>
            </w:r>
          </w:p>
        </w:tc>
        <w:tc>
          <w:tcPr>
            <w:tcW w:w="1700" w:type="dxa"/>
          </w:tcPr>
          <w:p w14:paraId="22C12804" w14:textId="77777777" w:rsidR="00B27124" w:rsidRPr="003E6E07" w:rsidRDefault="00B27124" w:rsidP="00382014">
            <w:pPr>
              <w:pStyle w:val="TAL"/>
              <w:rPr>
                <w:lang w:eastAsia="ja-JP"/>
              </w:rPr>
            </w:pPr>
          </w:p>
        </w:tc>
        <w:tc>
          <w:tcPr>
            <w:tcW w:w="1133" w:type="dxa"/>
          </w:tcPr>
          <w:p w14:paraId="6728D48D" w14:textId="77777777" w:rsidR="00B27124" w:rsidRPr="003E6E07" w:rsidRDefault="00B27124" w:rsidP="00382014">
            <w:pPr>
              <w:pStyle w:val="TAL"/>
              <w:rPr>
                <w:lang w:eastAsia="ja-JP"/>
              </w:rPr>
            </w:pPr>
          </w:p>
        </w:tc>
      </w:tr>
      <w:tr w:rsidR="00B27124" w:rsidRPr="003E6E07" w14:paraId="4C0F72B7" w14:textId="77777777" w:rsidTr="00AB0EDD">
        <w:trPr>
          <w:jc w:val="center"/>
        </w:trPr>
        <w:tc>
          <w:tcPr>
            <w:tcW w:w="4535" w:type="dxa"/>
          </w:tcPr>
          <w:p w14:paraId="56496049" w14:textId="1590C39E"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7FFC33C" w14:textId="77777777" w:rsidR="00B27124" w:rsidRPr="003E6E07" w:rsidRDefault="00B27124" w:rsidP="00382014">
            <w:pPr>
              <w:pStyle w:val="TAL"/>
              <w:rPr>
                <w:lang w:eastAsia="zh-CN"/>
              </w:rPr>
            </w:pPr>
            <w:r w:rsidRPr="003E6E07">
              <w:rPr>
                <w:lang w:eastAsia="zh-CN"/>
              </w:rPr>
              <w:t>0</w:t>
            </w:r>
          </w:p>
        </w:tc>
        <w:tc>
          <w:tcPr>
            <w:tcW w:w="1700" w:type="dxa"/>
          </w:tcPr>
          <w:p w14:paraId="09F1B229" w14:textId="77777777" w:rsidR="00B27124" w:rsidRPr="003E6E07" w:rsidRDefault="00B27124" w:rsidP="00382014">
            <w:pPr>
              <w:pStyle w:val="TAL"/>
              <w:rPr>
                <w:lang w:eastAsia="ja-JP"/>
              </w:rPr>
            </w:pPr>
          </w:p>
        </w:tc>
        <w:tc>
          <w:tcPr>
            <w:tcW w:w="1133" w:type="dxa"/>
          </w:tcPr>
          <w:p w14:paraId="184C8ED0" w14:textId="77777777" w:rsidR="00B27124" w:rsidRPr="003E6E07" w:rsidRDefault="00B27124" w:rsidP="00382014">
            <w:pPr>
              <w:pStyle w:val="TAL"/>
              <w:rPr>
                <w:lang w:eastAsia="ja-JP"/>
              </w:rPr>
            </w:pPr>
          </w:p>
        </w:tc>
      </w:tr>
      <w:tr w:rsidR="00B27124" w:rsidRPr="003E6E07" w14:paraId="74088D29" w14:textId="77777777" w:rsidTr="00AB0EDD">
        <w:trPr>
          <w:jc w:val="center"/>
        </w:trPr>
        <w:tc>
          <w:tcPr>
            <w:tcW w:w="4535" w:type="dxa"/>
          </w:tcPr>
          <w:p w14:paraId="07B0B651" w14:textId="44D6B537"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214F011E" w14:textId="77777777" w:rsidR="00B27124" w:rsidRPr="003E6E07" w:rsidRDefault="00B27124" w:rsidP="00382014">
            <w:pPr>
              <w:pStyle w:val="TAL"/>
              <w:rPr>
                <w:lang w:eastAsia="zh-CN"/>
              </w:rPr>
            </w:pPr>
            <w:r w:rsidRPr="003E6E07">
              <w:rPr>
                <w:lang w:eastAsia="zh-CN"/>
              </w:rPr>
              <w:t>0</w:t>
            </w:r>
          </w:p>
        </w:tc>
        <w:tc>
          <w:tcPr>
            <w:tcW w:w="1700" w:type="dxa"/>
          </w:tcPr>
          <w:p w14:paraId="6EEA9E82" w14:textId="77777777" w:rsidR="00B27124" w:rsidRPr="003E6E07" w:rsidRDefault="00B27124" w:rsidP="00382014">
            <w:pPr>
              <w:pStyle w:val="TAL"/>
              <w:rPr>
                <w:lang w:eastAsia="ja-JP"/>
              </w:rPr>
            </w:pPr>
          </w:p>
        </w:tc>
        <w:tc>
          <w:tcPr>
            <w:tcW w:w="1133" w:type="dxa"/>
          </w:tcPr>
          <w:p w14:paraId="39CFCD6C" w14:textId="77777777" w:rsidR="00B27124" w:rsidRPr="003E6E07" w:rsidRDefault="00B27124" w:rsidP="00382014">
            <w:pPr>
              <w:pStyle w:val="TAL"/>
              <w:rPr>
                <w:lang w:eastAsia="ja-JP"/>
              </w:rPr>
            </w:pPr>
          </w:p>
        </w:tc>
      </w:tr>
      <w:tr w:rsidR="00B27124" w:rsidRPr="003E6E07" w14:paraId="2663A328" w14:textId="77777777" w:rsidTr="00AB0EDD">
        <w:trPr>
          <w:jc w:val="center"/>
        </w:trPr>
        <w:tc>
          <w:tcPr>
            <w:tcW w:w="4535" w:type="dxa"/>
          </w:tcPr>
          <w:p w14:paraId="071C5170" w14:textId="405B3981"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646CECC2" w14:textId="77777777" w:rsidR="00B27124" w:rsidRPr="003E6E07" w:rsidRDefault="00B27124" w:rsidP="00382014">
            <w:pPr>
              <w:pStyle w:val="TAL"/>
              <w:rPr>
                <w:lang w:eastAsia="zh-CN"/>
              </w:rPr>
            </w:pPr>
            <w:r w:rsidRPr="003E6E07">
              <w:rPr>
                <w:lang w:eastAsia="zh-CN"/>
              </w:rPr>
              <w:t>cs0</w:t>
            </w:r>
          </w:p>
        </w:tc>
        <w:tc>
          <w:tcPr>
            <w:tcW w:w="1700" w:type="dxa"/>
          </w:tcPr>
          <w:p w14:paraId="41C3BBB9" w14:textId="77777777" w:rsidR="00B27124" w:rsidRPr="003E6E07" w:rsidRDefault="00B27124" w:rsidP="00382014">
            <w:pPr>
              <w:pStyle w:val="TAL"/>
              <w:rPr>
                <w:lang w:eastAsia="ja-JP"/>
              </w:rPr>
            </w:pPr>
          </w:p>
        </w:tc>
        <w:tc>
          <w:tcPr>
            <w:tcW w:w="1133" w:type="dxa"/>
          </w:tcPr>
          <w:p w14:paraId="0D057B9B" w14:textId="77777777" w:rsidR="00B27124" w:rsidRPr="003E6E07" w:rsidRDefault="00B27124" w:rsidP="00382014">
            <w:pPr>
              <w:pStyle w:val="TAL"/>
              <w:rPr>
                <w:lang w:eastAsia="ja-JP"/>
              </w:rPr>
            </w:pPr>
          </w:p>
        </w:tc>
      </w:tr>
      <w:tr w:rsidR="00B27124" w:rsidRPr="003E6E07" w14:paraId="3249EE23" w14:textId="77777777" w:rsidTr="00AB0EDD">
        <w:trPr>
          <w:jc w:val="center"/>
        </w:trPr>
        <w:tc>
          <w:tcPr>
            <w:tcW w:w="4535" w:type="dxa"/>
          </w:tcPr>
          <w:p w14:paraId="5776F1B3" w14:textId="278D278E"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09233466" w14:textId="77777777" w:rsidR="00B27124" w:rsidRPr="003E6E07" w:rsidRDefault="00B27124" w:rsidP="00382014">
            <w:pPr>
              <w:pStyle w:val="TAL"/>
              <w:rPr>
                <w:lang w:eastAsia="zh-CN"/>
              </w:rPr>
            </w:pPr>
          </w:p>
        </w:tc>
        <w:tc>
          <w:tcPr>
            <w:tcW w:w="1700" w:type="dxa"/>
          </w:tcPr>
          <w:p w14:paraId="269DF4C3" w14:textId="77777777" w:rsidR="00B27124" w:rsidRPr="003E6E07" w:rsidRDefault="00B27124" w:rsidP="00382014">
            <w:pPr>
              <w:pStyle w:val="TAL"/>
              <w:rPr>
                <w:lang w:eastAsia="ja-JP"/>
              </w:rPr>
            </w:pPr>
          </w:p>
        </w:tc>
        <w:tc>
          <w:tcPr>
            <w:tcW w:w="1133" w:type="dxa"/>
          </w:tcPr>
          <w:p w14:paraId="14C3B02A" w14:textId="77777777" w:rsidR="00B27124" w:rsidRPr="003E6E07" w:rsidRDefault="00B27124" w:rsidP="00382014">
            <w:pPr>
              <w:pStyle w:val="TAL"/>
              <w:rPr>
                <w:lang w:eastAsia="ja-JP"/>
              </w:rPr>
            </w:pPr>
          </w:p>
        </w:tc>
      </w:tr>
      <w:tr w:rsidR="00B27124" w:rsidRPr="003E6E07" w14:paraId="73B5F1CC" w14:textId="77777777" w:rsidTr="00AB0EDD">
        <w:trPr>
          <w:jc w:val="center"/>
        </w:trPr>
        <w:tc>
          <w:tcPr>
            <w:tcW w:w="4535" w:type="dxa"/>
          </w:tcPr>
          <w:p w14:paraId="59417501" w14:textId="3842E460"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3F327B5C" w14:textId="77777777" w:rsidR="00B27124" w:rsidRPr="003E6E07" w:rsidRDefault="00B27124" w:rsidP="00382014">
            <w:pPr>
              <w:pStyle w:val="TAL"/>
              <w:rPr>
                <w:lang w:eastAsia="zh-CN"/>
              </w:rPr>
            </w:pPr>
          </w:p>
        </w:tc>
        <w:tc>
          <w:tcPr>
            <w:tcW w:w="1700" w:type="dxa"/>
          </w:tcPr>
          <w:p w14:paraId="0EB343A7" w14:textId="77777777" w:rsidR="00B27124" w:rsidRPr="003E6E07" w:rsidRDefault="00B27124" w:rsidP="00382014">
            <w:pPr>
              <w:pStyle w:val="TAL"/>
              <w:rPr>
                <w:lang w:eastAsia="ja-JP"/>
              </w:rPr>
            </w:pPr>
          </w:p>
        </w:tc>
        <w:tc>
          <w:tcPr>
            <w:tcW w:w="1133" w:type="dxa"/>
          </w:tcPr>
          <w:p w14:paraId="0E371F3C" w14:textId="77777777" w:rsidR="00B27124" w:rsidRPr="003E6E07" w:rsidRDefault="00B27124" w:rsidP="00382014">
            <w:pPr>
              <w:pStyle w:val="TAL"/>
              <w:rPr>
                <w:lang w:eastAsia="ja-JP"/>
              </w:rPr>
            </w:pPr>
          </w:p>
        </w:tc>
      </w:tr>
      <w:tr w:rsidR="00B27124" w:rsidRPr="003E6E07" w14:paraId="17E4322D" w14:textId="77777777" w:rsidTr="00AB0EDD">
        <w:trPr>
          <w:jc w:val="center"/>
        </w:trPr>
        <w:tc>
          <w:tcPr>
            <w:tcW w:w="4535" w:type="dxa"/>
          </w:tcPr>
          <w:p w14:paraId="260A175F" w14:textId="3B1E535B"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C2F5F84" w14:textId="77777777" w:rsidR="00B27124" w:rsidRPr="003E6E07" w:rsidRDefault="00B27124" w:rsidP="00382014">
            <w:pPr>
              <w:pStyle w:val="TAL"/>
              <w:rPr>
                <w:lang w:eastAsia="zh-CN"/>
              </w:rPr>
            </w:pPr>
          </w:p>
        </w:tc>
        <w:tc>
          <w:tcPr>
            <w:tcW w:w="1700" w:type="dxa"/>
          </w:tcPr>
          <w:p w14:paraId="70703A25" w14:textId="77777777" w:rsidR="00B27124" w:rsidRPr="003E6E07" w:rsidRDefault="00B27124" w:rsidP="00382014">
            <w:pPr>
              <w:pStyle w:val="TAL"/>
              <w:rPr>
                <w:lang w:eastAsia="ja-JP"/>
              </w:rPr>
            </w:pPr>
          </w:p>
        </w:tc>
        <w:tc>
          <w:tcPr>
            <w:tcW w:w="1133" w:type="dxa"/>
          </w:tcPr>
          <w:p w14:paraId="1C738C90" w14:textId="77777777" w:rsidR="00B27124" w:rsidRPr="003E6E07" w:rsidRDefault="00B27124" w:rsidP="00382014">
            <w:pPr>
              <w:pStyle w:val="TAL"/>
              <w:rPr>
                <w:lang w:eastAsia="ja-JP"/>
              </w:rPr>
            </w:pPr>
          </w:p>
        </w:tc>
      </w:tr>
      <w:tr w:rsidR="00B27124" w:rsidRPr="003E6E07" w14:paraId="6FD79D1F" w14:textId="77777777" w:rsidTr="00AB0EDD">
        <w:trPr>
          <w:jc w:val="center"/>
        </w:trPr>
        <w:tc>
          <w:tcPr>
            <w:tcW w:w="4535" w:type="dxa"/>
          </w:tcPr>
          <w:p w14:paraId="2865B53A" w14:textId="2C5081ED"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0E6337B" w14:textId="77777777" w:rsidR="00B27124" w:rsidRPr="003E6E07" w:rsidRDefault="00B27124" w:rsidP="00382014">
            <w:pPr>
              <w:pStyle w:val="TAL"/>
              <w:rPr>
                <w:lang w:eastAsia="zh-CN"/>
              </w:rPr>
            </w:pPr>
          </w:p>
        </w:tc>
        <w:tc>
          <w:tcPr>
            <w:tcW w:w="1700" w:type="dxa"/>
          </w:tcPr>
          <w:p w14:paraId="7A51E579" w14:textId="77777777" w:rsidR="00B27124" w:rsidRPr="003E6E07" w:rsidRDefault="00B27124" w:rsidP="00382014">
            <w:pPr>
              <w:pStyle w:val="TAL"/>
              <w:rPr>
                <w:lang w:eastAsia="ja-JP"/>
              </w:rPr>
            </w:pPr>
          </w:p>
        </w:tc>
        <w:tc>
          <w:tcPr>
            <w:tcW w:w="1133" w:type="dxa"/>
          </w:tcPr>
          <w:p w14:paraId="32DD5376" w14:textId="77777777" w:rsidR="00B27124" w:rsidRPr="003E6E07" w:rsidRDefault="00B27124" w:rsidP="00382014">
            <w:pPr>
              <w:pStyle w:val="TAL"/>
              <w:rPr>
                <w:lang w:eastAsia="ja-JP"/>
              </w:rPr>
            </w:pPr>
          </w:p>
        </w:tc>
      </w:tr>
      <w:tr w:rsidR="00B27124" w:rsidRPr="003E6E07" w14:paraId="12A05B2F" w14:textId="77777777" w:rsidTr="00AB0EDD">
        <w:trPr>
          <w:jc w:val="center"/>
        </w:trPr>
        <w:tc>
          <w:tcPr>
            <w:tcW w:w="4535" w:type="dxa"/>
          </w:tcPr>
          <w:p w14:paraId="3DB3A480" w14:textId="30FE2D97"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2FBA8E41" w14:textId="77777777" w:rsidR="00B27124" w:rsidRPr="003E6E07" w:rsidRDefault="00B27124" w:rsidP="00382014">
            <w:pPr>
              <w:pStyle w:val="TAL"/>
              <w:rPr>
                <w:lang w:eastAsia="zh-CN"/>
              </w:rPr>
            </w:pPr>
          </w:p>
        </w:tc>
        <w:tc>
          <w:tcPr>
            <w:tcW w:w="1700" w:type="dxa"/>
          </w:tcPr>
          <w:p w14:paraId="22F01F98" w14:textId="77777777" w:rsidR="00B27124" w:rsidRPr="003E6E07" w:rsidRDefault="00B27124" w:rsidP="00382014">
            <w:pPr>
              <w:pStyle w:val="TAL"/>
              <w:rPr>
                <w:lang w:eastAsia="ja-JP"/>
              </w:rPr>
            </w:pPr>
          </w:p>
        </w:tc>
        <w:tc>
          <w:tcPr>
            <w:tcW w:w="1133" w:type="dxa"/>
          </w:tcPr>
          <w:p w14:paraId="70F8C4BC" w14:textId="77777777" w:rsidR="00B27124" w:rsidRPr="003E6E07" w:rsidRDefault="00B27124" w:rsidP="00382014">
            <w:pPr>
              <w:pStyle w:val="TAL"/>
              <w:rPr>
                <w:lang w:eastAsia="ja-JP"/>
              </w:rPr>
            </w:pPr>
          </w:p>
        </w:tc>
      </w:tr>
      <w:tr w:rsidR="00B27124" w:rsidRPr="003E6E07" w14:paraId="6556BD25" w14:textId="77777777" w:rsidTr="00AB0EDD">
        <w:trPr>
          <w:jc w:val="center"/>
        </w:trPr>
        <w:tc>
          <w:tcPr>
            <w:tcW w:w="4535" w:type="dxa"/>
          </w:tcPr>
          <w:p w14:paraId="2CD6C95B" w14:textId="77777777" w:rsidR="00B27124" w:rsidRPr="003E6E07" w:rsidRDefault="00B27124" w:rsidP="00382014">
            <w:pPr>
              <w:pStyle w:val="TAL"/>
              <w:rPr>
                <w:lang w:eastAsia="ja-JP"/>
              </w:rPr>
            </w:pPr>
            <w:r w:rsidRPr="003E6E07">
              <w:rPr>
                <w:lang w:eastAsia="ja-JP"/>
              </w:rPr>
              <w:t>}</w:t>
            </w:r>
          </w:p>
        </w:tc>
        <w:tc>
          <w:tcPr>
            <w:tcW w:w="2267" w:type="dxa"/>
          </w:tcPr>
          <w:p w14:paraId="46F77323" w14:textId="77777777" w:rsidR="00B27124" w:rsidRPr="003E6E07" w:rsidRDefault="00B27124" w:rsidP="00382014">
            <w:pPr>
              <w:pStyle w:val="TAL"/>
              <w:rPr>
                <w:lang w:eastAsia="ja-JP"/>
              </w:rPr>
            </w:pPr>
          </w:p>
        </w:tc>
        <w:tc>
          <w:tcPr>
            <w:tcW w:w="1700" w:type="dxa"/>
          </w:tcPr>
          <w:p w14:paraId="1E08DFB5" w14:textId="77777777" w:rsidR="00B27124" w:rsidRPr="003E6E07" w:rsidRDefault="00B27124" w:rsidP="00382014">
            <w:pPr>
              <w:pStyle w:val="TAL"/>
              <w:rPr>
                <w:lang w:eastAsia="ja-JP"/>
              </w:rPr>
            </w:pPr>
          </w:p>
        </w:tc>
        <w:tc>
          <w:tcPr>
            <w:tcW w:w="1133" w:type="dxa"/>
          </w:tcPr>
          <w:p w14:paraId="557ADC00" w14:textId="77777777" w:rsidR="00B27124" w:rsidRPr="003E6E07" w:rsidRDefault="00B27124" w:rsidP="00382014">
            <w:pPr>
              <w:pStyle w:val="TAL"/>
              <w:rPr>
                <w:lang w:eastAsia="ja-JP"/>
              </w:rPr>
            </w:pPr>
          </w:p>
        </w:tc>
      </w:tr>
    </w:tbl>
    <w:p w14:paraId="4BA329C7" w14:textId="77777777" w:rsidR="00B27124" w:rsidRPr="003E6E07" w:rsidRDefault="00B27124" w:rsidP="00B27124"/>
    <w:p w14:paraId="4D86A25D" w14:textId="77777777" w:rsidR="00B27124" w:rsidRPr="003E6E07" w:rsidRDefault="00B27124" w:rsidP="00B27124">
      <w:pPr>
        <w:pStyle w:val="Heading4"/>
      </w:pPr>
      <w:r w:rsidRPr="003E6E07">
        <w:t>7.6.1.5</w:t>
      </w:r>
      <w:r w:rsidRPr="003E6E07">
        <w:tab/>
        <w:t>Test requirement</w:t>
      </w:r>
    </w:p>
    <w:p w14:paraId="410FB947" w14:textId="77777777" w:rsidR="00B27124" w:rsidRPr="003E6E07" w:rsidRDefault="00B27124" w:rsidP="00B27124">
      <w:r w:rsidRPr="003E6E07">
        <w:t xml:space="preserve">Table 7.6.1.4.1-1 and 7.6.1.5-1 define the primary level settings including test tolerances for </w:t>
      </w:r>
      <w:r w:rsidRPr="003E6E07">
        <w:rPr>
          <w:rFonts w:eastAsia="PMingLiU"/>
          <w:lang w:eastAsia="zh-TW"/>
        </w:rPr>
        <w:t>E-UTRAN FDD-TDD CA interruption at SRS carrier based switching</w:t>
      </w:r>
      <w:r w:rsidRPr="003E6E07">
        <w:t>.</w:t>
      </w:r>
    </w:p>
    <w:p w14:paraId="1343BD6D" w14:textId="1698B8B2" w:rsidR="00B27124" w:rsidRPr="003E6E07" w:rsidRDefault="00B27124" w:rsidP="00B27124">
      <w:pPr>
        <w:pStyle w:val="TH"/>
      </w:pPr>
      <w:r w:rsidRPr="003E6E07">
        <w:rPr>
          <w:rFonts w:cs="v4.2.0"/>
        </w:rPr>
        <w:t xml:space="preserve">Table </w:t>
      </w:r>
      <w:r w:rsidRPr="003E6E07">
        <w:t>7.6.1.5-1: Cell specific test parameters for E-UTRAN FDD-TDD CA</w:t>
      </w:r>
      <w:r w:rsidR="00AB0EDD"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287"/>
        <w:gridCol w:w="1651"/>
        <w:gridCol w:w="1791"/>
        <w:gridCol w:w="1661"/>
      </w:tblGrid>
      <w:tr w:rsidR="00B27124" w:rsidRPr="003E6E07" w14:paraId="2FD8EF83" w14:textId="77777777" w:rsidTr="00E656F4">
        <w:trPr>
          <w:tblHeader/>
          <w:jc w:val="center"/>
        </w:trPr>
        <w:tc>
          <w:tcPr>
            <w:tcW w:w="2186" w:type="dxa"/>
            <w:vMerge w:val="restart"/>
          </w:tcPr>
          <w:p w14:paraId="28C6AFE7" w14:textId="77777777" w:rsidR="00B27124" w:rsidRPr="003E6E07" w:rsidRDefault="00B27124" w:rsidP="00E656F4">
            <w:pPr>
              <w:pStyle w:val="TAH"/>
              <w:keepNext w:val="0"/>
              <w:keepLines w:val="0"/>
              <w:rPr>
                <w:rFonts w:cs="Arial"/>
                <w:lang w:eastAsia="ko-KR"/>
              </w:rPr>
            </w:pPr>
            <w:r w:rsidRPr="003E6E07">
              <w:rPr>
                <w:rFonts w:cs="v4.2.0"/>
                <w:lang w:eastAsia="ko-KR"/>
              </w:rPr>
              <w:t>Parameter</w:t>
            </w:r>
          </w:p>
        </w:tc>
        <w:tc>
          <w:tcPr>
            <w:tcW w:w="1171" w:type="dxa"/>
            <w:vMerge w:val="restart"/>
          </w:tcPr>
          <w:p w14:paraId="6956F853" w14:textId="77777777" w:rsidR="00B27124" w:rsidRPr="003E6E07" w:rsidRDefault="00B27124" w:rsidP="00E656F4">
            <w:pPr>
              <w:pStyle w:val="TAH"/>
              <w:keepNext w:val="0"/>
              <w:keepLines w:val="0"/>
              <w:rPr>
                <w:rFonts w:cs="Arial"/>
                <w:lang w:eastAsia="ko-KR"/>
              </w:rPr>
            </w:pPr>
            <w:r w:rsidRPr="003E6E07">
              <w:rPr>
                <w:rFonts w:cs="Arial"/>
                <w:lang w:eastAsia="ko-KR"/>
              </w:rPr>
              <w:t>Unit</w:t>
            </w:r>
          </w:p>
        </w:tc>
        <w:tc>
          <w:tcPr>
            <w:tcW w:w="2938" w:type="dxa"/>
            <w:gridSpan w:val="2"/>
          </w:tcPr>
          <w:p w14:paraId="488165F6" w14:textId="689E7720"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Pr>
          <w:p w14:paraId="27317818" w14:textId="7C48D002"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B27124" w:rsidRPr="003E6E07" w14:paraId="166552E6" w14:textId="77777777" w:rsidTr="00E656F4">
        <w:trPr>
          <w:tblHeader/>
          <w:jc w:val="center"/>
        </w:trPr>
        <w:tc>
          <w:tcPr>
            <w:tcW w:w="2186" w:type="dxa"/>
            <w:vMerge/>
          </w:tcPr>
          <w:p w14:paraId="3069304F" w14:textId="77777777" w:rsidR="00B27124" w:rsidRPr="003E6E07" w:rsidRDefault="00B27124" w:rsidP="00E656F4">
            <w:pPr>
              <w:pStyle w:val="TAH"/>
              <w:keepNext w:val="0"/>
              <w:keepLines w:val="0"/>
              <w:rPr>
                <w:rFonts w:cs="Arial"/>
                <w:lang w:eastAsia="ko-KR"/>
              </w:rPr>
            </w:pPr>
          </w:p>
        </w:tc>
        <w:tc>
          <w:tcPr>
            <w:tcW w:w="1171" w:type="dxa"/>
            <w:vMerge/>
          </w:tcPr>
          <w:p w14:paraId="4E6F179F" w14:textId="77777777" w:rsidR="00B27124" w:rsidRPr="003E6E07" w:rsidRDefault="00B27124" w:rsidP="00E656F4">
            <w:pPr>
              <w:pStyle w:val="TAH"/>
              <w:keepNext w:val="0"/>
              <w:keepLines w:val="0"/>
              <w:rPr>
                <w:rFonts w:cs="Arial"/>
                <w:lang w:eastAsia="ko-KR"/>
              </w:rPr>
            </w:pPr>
          </w:p>
        </w:tc>
        <w:tc>
          <w:tcPr>
            <w:tcW w:w="1287" w:type="dxa"/>
          </w:tcPr>
          <w:p w14:paraId="16EA0F32"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51" w:type="dxa"/>
          </w:tcPr>
          <w:p w14:paraId="2C55C23D"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c>
          <w:tcPr>
            <w:tcW w:w="1791" w:type="dxa"/>
          </w:tcPr>
          <w:p w14:paraId="7109662A"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61" w:type="dxa"/>
          </w:tcPr>
          <w:p w14:paraId="10A14874"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r>
      <w:tr w:rsidR="00B27124" w:rsidRPr="003E6E07" w14:paraId="432C41B5" w14:textId="77777777" w:rsidTr="00AB0EDD">
        <w:trPr>
          <w:jc w:val="center"/>
        </w:trPr>
        <w:tc>
          <w:tcPr>
            <w:tcW w:w="2186" w:type="dxa"/>
          </w:tcPr>
          <w:p w14:paraId="482A0357" w14:textId="7DA86213" w:rsidR="00B27124" w:rsidRPr="003E6E07" w:rsidRDefault="00B27124"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Pr>
          <w:p w14:paraId="0ECF0CE1" w14:textId="77777777" w:rsidR="00B27124" w:rsidRPr="003E6E07" w:rsidRDefault="00B27124" w:rsidP="00E656F4">
            <w:pPr>
              <w:pStyle w:val="TAC"/>
              <w:keepNext w:val="0"/>
              <w:keepLines w:val="0"/>
              <w:rPr>
                <w:rFonts w:cs="Arial"/>
                <w:lang w:eastAsia="ko-KR"/>
              </w:rPr>
            </w:pPr>
          </w:p>
        </w:tc>
        <w:tc>
          <w:tcPr>
            <w:tcW w:w="2938" w:type="dxa"/>
            <w:gridSpan w:val="2"/>
          </w:tcPr>
          <w:p w14:paraId="382DD946" w14:textId="77777777" w:rsidR="00B27124" w:rsidRPr="003E6E07" w:rsidRDefault="00B27124" w:rsidP="00E656F4">
            <w:pPr>
              <w:pStyle w:val="TAC"/>
              <w:keepNext w:val="0"/>
              <w:keepLines w:val="0"/>
              <w:rPr>
                <w:rFonts w:cs="Arial"/>
                <w:lang w:eastAsia="ko-KR"/>
              </w:rPr>
            </w:pPr>
            <w:r w:rsidRPr="003E6E07">
              <w:rPr>
                <w:rFonts w:cs="Arial"/>
                <w:lang w:eastAsia="ko-KR"/>
              </w:rPr>
              <w:t>1</w:t>
            </w:r>
          </w:p>
        </w:tc>
        <w:tc>
          <w:tcPr>
            <w:tcW w:w="3452" w:type="dxa"/>
            <w:gridSpan w:val="2"/>
          </w:tcPr>
          <w:p w14:paraId="51F51B7C" w14:textId="77777777" w:rsidR="00B27124" w:rsidRPr="003E6E07" w:rsidRDefault="00B27124" w:rsidP="00E656F4">
            <w:pPr>
              <w:pStyle w:val="TAC"/>
              <w:keepNext w:val="0"/>
              <w:keepLines w:val="0"/>
              <w:rPr>
                <w:rFonts w:cs="Arial"/>
                <w:lang w:eastAsia="ko-KR"/>
              </w:rPr>
            </w:pPr>
            <w:r w:rsidRPr="003E6E07">
              <w:rPr>
                <w:rFonts w:cs="Arial"/>
                <w:lang w:eastAsia="zh-CN"/>
              </w:rPr>
              <w:t>2</w:t>
            </w:r>
          </w:p>
        </w:tc>
      </w:tr>
      <w:tr w:rsidR="00B27124" w:rsidRPr="003E6E07" w14:paraId="2A6D4863" w14:textId="77777777" w:rsidTr="00AB0EDD">
        <w:trPr>
          <w:jc w:val="center"/>
        </w:trPr>
        <w:tc>
          <w:tcPr>
            <w:tcW w:w="2186" w:type="dxa"/>
          </w:tcPr>
          <w:p w14:paraId="13E1988B" w14:textId="340B6E9D" w:rsidR="00B27124" w:rsidRPr="003E6E07" w:rsidRDefault="00B27124"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Pr>
          <w:p w14:paraId="50A5D387" w14:textId="77777777" w:rsidR="00B27124" w:rsidRPr="003E6E07" w:rsidRDefault="00B27124" w:rsidP="00E656F4">
            <w:pPr>
              <w:pStyle w:val="TAC"/>
              <w:keepNext w:val="0"/>
              <w:keepLines w:val="0"/>
              <w:rPr>
                <w:rFonts w:cs="v4.2.0"/>
                <w:lang w:eastAsia="ja-JP"/>
              </w:rPr>
            </w:pPr>
          </w:p>
        </w:tc>
        <w:tc>
          <w:tcPr>
            <w:tcW w:w="2938" w:type="dxa"/>
            <w:gridSpan w:val="2"/>
          </w:tcPr>
          <w:p w14:paraId="04B0C361"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C4411D8"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6</w:t>
            </w:r>
          </w:p>
        </w:tc>
      </w:tr>
      <w:tr w:rsidR="00B27124" w:rsidRPr="003E6E07" w14:paraId="3B89E141" w14:textId="77777777" w:rsidTr="00AB0EDD">
        <w:trPr>
          <w:jc w:val="center"/>
        </w:trPr>
        <w:tc>
          <w:tcPr>
            <w:tcW w:w="2186" w:type="dxa"/>
          </w:tcPr>
          <w:p w14:paraId="3D7ECB4B" w14:textId="396DB69F" w:rsidR="00B27124" w:rsidRPr="003E6E07" w:rsidRDefault="00B27124"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Pr>
          <w:p w14:paraId="4449C11B" w14:textId="77777777" w:rsidR="00B27124" w:rsidRPr="003E6E07" w:rsidRDefault="00B27124" w:rsidP="00E656F4">
            <w:pPr>
              <w:pStyle w:val="TAC"/>
              <w:keepNext w:val="0"/>
              <w:keepLines w:val="0"/>
              <w:rPr>
                <w:rFonts w:cs="v4.2.0"/>
                <w:lang w:eastAsia="ja-JP"/>
              </w:rPr>
            </w:pPr>
          </w:p>
        </w:tc>
        <w:tc>
          <w:tcPr>
            <w:tcW w:w="2938" w:type="dxa"/>
            <w:gridSpan w:val="2"/>
          </w:tcPr>
          <w:p w14:paraId="5C81FFE0"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24210C4"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1</w:t>
            </w:r>
          </w:p>
        </w:tc>
      </w:tr>
      <w:tr w:rsidR="00B27124" w:rsidRPr="003E6E07" w14:paraId="016CAD93" w14:textId="77777777" w:rsidTr="00AB0EDD">
        <w:trPr>
          <w:jc w:val="center"/>
        </w:trPr>
        <w:tc>
          <w:tcPr>
            <w:tcW w:w="2186" w:type="dxa"/>
          </w:tcPr>
          <w:p w14:paraId="33936158" w14:textId="77777777" w:rsidR="00B27124" w:rsidRPr="003E6E07" w:rsidRDefault="00B27124" w:rsidP="00E656F4">
            <w:pPr>
              <w:pStyle w:val="TAL"/>
              <w:keepNext w:val="0"/>
              <w:keepLines w:val="0"/>
              <w:rPr>
                <w:rFonts w:cs="Arial"/>
                <w:lang w:eastAsia="ko-KR"/>
              </w:rPr>
            </w:pPr>
            <w:r w:rsidRPr="003E6E07">
              <w:rPr>
                <w:rFonts w:cs="Arial"/>
                <w:lang w:eastAsia="ko-KR"/>
              </w:rPr>
              <w:t>BW</w:t>
            </w:r>
            <w:r w:rsidRPr="003E6E07">
              <w:rPr>
                <w:rFonts w:cs="Arial"/>
                <w:vertAlign w:val="subscript"/>
                <w:lang w:eastAsia="ko-KR"/>
              </w:rPr>
              <w:t>channel</w:t>
            </w:r>
          </w:p>
        </w:tc>
        <w:tc>
          <w:tcPr>
            <w:tcW w:w="1171" w:type="dxa"/>
          </w:tcPr>
          <w:p w14:paraId="380A3892" w14:textId="77777777" w:rsidR="00B27124" w:rsidRPr="003E6E07" w:rsidRDefault="00B27124" w:rsidP="00E656F4">
            <w:pPr>
              <w:pStyle w:val="TAC"/>
              <w:keepNext w:val="0"/>
              <w:keepLines w:val="0"/>
              <w:rPr>
                <w:rFonts w:cs="Arial"/>
                <w:lang w:eastAsia="ko-KR"/>
              </w:rPr>
            </w:pPr>
            <w:r w:rsidRPr="003E6E07">
              <w:rPr>
                <w:rFonts w:cs="Arial"/>
                <w:lang w:eastAsia="ko-KR"/>
              </w:rPr>
              <w:t>MHz</w:t>
            </w:r>
          </w:p>
        </w:tc>
        <w:tc>
          <w:tcPr>
            <w:tcW w:w="2938" w:type="dxa"/>
            <w:gridSpan w:val="2"/>
          </w:tcPr>
          <w:p w14:paraId="7B291D71" w14:textId="33D6BF9C"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735B612C" w14:textId="7809DF0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13ABCF32" w14:textId="6618488B"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Pr>
          <w:p w14:paraId="41386E88" w14:textId="1DAC43F3"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2CF5282E" w14:textId="30B43D3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54133F35" w14:textId="421E48D2"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B27124" w:rsidRPr="003E6E07" w14:paraId="60F9D6B2" w14:textId="77777777" w:rsidTr="00AB0EDD">
        <w:trPr>
          <w:jc w:val="center"/>
        </w:trPr>
        <w:tc>
          <w:tcPr>
            <w:tcW w:w="2186" w:type="dxa"/>
          </w:tcPr>
          <w:p w14:paraId="414B814C" w14:textId="08E790F4" w:rsidR="00B27124" w:rsidRPr="003E6E07" w:rsidRDefault="00B27124"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Pr>
          <w:p w14:paraId="08AC107D" w14:textId="77777777" w:rsidR="00B27124" w:rsidRPr="003E6E07" w:rsidRDefault="00B27124" w:rsidP="00E656F4">
            <w:pPr>
              <w:pStyle w:val="TAC"/>
              <w:keepNext w:val="0"/>
              <w:keepLines w:val="0"/>
              <w:rPr>
                <w:rFonts w:cs="Arial"/>
                <w:lang w:eastAsia="ko-KR"/>
              </w:rPr>
            </w:pPr>
            <w:r w:rsidRPr="003E6E07">
              <w:rPr>
                <w:rFonts w:cs="Arial"/>
                <w:lang w:eastAsia="ja-JP"/>
              </w:rPr>
              <w:object w:dxaOrig="460" w:dyaOrig="340" w14:anchorId="13377026">
                <v:shape id="_x0000_i1059" type="#_x0000_t75" style="width:23.5pt;height:17.5pt" o:ole="">
                  <v:imagedata r:id="rId52" o:title=""/>
                </v:shape>
                <o:OLEObject Type="Embed" ProgID="Equation.3" ShapeID="_x0000_i1059" DrawAspect="Content" ObjectID="_1798881345" r:id="rId53"/>
              </w:object>
            </w:r>
          </w:p>
        </w:tc>
        <w:tc>
          <w:tcPr>
            <w:tcW w:w="2938" w:type="dxa"/>
            <w:gridSpan w:val="2"/>
          </w:tcPr>
          <w:p w14:paraId="4C013C1D" w14:textId="77777777" w:rsidR="00B27124" w:rsidRPr="003E6E07" w:rsidRDefault="00B27124" w:rsidP="00E656F4">
            <w:pPr>
              <w:pStyle w:val="TAC"/>
              <w:keepNext w:val="0"/>
              <w:keepLines w:val="0"/>
              <w:rPr>
                <w:lang w:eastAsia="ja-JP"/>
              </w:rPr>
            </w:pPr>
            <w:r w:rsidRPr="003E6E07">
              <w:rPr>
                <w:lang w:eastAsia="ja-JP"/>
              </w:rPr>
              <w:t>5MHz:18-24</w:t>
            </w:r>
          </w:p>
          <w:p w14:paraId="666C00EB" w14:textId="77777777" w:rsidR="00B27124" w:rsidRPr="003E6E07" w:rsidRDefault="00B27124" w:rsidP="00E656F4">
            <w:pPr>
              <w:pStyle w:val="TAC"/>
              <w:keepNext w:val="0"/>
              <w:keepLines w:val="0"/>
              <w:rPr>
                <w:lang w:eastAsia="ja-JP"/>
              </w:rPr>
            </w:pPr>
            <w:r w:rsidRPr="003E6E07">
              <w:rPr>
                <w:lang w:eastAsia="ja-JP"/>
              </w:rPr>
              <w:t>10MHz:13-37</w:t>
            </w:r>
          </w:p>
          <w:p w14:paraId="586C3626" w14:textId="2D324B76"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47-52</w:t>
            </w:r>
          </w:p>
        </w:tc>
        <w:tc>
          <w:tcPr>
            <w:tcW w:w="3452" w:type="dxa"/>
            <w:gridSpan w:val="2"/>
          </w:tcPr>
          <w:p w14:paraId="4A663688" w14:textId="77777777" w:rsidR="00B27124" w:rsidRPr="003E6E07" w:rsidRDefault="00B27124" w:rsidP="00E656F4">
            <w:pPr>
              <w:pStyle w:val="TAC"/>
              <w:keepNext w:val="0"/>
              <w:keepLines w:val="0"/>
              <w:rPr>
                <w:lang w:eastAsia="ja-JP"/>
              </w:rPr>
            </w:pPr>
            <w:r w:rsidRPr="003E6E07">
              <w:rPr>
                <w:lang w:eastAsia="ja-JP"/>
              </w:rPr>
              <w:t>5MHz:18-24</w:t>
            </w:r>
          </w:p>
          <w:p w14:paraId="4E46DA5E" w14:textId="77777777" w:rsidR="00B27124" w:rsidRPr="003E6E07" w:rsidRDefault="00B27124" w:rsidP="00E656F4">
            <w:pPr>
              <w:pStyle w:val="TAC"/>
              <w:keepNext w:val="0"/>
              <w:keepLines w:val="0"/>
              <w:rPr>
                <w:lang w:eastAsia="ja-JP"/>
              </w:rPr>
            </w:pPr>
            <w:r w:rsidRPr="003E6E07">
              <w:rPr>
                <w:lang w:eastAsia="ja-JP"/>
              </w:rPr>
              <w:t>10MHz:13-37</w:t>
            </w:r>
          </w:p>
          <w:p w14:paraId="0F34359F" w14:textId="77777777" w:rsidR="00B27124" w:rsidRPr="003E6E07" w:rsidRDefault="00B27124" w:rsidP="00E656F4">
            <w:pPr>
              <w:pStyle w:val="TAC"/>
              <w:keepNext w:val="0"/>
              <w:keepLines w:val="0"/>
              <w:rPr>
                <w:lang w:eastAsia="ja-JP"/>
              </w:rPr>
            </w:pPr>
            <w:r w:rsidRPr="003E6E07">
              <w:rPr>
                <w:lang w:eastAsia="ja-JP"/>
              </w:rPr>
              <w:t>20MHz:47-52</w:t>
            </w:r>
          </w:p>
        </w:tc>
      </w:tr>
      <w:tr w:rsidR="00B27124" w:rsidRPr="003E6E07" w14:paraId="5F3B86A1" w14:textId="77777777" w:rsidTr="00AB0EDD">
        <w:trPr>
          <w:jc w:val="center"/>
        </w:trPr>
        <w:tc>
          <w:tcPr>
            <w:tcW w:w="2186" w:type="dxa"/>
          </w:tcPr>
          <w:p w14:paraId="6BAE64DF" w14:textId="104E1C4D" w:rsidR="00B27124" w:rsidRPr="003E6E07" w:rsidRDefault="00B27124" w:rsidP="00E656F4">
            <w:pPr>
              <w:pStyle w:val="TAL"/>
              <w:keepNext w:val="0"/>
              <w:keepLines w:val="0"/>
              <w:rPr>
                <w:rFonts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1C60A2AB" w14:textId="56426684"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A.1.2</w:t>
            </w:r>
          </w:p>
        </w:tc>
        <w:tc>
          <w:tcPr>
            <w:tcW w:w="1171" w:type="dxa"/>
          </w:tcPr>
          <w:p w14:paraId="424D4413" w14:textId="77777777" w:rsidR="00B27124" w:rsidRPr="003E6E07" w:rsidRDefault="00B27124" w:rsidP="00E656F4">
            <w:pPr>
              <w:pStyle w:val="TAC"/>
              <w:keepNext w:val="0"/>
              <w:keepLines w:val="0"/>
              <w:rPr>
                <w:rFonts w:cs="Arial"/>
                <w:lang w:eastAsia="ko-KR"/>
              </w:rPr>
            </w:pPr>
          </w:p>
        </w:tc>
        <w:tc>
          <w:tcPr>
            <w:tcW w:w="2938" w:type="dxa"/>
            <w:gridSpan w:val="2"/>
          </w:tcPr>
          <w:p w14:paraId="29397175" w14:textId="6BF81E3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R.7</w:t>
            </w:r>
            <w:r w:rsidR="00AB0EDD" w:rsidRPr="003E6E07">
              <w:rPr>
                <w:lang w:eastAsia="ja-JP"/>
              </w:rPr>
              <w:t xml:space="preserve"> </w:t>
            </w:r>
            <w:r w:rsidRPr="003E6E07">
              <w:rPr>
                <w:lang w:eastAsia="ja-JP"/>
              </w:rPr>
              <w:t>FDD</w:t>
            </w:r>
          </w:p>
          <w:p w14:paraId="1BC26634" w14:textId="27B43261"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R.3</w:t>
            </w:r>
            <w:r w:rsidR="00AB0EDD" w:rsidRPr="003E6E07">
              <w:rPr>
                <w:lang w:eastAsia="ja-JP"/>
              </w:rPr>
              <w:t xml:space="preserve"> </w:t>
            </w:r>
            <w:r w:rsidRPr="003E6E07">
              <w:rPr>
                <w:lang w:eastAsia="ja-JP"/>
              </w:rPr>
              <w:t>FDD</w:t>
            </w:r>
          </w:p>
          <w:p w14:paraId="0BD7A46C" w14:textId="20ED5809"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tc>
        <w:tc>
          <w:tcPr>
            <w:tcW w:w="3452" w:type="dxa"/>
            <w:gridSpan w:val="2"/>
          </w:tcPr>
          <w:p w14:paraId="6ACB7A4E" w14:textId="4E32AF26"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r w:rsidR="00AB0EDD" w:rsidRPr="003E6E07">
              <w:rPr>
                <w:lang w:eastAsia="ja-JP"/>
              </w:rPr>
              <w:t xml:space="preserve"> </w:t>
            </w:r>
          </w:p>
          <w:p w14:paraId="1B1FEF95" w14:textId="6ACFFDB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3336FAAD" w14:textId="15742D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B27124" w:rsidRPr="003E6E07" w14:paraId="0F32F04A" w14:textId="77777777" w:rsidTr="00AB0EDD">
        <w:trPr>
          <w:jc w:val="center"/>
        </w:trPr>
        <w:tc>
          <w:tcPr>
            <w:tcW w:w="2186" w:type="dxa"/>
          </w:tcPr>
          <w:p w14:paraId="09A8A8C8" w14:textId="5234B2BE" w:rsidR="00B27124" w:rsidRPr="003E6E07" w:rsidRDefault="00B27124" w:rsidP="00E656F4">
            <w:pPr>
              <w:pStyle w:val="TAL"/>
              <w:keepNext w:val="0"/>
              <w:keepLines w:val="0"/>
              <w:rPr>
                <w:rFonts w:cs="Arial"/>
                <w:bCs/>
                <w:lang w:eastAsia="ja-JP"/>
              </w:rPr>
            </w:pPr>
            <w:r w:rsidRPr="003E6E07">
              <w:rPr>
                <w:rFonts w:cs="Arial"/>
                <w:bCs/>
                <w:lang w:eastAsia="ja-JP"/>
              </w:rPr>
              <w:lastRenderedPageBreak/>
              <w:t>PCFICH/PDCCH/PHICH</w:t>
            </w:r>
            <w:r w:rsidR="00AB0EDD" w:rsidRPr="003E6E07">
              <w:rPr>
                <w:rFonts w:cs="Arial"/>
                <w:bCs/>
                <w:lang w:eastAsia="ja-JP"/>
              </w:rPr>
              <w:t xml:space="preserve"> </w:t>
            </w:r>
            <w:r w:rsidRPr="003E6E07">
              <w:rPr>
                <w:rFonts w:cs="Arial"/>
                <w:bCs/>
                <w:lang w:eastAsia="ja-JP"/>
              </w:rPr>
              <w:t>parameters:</w:t>
            </w:r>
          </w:p>
          <w:p w14:paraId="265FAF6A" w14:textId="00E3C548"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A.2.2</w:t>
            </w:r>
          </w:p>
        </w:tc>
        <w:tc>
          <w:tcPr>
            <w:tcW w:w="1171" w:type="dxa"/>
          </w:tcPr>
          <w:p w14:paraId="3FD9362C" w14:textId="77777777" w:rsidR="00B27124" w:rsidRPr="003E6E07" w:rsidRDefault="00B27124" w:rsidP="00E656F4">
            <w:pPr>
              <w:pStyle w:val="TAC"/>
              <w:keepNext w:val="0"/>
              <w:keepLines w:val="0"/>
              <w:rPr>
                <w:rFonts w:cs="Arial"/>
                <w:lang w:eastAsia="ko-KR"/>
              </w:rPr>
            </w:pPr>
          </w:p>
        </w:tc>
        <w:tc>
          <w:tcPr>
            <w:tcW w:w="2938" w:type="dxa"/>
            <w:gridSpan w:val="2"/>
          </w:tcPr>
          <w:p w14:paraId="0B000676" w14:textId="61C14A3B"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FDD</w:t>
            </w:r>
          </w:p>
          <w:p w14:paraId="1B04937E" w14:textId="6AAEFA24"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p w14:paraId="199B0C36" w14:textId="44DEC7D7"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FDD</w:t>
            </w:r>
          </w:p>
        </w:tc>
        <w:tc>
          <w:tcPr>
            <w:tcW w:w="3452" w:type="dxa"/>
            <w:gridSpan w:val="2"/>
          </w:tcPr>
          <w:p w14:paraId="6C303960" w14:textId="2692D325"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r w:rsidR="00AB0EDD" w:rsidRPr="003E6E07">
              <w:rPr>
                <w:lang w:eastAsia="ja-JP"/>
              </w:rPr>
              <w:t xml:space="preserve"> </w:t>
            </w:r>
          </w:p>
          <w:p w14:paraId="1115F5D7" w14:textId="0890299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1284E431" w14:textId="7894B4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B27124" w:rsidRPr="003E6E07" w14:paraId="76BAD242" w14:textId="77777777" w:rsidTr="00AB0EDD">
        <w:trPr>
          <w:jc w:val="center"/>
        </w:trPr>
        <w:tc>
          <w:tcPr>
            <w:tcW w:w="2186" w:type="dxa"/>
          </w:tcPr>
          <w:p w14:paraId="3038FB1C" w14:textId="7CF6BAC0" w:rsidR="00B27124" w:rsidRPr="003E6E07" w:rsidRDefault="00B27124"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D.1</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D.2</w:t>
            </w:r>
          </w:p>
        </w:tc>
        <w:tc>
          <w:tcPr>
            <w:tcW w:w="1171" w:type="dxa"/>
          </w:tcPr>
          <w:p w14:paraId="15062BCE" w14:textId="77777777" w:rsidR="00B27124" w:rsidRPr="003E6E07" w:rsidRDefault="00B27124" w:rsidP="00E656F4">
            <w:pPr>
              <w:pStyle w:val="TAC"/>
              <w:keepNext w:val="0"/>
              <w:keepLines w:val="0"/>
              <w:rPr>
                <w:rFonts w:cs="Arial"/>
                <w:lang w:eastAsia="ko-KR"/>
              </w:rPr>
            </w:pPr>
          </w:p>
        </w:tc>
        <w:tc>
          <w:tcPr>
            <w:tcW w:w="2938" w:type="dxa"/>
            <w:gridSpan w:val="2"/>
          </w:tcPr>
          <w:p w14:paraId="28CB2E04" w14:textId="20FD1DB4"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OP.20</w:t>
            </w:r>
            <w:r w:rsidR="00AB0EDD" w:rsidRPr="003E6E07">
              <w:rPr>
                <w:lang w:eastAsia="ja-JP"/>
              </w:rPr>
              <w:t xml:space="preserve"> </w:t>
            </w:r>
            <w:r w:rsidRPr="003E6E07">
              <w:rPr>
                <w:lang w:eastAsia="ja-JP"/>
              </w:rPr>
              <w:t>FDD</w:t>
            </w:r>
          </w:p>
          <w:p w14:paraId="15B1216D" w14:textId="596F844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OP.10</w:t>
            </w:r>
            <w:r w:rsidR="00AB0EDD" w:rsidRPr="003E6E07">
              <w:rPr>
                <w:lang w:eastAsia="ja-JP"/>
              </w:rPr>
              <w:t xml:space="preserve"> </w:t>
            </w:r>
            <w:r w:rsidRPr="003E6E07">
              <w:rPr>
                <w:lang w:eastAsia="ja-JP"/>
              </w:rPr>
              <w:t>FDD</w:t>
            </w:r>
          </w:p>
          <w:p w14:paraId="475C217F" w14:textId="75C89188"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OP.17</w:t>
            </w:r>
            <w:r w:rsidR="00AB0EDD" w:rsidRPr="003E6E07">
              <w:rPr>
                <w:lang w:eastAsia="ja-JP"/>
              </w:rPr>
              <w:t xml:space="preserve"> </w:t>
            </w:r>
            <w:r w:rsidRPr="003E6E07">
              <w:rPr>
                <w:lang w:eastAsia="ja-JP"/>
              </w:rPr>
              <w:t>FDD</w:t>
            </w:r>
          </w:p>
        </w:tc>
        <w:tc>
          <w:tcPr>
            <w:tcW w:w="3452" w:type="dxa"/>
            <w:gridSpan w:val="2"/>
          </w:tcPr>
          <w:p w14:paraId="347DE93E" w14:textId="68069A2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r w:rsidR="00AB0EDD" w:rsidRPr="003E6E07">
              <w:rPr>
                <w:lang w:eastAsia="ja-JP"/>
              </w:rPr>
              <w:t xml:space="preserve"> </w:t>
            </w:r>
          </w:p>
          <w:p w14:paraId="5D69BCC6" w14:textId="6625ABAC"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3C7BDC2F" w14:textId="230199F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B27124" w:rsidRPr="003E6E07" w14:paraId="683E53FE" w14:textId="77777777" w:rsidTr="00AB0EDD">
        <w:trPr>
          <w:jc w:val="center"/>
        </w:trPr>
        <w:tc>
          <w:tcPr>
            <w:tcW w:w="2186" w:type="dxa"/>
          </w:tcPr>
          <w:p w14:paraId="78213059" w14:textId="77777777" w:rsidR="00B27124" w:rsidRPr="003E6E07" w:rsidRDefault="00B27124" w:rsidP="00E656F4">
            <w:pPr>
              <w:pStyle w:val="TAL"/>
              <w:keepNext w:val="0"/>
              <w:keepLines w:val="0"/>
              <w:rPr>
                <w:rFonts w:cs="Arial"/>
                <w:lang w:eastAsia="ko-KR"/>
              </w:rPr>
            </w:pPr>
            <w:r w:rsidRPr="003E6E07">
              <w:rPr>
                <w:rFonts w:cs="Arial"/>
                <w:lang w:eastAsia="ko-KR"/>
              </w:rPr>
              <w:t>PBCH_RA</w:t>
            </w:r>
          </w:p>
        </w:tc>
        <w:tc>
          <w:tcPr>
            <w:tcW w:w="1171" w:type="dxa"/>
          </w:tcPr>
          <w:p w14:paraId="2C48C8A2"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val="restart"/>
            <w:vAlign w:val="center"/>
          </w:tcPr>
          <w:p w14:paraId="7F45C3E4" w14:textId="77777777" w:rsidR="00B27124" w:rsidRPr="003E6E07" w:rsidRDefault="00B27124" w:rsidP="00E656F4">
            <w:pPr>
              <w:pStyle w:val="TAC"/>
              <w:keepNext w:val="0"/>
              <w:keepLines w:val="0"/>
              <w:rPr>
                <w:rFonts w:cs="Arial"/>
                <w:lang w:eastAsia="ko-KR"/>
              </w:rPr>
            </w:pPr>
            <w:r w:rsidRPr="003E6E07">
              <w:rPr>
                <w:rFonts w:cs="Arial"/>
                <w:lang w:eastAsia="ko-KR"/>
              </w:rPr>
              <w:t>0</w:t>
            </w:r>
          </w:p>
        </w:tc>
        <w:tc>
          <w:tcPr>
            <w:tcW w:w="3452" w:type="dxa"/>
            <w:gridSpan w:val="2"/>
            <w:vMerge w:val="restart"/>
            <w:vAlign w:val="center"/>
          </w:tcPr>
          <w:p w14:paraId="32790840" w14:textId="77777777" w:rsidR="00B27124" w:rsidRPr="003E6E07" w:rsidRDefault="00B27124" w:rsidP="00E656F4">
            <w:pPr>
              <w:pStyle w:val="TAC"/>
              <w:keepNext w:val="0"/>
              <w:keepLines w:val="0"/>
              <w:rPr>
                <w:rFonts w:cs="Arial"/>
                <w:lang w:eastAsia="ko-KR"/>
              </w:rPr>
            </w:pPr>
            <w:r w:rsidRPr="003E6E07">
              <w:rPr>
                <w:rFonts w:cs="Arial"/>
                <w:lang w:eastAsia="ko-KR"/>
              </w:rPr>
              <w:t>0</w:t>
            </w:r>
          </w:p>
        </w:tc>
      </w:tr>
      <w:tr w:rsidR="00B27124" w:rsidRPr="003E6E07" w14:paraId="51F98DA9" w14:textId="77777777" w:rsidTr="00AB0EDD">
        <w:trPr>
          <w:jc w:val="center"/>
        </w:trPr>
        <w:tc>
          <w:tcPr>
            <w:tcW w:w="2186" w:type="dxa"/>
          </w:tcPr>
          <w:p w14:paraId="3A2921D2" w14:textId="77777777" w:rsidR="00B27124" w:rsidRPr="003E6E07" w:rsidRDefault="00B27124" w:rsidP="00E656F4">
            <w:pPr>
              <w:pStyle w:val="TAL"/>
              <w:keepNext w:val="0"/>
              <w:keepLines w:val="0"/>
              <w:rPr>
                <w:rFonts w:cs="Arial"/>
                <w:lang w:eastAsia="ko-KR"/>
              </w:rPr>
            </w:pPr>
            <w:r w:rsidRPr="003E6E07">
              <w:rPr>
                <w:rFonts w:cs="Arial"/>
                <w:lang w:eastAsia="ko-KR"/>
              </w:rPr>
              <w:t>PBCH_RB</w:t>
            </w:r>
          </w:p>
        </w:tc>
        <w:tc>
          <w:tcPr>
            <w:tcW w:w="1171" w:type="dxa"/>
          </w:tcPr>
          <w:p w14:paraId="57035A5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6AEA34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4BA1662" w14:textId="77777777" w:rsidR="00B27124" w:rsidRPr="003E6E07" w:rsidRDefault="00B27124" w:rsidP="00E656F4">
            <w:pPr>
              <w:pStyle w:val="TAC"/>
              <w:keepNext w:val="0"/>
              <w:keepLines w:val="0"/>
              <w:rPr>
                <w:rFonts w:cs="Arial"/>
                <w:snapToGrid w:val="0"/>
                <w:lang w:eastAsia="ko-KR"/>
              </w:rPr>
            </w:pPr>
          </w:p>
        </w:tc>
      </w:tr>
      <w:tr w:rsidR="00B27124" w:rsidRPr="003E6E07" w14:paraId="39CDE5B9" w14:textId="77777777" w:rsidTr="00AB0EDD">
        <w:trPr>
          <w:jc w:val="center"/>
        </w:trPr>
        <w:tc>
          <w:tcPr>
            <w:tcW w:w="2186" w:type="dxa"/>
          </w:tcPr>
          <w:p w14:paraId="6DBC60FC" w14:textId="77777777" w:rsidR="00B27124" w:rsidRPr="003E6E07" w:rsidRDefault="00B27124" w:rsidP="00E656F4">
            <w:pPr>
              <w:pStyle w:val="TAL"/>
              <w:keepNext w:val="0"/>
              <w:keepLines w:val="0"/>
              <w:rPr>
                <w:rFonts w:cs="Arial"/>
                <w:lang w:eastAsia="ko-KR"/>
              </w:rPr>
            </w:pPr>
            <w:r w:rsidRPr="003E6E07">
              <w:rPr>
                <w:rFonts w:cs="Arial"/>
                <w:lang w:eastAsia="ko-KR"/>
              </w:rPr>
              <w:t>PSS_RA</w:t>
            </w:r>
          </w:p>
        </w:tc>
        <w:tc>
          <w:tcPr>
            <w:tcW w:w="1171" w:type="dxa"/>
          </w:tcPr>
          <w:p w14:paraId="6EE1A685"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1BE29A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7502CA7" w14:textId="77777777" w:rsidR="00B27124" w:rsidRPr="003E6E07" w:rsidRDefault="00B27124" w:rsidP="00E656F4">
            <w:pPr>
              <w:pStyle w:val="TAC"/>
              <w:keepNext w:val="0"/>
              <w:keepLines w:val="0"/>
              <w:rPr>
                <w:rFonts w:cs="Arial"/>
                <w:snapToGrid w:val="0"/>
                <w:lang w:eastAsia="ko-KR"/>
              </w:rPr>
            </w:pPr>
          </w:p>
        </w:tc>
      </w:tr>
      <w:tr w:rsidR="00B27124" w:rsidRPr="003E6E07" w14:paraId="3A5EB6D9" w14:textId="77777777" w:rsidTr="00AB0EDD">
        <w:trPr>
          <w:jc w:val="center"/>
        </w:trPr>
        <w:tc>
          <w:tcPr>
            <w:tcW w:w="2186" w:type="dxa"/>
          </w:tcPr>
          <w:p w14:paraId="2AF2C8FE" w14:textId="77777777" w:rsidR="00B27124" w:rsidRPr="003E6E07" w:rsidRDefault="00B27124" w:rsidP="00E656F4">
            <w:pPr>
              <w:pStyle w:val="TAL"/>
              <w:keepNext w:val="0"/>
              <w:keepLines w:val="0"/>
              <w:rPr>
                <w:rFonts w:cs="Arial"/>
                <w:lang w:eastAsia="ko-KR"/>
              </w:rPr>
            </w:pPr>
            <w:r w:rsidRPr="003E6E07">
              <w:rPr>
                <w:rFonts w:cs="Arial"/>
                <w:lang w:eastAsia="ko-KR"/>
              </w:rPr>
              <w:t>SSS_RA</w:t>
            </w:r>
          </w:p>
        </w:tc>
        <w:tc>
          <w:tcPr>
            <w:tcW w:w="1171" w:type="dxa"/>
          </w:tcPr>
          <w:p w14:paraId="3F15897F"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848A31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5A51D37" w14:textId="77777777" w:rsidR="00B27124" w:rsidRPr="003E6E07" w:rsidRDefault="00B27124" w:rsidP="00E656F4">
            <w:pPr>
              <w:pStyle w:val="TAC"/>
              <w:keepNext w:val="0"/>
              <w:keepLines w:val="0"/>
              <w:rPr>
                <w:rFonts w:cs="Arial"/>
                <w:snapToGrid w:val="0"/>
                <w:lang w:eastAsia="ko-KR"/>
              </w:rPr>
            </w:pPr>
          </w:p>
        </w:tc>
      </w:tr>
      <w:tr w:rsidR="00B27124" w:rsidRPr="003E6E07" w14:paraId="2B3DE5EA" w14:textId="77777777" w:rsidTr="00AB0EDD">
        <w:trPr>
          <w:jc w:val="center"/>
        </w:trPr>
        <w:tc>
          <w:tcPr>
            <w:tcW w:w="2186" w:type="dxa"/>
          </w:tcPr>
          <w:p w14:paraId="5E9983F0" w14:textId="77777777" w:rsidR="00B27124" w:rsidRPr="003E6E07" w:rsidRDefault="00B27124" w:rsidP="00E656F4">
            <w:pPr>
              <w:pStyle w:val="TAL"/>
              <w:keepNext w:val="0"/>
              <w:keepLines w:val="0"/>
              <w:rPr>
                <w:rFonts w:cs="Arial"/>
                <w:lang w:eastAsia="ko-KR"/>
              </w:rPr>
            </w:pPr>
            <w:r w:rsidRPr="003E6E07">
              <w:rPr>
                <w:rFonts w:cs="Arial"/>
                <w:lang w:eastAsia="ko-KR"/>
              </w:rPr>
              <w:t>PCFICH_RB</w:t>
            </w:r>
          </w:p>
        </w:tc>
        <w:tc>
          <w:tcPr>
            <w:tcW w:w="1171" w:type="dxa"/>
          </w:tcPr>
          <w:p w14:paraId="4267779D"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6648B51"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2A416EA1" w14:textId="77777777" w:rsidR="00B27124" w:rsidRPr="003E6E07" w:rsidRDefault="00B27124" w:rsidP="00E656F4">
            <w:pPr>
              <w:pStyle w:val="TAC"/>
              <w:keepNext w:val="0"/>
              <w:keepLines w:val="0"/>
              <w:rPr>
                <w:rFonts w:cs="Arial"/>
                <w:snapToGrid w:val="0"/>
                <w:lang w:eastAsia="ko-KR"/>
              </w:rPr>
            </w:pPr>
          </w:p>
        </w:tc>
      </w:tr>
      <w:tr w:rsidR="00B27124" w:rsidRPr="003E6E07" w14:paraId="417C0AE3" w14:textId="77777777" w:rsidTr="00AB0EDD">
        <w:trPr>
          <w:jc w:val="center"/>
        </w:trPr>
        <w:tc>
          <w:tcPr>
            <w:tcW w:w="2186" w:type="dxa"/>
          </w:tcPr>
          <w:p w14:paraId="00AA0A2B" w14:textId="77777777" w:rsidR="00B27124" w:rsidRPr="003E6E07" w:rsidRDefault="00B27124" w:rsidP="00E656F4">
            <w:pPr>
              <w:pStyle w:val="TAL"/>
              <w:keepNext w:val="0"/>
              <w:keepLines w:val="0"/>
              <w:rPr>
                <w:rFonts w:cs="Arial"/>
                <w:lang w:eastAsia="ko-KR"/>
              </w:rPr>
            </w:pPr>
            <w:r w:rsidRPr="003E6E07">
              <w:rPr>
                <w:rFonts w:cs="Arial"/>
                <w:lang w:eastAsia="ko-KR"/>
              </w:rPr>
              <w:t>PHICH_RA</w:t>
            </w:r>
          </w:p>
        </w:tc>
        <w:tc>
          <w:tcPr>
            <w:tcW w:w="1171" w:type="dxa"/>
          </w:tcPr>
          <w:p w14:paraId="1654C40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4CF1010F"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4C26A7C" w14:textId="77777777" w:rsidR="00B27124" w:rsidRPr="003E6E07" w:rsidRDefault="00B27124" w:rsidP="00E656F4">
            <w:pPr>
              <w:pStyle w:val="TAC"/>
              <w:keepNext w:val="0"/>
              <w:keepLines w:val="0"/>
              <w:rPr>
                <w:rFonts w:cs="Arial"/>
                <w:snapToGrid w:val="0"/>
                <w:lang w:eastAsia="ko-KR"/>
              </w:rPr>
            </w:pPr>
          </w:p>
        </w:tc>
      </w:tr>
      <w:tr w:rsidR="00B27124" w:rsidRPr="003E6E07" w14:paraId="01E75BB2" w14:textId="77777777" w:rsidTr="00AB0EDD">
        <w:trPr>
          <w:jc w:val="center"/>
        </w:trPr>
        <w:tc>
          <w:tcPr>
            <w:tcW w:w="2186" w:type="dxa"/>
          </w:tcPr>
          <w:p w14:paraId="4EBA7943" w14:textId="77777777" w:rsidR="00B27124" w:rsidRPr="003E6E07" w:rsidRDefault="00B27124" w:rsidP="00E656F4">
            <w:pPr>
              <w:pStyle w:val="TAL"/>
              <w:keepNext w:val="0"/>
              <w:keepLines w:val="0"/>
              <w:rPr>
                <w:rFonts w:cs="Arial"/>
                <w:lang w:eastAsia="ko-KR"/>
              </w:rPr>
            </w:pPr>
            <w:r w:rsidRPr="003E6E07">
              <w:rPr>
                <w:rFonts w:cs="Arial"/>
                <w:lang w:eastAsia="ko-KR"/>
              </w:rPr>
              <w:t>PHICH_RB</w:t>
            </w:r>
          </w:p>
        </w:tc>
        <w:tc>
          <w:tcPr>
            <w:tcW w:w="1171" w:type="dxa"/>
          </w:tcPr>
          <w:p w14:paraId="62CACE2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953FE6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6533A10" w14:textId="77777777" w:rsidR="00B27124" w:rsidRPr="003E6E07" w:rsidRDefault="00B27124" w:rsidP="00E656F4">
            <w:pPr>
              <w:pStyle w:val="TAC"/>
              <w:keepNext w:val="0"/>
              <w:keepLines w:val="0"/>
              <w:rPr>
                <w:rFonts w:cs="Arial"/>
                <w:snapToGrid w:val="0"/>
                <w:lang w:eastAsia="ko-KR"/>
              </w:rPr>
            </w:pPr>
          </w:p>
        </w:tc>
      </w:tr>
      <w:tr w:rsidR="00B27124" w:rsidRPr="003E6E07" w14:paraId="0AF34997" w14:textId="77777777" w:rsidTr="00AB0EDD">
        <w:trPr>
          <w:jc w:val="center"/>
        </w:trPr>
        <w:tc>
          <w:tcPr>
            <w:tcW w:w="2186" w:type="dxa"/>
          </w:tcPr>
          <w:p w14:paraId="23B57403" w14:textId="77777777" w:rsidR="00B27124" w:rsidRPr="003E6E07" w:rsidRDefault="00B27124" w:rsidP="00E656F4">
            <w:pPr>
              <w:pStyle w:val="TAL"/>
              <w:keepNext w:val="0"/>
              <w:keepLines w:val="0"/>
              <w:rPr>
                <w:rFonts w:cs="Arial"/>
                <w:lang w:eastAsia="ko-KR"/>
              </w:rPr>
            </w:pPr>
            <w:r w:rsidRPr="003E6E07">
              <w:rPr>
                <w:rFonts w:cs="Arial"/>
                <w:lang w:eastAsia="ko-KR"/>
              </w:rPr>
              <w:t>PDCCH_RA</w:t>
            </w:r>
          </w:p>
        </w:tc>
        <w:tc>
          <w:tcPr>
            <w:tcW w:w="1171" w:type="dxa"/>
          </w:tcPr>
          <w:p w14:paraId="0330615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72135E08"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C0B5CC8" w14:textId="77777777" w:rsidR="00B27124" w:rsidRPr="003E6E07" w:rsidRDefault="00B27124" w:rsidP="00E656F4">
            <w:pPr>
              <w:pStyle w:val="TAC"/>
              <w:keepNext w:val="0"/>
              <w:keepLines w:val="0"/>
              <w:rPr>
                <w:rFonts w:cs="Arial"/>
                <w:snapToGrid w:val="0"/>
                <w:lang w:eastAsia="ko-KR"/>
              </w:rPr>
            </w:pPr>
          </w:p>
        </w:tc>
      </w:tr>
      <w:tr w:rsidR="00B27124" w:rsidRPr="003E6E07" w14:paraId="3D839A1A" w14:textId="77777777" w:rsidTr="00AB0EDD">
        <w:trPr>
          <w:jc w:val="center"/>
        </w:trPr>
        <w:tc>
          <w:tcPr>
            <w:tcW w:w="2186" w:type="dxa"/>
          </w:tcPr>
          <w:p w14:paraId="325ACCBF" w14:textId="77777777" w:rsidR="00B27124" w:rsidRPr="003E6E07" w:rsidRDefault="00B27124" w:rsidP="00E656F4">
            <w:pPr>
              <w:pStyle w:val="TAL"/>
              <w:keepNext w:val="0"/>
              <w:keepLines w:val="0"/>
              <w:rPr>
                <w:rFonts w:cs="Arial"/>
                <w:lang w:eastAsia="ko-KR"/>
              </w:rPr>
            </w:pPr>
            <w:r w:rsidRPr="003E6E07">
              <w:rPr>
                <w:rFonts w:cs="Arial"/>
                <w:lang w:eastAsia="ko-KR"/>
              </w:rPr>
              <w:t>PDCCH_RB</w:t>
            </w:r>
          </w:p>
        </w:tc>
        <w:tc>
          <w:tcPr>
            <w:tcW w:w="1171" w:type="dxa"/>
          </w:tcPr>
          <w:p w14:paraId="606D794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2D273FB"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EB84032" w14:textId="77777777" w:rsidR="00B27124" w:rsidRPr="003E6E07" w:rsidRDefault="00B27124" w:rsidP="00E656F4">
            <w:pPr>
              <w:pStyle w:val="TAC"/>
              <w:keepNext w:val="0"/>
              <w:keepLines w:val="0"/>
              <w:rPr>
                <w:rFonts w:cs="Arial"/>
                <w:snapToGrid w:val="0"/>
                <w:lang w:eastAsia="ko-KR"/>
              </w:rPr>
            </w:pPr>
          </w:p>
        </w:tc>
      </w:tr>
      <w:tr w:rsidR="00B27124" w:rsidRPr="003E6E07" w14:paraId="5EF42533" w14:textId="77777777" w:rsidTr="00AB0EDD">
        <w:trPr>
          <w:jc w:val="center"/>
        </w:trPr>
        <w:tc>
          <w:tcPr>
            <w:tcW w:w="2186" w:type="dxa"/>
          </w:tcPr>
          <w:p w14:paraId="7CBBAC69" w14:textId="77777777" w:rsidR="00B27124" w:rsidRPr="003E6E07" w:rsidRDefault="00B27124" w:rsidP="00E656F4">
            <w:pPr>
              <w:pStyle w:val="TAL"/>
              <w:keepNext w:val="0"/>
              <w:keepLines w:val="0"/>
              <w:rPr>
                <w:rFonts w:cs="Arial"/>
                <w:lang w:eastAsia="ko-KR"/>
              </w:rPr>
            </w:pPr>
            <w:r w:rsidRPr="003E6E07">
              <w:rPr>
                <w:rFonts w:cs="Arial"/>
                <w:lang w:eastAsia="ko-KR"/>
              </w:rPr>
              <w:t>PDSCH_RA</w:t>
            </w:r>
          </w:p>
        </w:tc>
        <w:tc>
          <w:tcPr>
            <w:tcW w:w="1171" w:type="dxa"/>
          </w:tcPr>
          <w:p w14:paraId="46D23799"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9ABC160"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1D263CB8" w14:textId="77777777" w:rsidR="00B27124" w:rsidRPr="003E6E07" w:rsidRDefault="00B27124" w:rsidP="00E656F4">
            <w:pPr>
              <w:pStyle w:val="TAC"/>
              <w:keepNext w:val="0"/>
              <w:keepLines w:val="0"/>
              <w:rPr>
                <w:rFonts w:cs="Arial"/>
                <w:snapToGrid w:val="0"/>
                <w:lang w:eastAsia="ko-KR"/>
              </w:rPr>
            </w:pPr>
          </w:p>
        </w:tc>
      </w:tr>
      <w:tr w:rsidR="00B27124" w:rsidRPr="003E6E07" w14:paraId="0D2AFF58" w14:textId="77777777" w:rsidTr="00AB0EDD">
        <w:trPr>
          <w:jc w:val="center"/>
        </w:trPr>
        <w:tc>
          <w:tcPr>
            <w:tcW w:w="2186" w:type="dxa"/>
          </w:tcPr>
          <w:p w14:paraId="574404DF" w14:textId="77777777" w:rsidR="00B27124" w:rsidRPr="003E6E07" w:rsidRDefault="00B27124" w:rsidP="00E656F4">
            <w:pPr>
              <w:pStyle w:val="TAL"/>
              <w:keepNext w:val="0"/>
              <w:keepLines w:val="0"/>
              <w:rPr>
                <w:rFonts w:cs="Arial"/>
                <w:lang w:eastAsia="ko-KR"/>
              </w:rPr>
            </w:pPr>
            <w:r w:rsidRPr="003E6E07">
              <w:rPr>
                <w:rFonts w:cs="Arial"/>
                <w:lang w:eastAsia="ko-KR"/>
              </w:rPr>
              <w:t>PDSCH_RB</w:t>
            </w:r>
          </w:p>
        </w:tc>
        <w:tc>
          <w:tcPr>
            <w:tcW w:w="1171" w:type="dxa"/>
          </w:tcPr>
          <w:p w14:paraId="677BB5B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FF69A4D"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028A42A2" w14:textId="77777777" w:rsidR="00B27124" w:rsidRPr="003E6E07" w:rsidRDefault="00B27124" w:rsidP="00E656F4">
            <w:pPr>
              <w:pStyle w:val="TAC"/>
              <w:keepNext w:val="0"/>
              <w:keepLines w:val="0"/>
              <w:rPr>
                <w:rFonts w:cs="Arial"/>
                <w:snapToGrid w:val="0"/>
                <w:lang w:eastAsia="ko-KR"/>
              </w:rPr>
            </w:pPr>
          </w:p>
        </w:tc>
      </w:tr>
      <w:tr w:rsidR="00B27124" w:rsidRPr="003E6E07" w14:paraId="0C1E7E89" w14:textId="77777777" w:rsidTr="00AB0EDD">
        <w:trPr>
          <w:jc w:val="center"/>
        </w:trPr>
        <w:tc>
          <w:tcPr>
            <w:tcW w:w="2186" w:type="dxa"/>
            <w:vAlign w:val="center"/>
          </w:tcPr>
          <w:p w14:paraId="4592992E" w14:textId="3FA119D5" w:rsidR="00B27124" w:rsidRPr="003E6E07" w:rsidRDefault="00B27124" w:rsidP="00E656F4">
            <w:pPr>
              <w:pStyle w:val="TAL"/>
              <w:keepNext w:val="0"/>
              <w:keepLines w:val="0"/>
              <w:rPr>
                <w:rFonts w:cs="Arial"/>
                <w:lang w:eastAsia="ko-KR"/>
              </w:rPr>
            </w:pPr>
            <w:r w:rsidRPr="003E6E07">
              <w:rPr>
                <w:rFonts w:cs="Arial"/>
                <w:lang w:eastAsia="ko-KR"/>
              </w:rPr>
              <w:t>OCNG_RA</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Pr>
          <w:p w14:paraId="240B4BC0"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065CB5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C3659C4" w14:textId="77777777" w:rsidR="00B27124" w:rsidRPr="003E6E07" w:rsidRDefault="00B27124" w:rsidP="00E656F4">
            <w:pPr>
              <w:pStyle w:val="TAC"/>
              <w:keepNext w:val="0"/>
              <w:keepLines w:val="0"/>
              <w:rPr>
                <w:rFonts w:cs="Arial"/>
                <w:snapToGrid w:val="0"/>
                <w:lang w:eastAsia="ko-KR"/>
              </w:rPr>
            </w:pPr>
          </w:p>
        </w:tc>
      </w:tr>
      <w:tr w:rsidR="00B27124" w:rsidRPr="003E6E07" w14:paraId="51C24F6D" w14:textId="77777777" w:rsidTr="00AB0EDD">
        <w:trPr>
          <w:jc w:val="center"/>
        </w:trPr>
        <w:tc>
          <w:tcPr>
            <w:tcW w:w="2186" w:type="dxa"/>
            <w:vAlign w:val="center"/>
          </w:tcPr>
          <w:p w14:paraId="08E90871" w14:textId="3D31BB7D" w:rsidR="00B27124" w:rsidRPr="003E6E07" w:rsidRDefault="00B27124" w:rsidP="00E656F4">
            <w:pPr>
              <w:pStyle w:val="TAL"/>
              <w:keepNext w:val="0"/>
              <w:keepLines w:val="0"/>
              <w:rPr>
                <w:rFonts w:cs="Arial"/>
                <w:lang w:eastAsia="ko-KR"/>
              </w:rPr>
            </w:pPr>
            <w:r w:rsidRPr="003E6E07">
              <w:rPr>
                <w:rFonts w:cs="Arial"/>
                <w:lang w:eastAsia="ko-KR"/>
              </w:rPr>
              <w:t>OCNG_RB</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r w:rsidR="00AB0EDD" w:rsidRPr="003E6E07">
              <w:rPr>
                <w:rFonts w:cs="Arial"/>
                <w:vertAlign w:val="superscript"/>
                <w:lang w:eastAsia="ko-KR"/>
              </w:rPr>
              <w:t xml:space="preserve"> </w:t>
            </w:r>
          </w:p>
        </w:tc>
        <w:tc>
          <w:tcPr>
            <w:tcW w:w="1171" w:type="dxa"/>
          </w:tcPr>
          <w:p w14:paraId="6EF5932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5E1ABFD7"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33E8D5F" w14:textId="77777777" w:rsidR="00B27124" w:rsidRPr="003E6E07" w:rsidRDefault="00B27124" w:rsidP="00E656F4">
            <w:pPr>
              <w:pStyle w:val="TAC"/>
              <w:keepNext w:val="0"/>
              <w:keepLines w:val="0"/>
              <w:rPr>
                <w:rFonts w:cs="Arial"/>
                <w:snapToGrid w:val="0"/>
                <w:lang w:eastAsia="ko-KR"/>
              </w:rPr>
            </w:pPr>
          </w:p>
        </w:tc>
      </w:tr>
      <w:tr w:rsidR="00B27124" w:rsidRPr="003E6E07" w14:paraId="5217C63B" w14:textId="77777777" w:rsidTr="00AB0EDD">
        <w:trPr>
          <w:jc w:val="center"/>
        </w:trPr>
        <w:tc>
          <w:tcPr>
            <w:tcW w:w="2186" w:type="dxa"/>
          </w:tcPr>
          <w:p w14:paraId="266DE13D" w14:textId="3E934728" w:rsidR="00B27124" w:rsidRPr="003E6E07" w:rsidRDefault="00B27124" w:rsidP="00E656F4">
            <w:pPr>
              <w:pStyle w:val="TAL"/>
              <w:keepNext w:val="0"/>
              <w:keepLines w:val="0"/>
              <w:rPr>
                <w:rFonts w:cs="Arial"/>
                <w:lang w:eastAsia="ko-KR"/>
              </w:rPr>
            </w:pPr>
            <w:r w:rsidRPr="003E6E07">
              <w:rPr>
                <w:rFonts w:cs="Arial"/>
                <w:position w:val="-12"/>
                <w:lang w:eastAsia="ko-KR"/>
              </w:rPr>
              <w:object w:dxaOrig="400" w:dyaOrig="360" w14:anchorId="50D611C2">
                <v:shape id="_x0000_i1060" type="#_x0000_t75" style="width:20.5pt;height:19.5pt" o:ole="" fillcolor="window">
                  <v:imagedata r:id="rId8" o:title=""/>
                </v:shape>
                <o:OLEObject Type="Embed" ProgID="Equation.3" ShapeID="_x0000_i1060" DrawAspect="Content" ObjectID="_1798881346" r:id="rId54"/>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Pr>
          <w:p w14:paraId="6066B66D" w14:textId="117ED74B"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Pr>
          <w:p w14:paraId="5F71688F"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c>
          <w:tcPr>
            <w:tcW w:w="3452" w:type="dxa"/>
            <w:gridSpan w:val="2"/>
          </w:tcPr>
          <w:p w14:paraId="1CC5248C"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r>
      <w:tr w:rsidR="00B27124" w:rsidRPr="003E6E07" w14:paraId="21AB9FD5" w14:textId="77777777" w:rsidTr="00AB0EDD">
        <w:trPr>
          <w:jc w:val="center"/>
        </w:trPr>
        <w:tc>
          <w:tcPr>
            <w:tcW w:w="2186" w:type="dxa"/>
          </w:tcPr>
          <w:p w14:paraId="751CA830" w14:textId="056B610E" w:rsidR="00B27124" w:rsidRPr="003E6E07" w:rsidRDefault="00B27124"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676D22B6" w14:textId="0AB653F8"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60D981E6" w14:textId="77777777" w:rsidR="00B27124" w:rsidRPr="003E6E07"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13592FF8"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791" w:type="dxa"/>
          </w:tcPr>
          <w:p w14:paraId="5F9207A5"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661" w:type="dxa"/>
          </w:tcPr>
          <w:p w14:paraId="003C3AE2"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r>
      <w:tr w:rsidR="00B27124" w:rsidRPr="003E6E07" w14:paraId="3621AC6E" w14:textId="77777777" w:rsidTr="00AB0EDD">
        <w:trPr>
          <w:jc w:val="center"/>
        </w:trPr>
        <w:tc>
          <w:tcPr>
            <w:tcW w:w="2186" w:type="dxa"/>
          </w:tcPr>
          <w:p w14:paraId="501F7CE8"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620" w:dyaOrig="380" w14:anchorId="3F7422E8">
                <v:shape id="_x0000_i1061" type="#_x0000_t75" style="width:31pt;height:19.5pt" o:ole="" fillcolor="window">
                  <v:imagedata r:id="rId12" o:title=""/>
                </v:shape>
                <o:OLEObject Type="Embed" ProgID="Equation.3" ShapeID="_x0000_i1061" DrawAspect="Content" ObjectID="_1798881347" r:id="rId55"/>
              </w:object>
            </w:r>
          </w:p>
        </w:tc>
        <w:tc>
          <w:tcPr>
            <w:tcW w:w="1171" w:type="dxa"/>
          </w:tcPr>
          <w:p w14:paraId="63079FE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368F4A8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322AC11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2D3E2AA1"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4F640D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16</w:t>
            </w:r>
          </w:p>
        </w:tc>
      </w:tr>
      <w:tr w:rsidR="00B27124" w:rsidRPr="003E6E07" w14:paraId="6E13C153" w14:textId="77777777" w:rsidTr="00AB0EDD">
        <w:trPr>
          <w:jc w:val="center"/>
        </w:trPr>
        <w:tc>
          <w:tcPr>
            <w:tcW w:w="2186" w:type="dxa"/>
          </w:tcPr>
          <w:p w14:paraId="44E0C044" w14:textId="649014A9" w:rsidR="00B27124" w:rsidRPr="003E6E07" w:rsidRDefault="00B27124"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D3CD567" w14:textId="678DA287"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21D3D56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56AF2D3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Pr>
          <w:p w14:paraId="19671597"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Pr>
          <w:p w14:paraId="22B3FD9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B27124" w:rsidRPr="003E6E07" w14:paraId="7187E3D5" w14:textId="77777777" w:rsidTr="00AB0EDD">
        <w:trPr>
          <w:jc w:val="center"/>
        </w:trPr>
        <w:tc>
          <w:tcPr>
            <w:tcW w:w="2186" w:type="dxa"/>
          </w:tcPr>
          <w:p w14:paraId="06EC6D97"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800" w:dyaOrig="380" w14:anchorId="656BF98B">
                <v:shape id="_x0000_i1062" type="#_x0000_t75" style="width:40pt;height:19.5pt" o:ole="" fillcolor="window">
                  <v:imagedata r:id="rId10" o:title=""/>
                </v:shape>
                <o:OLEObject Type="Embed" ProgID="Equation.3" ShapeID="_x0000_i1062" DrawAspect="Content" ObjectID="_1798881348" r:id="rId56"/>
              </w:object>
            </w:r>
          </w:p>
        </w:tc>
        <w:tc>
          <w:tcPr>
            <w:tcW w:w="1171" w:type="dxa"/>
          </w:tcPr>
          <w:p w14:paraId="3734E4A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0334368E"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051DAA4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5E1AEEB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A45C448"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r>
      <w:tr w:rsidR="00B27124" w:rsidRPr="003E6E07" w14:paraId="473F6F5D" w14:textId="77777777" w:rsidTr="00AB0EDD">
        <w:trPr>
          <w:jc w:val="center"/>
        </w:trPr>
        <w:tc>
          <w:tcPr>
            <w:tcW w:w="2186" w:type="dxa"/>
          </w:tcPr>
          <w:p w14:paraId="053C4EE1" w14:textId="7CFAEFA2" w:rsidR="00B27124" w:rsidRPr="003E6E07" w:rsidRDefault="00B27124"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5AAC1CF" w14:textId="34F298F4" w:rsidR="00B27124" w:rsidRPr="003E6E07" w:rsidRDefault="00B27124"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287" w:type="dxa"/>
          </w:tcPr>
          <w:p w14:paraId="32DA2B9E"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76C82B54" w14:textId="66327DD8"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51" w:type="dxa"/>
          </w:tcPr>
          <w:p w14:paraId="78333B09"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606CBC7B" w14:textId="7CDF0A86"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791" w:type="dxa"/>
          </w:tcPr>
          <w:p w14:paraId="4687B065"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5E86FA3E" w14:textId="0B4FA668"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61" w:type="dxa"/>
          </w:tcPr>
          <w:p w14:paraId="7B3AF768"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20325DA6" w14:textId="2F843993"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27124" w:rsidRPr="003E6E07" w14:paraId="56288AF5" w14:textId="77777777" w:rsidTr="00AB0EDD">
        <w:trPr>
          <w:jc w:val="center"/>
        </w:trPr>
        <w:tc>
          <w:tcPr>
            <w:tcW w:w="2186" w:type="dxa"/>
          </w:tcPr>
          <w:p w14:paraId="67A01641" w14:textId="149B21E7" w:rsidR="00B27124" w:rsidRPr="003E6E07" w:rsidRDefault="00B27124"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Pr>
          <w:p w14:paraId="0382A2CB" w14:textId="77777777" w:rsidR="00B27124" w:rsidRPr="003E6E07" w:rsidRDefault="00B27124" w:rsidP="00E656F4">
            <w:pPr>
              <w:pStyle w:val="TAC"/>
              <w:keepNext w:val="0"/>
              <w:keepLines w:val="0"/>
              <w:rPr>
                <w:rFonts w:cs="Arial"/>
                <w:lang w:eastAsia="ko-KR"/>
              </w:rPr>
            </w:pPr>
          </w:p>
        </w:tc>
        <w:tc>
          <w:tcPr>
            <w:tcW w:w="2938" w:type="dxa"/>
            <w:gridSpan w:val="2"/>
          </w:tcPr>
          <w:p w14:paraId="45ABFDCB"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c>
          <w:tcPr>
            <w:tcW w:w="3452" w:type="dxa"/>
            <w:gridSpan w:val="2"/>
          </w:tcPr>
          <w:p w14:paraId="7234297D"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r>
      <w:tr w:rsidR="00B27124" w:rsidRPr="003E6E07" w14:paraId="2CFEECE9" w14:textId="77777777" w:rsidTr="00AB0EDD">
        <w:trPr>
          <w:jc w:val="center"/>
        </w:trPr>
        <w:tc>
          <w:tcPr>
            <w:tcW w:w="2186" w:type="dxa"/>
          </w:tcPr>
          <w:p w14:paraId="6C67BE3B" w14:textId="2FDCF7FF" w:rsidR="00B27124" w:rsidRPr="003E6E07" w:rsidRDefault="00B27124"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Pr>
          <w:p w14:paraId="62F9C67B" w14:textId="77777777" w:rsidR="00B27124" w:rsidRPr="003E6E07" w:rsidRDefault="00B27124" w:rsidP="00E656F4">
            <w:pPr>
              <w:pStyle w:val="TAC"/>
              <w:keepNext w:val="0"/>
              <w:keepLines w:val="0"/>
              <w:rPr>
                <w:rFonts w:cs="Arial"/>
                <w:lang w:eastAsia="zh-CN"/>
              </w:rPr>
            </w:pPr>
          </w:p>
        </w:tc>
        <w:tc>
          <w:tcPr>
            <w:tcW w:w="2938" w:type="dxa"/>
            <w:gridSpan w:val="2"/>
          </w:tcPr>
          <w:p w14:paraId="23405000" w14:textId="11213648"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c>
          <w:tcPr>
            <w:tcW w:w="3452" w:type="dxa"/>
            <w:gridSpan w:val="2"/>
          </w:tcPr>
          <w:p w14:paraId="7549D861" w14:textId="2FA3193E"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r>
      <w:tr w:rsidR="00B27124" w:rsidRPr="003E6E07" w14:paraId="7F7A819E" w14:textId="77777777" w:rsidTr="00AB0EDD">
        <w:trPr>
          <w:jc w:val="center"/>
        </w:trPr>
        <w:tc>
          <w:tcPr>
            <w:tcW w:w="2186" w:type="dxa"/>
          </w:tcPr>
          <w:p w14:paraId="4AD3813C" w14:textId="7BB1E53A" w:rsidR="00B27124" w:rsidRPr="003E6E07" w:rsidRDefault="00B27124"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vAlign w:val="center"/>
          </w:tcPr>
          <w:p w14:paraId="2F11A56D" w14:textId="77777777" w:rsidR="00B27124" w:rsidRPr="003E6E07" w:rsidRDefault="00B27124" w:rsidP="00E656F4">
            <w:pPr>
              <w:pStyle w:val="TAC"/>
              <w:keepNext w:val="0"/>
              <w:keepLines w:val="0"/>
              <w:rPr>
                <w:rFonts w:cs="Arial"/>
                <w:lang w:eastAsia="ja-JP"/>
              </w:rPr>
            </w:pPr>
            <w:r w:rsidRPr="003E6E07">
              <w:rPr>
                <w:rFonts w:ascii="Times New Roman" w:hAnsi="Times New Roman" w:cs="Arial"/>
                <w:lang w:eastAsia="ja-JP"/>
              </w:rPr>
              <w:t>μ</w:t>
            </w:r>
            <w:r w:rsidRPr="003E6E07">
              <w:rPr>
                <w:rFonts w:cs="Arial"/>
                <w:lang w:eastAsia="ja-JP"/>
              </w:rPr>
              <w:t>s</w:t>
            </w:r>
          </w:p>
        </w:tc>
        <w:tc>
          <w:tcPr>
            <w:tcW w:w="2938" w:type="dxa"/>
            <w:gridSpan w:val="2"/>
            <w:vAlign w:val="center"/>
          </w:tcPr>
          <w:p w14:paraId="53041D24"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5FDEC00C" w14:textId="77777777" w:rsidR="00B27124" w:rsidRPr="003E6E07" w:rsidRDefault="00B27124" w:rsidP="00E656F4">
            <w:pPr>
              <w:pStyle w:val="TAC"/>
              <w:keepNext w:val="0"/>
              <w:keepLines w:val="0"/>
              <w:rPr>
                <w:rFonts w:cs="Arial"/>
                <w:lang w:eastAsia="zh-CN"/>
              </w:rPr>
            </w:pPr>
            <w:r w:rsidRPr="003E6E07">
              <w:rPr>
                <w:rFonts w:cs="Arial"/>
                <w:lang w:eastAsia="zh-CN"/>
              </w:rPr>
              <w:t>0</w:t>
            </w:r>
          </w:p>
        </w:tc>
      </w:tr>
      <w:tr w:rsidR="00B27124" w:rsidRPr="003E6E07" w14:paraId="3097ADFA" w14:textId="77777777" w:rsidTr="00AB0EDD">
        <w:trPr>
          <w:jc w:val="center"/>
        </w:trPr>
        <w:tc>
          <w:tcPr>
            <w:tcW w:w="2186" w:type="dxa"/>
          </w:tcPr>
          <w:p w14:paraId="19CB94DE" w14:textId="3CD71BC8" w:rsidR="00B27124" w:rsidRPr="003E6E07" w:rsidRDefault="00B27124"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vAlign w:val="center"/>
          </w:tcPr>
          <w:p w14:paraId="321AD5E7" w14:textId="77777777" w:rsidR="00B27124" w:rsidRPr="003E6E07" w:rsidRDefault="00B27124" w:rsidP="00E656F4">
            <w:pPr>
              <w:pStyle w:val="TAC"/>
              <w:keepNext w:val="0"/>
              <w:keepLines w:val="0"/>
              <w:rPr>
                <w:rFonts w:cs="Arial"/>
                <w:lang w:eastAsia="ja-JP"/>
              </w:rPr>
            </w:pPr>
            <w:r w:rsidRPr="003E6E07">
              <w:rPr>
                <w:rFonts w:cs="v4.2.0"/>
                <w:bCs/>
                <w:lang w:eastAsia="zh-CN"/>
              </w:rPr>
              <w:sym w:font="Symbol" w:char="F06D"/>
            </w:r>
            <w:r w:rsidRPr="003E6E07">
              <w:rPr>
                <w:rFonts w:cs="v4.2.0"/>
                <w:bCs/>
                <w:lang w:eastAsia="zh-CN"/>
              </w:rPr>
              <w:t>s</w:t>
            </w:r>
          </w:p>
        </w:tc>
        <w:tc>
          <w:tcPr>
            <w:tcW w:w="2938" w:type="dxa"/>
            <w:gridSpan w:val="2"/>
            <w:vAlign w:val="center"/>
          </w:tcPr>
          <w:p w14:paraId="4A8CBCCF"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14342C64" w14:textId="0EE0E8F9" w:rsidR="00B27124" w:rsidRPr="003E6E07" w:rsidRDefault="00B27124"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B27124" w:rsidRPr="003E6E07" w14:paraId="0199F3D9" w14:textId="77777777" w:rsidTr="00AB0EDD">
        <w:trPr>
          <w:jc w:val="center"/>
        </w:trPr>
        <w:tc>
          <w:tcPr>
            <w:tcW w:w="9747" w:type="dxa"/>
            <w:gridSpan w:val="6"/>
          </w:tcPr>
          <w:p w14:paraId="45FA2BC2" w14:textId="219F06E9" w:rsidR="00B27124" w:rsidRPr="003E6E07" w:rsidRDefault="00AB0EDD" w:rsidP="00E656F4">
            <w:pPr>
              <w:pStyle w:val="TAN"/>
              <w:keepNext w:val="0"/>
              <w:keepLines w:val="0"/>
              <w:rPr>
                <w:rFonts w:cs="Arial"/>
                <w:lang w:eastAsia="zh-CN"/>
              </w:rPr>
            </w:pPr>
            <w:r w:rsidRPr="003E6E07">
              <w:rPr>
                <w:rFonts w:cs="Arial"/>
                <w:lang w:eastAsia="zh-CN"/>
              </w:rPr>
              <w:t>NOTE 1:</w:t>
            </w:r>
            <w:r w:rsidR="00B27124" w:rsidRPr="003E6E07">
              <w:rPr>
                <w:rFonts w:cs="Arial"/>
                <w:lang w:eastAsia="zh-CN"/>
              </w:rPr>
              <w:tab/>
              <w:t>OCNG</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used</w:t>
            </w:r>
            <w:r w:rsidRPr="003E6E07">
              <w:rPr>
                <w:rFonts w:cs="Arial"/>
                <w:lang w:eastAsia="zh-CN"/>
              </w:rPr>
              <w:t xml:space="preserve"> </w:t>
            </w:r>
            <w:r w:rsidR="00B27124" w:rsidRPr="003E6E07">
              <w:rPr>
                <w:rFonts w:cs="Arial"/>
                <w:lang w:eastAsia="zh-CN"/>
              </w:rPr>
              <w:t>such</w:t>
            </w:r>
            <w:r w:rsidRPr="003E6E07">
              <w:rPr>
                <w:rFonts w:cs="Arial"/>
                <w:lang w:eastAsia="zh-CN"/>
              </w:rPr>
              <w:t xml:space="preserve"> </w:t>
            </w:r>
            <w:r w:rsidR="00B27124" w:rsidRPr="003E6E07">
              <w:rPr>
                <w:rFonts w:cs="Arial"/>
                <w:lang w:eastAsia="zh-CN"/>
              </w:rPr>
              <w:t>that</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fully</w:t>
            </w:r>
            <w:r w:rsidRPr="003E6E07">
              <w:rPr>
                <w:rFonts w:cs="Arial"/>
                <w:lang w:eastAsia="zh-CN"/>
              </w:rPr>
              <w:t xml:space="preserve"> </w:t>
            </w:r>
            <w:r w:rsidR="00B27124" w:rsidRPr="003E6E07">
              <w:rPr>
                <w:rFonts w:cs="Arial"/>
                <w:lang w:eastAsia="zh-CN"/>
              </w:rPr>
              <w:t>allocated</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a</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total</w:t>
            </w:r>
            <w:r w:rsidRPr="003E6E07">
              <w:rPr>
                <w:rFonts w:cs="Arial"/>
                <w:lang w:eastAsia="zh-CN"/>
              </w:rPr>
              <w:t xml:space="preserve"> </w:t>
            </w:r>
            <w:r w:rsidR="00B27124" w:rsidRPr="003E6E07">
              <w:rPr>
                <w:rFonts w:cs="Arial"/>
                <w:lang w:eastAsia="zh-CN"/>
              </w:rPr>
              <w:t>transmitted</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spectral</w:t>
            </w:r>
            <w:r w:rsidRPr="003E6E07">
              <w:rPr>
                <w:rFonts w:cs="Arial"/>
                <w:lang w:eastAsia="zh-CN"/>
              </w:rPr>
              <w:t xml:space="preserve"> </w:t>
            </w:r>
            <w:r w:rsidR="00B27124" w:rsidRPr="003E6E07">
              <w:rPr>
                <w:rFonts w:cs="Arial"/>
                <w:lang w:eastAsia="zh-CN"/>
              </w:rPr>
              <w:t>density</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achieved</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OFDM</w:t>
            </w:r>
            <w:r w:rsidRPr="003E6E07">
              <w:rPr>
                <w:rFonts w:cs="Arial"/>
                <w:lang w:eastAsia="zh-CN"/>
              </w:rPr>
              <w:t xml:space="preserve"> </w:t>
            </w:r>
            <w:r w:rsidR="00B27124" w:rsidRPr="003E6E07">
              <w:rPr>
                <w:rFonts w:cs="Arial"/>
                <w:lang w:eastAsia="zh-CN"/>
              </w:rPr>
              <w:t>symbols.</w:t>
            </w:r>
          </w:p>
          <w:p w14:paraId="296D8672" w14:textId="55973DAE" w:rsidR="00B27124" w:rsidRPr="003E6E07" w:rsidRDefault="00AB0EDD" w:rsidP="00E656F4">
            <w:pPr>
              <w:pStyle w:val="TAN"/>
              <w:keepNext w:val="0"/>
              <w:keepLines w:val="0"/>
              <w:rPr>
                <w:rFonts w:cs="Arial"/>
                <w:lang w:eastAsia="zh-CN"/>
              </w:rPr>
            </w:pPr>
            <w:r w:rsidRPr="003E6E07">
              <w:rPr>
                <w:rFonts w:cs="Arial"/>
                <w:lang w:eastAsia="zh-CN"/>
              </w:rPr>
              <w:t>NOTE 2:</w:t>
            </w:r>
            <w:r w:rsidR="00B27124" w:rsidRPr="003E6E07">
              <w:rPr>
                <w:rFonts w:cs="Arial"/>
                <w:lang w:eastAsia="zh-CN"/>
              </w:rPr>
              <w:tab/>
              <w:t>Interference</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noise</w:t>
            </w:r>
            <w:r w:rsidRPr="003E6E07">
              <w:rPr>
                <w:rFonts w:cs="Arial"/>
                <w:lang w:eastAsia="zh-CN"/>
              </w:rPr>
              <w:t xml:space="preserve"> </w:t>
            </w:r>
            <w:r w:rsidR="00B27124" w:rsidRPr="003E6E07">
              <w:rPr>
                <w:rFonts w:cs="Arial"/>
                <w:lang w:eastAsia="zh-CN"/>
              </w:rPr>
              <w:t>sources</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w:t>
            </w:r>
            <w:r w:rsidR="00B27124" w:rsidRPr="003E6E07">
              <w:rPr>
                <w:rFonts w:cs="Arial"/>
                <w:lang w:eastAsia="zh-CN"/>
              </w:rPr>
              <w:t>in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test</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assumed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over</w:t>
            </w:r>
            <w:r w:rsidRPr="003E6E07">
              <w:rPr>
                <w:rFonts w:cs="Arial"/>
                <w:lang w:eastAsia="zh-CN"/>
              </w:rPr>
              <w:t xml:space="preserve"> </w:t>
            </w:r>
            <w:r w:rsidR="00B27124" w:rsidRPr="003E6E07">
              <w:rPr>
                <w:rFonts w:cs="Arial"/>
                <w:lang w:eastAsia="zh-CN"/>
              </w:rPr>
              <w:t>subcarriers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modelled</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AWGN</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appropriate</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v4.2.0"/>
                <w:lang w:eastAsia="zh-CN"/>
              </w:rPr>
              <w:t>N</w:t>
            </w:r>
            <w:r w:rsidR="00B27124" w:rsidRPr="003E6E07">
              <w:rPr>
                <w:rFonts w:cs="v4.2.0"/>
                <w:vertAlign w:val="subscript"/>
                <w:lang w:eastAsia="zh-CN"/>
              </w:rPr>
              <w:t>oc</w:t>
            </w:r>
            <w:r w:rsidRPr="003E6E07">
              <w:rPr>
                <w:rFonts w:cs="v4.2.0"/>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fulfilled.</w:t>
            </w:r>
          </w:p>
          <w:p w14:paraId="69CB9C80" w14:textId="50BAE479" w:rsidR="00B27124" w:rsidRPr="003E6E07" w:rsidRDefault="00AB0EDD" w:rsidP="00E656F4">
            <w:pPr>
              <w:pStyle w:val="TAN"/>
              <w:keepNext w:val="0"/>
              <w:keepLines w:val="0"/>
              <w:rPr>
                <w:rFonts w:cs="Arial"/>
                <w:lang w:eastAsia="zh-CN"/>
              </w:rPr>
            </w:pPr>
            <w:r w:rsidRPr="003E6E07">
              <w:rPr>
                <w:rFonts w:cs="Arial"/>
                <w:lang w:eastAsia="zh-CN"/>
              </w:rPr>
              <w:t>NOTE 3:</w:t>
            </w:r>
            <w:r w:rsidR="00B27124" w:rsidRPr="003E6E07">
              <w:rPr>
                <w:rFonts w:cs="Arial"/>
                <w:lang w:eastAsia="zh-CN"/>
              </w:rPr>
              <w:tab/>
              <w:t>E</w:t>
            </w:r>
            <w:r w:rsidR="00B27124" w:rsidRPr="003E6E07">
              <w:rPr>
                <w:rFonts w:cs="Arial"/>
                <w:vertAlign w:val="subscript"/>
                <w:lang w:eastAsia="zh-CN"/>
              </w:rPr>
              <w:t>s</w:t>
            </w:r>
            <w:r w:rsidR="00B27124" w:rsidRPr="003E6E07">
              <w:rPr>
                <w:rFonts w:cs="Arial"/>
                <w:lang w:eastAsia="zh-CN"/>
              </w:rPr>
              <w:t>/I</w:t>
            </w:r>
            <w:r w:rsidR="00B27124" w:rsidRPr="003E6E07">
              <w:rPr>
                <w:rFonts w:cs="Arial"/>
                <w:vertAlign w:val="subscript"/>
                <w:lang w:eastAsia="zh-CN"/>
              </w:rPr>
              <w:t>ot</w:t>
            </w:r>
            <w:r w:rsidR="00B27124" w:rsidRPr="003E6E07">
              <w:rPr>
                <w:rFonts w:cs="Arial"/>
                <w:lang w:eastAsia="zh-CN"/>
              </w:rPr>
              <w:t>,</w:t>
            </w:r>
            <w:r w:rsidRPr="003E6E07">
              <w:rPr>
                <w:rFonts w:cs="Arial"/>
                <w:lang w:eastAsia="zh-CN"/>
              </w:rPr>
              <w:t xml:space="preserve"> </w:t>
            </w:r>
            <w:r w:rsidR="00B27124" w:rsidRPr="003E6E07">
              <w:rPr>
                <w:rFonts w:cs="Arial"/>
                <w:lang w:eastAsia="zh-CN"/>
              </w:rPr>
              <w:t>RSRP,</w:t>
            </w:r>
            <w:r w:rsidRPr="003E6E07">
              <w:rPr>
                <w:rFonts w:cs="Arial"/>
                <w:lang w:eastAsia="zh-CN"/>
              </w:rPr>
              <w:t xml:space="preserve"> </w:t>
            </w:r>
            <w:r w:rsidR="00B27124" w:rsidRPr="003E6E07">
              <w:rPr>
                <w:rFonts w:cs="Arial"/>
                <w:lang w:eastAsia="zh-CN"/>
              </w:rPr>
              <w:t>SCH_RP</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Io</w:t>
            </w:r>
            <w:r w:rsidRPr="003E6E07">
              <w:rPr>
                <w:rFonts w:cs="Arial"/>
                <w:lang w:eastAsia="zh-CN"/>
              </w:rPr>
              <w:t xml:space="preserve"> </w:t>
            </w:r>
            <w:r w:rsidR="00B27124" w:rsidRPr="003E6E07">
              <w:rPr>
                <w:rFonts w:cs="Arial"/>
                <w:lang w:eastAsia="zh-CN"/>
              </w:rPr>
              <w:t>have</w:t>
            </w:r>
            <w:r w:rsidRPr="003E6E07">
              <w:rPr>
                <w:rFonts w:cs="Arial"/>
                <w:lang w:eastAsia="zh-CN"/>
              </w:rPr>
              <w:t xml:space="preserve"> </w:t>
            </w:r>
            <w:r w:rsidR="00B27124" w:rsidRPr="003E6E07">
              <w:rPr>
                <w:rFonts w:cs="Arial"/>
                <w:lang w:eastAsia="zh-CN"/>
              </w:rPr>
              <w:t>been</w:t>
            </w:r>
            <w:r w:rsidRPr="003E6E07">
              <w:rPr>
                <w:rFonts w:cs="Arial"/>
                <w:lang w:eastAsia="zh-CN"/>
              </w:rPr>
              <w:t xml:space="preserve"> </w:t>
            </w:r>
            <w:r w:rsidR="00B27124" w:rsidRPr="003E6E07">
              <w:rPr>
                <w:rFonts w:cs="Arial"/>
                <w:lang w:eastAsia="zh-CN"/>
              </w:rPr>
              <w:t>derived</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information</w:t>
            </w:r>
            <w:r w:rsidRPr="003E6E07">
              <w:rPr>
                <w:rFonts w:cs="Arial"/>
                <w:lang w:eastAsia="zh-CN"/>
              </w:rPr>
              <w:t xml:space="preserve"> </w:t>
            </w:r>
            <w:r w:rsidR="00B27124" w:rsidRPr="003E6E07">
              <w:rPr>
                <w:rFonts w:cs="Arial"/>
                <w:lang w:eastAsia="zh-CN"/>
              </w:rPr>
              <w:t>purposes.</w:t>
            </w:r>
            <w:r w:rsidRPr="003E6E07">
              <w:rPr>
                <w:rFonts w:cs="Arial"/>
                <w:lang w:eastAsia="zh-CN"/>
              </w:rPr>
              <w:t xml:space="preserve"> </w:t>
            </w:r>
            <w:r w:rsidR="00B27124" w:rsidRPr="003E6E07">
              <w:rPr>
                <w:rFonts w:cs="Arial"/>
                <w:lang w:eastAsia="zh-CN"/>
              </w:rPr>
              <w:t>They</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settable</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themselves.</w:t>
            </w:r>
          </w:p>
          <w:p w14:paraId="433FD994" w14:textId="010B1C08" w:rsidR="00B27124" w:rsidRPr="003E6E07" w:rsidRDefault="00AB0EDD" w:rsidP="00E656F4">
            <w:pPr>
              <w:pStyle w:val="TAN"/>
              <w:keepNext w:val="0"/>
              <w:keepLines w:val="0"/>
              <w:rPr>
                <w:rFonts w:cs="Arial"/>
                <w:lang w:eastAsia="zh-CN"/>
              </w:rPr>
            </w:pPr>
            <w:r w:rsidRPr="003E6E07">
              <w:rPr>
                <w:rFonts w:cs="Arial"/>
                <w:lang w:eastAsia="zh-CN"/>
              </w:rPr>
              <w:t>NOTE 4:</w:t>
            </w:r>
            <w:r w:rsidR="00B27124" w:rsidRPr="003E6E07">
              <w:rPr>
                <w:rFonts w:cs="Arial"/>
                <w:lang w:eastAsia="zh-CN"/>
              </w:rPr>
              <w:tab/>
              <w:t>The</w:t>
            </w:r>
            <w:r w:rsidRPr="003E6E07">
              <w:rPr>
                <w:rFonts w:cs="Arial"/>
                <w:lang w:eastAsia="zh-CN"/>
              </w:rPr>
              <w:t xml:space="preserve"> </w:t>
            </w:r>
            <w:r w:rsidR="00B27124" w:rsidRPr="003E6E07">
              <w:rPr>
                <w:rFonts w:cs="Arial"/>
                <w:lang w:eastAsia="zh-CN"/>
              </w:rPr>
              <w:t>uplink</w:t>
            </w:r>
            <w:r w:rsidRPr="003E6E07">
              <w:rPr>
                <w:rFonts w:cs="Arial"/>
                <w:lang w:eastAsia="zh-CN"/>
              </w:rPr>
              <w:t xml:space="preserve"> </w:t>
            </w:r>
            <w:r w:rsidR="00B27124" w:rsidRPr="003E6E07">
              <w:rPr>
                <w:rFonts w:cs="Arial"/>
                <w:lang w:eastAsia="zh-CN"/>
              </w:rPr>
              <w:t>resources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CSI</w:t>
            </w:r>
            <w:r w:rsidRPr="003E6E07">
              <w:rPr>
                <w:rFonts w:cs="Arial"/>
                <w:lang w:eastAsia="zh-CN"/>
              </w:rPr>
              <w:t xml:space="preserve"> </w:t>
            </w:r>
            <w:r w:rsidR="00B27124" w:rsidRPr="003E6E07">
              <w:rPr>
                <w:rFonts w:cs="Arial"/>
                <w:lang w:eastAsia="zh-CN"/>
              </w:rPr>
              <w:t>reporting</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assigned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UE</w:t>
            </w:r>
            <w:r w:rsidRPr="003E6E07">
              <w:rPr>
                <w:rFonts w:cs="Arial"/>
                <w:lang w:eastAsia="zh-CN"/>
              </w:rPr>
              <w:t xml:space="preserve"> </w:t>
            </w:r>
            <w:r w:rsidR="00B27124" w:rsidRPr="003E6E07">
              <w:rPr>
                <w:rFonts w:cs="Arial"/>
                <w:lang w:eastAsia="zh-CN"/>
              </w:rPr>
              <w:t>prior</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start</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period</w:t>
            </w:r>
            <w:r w:rsidRPr="003E6E07">
              <w:rPr>
                <w:rFonts w:cs="Arial"/>
                <w:lang w:eastAsia="zh-CN"/>
              </w:rPr>
              <w:t xml:space="preserve"> </w:t>
            </w:r>
            <w:r w:rsidR="00B27124" w:rsidRPr="003E6E07">
              <w:rPr>
                <w:rFonts w:cs="Arial"/>
                <w:lang w:eastAsia="zh-CN"/>
              </w:rPr>
              <w:t>T2.</w:t>
            </w:r>
          </w:p>
          <w:p w14:paraId="038ADF02" w14:textId="68C5D2DD" w:rsidR="00B27124" w:rsidRPr="003E6E07" w:rsidRDefault="00AB0EDD" w:rsidP="00E656F4">
            <w:pPr>
              <w:pStyle w:val="TAN"/>
              <w:keepNext w:val="0"/>
              <w:keepLines w:val="0"/>
              <w:rPr>
                <w:rFonts w:cs="Arial"/>
                <w:lang w:eastAsia="ko-KR"/>
              </w:rPr>
            </w:pPr>
            <w:r w:rsidRPr="003E6E07">
              <w:rPr>
                <w:rFonts w:cs="Arial"/>
                <w:lang w:eastAsia="zh-CN"/>
              </w:rPr>
              <w:t>NOTE 5:</w:t>
            </w:r>
            <w:r w:rsidR="00B27124" w:rsidRPr="003E6E07">
              <w:rPr>
                <w:rFonts w:cs="Arial"/>
                <w:lang w:eastAsia="zh-CN"/>
              </w:rPr>
              <w:tab/>
              <w:t>Time</w:t>
            </w:r>
            <w:r w:rsidRPr="003E6E07">
              <w:rPr>
                <w:rFonts w:cs="Arial"/>
                <w:lang w:eastAsia="zh-CN"/>
              </w:rPr>
              <w:t xml:space="preserve"> A</w:t>
            </w:r>
            <w:r w:rsidR="00B27124" w:rsidRPr="003E6E07">
              <w:rPr>
                <w:rFonts w:cs="Arial"/>
                <w:lang w:eastAsia="zh-CN"/>
              </w:rPr>
              <w:t>lignment</w:t>
            </w:r>
            <w:r w:rsidRPr="003E6E07">
              <w:rPr>
                <w:rFonts w:cs="Arial"/>
                <w:lang w:eastAsia="zh-CN"/>
              </w:rPr>
              <w:t xml:space="preserve"> E</w:t>
            </w:r>
            <w:r w:rsidR="00B27124" w:rsidRPr="003E6E07">
              <w:rPr>
                <w:rFonts w:cs="Arial"/>
                <w:lang w:eastAsia="zh-CN"/>
              </w:rPr>
              <w:t>rror</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in 3GPP TS </w:t>
            </w:r>
            <w:r w:rsidR="00B27124" w:rsidRPr="003E6E07">
              <w:rPr>
                <w:rFonts w:cs="Arial"/>
                <w:lang w:eastAsia="zh-CN"/>
              </w:rPr>
              <w:t>36.104</w:t>
            </w:r>
            <w:r w:rsidRPr="003E6E07">
              <w:rPr>
                <w:rFonts w:cs="Arial"/>
                <w:lang w:eastAsia="zh-CN"/>
              </w:rPr>
              <w:t xml:space="preserve"> </w:t>
            </w:r>
            <w:r w:rsidR="00B27124" w:rsidRPr="003E6E07">
              <w:rPr>
                <w:rFonts w:cs="Arial"/>
                <w:lang w:eastAsia="zh-CN"/>
              </w:rPr>
              <w:t>[30]</w:t>
            </w:r>
            <w:r w:rsidRPr="003E6E07">
              <w:rPr>
                <w:rFonts w:cs="Arial"/>
                <w:lang w:eastAsia="zh-CN"/>
              </w:rPr>
              <w:t xml:space="preserve"> </w:t>
            </w:r>
            <w:r w:rsidR="00B27124" w:rsidRPr="003E6E07">
              <w:rPr>
                <w:rFonts w:cs="Arial"/>
                <w:lang w:eastAsia="zh-CN"/>
              </w:rPr>
              <w:t>clause</w:t>
            </w:r>
            <w:r w:rsidRPr="003E6E07">
              <w:rPr>
                <w:rFonts w:cs="Arial"/>
                <w:lang w:eastAsia="zh-CN"/>
              </w:rPr>
              <w:t xml:space="preserve"> </w:t>
            </w:r>
            <w:r w:rsidR="00B27124" w:rsidRPr="003E6E07">
              <w:rPr>
                <w:rFonts w:cs="Arial"/>
                <w:lang w:eastAsia="zh-CN"/>
              </w:rPr>
              <w:t>6.5.3.1.</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value</w:t>
            </w:r>
            <w:r w:rsidRPr="003E6E07">
              <w:rPr>
                <w:rFonts w:cs="Arial"/>
                <w:lang w:eastAsia="zh-CN"/>
              </w:rPr>
              <w:t xml:space="preserve"> </w:t>
            </w:r>
            <w:r w:rsidR="00B27124" w:rsidRPr="003E6E07">
              <w:rPr>
                <w:rFonts w:cs="Arial"/>
                <w:lang w:eastAsia="zh-CN"/>
              </w:rPr>
              <w:t>depends</w:t>
            </w:r>
            <w:r w:rsidRPr="003E6E07">
              <w:rPr>
                <w:rFonts w:cs="Arial"/>
                <w:lang w:eastAsia="zh-CN"/>
              </w:rPr>
              <w:t xml:space="preserve"> </w:t>
            </w:r>
            <w:r w:rsidR="00B27124" w:rsidRPr="003E6E07">
              <w:rPr>
                <w:rFonts w:cs="Arial"/>
                <w:lang w:eastAsia="zh-CN"/>
              </w:rPr>
              <w:t>upon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type</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carrier</w:t>
            </w:r>
            <w:r w:rsidRPr="003E6E07">
              <w:rPr>
                <w:rFonts w:cs="Arial"/>
                <w:lang w:eastAsia="zh-CN"/>
              </w:rPr>
              <w:t xml:space="preserve"> </w:t>
            </w:r>
            <w:r w:rsidR="00B27124" w:rsidRPr="003E6E07">
              <w:rPr>
                <w:rFonts w:cs="Arial"/>
                <w:lang w:eastAsia="zh-CN"/>
              </w:rPr>
              <w:t>aggregation</w:t>
            </w:r>
          </w:p>
        </w:tc>
      </w:tr>
    </w:tbl>
    <w:p w14:paraId="0A2C6E14" w14:textId="77777777" w:rsidR="00B27124" w:rsidRPr="003E6E07" w:rsidRDefault="00B27124" w:rsidP="00B27124">
      <w:pPr>
        <w:rPr>
          <w:snapToGrid w:val="0"/>
        </w:rPr>
      </w:pPr>
    </w:p>
    <w:p w14:paraId="6587A91D" w14:textId="4D9CB884" w:rsidR="00B27124" w:rsidRPr="003E6E07" w:rsidRDefault="00B27124" w:rsidP="00B27124">
      <w:pPr>
        <w:pStyle w:val="TH"/>
      </w:pPr>
      <w:r w:rsidRPr="003E6E07">
        <w:rPr>
          <w:rFonts w:cs="v4.2.0"/>
        </w:rPr>
        <w:lastRenderedPageBreak/>
        <w:t xml:space="preserve">Table </w:t>
      </w:r>
      <w:r w:rsidRPr="003E6E07">
        <w:t>7.6.1.5-2: Sounding Reference Symbol Configuration for</w:t>
      </w:r>
      <w:r w:rsidR="00AB0EDD" w:rsidRPr="003E6E07">
        <w:br/>
      </w:r>
      <w:r w:rsidRPr="003E6E07">
        <w:t>E-UTRAN FDD-TDD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276"/>
        <w:gridCol w:w="3827"/>
      </w:tblGrid>
      <w:tr w:rsidR="00B27124" w:rsidRPr="003E6E07" w14:paraId="724304CD" w14:textId="77777777" w:rsidTr="00AB0EDD">
        <w:trPr>
          <w:jc w:val="center"/>
        </w:trPr>
        <w:tc>
          <w:tcPr>
            <w:tcW w:w="3402" w:type="dxa"/>
            <w:vAlign w:val="center"/>
          </w:tcPr>
          <w:p w14:paraId="206FBD8D" w14:textId="77777777" w:rsidR="00B27124" w:rsidRPr="003E6E07" w:rsidRDefault="00B27124" w:rsidP="00B27124">
            <w:pPr>
              <w:pStyle w:val="TAH"/>
              <w:rPr>
                <w:lang w:eastAsia="ko-KR"/>
              </w:rPr>
            </w:pPr>
            <w:r w:rsidRPr="003E6E07">
              <w:rPr>
                <w:lang w:eastAsia="ko-KR"/>
              </w:rPr>
              <w:t>Field</w:t>
            </w:r>
          </w:p>
        </w:tc>
        <w:tc>
          <w:tcPr>
            <w:tcW w:w="1276" w:type="dxa"/>
            <w:vAlign w:val="center"/>
          </w:tcPr>
          <w:p w14:paraId="79C79DB1" w14:textId="77777777" w:rsidR="00B27124" w:rsidRPr="003E6E07" w:rsidRDefault="00B27124" w:rsidP="00B27124">
            <w:pPr>
              <w:pStyle w:val="TAH"/>
              <w:rPr>
                <w:lang w:eastAsia="ko-KR"/>
              </w:rPr>
            </w:pPr>
            <w:r w:rsidRPr="003E6E07">
              <w:rPr>
                <w:lang w:eastAsia="ko-KR"/>
              </w:rPr>
              <w:t>Value</w:t>
            </w:r>
          </w:p>
        </w:tc>
        <w:tc>
          <w:tcPr>
            <w:tcW w:w="3827" w:type="dxa"/>
            <w:vAlign w:val="center"/>
          </w:tcPr>
          <w:p w14:paraId="79F97679" w14:textId="77777777" w:rsidR="00B27124" w:rsidRPr="003E6E07" w:rsidRDefault="00B27124" w:rsidP="00B27124">
            <w:pPr>
              <w:pStyle w:val="TAH"/>
              <w:rPr>
                <w:lang w:eastAsia="ko-KR"/>
              </w:rPr>
            </w:pPr>
            <w:r w:rsidRPr="003E6E07">
              <w:rPr>
                <w:lang w:eastAsia="ko-KR"/>
              </w:rPr>
              <w:t>Comment</w:t>
            </w:r>
          </w:p>
        </w:tc>
      </w:tr>
      <w:tr w:rsidR="00B27124" w:rsidRPr="003E6E07" w14:paraId="5C3ED224" w14:textId="77777777" w:rsidTr="00AB0EDD">
        <w:trPr>
          <w:jc w:val="center"/>
        </w:trPr>
        <w:tc>
          <w:tcPr>
            <w:tcW w:w="3402" w:type="dxa"/>
            <w:vAlign w:val="center"/>
          </w:tcPr>
          <w:p w14:paraId="101C2EA0" w14:textId="77777777" w:rsidR="00B27124" w:rsidRPr="003E6E07" w:rsidRDefault="00B27124" w:rsidP="00895B30">
            <w:pPr>
              <w:pStyle w:val="TAL"/>
              <w:rPr>
                <w:rFonts w:cs="Arial"/>
              </w:rPr>
            </w:pPr>
            <w:r w:rsidRPr="003E6E07">
              <w:t>srsBandwidthConfiguration</w:t>
            </w:r>
          </w:p>
        </w:tc>
        <w:tc>
          <w:tcPr>
            <w:tcW w:w="1276" w:type="dxa"/>
            <w:shd w:val="clear" w:color="auto" w:fill="auto"/>
            <w:vAlign w:val="center"/>
          </w:tcPr>
          <w:p w14:paraId="2435773C" w14:textId="77777777" w:rsidR="00B27124" w:rsidRPr="003E6E07" w:rsidRDefault="00B27124" w:rsidP="00382014">
            <w:pPr>
              <w:pStyle w:val="TAC"/>
              <w:rPr>
                <w:rFonts w:cs="Arial"/>
                <w:lang w:eastAsia="ko-KR"/>
              </w:rPr>
            </w:pPr>
            <w:r w:rsidRPr="003E6E07">
              <w:rPr>
                <w:rFonts w:cs="Arial"/>
                <w:lang w:eastAsia="ko-KR"/>
              </w:rPr>
              <w:t>bw5</w:t>
            </w:r>
          </w:p>
        </w:tc>
        <w:tc>
          <w:tcPr>
            <w:tcW w:w="3827" w:type="dxa"/>
          </w:tcPr>
          <w:p w14:paraId="322BFABC" w14:textId="77777777" w:rsidR="00B27124" w:rsidRPr="003E6E07" w:rsidRDefault="00B27124" w:rsidP="00382014">
            <w:pPr>
              <w:pStyle w:val="TAL"/>
              <w:rPr>
                <w:rFonts w:cs="Arial"/>
                <w:lang w:eastAsia="ko-KR"/>
              </w:rPr>
            </w:pPr>
          </w:p>
        </w:tc>
      </w:tr>
      <w:tr w:rsidR="00B27124" w:rsidRPr="003E6E07" w14:paraId="04386AA1" w14:textId="77777777" w:rsidTr="00AB0EDD">
        <w:trPr>
          <w:jc w:val="center"/>
        </w:trPr>
        <w:tc>
          <w:tcPr>
            <w:tcW w:w="3402" w:type="dxa"/>
            <w:vAlign w:val="center"/>
          </w:tcPr>
          <w:p w14:paraId="711092BB" w14:textId="77777777" w:rsidR="00B27124" w:rsidRPr="003E6E07" w:rsidRDefault="00B27124" w:rsidP="00895B30">
            <w:pPr>
              <w:pStyle w:val="TAL"/>
              <w:rPr>
                <w:rFonts w:cs="Arial"/>
              </w:rPr>
            </w:pPr>
            <w:r w:rsidRPr="003E6E07">
              <w:rPr>
                <w:rFonts w:cs="Arial"/>
              </w:rPr>
              <w:t>srsSubframeConfiguration</w:t>
            </w:r>
          </w:p>
        </w:tc>
        <w:tc>
          <w:tcPr>
            <w:tcW w:w="1276" w:type="dxa"/>
            <w:shd w:val="clear" w:color="auto" w:fill="auto"/>
            <w:vAlign w:val="center"/>
          </w:tcPr>
          <w:p w14:paraId="23DA001A" w14:textId="77777777" w:rsidR="00B27124" w:rsidRPr="003E6E07" w:rsidRDefault="00B27124" w:rsidP="00382014">
            <w:pPr>
              <w:pStyle w:val="TAC"/>
              <w:rPr>
                <w:rFonts w:cs="Arial"/>
                <w:lang w:eastAsia="ko-KR"/>
              </w:rPr>
            </w:pPr>
            <w:r w:rsidRPr="003E6E07">
              <w:rPr>
                <w:rFonts w:cs="Arial"/>
                <w:lang w:eastAsia="ko-KR"/>
              </w:rPr>
              <w:t>sc8</w:t>
            </w:r>
          </w:p>
        </w:tc>
        <w:tc>
          <w:tcPr>
            <w:tcW w:w="3827" w:type="dxa"/>
          </w:tcPr>
          <w:p w14:paraId="7D42BC22" w14:textId="78FCB1DC" w:rsidR="00B27124" w:rsidRPr="003E6E07" w:rsidRDefault="00B27124" w:rsidP="00382014">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B27124" w:rsidRPr="003E6E07" w14:paraId="0477AD98" w14:textId="77777777" w:rsidTr="00AB0EDD">
        <w:trPr>
          <w:jc w:val="center"/>
        </w:trPr>
        <w:tc>
          <w:tcPr>
            <w:tcW w:w="3402" w:type="dxa"/>
            <w:vAlign w:val="center"/>
          </w:tcPr>
          <w:p w14:paraId="035F42C9" w14:textId="77777777" w:rsidR="00B27124" w:rsidRPr="003E6E07" w:rsidRDefault="00B27124" w:rsidP="00895B30">
            <w:pPr>
              <w:pStyle w:val="TAL"/>
              <w:rPr>
                <w:rFonts w:cs="Arial"/>
              </w:rPr>
            </w:pPr>
            <w:r w:rsidRPr="003E6E07">
              <w:rPr>
                <w:rFonts w:cs="Arial"/>
              </w:rPr>
              <w:t>ackNackSrsSimultaneousTransmission</w:t>
            </w:r>
          </w:p>
        </w:tc>
        <w:tc>
          <w:tcPr>
            <w:tcW w:w="1276" w:type="dxa"/>
            <w:shd w:val="clear" w:color="auto" w:fill="auto"/>
            <w:vAlign w:val="center"/>
          </w:tcPr>
          <w:p w14:paraId="7891D782" w14:textId="77777777" w:rsidR="00B27124" w:rsidRPr="003E6E07" w:rsidRDefault="00B27124" w:rsidP="00382014">
            <w:pPr>
              <w:pStyle w:val="TAC"/>
              <w:rPr>
                <w:rFonts w:cs="Arial"/>
                <w:lang w:eastAsia="ko-KR"/>
              </w:rPr>
            </w:pPr>
            <w:r w:rsidRPr="003E6E07">
              <w:rPr>
                <w:rFonts w:cs="Arial"/>
                <w:lang w:eastAsia="ko-KR"/>
              </w:rPr>
              <w:t>FALSE</w:t>
            </w:r>
          </w:p>
        </w:tc>
        <w:tc>
          <w:tcPr>
            <w:tcW w:w="3827" w:type="dxa"/>
          </w:tcPr>
          <w:p w14:paraId="0E0582CD" w14:textId="77777777" w:rsidR="00B27124" w:rsidRPr="003E6E07" w:rsidRDefault="00B27124" w:rsidP="00382014">
            <w:pPr>
              <w:pStyle w:val="TAL"/>
              <w:rPr>
                <w:rFonts w:cs="Arial"/>
                <w:lang w:eastAsia="ko-KR"/>
              </w:rPr>
            </w:pPr>
          </w:p>
        </w:tc>
      </w:tr>
      <w:tr w:rsidR="00B27124" w:rsidRPr="003E6E07" w14:paraId="0DC03E99" w14:textId="77777777" w:rsidTr="00AB0EDD">
        <w:trPr>
          <w:jc w:val="center"/>
        </w:trPr>
        <w:tc>
          <w:tcPr>
            <w:tcW w:w="3402" w:type="dxa"/>
            <w:vAlign w:val="center"/>
          </w:tcPr>
          <w:p w14:paraId="7E4B5FC1" w14:textId="77777777" w:rsidR="00B27124" w:rsidRPr="003E6E07" w:rsidRDefault="00B27124" w:rsidP="00895B30">
            <w:pPr>
              <w:pStyle w:val="TAL"/>
              <w:rPr>
                <w:rFonts w:cs="Arial"/>
                <w:vertAlign w:val="superscript"/>
              </w:rPr>
            </w:pPr>
            <w:r w:rsidRPr="003E6E07">
              <w:rPr>
                <w:rFonts w:cs="Arial"/>
              </w:rPr>
              <w:t>srsMaxUpPTS</w:t>
            </w:r>
          </w:p>
        </w:tc>
        <w:tc>
          <w:tcPr>
            <w:tcW w:w="1276" w:type="dxa"/>
            <w:shd w:val="clear" w:color="auto" w:fill="auto"/>
            <w:vAlign w:val="center"/>
          </w:tcPr>
          <w:p w14:paraId="2CA57084" w14:textId="77777777" w:rsidR="00B27124" w:rsidRPr="003E6E07" w:rsidRDefault="00B27124" w:rsidP="00382014">
            <w:pPr>
              <w:pStyle w:val="TAC"/>
              <w:rPr>
                <w:rFonts w:cs="Arial"/>
                <w:lang w:eastAsia="ko-KR"/>
              </w:rPr>
            </w:pPr>
            <w:r w:rsidRPr="003E6E07">
              <w:rPr>
                <w:rFonts w:cs="Arial"/>
                <w:lang w:eastAsia="ko-KR"/>
              </w:rPr>
              <w:t>N/A</w:t>
            </w:r>
          </w:p>
        </w:tc>
        <w:tc>
          <w:tcPr>
            <w:tcW w:w="3827" w:type="dxa"/>
          </w:tcPr>
          <w:p w14:paraId="61DA461A" w14:textId="672D020C" w:rsidR="00B27124" w:rsidRPr="003E6E07" w:rsidRDefault="00B27124" w:rsidP="00382014">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B27124" w:rsidRPr="003E6E07" w14:paraId="4D33FC88" w14:textId="77777777" w:rsidTr="00AB0EDD">
        <w:trPr>
          <w:jc w:val="center"/>
        </w:trPr>
        <w:tc>
          <w:tcPr>
            <w:tcW w:w="3402" w:type="dxa"/>
            <w:vAlign w:val="center"/>
          </w:tcPr>
          <w:p w14:paraId="232E1D52" w14:textId="77777777" w:rsidR="00B27124" w:rsidRPr="003E6E07" w:rsidRDefault="00B27124" w:rsidP="00895B30">
            <w:pPr>
              <w:pStyle w:val="TAL"/>
              <w:rPr>
                <w:rFonts w:cs="Arial"/>
              </w:rPr>
            </w:pPr>
            <w:r w:rsidRPr="003E6E07">
              <w:rPr>
                <w:rFonts w:cs="Arial"/>
              </w:rPr>
              <w:t>srsBandwidth</w:t>
            </w:r>
          </w:p>
        </w:tc>
        <w:tc>
          <w:tcPr>
            <w:tcW w:w="1276" w:type="dxa"/>
            <w:shd w:val="clear" w:color="auto" w:fill="auto"/>
            <w:vAlign w:val="center"/>
          </w:tcPr>
          <w:p w14:paraId="3B278CEF" w14:textId="77777777" w:rsidR="00B27124" w:rsidRPr="003E6E07" w:rsidRDefault="00B27124" w:rsidP="00382014">
            <w:pPr>
              <w:pStyle w:val="TAC"/>
              <w:rPr>
                <w:rFonts w:cs="Arial"/>
                <w:lang w:eastAsia="ko-KR"/>
              </w:rPr>
            </w:pPr>
            <w:r w:rsidRPr="003E6E07">
              <w:rPr>
                <w:rFonts w:cs="Arial"/>
                <w:lang w:eastAsia="ko-KR"/>
              </w:rPr>
              <w:t>0</w:t>
            </w:r>
          </w:p>
        </w:tc>
        <w:tc>
          <w:tcPr>
            <w:tcW w:w="3827" w:type="dxa"/>
            <w:vMerge w:val="restart"/>
          </w:tcPr>
          <w:p w14:paraId="775684DD" w14:textId="590BDCFB"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B27124" w:rsidRPr="003E6E07" w14:paraId="51E9D31D" w14:textId="77777777" w:rsidTr="00AB0EDD">
        <w:trPr>
          <w:jc w:val="center"/>
        </w:trPr>
        <w:tc>
          <w:tcPr>
            <w:tcW w:w="3402" w:type="dxa"/>
            <w:vAlign w:val="center"/>
          </w:tcPr>
          <w:p w14:paraId="5E6BDD1F" w14:textId="77777777" w:rsidR="00B27124" w:rsidRPr="003E6E07" w:rsidRDefault="00B27124" w:rsidP="00895B30">
            <w:pPr>
              <w:pStyle w:val="TAL"/>
              <w:rPr>
                <w:rFonts w:cs="Arial"/>
              </w:rPr>
            </w:pPr>
            <w:r w:rsidRPr="003E6E07">
              <w:rPr>
                <w:rFonts w:cs="Arial"/>
              </w:rPr>
              <w:t>srsHoppingBandwidth</w:t>
            </w:r>
          </w:p>
        </w:tc>
        <w:tc>
          <w:tcPr>
            <w:tcW w:w="1276" w:type="dxa"/>
            <w:shd w:val="clear" w:color="auto" w:fill="auto"/>
            <w:vAlign w:val="center"/>
          </w:tcPr>
          <w:p w14:paraId="6B0EE7CB" w14:textId="77777777" w:rsidR="00B27124" w:rsidRPr="003E6E07" w:rsidRDefault="00B27124" w:rsidP="00382014">
            <w:pPr>
              <w:pStyle w:val="TAC"/>
              <w:rPr>
                <w:rFonts w:cs="Arial"/>
                <w:lang w:eastAsia="ko-KR"/>
              </w:rPr>
            </w:pPr>
            <w:r w:rsidRPr="003E6E07">
              <w:rPr>
                <w:rFonts w:cs="Arial"/>
                <w:lang w:eastAsia="ko-KR"/>
              </w:rPr>
              <w:t>hbw0</w:t>
            </w:r>
          </w:p>
        </w:tc>
        <w:tc>
          <w:tcPr>
            <w:tcW w:w="3827" w:type="dxa"/>
            <w:vMerge/>
          </w:tcPr>
          <w:p w14:paraId="35DF486A" w14:textId="77777777" w:rsidR="00B27124" w:rsidRPr="003E6E07" w:rsidRDefault="00B27124" w:rsidP="00382014">
            <w:pPr>
              <w:pStyle w:val="TAL"/>
              <w:rPr>
                <w:rFonts w:cs="Arial"/>
                <w:lang w:eastAsia="ko-KR"/>
              </w:rPr>
            </w:pPr>
          </w:p>
        </w:tc>
      </w:tr>
      <w:tr w:rsidR="00B27124" w:rsidRPr="003E6E07" w14:paraId="36460B7D" w14:textId="77777777" w:rsidTr="00AB0EDD">
        <w:trPr>
          <w:jc w:val="center"/>
        </w:trPr>
        <w:tc>
          <w:tcPr>
            <w:tcW w:w="3402" w:type="dxa"/>
            <w:vAlign w:val="center"/>
          </w:tcPr>
          <w:p w14:paraId="1254D9C0" w14:textId="77777777" w:rsidR="00B27124" w:rsidRPr="003E6E07" w:rsidRDefault="00B27124" w:rsidP="00895B30">
            <w:pPr>
              <w:pStyle w:val="TAL"/>
              <w:rPr>
                <w:rFonts w:cs="Arial"/>
              </w:rPr>
            </w:pPr>
            <w:r w:rsidRPr="003E6E07">
              <w:rPr>
                <w:rFonts w:cs="Arial"/>
              </w:rPr>
              <w:t>frequencyDomainPosition</w:t>
            </w:r>
          </w:p>
        </w:tc>
        <w:tc>
          <w:tcPr>
            <w:tcW w:w="1276" w:type="dxa"/>
            <w:shd w:val="clear" w:color="auto" w:fill="auto"/>
            <w:vAlign w:val="center"/>
          </w:tcPr>
          <w:p w14:paraId="5C3268E6"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14EF2AB5" w14:textId="77777777" w:rsidR="00B27124" w:rsidRPr="003E6E07" w:rsidRDefault="00B27124" w:rsidP="00382014">
            <w:pPr>
              <w:pStyle w:val="TAL"/>
              <w:rPr>
                <w:rFonts w:cs="Arial"/>
                <w:lang w:eastAsia="ko-KR"/>
              </w:rPr>
            </w:pPr>
          </w:p>
        </w:tc>
      </w:tr>
      <w:tr w:rsidR="00B27124" w:rsidRPr="003E6E07" w14:paraId="114902E6" w14:textId="77777777" w:rsidTr="00AB0EDD">
        <w:trPr>
          <w:jc w:val="center"/>
        </w:trPr>
        <w:tc>
          <w:tcPr>
            <w:tcW w:w="3402" w:type="dxa"/>
            <w:vAlign w:val="center"/>
          </w:tcPr>
          <w:p w14:paraId="38339AEB" w14:textId="77777777" w:rsidR="00B27124" w:rsidRPr="003E6E07" w:rsidRDefault="00B27124" w:rsidP="00895B30">
            <w:pPr>
              <w:pStyle w:val="TAL"/>
              <w:rPr>
                <w:rFonts w:cs="Arial"/>
              </w:rPr>
            </w:pPr>
            <w:r w:rsidRPr="003E6E07">
              <w:rPr>
                <w:rFonts w:cs="Arial"/>
              </w:rPr>
              <w:t>Duration</w:t>
            </w:r>
          </w:p>
        </w:tc>
        <w:tc>
          <w:tcPr>
            <w:tcW w:w="1276" w:type="dxa"/>
            <w:shd w:val="clear" w:color="auto" w:fill="auto"/>
            <w:vAlign w:val="center"/>
          </w:tcPr>
          <w:p w14:paraId="2ECB016A" w14:textId="77777777" w:rsidR="00B27124" w:rsidRPr="003E6E07" w:rsidRDefault="00B27124" w:rsidP="00382014">
            <w:pPr>
              <w:pStyle w:val="TAC"/>
              <w:rPr>
                <w:rFonts w:cs="Arial"/>
                <w:lang w:eastAsia="ko-KR"/>
              </w:rPr>
            </w:pPr>
            <w:r w:rsidRPr="003E6E07">
              <w:rPr>
                <w:rFonts w:cs="Arial"/>
                <w:lang w:eastAsia="ko-KR"/>
              </w:rPr>
              <w:t>TRUE</w:t>
            </w:r>
          </w:p>
        </w:tc>
        <w:tc>
          <w:tcPr>
            <w:tcW w:w="3827" w:type="dxa"/>
          </w:tcPr>
          <w:p w14:paraId="3D020365" w14:textId="4A050C23" w:rsidR="00B27124" w:rsidRPr="003E6E07" w:rsidRDefault="00B27124" w:rsidP="00382014">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B27124" w:rsidRPr="003E6E07" w14:paraId="595E34F6" w14:textId="77777777" w:rsidTr="00AB0EDD">
        <w:trPr>
          <w:jc w:val="center"/>
        </w:trPr>
        <w:tc>
          <w:tcPr>
            <w:tcW w:w="3402" w:type="dxa"/>
            <w:vAlign w:val="center"/>
          </w:tcPr>
          <w:p w14:paraId="3900F6CA" w14:textId="77777777" w:rsidR="00B27124" w:rsidRPr="003E6E07" w:rsidRDefault="00B27124" w:rsidP="00895B30">
            <w:pPr>
              <w:pStyle w:val="TAL"/>
              <w:rPr>
                <w:rFonts w:cs="Arial"/>
              </w:rPr>
            </w:pPr>
            <w:r w:rsidRPr="003E6E07">
              <w:rPr>
                <w:rFonts w:cs="Arial"/>
              </w:rPr>
              <w:t>Srs-ConfigurationIndex</w:t>
            </w:r>
          </w:p>
        </w:tc>
        <w:tc>
          <w:tcPr>
            <w:tcW w:w="1276" w:type="dxa"/>
            <w:shd w:val="clear" w:color="auto" w:fill="auto"/>
            <w:vAlign w:val="center"/>
          </w:tcPr>
          <w:p w14:paraId="750876ED" w14:textId="77777777" w:rsidR="00B27124" w:rsidRPr="003E6E07" w:rsidRDefault="00B27124" w:rsidP="00382014">
            <w:pPr>
              <w:pStyle w:val="TAC"/>
              <w:rPr>
                <w:rFonts w:cs="Arial"/>
                <w:lang w:eastAsia="ko-KR"/>
              </w:rPr>
            </w:pPr>
            <w:r w:rsidRPr="003E6E07">
              <w:rPr>
                <w:rFonts w:cs="Arial"/>
                <w:lang w:eastAsia="ko-KR"/>
              </w:rPr>
              <w:t>47</w:t>
            </w:r>
          </w:p>
        </w:tc>
        <w:tc>
          <w:tcPr>
            <w:tcW w:w="3827" w:type="dxa"/>
          </w:tcPr>
          <w:p w14:paraId="60C7503E" w14:textId="472D5648" w:rsidR="00B27124" w:rsidRPr="003E6E07" w:rsidRDefault="00B27124" w:rsidP="00382014">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B27124" w:rsidRPr="003E6E07" w14:paraId="24753494" w14:textId="77777777" w:rsidTr="00AB0EDD">
        <w:trPr>
          <w:jc w:val="center"/>
        </w:trPr>
        <w:tc>
          <w:tcPr>
            <w:tcW w:w="3402" w:type="dxa"/>
            <w:vAlign w:val="center"/>
          </w:tcPr>
          <w:p w14:paraId="0E22A46D" w14:textId="77777777" w:rsidR="00B27124" w:rsidRPr="003E6E07" w:rsidRDefault="00B27124" w:rsidP="00895B30">
            <w:pPr>
              <w:pStyle w:val="TAL"/>
              <w:rPr>
                <w:rFonts w:cs="Arial"/>
              </w:rPr>
            </w:pPr>
            <w:r w:rsidRPr="003E6E07">
              <w:rPr>
                <w:rFonts w:cs="Arial"/>
              </w:rPr>
              <w:t>transmissionComb</w:t>
            </w:r>
          </w:p>
        </w:tc>
        <w:tc>
          <w:tcPr>
            <w:tcW w:w="1276" w:type="dxa"/>
            <w:shd w:val="clear" w:color="auto" w:fill="auto"/>
            <w:vAlign w:val="center"/>
          </w:tcPr>
          <w:p w14:paraId="620AA204"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4CF66B0A" w14:textId="77777777" w:rsidR="00B27124" w:rsidRPr="003E6E07" w:rsidRDefault="00B27124" w:rsidP="00382014">
            <w:pPr>
              <w:pStyle w:val="TAL"/>
              <w:rPr>
                <w:rFonts w:cs="Arial"/>
                <w:lang w:eastAsia="ko-KR"/>
              </w:rPr>
            </w:pPr>
          </w:p>
        </w:tc>
      </w:tr>
      <w:tr w:rsidR="00B27124" w:rsidRPr="003E6E07" w14:paraId="58B4594B" w14:textId="77777777" w:rsidTr="00AB0EDD">
        <w:trPr>
          <w:jc w:val="center"/>
        </w:trPr>
        <w:tc>
          <w:tcPr>
            <w:tcW w:w="3402" w:type="dxa"/>
            <w:vAlign w:val="center"/>
          </w:tcPr>
          <w:p w14:paraId="3F6ED25B" w14:textId="77777777" w:rsidR="00B27124" w:rsidRPr="003E6E07" w:rsidRDefault="00B27124" w:rsidP="00895B30">
            <w:pPr>
              <w:pStyle w:val="TAL"/>
              <w:rPr>
                <w:rFonts w:cs="Arial"/>
              </w:rPr>
            </w:pPr>
            <w:r w:rsidRPr="003E6E07">
              <w:rPr>
                <w:rFonts w:cs="Arial"/>
              </w:rPr>
              <w:t>cyclicShift</w:t>
            </w:r>
          </w:p>
        </w:tc>
        <w:tc>
          <w:tcPr>
            <w:tcW w:w="1276" w:type="dxa"/>
            <w:shd w:val="clear" w:color="auto" w:fill="auto"/>
            <w:vAlign w:val="center"/>
          </w:tcPr>
          <w:p w14:paraId="1988B691" w14:textId="77777777" w:rsidR="00B27124" w:rsidRPr="003E6E07" w:rsidRDefault="00B27124" w:rsidP="00382014">
            <w:pPr>
              <w:pStyle w:val="TAC"/>
              <w:rPr>
                <w:rFonts w:cs="Arial"/>
                <w:lang w:eastAsia="ko-KR"/>
              </w:rPr>
            </w:pPr>
            <w:r w:rsidRPr="003E6E07">
              <w:rPr>
                <w:rFonts w:cs="Arial"/>
                <w:lang w:eastAsia="ko-KR"/>
              </w:rPr>
              <w:t>cs0</w:t>
            </w:r>
          </w:p>
        </w:tc>
        <w:tc>
          <w:tcPr>
            <w:tcW w:w="3827" w:type="dxa"/>
          </w:tcPr>
          <w:p w14:paraId="2CD0936C" w14:textId="0F691D64"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B27124" w:rsidRPr="003E6E07" w14:paraId="199BB30A" w14:textId="77777777" w:rsidTr="00AB0EDD">
        <w:trPr>
          <w:jc w:val="center"/>
        </w:trPr>
        <w:tc>
          <w:tcPr>
            <w:tcW w:w="3402" w:type="dxa"/>
          </w:tcPr>
          <w:p w14:paraId="19D281E4" w14:textId="77777777" w:rsidR="00B27124" w:rsidRPr="003E6E07" w:rsidRDefault="00B27124" w:rsidP="00895B30">
            <w:pPr>
              <w:pStyle w:val="TAL"/>
              <w:rPr>
                <w:rFonts w:cs="Arial"/>
              </w:rPr>
            </w:pPr>
            <w:r w:rsidRPr="003E6E07">
              <w:rPr>
                <w:rFonts w:cs="Arial"/>
              </w:rPr>
              <w:t>SRS-AntennaPort</w:t>
            </w:r>
          </w:p>
        </w:tc>
        <w:tc>
          <w:tcPr>
            <w:tcW w:w="1276" w:type="dxa"/>
            <w:shd w:val="clear" w:color="auto" w:fill="auto"/>
          </w:tcPr>
          <w:p w14:paraId="3BCDD408" w14:textId="77777777" w:rsidR="00B27124" w:rsidRPr="003E6E07" w:rsidRDefault="00B27124" w:rsidP="00382014">
            <w:pPr>
              <w:pStyle w:val="TAC"/>
              <w:rPr>
                <w:rFonts w:cs="Arial"/>
                <w:lang w:eastAsia="ko-KR"/>
              </w:rPr>
            </w:pPr>
            <w:r w:rsidRPr="003E6E07">
              <w:rPr>
                <w:rFonts w:cs="Arial"/>
                <w:lang w:eastAsia="ko-KR"/>
              </w:rPr>
              <w:t>an1</w:t>
            </w:r>
          </w:p>
        </w:tc>
        <w:tc>
          <w:tcPr>
            <w:tcW w:w="3827" w:type="dxa"/>
          </w:tcPr>
          <w:p w14:paraId="624C0654" w14:textId="0609E852" w:rsidR="00B27124" w:rsidRPr="003E6E07" w:rsidRDefault="00B27124" w:rsidP="00382014">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B27124" w:rsidRPr="003E6E07" w14:paraId="25BC3B26" w14:textId="77777777" w:rsidTr="00AB0EDD">
        <w:trPr>
          <w:jc w:val="center"/>
        </w:trPr>
        <w:tc>
          <w:tcPr>
            <w:tcW w:w="8505" w:type="dxa"/>
            <w:gridSpan w:val="3"/>
            <w:vAlign w:val="center"/>
          </w:tcPr>
          <w:p w14:paraId="0530370A" w14:textId="26DD2222" w:rsidR="00B27124" w:rsidRPr="003E6E07" w:rsidRDefault="00AB0EDD" w:rsidP="00382014">
            <w:pPr>
              <w:pStyle w:val="TAN"/>
              <w:rPr>
                <w:rFonts w:cs="Arial"/>
                <w:lang w:eastAsia="ko-KR"/>
              </w:rPr>
            </w:pPr>
            <w:r w:rsidRPr="003E6E07">
              <w:rPr>
                <w:lang w:eastAsia="ko-KR"/>
              </w:rPr>
              <w:t>NOTE</w:t>
            </w:r>
            <w:r w:rsidR="00B27124" w:rsidRPr="003E6E07">
              <w:rPr>
                <w:lang w:eastAsia="ko-KR"/>
              </w:rPr>
              <w:t>:</w:t>
            </w:r>
            <w:r w:rsidR="00B27124" w:rsidRPr="003E6E07">
              <w:rPr>
                <w:lang w:eastAsia="zh-CN"/>
              </w:rPr>
              <w:tab/>
            </w:r>
            <w:r w:rsidR="00B27124" w:rsidRPr="003E6E07">
              <w:rPr>
                <w:lang w:eastAsia="ko-KR"/>
              </w:rPr>
              <w:t>For</w:t>
            </w:r>
            <w:r w:rsidRPr="003E6E07">
              <w:rPr>
                <w:lang w:eastAsia="ko-KR"/>
              </w:rPr>
              <w:t xml:space="preserve"> </w:t>
            </w:r>
            <w:r w:rsidR="00B27124" w:rsidRPr="003E6E07">
              <w:rPr>
                <w:lang w:eastAsia="ko-KR"/>
              </w:rPr>
              <w:t>further</w:t>
            </w:r>
            <w:r w:rsidRPr="003E6E07">
              <w:rPr>
                <w:lang w:eastAsia="ko-KR"/>
              </w:rPr>
              <w:t xml:space="preserve"> </w:t>
            </w:r>
            <w:r w:rsidR="00B27124" w:rsidRPr="003E6E07">
              <w:rPr>
                <w:lang w:eastAsia="ko-KR"/>
              </w:rPr>
              <w:t>information</w:t>
            </w:r>
            <w:r w:rsidRPr="003E6E07">
              <w:rPr>
                <w:lang w:eastAsia="ko-KR"/>
              </w:rPr>
              <w:t xml:space="preserve"> </w:t>
            </w:r>
            <w:r w:rsidR="00B27124" w:rsidRPr="003E6E07">
              <w:rPr>
                <w:lang w:eastAsia="ko-KR"/>
              </w:rPr>
              <w:t>see</w:t>
            </w:r>
            <w:r w:rsidRPr="003E6E07">
              <w:rPr>
                <w:lang w:eastAsia="ko-KR"/>
              </w:rPr>
              <w:t xml:space="preserve"> </w:t>
            </w:r>
            <w:r w:rsidR="00B27124" w:rsidRPr="003E6E07">
              <w:rPr>
                <w:lang w:eastAsia="ko-KR"/>
              </w:rPr>
              <w:t>clause</w:t>
            </w:r>
            <w:r w:rsidRPr="003E6E07">
              <w:rPr>
                <w:lang w:eastAsia="ko-KR"/>
              </w:rPr>
              <w:t xml:space="preserve"> </w:t>
            </w:r>
            <w:r w:rsidR="00B27124" w:rsidRPr="003E6E07">
              <w:rPr>
                <w:lang w:eastAsia="ko-KR"/>
              </w:rPr>
              <w:t>6.3</w:t>
            </w:r>
            <w:r w:rsidR="00B27124" w:rsidRPr="003E6E07">
              <w:rPr>
                <w:rFonts w:cs="Arial"/>
                <w:lang w:eastAsia="ko-KR"/>
              </w:rPr>
              <w:t>.2</w:t>
            </w:r>
            <w:r w:rsidRPr="003E6E07">
              <w:rPr>
                <w:rFonts w:cs="Arial"/>
                <w:lang w:eastAsia="ko-KR"/>
              </w:rPr>
              <w:t xml:space="preserve"> in 3GPP TS </w:t>
            </w:r>
            <w:r w:rsidR="00B27124" w:rsidRPr="003E6E07">
              <w:rPr>
                <w:rFonts w:cs="Arial"/>
                <w:lang w:eastAsia="ko-KR"/>
              </w:rPr>
              <w:t>36.331.</w:t>
            </w:r>
          </w:p>
        </w:tc>
      </w:tr>
    </w:tbl>
    <w:p w14:paraId="4135E357" w14:textId="77777777" w:rsidR="00B27124" w:rsidRPr="003E6E07" w:rsidRDefault="00B27124" w:rsidP="00B27124"/>
    <w:p w14:paraId="4B5F65D5" w14:textId="77777777" w:rsidR="00B27124" w:rsidRPr="003E6E07" w:rsidRDefault="00B27124" w:rsidP="00B27124">
      <w:pPr>
        <w:rPr>
          <w:lang w:eastAsia="zh-CN"/>
        </w:rPr>
      </w:pPr>
      <w:r w:rsidRPr="003E6E07">
        <w:t>The UE shall be continuously scheduled in PCell throughout the test and during the time duration T2, at most 6 ACK/NACK loss on PCell shall be detected.</w:t>
      </w:r>
    </w:p>
    <w:p w14:paraId="25D2856E" w14:textId="77777777" w:rsidR="00B27124" w:rsidRPr="003E6E07" w:rsidRDefault="00B27124" w:rsidP="00B27124">
      <w:r w:rsidRPr="003E6E07">
        <w:t>The rate of correct events observed during repeated tests shall be at least 90%.</w:t>
      </w:r>
    </w:p>
    <w:p w14:paraId="185599C4" w14:textId="77777777" w:rsidR="00C43838" w:rsidRPr="003E6E07" w:rsidRDefault="00C43838" w:rsidP="00C43838">
      <w:pPr>
        <w:pStyle w:val="Heading3"/>
        <w:rPr>
          <w:rFonts w:eastAsia="SimSun"/>
        </w:rPr>
      </w:pPr>
      <w:r w:rsidRPr="003E6E07">
        <w:rPr>
          <w:rFonts w:eastAsia="SimSun"/>
        </w:rPr>
        <w:t>7.6.2</w:t>
      </w:r>
      <w:r w:rsidRPr="003E6E07">
        <w:rPr>
          <w:rFonts w:eastAsia="SimSun"/>
        </w:rPr>
        <w:tab/>
        <w:t>E-UTRAN TDD-TDD CA interruption at SRS carrier based switching</w:t>
      </w:r>
    </w:p>
    <w:p w14:paraId="26F8AEA6" w14:textId="77777777" w:rsidR="00C43838" w:rsidRPr="003E6E07" w:rsidRDefault="00C43838" w:rsidP="00C43838">
      <w:pPr>
        <w:pStyle w:val="Heading4"/>
        <w:rPr>
          <w:rFonts w:eastAsia="SimSun"/>
        </w:rPr>
      </w:pPr>
      <w:r w:rsidRPr="003E6E07">
        <w:rPr>
          <w:rFonts w:eastAsia="SimSun"/>
        </w:rPr>
        <w:t>7.6.2.1</w:t>
      </w:r>
      <w:r w:rsidRPr="003E6E07">
        <w:rPr>
          <w:rFonts w:eastAsia="SimSun"/>
        </w:rPr>
        <w:tab/>
        <w:t>Test purpose</w:t>
      </w:r>
    </w:p>
    <w:p w14:paraId="2D50E3DB" w14:textId="59E26602" w:rsidR="00C43838" w:rsidRPr="003E6E07" w:rsidRDefault="00C43838" w:rsidP="00C43838">
      <w:pPr>
        <w:rPr>
          <w:rFonts w:eastAsia="SimSun"/>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3422253" w14:textId="77777777" w:rsidR="00C43838" w:rsidRPr="003E6E07" w:rsidRDefault="00C43838" w:rsidP="00C43838">
      <w:pPr>
        <w:pStyle w:val="Heading4"/>
        <w:rPr>
          <w:rFonts w:eastAsia="SimSun"/>
          <w:lang w:eastAsia="zh-CN"/>
        </w:rPr>
      </w:pPr>
      <w:r w:rsidRPr="003E6E07">
        <w:rPr>
          <w:rFonts w:eastAsia="SimSun"/>
          <w:lang w:eastAsia="zh-TW"/>
        </w:rPr>
        <w:t>7.6.2.2</w:t>
      </w:r>
      <w:r w:rsidRPr="003E6E07">
        <w:rPr>
          <w:rFonts w:eastAsia="SimSun"/>
          <w:lang w:eastAsia="zh-TW"/>
        </w:rPr>
        <w:tab/>
        <w:t xml:space="preserve">Test </w:t>
      </w:r>
      <w:r w:rsidRPr="003E6E07">
        <w:rPr>
          <w:rFonts w:eastAsia="SimSun"/>
        </w:rPr>
        <w:t>applicability</w:t>
      </w:r>
    </w:p>
    <w:p w14:paraId="6B2B94DB" w14:textId="77777777" w:rsidR="00C43838" w:rsidRPr="003E6E07" w:rsidRDefault="00C43838" w:rsidP="00C43838">
      <w:pPr>
        <w:rPr>
          <w:rFonts w:eastAsia="SimSun"/>
        </w:rPr>
      </w:pPr>
      <w:r w:rsidRPr="003E6E07">
        <w:t>This test case applies to all types of E-UTRA UE release 14 and forward that support E-UTRA TDD CA and SRS switching between component carriers.</w:t>
      </w:r>
    </w:p>
    <w:p w14:paraId="01FA7313" w14:textId="77777777" w:rsidR="00C43838" w:rsidRPr="003E6E07" w:rsidRDefault="00C43838" w:rsidP="00C43838">
      <w:pPr>
        <w:pStyle w:val="Heading4"/>
        <w:rPr>
          <w:rFonts w:eastAsia="SimSun"/>
          <w:lang w:eastAsia="zh-TW"/>
        </w:rPr>
      </w:pPr>
      <w:r w:rsidRPr="003E6E07">
        <w:rPr>
          <w:rFonts w:eastAsia="SimSun"/>
          <w:lang w:eastAsia="zh-TW"/>
        </w:rPr>
        <w:t>7.6.2.3</w:t>
      </w:r>
      <w:r w:rsidRPr="003E6E07">
        <w:rPr>
          <w:rFonts w:eastAsia="SimSun"/>
          <w:lang w:eastAsia="zh-TW"/>
        </w:rPr>
        <w:tab/>
        <w:t xml:space="preserve">Minimum conformance </w:t>
      </w:r>
      <w:r w:rsidRPr="003E6E07">
        <w:rPr>
          <w:rFonts w:eastAsia="SimSun"/>
        </w:rPr>
        <w:t>requirements</w:t>
      </w:r>
    </w:p>
    <w:p w14:paraId="001D4765" w14:textId="77777777" w:rsidR="00C43838" w:rsidRPr="003E6E07" w:rsidRDefault="00C43838" w:rsidP="00C43838">
      <w:pPr>
        <w:rPr>
          <w:rFonts w:eastAsia="SimSun"/>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7E48969A" w14:textId="77777777" w:rsidR="00C43838" w:rsidRPr="003E6E07" w:rsidRDefault="00C43838" w:rsidP="00C43838">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41C68987" w14:textId="0C733DCF" w:rsidR="00C43838" w:rsidRPr="003E6E07" w:rsidRDefault="00C43838" w:rsidP="00C43838">
      <w:pPr>
        <w:rPr>
          <w:lang w:eastAsia="zh-CN"/>
        </w:rPr>
      </w:pPr>
      <w:r w:rsidRPr="003E6E07">
        <w:t xml:space="preserve">The normative reference for this requirement </w:t>
      </w:r>
      <w:r w:rsidR="00AB0EDD" w:rsidRPr="003E6E07">
        <w:t>is 3GPP TS</w:t>
      </w:r>
      <w:r w:rsidRPr="003E6E07">
        <w:t xml:space="preserve"> 36.133 [4] clause</w:t>
      </w:r>
      <w:r w:rsidR="00AB0EDD" w:rsidRPr="003E6E07">
        <w:t>s</w:t>
      </w:r>
      <w:r w:rsidRPr="003E6E07">
        <w:t xml:space="preserve"> 7.8.2.13 and A.7.6.2.</w:t>
      </w:r>
    </w:p>
    <w:p w14:paraId="7896C5CC" w14:textId="77777777" w:rsidR="00C43838" w:rsidRPr="003E6E07" w:rsidRDefault="00C43838" w:rsidP="00C43838">
      <w:pPr>
        <w:pStyle w:val="Heading4"/>
        <w:rPr>
          <w:rFonts w:eastAsia="SimSun"/>
          <w:lang w:eastAsia="zh-CN"/>
        </w:rPr>
      </w:pPr>
      <w:r w:rsidRPr="003E6E07">
        <w:rPr>
          <w:rFonts w:eastAsia="SimSun"/>
          <w:lang w:eastAsia="zh-TW"/>
        </w:rPr>
        <w:t>7.6.2.4</w:t>
      </w:r>
      <w:r w:rsidRPr="003E6E07">
        <w:rPr>
          <w:rFonts w:eastAsia="SimSun"/>
          <w:lang w:eastAsia="zh-TW"/>
        </w:rPr>
        <w:tab/>
        <w:t>Test description</w:t>
      </w:r>
    </w:p>
    <w:p w14:paraId="4B2F276F" w14:textId="77777777" w:rsidR="00C43838" w:rsidRPr="003E6E07" w:rsidRDefault="00C43838" w:rsidP="00C43838">
      <w:pPr>
        <w:pStyle w:val="Heading5"/>
        <w:rPr>
          <w:rFonts w:eastAsia="SimSun"/>
        </w:rPr>
      </w:pPr>
      <w:r w:rsidRPr="003E6E07">
        <w:rPr>
          <w:rFonts w:eastAsia="SimSun"/>
          <w:lang w:eastAsia="zh-TW"/>
        </w:rPr>
        <w:t>7.6.2.4.1</w:t>
      </w:r>
      <w:r w:rsidRPr="003E6E07">
        <w:rPr>
          <w:rFonts w:eastAsia="SimSun"/>
          <w:lang w:eastAsia="zh-TW"/>
        </w:rPr>
        <w:tab/>
        <w:t>Initial conditions</w:t>
      </w:r>
    </w:p>
    <w:p w14:paraId="6B089EC5" w14:textId="33C2934E" w:rsidR="00C43838" w:rsidRPr="003E6E07" w:rsidRDefault="00C43838" w:rsidP="00C43838">
      <w:pPr>
        <w:rPr>
          <w:rFonts w:eastAsia="SimSun"/>
        </w:rPr>
      </w:pPr>
      <w:r w:rsidRPr="003E6E07">
        <w:t xml:space="preserve">Test Environment: Normal, as defined </w:t>
      </w:r>
      <w:r w:rsidR="00AB0EDD" w:rsidRPr="003E6E07">
        <w:t>in 3GPP TS</w:t>
      </w:r>
      <w:r w:rsidRPr="003E6E07">
        <w:t xml:space="preserve"> 36.508 [7] clause 4.1.</w:t>
      </w:r>
    </w:p>
    <w:p w14:paraId="44BFD66A" w14:textId="2C54BFA6" w:rsidR="00C43838" w:rsidRPr="003E6E07" w:rsidRDefault="00C43838" w:rsidP="00C438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0E917B40" w14:textId="6C1BB2DA" w:rsidR="00C43838" w:rsidRPr="003E6E07" w:rsidRDefault="00C43838" w:rsidP="00C43838">
      <w:r w:rsidRPr="003E6E07">
        <w:t>Channel Bandwidth to be tested: The largest aggregated bandwidth combination supported by UE from Table</w:t>
      </w:r>
      <w:r w:rsidR="00AB0EDD" w:rsidRPr="003E6E07">
        <w:t> </w:t>
      </w:r>
      <w:r w:rsidRPr="003E6E07">
        <w:t>7.6.2.5</w:t>
      </w:r>
      <w:r w:rsidR="00AB0EDD" w:rsidRPr="003E6E07">
        <w:noBreakHyphen/>
      </w:r>
      <w:r w:rsidRPr="003E6E07">
        <w:t xml:space="preserve">1 as defined </w:t>
      </w:r>
      <w:r w:rsidR="00AB0EDD" w:rsidRPr="003E6E07">
        <w:t>in 3GPP TS</w:t>
      </w:r>
      <w:r w:rsidRPr="003E6E07">
        <w:t xml:space="preserve"> 36.508 [7] clause 4.3.1.</w:t>
      </w:r>
    </w:p>
    <w:p w14:paraId="7E31F873" w14:textId="5E7B8FC8" w:rsidR="00C43838" w:rsidRPr="003E6E07" w:rsidRDefault="00C43838" w:rsidP="00C43838">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5E154870" w14:textId="77777777" w:rsidR="00C43838" w:rsidRPr="003E6E07" w:rsidRDefault="00C43838" w:rsidP="00C43838">
      <w:pPr>
        <w:pStyle w:val="B1"/>
      </w:pPr>
      <w:r w:rsidRPr="003E6E07">
        <w:t>2.</w:t>
      </w:r>
      <w:r w:rsidRPr="003E6E07">
        <w:tab/>
        <w:t>The general test parameter settings are set up according to Table 7.6.2.4.1-1.</w:t>
      </w:r>
    </w:p>
    <w:p w14:paraId="7188E9D8" w14:textId="77777777" w:rsidR="00C43838" w:rsidRPr="003E6E07" w:rsidRDefault="00C43838" w:rsidP="00C43838">
      <w:pPr>
        <w:pStyle w:val="B1"/>
      </w:pPr>
      <w:r w:rsidRPr="003E6E07">
        <w:lastRenderedPageBreak/>
        <w:t>3.</w:t>
      </w:r>
      <w:r w:rsidRPr="003E6E07">
        <w:tab/>
        <w:t>Propagation conditions are set according to Annex B clauses B.0.</w:t>
      </w:r>
    </w:p>
    <w:p w14:paraId="2C7FF8A8" w14:textId="77777777" w:rsidR="00C43838" w:rsidRPr="003E6E07" w:rsidRDefault="00C43838" w:rsidP="00C43838">
      <w:pPr>
        <w:pStyle w:val="B1"/>
      </w:pPr>
      <w:r w:rsidRPr="003E6E07">
        <w:t>4.</w:t>
      </w:r>
      <w:r w:rsidRPr="003E6E07">
        <w:tab/>
        <w:t>Message contents are defined in clause 7.6.2.4.3.</w:t>
      </w:r>
    </w:p>
    <w:p w14:paraId="4473222B" w14:textId="77777777" w:rsidR="00C43838" w:rsidRPr="003E6E07" w:rsidRDefault="00C43838" w:rsidP="00C43838">
      <w:pPr>
        <w:pStyle w:val="B1"/>
      </w:pPr>
      <w:r w:rsidRPr="003E6E07">
        <w:t>5.</w:t>
      </w:r>
      <w:r w:rsidRPr="003E6E07">
        <w:tab/>
        <w:t>There are two E-UTRA TDD carriers with one cell on each E-UTRA TDD carrier specified in the test. Cell 1 is the cell used for connection setup with the power levels set according to Annex C.0 and C.1 for this test. Cell 2 shall be powered OFF.</w:t>
      </w:r>
    </w:p>
    <w:p w14:paraId="0FF29CFF" w14:textId="62E22B86" w:rsidR="00C43838" w:rsidRPr="003E6E07" w:rsidRDefault="00C43838" w:rsidP="00C43838">
      <w:pPr>
        <w:pStyle w:val="TH"/>
      </w:pPr>
      <w:r w:rsidRPr="003E6E07">
        <w:rPr>
          <w:rFonts w:cs="v4.2.0"/>
        </w:rPr>
        <w:t xml:space="preserve">Table </w:t>
      </w:r>
      <w:r w:rsidRPr="003E6E07">
        <w:t>7.6.2.4.1-1</w:t>
      </w:r>
      <w:r w:rsidRPr="003E6E07">
        <w:rPr>
          <w:rFonts w:cs="v4.2.0"/>
        </w:rPr>
        <w:t xml:space="preserve">: </w:t>
      </w:r>
      <w:r w:rsidRPr="003E6E07">
        <w:t>General test parameters for E-UTRAN TDD-TDD CA</w:t>
      </w:r>
      <w:r w:rsidR="00AB0EDD" w:rsidRPr="003E6E07">
        <w:br/>
      </w:r>
      <w:r w:rsidRPr="003E6E07">
        <w:t>interruption at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3838" w:rsidRPr="003E6E07" w14:paraId="499242D2"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DA027" w14:textId="77777777" w:rsidR="00C43838" w:rsidRPr="003E6E07" w:rsidRDefault="00C43838">
            <w:pPr>
              <w:pStyle w:val="TAH"/>
              <w:rPr>
                <w:rFonts w:cs="Arial"/>
                <w:lang w:eastAsia="ko-KR"/>
              </w:rPr>
            </w:pPr>
            <w:r w:rsidRPr="003E6E07">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1375D6E1" w14:textId="77777777" w:rsidR="00C43838" w:rsidRPr="003E6E07" w:rsidRDefault="00C43838">
            <w:pPr>
              <w:pStyle w:val="TAH"/>
              <w:rPr>
                <w:rFonts w:cs="Arial"/>
                <w:lang w:eastAsia="ko-KR"/>
              </w:rPr>
            </w:pPr>
            <w:r w:rsidRPr="003E6E07">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2AC13FFE" w14:textId="77777777" w:rsidR="00C43838" w:rsidRPr="003E6E07" w:rsidRDefault="00C43838">
            <w:pPr>
              <w:pStyle w:val="TAH"/>
              <w:rPr>
                <w:rFonts w:cs="Arial"/>
                <w:lang w:eastAsia="ko-KR"/>
              </w:rPr>
            </w:pPr>
            <w:r w:rsidRPr="003E6E07">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hideMark/>
          </w:tcPr>
          <w:p w14:paraId="52C0CD56"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049DE08B"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3F52" w14:textId="7CBAFB03" w:rsidR="00C43838" w:rsidRPr="003E6E07" w:rsidRDefault="00C43838">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tcPr>
          <w:p w14:paraId="08FBD5C7"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4F47B" w14:textId="2A6AA8C1" w:rsidR="00C43838" w:rsidRPr="003E6E07" w:rsidRDefault="00C43838">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3063ED93" w14:textId="6ACA5A78" w:rsidR="00C43838" w:rsidRPr="003E6E07" w:rsidRDefault="00C43838">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C43838" w:rsidRPr="003E6E07" w14:paraId="7A8283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BFA8E" w14:textId="7251B93B" w:rsidR="00C43838" w:rsidRPr="003E6E07" w:rsidRDefault="00C43838">
            <w:pPr>
              <w:pStyle w:val="TAL"/>
              <w:rPr>
                <w:rFonts w:cs="Arial"/>
                <w:lang w:eastAsia="ko-KR"/>
              </w:rPr>
            </w:pPr>
            <w:r w:rsidRPr="003E6E07">
              <w:rPr>
                <w:rFonts w:cs="v4.2.0"/>
                <w:lang w:eastAsia="ko-KR"/>
              </w:rPr>
              <w:t>Active</w:t>
            </w:r>
            <w:r w:rsidR="00AB0EDD" w:rsidRPr="003E6E07">
              <w:rPr>
                <w:rFonts w:cs="v4.2.0"/>
                <w:lang w:eastAsia="ko-KR"/>
              </w:rPr>
              <w:t xml:space="preserve"> </w:t>
            </w:r>
            <w:r w:rsidRPr="003E6E07">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tcPr>
          <w:p w14:paraId="4187ED0E"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9E1944" w14:textId="4FAF1019"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Borders>
              <w:top w:val="single" w:sz="4" w:space="0" w:color="auto"/>
              <w:left w:val="single" w:sz="4" w:space="0" w:color="auto"/>
              <w:bottom w:val="single" w:sz="4" w:space="0" w:color="auto"/>
              <w:right w:val="single" w:sz="4" w:space="0" w:color="auto"/>
            </w:tcBorders>
            <w:hideMark/>
          </w:tcPr>
          <w:p w14:paraId="4A3BFDC0" w14:textId="435FA488" w:rsidR="00C43838" w:rsidRPr="003E6E07" w:rsidRDefault="00C43838">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C43838" w:rsidRPr="003E6E07" w14:paraId="0BDD7168"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FB6351" w14:textId="457ABA03"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Borders>
              <w:top w:val="single" w:sz="4" w:space="0" w:color="auto"/>
              <w:left w:val="single" w:sz="4" w:space="0" w:color="auto"/>
              <w:bottom w:val="single" w:sz="4" w:space="0" w:color="auto"/>
              <w:right w:val="single" w:sz="4" w:space="0" w:color="auto"/>
            </w:tcBorders>
          </w:tcPr>
          <w:p w14:paraId="761E2604"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55093" w14:textId="57993B05"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4A11119C" w14:textId="4D5DFC72"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C43838" w:rsidRPr="003E6E07" w14:paraId="641D7CE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544D31" w14:textId="0A5034EC" w:rsidR="00C43838" w:rsidRPr="003E6E07" w:rsidRDefault="00C43838">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tcPr>
          <w:p w14:paraId="4222234C"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0F3ED" w14:textId="77777777" w:rsidR="00C43838" w:rsidRPr="003E6E07" w:rsidRDefault="00C43838">
            <w:pPr>
              <w:pStyle w:val="TAC"/>
              <w:rPr>
                <w:rFonts w:cs="Arial"/>
                <w:lang w:eastAsia="ko-KR"/>
              </w:rPr>
            </w:pPr>
            <w:r w:rsidRPr="003E6E07">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498A925B" w14:textId="77777777" w:rsidR="00C43838" w:rsidRPr="003E6E07" w:rsidRDefault="00C43838">
            <w:pPr>
              <w:pStyle w:val="TAL"/>
              <w:rPr>
                <w:rFonts w:cs="Arial"/>
                <w:lang w:eastAsia="ko-KR"/>
              </w:rPr>
            </w:pPr>
          </w:p>
        </w:tc>
      </w:tr>
      <w:tr w:rsidR="00C43838" w:rsidRPr="003E6E07" w14:paraId="34F5FD61"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4EA86D" w14:textId="77777777" w:rsidR="00C43838" w:rsidRPr="003E6E07" w:rsidRDefault="00C43838">
            <w:pPr>
              <w:pStyle w:val="TAL"/>
              <w:rPr>
                <w:rFonts w:cs="Arial"/>
                <w:lang w:eastAsia="ko-KR"/>
              </w:rPr>
            </w:pPr>
            <w:r w:rsidRPr="003E6E07">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16A04201"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10E320" w14:textId="77777777" w:rsidR="00C43838" w:rsidRPr="003E6E07" w:rsidRDefault="00C43838">
            <w:pPr>
              <w:pStyle w:val="TAC"/>
              <w:rPr>
                <w:rFonts w:cs="Arial"/>
                <w:lang w:eastAsia="ko-KR"/>
              </w:rPr>
            </w:pPr>
            <w:r w:rsidRPr="003E6E07">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hideMark/>
          </w:tcPr>
          <w:p w14:paraId="2BE61665" w14:textId="4E6507DE" w:rsidR="00C43838" w:rsidRPr="003E6E07" w:rsidRDefault="00C43838">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C43838" w:rsidRPr="003E6E07" w14:paraId="18B4731A"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6402A" w14:textId="32DA0F2A" w:rsidR="00C43838" w:rsidRPr="003E6E07" w:rsidRDefault="00C43838">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Borders>
              <w:top w:val="single" w:sz="4" w:space="0" w:color="auto"/>
              <w:left w:val="single" w:sz="4" w:space="0" w:color="auto"/>
              <w:bottom w:val="single" w:sz="4" w:space="0" w:color="auto"/>
              <w:right w:val="single" w:sz="4" w:space="0" w:color="auto"/>
            </w:tcBorders>
          </w:tcPr>
          <w:p w14:paraId="76D8617F"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147F6" w14:textId="77777777" w:rsidR="00C43838" w:rsidRPr="003E6E07" w:rsidRDefault="00C43838">
            <w:pPr>
              <w:pStyle w:val="TAC"/>
              <w:rPr>
                <w:rFonts w:cs="Arial"/>
                <w:lang w:eastAsia="ko-KR"/>
              </w:rPr>
            </w:pPr>
            <w:r w:rsidRPr="003E6E07">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hideMark/>
          </w:tcPr>
          <w:p w14:paraId="25D287E7" w14:textId="6F8F7CE2" w:rsidR="00C43838" w:rsidRPr="003E6E07" w:rsidRDefault="00C43838">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C43838" w:rsidRPr="003E6E07" w14:paraId="52DEDB29"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0592D" w14:textId="77777777" w:rsidR="00C43838" w:rsidRPr="003E6E07" w:rsidRDefault="00C43838">
            <w:pPr>
              <w:pStyle w:val="TAL"/>
              <w:rPr>
                <w:rFonts w:cs="Arial"/>
                <w:lang w:eastAsia="ko-KR"/>
              </w:rPr>
            </w:pPr>
            <w:r w:rsidRPr="003E6E07">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159FE0B" w14:textId="77777777" w:rsidR="00C43838" w:rsidRPr="003E6E07" w:rsidRDefault="00C43838">
            <w:pPr>
              <w:pStyle w:val="TAL"/>
              <w:rPr>
                <w:rFonts w:cs="Arial"/>
                <w:lang w:eastAsia="ko-KR"/>
              </w:rPr>
            </w:pPr>
            <w:r w:rsidRPr="003E6E07">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73DF04" w14:textId="77777777" w:rsidR="00C43838" w:rsidRPr="003E6E07" w:rsidRDefault="00C43838">
            <w:pPr>
              <w:pStyle w:val="TAC"/>
              <w:rPr>
                <w:rFonts w:cs="Arial"/>
                <w:lang w:eastAsia="ko-KR"/>
              </w:rPr>
            </w:pPr>
            <w:r w:rsidRPr="003E6E07">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6C3F48F5" w14:textId="77777777" w:rsidR="00C43838" w:rsidRPr="003E6E07" w:rsidRDefault="00C43838">
            <w:pPr>
              <w:pStyle w:val="TAL"/>
              <w:rPr>
                <w:rFonts w:cs="Arial"/>
                <w:lang w:eastAsia="ko-KR"/>
              </w:rPr>
            </w:pPr>
          </w:p>
        </w:tc>
      </w:tr>
      <w:tr w:rsidR="00C43838" w:rsidRPr="003E6E07" w14:paraId="2DB03F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8CFC" w14:textId="77777777" w:rsidR="00C43838" w:rsidRPr="003E6E07" w:rsidRDefault="00C43838">
            <w:pPr>
              <w:pStyle w:val="TAL"/>
              <w:rPr>
                <w:rFonts w:cs="Arial"/>
                <w:lang w:eastAsia="ko-KR"/>
              </w:rPr>
            </w:pPr>
            <w:r w:rsidRPr="003E6E07">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404F7843" w14:textId="77777777" w:rsidR="00C43838" w:rsidRPr="003E6E07" w:rsidRDefault="00C43838">
            <w:pPr>
              <w:pStyle w:val="TAL"/>
              <w:rPr>
                <w:rFonts w:cs="Arial"/>
                <w:lang w:eastAsia="ko-KR"/>
              </w:rPr>
            </w:pPr>
            <w:r w:rsidRPr="003E6E07">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C57E94" w14:textId="77777777" w:rsidR="00C43838" w:rsidRPr="003E6E07" w:rsidRDefault="00C43838">
            <w:pPr>
              <w:pStyle w:val="TAC"/>
              <w:rPr>
                <w:rFonts w:cs="Arial"/>
                <w:lang w:eastAsia="ko-KR"/>
              </w:rPr>
            </w:pPr>
            <w:r w:rsidRPr="003E6E07">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hideMark/>
          </w:tcPr>
          <w:p w14:paraId="0A95BE3F" w14:textId="17EEB272" w:rsidR="00C43838" w:rsidRPr="003E6E07" w:rsidRDefault="00C43838">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C43838" w:rsidRPr="003E6E07" w14:paraId="2A601E10" w14:textId="77777777" w:rsidTr="00AB0EDD">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D809EFC" w14:textId="6D590609" w:rsidR="00C43838" w:rsidRPr="003E6E07" w:rsidRDefault="00C43838">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clause </w:t>
            </w:r>
            <w:r w:rsidRPr="003E6E07">
              <w:rPr>
                <w:rFonts w:cs="Arial"/>
                <w:lang w:eastAsia="ko-KR"/>
              </w:rPr>
              <w:t>A.3.6.1.</w:t>
            </w:r>
          </w:p>
        </w:tc>
      </w:tr>
    </w:tbl>
    <w:p w14:paraId="446E1099" w14:textId="77777777" w:rsidR="00C43838" w:rsidRPr="003E6E07" w:rsidRDefault="00C43838" w:rsidP="00C43838"/>
    <w:p w14:paraId="4D7F8DAE" w14:textId="77777777" w:rsidR="00C43838" w:rsidRPr="003E6E07" w:rsidRDefault="00C43838" w:rsidP="00C43838">
      <w:pPr>
        <w:pStyle w:val="Heading5"/>
        <w:rPr>
          <w:rFonts w:eastAsia="SimSun"/>
        </w:rPr>
      </w:pPr>
      <w:r w:rsidRPr="003E6E07">
        <w:rPr>
          <w:rFonts w:eastAsia="SimSun"/>
        </w:rPr>
        <w:t>7.6.2.4.2</w:t>
      </w:r>
      <w:r w:rsidRPr="003E6E07">
        <w:rPr>
          <w:rFonts w:eastAsia="SimSun"/>
        </w:rPr>
        <w:tab/>
        <w:t>Test procedure</w:t>
      </w:r>
    </w:p>
    <w:p w14:paraId="316B2CB8" w14:textId="77777777" w:rsidR="00C43838" w:rsidRPr="003E6E07" w:rsidRDefault="00C43838" w:rsidP="00C43838">
      <w:pPr>
        <w:rPr>
          <w:rFonts w:eastAsia="SimSun"/>
        </w:rPr>
      </w:pPr>
      <w:r w:rsidRPr="003E6E07">
        <w:t xml:space="preserve">The test consists of </w:t>
      </w:r>
      <w:r w:rsidRPr="003E6E07">
        <w:rPr>
          <w:lang w:eastAsia="zh-TW"/>
        </w:rPr>
        <w:t xml:space="preserve">two cells: </w:t>
      </w:r>
      <w:r w:rsidRPr="003E6E07">
        <w:t>Cell1 is PCell</w:t>
      </w:r>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r w:rsidRPr="003E6E07">
        <w:t xml:space="preserve">PCell and SCell. The test consists of two successive time periods, with duration of T1 and T2. During T1 the UE shall be continuously scheduled on PCell.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779F66E2" w14:textId="2715DA04" w:rsidR="00C43838" w:rsidRPr="003E6E07" w:rsidRDefault="00C43838"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393AD65A" w14:textId="77777777" w:rsidR="00C43838" w:rsidRPr="003E6E07" w:rsidRDefault="00C43838" w:rsidP="00AB0EDD">
      <w:pPr>
        <w:pStyle w:val="B1"/>
        <w:ind w:left="709" w:hanging="425"/>
      </w:pPr>
      <w:r w:rsidRPr="003E6E07">
        <w:t>2.</w:t>
      </w:r>
      <w:r w:rsidRPr="003E6E07">
        <w:tab/>
        <w:t>Configure SCell according to Annex C.0 and C.1 for all downlink physical channels.</w:t>
      </w:r>
    </w:p>
    <w:p w14:paraId="213E040D" w14:textId="77777777" w:rsidR="00C43838" w:rsidRPr="003E6E07" w:rsidRDefault="00C43838"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7.6.2.4.3</w:t>
      </w:r>
      <w:r w:rsidRPr="003E6E07">
        <w:t>.</w:t>
      </w:r>
    </w:p>
    <w:p w14:paraId="632E39E4" w14:textId="77777777" w:rsidR="00C43838" w:rsidRPr="003E6E07" w:rsidRDefault="00C43838"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7F6FD17E" w14:textId="77777777" w:rsidR="00C43838" w:rsidRPr="003E6E07" w:rsidRDefault="00C43838" w:rsidP="00AB0EDD">
      <w:pPr>
        <w:pStyle w:val="B1"/>
        <w:ind w:left="709" w:hanging="425"/>
      </w:pPr>
      <w:r w:rsidRPr="003E6E07">
        <w:t>5.</w:t>
      </w:r>
      <w:r w:rsidRPr="003E6E07">
        <w:tab/>
        <w:t>Set the parameters according to T1 in Table 7.6.2.5-1. Propagation conditions are set according to Annex B.1.1. T1 starts.</w:t>
      </w:r>
    </w:p>
    <w:p w14:paraId="7FC4BDAA" w14:textId="77777777" w:rsidR="00C43838" w:rsidRPr="003E6E07" w:rsidRDefault="00C43838" w:rsidP="00AB0EDD">
      <w:pPr>
        <w:pStyle w:val="B1"/>
        <w:ind w:left="709" w:hanging="425"/>
      </w:pPr>
      <w:r w:rsidRPr="003E6E07">
        <w:t>6.</w:t>
      </w:r>
      <w:r w:rsidRPr="003E6E07">
        <w:tab/>
        <w:t>SS schedules on PCell continuously and UE shall start sending ACK/NACK reports. The SS shall monitor ACK/NACK/DTX on PCell.</w:t>
      </w:r>
    </w:p>
    <w:p w14:paraId="39AD1C5E" w14:textId="77777777" w:rsidR="00C43838" w:rsidRPr="003E6E07" w:rsidRDefault="00C43838" w:rsidP="00AB0EDD">
      <w:pPr>
        <w:pStyle w:val="B1"/>
        <w:ind w:left="709" w:hanging="425"/>
      </w:pPr>
      <w:r w:rsidRPr="003E6E07">
        <w:t>7.</w:t>
      </w:r>
      <w:r w:rsidRPr="003E6E07">
        <w:tab/>
        <w:t>When T1 expires, the SS shall transmit a PDCCH with SRS-TPC-RNTI to trigger SRS transmission on SCell immediately.</w:t>
      </w:r>
    </w:p>
    <w:p w14:paraId="4126147F" w14:textId="77777777" w:rsidR="00C43838" w:rsidRPr="003E6E07" w:rsidRDefault="00C43838" w:rsidP="00AB0EDD">
      <w:pPr>
        <w:pStyle w:val="B1"/>
        <w:ind w:left="709" w:hanging="425"/>
      </w:pPr>
      <w:r w:rsidRPr="003E6E07">
        <w:t>8.</w:t>
      </w:r>
      <w:r w:rsidRPr="003E6E07">
        <w:tab/>
        <w:t>During T2 if no more than 4 ACK/NACK loss are detected by SS then count a success for the event. Otherwise count a fail for the event.</w:t>
      </w:r>
    </w:p>
    <w:p w14:paraId="6CED1783" w14:textId="77777777" w:rsidR="00C43838" w:rsidRPr="003E6E07" w:rsidRDefault="00C43838"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EABF273" w14:textId="77777777" w:rsidR="00C43838" w:rsidRPr="003E6E07" w:rsidRDefault="00C43838" w:rsidP="00AB0EDD">
      <w:pPr>
        <w:pStyle w:val="B1"/>
        <w:ind w:left="709" w:hanging="425"/>
      </w:pPr>
      <w:r w:rsidRPr="003E6E07">
        <w:t>10.</w:t>
      </w:r>
      <w:r w:rsidRPr="003E6E07">
        <w:tab/>
        <w:t>After the RRC connection release, the SS:</w:t>
      </w:r>
    </w:p>
    <w:p w14:paraId="4502B238" w14:textId="58D12A7E" w:rsidR="00C43838" w:rsidRPr="003E6E07" w:rsidRDefault="00C43838" w:rsidP="00AB0EDD">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137BF17A" w14:textId="47E1CD7D" w:rsidR="00C43838" w:rsidRPr="003E6E07" w:rsidRDefault="00C43838" w:rsidP="00C43838">
      <w:pPr>
        <w:pStyle w:val="B2"/>
      </w:pPr>
      <w:r w:rsidRPr="003E6E07">
        <w:lastRenderedPageBreak/>
        <w:t>-</w:t>
      </w:r>
      <w:r w:rsidRPr="003E6E07">
        <w:tab/>
        <w:t xml:space="preserve">switches off and on the UE and ensures the UE is in State 3A-RF according </w:t>
      </w:r>
      <w:r w:rsidR="00AB0EDD" w:rsidRPr="003E6E07">
        <w:t>to 3GPP TS</w:t>
      </w:r>
      <w:r w:rsidRPr="003E6E07">
        <w:t xml:space="preserve"> 36.508 [7] clause</w:t>
      </w:r>
      <w:r w:rsidR="007E056E" w:rsidRPr="003E6E07">
        <w:t> </w:t>
      </w:r>
      <w:r w:rsidRPr="003E6E07">
        <w:t>7.2A.3.</w:t>
      </w:r>
    </w:p>
    <w:p w14:paraId="14EB94B6" w14:textId="77777777" w:rsidR="00C43838" w:rsidRPr="003E6E07" w:rsidRDefault="00C43838"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2CB4D738" w14:textId="77777777" w:rsidR="00C43838" w:rsidRPr="003E6E07" w:rsidRDefault="00C43838" w:rsidP="00C43838">
      <w:pPr>
        <w:pStyle w:val="Heading5"/>
        <w:rPr>
          <w:rFonts w:eastAsia="SimSun"/>
        </w:rPr>
      </w:pPr>
      <w:r w:rsidRPr="003E6E07">
        <w:rPr>
          <w:rFonts w:eastAsia="SimSun"/>
        </w:rPr>
        <w:t>7.6.2.4.3</w:t>
      </w:r>
      <w:r w:rsidRPr="003E6E07">
        <w:rPr>
          <w:rFonts w:eastAsia="SimSun"/>
        </w:rPr>
        <w:tab/>
        <w:t>Message contents</w:t>
      </w:r>
    </w:p>
    <w:p w14:paraId="30B155AA" w14:textId="5806412F" w:rsidR="00C43838" w:rsidRPr="003E6E07" w:rsidRDefault="00C43838" w:rsidP="00C43838">
      <w:pPr>
        <w:rPr>
          <w:rFonts w:eastAsia="SimSun"/>
        </w:rPr>
      </w:pPr>
      <w:r w:rsidRPr="003E6E07">
        <w:t xml:space="preserve">Message contents are according </w:t>
      </w:r>
      <w:r w:rsidR="00AB0EDD" w:rsidRPr="003E6E07">
        <w:t>to 3GPP TS</w:t>
      </w:r>
      <w:r w:rsidRPr="003E6E07">
        <w:t xml:space="preserve"> 36.508 [7] clause 4.6 with the following exceptions:</w:t>
      </w:r>
    </w:p>
    <w:p w14:paraId="1E3017D4" w14:textId="77777777" w:rsidR="00C43838" w:rsidRPr="003E6E07" w:rsidRDefault="00C43838" w:rsidP="00C43838">
      <w:pPr>
        <w:pStyle w:val="TH"/>
      </w:pPr>
      <w:r w:rsidRPr="003E6E07">
        <w:t>Table 7.6.2.4.3-</w:t>
      </w:r>
      <w:r w:rsidRPr="003E6E07">
        <w:rPr>
          <w:lang w:eastAsia="zh-CN"/>
        </w:rPr>
        <w:t xml:space="preserve">1: </w:t>
      </w:r>
      <w:r w:rsidRPr="003E6E07">
        <w:rPr>
          <w:i/>
        </w:rPr>
        <w:t xml:space="preserve">SoundingRS-UL-ConfigCommon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720AF7FC"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0ED4EA" w14:textId="1BB02B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C43838" w:rsidRPr="003E6E07" w14:paraId="6A221239"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7CBA" w14:textId="664E1EEE"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C0E9"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A694"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006" w14:textId="77777777" w:rsidR="00C43838" w:rsidRPr="003E6E07" w:rsidRDefault="00C43838">
            <w:pPr>
              <w:pStyle w:val="TAH"/>
            </w:pPr>
            <w:r w:rsidRPr="003E6E07">
              <w:rPr>
                <w:lang w:eastAsia="ja-JP"/>
              </w:rPr>
              <w:t>Condition</w:t>
            </w:r>
          </w:p>
        </w:tc>
      </w:tr>
      <w:tr w:rsidR="00C43838" w:rsidRPr="003E6E07" w14:paraId="185127E7"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1210" w14:textId="52657AB2" w:rsidR="00C43838" w:rsidRPr="003E6E07" w:rsidRDefault="00C43838">
            <w:pPr>
              <w:pStyle w:val="TAL"/>
            </w:pPr>
            <w:r w:rsidRPr="003E6E07">
              <w:rPr>
                <w:lang w:eastAsia="ja-JP"/>
              </w:rPr>
              <w:t>SoundingRS-UL-ConfigCommon-DEFAULT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C53C"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44F8"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C472" w14:textId="77777777" w:rsidR="00C43838" w:rsidRPr="003E6E07" w:rsidRDefault="00C43838">
            <w:pPr>
              <w:pStyle w:val="TAL"/>
            </w:pPr>
          </w:p>
        </w:tc>
      </w:tr>
      <w:tr w:rsidR="00C43838" w:rsidRPr="003E6E07" w14:paraId="6495F24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7E43" w14:textId="037BA7CB"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DD2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085"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4683" w14:textId="77777777" w:rsidR="00C43838" w:rsidRPr="003E6E07" w:rsidRDefault="00C43838">
            <w:pPr>
              <w:pStyle w:val="TAL"/>
            </w:pPr>
          </w:p>
        </w:tc>
      </w:tr>
      <w:tr w:rsidR="00C43838" w:rsidRPr="003E6E07" w14:paraId="0978AEE1"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235F" w14:textId="268BE935" w:rsidR="00C43838" w:rsidRPr="003E6E07" w:rsidRDefault="00AB0EDD">
            <w:pPr>
              <w:pStyle w:val="TAL"/>
            </w:pPr>
            <w:r w:rsidRPr="003E6E07">
              <w:rPr>
                <w:lang w:eastAsia="ja-JP"/>
              </w:rPr>
              <w:t xml:space="preserve">    </w:t>
            </w:r>
            <w:r w:rsidR="00C43838" w:rsidRPr="003E6E07">
              <w:rPr>
                <w:lang w:eastAsia="ja-JP"/>
              </w:rPr>
              <w:t>srs-BandwidthConfig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D957" w14:textId="77777777" w:rsidR="00C43838" w:rsidRPr="003E6E07" w:rsidRDefault="00C43838">
            <w:pPr>
              <w:pStyle w:val="TAL"/>
            </w:pPr>
            <w:r w:rsidRPr="003E6E07">
              <w:rPr>
                <w:lang w:eastAsia="ja-JP"/>
              </w:rPr>
              <w:t>bw5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B2AC"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690B" w14:textId="77777777" w:rsidR="00C43838" w:rsidRPr="003E6E07" w:rsidRDefault="00C43838">
            <w:pPr>
              <w:pStyle w:val="TAL"/>
            </w:pPr>
          </w:p>
        </w:tc>
      </w:tr>
      <w:tr w:rsidR="00C43838" w:rsidRPr="003E6E07" w14:paraId="6E5B2679" w14:textId="77777777" w:rsidTr="00AB0EDD">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D9A615" w14:textId="5FC6526F" w:rsidR="00C43838" w:rsidRPr="003E6E07" w:rsidRDefault="00AB0EDD">
            <w:pPr>
              <w:pStyle w:val="TAL"/>
            </w:pPr>
            <w:r w:rsidRPr="003E6E07">
              <w:rPr>
                <w:lang w:eastAsia="ja-JP"/>
              </w:rPr>
              <w:t xml:space="preserve">    </w:t>
            </w:r>
            <w:r w:rsidR="00C43838" w:rsidRPr="003E6E07">
              <w:rPr>
                <w:lang w:eastAsia="ja-JP"/>
              </w:rPr>
              <w:t>srs-SubframeConfig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643F" w14:textId="77777777" w:rsidR="00C43838" w:rsidRPr="003E6E07" w:rsidRDefault="00C43838">
            <w:pPr>
              <w:pStyle w:val="TAL"/>
            </w:pPr>
            <w:r w:rsidRPr="003E6E07">
              <w:rPr>
                <w:lang w:eastAsia="ja-JP"/>
              </w:rPr>
              <w:t>sc8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9F0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6B9" w14:textId="77777777" w:rsidR="00C43838" w:rsidRPr="003E6E07" w:rsidRDefault="00C43838">
            <w:pPr>
              <w:pStyle w:val="TAL"/>
              <w:rPr>
                <w:lang w:eastAsia="zh-CN"/>
              </w:rPr>
            </w:pPr>
          </w:p>
        </w:tc>
      </w:tr>
      <w:tr w:rsidR="00C43838" w:rsidRPr="003E6E07" w14:paraId="768373E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E61F" w14:textId="54C051C8" w:rsidR="00C43838" w:rsidRPr="003E6E07" w:rsidRDefault="00AB0EDD">
            <w:pPr>
              <w:pStyle w:val="TAL"/>
            </w:pPr>
            <w:r w:rsidRPr="003E6E07">
              <w:rPr>
                <w:lang w:eastAsia="ja-JP"/>
              </w:rPr>
              <w:t xml:space="preserve">    </w:t>
            </w:r>
            <w:r w:rsidR="00C43838" w:rsidRPr="003E6E07">
              <w:rPr>
                <w:lang w:eastAsia="ja-JP"/>
              </w:rPr>
              <w:t>ackNackSRS-SimultaneousTransmission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F7F8" w14:textId="77777777" w:rsidR="00C43838" w:rsidRPr="003E6E07" w:rsidRDefault="00C43838">
            <w:pPr>
              <w:pStyle w:val="TAL"/>
            </w:pPr>
            <w:r w:rsidRPr="003E6E07">
              <w:rPr>
                <w:lang w:eastAsia="ja-JP"/>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D49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631E" w14:textId="77777777" w:rsidR="00C43838" w:rsidRPr="003E6E07" w:rsidRDefault="00C43838">
            <w:pPr>
              <w:pStyle w:val="TAL"/>
            </w:pPr>
          </w:p>
        </w:tc>
      </w:tr>
      <w:tr w:rsidR="00C43838" w:rsidRPr="003E6E07" w14:paraId="5C6FCDB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3905" w14:textId="1975976D" w:rsidR="00C43838" w:rsidRPr="003E6E07" w:rsidRDefault="00AB0EDD">
            <w:pPr>
              <w:pStyle w:val="TAL"/>
            </w:pPr>
            <w:r w:rsidRPr="003E6E07">
              <w:rPr>
                <w:lang w:eastAsia="zh-CN"/>
              </w:rPr>
              <w:t xml:space="preserve">    </w:t>
            </w:r>
            <w:r w:rsidR="00C43838" w:rsidRPr="003E6E07">
              <w:rPr>
                <w:lang w:eastAsia="ja-JP"/>
              </w:rPr>
              <w:t>srs-MaxUpPts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A47" w14:textId="3F0D6D0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77E1"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D485" w14:textId="77777777" w:rsidR="00C43838" w:rsidRPr="003E6E07" w:rsidRDefault="00C43838">
            <w:pPr>
              <w:pStyle w:val="TAL"/>
            </w:pPr>
          </w:p>
        </w:tc>
      </w:tr>
      <w:tr w:rsidR="00C43838" w:rsidRPr="003E6E07" w14:paraId="665CD31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97D" w14:textId="12FB333A"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0FF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0CA3"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E1A" w14:textId="77777777" w:rsidR="00C43838" w:rsidRPr="003E6E07" w:rsidRDefault="00C43838">
            <w:pPr>
              <w:pStyle w:val="TAL"/>
            </w:pPr>
          </w:p>
        </w:tc>
      </w:tr>
      <w:tr w:rsidR="00C43838" w:rsidRPr="003E6E07" w14:paraId="72DF23B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3B79" w14:textId="77777777" w:rsidR="00C43838" w:rsidRPr="003E6E07" w:rsidRDefault="00C43838">
            <w:pPr>
              <w:pStyle w:val="TAL"/>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53F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2D3A"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8DA64" w14:textId="77777777" w:rsidR="00C43838" w:rsidRPr="003E6E07" w:rsidRDefault="00C43838">
            <w:pPr>
              <w:pStyle w:val="TAL"/>
            </w:pPr>
          </w:p>
        </w:tc>
      </w:tr>
    </w:tbl>
    <w:p w14:paraId="756AFBC6" w14:textId="77777777" w:rsidR="00C43838" w:rsidRPr="003E6E07" w:rsidRDefault="00C43838" w:rsidP="00C43838"/>
    <w:p w14:paraId="2449CD59" w14:textId="77777777" w:rsidR="00C43838" w:rsidRPr="003E6E07" w:rsidRDefault="00C43838" w:rsidP="00C43838">
      <w:pPr>
        <w:pStyle w:val="TH"/>
      </w:pPr>
      <w:r w:rsidRPr="003E6E07">
        <w:t>Table 7.6.2.4.3-</w:t>
      </w:r>
      <w:r w:rsidRPr="003E6E07">
        <w:rPr>
          <w:lang w:eastAsia="zh-CN"/>
        </w:rPr>
        <w:t xml:space="preserve">2: </w:t>
      </w:r>
      <w:r w:rsidRPr="003E6E07">
        <w:rPr>
          <w:i/>
        </w:rPr>
        <w:t xml:space="preserve">SoundingRS-UL-ConfigDedicated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405E788F"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E5790E5" w14:textId="1ED22C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C43838" w:rsidRPr="003E6E07" w14:paraId="2CE193CC"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D7DA" w14:textId="7BD09457"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67C3"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8C11"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4C0D" w14:textId="77777777" w:rsidR="00C43838" w:rsidRPr="003E6E07" w:rsidRDefault="00C43838">
            <w:pPr>
              <w:pStyle w:val="TAH"/>
            </w:pPr>
            <w:r w:rsidRPr="003E6E07">
              <w:rPr>
                <w:lang w:eastAsia="ja-JP"/>
              </w:rPr>
              <w:t>Condition</w:t>
            </w:r>
          </w:p>
        </w:tc>
      </w:tr>
      <w:tr w:rsidR="00C43838" w:rsidRPr="003E6E07" w14:paraId="43304F5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C35D" w14:textId="340258A0" w:rsidR="00C43838" w:rsidRPr="003E6E07" w:rsidRDefault="00C43838">
            <w:pPr>
              <w:pStyle w:val="TAL"/>
            </w:pPr>
            <w:r w:rsidRPr="003E6E07">
              <w:rPr>
                <w:lang w:eastAsia="ja-JP"/>
              </w:rPr>
              <w:t>SoundingRS-UL-ConfigDedicated-DEFAULT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A0D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8B69"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082C" w14:textId="77777777" w:rsidR="00C43838" w:rsidRPr="003E6E07" w:rsidRDefault="00C43838">
            <w:pPr>
              <w:pStyle w:val="TAL"/>
            </w:pPr>
          </w:p>
        </w:tc>
      </w:tr>
      <w:tr w:rsidR="00C43838" w:rsidRPr="003E6E07" w14:paraId="1B937A7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576E" w14:textId="055B9D3A"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F1DA"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F85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C14D" w14:textId="77777777" w:rsidR="00C43838" w:rsidRPr="003E6E07" w:rsidRDefault="00C43838">
            <w:pPr>
              <w:pStyle w:val="TAL"/>
            </w:pPr>
          </w:p>
        </w:tc>
      </w:tr>
      <w:tr w:rsidR="00C43838" w:rsidRPr="003E6E07" w14:paraId="0AF19E78"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283B" w14:textId="4CFE2971" w:rsidR="00C43838" w:rsidRPr="003E6E07" w:rsidRDefault="00AB0EDD">
            <w:pPr>
              <w:pStyle w:val="TAL"/>
            </w:pPr>
            <w:r w:rsidRPr="003E6E07">
              <w:rPr>
                <w:lang w:eastAsia="ja-JP"/>
              </w:rPr>
              <w:t xml:space="preserve">    </w:t>
            </w:r>
            <w:r w:rsidR="00C43838" w:rsidRPr="003E6E07">
              <w:rPr>
                <w:lang w:eastAsia="ja-JP"/>
              </w:rPr>
              <w:t>srs-ConfigIndex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D177A" w14:textId="77777777" w:rsidR="00C43838" w:rsidRPr="003E6E07" w:rsidRDefault="00C43838">
            <w:pPr>
              <w:pStyle w:val="TAL"/>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E6D"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A638" w14:textId="77777777" w:rsidR="00C43838" w:rsidRPr="003E6E07" w:rsidRDefault="00C43838">
            <w:pPr>
              <w:pStyle w:val="TAL"/>
            </w:pPr>
          </w:p>
        </w:tc>
      </w:tr>
      <w:tr w:rsidR="00C43838" w:rsidRPr="003E6E07" w14:paraId="089D6F9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1930" w14:textId="7D7FFDDC"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E1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12"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FFA" w14:textId="77777777" w:rsidR="00C43838" w:rsidRPr="003E6E07" w:rsidRDefault="00C43838">
            <w:pPr>
              <w:pStyle w:val="TAL"/>
              <w:rPr>
                <w:lang w:eastAsia="zh-CN"/>
              </w:rPr>
            </w:pPr>
          </w:p>
        </w:tc>
      </w:tr>
      <w:tr w:rsidR="00C43838" w:rsidRPr="003E6E07" w14:paraId="1EAEE98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5EBA" w14:textId="19D83A7D"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D6D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F90"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53C8" w14:textId="77777777" w:rsidR="00C43838" w:rsidRPr="003E6E07" w:rsidRDefault="00C43838">
            <w:pPr>
              <w:pStyle w:val="TAL"/>
              <w:rPr>
                <w:lang w:eastAsia="zh-CN"/>
              </w:rPr>
            </w:pPr>
          </w:p>
        </w:tc>
      </w:tr>
    </w:tbl>
    <w:p w14:paraId="37420A5B" w14:textId="77777777" w:rsidR="00C43838" w:rsidRPr="003E6E07" w:rsidRDefault="00C43838" w:rsidP="00C43838">
      <w:pPr>
        <w:rPr>
          <w:lang w:eastAsia="zh-CN"/>
        </w:rPr>
      </w:pPr>
    </w:p>
    <w:p w14:paraId="7B9419E0" w14:textId="77777777" w:rsidR="00C43838" w:rsidRPr="003E6E07" w:rsidRDefault="00C43838" w:rsidP="00C43838">
      <w:pPr>
        <w:pStyle w:val="TH"/>
      </w:pPr>
      <w:r w:rsidRPr="003E6E07">
        <w:t>Table 7.6.2.4.3-</w:t>
      </w:r>
      <w:r w:rsidRPr="003E6E07">
        <w:rPr>
          <w:lang w:eastAsia="zh-CN"/>
        </w:rPr>
        <w:t>3</w:t>
      </w:r>
      <w:r w:rsidRPr="003E6E07">
        <w:t xml:space="preserve">: </w:t>
      </w:r>
      <w:r w:rsidRPr="003E6E07">
        <w:rPr>
          <w:i/>
          <w:iCs/>
        </w:rPr>
        <w:t>RRCConnectionReconfiguration</w:t>
      </w:r>
      <w:r w:rsidRPr="003E6E07">
        <w:t xml:space="preserve"> in step 3: Additional E-UTRAN TDD-TDD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C43838" w:rsidRPr="003E6E07" w14:paraId="671CE6DC" w14:textId="77777777" w:rsidTr="00AB0EDD">
        <w:trPr>
          <w:jc w:val="center"/>
        </w:trPr>
        <w:tc>
          <w:tcPr>
            <w:tcW w:w="9738" w:type="dxa"/>
            <w:tcBorders>
              <w:top w:val="single" w:sz="4" w:space="0" w:color="auto"/>
              <w:left w:val="single" w:sz="4" w:space="0" w:color="auto"/>
              <w:bottom w:val="single" w:sz="4" w:space="0" w:color="auto"/>
              <w:right w:val="single" w:sz="4" w:space="0" w:color="auto"/>
            </w:tcBorders>
            <w:hideMark/>
          </w:tcPr>
          <w:p w14:paraId="7BB197E3" w14:textId="712793CA"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SCell_AddMod</w:t>
            </w:r>
          </w:p>
        </w:tc>
      </w:tr>
    </w:tbl>
    <w:p w14:paraId="5AD16874" w14:textId="77777777" w:rsidR="00C43838" w:rsidRPr="003E6E07" w:rsidRDefault="00C43838" w:rsidP="00C43838"/>
    <w:p w14:paraId="2EA0FE83" w14:textId="77777777" w:rsidR="00C43838" w:rsidRPr="003E6E07" w:rsidRDefault="00C43838" w:rsidP="00C43838">
      <w:pPr>
        <w:pStyle w:val="TH"/>
        <w:rPr>
          <w:rFonts w:eastAsia="MS Mincho"/>
        </w:rPr>
      </w:pPr>
      <w:r w:rsidRPr="003E6E07">
        <w:t>Table 7.6.2.4.3-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35"/>
      </w:tblGrid>
      <w:tr w:rsidR="00C43838" w:rsidRPr="003E6E07" w14:paraId="3F61C9EE" w14:textId="77777777" w:rsidTr="00AB0EDD">
        <w:trPr>
          <w:jc w:val="center"/>
        </w:trPr>
        <w:tc>
          <w:tcPr>
            <w:tcW w:w="9635" w:type="dxa"/>
            <w:tcBorders>
              <w:top w:val="single" w:sz="4" w:space="0" w:color="000000"/>
              <w:left w:val="single" w:sz="4" w:space="0" w:color="000000"/>
              <w:bottom w:val="single" w:sz="4" w:space="0" w:color="000000"/>
              <w:right w:val="single" w:sz="4" w:space="0" w:color="000000"/>
            </w:tcBorders>
            <w:hideMark/>
          </w:tcPr>
          <w:p w14:paraId="7150AF4B" w14:textId="213D190E"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258C88B4" w14:textId="77777777" w:rsidR="00C43838" w:rsidRPr="003E6E07" w:rsidRDefault="00C43838" w:rsidP="00C43838">
      <w:pPr>
        <w:rPr>
          <w:rFonts w:eastAsia="SimSun"/>
        </w:rPr>
      </w:pPr>
    </w:p>
    <w:p w14:paraId="1B6521AF" w14:textId="77777777" w:rsidR="00C43838" w:rsidRPr="003E6E07" w:rsidRDefault="00C43838" w:rsidP="00C43838">
      <w:pPr>
        <w:pStyle w:val="TH"/>
        <w:rPr>
          <w:rFonts w:eastAsia="MS Mincho"/>
        </w:rPr>
      </w:pPr>
      <w:r w:rsidRPr="003E6E07">
        <w:lastRenderedPageBreak/>
        <w:t>Table 7.6.2.4.3-</w:t>
      </w:r>
      <w:r w:rsidRPr="003E6E07">
        <w:rPr>
          <w:lang w:eastAsia="zh-CN"/>
        </w:rPr>
        <w:t>5</w:t>
      </w:r>
      <w:r w:rsidRPr="003E6E07">
        <w:t xml:space="preserve">: </w:t>
      </w:r>
      <w:r w:rsidRPr="003E6E07">
        <w:rPr>
          <w:i/>
          <w:iCs/>
        </w:rPr>
        <w:t>RadioResourceConfigCommonSCell-r10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0944907C"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C9E435" w14:textId="7DFE7A0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6B26C7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A69C" w14:textId="250B1374"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716F8609"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75FF8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D8CC69" w14:textId="77777777" w:rsidR="00C43838" w:rsidRPr="003E6E07" w:rsidRDefault="00C43838">
            <w:pPr>
              <w:pStyle w:val="TAH"/>
            </w:pPr>
            <w:r w:rsidRPr="003E6E07">
              <w:rPr>
                <w:lang w:eastAsia="ja-JP"/>
              </w:rPr>
              <w:t>Condition</w:t>
            </w:r>
          </w:p>
        </w:tc>
      </w:tr>
      <w:tr w:rsidR="00C43838" w:rsidRPr="003E6E07" w14:paraId="0D5097D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A1D5C" w14:textId="3D0D97AC" w:rsidR="00C43838" w:rsidRPr="003E6E07" w:rsidRDefault="00C43838">
            <w:pPr>
              <w:pStyle w:val="TAL"/>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4053AA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A7BF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5E2F7C" w14:textId="77777777" w:rsidR="00C43838" w:rsidRPr="003E6E07" w:rsidRDefault="00C43838">
            <w:pPr>
              <w:pStyle w:val="TAL"/>
            </w:pPr>
          </w:p>
        </w:tc>
      </w:tr>
      <w:tr w:rsidR="00C43838" w:rsidRPr="003E6E07" w14:paraId="189B7BBF"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DED3E" w14:textId="1FD4B038" w:rsidR="00C43838" w:rsidRPr="003E6E07" w:rsidRDefault="00AB0EDD">
            <w:pPr>
              <w:pStyle w:val="TAL"/>
              <w:rPr>
                <w:lang w:eastAsia="zh-CN"/>
              </w:rPr>
            </w:pPr>
            <w:r w:rsidRPr="003E6E07">
              <w:rPr>
                <w:lang w:eastAsia="zh-CN"/>
              </w:rPr>
              <w:t xml:space="preserve">  </w:t>
            </w:r>
            <w:r w:rsidR="00C43838" w:rsidRPr="003E6E07">
              <w:rPr>
                <w:lang w:eastAsia="zh-CN"/>
              </w:rPr>
              <w:t>ul-Configuration-r14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7E3511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A9E87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72D23" w14:textId="77777777" w:rsidR="00C43838" w:rsidRPr="003E6E07" w:rsidRDefault="00C43838">
            <w:pPr>
              <w:pStyle w:val="TAL"/>
              <w:rPr>
                <w:lang w:eastAsia="ja-JP"/>
              </w:rPr>
            </w:pPr>
          </w:p>
        </w:tc>
      </w:tr>
      <w:tr w:rsidR="00C43838" w:rsidRPr="003E6E07" w14:paraId="06239FF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714BF" w14:textId="6B8F2C5C" w:rsidR="00C43838" w:rsidRPr="003E6E07" w:rsidRDefault="00AB0EDD">
            <w:pPr>
              <w:pStyle w:val="TAL"/>
              <w:rPr>
                <w:lang w:eastAsia="zh-CN"/>
              </w:rPr>
            </w:pPr>
            <w:r w:rsidRPr="003E6E07">
              <w:rPr>
                <w:lang w:eastAsia="zh-CN"/>
              </w:rPr>
              <w:t xml:space="preserve">    </w:t>
            </w:r>
            <w:r w:rsidR="00C43838" w:rsidRPr="003E6E07">
              <w:rPr>
                <w:lang w:eastAsia="ja-JP"/>
              </w:rPr>
              <w:t>soundingRS-UL-ConfigCommon-r1</w:t>
            </w:r>
            <w:r w:rsidR="00C43838" w:rsidRPr="003E6E07">
              <w:rPr>
                <w:lang w:eastAsia="zh-CN"/>
              </w:rPr>
              <w:t>4</w:t>
            </w:r>
            <w:r w:rsidRPr="003E6E07">
              <w:rPr>
                <w:lang w:eastAsia="zh-CN"/>
              </w:rPr>
              <w:t xml:space="preserve"> </w:t>
            </w:r>
            <w:r w:rsidR="00C43838" w:rsidRPr="003E6E07">
              <w:rPr>
                <w:lang w:eastAsia="zh-CN"/>
              </w:rPr>
              <w:t>S</w:t>
            </w:r>
            <w:r w:rsidR="00C43838" w:rsidRPr="003E6E07">
              <w:rPr>
                <w:lang w:eastAsia="ja-JP"/>
              </w:rPr>
              <w:t>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F13AC5D"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C868D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AE017" w14:textId="77777777" w:rsidR="00C43838" w:rsidRPr="003E6E07" w:rsidRDefault="00C43838">
            <w:pPr>
              <w:pStyle w:val="TAL"/>
              <w:rPr>
                <w:lang w:eastAsia="ja-JP"/>
              </w:rPr>
            </w:pPr>
          </w:p>
        </w:tc>
      </w:tr>
      <w:tr w:rsidR="00C43838" w:rsidRPr="003E6E07" w14:paraId="61B67D8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D40EB" w14:textId="6F76E082" w:rsidR="00C43838" w:rsidRPr="003E6E07" w:rsidRDefault="00AB0EDD">
            <w:pPr>
              <w:pStyle w:val="TAL"/>
              <w:rPr>
                <w:lang w:eastAsia="zh-CN"/>
              </w:rPr>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703D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05978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92E060" w14:textId="77777777" w:rsidR="00C43838" w:rsidRPr="003E6E07" w:rsidRDefault="00C43838">
            <w:pPr>
              <w:pStyle w:val="TAL"/>
              <w:rPr>
                <w:lang w:eastAsia="ja-JP"/>
              </w:rPr>
            </w:pPr>
          </w:p>
        </w:tc>
      </w:tr>
      <w:tr w:rsidR="00C43838" w:rsidRPr="003E6E07" w14:paraId="43B6B55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1FF4" w14:textId="5DA6E2EA" w:rsidR="00C43838" w:rsidRPr="003E6E07" w:rsidRDefault="00AB0EDD">
            <w:pPr>
              <w:pStyle w:val="TAL"/>
              <w:rPr>
                <w:lang w:eastAsia="zh-CN"/>
              </w:rPr>
            </w:pPr>
            <w:r w:rsidRPr="003E6E07">
              <w:rPr>
                <w:lang w:eastAsia="ja-JP"/>
              </w:rPr>
              <w:t xml:space="preserve">        </w:t>
            </w:r>
            <w:r w:rsidR="00C43838" w:rsidRPr="003E6E07">
              <w:rPr>
                <w:lang w:eastAsia="ja-JP"/>
              </w:rPr>
              <w:t>srs-BandwidthConfig</w:t>
            </w:r>
          </w:p>
        </w:tc>
        <w:tc>
          <w:tcPr>
            <w:tcW w:w="2267" w:type="dxa"/>
            <w:tcBorders>
              <w:top w:val="single" w:sz="4" w:space="0" w:color="000000"/>
              <w:left w:val="single" w:sz="4" w:space="0" w:color="000000"/>
              <w:bottom w:val="single" w:sz="4" w:space="0" w:color="000000"/>
              <w:right w:val="single" w:sz="4" w:space="0" w:color="000000"/>
            </w:tcBorders>
            <w:hideMark/>
          </w:tcPr>
          <w:p w14:paraId="2D05A10B" w14:textId="77777777" w:rsidR="00C43838" w:rsidRPr="003E6E07" w:rsidRDefault="00C43838">
            <w:pPr>
              <w:pStyle w:val="TAL"/>
            </w:pPr>
            <w:r w:rsidRPr="003E6E07">
              <w:rPr>
                <w:lang w:eastAsia="ja-JP"/>
              </w:rPr>
              <w:t>bw5</w:t>
            </w:r>
          </w:p>
        </w:tc>
        <w:tc>
          <w:tcPr>
            <w:tcW w:w="1700" w:type="dxa"/>
            <w:tcBorders>
              <w:top w:val="single" w:sz="4" w:space="0" w:color="000000"/>
              <w:left w:val="single" w:sz="4" w:space="0" w:color="000000"/>
              <w:bottom w:val="single" w:sz="4" w:space="0" w:color="000000"/>
              <w:right w:val="single" w:sz="4" w:space="0" w:color="000000"/>
            </w:tcBorders>
          </w:tcPr>
          <w:p w14:paraId="4BFFEED3"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79E799" w14:textId="77777777" w:rsidR="00C43838" w:rsidRPr="003E6E07" w:rsidRDefault="00C43838">
            <w:pPr>
              <w:pStyle w:val="TAL"/>
              <w:rPr>
                <w:lang w:eastAsia="ja-JP"/>
              </w:rPr>
            </w:pPr>
          </w:p>
        </w:tc>
      </w:tr>
      <w:tr w:rsidR="00C43838" w:rsidRPr="003E6E07" w14:paraId="7182A4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7C5DD" w14:textId="6D394054" w:rsidR="00C43838" w:rsidRPr="003E6E07" w:rsidRDefault="00AB0EDD">
            <w:pPr>
              <w:pStyle w:val="TAL"/>
              <w:rPr>
                <w:lang w:eastAsia="zh-CN"/>
              </w:rPr>
            </w:pPr>
            <w:r w:rsidRPr="003E6E07">
              <w:rPr>
                <w:lang w:eastAsia="ja-JP"/>
              </w:rPr>
              <w:t xml:space="preserve">        </w:t>
            </w:r>
            <w:r w:rsidR="00C43838" w:rsidRPr="003E6E07">
              <w:rPr>
                <w:lang w:eastAsia="ja-JP"/>
              </w:rPr>
              <w:t>srs-SubframeConfig</w:t>
            </w:r>
          </w:p>
        </w:tc>
        <w:tc>
          <w:tcPr>
            <w:tcW w:w="2267" w:type="dxa"/>
            <w:tcBorders>
              <w:top w:val="single" w:sz="4" w:space="0" w:color="000000"/>
              <w:left w:val="single" w:sz="4" w:space="0" w:color="000000"/>
              <w:bottom w:val="single" w:sz="4" w:space="0" w:color="000000"/>
              <w:right w:val="single" w:sz="4" w:space="0" w:color="000000"/>
            </w:tcBorders>
            <w:hideMark/>
          </w:tcPr>
          <w:p w14:paraId="694E8168" w14:textId="77777777" w:rsidR="00C43838" w:rsidRPr="003E6E07" w:rsidRDefault="00C43838">
            <w:pPr>
              <w:pStyle w:val="TAL"/>
            </w:pPr>
            <w:r w:rsidRPr="003E6E07">
              <w:rPr>
                <w:lang w:eastAsia="ja-JP"/>
              </w:rPr>
              <w:t>sc8</w:t>
            </w:r>
          </w:p>
        </w:tc>
        <w:tc>
          <w:tcPr>
            <w:tcW w:w="1700" w:type="dxa"/>
            <w:tcBorders>
              <w:top w:val="single" w:sz="4" w:space="0" w:color="000000"/>
              <w:left w:val="single" w:sz="4" w:space="0" w:color="000000"/>
              <w:bottom w:val="single" w:sz="4" w:space="0" w:color="000000"/>
              <w:right w:val="single" w:sz="4" w:space="0" w:color="000000"/>
            </w:tcBorders>
          </w:tcPr>
          <w:p w14:paraId="03C74F9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463C44" w14:textId="77777777" w:rsidR="00C43838" w:rsidRPr="003E6E07" w:rsidRDefault="00C43838">
            <w:pPr>
              <w:pStyle w:val="TAL"/>
              <w:rPr>
                <w:lang w:eastAsia="ja-JP"/>
              </w:rPr>
            </w:pPr>
          </w:p>
        </w:tc>
      </w:tr>
      <w:tr w:rsidR="00C43838" w:rsidRPr="003E6E07" w14:paraId="2AE18C7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77AD1" w14:textId="3005920B" w:rsidR="00C43838" w:rsidRPr="003E6E07" w:rsidRDefault="00AB0EDD">
            <w:pPr>
              <w:pStyle w:val="TAL"/>
              <w:rPr>
                <w:lang w:eastAsia="zh-CN"/>
              </w:rPr>
            </w:pPr>
            <w:r w:rsidRPr="003E6E07">
              <w:rPr>
                <w:lang w:eastAsia="ja-JP"/>
              </w:rPr>
              <w:t xml:space="preserve">        </w:t>
            </w:r>
            <w:r w:rsidR="00C43838" w:rsidRPr="003E6E07">
              <w:rPr>
                <w:lang w:eastAsia="ja-JP"/>
              </w:rPr>
              <w:t>ackNackSRS-SimultaneousTransmission</w:t>
            </w:r>
          </w:p>
        </w:tc>
        <w:tc>
          <w:tcPr>
            <w:tcW w:w="2267" w:type="dxa"/>
            <w:tcBorders>
              <w:top w:val="single" w:sz="4" w:space="0" w:color="000000"/>
              <w:left w:val="single" w:sz="4" w:space="0" w:color="000000"/>
              <w:bottom w:val="single" w:sz="4" w:space="0" w:color="000000"/>
              <w:right w:val="single" w:sz="4" w:space="0" w:color="000000"/>
            </w:tcBorders>
            <w:hideMark/>
          </w:tcPr>
          <w:p w14:paraId="3A5F7C44" w14:textId="77777777" w:rsidR="00C43838" w:rsidRPr="003E6E07" w:rsidRDefault="00C43838">
            <w:pPr>
              <w:pStyle w:val="TAL"/>
            </w:pPr>
            <w:r w:rsidRPr="003E6E07">
              <w:rPr>
                <w:lang w:eastAsia="ja-JP"/>
              </w:rPr>
              <w:t>FALSE</w:t>
            </w:r>
          </w:p>
        </w:tc>
        <w:tc>
          <w:tcPr>
            <w:tcW w:w="1700" w:type="dxa"/>
            <w:tcBorders>
              <w:top w:val="single" w:sz="4" w:space="0" w:color="000000"/>
              <w:left w:val="single" w:sz="4" w:space="0" w:color="000000"/>
              <w:bottom w:val="single" w:sz="4" w:space="0" w:color="000000"/>
              <w:right w:val="single" w:sz="4" w:space="0" w:color="000000"/>
            </w:tcBorders>
          </w:tcPr>
          <w:p w14:paraId="7C2F1C7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63B9F4" w14:textId="77777777" w:rsidR="00C43838" w:rsidRPr="003E6E07" w:rsidRDefault="00C43838">
            <w:pPr>
              <w:pStyle w:val="TAL"/>
              <w:rPr>
                <w:lang w:eastAsia="ja-JP"/>
              </w:rPr>
            </w:pPr>
          </w:p>
        </w:tc>
      </w:tr>
      <w:tr w:rsidR="00C43838" w:rsidRPr="003E6E07" w14:paraId="0C7E8B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5E435" w14:textId="57A37BA4" w:rsidR="00C43838" w:rsidRPr="003E6E07" w:rsidRDefault="00AB0EDD">
            <w:pPr>
              <w:pStyle w:val="TAL"/>
              <w:rPr>
                <w:lang w:eastAsia="zh-CN"/>
              </w:rPr>
            </w:pPr>
            <w:r w:rsidRPr="003E6E07">
              <w:rPr>
                <w:lang w:eastAsia="zh-CN"/>
              </w:rPr>
              <w:t xml:space="preserve">        </w:t>
            </w:r>
            <w:r w:rsidR="00C43838" w:rsidRPr="003E6E07">
              <w:rPr>
                <w:lang w:eastAsia="ja-JP"/>
              </w:rPr>
              <w:t>srs-MaxUpPts</w:t>
            </w:r>
          </w:p>
        </w:tc>
        <w:tc>
          <w:tcPr>
            <w:tcW w:w="2267" w:type="dxa"/>
            <w:tcBorders>
              <w:top w:val="single" w:sz="4" w:space="0" w:color="000000"/>
              <w:left w:val="single" w:sz="4" w:space="0" w:color="000000"/>
              <w:bottom w:val="single" w:sz="4" w:space="0" w:color="000000"/>
              <w:right w:val="single" w:sz="4" w:space="0" w:color="000000"/>
            </w:tcBorders>
            <w:hideMark/>
          </w:tcPr>
          <w:p w14:paraId="0DA08339" w14:textId="4B926C1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61D6DD8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FC4F65" w14:textId="77777777" w:rsidR="00C43838" w:rsidRPr="003E6E07" w:rsidRDefault="00C43838">
            <w:pPr>
              <w:pStyle w:val="TAL"/>
              <w:rPr>
                <w:lang w:eastAsia="ja-JP"/>
              </w:rPr>
            </w:pPr>
          </w:p>
        </w:tc>
      </w:tr>
      <w:tr w:rsidR="00C43838" w:rsidRPr="003E6E07" w14:paraId="3334D9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E406" w14:textId="2A1B367F"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59BA50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16D84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41ACC" w14:textId="77777777" w:rsidR="00C43838" w:rsidRPr="003E6E07" w:rsidRDefault="00C43838">
            <w:pPr>
              <w:pStyle w:val="TAL"/>
              <w:rPr>
                <w:lang w:eastAsia="ja-JP"/>
              </w:rPr>
            </w:pPr>
          </w:p>
        </w:tc>
      </w:tr>
      <w:tr w:rsidR="00C43838" w:rsidRPr="003E6E07" w14:paraId="2E7E349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tcPr>
          <w:p w14:paraId="0D870CB6" w14:textId="77777777" w:rsidR="00C43838" w:rsidRPr="003E6E07" w:rsidRDefault="00C4383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Pr>
          <w:p w14:paraId="10FF663B"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019D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F7CCF2" w14:textId="77777777" w:rsidR="00C43838" w:rsidRPr="003E6E07" w:rsidRDefault="00C43838">
            <w:pPr>
              <w:pStyle w:val="TAL"/>
              <w:rPr>
                <w:lang w:eastAsia="ja-JP"/>
              </w:rPr>
            </w:pPr>
          </w:p>
        </w:tc>
      </w:tr>
      <w:tr w:rsidR="00C43838" w:rsidRPr="003E6E07" w14:paraId="593F202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41BB6" w14:textId="04A0EED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A97D7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44866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40FCE" w14:textId="77777777" w:rsidR="00C43838" w:rsidRPr="003E6E07" w:rsidRDefault="00C43838">
            <w:pPr>
              <w:pStyle w:val="TAL"/>
              <w:rPr>
                <w:lang w:eastAsia="ja-JP"/>
              </w:rPr>
            </w:pPr>
          </w:p>
        </w:tc>
      </w:tr>
      <w:tr w:rsidR="00C43838" w:rsidRPr="003E6E07" w14:paraId="6FFC309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0B16F"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C63DD8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36FEC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D8031C" w14:textId="77777777" w:rsidR="00C43838" w:rsidRPr="003E6E07" w:rsidRDefault="00C43838">
            <w:pPr>
              <w:pStyle w:val="TAL"/>
            </w:pPr>
          </w:p>
        </w:tc>
      </w:tr>
    </w:tbl>
    <w:p w14:paraId="38E0445B" w14:textId="77777777" w:rsidR="00C43838" w:rsidRPr="003E6E07" w:rsidRDefault="00C43838" w:rsidP="00C43838">
      <w:pPr>
        <w:rPr>
          <w:rFonts w:eastAsia="SimSun"/>
        </w:rPr>
      </w:pPr>
    </w:p>
    <w:p w14:paraId="0EAB1F85" w14:textId="77777777" w:rsidR="00C43838" w:rsidRPr="003E6E07" w:rsidRDefault="00C43838" w:rsidP="00C43838">
      <w:pPr>
        <w:pStyle w:val="TH"/>
        <w:rPr>
          <w:rFonts w:eastAsia="MS Mincho"/>
        </w:rPr>
      </w:pPr>
      <w:r w:rsidRPr="003E6E07">
        <w:t>Table 7.6.2.4.3-</w:t>
      </w:r>
      <w:r w:rsidRPr="003E6E07">
        <w:rPr>
          <w:lang w:eastAsia="zh-CN"/>
        </w:rPr>
        <w:t>6</w:t>
      </w:r>
      <w:r w:rsidRPr="003E6E07">
        <w:t xml:space="preserve">: </w:t>
      </w:r>
      <w:r w:rsidRPr="003E6E07">
        <w:rPr>
          <w:i/>
          <w:iCs/>
        </w:rPr>
        <w:t>PhysicalConfigDedicatedSCell-r10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4721C8D3"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5E4D73B" w14:textId="0379C18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1323DE0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2310C" w14:textId="23FA2EAB"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18C096DE"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687FB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6F86ABE" w14:textId="77777777" w:rsidR="00C43838" w:rsidRPr="003E6E07" w:rsidRDefault="00C43838">
            <w:pPr>
              <w:pStyle w:val="TAH"/>
            </w:pPr>
            <w:r w:rsidRPr="003E6E07">
              <w:rPr>
                <w:lang w:eastAsia="ja-JP"/>
              </w:rPr>
              <w:t>Condition</w:t>
            </w:r>
          </w:p>
        </w:tc>
      </w:tr>
      <w:tr w:rsidR="00C43838" w:rsidRPr="003E6E07" w14:paraId="31CC3FB1"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8A42D" w14:textId="508C31EB" w:rsidR="00C43838" w:rsidRPr="003E6E07" w:rsidRDefault="00C43838">
            <w:pPr>
              <w:pStyle w:val="TAL"/>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08F4E0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B244A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0A525" w14:textId="77777777" w:rsidR="00C43838" w:rsidRPr="003E6E07" w:rsidRDefault="00C43838">
            <w:pPr>
              <w:pStyle w:val="TAL"/>
            </w:pPr>
          </w:p>
        </w:tc>
      </w:tr>
      <w:tr w:rsidR="00C43838" w:rsidRPr="003E6E07" w14:paraId="2F64E9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430D3" w14:textId="350036B2"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p>
        </w:tc>
        <w:tc>
          <w:tcPr>
            <w:tcW w:w="2267" w:type="dxa"/>
            <w:tcBorders>
              <w:top w:val="single" w:sz="4" w:space="0" w:color="000000"/>
              <w:left w:val="single" w:sz="4" w:space="0" w:color="000000"/>
              <w:bottom w:val="single" w:sz="4" w:space="0" w:color="000000"/>
              <w:right w:val="single" w:sz="4" w:space="0" w:color="000000"/>
            </w:tcBorders>
            <w:hideMark/>
          </w:tcPr>
          <w:p w14:paraId="32C1BD5F" w14:textId="63F56B37" w:rsidR="00C43838" w:rsidRPr="003E6E07" w:rsidRDefault="00C43838">
            <w:pPr>
              <w:pStyle w:val="TAL"/>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4D8AB5D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7011BA" w14:textId="77777777" w:rsidR="00C43838" w:rsidRPr="003E6E07" w:rsidRDefault="00C43838">
            <w:pPr>
              <w:pStyle w:val="TAL"/>
              <w:rPr>
                <w:lang w:eastAsia="ja-JP"/>
              </w:rPr>
            </w:pPr>
          </w:p>
        </w:tc>
      </w:tr>
      <w:tr w:rsidR="00C43838" w:rsidRPr="003E6E07" w14:paraId="22EC91B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836C6" w14:textId="3B75120A"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Aperiodic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C3A1C0D"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2FB8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978D0" w14:textId="77777777" w:rsidR="00C43838" w:rsidRPr="003E6E07" w:rsidRDefault="00C43838">
            <w:pPr>
              <w:pStyle w:val="TAL"/>
              <w:rPr>
                <w:lang w:eastAsia="ja-JP"/>
              </w:rPr>
            </w:pPr>
          </w:p>
        </w:tc>
      </w:tr>
      <w:tr w:rsidR="00C43838" w:rsidRPr="003E6E07" w14:paraId="7AB28C0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EDE43" w14:textId="44A4E8E6" w:rsidR="00C43838" w:rsidRPr="003E6E07" w:rsidRDefault="00AB0EDD">
            <w:pPr>
              <w:pStyle w:val="TAL"/>
              <w:rPr>
                <w:lang w:eastAsia="zh-CN"/>
              </w:rPr>
            </w:pPr>
            <w:r w:rsidRPr="003E6E07">
              <w:rPr>
                <w:lang w:eastAsia="zh-CN"/>
              </w:rPr>
              <w:t xml:space="preserve">    </w:t>
            </w:r>
            <w:r w:rsidR="00C43838" w:rsidRPr="003E6E07">
              <w:rPr>
                <w:lang w:eastAsia="zh-CN"/>
              </w:rPr>
              <w:t>srs-CC-SetIndexList-r14</w:t>
            </w:r>
          </w:p>
        </w:tc>
        <w:tc>
          <w:tcPr>
            <w:tcW w:w="2267" w:type="dxa"/>
            <w:tcBorders>
              <w:top w:val="single" w:sz="4" w:space="0" w:color="000000"/>
              <w:left w:val="single" w:sz="4" w:space="0" w:color="000000"/>
              <w:bottom w:val="single" w:sz="4" w:space="0" w:color="000000"/>
              <w:right w:val="single" w:sz="4" w:space="0" w:color="000000"/>
            </w:tcBorders>
            <w:hideMark/>
          </w:tcPr>
          <w:p w14:paraId="31C1A6CD" w14:textId="3F22BD35" w:rsidR="00C43838" w:rsidRPr="003E6E07" w:rsidRDefault="00C43838">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6D28E6F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320339" w14:textId="77777777" w:rsidR="00C43838" w:rsidRPr="003E6E07" w:rsidRDefault="00C43838">
            <w:pPr>
              <w:pStyle w:val="TAL"/>
              <w:rPr>
                <w:lang w:eastAsia="ja-JP"/>
              </w:rPr>
            </w:pPr>
          </w:p>
        </w:tc>
      </w:tr>
      <w:tr w:rsidR="00C43838" w:rsidRPr="003E6E07" w14:paraId="4AF5457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2DF15" w14:textId="1205190E" w:rsidR="00C43838" w:rsidRPr="003E6E07" w:rsidRDefault="00AB0EDD">
            <w:pPr>
              <w:pStyle w:val="TAL"/>
              <w:rPr>
                <w:lang w:eastAsia="zh-CN"/>
              </w:rPr>
            </w:pPr>
            <w:r w:rsidRPr="003E6E07">
              <w:rPr>
                <w:lang w:eastAsia="zh-CN"/>
              </w:rPr>
              <w:t xml:space="preserve">    </w:t>
            </w:r>
            <w:r w:rsidR="00C43838" w:rsidRPr="003E6E07">
              <w:rPr>
                <w:lang w:eastAsia="zh-CN"/>
              </w:rPr>
              <w:t>soundingRS-UL-ConfigDedicatedAperiodic-r14</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F24E9E5"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2DB1A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668F6" w14:textId="77777777" w:rsidR="00C43838" w:rsidRPr="003E6E07" w:rsidRDefault="00C43838">
            <w:pPr>
              <w:pStyle w:val="TAL"/>
              <w:rPr>
                <w:lang w:eastAsia="ja-JP"/>
              </w:rPr>
            </w:pPr>
          </w:p>
        </w:tc>
      </w:tr>
      <w:tr w:rsidR="00C43838" w:rsidRPr="003E6E07" w14:paraId="5F9C52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5A9A4" w14:textId="5DCDD8AD" w:rsidR="00C43838" w:rsidRPr="003E6E07" w:rsidRDefault="00AB0EDD">
            <w:pPr>
              <w:pStyle w:val="TAL"/>
              <w:rPr>
                <w:lang w:eastAsia="zh-CN"/>
              </w:rPr>
            </w:pPr>
            <w:r w:rsidRPr="003E6E07">
              <w:rPr>
                <w:lang w:eastAsia="zh-CN"/>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2F9BB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A60B9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7D6E7" w14:textId="77777777" w:rsidR="00C43838" w:rsidRPr="003E6E07" w:rsidRDefault="00C43838">
            <w:pPr>
              <w:pStyle w:val="TAL"/>
              <w:rPr>
                <w:lang w:eastAsia="ja-JP"/>
              </w:rPr>
            </w:pPr>
          </w:p>
        </w:tc>
      </w:tr>
      <w:tr w:rsidR="00C43838" w:rsidRPr="003E6E07" w14:paraId="2B6F024E"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1F16" w14:textId="6BA9DF10" w:rsidR="00C43838" w:rsidRPr="003E6E07" w:rsidRDefault="00AB0EDD">
            <w:pPr>
              <w:pStyle w:val="TAL"/>
              <w:rPr>
                <w:lang w:eastAsia="zh-CN"/>
              </w:rPr>
            </w:pPr>
            <w:r w:rsidRPr="003E6E07">
              <w:rPr>
                <w:lang w:eastAsia="zh-CN"/>
              </w:rPr>
              <w:t xml:space="preserve">        </w:t>
            </w:r>
            <w:r w:rsidR="00C43838" w:rsidRPr="003E6E07">
              <w:rPr>
                <w:lang w:eastAsia="ja-JP"/>
              </w:rPr>
              <w:t>srs-ConfigIndexAp-r10</w:t>
            </w:r>
          </w:p>
        </w:tc>
        <w:tc>
          <w:tcPr>
            <w:tcW w:w="2267" w:type="dxa"/>
            <w:tcBorders>
              <w:top w:val="single" w:sz="4" w:space="0" w:color="000000"/>
              <w:left w:val="single" w:sz="4" w:space="0" w:color="000000"/>
              <w:bottom w:val="single" w:sz="4" w:space="0" w:color="000000"/>
              <w:right w:val="single" w:sz="4" w:space="0" w:color="000000"/>
            </w:tcBorders>
            <w:hideMark/>
          </w:tcPr>
          <w:p w14:paraId="1DF93489" w14:textId="77777777" w:rsidR="00C43838" w:rsidRPr="003E6E07" w:rsidRDefault="00C43838">
            <w:pPr>
              <w:pStyle w:val="TAL"/>
              <w:rPr>
                <w:lang w:eastAsia="zh-CN"/>
              </w:rPr>
            </w:pPr>
            <w:r w:rsidRPr="003E6E07">
              <w:rPr>
                <w:rFonts w:cs="Arial"/>
                <w:lang w:eastAsia="ko-KR"/>
              </w:rPr>
              <w:t>47</w:t>
            </w:r>
          </w:p>
        </w:tc>
        <w:tc>
          <w:tcPr>
            <w:tcW w:w="1700" w:type="dxa"/>
            <w:tcBorders>
              <w:top w:val="single" w:sz="4" w:space="0" w:color="000000"/>
              <w:left w:val="single" w:sz="4" w:space="0" w:color="000000"/>
              <w:bottom w:val="single" w:sz="4" w:space="0" w:color="000000"/>
              <w:right w:val="single" w:sz="4" w:space="0" w:color="000000"/>
            </w:tcBorders>
          </w:tcPr>
          <w:p w14:paraId="7C611F5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FB656E" w14:textId="77777777" w:rsidR="00C43838" w:rsidRPr="003E6E07" w:rsidRDefault="00C43838">
            <w:pPr>
              <w:pStyle w:val="TAL"/>
              <w:rPr>
                <w:lang w:eastAsia="ja-JP"/>
              </w:rPr>
            </w:pPr>
          </w:p>
        </w:tc>
      </w:tr>
      <w:tr w:rsidR="00C43838" w:rsidRPr="003E6E07" w14:paraId="50821E6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3FE7" w14:textId="7C116F34"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srs-ConfigApDCI-Format4-r10</w:t>
            </w:r>
          </w:p>
        </w:tc>
        <w:tc>
          <w:tcPr>
            <w:tcW w:w="2267" w:type="dxa"/>
            <w:tcBorders>
              <w:top w:val="single" w:sz="4" w:space="0" w:color="000000"/>
              <w:left w:val="single" w:sz="4" w:space="0" w:color="000000"/>
              <w:bottom w:val="single" w:sz="4" w:space="0" w:color="000000"/>
              <w:right w:val="single" w:sz="4" w:space="0" w:color="000000"/>
            </w:tcBorders>
            <w:hideMark/>
          </w:tcPr>
          <w:p w14:paraId="23786B65" w14:textId="211B73C7" w:rsidR="00C43838" w:rsidRPr="003E6E07" w:rsidRDefault="00C43838">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5DBCB97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22DCEC" w14:textId="77777777" w:rsidR="00C43838" w:rsidRPr="003E6E07" w:rsidRDefault="00C43838">
            <w:pPr>
              <w:pStyle w:val="TAL"/>
              <w:rPr>
                <w:lang w:eastAsia="ja-JP"/>
              </w:rPr>
            </w:pPr>
          </w:p>
        </w:tc>
      </w:tr>
      <w:tr w:rsidR="00C43838" w:rsidRPr="003E6E07" w14:paraId="7550CF8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53900" w14:textId="43CDFC70"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srs-ActivateAp-r10</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0F877D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A277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9723F" w14:textId="77777777" w:rsidR="00C43838" w:rsidRPr="003E6E07" w:rsidRDefault="00C43838">
            <w:pPr>
              <w:pStyle w:val="TAL"/>
              <w:rPr>
                <w:lang w:eastAsia="ja-JP"/>
              </w:rPr>
            </w:pPr>
          </w:p>
        </w:tc>
      </w:tr>
      <w:tr w:rsidR="00C43838" w:rsidRPr="003E6E07" w14:paraId="1726954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72705" w14:textId="0CB6D308" w:rsidR="00C43838" w:rsidRPr="003E6E07" w:rsidRDefault="00AB0EDD">
            <w:pPr>
              <w:pStyle w:val="TAL"/>
              <w:rPr>
                <w:lang w:eastAsia="zh-CN"/>
              </w:rPr>
            </w:pPr>
            <w:r w:rsidRPr="003E6E07">
              <w:rPr>
                <w:lang w:eastAsia="ja-JP"/>
              </w:rPr>
              <w:t xml:space="preserve">          </w:t>
            </w:r>
            <w:r w:rsidR="00C43838" w:rsidRPr="003E6E07">
              <w:rPr>
                <w:lang w:eastAsia="ja-JP"/>
              </w:rPr>
              <w:t>srs-ConfigApDCI-Format0-r10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6E0B9B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1859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AE98BD" w14:textId="77777777" w:rsidR="00C43838" w:rsidRPr="003E6E07" w:rsidRDefault="00C43838">
            <w:pPr>
              <w:pStyle w:val="TAL"/>
              <w:rPr>
                <w:lang w:eastAsia="ja-JP"/>
              </w:rPr>
            </w:pPr>
          </w:p>
        </w:tc>
      </w:tr>
      <w:tr w:rsidR="00C43838" w:rsidRPr="003E6E07" w14:paraId="7602D2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A022" w14:textId="4A0CD5CB"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43C0FBF0"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5D8DF9E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B828D2" w14:textId="77777777" w:rsidR="00C43838" w:rsidRPr="003E6E07" w:rsidRDefault="00C43838">
            <w:pPr>
              <w:pStyle w:val="TAL"/>
              <w:rPr>
                <w:lang w:eastAsia="ja-JP"/>
              </w:rPr>
            </w:pPr>
          </w:p>
        </w:tc>
      </w:tr>
      <w:tr w:rsidR="00C43838" w:rsidRPr="003E6E07" w14:paraId="76AB93B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C031C" w14:textId="3F9719A1"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020294E"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5CDD70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41000C" w14:textId="77777777" w:rsidR="00C43838" w:rsidRPr="003E6E07" w:rsidRDefault="00C43838">
            <w:pPr>
              <w:pStyle w:val="TAL"/>
              <w:rPr>
                <w:lang w:eastAsia="ja-JP"/>
              </w:rPr>
            </w:pPr>
          </w:p>
        </w:tc>
      </w:tr>
      <w:tr w:rsidR="00C43838" w:rsidRPr="003E6E07" w14:paraId="5A9E089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DC425" w14:textId="617E3DB3"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556A86FF"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72C9D06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4C2115" w14:textId="77777777" w:rsidR="00C43838" w:rsidRPr="003E6E07" w:rsidRDefault="00C43838">
            <w:pPr>
              <w:pStyle w:val="TAL"/>
              <w:rPr>
                <w:lang w:eastAsia="ja-JP"/>
              </w:rPr>
            </w:pPr>
          </w:p>
        </w:tc>
      </w:tr>
      <w:tr w:rsidR="00C43838" w:rsidRPr="003E6E07" w14:paraId="179390D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0450" w14:textId="349C4A84"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D5B616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5B3AAD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EDE50" w14:textId="77777777" w:rsidR="00C43838" w:rsidRPr="003E6E07" w:rsidRDefault="00C43838">
            <w:pPr>
              <w:pStyle w:val="TAL"/>
              <w:rPr>
                <w:lang w:eastAsia="ja-JP"/>
              </w:rPr>
            </w:pPr>
          </w:p>
        </w:tc>
      </w:tr>
      <w:tr w:rsidR="00C43838" w:rsidRPr="003E6E07" w14:paraId="46E3BF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81931" w14:textId="7608EB6E"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045B302A"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9537A0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7E0071" w14:textId="77777777" w:rsidR="00C43838" w:rsidRPr="003E6E07" w:rsidRDefault="00C43838">
            <w:pPr>
              <w:pStyle w:val="TAL"/>
              <w:rPr>
                <w:lang w:eastAsia="ja-JP"/>
              </w:rPr>
            </w:pPr>
          </w:p>
        </w:tc>
      </w:tr>
      <w:tr w:rsidR="00C43838" w:rsidRPr="003E6E07" w14:paraId="0D33463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893E4" w14:textId="6A8851B0"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D5E62E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4FFE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AEFED" w14:textId="77777777" w:rsidR="00C43838" w:rsidRPr="003E6E07" w:rsidRDefault="00C43838">
            <w:pPr>
              <w:pStyle w:val="TAL"/>
              <w:rPr>
                <w:lang w:eastAsia="ja-JP"/>
              </w:rPr>
            </w:pPr>
          </w:p>
        </w:tc>
      </w:tr>
      <w:tr w:rsidR="00C43838" w:rsidRPr="003E6E07" w14:paraId="3C55B04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9436" w14:textId="143C716D" w:rsidR="00C43838" w:rsidRPr="003E6E07" w:rsidRDefault="00AB0EDD">
            <w:pPr>
              <w:pStyle w:val="TAL"/>
              <w:rPr>
                <w:lang w:eastAsia="zh-CN"/>
              </w:rPr>
            </w:pPr>
            <w:r w:rsidRPr="003E6E07">
              <w:rPr>
                <w:lang w:eastAsia="ja-JP"/>
              </w:rPr>
              <w:t xml:space="preserve">          </w:t>
            </w:r>
            <w:r w:rsidR="00C43838" w:rsidRPr="003E6E07">
              <w:rPr>
                <w:lang w:eastAsia="ja-JP"/>
              </w:rPr>
              <w:t>srs-ConfigApDCI-Format1a2b2c-r10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757822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2813C4"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B26A0" w14:textId="77777777" w:rsidR="00C43838" w:rsidRPr="003E6E07" w:rsidRDefault="00C43838">
            <w:pPr>
              <w:pStyle w:val="TAL"/>
              <w:rPr>
                <w:lang w:eastAsia="ja-JP"/>
              </w:rPr>
            </w:pPr>
          </w:p>
        </w:tc>
      </w:tr>
      <w:tr w:rsidR="00C43838" w:rsidRPr="003E6E07" w14:paraId="7A03E48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59DA" w14:textId="02BAB056"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5E7BD3AA"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4F7407E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613A3C" w14:textId="77777777" w:rsidR="00C43838" w:rsidRPr="003E6E07" w:rsidRDefault="00C43838">
            <w:pPr>
              <w:pStyle w:val="TAL"/>
              <w:rPr>
                <w:lang w:eastAsia="ja-JP"/>
              </w:rPr>
            </w:pPr>
          </w:p>
        </w:tc>
      </w:tr>
      <w:tr w:rsidR="00C43838" w:rsidRPr="003E6E07" w14:paraId="313A47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36CAF" w14:textId="6464FBDE"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B4D3471"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1BE195B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A5777" w14:textId="77777777" w:rsidR="00C43838" w:rsidRPr="003E6E07" w:rsidRDefault="00C43838">
            <w:pPr>
              <w:pStyle w:val="TAL"/>
              <w:rPr>
                <w:lang w:eastAsia="ja-JP"/>
              </w:rPr>
            </w:pPr>
          </w:p>
        </w:tc>
      </w:tr>
      <w:tr w:rsidR="00C43838" w:rsidRPr="003E6E07" w14:paraId="3DC46E4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7E9D6" w14:textId="5FE38F2E"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13026A1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EABF84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607711" w14:textId="77777777" w:rsidR="00C43838" w:rsidRPr="003E6E07" w:rsidRDefault="00C43838">
            <w:pPr>
              <w:pStyle w:val="TAL"/>
              <w:rPr>
                <w:lang w:eastAsia="ja-JP"/>
              </w:rPr>
            </w:pPr>
          </w:p>
        </w:tc>
      </w:tr>
      <w:tr w:rsidR="00C43838" w:rsidRPr="003E6E07" w14:paraId="70ED060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7DFAE" w14:textId="09D9B5E0"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5DCE50A"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64B676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CAD228" w14:textId="77777777" w:rsidR="00C43838" w:rsidRPr="003E6E07" w:rsidRDefault="00C43838">
            <w:pPr>
              <w:pStyle w:val="TAL"/>
              <w:rPr>
                <w:lang w:eastAsia="ja-JP"/>
              </w:rPr>
            </w:pPr>
          </w:p>
        </w:tc>
      </w:tr>
      <w:tr w:rsidR="00C43838" w:rsidRPr="003E6E07" w14:paraId="22B5C05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D911" w14:textId="5BC2AB2C"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3E4D51CB"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747B2D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395C6" w14:textId="77777777" w:rsidR="00C43838" w:rsidRPr="003E6E07" w:rsidRDefault="00C43838">
            <w:pPr>
              <w:pStyle w:val="TAL"/>
              <w:rPr>
                <w:lang w:eastAsia="ja-JP"/>
              </w:rPr>
            </w:pPr>
          </w:p>
        </w:tc>
      </w:tr>
      <w:tr w:rsidR="00C43838" w:rsidRPr="003E6E07" w14:paraId="351D247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FD924" w14:textId="5CEC923B"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C59FB4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93A9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19995C" w14:textId="77777777" w:rsidR="00C43838" w:rsidRPr="003E6E07" w:rsidRDefault="00C43838">
            <w:pPr>
              <w:pStyle w:val="TAL"/>
              <w:rPr>
                <w:lang w:eastAsia="ja-JP"/>
              </w:rPr>
            </w:pPr>
          </w:p>
        </w:tc>
      </w:tr>
      <w:tr w:rsidR="00C43838" w:rsidRPr="003E6E07" w14:paraId="08B1860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6D28" w14:textId="4C3623E2"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02175A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AF3D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8473B" w14:textId="77777777" w:rsidR="00C43838" w:rsidRPr="003E6E07" w:rsidRDefault="00C43838">
            <w:pPr>
              <w:pStyle w:val="TAL"/>
              <w:rPr>
                <w:lang w:eastAsia="ja-JP"/>
              </w:rPr>
            </w:pPr>
          </w:p>
        </w:tc>
      </w:tr>
      <w:tr w:rsidR="00C43838" w:rsidRPr="003E6E07" w14:paraId="427163A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F0A4B" w14:textId="0D42A610"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7EA939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2E135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A84BD1" w14:textId="77777777" w:rsidR="00C43838" w:rsidRPr="003E6E07" w:rsidRDefault="00C43838">
            <w:pPr>
              <w:pStyle w:val="TAL"/>
              <w:rPr>
                <w:lang w:eastAsia="ja-JP"/>
              </w:rPr>
            </w:pPr>
          </w:p>
        </w:tc>
      </w:tr>
      <w:tr w:rsidR="00C43838" w:rsidRPr="003E6E07" w14:paraId="2208E85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89F2A" w14:textId="54D343E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CCEC927"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07AE2B"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B168A9" w14:textId="77777777" w:rsidR="00C43838" w:rsidRPr="003E6E07" w:rsidRDefault="00C43838">
            <w:pPr>
              <w:pStyle w:val="TAL"/>
              <w:rPr>
                <w:lang w:eastAsia="ja-JP"/>
              </w:rPr>
            </w:pPr>
          </w:p>
        </w:tc>
      </w:tr>
      <w:tr w:rsidR="00C43838" w:rsidRPr="003E6E07" w14:paraId="39D219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666B6" w14:textId="17A4805C"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85F3F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1F02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BEF536" w14:textId="77777777" w:rsidR="00C43838" w:rsidRPr="003E6E07" w:rsidRDefault="00C43838">
            <w:pPr>
              <w:pStyle w:val="TAL"/>
              <w:rPr>
                <w:lang w:eastAsia="ja-JP"/>
              </w:rPr>
            </w:pPr>
          </w:p>
        </w:tc>
      </w:tr>
      <w:tr w:rsidR="00C43838" w:rsidRPr="003E6E07" w14:paraId="0979B62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EA0B0"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3D7604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960DB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8F19B" w14:textId="77777777" w:rsidR="00C43838" w:rsidRPr="003E6E07" w:rsidRDefault="00C43838">
            <w:pPr>
              <w:pStyle w:val="TAL"/>
            </w:pPr>
          </w:p>
        </w:tc>
      </w:tr>
    </w:tbl>
    <w:p w14:paraId="1D4CDC45" w14:textId="77777777" w:rsidR="00C43838" w:rsidRPr="003E6E07" w:rsidRDefault="00C43838" w:rsidP="00C43838">
      <w:pPr>
        <w:rPr>
          <w:rFonts w:eastAsia="SimSun"/>
        </w:rPr>
      </w:pPr>
    </w:p>
    <w:p w14:paraId="28AAF319" w14:textId="77777777" w:rsidR="00C43838" w:rsidRPr="003E6E07" w:rsidRDefault="00C43838" w:rsidP="00C43838">
      <w:pPr>
        <w:pStyle w:val="Heading4"/>
        <w:rPr>
          <w:rFonts w:eastAsia="SimSun"/>
        </w:rPr>
      </w:pPr>
      <w:r w:rsidRPr="003E6E07">
        <w:rPr>
          <w:rFonts w:eastAsia="SimSun"/>
        </w:rPr>
        <w:t>7.6.2.5</w:t>
      </w:r>
      <w:r w:rsidRPr="003E6E07">
        <w:rPr>
          <w:rFonts w:eastAsia="SimSun"/>
        </w:rPr>
        <w:tab/>
        <w:t>Test requirement</w:t>
      </w:r>
    </w:p>
    <w:p w14:paraId="413CCA1E" w14:textId="77777777" w:rsidR="00C43838" w:rsidRPr="003E6E07" w:rsidRDefault="00C43838" w:rsidP="00C43838">
      <w:pPr>
        <w:rPr>
          <w:rFonts w:eastAsia="SimSun"/>
        </w:rPr>
      </w:pPr>
      <w:r w:rsidRPr="003E6E07">
        <w:t xml:space="preserve">Table 7.6.2.4.1-1 and 7.6.2.5-1 define the primary level settings including test tolerances for </w:t>
      </w:r>
      <w:r w:rsidRPr="003E6E07">
        <w:rPr>
          <w:rFonts w:eastAsia="PMingLiU"/>
          <w:lang w:eastAsia="zh-TW"/>
        </w:rPr>
        <w:t>E-UTRAN TDD-TDD CA interruption at SRS carrier based switching</w:t>
      </w:r>
      <w:r w:rsidRPr="003E6E07">
        <w:t>.</w:t>
      </w:r>
    </w:p>
    <w:p w14:paraId="5422B80A" w14:textId="132E8B18" w:rsidR="00C43838" w:rsidRPr="003E6E07" w:rsidRDefault="00C43838" w:rsidP="00C43838">
      <w:pPr>
        <w:pStyle w:val="TH"/>
      </w:pPr>
      <w:r w:rsidRPr="003E6E07">
        <w:rPr>
          <w:rFonts w:cs="v4.2.0"/>
        </w:rPr>
        <w:lastRenderedPageBreak/>
        <w:t xml:space="preserve">Table </w:t>
      </w:r>
      <w:r w:rsidRPr="003E6E07">
        <w:t>7.6.2.5-1: Cell specific test parameters for E-UTRAN TDD-TDD CA</w:t>
      </w:r>
      <w:r w:rsidR="007E056E"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429"/>
        <w:gridCol w:w="1509"/>
        <w:gridCol w:w="1791"/>
        <w:gridCol w:w="1661"/>
      </w:tblGrid>
      <w:tr w:rsidR="00C43838" w:rsidRPr="003E6E07" w14:paraId="7DBA396B" w14:textId="77777777" w:rsidTr="00AB0EDD">
        <w:trPr>
          <w:jc w:val="center"/>
        </w:trPr>
        <w:tc>
          <w:tcPr>
            <w:tcW w:w="2186" w:type="dxa"/>
            <w:vMerge w:val="restart"/>
            <w:tcBorders>
              <w:top w:val="single" w:sz="4" w:space="0" w:color="auto"/>
              <w:left w:val="single" w:sz="4" w:space="0" w:color="auto"/>
              <w:bottom w:val="single" w:sz="4" w:space="0" w:color="auto"/>
              <w:right w:val="single" w:sz="4" w:space="0" w:color="auto"/>
            </w:tcBorders>
            <w:hideMark/>
          </w:tcPr>
          <w:p w14:paraId="52FB3AFD" w14:textId="77777777" w:rsidR="00C43838" w:rsidRPr="003E6E07" w:rsidRDefault="00C43838" w:rsidP="00E656F4">
            <w:pPr>
              <w:pStyle w:val="TAH"/>
              <w:keepNext w:val="0"/>
              <w:keepLines w:val="0"/>
              <w:rPr>
                <w:rFonts w:cs="Arial"/>
                <w:lang w:eastAsia="ko-KR"/>
              </w:rPr>
            </w:pPr>
            <w:r w:rsidRPr="003E6E07">
              <w:rPr>
                <w:rFonts w:cs="v4.2.0"/>
                <w:lang w:eastAsia="ko-KR"/>
              </w:rPr>
              <w:t>Parameter</w:t>
            </w:r>
          </w:p>
        </w:tc>
        <w:tc>
          <w:tcPr>
            <w:tcW w:w="1171" w:type="dxa"/>
            <w:vMerge w:val="restart"/>
            <w:tcBorders>
              <w:top w:val="single" w:sz="4" w:space="0" w:color="auto"/>
              <w:left w:val="single" w:sz="4" w:space="0" w:color="auto"/>
              <w:bottom w:val="single" w:sz="4" w:space="0" w:color="auto"/>
              <w:right w:val="single" w:sz="4" w:space="0" w:color="auto"/>
            </w:tcBorders>
            <w:hideMark/>
          </w:tcPr>
          <w:p w14:paraId="0B12D035" w14:textId="77777777" w:rsidR="00C43838" w:rsidRPr="003E6E07" w:rsidRDefault="00C43838" w:rsidP="00E656F4">
            <w:pPr>
              <w:pStyle w:val="TAH"/>
              <w:keepNext w:val="0"/>
              <w:keepLines w:val="0"/>
              <w:rPr>
                <w:rFonts w:cs="Arial"/>
                <w:lang w:eastAsia="ko-KR"/>
              </w:rPr>
            </w:pPr>
            <w:r w:rsidRPr="003E6E07">
              <w:rPr>
                <w:rFonts w:cs="Arial"/>
                <w:lang w:eastAsia="ko-KR"/>
              </w:rPr>
              <w:t>Unit</w:t>
            </w:r>
          </w:p>
        </w:tc>
        <w:tc>
          <w:tcPr>
            <w:tcW w:w="2938" w:type="dxa"/>
            <w:gridSpan w:val="2"/>
            <w:tcBorders>
              <w:top w:val="single" w:sz="4" w:space="0" w:color="auto"/>
              <w:left w:val="single" w:sz="4" w:space="0" w:color="auto"/>
              <w:bottom w:val="single" w:sz="4" w:space="0" w:color="auto"/>
              <w:right w:val="single" w:sz="4" w:space="0" w:color="auto"/>
            </w:tcBorders>
            <w:hideMark/>
          </w:tcPr>
          <w:p w14:paraId="6BCA41FD" w14:textId="674E992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95284B7" w14:textId="1153D81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C43838" w:rsidRPr="003E6E07" w14:paraId="0333D672" w14:textId="77777777" w:rsidTr="00AB0EDD">
        <w:trPr>
          <w:jc w:val="center"/>
        </w:trPr>
        <w:tc>
          <w:tcPr>
            <w:tcW w:w="2186" w:type="dxa"/>
            <w:vMerge/>
            <w:tcBorders>
              <w:top w:val="single" w:sz="4" w:space="0" w:color="auto"/>
              <w:left w:val="single" w:sz="4" w:space="0" w:color="auto"/>
              <w:bottom w:val="single" w:sz="4" w:space="0" w:color="auto"/>
              <w:right w:val="single" w:sz="4" w:space="0" w:color="auto"/>
            </w:tcBorders>
            <w:vAlign w:val="center"/>
            <w:hideMark/>
          </w:tcPr>
          <w:p w14:paraId="6C39AF03" w14:textId="77777777" w:rsidR="00C43838" w:rsidRPr="003E6E07" w:rsidRDefault="00C43838" w:rsidP="00E656F4">
            <w:pPr>
              <w:spacing w:after="0"/>
              <w:rPr>
                <w:rFonts w:ascii="Arial" w:hAnsi="Arial" w:cs="Arial"/>
                <w:b/>
                <w:sz w:val="18"/>
                <w:lang w:eastAsia="ko-K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7BFBEAB7" w14:textId="77777777" w:rsidR="00C43838" w:rsidRPr="003E6E07" w:rsidRDefault="00C43838" w:rsidP="00E656F4">
            <w:pPr>
              <w:spacing w:after="0"/>
              <w:rPr>
                <w:rFonts w:ascii="Arial" w:hAnsi="Arial" w:cs="Arial"/>
                <w:b/>
                <w:sz w:val="18"/>
                <w:lang w:eastAsia="ko-KR"/>
              </w:rPr>
            </w:pPr>
          </w:p>
        </w:tc>
        <w:tc>
          <w:tcPr>
            <w:tcW w:w="1429" w:type="dxa"/>
            <w:tcBorders>
              <w:top w:val="single" w:sz="4" w:space="0" w:color="auto"/>
              <w:left w:val="single" w:sz="4" w:space="0" w:color="auto"/>
              <w:bottom w:val="single" w:sz="4" w:space="0" w:color="auto"/>
              <w:right w:val="single" w:sz="4" w:space="0" w:color="auto"/>
            </w:tcBorders>
            <w:hideMark/>
          </w:tcPr>
          <w:p w14:paraId="0A686C97"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509" w:type="dxa"/>
            <w:tcBorders>
              <w:top w:val="single" w:sz="4" w:space="0" w:color="auto"/>
              <w:left w:val="single" w:sz="4" w:space="0" w:color="auto"/>
              <w:bottom w:val="single" w:sz="4" w:space="0" w:color="auto"/>
              <w:right w:val="single" w:sz="4" w:space="0" w:color="auto"/>
            </w:tcBorders>
            <w:hideMark/>
          </w:tcPr>
          <w:p w14:paraId="631A84F1"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c>
          <w:tcPr>
            <w:tcW w:w="1791" w:type="dxa"/>
            <w:tcBorders>
              <w:top w:val="single" w:sz="4" w:space="0" w:color="auto"/>
              <w:left w:val="single" w:sz="4" w:space="0" w:color="auto"/>
              <w:bottom w:val="single" w:sz="4" w:space="0" w:color="auto"/>
              <w:right w:val="single" w:sz="4" w:space="0" w:color="auto"/>
            </w:tcBorders>
            <w:hideMark/>
          </w:tcPr>
          <w:p w14:paraId="0B6AF236"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661" w:type="dxa"/>
            <w:tcBorders>
              <w:top w:val="single" w:sz="4" w:space="0" w:color="auto"/>
              <w:left w:val="single" w:sz="4" w:space="0" w:color="auto"/>
              <w:bottom w:val="single" w:sz="4" w:space="0" w:color="auto"/>
              <w:right w:val="single" w:sz="4" w:space="0" w:color="auto"/>
            </w:tcBorders>
            <w:hideMark/>
          </w:tcPr>
          <w:p w14:paraId="20DAC13C"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r>
      <w:tr w:rsidR="00C43838" w:rsidRPr="003E6E07" w14:paraId="59A336E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6B67701" w14:textId="21E0B426" w:rsidR="00C43838" w:rsidRPr="003E6E07" w:rsidRDefault="00C43838"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Borders>
              <w:top w:val="single" w:sz="4" w:space="0" w:color="auto"/>
              <w:left w:val="single" w:sz="4" w:space="0" w:color="auto"/>
              <w:bottom w:val="single" w:sz="4" w:space="0" w:color="auto"/>
              <w:right w:val="single" w:sz="4" w:space="0" w:color="auto"/>
            </w:tcBorders>
          </w:tcPr>
          <w:p w14:paraId="510045EB"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873026" w14:textId="77777777" w:rsidR="00C43838" w:rsidRPr="003E6E07" w:rsidRDefault="00C43838" w:rsidP="00E656F4">
            <w:pPr>
              <w:pStyle w:val="TAC"/>
              <w:keepNext w:val="0"/>
              <w:keepLines w:val="0"/>
              <w:rPr>
                <w:rFonts w:cs="Arial"/>
                <w:lang w:eastAsia="ko-KR"/>
              </w:rPr>
            </w:pP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674EEB3B" w14:textId="77777777" w:rsidR="00C43838" w:rsidRPr="003E6E07" w:rsidRDefault="00C43838" w:rsidP="00E656F4">
            <w:pPr>
              <w:pStyle w:val="TAC"/>
              <w:keepNext w:val="0"/>
              <w:keepLines w:val="0"/>
              <w:rPr>
                <w:rFonts w:cs="Arial"/>
                <w:lang w:eastAsia="ko-KR"/>
              </w:rPr>
            </w:pPr>
            <w:r w:rsidRPr="003E6E07">
              <w:rPr>
                <w:rFonts w:cs="Arial"/>
                <w:lang w:eastAsia="zh-CN"/>
              </w:rPr>
              <w:t>2</w:t>
            </w:r>
          </w:p>
        </w:tc>
      </w:tr>
      <w:tr w:rsidR="00C43838" w:rsidRPr="003E6E07" w14:paraId="5CF8498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57F5C5E" w14:textId="3511AAE5" w:rsidR="00C43838" w:rsidRPr="003E6E07" w:rsidRDefault="00C43838"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6207716A"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5296E598"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c>
          <w:tcPr>
            <w:tcW w:w="3452" w:type="dxa"/>
            <w:gridSpan w:val="2"/>
            <w:tcBorders>
              <w:top w:val="single" w:sz="4" w:space="0" w:color="auto"/>
              <w:left w:val="single" w:sz="4" w:space="0" w:color="auto"/>
              <w:bottom w:val="single" w:sz="4" w:space="0" w:color="auto"/>
              <w:right w:val="single" w:sz="4" w:space="0" w:color="auto"/>
            </w:tcBorders>
            <w:hideMark/>
          </w:tcPr>
          <w:p w14:paraId="01F2DC41"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r>
      <w:tr w:rsidR="00C43838" w:rsidRPr="003E6E07" w14:paraId="148AFEF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29CEC9" w14:textId="03C8820D" w:rsidR="00C43838" w:rsidRPr="003E6E07" w:rsidRDefault="00C43838"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2AEEC079"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45AB86D"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761F89A"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r>
      <w:tr w:rsidR="00C43838" w:rsidRPr="003E6E07" w14:paraId="5CFD20C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642D76" w14:textId="77777777" w:rsidR="00C43838" w:rsidRPr="003E6E07" w:rsidRDefault="00C43838" w:rsidP="00E656F4">
            <w:pPr>
              <w:pStyle w:val="TAL"/>
              <w:keepNext w:val="0"/>
              <w:keepLines w:val="0"/>
              <w:rPr>
                <w:rFonts w:cs="Arial"/>
                <w:lang w:eastAsia="ko-KR"/>
              </w:rPr>
            </w:pPr>
            <w:r w:rsidRPr="003E6E07">
              <w:rPr>
                <w:rFonts w:cs="Arial"/>
                <w:lang w:eastAsia="ko-KR"/>
              </w:rPr>
              <w:t>BW</w:t>
            </w:r>
            <w:r w:rsidRPr="003E6E07">
              <w:rPr>
                <w:rFonts w:cs="Arial"/>
                <w:vertAlign w:val="subscript"/>
                <w:lang w:eastAsia="ko-KR"/>
              </w:rPr>
              <w:t>channel</w:t>
            </w:r>
          </w:p>
        </w:tc>
        <w:tc>
          <w:tcPr>
            <w:tcW w:w="1171" w:type="dxa"/>
            <w:tcBorders>
              <w:top w:val="single" w:sz="4" w:space="0" w:color="auto"/>
              <w:left w:val="single" w:sz="4" w:space="0" w:color="auto"/>
              <w:bottom w:val="single" w:sz="4" w:space="0" w:color="auto"/>
              <w:right w:val="single" w:sz="4" w:space="0" w:color="auto"/>
            </w:tcBorders>
            <w:hideMark/>
          </w:tcPr>
          <w:p w14:paraId="2530D8A4" w14:textId="77777777" w:rsidR="00C43838" w:rsidRPr="003E6E07" w:rsidRDefault="00C43838" w:rsidP="00E656F4">
            <w:pPr>
              <w:pStyle w:val="TAC"/>
              <w:keepNext w:val="0"/>
              <w:keepLines w:val="0"/>
              <w:rPr>
                <w:rFonts w:cs="Arial"/>
                <w:lang w:eastAsia="ko-KR"/>
              </w:rPr>
            </w:pPr>
            <w:r w:rsidRPr="003E6E07">
              <w:rPr>
                <w:rFonts w:cs="Arial"/>
                <w:lang w:eastAsia="ko-KR"/>
              </w:rPr>
              <w:t>MHz</w:t>
            </w:r>
          </w:p>
        </w:tc>
        <w:tc>
          <w:tcPr>
            <w:tcW w:w="2938" w:type="dxa"/>
            <w:gridSpan w:val="2"/>
            <w:tcBorders>
              <w:top w:val="single" w:sz="4" w:space="0" w:color="auto"/>
              <w:left w:val="single" w:sz="4" w:space="0" w:color="auto"/>
              <w:bottom w:val="single" w:sz="4" w:space="0" w:color="auto"/>
              <w:right w:val="single" w:sz="4" w:space="0" w:color="auto"/>
            </w:tcBorders>
            <w:hideMark/>
          </w:tcPr>
          <w:p w14:paraId="5DF3DE13" w14:textId="422F2808"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6F9B5837" w14:textId="04A3767E"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3594239A" w14:textId="41A103CB"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Borders>
              <w:top w:val="single" w:sz="4" w:space="0" w:color="auto"/>
              <w:left w:val="single" w:sz="4" w:space="0" w:color="auto"/>
              <w:bottom w:val="single" w:sz="4" w:space="0" w:color="auto"/>
              <w:right w:val="single" w:sz="4" w:space="0" w:color="auto"/>
            </w:tcBorders>
            <w:hideMark/>
          </w:tcPr>
          <w:p w14:paraId="0F269AE6" w14:textId="2D2A0D5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571115C3" w14:textId="79CF7FF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457CBA1F" w14:textId="0A77BF10"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C43838" w:rsidRPr="003E6E07" w14:paraId="24BD3A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5DEA916" w14:textId="50EC1E95" w:rsidR="00C43838" w:rsidRPr="003E6E07" w:rsidRDefault="00C43838"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Borders>
              <w:top w:val="single" w:sz="4" w:space="0" w:color="auto"/>
              <w:left w:val="single" w:sz="4" w:space="0" w:color="auto"/>
              <w:bottom w:val="single" w:sz="4" w:space="0" w:color="auto"/>
              <w:right w:val="single" w:sz="4" w:space="0" w:color="auto"/>
            </w:tcBorders>
            <w:hideMark/>
          </w:tcPr>
          <w:p w14:paraId="7A099F6F" w14:textId="77777777" w:rsidR="00C43838" w:rsidRPr="003E6E07" w:rsidRDefault="00C43838" w:rsidP="00E656F4">
            <w:pPr>
              <w:pStyle w:val="TAC"/>
              <w:keepNext w:val="0"/>
              <w:keepLines w:val="0"/>
              <w:rPr>
                <w:rFonts w:cs="Arial"/>
                <w:lang w:eastAsia="ko-KR"/>
              </w:rPr>
            </w:pPr>
            <w:r w:rsidRPr="003E6E07">
              <w:rPr>
                <w:rFonts w:eastAsia="SimSun" w:cs="Arial"/>
                <w:lang w:eastAsia="ja-JP"/>
              </w:rPr>
              <w:object w:dxaOrig="460" w:dyaOrig="340" w14:anchorId="7A512C79">
                <v:shape id="_x0000_i1063" type="#_x0000_t75" style="width:23.5pt;height:17.5pt" o:ole="">
                  <v:imagedata r:id="rId52" o:title=""/>
                </v:shape>
                <o:OLEObject Type="Embed" ProgID="Equation.3" ShapeID="_x0000_i1063" DrawAspect="Content" ObjectID="_1798881349" r:id="rId57"/>
              </w:object>
            </w:r>
          </w:p>
        </w:tc>
        <w:tc>
          <w:tcPr>
            <w:tcW w:w="2938" w:type="dxa"/>
            <w:gridSpan w:val="2"/>
            <w:tcBorders>
              <w:top w:val="single" w:sz="4" w:space="0" w:color="auto"/>
              <w:left w:val="single" w:sz="4" w:space="0" w:color="auto"/>
              <w:bottom w:val="single" w:sz="4" w:space="0" w:color="auto"/>
              <w:right w:val="single" w:sz="4" w:space="0" w:color="auto"/>
            </w:tcBorders>
            <w:hideMark/>
          </w:tcPr>
          <w:p w14:paraId="5E365BA2"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66664EDC" w14:textId="77777777" w:rsidR="00C43838" w:rsidRPr="003E6E07" w:rsidRDefault="00C43838" w:rsidP="00E656F4">
            <w:pPr>
              <w:pStyle w:val="TAC"/>
              <w:keepNext w:val="0"/>
              <w:keepLines w:val="0"/>
              <w:rPr>
                <w:lang w:eastAsia="ja-JP"/>
              </w:rPr>
            </w:pPr>
            <w:r w:rsidRPr="003E6E07">
              <w:rPr>
                <w:lang w:eastAsia="ja-JP"/>
              </w:rPr>
              <w:t>10MHz:13-37</w:t>
            </w:r>
          </w:p>
          <w:p w14:paraId="7DEC352B" w14:textId="77777777" w:rsidR="00C43838" w:rsidRPr="003E6E07" w:rsidRDefault="00C43838" w:rsidP="00E656F4">
            <w:pPr>
              <w:pStyle w:val="TAC"/>
              <w:keepNext w:val="0"/>
              <w:keepLines w:val="0"/>
              <w:rPr>
                <w:lang w:eastAsia="ja-JP"/>
              </w:rPr>
            </w:pPr>
            <w:r w:rsidRPr="003E6E07">
              <w:rPr>
                <w:lang w:eastAsia="ja-JP"/>
              </w:rPr>
              <w:t>20MHz:47-52</w:t>
            </w:r>
          </w:p>
        </w:tc>
        <w:tc>
          <w:tcPr>
            <w:tcW w:w="3452" w:type="dxa"/>
            <w:gridSpan w:val="2"/>
            <w:tcBorders>
              <w:top w:val="single" w:sz="4" w:space="0" w:color="auto"/>
              <w:left w:val="single" w:sz="4" w:space="0" w:color="auto"/>
              <w:bottom w:val="single" w:sz="4" w:space="0" w:color="auto"/>
              <w:right w:val="single" w:sz="4" w:space="0" w:color="auto"/>
            </w:tcBorders>
            <w:hideMark/>
          </w:tcPr>
          <w:p w14:paraId="69C0BE5C"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2253C67C" w14:textId="77777777" w:rsidR="00C43838" w:rsidRPr="003E6E07" w:rsidRDefault="00C43838" w:rsidP="00E656F4">
            <w:pPr>
              <w:pStyle w:val="TAC"/>
              <w:keepNext w:val="0"/>
              <w:keepLines w:val="0"/>
              <w:rPr>
                <w:lang w:eastAsia="ja-JP"/>
              </w:rPr>
            </w:pPr>
            <w:r w:rsidRPr="003E6E07">
              <w:rPr>
                <w:lang w:eastAsia="ja-JP"/>
              </w:rPr>
              <w:t>10MHz:13-37</w:t>
            </w:r>
          </w:p>
          <w:p w14:paraId="02F24E94" w14:textId="77777777" w:rsidR="00C43838" w:rsidRPr="003E6E07" w:rsidRDefault="00C43838" w:rsidP="00E656F4">
            <w:pPr>
              <w:pStyle w:val="TAC"/>
              <w:keepNext w:val="0"/>
              <w:keepLines w:val="0"/>
              <w:rPr>
                <w:lang w:eastAsia="ja-JP"/>
              </w:rPr>
            </w:pPr>
            <w:r w:rsidRPr="003E6E07">
              <w:rPr>
                <w:lang w:eastAsia="ja-JP"/>
              </w:rPr>
              <w:t>20MHz:47-52</w:t>
            </w:r>
          </w:p>
        </w:tc>
      </w:tr>
      <w:tr w:rsidR="00C43838" w:rsidRPr="003E6E07" w14:paraId="7D02148D"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A8710FE" w14:textId="6F2ACC00" w:rsidR="00C43838" w:rsidRPr="003E6E07" w:rsidRDefault="00C43838" w:rsidP="00E656F4">
            <w:pPr>
              <w:pStyle w:val="TAL"/>
              <w:keepNext w:val="0"/>
              <w:keepLines w:val="0"/>
              <w:rPr>
                <w:rFonts w:eastAsia="SimSun"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7AA3A44E" w14:textId="2CF2F24D"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A.1.2</w:t>
            </w:r>
          </w:p>
        </w:tc>
        <w:tc>
          <w:tcPr>
            <w:tcW w:w="1171" w:type="dxa"/>
            <w:tcBorders>
              <w:top w:val="single" w:sz="4" w:space="0" w:color="auto"/>
              <w:left w:val="single" w:sz="4" w:space="0" w:color="auto"/>
              <w:bottom w:val="single" w:sz="4" w:space="0" w:color="auto"/>
              <w:right w:val="single" w:sz="4" w:space="0" w:color="auto"/>
            </w:tcBorders>
          </w:tcPr>
          <w:p w14:paraId="72E341D7"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361B88A" w14:textId="071DD855"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26F13B1C" w14:textId="717B2CD2"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0F7564C3" w14:textId="77D1CBC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25A73A2C" w14:textId="08C3E1A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1B6F7FB4" w14:textId="380343A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1F82EE70" w14:textId="7E71058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C43838" w:rsidRPr="003E6E07" w14:paraId="2BAAF7A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3DB6B91" w14:textId="480D8EC6" w:rsidR="00C43838" w:rsidRPr="003E6E07" w:rsidRDefault="00C43838" w:rsidP="00E656F4">
            <w:pPr>
              <w:pStyle w:val="TAL"/>
              <w:keepNext w:val="0"/>
              <w:keepLines w:val="0"/>
              <w:rPr>
                <w:rFonts w:eastAsia="SimSun" w:cs="Arial"/>
                <w:bCs/>
                <w:lang w:eastAsia="ja-JP"/>
              </w:rPr>
            </w:pPr>
            <w:r w:rsidRPr="003E6E07">
              <w:rPr>
                <w:rFonts w:cs="Arial"/>
                <w:bCs/>
                <w:lang w:eastAsia="ja-JP"/>
              </w:rPr>
              <w:t>PCFICH/PDCCH/PHICH</w:t>
            </w:r>
            <w:r w:rsidR="00AB0EDD" w:rsidRPr="003E6E07">
              <w:rPr>
                <w:rFonts w:cs="Arial"/>
                <w:bCs/>
                <w:lang w:eastAsia="ja-JP"/>
              </w:rPr>
              <w:t xml:space="preserve"> </w:t>
            </w:r>
            <w:r w:rsidRPr="003E6E07">
              <w:rPr>
                <w:rFonts w:cs="Arial"/>
                <w:bCs/>
                <w:lang w:eastAsia="ja-JP"/>
              </w:rPr>
              <w:t>parameters:</w:t>
            </w:r>
          </w:p>
          <w:p w14:paraId="23BA8DBE" w14:textId="41F9DFCC"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A.2.2</w:t>
            </w:r>
          </w:p>
        </w:tc>
        <w:tc>
          <w:tcPr>
            <w:tcW w:w="1171" w:type="dxa"/>
            <w:tcBorders>
              <w:top w:val="single" w:sz="4" w:space="0" w:color="auto"/>
              <w:left w:val="single" w:sz="4" w:space="0" w:color="auto"/>
              <w:bottom w:val="single" w:sz="4" w:space="0" w:color="auto"/>
              <w:right w:val="single" w:sz="4" w:space="0" w:color="auto"/>
            </w:tcBorders>
          </w:tcPr>
          <w:p w14:paraId="46DC735C"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427940" w14:textId="21AD4259"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1B324426" w14:textId="1853B007"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726D2C9C" w14:textId="7494879F"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61554F76" w14:textId="4F04514D"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20D64633" w14:textId="17BDB42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574FCE52" w14:textId="44255AC7"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C43838" w:rsidRPr="003E6E07" w14:paraId="4B611A3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8ECAA85" w14:textId="2FFC31BB" w:rsidR="00C43838" w:rsidRPr="003E6E07" w:rsidRDefault="00C43838"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D.2</w:t>
            </w:r>
          </w:p>
        </w:tc>
        <w:tc>
          <w:tcPr>
            <w:tcW w:w="1171" w:type="dxa"/>
            <w:tcBorders>
              <w:top w:val="single" w:sz="4" w:space="0" w:color="auto"/>
              <w:left w:val="single" w:sz="4" w:space="0" w:color="auto"/>
              <w:bottom w:val="single" w:sz="4" w:space="0" w:color="auto"/>
              <w:right w:val="single" w:sz="4" w:space="0" w:color="auto"/>
            </w:tcBorders>
          </w:tcPr>
          <w:p w14:paraId="0A56A821"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397CBE79" w14:textId="46ED333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01A4028D" w14:textId="753FF61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0C027F7E" w14:textId="67CF699A"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56E1B4F4" w14:textId="77949D8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2BE7D21D" w14:textId="2B165336"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7774800B" w14:textId="00071341"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C43838" w:rsidRPr="003E6E07" w14:paraId="2EBACC8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3758F7" w14:textId="77777777" w:rsidR="00C43838" w:rsidRPr="003E6E07" w:rsidRDefault="00C43838" w:rsidP="00E656F4">
            <w:pPr>
              <w:pStyle w:val="TAL"/>
              <w:keepNext w:val="0"/>
              <w:keepLines w:val="0"/>
              <w:rPr>
                <w:rFonts w:cs="Arial"/>
                <w:lang w:eastAsia="ko-KR"/>
              </w:rPr>
            </w:pPr>
            <w:r w:rsidRPr="003E6E07">
              <w:rPr>
                <w:rFonts w:cs="Arial"/>
                <w:lang w:eastAsia="ko-KR"/>
              </w:rPr>
              <w:t>PBCH_RA</w:t>
            </w:r>
          </w:p>
        </w:tc>
        <w:tc>
          <w:tcPr>
            <w:tcW w:w="1171" w:type="dxa"/>
            <w:tcBorders>
              <w:top w:val="single" w:sz="4" w:space="0" w:color="auto"/>
              <w:left w:val="single" w:sz="4" w:space="0" w:color="auto"/>
              <w:bottom w:val="single" w:sz="4" w:space="0" w:color="auto"/>
              <w:right w:val="single" w:sz="4" w:space="0" w:color="auto"/>
            </w:tcBorders>
            <w:hideMark/>
          </w:tcPr>
          <w:p w14:paraId="515CE34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val="restart"/>
            <w:tcBorders>
              <w:top w:val="single" w:sz="4" w:space="0" w:color="auto"/>
              <w:left w:val="single" w:sz="4" w:space="0" w:color="auto"/>
              <w:bottom w:val="single" w:sz="4" w:space="0" w:color="auto"/>
              <w:right w:val="single" w:sz="4" w:space="0" w:color="auto"/>
            </w:tcBorders>
            <w:vAlign w:val="center"/>
          </w:tcPr>
          <w:p w14:paraId="73881C0B" w14:textId="77777777" w:rsidR="00C43838" w:rsidRPr="003E6E07" w:rsidRDefault="00C43838" w:rsidP="00E656F4">
            <w:pPr>
              <w:pStyle w:val="TAC"/>
              <w:keepNext w:val="0"/>
              <w:keepLines w:val="0"/>
              <w:rPr>
                <w:rFonts w:cs="Arial"/>
                <w:lang w:eastAsia="ko-KR"/>
              </w:rPr>
            </w:pPr>
            <w:r w:rsidRPr="003E6E07">
              <w:rPr>
                <w:rFonts w:cs="Arial"/>
                <w:lang w:eastAsia="ko-KR"/>
              </w:rPr>
              <w:t>0</w:t>
            </w:r>
          </w:p>
        </w:tc>
        <w:tc>
          <w:tcPr>
            <w:tcW w:w="3452" w:type="dxa"/>
            <w:gridSpan w:val="2"/>
            <w:vMerge w:val="restart"/>
            <w:tcBorders>
              <w:top w:val="single" w:sz="4" w:space="0" w:color="auto"/>
              <w:left w:val="single" w:sz="4" w:space="0" w:color="auto"/>
              <w:bottom w:val="single" w:sz="4" w:space="0" w:color="auto"/>
              <w:right w:val="single" w:sz="4" w:space="0" w:color="auto"/>
            </w:tcBorders>
            <w:vAlign w:val="center"/>
          </w:tcPr>
          <w:p w14:paraId="47A8B87F" w14:textId="77777777" w:rsidR="00C43838" w:rsidRPr="003E6E07" w:rsidRDefault="00C43838" w:rsidP="00E656F4">
            <w:pPr>
              <w:pStyle w:val="TAC"/>
              <w:keepNext w:val="0"/>
              <w:keepLines w:val="0"/>
              <w:rPr>
                <w:rFonts w:cs="Arial"/>
                <w:lang w:eastAsia="ko-KR"/>
              </w:rPr>
            </w:pPr>
            <w:r w:rsidRPr="003E6E07">
              <w:rPr>
                <w:rFonts w:cs="Arial"/>
                <w:lang w:eastAsia="ko-KR"/>
              </w:rPr>
              <w:t>0</w:t>
            </w:r>
          </w:p>
        </w:tc>
      </w:tr>
      <w:tr w:rsidR="00C43838" w:rsidRPr="003E6E07" w14:paraId="45CA8A3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F465D6B" w14:textId="77777777" w:rsidR="00C43838" w:rsidRPr="003E6E07" w:rsidRDefault="00C43838" w:rsidP="00E656F4">
            <w:pPr>
              <w:pStyle w:val="TAL"/>
              <w:keepNext w:val="0"/>
              <w:keepLines w:val="0"/>
              <w:rPr>
                <w:rFonts w:cs="Arial"/>
                <w:lang w:eastAsia="ko-KR"/>
              </w:rPr>
            </w:pPr>
            <w:r w:rsidRPr="003E6E07">
              <w:rPr>
                <w:rFonts w:cs="Arial"/>
                <w:lang w:eastAsia="ko-KR"/>
              </w:rPr>
              <w:t>PBCH_RB</w:t>
            </w:r>
          </w:p>
        </w:tc>
        <w:tc>
          <w:tcPr>
            <w:tcW w:w="1171" w:type="dxa"/>
            <w:tcBorders>
              <w:top w:val="single" w:sz="4" w:space="0" w:color="auto"/>
              <w:left w:val="single" w:sz="4" w:space="0" w:color="auto"/>
              <w:bottom w:val="single" w:sz="4" w:space="0" w:color="auto"/>
              <w:right w:val="single" w:sz="4" w:space="0" w:color="auto"/>
            </w:tcBorders>
            <w:hideMark/>
          </w:tcPr>
          <w:p w14:paraId="597AB90C"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5419DFC5"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FAA5D4F" w14:textId="77777777" w:rsidR="00C43838" w:rsidRPr="003E6E07" w:rsidRDefault="00C43838" w:rsidP="00E656F4">
            <w:pPr>
              <w:spacing w:after="0"/>
              <w:rPr>
                <w:rFonts w:ascii="Arial" w:hAnsi="Arial" w:cs="Arial"/>
                <w:sz w:val="18"/>
                <w:lang w:eastAsia="ko-KR"/>
              </w:rPr>
            </w:pPr>
          </w:p>
        </w:tc>
      </w:tr>
      <w:tr w:rsidR="00C43838" w:rsidRPr="003E6E07" w14:paraId="6F31C8A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626781E" w14:textId="77777777" w:rsidR="00C43838" w:rsidRPr="003E6E07" w:rsidRDefault="00C43838" w:rsidP="00E656F4">
            <w:pPr>
              <w:pStyle w:val="TAL"/>
              <w:keepNext w:val="0"/>
              <w:keepLines w:val="0"/>
              <w:rPr>
                <w:rFonts w:cs="Arial"/>
                <w:lang w:eastAsia="ko-KR"/>
              </w:rPr>
            </w:pPr>
            <w:r w:rsidRPr="003E6E07">
              <w:rPr>
                <w:rFonts w:cs="Arial"/>
                <w:lang w:eastAsia="ko-KR"/>
              </w:rPr>
              <w:t>PSS_RA</w:t>
            </w:r>
          </w:p>
        </w:tc>
        <w:tc>
          <w:tcPr>
            <w:tcW w:w="1171" w:type="dxa"/>
            <w:tcBorders>
              <w:top w:val="single" w:sz="4" w:space="0" w:color="auto"/>
              <w:left w:val="single" w:sz="4" w:space="0" w:color="auto"/>
              <w:bottom w:val="single" w:sz="4" w:space="0" w:color="auto"/>
              <w:right w:val="single" w:sz="4" w:space="0" w:color="auto"/>
            </w:tcBorders>
            <w:hideMark/>
          </w:tcPr>
          <w:p w14:paraId="0CDAD99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42DA1C4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447C4A0E" w14:textId="77777777" w:rsidR="00C43838" w:rsidRPr="003E6E07" w:rsidRDefault="00C43838" w:rsidP="00E656F4">
            <w:pPr>
              <w:spacing w:after="0"/>
              <w:rPr>
                <w:rFonts w:ascii="Arial" w:hAnsi="Arial" w:cs="Arial"/>
                <w:sz w:val="18"/>
                <w:lang w:eastAsia="ko-KR"/>
              </w:rPr>
            </w:pPr>
          </w:p>
        </w:tc>
      </w:tr>
      <w:tr w:rsidR="00C43838" w:rsidRPr="003E6E07" w14:paraId="7207E43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3EAEEFA" w14:textId="77777777" w:rsidR="00C43838" w:rsidRPr="003E6E07" w:rsidRDefault="00C43838" w:rsidP="00E656F4">
            <w:pPr>
              <w:pStyle w:val="TAL"/>
              <w:keepNext w:val="0"/>
              <w:keepLines w:val="0"/>
              <w:rPr>
                <w:rFonts w:cs="Arial"/>
                <w:lang w:eastAsia="ko-KR"/>
              </w:rPr>
            </w:pPr>
            <w:r w:rsidRPr="003E6E07">
              <w:rPr>
                <w:rFonts w:cs="Arial"/>
                <w:lang w:eastAsia="ko-KR"/>
              </w:rPr>
              <w:t>SSS_RA</w:t>
            </w:r>
          </w:p>
        </w:tc>
        <w:tc>
          <w:tcPr>
            <w:tcW w:w="1171" w:type="dxa"/>
            <w:tcBorders>
              <w:top w:val="single" w:sz="4" w:space="0" w:color="auto"/>
              <w:left w:val="single" w:sz="4" w:space="0" w:color="auto"/>
              <w:bottom w:val="single" w:sz="4" w:space="0" w:color="auto"/>
              <w:right w:val="single" w:sz="4" w:space="0" w:color="auto"/>
            </w:tcBorders>
            <w:hideMark/>
          </w:tcPr>
          <w:p w14:paraId="46DEDE0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6EF8EAB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515A73" w14:textId="77777777" w:rsidR="00C43838" w:rsidRPr="003E6E07" w:rsidRDefault="00C43838" w:rsidP="00E656F4">
            <w:pPr>
              <w:spacing w:after="0"/>
              <w:rPr>
                <w:rFonts w:ascii="Arial" w:hAnsi="Arial" w:cs="Arial"/>
                <w:sz w:val="18"/>
                <w:lang w:eastAsia="ko-KR"/>
              </w:rPr>
            </w:pPr>
          </w:p>
        </w:tc>
      </w:tr>
      <w:tr w:rsidR="00C43838" w:rsidRPr="003E6E07" w14:paraId="7923A09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CBD8AB" w14:textId="77777777" w:rsidR="00C43838" w:rsidRPr="003E6E07" w:rsidRDefault="00C43838" w:rsidP="00E656F4">
            <w:pPr>
              <w:pStyle w:val="TAL"/>
              <w:keepNext w:val="0"/>
              <w:keepLines w:val="0"/>
              <w:rPr>
                <w:rFonts w:cs="Arial"/>
                <w:lang w:eastAsia="ko-KR"/>
              </w:rPr>
            </w:pPr>
            <w:r w:rsidRPr="003E6E07">
              <w:rPr>
                <w:rFonts w:cs="Arial"/>
                <w:lang w:eastAsia="ko-KR"/>
              </w:rPr>
              <w:t>PCFICH_RB</w:t>
            </w:r>
          </w:p>
        </w:tc>
        <w:tc>
          <w:tcPr>
            <w:tcW w:w="1171" w:type="dxa"/>
            <w:tcBorders>
              <w:top w:val="single" w:sz="4" w:space="0" w:color="auto"/>
              <w:left w:val="single" w:sz="4" w:space="0" w:color="auto"/>
              <w:bottom w:val="single" w:sz="4" w:space="0" w:color="auto"/>
              <w:right w:val="single" w:sz="4" w:space="0" w:color="auto"/>
            </w:tcBorders>
            <w:hideMark/>
          </w:tcPr>
          <w:p w14:paraId="2E43F02A"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7F613F2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0C037A5" w14:textId="77777777" w:rsidR="00C43838" w:rsidRPr="003E6E07" w:rsidRDefault="00C43838" w:rsidP="00E656F4">
            <w:pPr>
              <w:spacing w:after="0"/>
              <w:rPr>
                <w:rFonts w:ascii="Arial" w:hAnsi="Arial" w:cs="Arial"/>
                <w:sz w:val="18"/>
                <w:lang w:eastAsia="ko-KR"/>
              </w:rPr>
            </w:pPr>
          </w:p>
        </w:tc>
      </w:tr>
      <w:tr w:rsidR="00C43838" w:rsidRPr="003E6E07" w14:paraId="432437E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6D5818C" w14:textId="77777777" w:rsidR="00C43838" w:rsidRPr="003E6E07" w:rsidRDefault="00C43838" w:rsidP="00E656F4">
            <w:pPr>
              <w:pStyle w:val="TAL"/>
              <w:keepNext w:val="0"/>
              <w:keepLines w:val="0"/>
              <w:rPr>
                <w:rFonts w:cs="Arial"/>
                <w:lang w:eastAsia="ko-KR"/>
              </w:rPr>
            </w:pPr>
            <w:r w:rsidRPr="003E6E07">
              <w:rPr>
                <w:rFonts w:cs="Arial"/>
                <w:lang w:eastAsia="ko-KR"/>
              </w:rPr>
              <w:t>PHICH_RA</w:t>
            </w:r>
          </w:p>
        </w:tc>
        <w:tc>
          <w:tcPr>
            <w:tcW w:w="1171" w:type="dxa"/>
            <w:tcBorders>
              <w:top w:val="single" w:sz="4" w:space="0" w:color="auto"/>
              <w:left w:val="single" w:sz="4" w:space="0" w:color="auto"/>
              <w:bottom w:val="single" w:sz="4" w:space="0" w:color="auto"/>
              <w:right w:val="single" w:sz="4" w:space="0" w:color="auto"/>
            </w:tcBorders>
            <w:hideMark/>
          </w:tcPr>
          <w:p w14:paraId="27D7C1E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B35D5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B5691CC" w14:textId="77777777" w:rsidR="00C43838" w:rsidRPr="003E6E07" w:rsidRDefault="00C43838" w:rsidP="00E656F4">
            <w:pPr>
              <w:spacing w:after="0"/>
              <w:rPr>
                <w:rFonts w:ascii="Arial" w:hAnsi="Arial" w:cs="Arial"/>
                <w:sz w:val="18"/>
                <w:lang w:eastAsia="ko-KR"/>
              </w:rPr>
            </w:pPr>
          </w:p>
        </w:tc>
      </w:tr>
      <w:tr w:rsidR="00C43838" w:rsidRPr="003E6E07" w14:paraId="7D40523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F811E89" w14:textId="77777777" w:rsidR="00C43838" w:rsidRPr="003E6E07" w:rsidRDefault="00C43838" w:rsidP="00E656F4">
            <w:pPr>
              <w:pStyle w:val="TAL"/>
              <w:keepNext w:val="0"/>
              <w:keepLines w:val="0"/>
              <w:rPr>
                <w:rFonts w:cs="Arial"/>
                <w:lang w:eastAsia="ko-KR"/>
              </w:rPr>
            </w:pPr>
            <w:r w:rsidRPr="003E6E07">
              <w:rPr>
                <w:rFonts w:cs="Arial"/>
                <w:lang w:eastAsia="ko-KR"/>
              </w:rPr>
              <w:t>PHICH_RB</w:t>
            </w:r>
          </w:p>
        </w:tc>
        <w:tc>
          <w:tcPr>
            <w:tcW w:w="1171" w:type="dxa"/>
            <w:tcBorders>
              <w:top w:val="single" w:sz="4" w:space="0" w:color="auto"/>
              <w:left w:val="single" w:sz="4" w:space="0" w:color="auto"/>
              <w:bottom w:val="single" w:sz="4" w:space="0" w:color="auto"/>
              <w:right w:val="single" w:sz="4" w:space="0" w:color="auto"/>
            </w:tcBorders>
            <w:hideMark/>
          </w:tcPr>
          <w:p w14:paraId="777D5F8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FC5F41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831E58F" w14:textId="77777777" w:rsidR="00C43838" w:rsidRPr="003E6E07" w:rsidRDefault="00C43838" w:rsidP="00E656F4">
            <w:pPr>
              <w:spacing w:after="0"/>
              <w:rPr>
                <w:rFonts w:ascii="Arial" w:hAnsi="Arial" w:cs="Arial"/>
                <w:sz w:val="18"/>
                <w:lang w:eastAsia="ko-KR"/>
              </w:rPr>
            </w:pPr>
          </w:p>
        </w:tc>
      </w:tr>
      <w:tr w:rsidR="00C43838" w:rsidRPr="003E6E07" w14:paraId="6BA5972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79E51A9" w14:textId="77777777" w:rsidR="00C43838" w:rsidRPr="003E6E07" w:rsidRDefault="00C43838" w:rsidP="00E656F4">
            <w:pPr>
              <w:pStyle w:val="TAL"/>
              <w:keepNext w:val="0"/>
              <w:keepLines w:val="0"/>
              <w:rPr>
                <w:rFonts w:cs="Arial"/>
                <w:lang w:eastAsia="ko-KR"/>
              </w:rPr>
            </w:pPr>
            <w:r w:rsidRPr="003E6E07">
              <w:rPr>
                <w:rFonts w:cs="Arial"/>
                <w:lang w:eastAsia="ko-KR"/>
              </w:rPr>
              <w:t>PDCCH_RA</w:t>
            </w:r>
          </w:p>
        </w:tc>
        <w:tc>
          <w:tcPr>
            <w:tcW w:w="1171" w:type="dxa"/>
            <w:tcBorders>
              <w:top w:val="single" w:sz="4" w:space="0" w:color="auto"/>
              <w:left w:val="single" w:sz="4" w:space="0" w:color="auto"/>
              <w:bottom w:val="single" w:sz="4" w:space="0" w:color="auto"/>
              <w:right w:val="single" w:sz="4" w:space="0" w:color="auto"/>
            </w:tcBorders>
            <w:hideMark/>
          </w:tcPr>
          <w:p w14:paraId="7FAF7FD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AC8EEFF"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985589E" w14:textId="77777777" w:rsidR="00C43838" w:rsidRPr="003E6E07" w:rsidRDefault="00C43838" w:rsidP="00E656F4">
            <w:pPr>
              <w:spacing w:after="0"/>
              <w:rPr>
                <w:rFonts w:ascii="Arial" w:hAnsi="Arial" w:cs="Arial"/>
                <w:sz w:val="18"/>
                <w:lang w:eastAsia="ko-KR"/>
              </w:rPr>
            </w:pPr>
          </w:p>
        </w:tc>
      </w:tr>
      <w:tr w:rsidR="00C43838" w:rsidRPr="003E6E07" w14:paraId="42333BD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AA40F94" w14:textId="77777777" w:rsidR="00C43838" w:rsidRPr="003E6E07" w:rsidRDefault="00C43838" w:rsidP="00E656F4">
            <w:pPr>
              <w:pStyle w:val="TAL"/>
              <w:keepNext w:val="0"/>
              <w:keepLines w:val="0"/>
              <w:rPr>
                <w:rFonts w:cs="Arial"/>
                <w:lang w:eastAsia="ko-KR"/>
              </w:rPr>
            </w:pPr>
            <w:r w:rsidRPr="003E6E07">
              <w:rPr>
                <w:rFonts w:cs="Arial"/>
                <w:lang w:eastAsia="ko-KR"/>
              </w:rPr>
              <w:t>PDCCH_RB</w:t>
            </w:r>
          </w:p>
        </w:tc>
        <w:tc>
          <w:tcPr>
            <w:tcW w:w="1171" w:type="dxa"/>
            <w:tcBorders>
              <w:top w:val="single" w:sz="4" w:space="0" w:color="auto"/>
              <w:left w:val="single" w:sz="4" w:space="0" w:color="auto"/>
              <w:bottom w:val="single" w:sz="4" w:space="0" w:color="auto"/>
              <w:right w:val="single" w:sz="4" w:space="0" w:color="auto"/>
            </w:tcBorders>
            <w:hideMark/>
          </w:tcPr>
          <w:p w14:paraId="12F66FF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3323059"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775831A" w14:textId="77777777" w:rsidR="00C43838" w:rsidRPr="003E6E07" w:rsidRDefault="00C43838" w:rsidP="00E656F4">
            <w:pPr>
              <w:spacing w:after="0"/>
              <w:rPr>
                <w:rFonts w:ascii="Arial" w:hAnsi="Arial" w:cs="Arial"/>
                <w:sz w:val="18"/>
                <w:lang w:eastAsia="ko-KR"/>
              </w:rPr>
            </w:pPr>
          </w:p>
        </w:tc>
      </w:tr>
      <w:tr w:rsidR="00C43838" w:rsidRPr="003E6E07" w14:paraId="33DF107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28B4DD8" w14:textId="77777777" w:rsidR="00C43838" w:rsidRPr="003E6E07" w:rsidRDefault="00C43838" w:rsidP="00E656F4">
            <w:pPr>
              <w:pStyle w:val="TAL"/>
              <w:keepNext w:val="0"/>
              <w:keepLines w:val="0"/>
              <w:rPr>
                <w:rFonts w:cs="Arial"/>
                <w:lang w:eastAsia="ko-KR"/>
              </w:rPr>
            </w:pPr>
            <w:r w:rsidRPr="003E6E07">
              <w:rPr>
                <w:rFonts w:cs="Arial"/>
                <w:lang w:eastAsia="ko-KR"/>
              </w:rPr>
              <w:t>PDSCH_RA</w:t>
            </w:r>
          </w:p>
        </w:tc>
        <w:tc>
          <w:tcPr>
            <w:tcW w:w="1171" w:type="dxa"/>
            <w:tcBorders>
              <w:top w:val="single" w:sz="4" w:space="0" w:color="auto"/>
              <w:left w:val="single" w:sz="4" w:space="0" w:color="auto"/>
              <w:bottom w:val="single" w:sz="4" w:space="0" w:color="auto"/>
              <w:right w:val="single" w:sz="4" w:space="0" w:color="auto"/>
            </w:tcBorders>
            <w:hideMark/>
          </w:tcPr>
          <w:p w14:paraId="75362DC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875B73"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5CC261D" w14:textId="77777777" w:rsidR="00C43838" w:rsidRPr="003E6E07" w:rsidRDefault="00C43838" w:rsidP="00E656F4">
            <w:pPr>
              <w:spacing w:after="0"/>
              <w:rPr>
                <w:rFonts w:ascii="Arial" w:hAnsi="Arial" w:cs="Arial"/>
                <w:sz w:val="18"/>
                <w:lang w:eastAsia="ko-KR"/>
              </w:rPr>
            </w:pPr>
          </w:p>
        </w:tc>
      </w:tr>
      <w:tr w:rsidR="00C43838" w:rsidRPr="003E6E07" w14:paraId="237C8D61"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F8838E5" w14:textId="77777777" w:rsidR="00C43838" w:rsidRPr="003E6E07" w:rsidRDefault="00C43838" w:rsidP="00E656F4">
            <w:pPr>
              <w:pStyle w:val="TAL"/>
              <w:keepNext w:val="0"/>
              <w:keepLines w:val="0"/>
              <w:rPr>
                <w:rFonts w:cs="Arial"/>
                <w:lang w:eastAsia="ko-KR"/>
              </w:rPr>
            </w:pPr>
            <w:r w:rsidRPr="003E6E07">
              <w:rPr>
                <w:rFonts w:cs="Arial"/>
                <w:lang w:eastAsia="ko-KR"/>
              </w:rPr>
              <w:t>PDSCH_RB</w:t>
            </w:r>
          </w:p>
        </w:tc>
        <w:tc>
          <w:tcPr>
            <w:tcW w:w="1171" w:type="dxa"/>
            <w:tcBorders>
              <w:top w:val="single" w:sz="4" w:space="0" w:color="auto"/>
              <w:left w:val="single" w:sz="4" w:space="0" w:color="auto"/>
              <w:bottom w:val="single" w:sz="4" w:space="0" w:color="auto"/>
              <w:right w:val="single" w:sz="4" w:space="0" w:color="auto"/>
            </w:tcBorders>
            <w:hideMark/>
          </w:tcPr>
          <w:p w14:paraId="77FB66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2976CD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637BDE4" w14:textId="77777777" w:rsidR="00C43838" w:rsidRPr="003E6E07" w:rsidRDefault="00C43838" w:rsidP="00E656F4">
            <w:pPr>
              <w:spacing w:after="0"/>
              <w:rPr>
                <w:rFonts w:ascii="Arial" w:hAnsi="Arial" w:cs="Arial"/>
                <w:sz w:val="18"/>
                <w:lang w:eastAsia="ko-KR"/>
              </w:rPr>
            </w:pPr>
          </w:p>
        </w:tc>
      </w:tr>
      <w:tr w:rsidR="00C43838" w:rsidRPr="003E6E07" w14:paraId="71FC95F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7C487986" w14:textId="30A6B225" w:rsidR="00C43838" w:rsidRPr="003E6E07" w:rsidRDefault="00C43838" w:rsidP="00E656F4">
            <w:pPr>
              <w:pStyle w:val="TAL"/>
              <w:keepNext w:val="0"/>
              <w:keepLines w:val="0"/>
              <w:rPr>
                <w:rFonts w:cs="Arial"/>
                <w:lang w:eastAsia="ko-KR"/>
              </w:rPr>
            </w:pPr>
            <w:r w:rsidRPr="003E6E07">
              <w:rPr>
                <w:rFonts w:cs="Arial"/>
                <w:lang w:eastAsia="ko-KR"/>
              </w:rPr>
              <w:t>OCNG_RA</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36AFC96"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68BB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F82DA9" w14:textId="77777777" w:rsidR="00C43838" w:rsidRPr="003E6E07" w:rsidRDefault="00C43838" w:rsidP="00E656F4">
            <w:pPr>
              <w:spacing w:after="0"/>
              <w:rPr>
                <w:rFonts w:ascii="Arial" w:hAnsi="Arial" w:cs="Arial"/>
                <w:sz w:val="18"/>
                <w:lang w:eastAsia="ko-KR"/>
              </w:rPr>
            </w:pPr>
          </w:p>
        </w:tc>
      </w:tr>
      <w:tr w:rsidR="00C43838" w:rsidRPr="003E6E07" w14:paraId="36D5493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02122250" w14:textId="3C6981D7" w:rsidR="00C43838" w:rsidRPr="003E6E07" w:rsidRDefault="00C43838" w:rsidP="00E656F4">
            <w:pPr>
              <w:pStyle w:val="TAL"/>
              <w:keepNext w:val="0"/>
              <w:keepLines w:val="0"/>
              <w:rPr>
                <w:rFonts w:cs="Arial"/>
                <w:lang w:eastAsia="ko-KR"/>
              </w:rPr>
            </w:pPr>
            <w:r w:rsidRPr="003E6E07">
              <w:rPr>
                <w:rFonts w:cs="Arial"/>
                <w:lang w:eastAsia="ko-KR"/>
              </w:rPr>
              <w:t>OCNG_RB</w:t>
            </w:r>
            <w:r w:rsidR="00895B30" w:rsidRPr="003E6E07">
              <w:rPr>
                <w:rFonts w:cs="Arial"/>
                <w:vertAlign w:val="superscript"/>
                <w:lang w:eastAsia="ko-KR"/>
              </w:rPr>
              <w:t>Note</w:t>
            </w:r>
            <w:r w:rsidR="00AB0EDD" w:rsidRPr="003E6E07">
              <w:rPr>
                <w:rFonts w:cs="Arial"/>
                <w:vertAlign w:val="superscript"/>
                <w:lang w:eastAsia="ko-KR"/>
              </w:rPr>
              <w:t xml:space="preserve"> </w:t>
            </w:r>
            <w:r w:rsidR="00895B30"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CBB1B0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108855C"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3EF0CC2A" w14:textId="77777777" w:rsidR="00C43838" w:rsidRPr="003E6E07" w:rsidRDefault="00C43838" w:rsidP="00E656F4">
            <w:pPr>
              <w:spacing w:after="0"/>
              <w:rPr>
                <w:rFonts w:ascii="Arial" w:hAnsi="Arial" w:cs="Arial"/>
                <w:sz w:val="18"/>
                <w:lang w:eastAsia="ko-KR"/>
              </w:rPr>
            </w:pPr>
          </w:p>
        </w:tc>
      </w:tr>
      <w:tr w:rsidR="00C43838" w:rsidRPr="003E6E07" w14:paraId="31D4FA8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F66BF37" w14:textId="26E38F6A"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400" w:dyaOrig="360" w14:anchorId="17241C24">
                <v:shape id="_x0000_i1064" type="#_x0000_t75" style="width:20.5pt;height:19.5pt" o:ole="" fillcolor="window">
                  <v:imagedata r:id="rId8" o:title=""/>
                </v:shape>
                <o:OLEObject Type="Embed" ProgID="Equation.3" ShapeID="_x0000_i1064" DrawAspect="Content" ObjectID="_1798881350" r:id="rId58"/>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13C25A9A" w14:textId="72B95A9D"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Borders>
              <w:top w:val="single" w:sz="4" w:space="0" w:color="auto"/>
              <w:left w:val="single" w:sz="4" w:space="0" w:color="auto"/>
              <w:bottom w:val="single" w:sz="4" w:space="0" w:color="auto"/>
              <w:right w:val="single" w:sz="4" w:space="0" w:color="auto"/>
            </w:tcBorders>
            <w:hideMark/>
          </w:tcPr>
          <w:p w14:paraId="221A9393"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c>
          <w:tcPr>
            <w:tcW w:w="3452" w:type="dxa"/>
            <w:gridSpan w:val="2"/>
            <w:tcBorders>
              <w:top w:val="single" w:sz="4" w:space="0" w:color="auto"/>
              <w:left w:val="single" w:sz="4" w:space="0" w:color="auto"/>
              <w:bottom w:val="single" w:sz="4" w:space="0" w:color="auto"/>
              <w:right w:val="single" w:sz="4" w:space="0" w:color="auto"/>
            </w:tcBorders>
            <w:hideMark/>
          </w:tcPr>
          <w:p w14:paraId="709C28C5"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r>
      <w:tr w:rsidR="00C43838" w:rsidRPr="003E6E07" w14:paraId="3A99E08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29B51A0" w14:textId="3018D598" w:rsidR="00C43838" w:rsidRPr="003E6E07" w:rsidRDefault="00C43838"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2B973F64" w14:textId="42EEFEE8"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6467B81E"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7A0F3A1A"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3534E42B"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49220EA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C43838" w:rsidRPr="003E6E07" w14:paraId="115BC50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46B704"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620" w:dyaOrig="380" w14:anchorId="5F58400E">
                <v:shape id="_x0000_i1065" type="#_x0000_t75" style="width:31pt;height:19.5pt" o:ole="" fillcolor="window">
                  <v:imagedata r:id="rId12" o:title=""/>
                </v:shape>
                <o:OLEObject Type="Embed" ProgID="Equation.3" ShapeID="_x0000_i1065" DrawAspect="Content" ObjectID="_1798881351" r:id="rId59"/>
              </w:object>
            </w:r>
          </w:p>
        </w:tc>
        <w:tc>
          <w:tcPr>
            <w:tcW w:w="1171" w:type="dxa"/>
            <w:tcBorders>
              <w:top w:val="single" w:sz="4" w:space="0" w:color="auto"/>
              <w:left w:val="single" w:sz="4" w:space="0" w:color="auto"/>
              <w:bottom w:val="single" w:sz="4" w:space="0" w:color="auto"/>
              <w:right w:val="single" w:sz="4" w:space="0" w:color="auto"/>
            </w:tcBorders>
            <w:hideMark/>
          </w:tcPr>
          <w:p w14:paraId="7FE7DB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CDC0560"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1FC73248"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37E0B81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43042712" w14:textId="77777777" w:rsidR="00C43838" w:rsidRPr="003E6E07" w:rsidRDefault="00C43838" w:rsidP="00E656F4">
            <w:pPr>
              <w:pStyle w:val="TAC"/>
              <w:keepNext w:val="0"/>
              <w:keepLines w:val="0"/>
              <w:rPr>
                <w:rFonts w:cs="Arial"/>
                <w:lang w:eastAsia="ko-KR"/>
              </w:rPr>
            </w:pPr>
            <w:r w:rsidRPr="003E6E07">
              <w:rPr>
                <w:rFonts w:cs="Arial"/>
                <w:lang w:eastAsia="ko-KR"/>
              </w:rPr>
              <w:t>16</w:t>
            </w:r>
          </w:p>
        </w:tc>
      </w:tr>
      <w:tr w:rsidR="00C43838" w:rsidRPr="003E6E07" w14:paraId="2AB2175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8A1FE60" w14:textId="322FE435" w:rsidR="00C43838" w:rsidRPr="003E6E07" w:rsidRDefault="00C43838"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49A86D22" w14:textId="6507A066"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5D6F9D66"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1DF6290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079186C8"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74EC5CD4" w14:textId="77777777" w:rsidR="00C43838" w:rsidRPr="003E6E07" w:rsidRDefault="00C43838" w:rsidP="00E656F4">
            <w:pPr>
              <w:pStyle w:val="TAC"/>
              <w:keepNext w:val="0"/>
              <w:keepLines w:val="0"/>
              <w:rPr>
                <w:rFonts w:cs="Arial"/>
                <w:lang w:eastAsia="ko-KR"/>
              </w:rPr>
            </w:pPr>
            <w:r w:rsidRPr="003E6E07">
              <w:rPr>
                <w:rFonts w:cs="Arial"/>
                <w:lang w:eastAsia="ko-KR"/>
              </w:rPr>
              <w:t>-82</w:t>
            </w:r>
          </w:p>
        </w:tc>
      </w:tr>
      <w:tr w:rsidR="00C43838" w:rsidRPr="003E6E07" w14:paraId="39C7F4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D374FC9"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800" w:dyaOrig="380" w14:anchorId="579E5504">
                <v:shape id="_x0000_i1066" type="#_x0000_t75" style="width:40pt;height:19.5pt" o:ole="" fillcolor="window">
                  <v:imagedata r:id="rId10" o:title=""/>
                </v:shape>
                <o:OLEObject Type="Embed" ProgID="Equation.3" ShapeID="_x0000_i1066" DrawAspect="Content" ObjectID="_1798881352" r:id="rId60"/>
              </w:object>
            </w:r>
          </w:p>
        </w:tc>
        <w:tc>
          <w:tcPr>
            <w:tcW w:w="1171" w:type="dxa"/>
            <w:tcBorders>
              <w:top w:val="single" w:sz="4" w:space="0" w:color="auto"/>
              <w:left w:val="single" w:sz="4" w:space="0" w:color="auto"/>
              <w:bottom w:val="single" w:sz="4" w:space="0" w:color="auto"/>
              <w:right w:val="single" w:sz="4" w:space="0" w:color="auto"/>
            </w:tcBorders>
            <w:hideMark/>
          </w:tcPr>
          <w:p w14:paraId="1DFC954F"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DF8AF84"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48726785"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67FA29DD"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0324E73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r>
      <w:tr w:rsidR="00C43838" w:rsidRPr="003E6E07" w14:paraId="0470669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708A23E" w14:textId="0B988300" w:rsidR="00C43838" w:rsidRPr="003E6E07" w:rsidRDefault="00C43838"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3144EF9A" w14:textId="4114BAE0" w:rsidR="00C43838" w:rsidRPr="003E6E07" w:rsidRDefault="00C43838"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429" w:type="dxa"/>
            <w:tcBorders>
              <w:top w:val="single" w:sz="4" w:space="0" w:color="auto"/>
              <w:left w:val="single" w:sz="4" w:space="0" w:color="auto"/>
              <w:bottom w:val="single" w:sz="4" w:space="0" w:color="auto"/>
              <w:right w:val="single" w:sz="4" w:space="0" w:color="auto"/>
            </w:tcBorders>
            <w:hideMark/>
          </w:tcPr>
          <w:p w14:paraId="3CA8C0EF"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0FE706F" w14:textId="0AE7BE9B"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509" w:type="dxa"/>
            <w:tcBorders>
              <w:top w:val="single" w:sz="4" w:space="0" w:color="auto"/>
              <w:left w:val="single" w:sz="4" w:space="0" w:color="auto"/>
              <w:bottom w:val="single" w:sz="4" w:space="0" w:color="auto"/>
              <w:right w:val="single" w:sz="4" w:space="0" w:color="auto"/>
            </w:tcBorders>
            <w:hideMark/>
          </w:tcPr>
          <w:p w14:paraId="2C2C2379"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459A7EF" w14:textId="3538BC59"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791" w:type="dxa"/>
            <w:tcBorders>
              <w:top w:val="single" w:sz="4" w:space="0" w:color="auto"/>
              <w:left w:val="single" w:sz="4" w:space="0" w:color="auto"/>
              <w:bottom w:val="single" w:sz="4" w:space="0" w:color="auto"/>
              <w:right w:val="single" w:sz="4" w:space="0" w:color="auto"/>
            </w:tcBorders>
            <w:hideMark/>
          </w:tcPr>
          <w:p w14:paraId="6E8C4088"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59490E7" w14:textId="463F7EF8"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61" w:type="dxa"/>
            <w:tcBorders>
              <w:top w:val="single" w:sz="4" w:space="0" w:color="auto"/>
              <w:left w:val="single" w:sz="4" w:space="0" w:color="auto"/>
              <w:bottom w:val="single" w:sz="4" w:space="0" w:color="auto"/>
              <w:right w:val="single" w:sz="4" w:space="0" w:color="auto"/>
            </w:tcBorders>
            <w:hideMark/>
          </w:tcPr>
          <w:p w14:paraId="7F87AC2E"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2E55EBE" w14:textId="711579DC"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C43838" w:rsidRPr="003E6E07" w14:paraId="53FC606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1C2783" w14:textId="346A688D" w:rsidR="00C43838" w:rsidRPr="003E6E07" w:rsidRDefault="00C43838"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Borders>
              <w:top w:val="single" w:sz="4" w:space="0" w:color="auto"/>
              <w:left w:val="single" w:sz="4" w:space="0" w:color="auto"/>
              <w:bottom w:val="single" w:sz="4" w:space="0" w:color="auto"/>
              <w:right w:val="single" w:sz="4" w:space="0" w:color="auto"/>
            </w:tcBorders>
          </w:tcPr>
          <w:p w14:paraId="3E24AE12"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036CE72"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c>
          <w:tcPr>
            <w:tcW w:w="3452" w:type="dxa"/>
            <w:gridSpan w:val="2"/>
            <w:tcBorders>
              <w:top w:val="single" w:sz="4" w:space="0" w:color="auto"/>
              <w:left w:val="single" w:sz="4" w:space="0" w:color="auto"/>
              <w:bottom w:val="single" w:sz="4" w:space="0" w:color="auto"/>
              <w:right w:val="single" w:sz="4" w:space="0" w:color="auto"/>
            </w:tcBorders>
            <w:hideMark/>
          </w:tcPr>
          <w:p w14:paraId="719AA016"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r>
      <w:tr w:rsidR="00C43838" w:rsidRPr="003E6E07" w14:paraId="60077DB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40C404B" w14:textId="438E5D9F" w:rsidR="00C43838" w:rsidRPr="003E6E07" w:rsidRDefault="00C43838"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350B390A" w14:textId="77777777" w:rsidR="00C43838" w:rsidRPr="003E6E07" w:rsidRDefault="00C43838" w:rsidP="00E656F4">
            <w:pPr>
              <w:pStyle w:val="TAC"/>
              <w:keepNext w:val="0"/>
              <w:keepLines w:val="0"/>
              <w:rPr>
                <w:rFonts w:cs="Arial"/>
                <w:lang w:eastAsia="zh-CN"/>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0A980C87" w14:textId="710DA9B1"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c>
          <w:tcPr>
            <w:tcW w:w="3452" w:type="dxa"/>
            <w:gridSpan w:val="2"/>
            <w:tcBorders>
              <w:top w:val="single" w:sz="4" w:space="0" w:color="auto"/>
              <w:left w:val="single" w:sz="4" w:space="0" w:color="auto"/>
              <w:bottom w:val="single" w:sz="4" w:space="0" w:color="auto"/>
              <w:right w:val="single" w:sz="4" w:space="0" w:color="auto"/>
            </w:tcBorders>
            <w:hideMark/>
          </w:tcPr>
          <w:p w14:paraId="06254CFF" w14:textId="4715233A"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r>
      <w:tr w:rsidR="00C43838" w:rsidRPr="003E6E07" w14:paraId="22C9245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A6EE6B2" w14:textId="19B583B6" w:rsidR="00C43838" w:rsidRPr="003E6E07" w:rsidRDefault="00C43838"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B94EEE4" w14:textId="77777777" w:rsidR="00C43838" w:rsidRPr="003E6E07" w:rsidRDefault="00C43838" w:rsidP="00E656F4">
            <w:pPr>
              <w:pStyle w:val="TAC"/>
              <w:keepNext w:val="0"/>
              <w:keepLines w:val="0"/>
              <w:rPr>
                <w:rFonts w:cs="Arial"/>
                <w:lang w:eastAsia="ja-JP"/>
              </w:rPr>
            </w:pPr>
            <w:r w:rsidRPr="003E6E07">
              <w:rPr>
                <w:rFonts w:ascii="Times New Roman" w:hAnsi="Times New Roman" w:cs="Arial"/>
                <w:lang w:eastAsia="ja-JP"/>
              </w:rPr>
              <w:t>μ</w:t>
            </w:r>
            <w:r w:rsidRPr="003E6E07">
              <w:rPr>
                <w:rFonts w:cs="Arial"/>
                <w:lang w:eastAsia="ja-JP"/>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0B9D6B76"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31303E0C" w14:textId="77777777" w:rsidR="00C43838" w:rsidRPr="003E6E07" w:rsidRDefault="00C43838" w:rsidP="00E656F4">
            <w:pPr>
              <w:pStyle w:val="TAC"/>
              <w:keepNext w:val="0"/>
              <w:keepLines w:val="0"/>
              <w:rPr>
                <w:rFonts w:cs="Arial"/>
                <w:lang w:eastAsia="zh-CN"/>
              </w:rPr>
            </w:pPr>
            <w:r w:rsidRPr="003E6E07">
              <w:rPr>
                <w:rFonts w:cs="Arial"/>
                <w:lang w:eastAsia="zh-CN"/>
              </w:rPr>
              <w:t>0</w:t>
            </w:r>
          </w:p>
        </w:tc>
      </w:tr>
      <w:tr w:rsidR="00C43838" w:rsidRPr="003E6E07" w14:paraId="19C7E30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9839FC8" w14:textId="0516E1CD" w:rsidR="00C43838" w:rsidRPr="003E6E07" w:rsidRDefault="00C43838"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9957965" w14:textId="77777777" w:rsidR="00C43838" w:rsidRPr="003E6E07" w:rsidRDefault="00C43838" w:rsidP="00E656F4">
            <w:pPr>
              <w:pStyle w:val="TAC"/>
              <w:keepNext w:val="0"/>
              <w:keepLines w:val="0"/>
              <w:rPr>
                <w:rFonts w:cs="Arial"/>
                <w:lang w:eastAsia="ja-JP"/>
              </w:rPr>
            </w:pPr>
            <w:r w:rsidRPr="003E6E07">
              <w:rPr>
                <w:rFonts w:cs="v4.2.0"/>
                <w:bCs/>
                <w:lang w:eastAsia="zh-CN"/>
              </w:rPr>
              <w:sym w:font="Symbol" w:char="006D"/>
            </w:r>
            <w:r w:rsidRPr="003E6E07">
              <w:rPr>
                <w:rFonts w:cs="v4.2.0"/>
                <w:bCs/>
                <w:lang w:eastAsia="zh-CN"/>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265F0B4F"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27419398" w14:textId="2E0982A8" w:rsidR="00C43838" w:rsidRPr="003E6E07" w:rsidRDefault="00C43838"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C43838" w:rsidRPr="003E6E07" w14:paraId="58A83568" w14:textId="77777777" w:rsidTr="00AB0EDD">
        <w:trPr>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45DF903" w14:textId="780EB14B" w:rsidR="00C43838" w:rsidRPr="003E6E07" w:rsidRDefault="00AB0EDD" w:rsidP="00E656F4">
            <w:pPr>
              <w:pStyle w:val="TAN"/>
              <w:keepNext w:val="0"/>
              <w:keepLines w:val="0"/>
              <w:rPr>
                <w:rFonts w:eastAsia="SimSun" w:cs="Arial"/>
                <w:lang w:eastAsia="zh-CN"/>
              </w:rPr>
            </w:pPr>
            <w:r w:rsidRPr="003E6E07">
              <w:rPr>
                <w:rFonts w:cs="Arial"/>
                <w:lang w:eastAsia="zh-CN"/>
              </w:rPr>
              <w:t>NOTE 1:</w:t>
            </w:r>
            <w:r w:rsidR="00C43838" w:rsidRPr="003E6E07">
              <w:rPr>
                <w:rFonts w:cs="Arial"/>
                <w:lang w:eastAsia="zh-CN"/>
              </w:rPr>
              <w:tab/>
              <w:t>OCNG</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used</w:t>
            </w:r>
            <w:r w:rsidRPr="003E6E07">
              <w:rPr>
                <w:rFonts w:cs="Arial"/>
                <w:lang w:eastAsia="zh-CN"/>
              </w:rPr>
              <w:t xml:space="preserve"> </w:t>
            </w:r>
            <w:r w:rsidR="00C43838" w:rsidRPr="003E6E07">
              <w:rPr>
                <w:rFonts w:cs="Arial"/>
                <w:lang w:eastAsia="zh-CN"/>
              </w:rPr>
              <w:t>such</w:t>
            </w:r>
            <w:r w:rsidRPr="003E6E07">
              <w:rPr>
                <w:rFonts w:cs="Arial"/>
                <w:lang w:eastAsia="zh-CN"/>
              </w:rPr>
              <w:t xml:space="preserve"> </w:t>
            </w:r>
            <w:r w:rsidR="00C43838" w:rsidRPr="003E6E07">
              <w:rPr>
                <w:rFonts w:cs="Arial"/>
                <w:lang w:eastAsia="zh-CN"/>
              </w:rPr>
              <w:t>that</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fully</w:t>
            </w:r>
            <w:r w:rsidRPr="003E6E07">
              <w:rPr>
                <w:rFonts w:cs="Arial"/>
                <w:lang w:eastAsia="zh-CN"/>
              </w:rPr>
              <w:t xml:space="preserve"> </w:t>
            </w:r>
            <w:r w:rsidR="00C43838" w:rsidRPr="003E6E07">
              <w:rPr>
                <w:rFonts w:cs="Arial"/>
                <w:lang w:eastAsia="zh-CN"/>
              </w:rPr>
              <w:t>allocated</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a</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total</w:t>
            </w:r>
            <w:r w:rsidRPr="003E6E07">
              <w:rPr>
                <w:rFonts w:cs="Arial"/>
                <w:lang w:eastAsia="zh-CN"/>
              </w:rPr>
              <w:t xml:space="preserve"> </w:t>
            </w:r>
            <w:r w:rsidR="00C43838" w:rsidRPr="003E6E07">
              <w:rPr>
                <w:rFonts w:cs="Arial"/>
                <w:lang w:eastAsia="zh-CN"/>
              </w:rPr>
              <w:t>transmitted</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spectral</w:t>
            </w:r>
            <w:r w:rsidRPr="003E6E07">
              <w:rPr>
                <w:rFonts w:cs="Arial"/>
                <w:lang w:eastAsia="zh-CN"/>
              </w:rPr>
              <w:t xml:space="preserve"> </w:t>
            </w:r>
            <w:r w:rsidR="00C43838" w:rsidRPr="003E6E07">
              <w:rPr>
                <w:rFonts w:cs="Arial"/>
                <w:lang w:eastAsia="zh-CN"/>
              </w:rPr>
              <w:t>density</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achieved</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OFDM</w:t>
            </w:r>
            <w:r w:rsidRPr="003E6E07">
              <w:rPr>
                <w:rFonts w:cs="Arial"/>
                <w:lang w:eastAsia="zh-CN"/>
              </w:rPr>
              <w:t xml:space="preserve"> </w:t>
            </w:r>
            <w:r w:rsidR="00C43838" w:rsidRPr="003E6E07">
              <w:rPr>
                <w:rFonts w:cs="Arial"/>
                <w:lang w:eastAsia="zh-CN"/>
              </w:rPr>
              <w:t>symbols.</w:t>
            </w:r>
          </w:p>
          <w:p w14:paraId="44269DAA" w14:textId="679AB115" w:rsidR="00C43838" w:rsidRPr="003E6E07" w:rsidRDefault="00AB0EDD" w:rsidP="00E656F4">
            <w:pPr>
              <w:pStyle w:val="TAN"/>
              <w:keepNext w:val="0"/>
              <w:keepLines w:val="0"/>
              <w:rPr>
                <w:rFonts w:cs="Arial"/>
                <w:lang w:eastAsia="zh-CN"/>
              </w:rPr>
            </w:pPr>
            <w:r w:rsidRPr="003E6E07">
              <w:rPr>
                <w:rFonts w:cs="Arial"/>
                <w:lang w:eastAsia="zh-CN"/>
              </w:rPr>
              <w:t>NOTE 2:</w:t>
            </w:r>
            <w:r w:rsidR="00C43838" w:rsidRPr="003E6E07">
              <w:rPr>
                <w:rFonts w:cs="Arial"/>
                <w:lang w:eastAsia="zh-CN"/>
              </w:rPr>
              <w:tab/>
              <w:t>Interference</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noise</w:t>
            </w:r>
            <w:r w:rsidRPr="003E6E07">
              <w:rPr>
                <w:rFonts w:cs="Arial"/>
                <w:lang w:eastAsia="zh-CN"/>
              </w:rPr>
              <w:t xml:space="preserve"> </w:t>
            </w:r>
            <w:r w:rsidR="00C43838" w:rsidRPr="003E6E07">
              <w:rPr>
                <w:rFonts w:cs="Arial"/>
                <w:lang w:eastAsia="zh-CN"/>
              </w:rPr>
              <w:t>sources</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w:t>
            </w:r>
            <w:r w:rsidR="00C43838" w:rsidRPr="003E6E07">
              <w:rPr>
                <w:rFonts w:cs="Arial"/>
                <w:lang w:eastAsia="zh-CN"/>
              </w:rPr>
              <w:t>in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test</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assumed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over</w:t>
            </w:r>
            <w:r w:rsidRPr="003E6E07">
              <w:rPr>
                <w:rFonts w:cs="Arial"/>
                <w:lang w:eastAsia="zh-CN"/>
              </w:rPr>
              <w:t xml:space="preserve"> </w:t>
            </w:r>
            <w:r w:rsidR="00C43838" w:rsidRPr="003E6E07">
              <w:rPr>
                <w:rFonts w:cs="Arial"/>
                <w:lang w:eastAsia="zh-CN"/>
              </w:rPr>
              <w:t>subcarriers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modelled</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AWGN</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appropriate</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v4.2.0"/>
                <w:lang w:eastAsia="zh-CN"/>
              </w:rPr>
              <w:t>N</w:t>
            </w:r>
            <w:r w:rsidR="00C43838" w:rsidRPr="003E6E07">
              <w:rPr>
                <w:rFonts w:cs="v4.2.0"/>
                <w:vertAlign w:val="subscript"/>
                <w:lang w:eastAsia="zh-CN"/>
              </w:rPr>
              <w:t>oc</w:t>
            </w:r>
            <w:r w:rsidRPr="003E6E07">
              <w:rPr>
                <w:rFonts w:cs="v4.2.0"/>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fulfilled.</w:t>
            </w:r>
          </w:p>
          <w:p w14:paraId="187B57BB" w14:textId="217AEE29" w:rsidR="00C43838" w:rsidRPr="003E6E07" w:rsidRDefault="00AB0EDD" w:rsidP="00E656F4">
            <w:pPr>
              <w:pStyle w:val="TAN"/>
              <w:keepNext w:val="0"/>
              <w:keepLines w:val="0"/>
              <w:rPr>
                <w:rFonts w:cs="Arial"/>
                <w:lang w:eastAsia="zh-CN"/>
              </w:rPr>
            </w:pPr>
            <w:r w:rsidRPr="003E6E07">
              <w:rPr>
                <w:rFonts w:cs="Arial"/>
                <w:lang w:eastAsia="zh-CN"/>
              </w:rPr>
              <w:t>NOTE 3:</w:t>
            </w:r>
            <w:r w:rsidR="00C43838" w:rsidRPr="003E6E07">
              <w:rPr>
                <w:rFonts w:cs="Arial"/>
                <w:lang w:eastAsia="zh-CN"/>
              </w:rPr>
              <w:tab/>
              <w:t>E</w:t>
            </w:r>
            <w:r w:rsidR="00C43838" w:rsidRPr="003E6E07">
              <w:rPr>
                <w:rFonts w:cs="Arial"/>
                <w:vertAlign w:val="subscript"/>
                <w:lang w:eastAsia="zh-CN"/>
              </w:rPr>
              <w:t>s</w:t>
            </w:r>
            <w:r w:rsidR="00C43838" w:rsidRPr="003E6E07">
              <w:rPr>
                <w:rFonts w:cs="Arial"/>
                <w:lang w:eastAsia="zh-CN"/>
              </w:rPr>
              <w:t>/I</w:t>
            </w:r>
            <w:r w:rsidR="00C43838" w:rsidRPr="003E6E07">
              <w:rPr>
                <w:rFonts w:cs="Arial"/>
                <w:vertAlign w:val="subscript"/>
                <w:lang w:eastAsia="zh-CN"/>
              </w:rPr>
              <w:t>ot</w:t>
            </w:r>
            <w:r w:rsidR="00C43838" w:rsidRPr="003E6E07">
              <w:rPr>
                <w:rFonts w:cs="Arial"/>
                <w:lang w:eastAsia="zh-CN"/>
              </w:rPr>
              <w:t>,</w:t>
            </w:r>
            <w:r w:rsidRPr="003E6E07">
              <w:rPr>
                <w:rFonts w:cs="Arial"/>
                <w:lang w:eastAsia="zh-CN"/>
              </w:rPr>
              <w:t xml:space="preserve"> </w:t>
            </w:r>
            <w:r w:rsidR="00C43838" w:rsidRPr="003E6E07">
              <w:rPr>
                <w:rFonts w:cs="Arial"/>
                <w:lang w:eastAsia="zh-CN"/>
              </w:rPr>
              <w:t>RSRP,</w:t>
            </w:r>
            <w:r w:rsidRPr="003E6E07">
              <w:rPr>
                <w:rFonts w:cs="Arial"/>
                <w:lang w:eastAsia="zh-CN"/>
              </w:rPr>
              <w:t xml:space="preserve"> </w:t>
            </w:r>
            <w:r w:rsidR="00C43838" w:rsidRPr="003E6E07">
              <w:rPr>
                <w:rFonts w:cs="Arial"/>
                <w:lang w:eastAsia="zh-CN"/>
              </w:rPr>
              <w:t>SCH_RP</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Io</w:t>
            </w:r>
            <w:r w:rsidRPr="003E6E07">
              <w:rPr>
                <w:rFonts w:cs="Arial"/>
                <w:lang w:eastAsia="zh-CN"/>
              </w:rPr>
              <w:t xml:space="preserve"> </w:t>
            </w:r>
            <w:r w:rsidR="00C43838" w:rsidRPr="003E6E07">
              <w:rPr>
                <w:rFonts w:cs="Arial"/>
                <w:lang w:eastAsia="zh-CN"/>
              </w:rPr>
              <w:t>have</w:t>
            </w:r>
            <w:r w:rsidRPr="003E6E07">
              <w:rPr>
                <w:rFonts w:cs="Arial"/>
                <w:lang w:eastAsia="zh-CN"/>
              </w:rPr>
              <w:t xml:space="preserve"> </w:t>
            </w:r>
            <w:r w:rsidR="00C43838" w:rsidRPr="003E6E07">
              <w:rPr>
                <w:rFonts w:cs="Arial"/>
                <w:lang w:eastAsia="zh-CN"/>
              </w:rPr>
              <w:t>been</w:t>
            </w:r>
            <w:r w:rsidRPr="003E6E07">
              <w:rPr>
                <w:rFonts w:cs="Arial"/>
                <w:lang w:eastAsia="zh-CN"/>
              </w:rPr>
              <w:t xml:space="preserve"> </w:t>
            </w:r>
            <w:r w:rsidR="00C43838" w:rsidRPr="003E6E07">
              <w:rPr>
                <w:rFonts w:cs="Arial"/>
                <w:lang w:eastAsia="zh-CN"/>
              </w:rPr>
              <w:t>derived</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information</w:t>
            </w:r>
            <w:r w:rsidRPr="003E6E07">
              <w:rPr>
                <w:rFonts w:cs="Arial"/>
                <w:lang w:eastAsia="zh-CN"/>
              </w:rPr>
              <w:t xml:space="preserve"> </w:t>
            </w:r>
            <w:r w:rsidR="00C43838" w:rsidRPr="003E6E07">
              <w:rPr>
                <w:rFonts w:cs="Arial"/>
                <w:lang w:eastAsia="zh-CN"/>
              </w:rPr>
              <w:t>purposes.</w:t>
            </w:r>
            <w:r w:rsidRPr="003E6E07">
              <w:rPr>
                <w:rFonts w:cs="Arial"/>
                <w:lang w:eastAsia="zh-CN"/>
              </w:rPr>
              <w:t xml:space="preserve"> </w:t>
            </w:r>
            <w:r w:rsidR="00C43838" w:rsidRPr="003E6E07">
              <w:rPr>
                <w:rFonts w:cs="Arial"/>
                <w:lang w:eastAsia="zh-CN"/>
              </w:rPr>
              <w:t>They</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settable</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themselves.</w:t>
            </w:r>
          </w:p>
          <w:p w14:paraId="4EE153A9" w14:textId="62D9835E" w:rsidR="00C43838" w:rsidRPr="003E6E07" w:rsidRDefault="00AB0EDD" w:rsidP="00E656F4">
            <w:pPr>
              <w:pStyle w:val="TAN"/>
              <w:keepNext w:val="0"/>
              <w:keepLines w:val="0"/>
              <w:rPr>
                <w:rFonts w:cs="Arial"/>
                <w:lang w:eastAsia="zh-CN"/>
              </w:rPr>
            </w:pPr>
            <w:r w:rsidRPr="003E6E07">
              <w:rPr>
                <w:rFonts w:cs="Arial"/>
                <w:lang w:eastAsia="zh-CN"/>
              </w:rPr>
              <w:t>NOTE 4:</w:t>
            </w:r>
            <w:r w:rsidR="00C43838" w:rsidRPr="003E6E07">
              <w:rPr>
                <w:rFonts w:cs="Arial"/>
                <w:lang w:eastAsia="zh-CN"/>
              </w:rPr>
              <w:tab/>
              <w:t>The</w:t>
            </w:r>
            <w:r w:rsidRPr="003E6E07">
              <w:rPr>
                <w:rFonts w:cs="Arial"/>
                <w:lang w:eastAsia="zh-CN"/>
              </w:rPr>
              <w:t xml:space="preserve"> </w:t>
            </w:r>
            <w:r w:rsidR="00C43838" w:rsidRPr="003E6E07">
              <w:rPr>
                <w:rFonts w:cs="Arial"/>
                <w:lang w:eastAsia="zh-CN"/>
              </w:rPr>
              <w:t>uplink</w:t>
            </w:r>
            <w:r w:rsidRPr="003E6E07">
              <w:rPr>
                <w:rFonts w:cs="Arial"/>
                <w:lang w:eastAsia="zh-CN"/>
              </w:rPr>
              <w:t xml:space="preserve"> </w:t>
            </w:r>
            <w:r w:rsidR="00C43838" w:rsidRPr="003E6E07">
              <w:rPr>
                <w:rFonts w:cs="Arial"/>
                <w:lang w:eastAsia="zh-CN"/>
              </w:rPr>
              <w:t>resources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CSI</w:t>
            </w:r>
            <w:r w:rsidRPr="003E6E07">
              <w:rPr>
                <w:rFonts w:cs="Arial"/>
                <w:lang w:eastAsia="zh-CN"/>
              </w:rPr>
              <w:t xml:space="preserve"> </w:t>
            </w:r>
            <w:r w:rsidR="00C43838" w:rsidRPr="003E6E07">
              <w:rPr>
                <w:rFonts w:cs="Arial"/>
                <w:lang w:eastAsia="zh-CN"/>
              </w:rPr>
              <w:t>reporting</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assigned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UE</w:t>
            </w:r>
            <w:r w:rsidRPr="003E6E07">
              <w:rPr>
                <w:rFonts w:cs="Arial"/>
                <w:lang w:eastAsia="zh-CN"/>
              </w:rPr>
              <w:t xml:space="preserve"> </w:t>
            </w:r>
            <w:r w:rsidR="00C43838" w:rsidRPr="003E6E07">
              <w:rPr>
                <w:rFonts w:cs="Arial"/>
                <w:lang w:eastAsia="zh-CN"/>
              </w:rPr>
              <w:t>prior</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start</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period</w:t>
            </w:r>
            <w:r w:rsidRPr="003E6E07">
              <w:rPr>
                <w:rFonts w:cs="Arial"/>
                <w:lang w:eastAsia="zh-CN"/>
              </w:rPr>
              <w:t xml:space="preserve"> </w:t>
            </w:r>
            <w:r w:rsidR="00C43838" w:rsidRPr="003E6E07">
              <w:rPr>
                <w:rFonts w:cs="Arial"/>
                <w:lang w:eastAsia="zh-CN"/>
              </w:rPr>
              <w:t>T2.</w:t>
            </w:r>
          </w:p>
          <w:p w14:paraId="3553531C" w14:textId="58BF39CD" w:rsidR="00C43838" w:rsidRPr="003E6E07" w:rsidRDefault="00AB0EDD" w:rsidP="00E656F4">
            <w:pPr>
              <w:pStyle w:val="TAN"/>
              <w:keepNext w:val="0"/>
              <w:keepLines w:val="0"/>
              <w:rPr>
                <w:rFonts w:cs="Arial"/>
                <w:lang w:eastAsia="ko-KR"/>
              </w:rPr>
            </w:pPr>
            <w:r w:rsidRPr="003E6E07">
              <w:rPr>
                <w:rFonts w:cs="Arial"/>
                <w:lang w:eastAsia="zh-CN"/>
              </w:rPr>
              <w:t>NOTE 5:</w:t>
            </w:r>
            <w:r w:rsidR="00C43838" w:rsidRPr="003E6E07">
              <w:rPr>
                <w:rFonts w:cs="Arial"/>
                <w:lang w:eastAsia="zh-CN"/>
              </w:rPr>
              <w:tab/>
              <w:t>Time</w:t>
            </w:r>
            <w:r w:rsidRPr="003E6E07">
              <w:rPr>
                <w:rFonts w:cs="Arial"/>
                <w:lang w:eastAsia="zh-CN"/>
              </w:rPr>
              <w:t xml:space="preserve"> </w:t>
            </w:r>
            <w:r w:rsidR="007E056E" w:rsidRPr="003E6E07">
              <w:rPr>
                <w:rFonts w:cs="Arial"/>
                <w:lang w:eastAsia="zh-CN"/>
              </w:rPr>
              <w:t>A</w:t>
            </w:r>
            <w:r w:rsidR="00C43838" w:rsidRPr="003E6E07">
              <w:rPr>
                <w:rFonts w:cs="Arial"/>
                <w:lang w:eastAsia="zh-CN"/>
              </w:rPr>
              <w:t>lignment</w:t>
            </w:r>
            <w:r w:rsidRPr="003E6E07">
              <w:rPr>
                <w:rFonts w:cs="Arial"/>
                <w:lang w:eastAsia="zh-CN"/>
              </w:rPr>
              <w:t xml:space="preserve"> </w:t>
            </w:r>
            <w:r w:rsidR="007E056E" w:rsidRPr="003E6E07">
              <w:rPr>
                <w:rFonts w:cs="Arial"/>
                <w:lang w:eastAsia="zh-CN"/>
              </w:rPr>
              <w:t>E</w:t>
            </w:r>
            <w:r w:rsidR="00C43838" w:rsidRPr="003E6E07">
              <w:rPr>
                <w:rFonts w:cs="Arial"/>
                <w:lang w:eastAsia="zh-CN"/>
              </w:rPr>
              <w:t>rror</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in 3GPP TS </w:t>
            </w:r>
            <w:r w:rsidR="00C43838" w:rsidRPr="003E6E07">
              <w:rPr>
                <w:rFonts w:cs="Arial"/>
                <w:lang w:eastAsia="zh-CN"/>
              </w:rPr>
              <w:t>36.104</w:t>
            </w:r>
            <w:r w:rsidRPr="003E6E07">
              <w:rPr>
                <w:rFonts w:cs="Arial"/>
                <w:lang w:eastAsia="zh-CN"/>
              </w:rPr>
              <w:t xml:space="preserve"> </w:t>
            </w:r>
            <w:r w:rsidR="00C43838" w:rsidRPr="003E6E07">
              <w:rPr>
                <w:rFonts w:cs="Arial"/>
                <w:lang w:eastAsia="zh-CN"/>
              </w:rPr>
              <w:t>[30]</w:t>
            </w:r>
            <w:r w:rsidRPr="003E6E07">
              <w:rPr>
                <w:rFonts w:cs="Arial"/>
                <w:lang w:eastAsia="zh-CN"/>
              </w:rPr>
              <w:t xml:space="preserve"> </w:t>
            </w:r>
            <w:r w:rsidR="00C43838" w:rsidRPr="003E6E07">
              <w:rPr>
                <w:rFonts w:cs="Arial"/>
                <w:lang w:eastAsia="zh-CN"/>
              </w:rPr>
              <w:t>clause</w:t>
            </w:r>
            <w:r w:rsidRPr="003E6E07">
              <w:rPr>
                <w:rFonts w:cs="Arial"/>
                <w:lang w:eastAsia="zh-CN"/>
              </w:rPr>
              <w:t xml:space="preserve"> </w:t>
            </w:r>
            <w:r w:rsidR="00C43838" w:rsidRPr="003E6E07">
              <w:rPr>
                <w:rFonts w:cs="Arial"/>
                <w:lang w:eastAsia="zh-CN"/>
              </w:rPr>
              <w:t>6.5.3.1.</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value</w:t>
            </w:r>
            <w:r w:rsidRPr="003E6E07">
              <w:rPr>
                <w:rFonts w:cs="Arial"/>
                <w:lang w:eastAsia="zh-CN"/>
              </w:rPr>
              <w:t xml:space="preserve"> </w:t>
            </w:r>
            <w:r w:rsidR="00C43838" w:rsidRPr="003E6E07">
              <w:rPr>
                <w:rFonts w:cs="Arial"/>
                <w:lang w:eastAsia="zh-CN"/>
              </w:rPr>
              <w:t>depends</w:t>
            </w:r>
            <w:r w:rsidRPr="003E6E07">
              <w:rPr>
                <w:rFonts w:cs="Arial"/>
                <w:lang w:eastAsia="zh-CN"/>
              </w:rPr>
              <w:t xml:space="preserve"> </w:t>
            </w:r>
            <w:r w:rsidR="00C43838" w:rsidRPr="003E6E07">
              <w:rPr>
                <w:rFonts w:cs="Arial"/>
                <w:lang w:eastAsia="zh-CN"/>
              </w:rPr>
              <w:t>upon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type</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carrier</w:t>
            </w:r>
            <w:r w:rsidRPr="003E6E07">
              <w:rPr>
                <w:rFonts w:cs="Arial"/>
                <w:lang w:eastAsia="zh-CN"/>
              </w:rPr>
              <w:t xml:space="preserve"> </w:t>
            </w:r>
            <w:r w:rsidR="00C43838" w:rsidRPr="003E6E07">
              <w:rPr>
                <w:rFonts w:cs="Arial"/>
                <w:lang w:eastAsia="zh-CN"/>
              </w:rPr>
              <w:t>aggregation</w:t>
            </w:r>
            <w:r w:rsidR="007E056E" w:rsidRPr="003E6E07">
              <w:rPr>
                <w:rFonts w:cs="Arial"/>
                <w:lang w:eastAsia="zh-CN"/>
              </w:rPr>
              <w:t>.</w:t>
            </w:r>
          </w:p>
        </w:tc>
      </w:tr>
    </w:tbl>
    <w:p w14:paraId="06980DBC" w14:textId="549510F0" w:rsidR="00C43838" w:rsidRPr="003E6E07" w:rsidRDefault="00C43838" w:rsidP="00C43838">
      <w:pPr>
        <w:pStyle w:val="TH"/>
      </w:pPr>
      <w:r w:rsidRPr="003E6E07">
        <w:rPr>
          <w:rFonts w:cs="v4.2.0"/>
        </w:rPr>
        <w:lastRenderedPageBreak/>
        <w:t xml:space="preserve">Table </w:t>
      </w:r>
      <w:r w:rsidRPr="003E6E07">
        <w:t>7.6.2.5-2: Sounding Reference Symbol Configuration for</w:t>
      </w:r>
      <w:r w:rsidR="007E056E" w:rsidRPr="003E6E07">
        <w:br/>
      </w:r>
      <w:r w:rsidRPr="003E6E07">
        <w:t>E-UTRAN TDD-TDD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276"/>
        <w:gridCol w:w="3827"/>
      </w:tblGrid>
      <w:tr w:rsidR="00C43838" w:rsidRPr="003E6E07" w14:paraId="44D9787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539926" w14:textId="77777777" w:rsidR="00C43838" w:rsidRPr="003E6E07" w:rsidRDefault="00C43838">
            <w:pPr>
              <w:pStyle w:val="TAH"/>
              <w:rPr>
                <w:rFonts w:cs="Arial"/>
                <w:lang w:eastAsia="ko-KR"/>
              </w:rPr>
            </w:pPr>
            <w:r w:rsidRPr="003E6E07">
              <w:rPr>
                <w:rFonts w:cs="Arial"/>
                <w:lang w:eastAsia="ko-K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2714F5" w14:textId="77777777" w:rsidR="00C43838" w:rsidRPr="003E6E07" w:rsidRDefault="00C43838">
            <w:pPr>
              <w:pStyle w:val="TAH"/>
              <w:rPr>
                <w:rFonts w:cs="Arial"/>
                <w:lang w:eastAsia="ko-KR"/>
              </w:rPr>
            </w:pPr>
            <w:r w:rsidRPr="003E6E07">
              <w:rPr>
                <w:rFonts w:cs="Arial"/>
                <w:lang w:eastAsia="ko-KR"/>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5BBFC9"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3A8B80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EFE744" w14:textId="77777777" w:rsidR="00C43838" w:rsidRPr="003E6E07" w:rsidRDefault="00C43838" w:rsidP="00895B30">
            <w:pPr>
              <w:pStyle w:val="TAL"/>
              <w:rPr>
                <w:rFonts w:cs="Arial"/>
              </w:rPr>
            </w:pPr>
            <w:r w:rsidRPr="003E6E07">
              <w:t>srsBandwidthConfiguration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87FAB6" w14:textId="77777777" w:rsidR="00C43838" w:rsidRPr="003E6E07" w:rsidRDefault="00C43838">
            <w:pPr>
              <w:pStyle w:val="TAC"/>
              <w:rPr>
                <w:rFonts w:cs="Arial"/>
                <w:lang w:eastAsia="ko-KR"/>
              </w:rPr>
            </w:pPr>
            <w:r w:rsidRPr="003E6E07">
              <w:rPr>
                <w:rFonts w:cs="Arial"/>
                <w:lang w:eastAsia="ko-KR"/>
              </w:rPr>
              <w:t>bw5</w:t>
            </w:r>
          </w:p>
        </w:tc>
        <w:tc>
          <w:tcPr>
            <w:tcW w:w="3827" w:type="dxa"/>
            <w:tcBorders>
              <w:top w:val="single" w:sz="4" w:space="0" w:color="auto"/>
              <w:left w:val="single" w:sz="4" w:space="0" w:color="auto"/>
              <w:bottom w:val="single" w:sz="4" w:space="0" w:color="auto"/>
              <w:right w:val="single" w:sz="4" w:space="0" w:color="auto"/>
            </w:tcBorders>
          </w:tcPr>
          <w:p w14:paraId="5EA9FE3E" w14:textId="77777777" w:rsidR="00C43838" w:rsidRPr="003E6E07" w:rsidRDefault="00C43838">
            <w:pPr>
              <w:pStyle w:val="TAL"/>
              <w:rPr>
                <w:rFonts w:cs="Arial"/>
                <w:lang w:eastAsia="ko-KR"/>
              </w:rPr>
            </w:pPr>
          </w:p>
        </w:tc>
      </w:tr>
      <w:tr w:rsidR="00C43838" w:rsidRPr="003E6E07" w14:paraId="5969BD8D"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CC3D4F" w14:textId="77777777" w:rsidR="00C43838" w:rsidRPr="003E6E07" w:rsidRDefault="00C43838" w:rsidP="00895B30">
            <w:pPr>
              <w:pStyle w:val="TAL"/>
              <w:rPr>
                <w:rFonts w:cs="Arial"/>
              </w:rPr>
            </w:pPr>
            <w:r w:rsidRPr="003E6E07">
              <w:rPr>
                <w:rFonts w:cs="Arial"/>
              </w:rPr>
              <w:t>srsSubframeConfiguration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58BEA3" w14:textId="77777777" w:rsidR="00C43838" w:rsidRPr="003E6E07" w:rsidRDefault="00C43838">
            <w:pPr>
              <w:pStyle w:val="TAC"/>
              <w:rPr>
                <w:rFonts w:cs="Arial"/>
                <w:lang w:eastAsia="ko-KR"/>
              </w:rPr>
            </w:pPr>
            <w:r w:rsidRPr="003E6E07">
              <w:rPr>
                <w:rFonts w:cs="Arial"/>
                <w:lang w:eastAsia="ko-KR"/>
              </w:rPr>
              <w:t>sc8</w:t>
            </w:r>
          </w:p>
        </w:tc>
        <w:tc>
          <w:tcPr>
            <w:tcW w:w="3827" w:type="dxa"/>
            <w:tcBorders>
              <w:top w:val="single" w:sz="4" w:space="0" w:color="auto"/>
              <w:left w:val="single" w:sz="4" w:space="0" w:color="auto"/>
              <w:bottom w:val="single" w:sz="4" w:space="0" w:color="auto"/>
              <w:right w:val="single" w:sz="4" w:space="0" w:color="auto"/>
            </w:tcBorders>
            <w:hideMark/>
          </w:tcPr>
          <w:p w14:paraId="3996633C" w14:textId="74C6172F" w:rsidR="00C43838" w:rsidRPr="003E6E07" w:rsidRDefault="00C43838">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C43838" w:rsidRPr="003E6E07" w14:paraId="3879C6A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99B25F" w14:textId="77777777" w:rsidR="00C43838" w:rsidRPr="003E6E07" w:rsidRDefault="00C43838" w:rsidP="00895B30">
            <w:pPr>
              <w:pStyle w:val="TAL"/>
              <w:rPr>
                <w:rFonts w:cs="Arial"/>
              </w:rPr>
            </w:pPr>
            <w:r w:rsidRPr="003E6E07">
              <w:rPr>
                <w:rFonts w:cs="Arial"/>
              </w:rPr>
              <w:t>ackNackSrsSimultaneousTransmission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5CD2C8" w14:textId="77777777" w:rsidR="00C43838" w:rsidRPr="003E6E07" w:rsidRDefault="00C43838">
            <w:pPr>
              <w:pStyle w:val="TAC"/>
              <w:rPr>
                <w:rFonts w:cs="Arial"/>
                <w:lang w:eastAsia="ko-KR"/>
              </w:rPr>
            </w:pPr>
            <w:r w:rsidRPr="003E6E07">
              <w:rPr>
                <w:rFonts w:cs="Arial"/>
                <w:lang w:eastAsia="ko-KR"/>
              </w:rPr>
              <w:t>FALSE</w:t>
            </w:r>
          </w:p>
        </w:tc>
        <w:tc>
          <w:tcPr>
            <w:tcW w:w="3827" w:type="dxa"/>
            <w:tcBorders>
              <w:top w:val="single" w:sz="4" w:space="0" w:color="auto"/>
              <w:left w:val="single" w:sz="4" w:space="0" w:color="auto"/>
              <w:bottom w:val="single" w:sz="4" w:space="0" w:color="auto"/>
              <w:right w:val="single" w:sz="4" w:space="0" w:color="auto"/>
            </w:tcBorders>
          </w:tcPr>
          <w:p w14:paraId="430F2E8E" w14:textId="77777777" w:rsidR="00C43838" w:rsidRPr="003E6E07" w:rsidRDefault="00C43838">
            <w:pPr>
              <w:pStyle w:val="TAL"/>
              <w:rPr>
                <w:rFonts w:cs="Arial"/>
                <w:lang w:eastAsia="ko-KR"/>
              </w:rPr>
            </w:pPr>
          </w:p>
        </w:tc>
      </w:tr>
      <w:tr w:rsidR="00C43838" w:rsidRPr="003E6E07" w14:paraId="50DD970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C65F3D" w14:textId="77777777" w:rsidR="00C43838" w:rsidRPr="003E6E07" w:rsidRDefault="00C43838" w:rsidP="00895B30">
            <w:pPr>
              <w:pStyle w:val="TAL"/>
              <w:rPr>
                <w:rFonts w:cs="Arial"/>
                <w:vertAlign w:val="superscript"/>
              </w:rPr>
            </w:pPr>
            <w:r w:rsidRPr="003E6E07">
              <w:rPr>
                <w:rFonts w:cs="Arial"/>
              </w:rPr>
              <w:t>srsMaxUpPTS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4082F2" w14:textId="77777777" w:rsidR="00C43838" w:rsidRPr="003E6E07" w:rsidRDefault="00C43838">
            <w:pPr>
              <w:pStyle w:val="TAC"/>
              <w:rPr>
                <w:rFonts w:cs="Arial"/>
                <w:lang w:eastAsia="ko-KR"/>
              </w:rPr>
            </w:pPr>
            <w:r w:rsidRPr="003E6E07">
              <w:rPr>
                <w:rFonts w:cs="Arial"/>
                <w:lang w:eastAsia="ko-KR"/>
              </w:rPr>
              <w:t>N/A</w:t>
            </w:r>
          </w:p>
        </w:tc>
        <w:tc>
          <w:tcPr>
            <w:tcW w:w="3827" w:type="dxa"/>
            <w:tcBorders>
              <w:top w:val="single" w:sz="4" w:space="0" w:color="auto"/>
              <w:left w:val="single" w:sz="4" w:space="0" w:color="auto"/>
              <w:bottom w:val="single" w:sz="4" w:space="0" w:color="auto"/>
              <w:right w:val="single" w:sz="4" w:space="0" w:color="auto"/>
            </w:tcBorders>
            <w:hideMark/>
          </w:tcPr>
          <w:p w14:paraId="68EC6B4F" w14:textId="7376D38F" w:rsidR="00C43838" w:rsidRPr="003E6E07" w:rsidRDefault="00C43838">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C43838" w:rsidRPr="003E6E07" w14:paraId="070B254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F7E5DF" w14:textId="77777777" w:rsidR="00C43838" w:rsidRPr="003E6E07" w:rsidRDefault="00C43838" w:rsidP="00895B30">
            <w:pPr>
              <w:pStyle w:val="TAL"/>
              <w:rPr>
                <w:rFonts w:cs="Arial"/>
              </w:rPr>
            </w:pPr>
            <w:r w:rsidRPr="003E6E07">
              <w:rPr>
                <w:rFonts w:cs="Arial"/>
              </w:rPr>
              <w:t>srsBandwidth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3A7F4B" w14:textId="77777777" w:rsidR="00C43838" w:rsidRPr="003E6E07" w:rsidRDefault="00C43838">
            <w:pPr>
              <w:pStyle w:val="TAC"/>
              <w:rPr>
                <w:rFonts w:cs="Arial"/>
                <w:lang w:eastAsia="ko-KR"/>
              </w:rPr>
            </w:pPr>
            <w:r w:rsidRPr="003E6E07">
              <w:rPr>
                <w:rFonts w:cs="Arial"/>
                <w:lang w:eastAsia="ko-KR"/>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3322D93" w14:textId="618B2FE2"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C43838" w:rsidRPr="003E6E07" w14:paraId="5BC23DFF"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1A15268" w14:textId="77777777" w:rsidR="00C43838" w:rsidRPr="003E6E07" w:rsidRDefault="00C43838" w:rsidP="00895B30">
            <w:pPr>
              <w:pStyle w:val="TAL"/>
              <w:rPr>
                <w:rFonts w:cs="Arial"/>
              </w:rPr>
            </w:pPr>
            <w:r w:rsidRPr="003E6E07">
              <w:rPr>
                <w:rFonts w:cs="Arial"/>
              </w:rPr>
              <w:t>srsHoppingBandwidth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E33C2B" w14:textId="77777777" w:rsidR="00C43838" w:rsidRPr="003E6E07" w:rsidRDefault="00C43838">
            <w:pPr>
              <w:pStyle w:val="TAC"/>
              <w:rPr>
                <w:rFonts w:cs="Arial"/>
                <w:lang w:eastAsia="ko-KR"/>
              </w:rPr>
            </w:pPr>
            <w:r w:rsidRPr="003E6E07">
              <w:rPr>
                <w:rFonts w:cs="Arial"/>
                <w:lang w:eastAsia="ko-KR"/>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C88160A" w14:textId="77777777" w:rsidR="00C43838" w:rsidRPr="003E6E07" w:rsidRDefault="00C43838">
            <w:pPr>
              <w:spacing w:after="0"/>
              <w:rPr>
                <w:rFonts w:ascii="Arial" w:hAnsi="Arial" w:cs="Arial"/>
                <w:sz w:val="18"/>
                <w:lang w:eastAsia="ko-KR"/>
              </w:rPr>
            </w:pPr>
          </w:p>
        </w:tc>
      </w:tr>
      <w:tr w:rsidR="00C43838" w:rsidRPr="003E6E07" w14:paraId="71315E06"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D13A9A" w14:textId="77777777" w:rsidR="00C43838" w:rsidRPr="003E6E07" w:rsidRDefault="00C43838" w:rsidP="00895B30">
            <w:pPr>
              <w:pStyle w:val="TAL"/>
              <w:rPr>
                <w:rFonts w:cs="Arial"/>
              </w:rPr>
            </w:pPr>
            <w:r w:rsidRPr="003E6E07">
              <w:rPr>
                <w:rFonts w:cs="Arial"/>
              </w:rPr>
              <w:t>frequencyDomainPosition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C1ED0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8AFF406" w14:textId="77777777" w:rsidR="00C43838" w:rsidRPr="003E6E07" w:rsidRDefault="00C43838">
            <w:pPr>
              <w:pStyle w:val="TAL"/>
              <w:rPr>
                <w:rFonts w:cs="Arial"/>
                <w:lang w:eastAsia="ko-KR"/>
              </w:rPr>
            </w:pPr>
          </w:p>
        </w:tc>
      </w:tr>
      <w:tr w:rsidR="00C43838" w:rsidRPr="003E6E07" w14:paraId="2E4E8031"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F0EFD6" w14:textId="77777777" w:rsidR="00C43838" w:rsidRPr="003E6E07" w:rsidRDefault="00C43838" w:rsidP="00895B30">
            <w:pPr>
              <w:pStyle w:val="TAL"/>
              <w:rPr>
                <w:rFonts w:cs="Arial"/>
              </w:rPr>
            </w:pPr>
            <w:r w:rsidRPr="003E6E07">
              <w:rPr>
                <w:rFonts w:cs="Arial"/>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2DAEB2" w14:textId="77777777" w:rsidR="00C43838" w:rsidRPr="003E6E07" w:rsidRDefault="00C43838">
            <w:pPr>
              <w:pStyle w:val="TAC"/>
              <w:rPr>
                <w:rFonts w:cs="Arial"/>
                <w:lang w:eastAsia="ko-KR"/>
              </w:rPr>
            </w:pPr>
            <w:r w:rsidRPr="003E6E07">
              <w:rPr>
                <w:rFonts w:cs="Arial"/>
                <w:lang w:eastAsia="ko-KR"/>
              </w:rPr>
              <w:t>TRUE</w:t>
            </w:r>
          </w:p>
        </w:tc>
        <w:tc>
          <w:tcPr>
            <w:tcW w:w="3827" w:type="dxa"/>
            <w:tcBorders>
              <w:top w:val="single" w:sz="4" w:space="0" w:color="auto"/>
              <w:left w:val="single" w:sz="4" w:space="0" w:color="auto"/>
              <w:bottom w:val="single" w:sz="4" w:space="0" w:color="auto"/>
              <w:right w:val="single" w:sz="4" w:space="0" w:color="auto"/>
            </w:tcBorders>
            <w:hideMark/>
          </w:tcPr>
          <w:p w14:paraId="4693C738" w14:textId="5453E574" w:rsidR="00C43838" w:rsidRPr="003E6E07" w:rsidRDefault="00C43838">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C43838" w:rsidRPr="003E6E07" w14:paraId="119F42C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98B145" w14:textId="77777777" w:rsidR="00C43838" w:rsidRPr="003E6E07" w:rsidRDefault="00C43838" w:rsidP="00895B30">
            <w:pPr>
              <w:pStyle w:val="TAL"/>
              <w:rPr>
                <w:rFonts w:cs="Arial"/>
              </w:rPr>
            </w:pPr>
            <w:r w:rsidRPr="003E6E07">
              <w:rPr>
                <w:rFonts w:cs="Arial"/>
              </w:rPr>
              <w:t>Srs-ConfigurationIndex</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D552E6" w14:textId="77777777" w:rsidR="00C43838" w:rsidRPr="003E6E07" w:rsidRDefault="00C43838">
            <w:pPr>
              <w:pStyle w:val="TAC"/>
              <w:rPr>
                <w:rFonts w:cs="Arial"/>
                <w:lang w:eastAsia="ko-KR"/>
              </w:rPr>
            </w:pPr>
            <w:r w:rsidRPr="003E6E07">
              <w:rPr>
                <w:rFonts w:cs="Arial"/>
                <w:lang w:eastAsia="ko-KR"/>
              </w:rPr>
              <w:t>47</w:t>
            </w:r>
          </w:p>
        </w:tc>
        <w:tc>
          <w:tcPr>
            <w:tcW w:w="3827" w:type="dxa"/>
            <w:tcBorders>
              <w:top w:val="single" w:sz="4" w:space="0" w:color="auto"/>
              <w:left w:val="single" w:sz="4" w:space="0" w:color="auto"/>
              <w:bottom w:val="single" w:sz="4" w:space="0" w:color="auto"/>
              <w:right w:val="single" w:sz="4" w:space="0" w:color="auto"/>
            </w:tcBorders>
            <w:hideMark/>
          </w:tcPr>
          <w:p w14:paraId="52DA092F" w14:textId="3B5B5DD5" w:rsidR="00C43838" w:rsidRPr="003E6E07" w:rsidRDefault="00C43838">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C43838" w:rsidRPr="003E6E07" w14:paraId="47F9FB3E"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21CBF" w14:textId="77777777" w:rsidR="00C43838" w:rsidRPr="003E6E07" w:rsidRDefault="00C43838" w:rsidP="00895B30">
            <w:pPr>
              <w:pStyle w:val="TAL"/>
              <w:rPr>
                <w:rFonts w:cs="Arial"/>
              </w:rPr>
            </w:pPr>
            <w:r w:rsidRPr="003E6E07">
              <w:rPr>
                <w:rFonts w:cs="Arial"/>
              </w:rPr>
              <w:t>transmissionComb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A58B4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1DDE07D" w14:textId="77777777" w:rsidR="00C43838" w:rsidRPr="003E6E07" w:rsidRDefault="00C43838">
            <w:pPr>
              <w:pStyle w:val="TAL"/>
              <w:rPr>
                <w:rFonts w:cs="Arial"/>
                <w:lang w:eastAsia="ko-KR"/>
              </w:rPr>
            </w:pPr>
          </w:p>
        </w:tc>
      </w:tr>
      <w:tr w:rsidR="00C43838" w:rsidRPr="003E6E07" w14:paraId="4F5595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285F93" w14:textId="77777777" w:rsidR="00C43838" w:rsidRPr="003E6E07" w:rsidRDefault="00C43838" w:rsidP="00895B30">
            <w:pPr>
              <w:pStyle w:val="TAL"/>
              <w:rPr>
                <w:rFonts w:cs="Arial"/>
              </w:rPr>
            </w:pPr>
            <w:r w:rsidRPr="003E6E07">
              <w:rPr>
                <w:rFonts w:cs="Arial"/>
              </w:rPr>
              <w:t>cyclicShift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E77361" w14:textId="77777777" w:rsidR="00C43838" w:rsidRPr="003E6E07" w:rsidRDefault="00C43838">
            <w:pPr>
              <w:pStyle w:val="TAC"/>
              <w:rPr>
                <w:rFonts w:cs="Arial"/>
                <w:lang w:eastAsia="ko-KR"/>
              </w:rPr>
            </w:pPr>
            <w:r w:rsidRPr="003E6E07">
              <w:rPr>
                <w:rFonts w:cs="Arial"/>
                <w:lang w:eastAsia="ko-KR"/>
              </w:rPr>
              <w:t>cs0</w:t>
            </w:r>
          </w:p>
        </w:tc>
        <w:tc>
          <w:tcPr>
            <w:tcW w:w="3827" w:type="dxa"/>
            <w:tcBorders>
              <w:top w:val="single" w:sz="4" w:space="0" w:color="auto"/>
              <w:left w:val="single" w:sz="4" w:space="0" w:color="auto"/>
              <w:bottom w:val="single" w:sz="4" w:space="0" w:color="auto"/>
              <w:right w:val="single" w:sz="4" w:space="0" w:color="auto"/>
            </w:tcBorders>
            <w:hideMark/>
          </w:tcPr>
          <w:p w14:paraId="31421613" w14:textId="06756646"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C43838" w:rsidRPr="003E6E07" w14:paraId="3973D180"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hideMark/>
          </w:tcPr>
          <w:p w14:paraId="2153E9C6" w14:textId="77777777" w:rsidR="00C43838" w:rsidRPr="003E6E07" w:rsidRDefault="00C43838" w:rsidP="00895B30">
            <w:pPr>
              <w:pStyle w:val="TAL"/>
              <w:rPr>
                <w:rFonts w:cs="Arial"/>
              </w:rPr>
            </w:pPr>
            <w:r w:rsidRPr="003E6E07">
              <w:rPr>
                <w:rFonts w:cs="Arial"/>
              </w:rPr>
              <w:t>SRS-AntennaPort</w:t>
            </w:r>
          </w:p>
        </w:tc>
        <w:tc>
          <w:tcPr>
            <w:tcW w:w="1276" w:type="dxa"/>
            <w:tcBorders>
              <w:top w:val="single" w:sz="4" w:space="0" w:color="auto"/>
              <w:left w:val="single" w:sz="4" w:space="0" w:color="auto"/>
              <w:bottom w:val="single" w:sz="4" w:space="0" w:color="auto"/>
              <w:right w:val="single" w:sz="4" w:space="0" w:color="auto"/>
            </w:tcBorders>
            <w:hideMark/>
          </w:tcPr>
          <w:p w14:paraId="2B3C07DB" w14:textId="77777777" w:rsidR="00C43838" w:rsidRPr="003E6E07" w:rsidRDefault="00C43838">
            <w:pPr>
              <w:pStyle w:val="TAC"/>
              <w:rPr>
                <w:rFonts w:cs="Arial"/>
                <w:lang w:eastAsia="ko-KR"/>
              </w:rPr>
            </w:pPr>
            <w:r w:rsidRPr="003E6E07">
              <w:rPr>
                <w:rFonts w:cs="Arial"/>
                <w:lang w:eastAsia="ko-KR"/>
              </w:rPr>
              <w:t>an1</w:t>
            </w:r>
          </w:p>
        </w:tc>
        <w:tc>
          <w:tcPr>
            <w:tcW w:w="3827" w:type="dxa"/>
            <w:tcBorders>
              <w:top w:val="single" w:sz="4" w:space="0" w:color="auto"/>
              <w:left w:val="single" w:sz="4" w:space="0" w:color="auto"/>
              <w:bottom w:val="single" w:sz="4" w:space="0" w:color="auto"/>
              <w:right w:val="single" w:sz="4" w:space="0" w:color="auto"/>
            </w:tcBorders>
            <w:hideMark/>
          </w:tcPr>
          <w:p w14:paraId="39061581" w14:textId="64FAA179" w:rsidR="00C43838" w:rsidRPr="003E6E07" w:rsidRDefault="00C43838">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C43838" w:rsidRPr="003E6E07" w14:paraId="44007294" w14:textId="77777777" w:rsidTr="00AB0EDD">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B38FAF6" w14:textId="794F098F" w:rsidR="00C43838" w:rsidRPr="003E6E07" w:rsidRDefault="007E056E">
            <w:pPr>
              <w:pStyle w:val="TAN"/>
              <w:rPr>
                <w:rFonts w:cs="Arial"/>
                <w:lang w:eastAsia="ko-KR"/>
              </w:rPr>
            </w:pPr>
            <w:r w:rsidRPr="003E6E07">
              <w:rPr>
                <w:lang w:eastAsia="ko-KR"/>
              </w:rPr>
              <w:t>NOTE</w:t>
            </w:r>
            <w:r w:rsidR="00C43838" w:rsidRPr="003E6E07">
              <w:rPr>
                <w:lang w:eastAsia="ko-KR"/>
              </w:rPr>
              <w:t>:</w:t>
            </w:r>
            <w:r w:rsidR="00C43838" w:rsidRPr="003E6E07">
              <w:rPr>
                <w:lang w:eastAsia="zh-CN"/>
              </w:rPr>
              <w:tab/>
            </w:r>
            <w:r w:rsidR="00C43838" w:rsidRPr="003E6E07">
              <w:rPr>
                <w:lang w:eastAsia="ko-KR"/>
              </w:rPr>
              <w:t>For</w:t>
            </w:r>
            <w:r w:rsidR="00AB0EDD" w:rsidRPr="003E6E07">
              <w:rPr>
                <w:lang w:eastAsia="ko-KR"/>
              </w:rPr>
              <w:t xml:space="preserve"> </w:t>
            </w:r>
            <w:r w:rsidR="00C43838" w:rsidRPr="003E6E07">
              <w:rPr>
                <w:lang w:eastAsia="ko-KR"/>
              </w:rPr>
              <w:t>further</w:t>
            </w:r>
            <w:r w:rsidR="00AB0EDD" w:rsidRPr="003E6E07">
              <w:rPr>
                <w:lang w:eastAsia="ko-KR"/>
              </w:rPr>
              <w:t xml:space="preserve"> </w:t>
            </w:r>
            <w:r w:rsidR="00C43838" w:rsidRPr="003E6E07">
              <w:rPr>
                <w:lang w:eastAsia="ko-KR"/>
              </w:rPr>
              <w:t>information</w:t>
            </w:r>
            <w:r w:rsidR="00AB0EDD" w:rsidRPr="003E6E07">
              <w:rPr>
                <w:lang w:eastAsia="ko-KR"/>
              </w:rPr>
              <w:t xml:space="preserve"> </w:t>
            </w:r>
            <w:r w:rsidR="00C43838" w:rsidRPr="003E6E07">
              <w:rPr>
                <w:lang w:eastAsia="ko-KR"/>
              </w:rPr>
              <w:t>see</w:t>
            </w:r>
            <w:r w:rsidR="00AB0EDD" w:rsidRPr="003E6E07">
              <w:rPr>
                <w:lang w:eastAsia="ko-KR"/>
              </w:rPr>
              <w:t xml:space="preserve"> </w:t>
            </w:r>
            <w:r w:rsidR="00C43838" w:rsidRPr="003E6E07">
              <w:rPr>
                <w:lang w:eastAsia="ko-KR"/>
              </w:rPr>
              <w:t>clause</w:t>
            </w:r>
            <w:r w:rsidR="00AB0EDD" w:rsidRPr="003E6E07">
              <w:rPr>
                <w:lang w:eastAsia="ko-KR"/>
              </w:rPr>
              <w:t xml:space="preserve"> </w:t>
            </w:r>
            <w:r w:rsidR="00C43838" w:rsidRPr="003E6E07">
              <w:rPr>
                <w:lang w:eastAsia="ko-KR"/>
              </w:rPr>
              <w:t>6.3</w:t>
            </w:r>
            <w:r w:rsidR="00C43838" w:rsidRPr="003E6E07">
              <w:rPr>
                <w:rFonts w:cs="Arial"/>
                <w:lang w:eastAsia="ko-KR"/>
              </w:rPr>
              <w:t>.2</w:t>
            </w:r>
            <w:r w:rsidR="00AB0EDD" w:rsidRPr="003E6E07">
              <w:rPr>
                <w:rFonts w:cs="Arial"/>
                <w:lang w:eastAsia="ko-KR"/>
              </w:rPr>
              <w:t xml:space="preserve"> in 3GPP TS </w:t>
            </w:r>
            <w:r w:rsidR="00C43838" w:rsidRPr="003E6E07">
              <w:rPr>
                <w:rFonts w:cs="Arial"/>
                <w:lang w:eastAsia="ko-KR"/>
              </w:rPr>
              <w:t>36.331.</w:t>
            </w:r>
          </w:p>
        </w:tc>
      </w:tr>
    </w:tbl>
    <w:p w14:paraId="60386EFB" w14:textId="77777777" w:rsidR="00C43838" w:rsidRPr="003E6E07" w:rsidRDefault="00C43838" w:rsidP="00C43838"/>
    <w:p w14:paraId="70067D81" w14:textId="77777777" w:rsidR="00C43838" w:rsidRPr="003E6E07" w:rsidRDefault="00C43838" w:rsidP="00C43838">
      <w:pPr>
        <w:rPr>
          <w:lang w:eastAsia="zh-CN"/>
        </w:rPr>
      </w:pPr>
      <w:r w:rsidRPr="003E6E07">
        <w:t>The UE shall be continuously scheduled in PCell throughout the test and during the time duration T2, at most 4 ACK/NACK loss on PCell shall be detected.</w:t>
      </w:r>
    </w:p>
    <w:p w14:paraId="4409B466" w14:textId="77777777" w:rsidR="00B27124" w:rsidRPr="003E6E07" w:rsidRDefault="00C43838" w:rsidP="00C43838">
      <w:r w:rsidRPr="003E6E07">
        <w:t>The rate of correct events observed during repeated tests shall be at least 90%.</w:t>
      </w:r>
    </w:p>
    <w:p w14:paraId="435A94AE" w14:textId="77777777" w:rsidR="00C43838" w:rsidRPr="003E6E07" w:rsidRDefault="00C43838" w:rsidP="00C43838"/>
    <w:sectPr w:rsidR="00C43838" w:rsidRPr="003E6E07" w:rsidSect="00333106">
      <w:headerReference w:type="even" r:id="rId61"/>
      <w:headerReference w:type="default" r:id="rId62"/>
      <w:footerReference w:type="even" r:id="rId63"/>
      <w:footerReference w:type="default" r:id="rId64"/>
      <w:headerReference w:type="first" r:id="rId65"/>
      <w:footerReference w:type="first" r:id="rId66"/>
      <w:footnotePr>
        <w:numRestart w:val="eachSect"/>
      </w:footnotePr>
      <w:pgSz w:w="11907" w:h="16840" w:code="9"/>
      <w:pgMar w:top="1416" w:right="1133" w:bottom="1133" w:left="1133" w:header="850" w:footer="340" w:gutter="0"/>
      <w:pgNumType w:start="169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EF813" w14:textId="77777777" w:rsidR="00CC6A6A" w:rsidRDefault="00CC6A6A">
      <w:r>
        <w:separator/>
      </w:r>
    </w:p>
  </w:endnote>
  <w:endnote w:type="continuationSeparator" w:id="0">
    <w:p w14:paraId="7ABBECF3" w14:textId="77777777" w:rsidR="00CC6A6A" w:rsidRDefault="00CC6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Calibri"/>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C3706" w14:textId="77777777" w:rsidR="00333106" w:rsidRDefault="003331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6CAAD" w14:textId="77777777" w:rsidR="00662666" w:rsidRDefault="006626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2C509" w14:textId="77777777" w:rsidR="00333106" w:rsidRDefault="003331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E7AE5" w14:textId="77777777" w:rsidR="00CC6A6A" w:rsidRDefault="00CC6A6A">
      <w:r>
        <w:separator/>
      </w:r>
    </w:p>
  </w:footnote>
  <w:footnote w:type="continuationSeparator" w:id="0">
    <w:p w14:paraId="2FBD3AC5" w14:textId="77777777" w:rsidR="00CC6A6A" w:rsidRDefault="00CC6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E673C" w14:textId="77777777" w:rsidR="00333106" w:rsidRDefault="003331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7DEE1" w14:textId="4AA9BF87" w:rsidR="00662666" w:rsidRDefault="005B7FAC" w:rsidP="005B7FAC">
    <w:pPr>
      <w:pStyle w:val="Header"/>
      <w:tabs>
        <w:tab w:val="center" w:pos="4820"/>
        <w:tab w:val="right" w:pos="9639"/>
      </w:tabs>
    </w:pPr>
    <w:r>
      <w:rPr>
        <w:noProof w:val="0"/>
      </w:rPr>
      <w:t>Release 1</w:t>
    </w:r>
    <w:r w:rsidR="00713D03">
      <w:rPr>
        <w:noProof w:val="0"/>
      </w:rPr>
      <w:t>8</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w:t>
    </w:r>
    <w:r w:rsidR="00827890">
      <w:t>1</w:t>
    </w:r>
    <w:r w:rsidR="00713D03">
      <w:t>8</w:t>
    </w:r>
    <w:r w:rsidR="00827890">
      <w:t>.</w:t>
    </w:r>
    <w:r w:rsidR="004737C9">
      <w:t>7</w:t>
    </w:r>
    <w:r w:rsidR="00827890">
      <w:t>.0 (202</w:t>
    </w:r>
    <w:r w:rsidR="00653DAE">
      <w:t>4</w:t>
    </w:r>
    <w:r w:rsidR="00827890">
      <w:t>-</w:t>
    </w:r>
    <w:r w:rsidR="004737C9">
      <w:t>12</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119E5" w14:textId="77777777" w:rsidR="00333106" w:rsidRDefault="003331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3331B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F1922"/>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EA66F1"/>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5B799F"/>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95430550">
    <w:abstractNumId w:val="23"/>
  </w:num>
  <w:num w:numId="2" w16cid:durableId="538663856">
    <w:abstractNumId w:val="17"/>
  </w:num>
  <w:num w:numId="3" w16cid:durableId="750388903">
    <w:abstractNumId w:val="9"/>
  </w:num>
  <w:num w:numId="4" w16cid:durableId="502628317">
    <w:abstractNumId w:val="15"/>
  </w:num>
  <w:num w:numId="5" w16cid:durableId="31392523">
    <w:abstractNumId w:val="19"/>
  </w:num>
  <w:num w:numId="6" w16cid:durableId="236089679">
    <w:abstractNumId w:val="16"/>
  </w:num>
  <w:num w:numId="7" w16cid:durableId="2039969438">
    <w:abstractNumId w:val="21"/>
  </w:num>
  <w:num w:numId="8" w16cid:durableId="1509909130">
    <w:abstractNumId w:val="10"/>
  </w:num>
  <w:num w:numId="9" w16cid:durableId="555161568">
    <w:abstractNumId w:val="14"/>
  </w:num>
  <w:num w:numId="10" w16cid:durableId="1168131461">
    <w:abstractNumId w:val="22"/>
  </w:num>
  <w:num w:numId="11" w16cid:durableId="2082674550">
    <w:abstractNumId w:val="7"/>
  </w:num>
  <w:num w:numId="12" w16cid:durableId="1957635968">
    <w:abstractNumId w:val="28"/>
  </w:num>
  <w:num w:numId="13" w16cid:durableId="578832025">
    <w:abstractNumId w:val="18"/>
  </w:num>
  <w:num w:numId="14" w16cid:durableId="1992978284">
    <w:abstractNumId w:val="25"/>
  </w:num>
  <w:num w:numId="15" w16cid:durableId="1298146451">
    <w:abstractNumId w:val="26"/>
  </w:num>
  <w:num w:numId="16" w16cid:durableId="697969237">
    <w:abstractNumId w:val="11"/>
  </w:num>
  <w:num w:numId="17" w16cid:durableId="2089646369">
    <w:abstractNumId w:val="20"/>
  </w:num>
  <w:num w:numId="18" w16cid:durableId="24450418">
    <w:abstractNumId w:val="12"/>
  </w:num>
  <w:num w:numId="19" w16cid:durableId="219171566">
    <w:abstractNumId w:val="27"/>
  </w:num>
  <w:num w:numId="20" w16cid:durableId="1014957592">
    <w:abstractNumId w:val="13"/>
  </w:num>
  <w:num w:numId="21" w16cid:durableId="2092462393">
    <w:abstractNumId w:val="8"/>
  </w:num>
  <w:num w:numId="22" w16cid:durableId="1599483541">
    <w:abstractNumId w:val="6"/>
  </w:num>
  <w:num w:numId="23" w16cid:durableId="1159614597">
    <w:abstractNumId w:val="4"/>
  </w:num>
  <w:num w:numId="24" w16cid:durableId="40788134">
    <w:abstractNumId w:val="3"/>
  </w:num>
  <w:num w:numId="25" w16cid:durableId="1716851772">
    <w:abstractNumId w:val="2"/>
  </w:num>
  <w:num w:numId="26" w16cid:durableId="25449670">
    <w:abstractNumId w:val="1"/>
  </w:num>
  <w:num w:numId="27" w16cid:durableId="1155947363">
    <w:abstractNumId w:val="5"/>
  </w:num>
  <w:num w:numId="28" w16cid:durableId="2035226943">
    <w:abstractNumId w:val="0"/>
  </w:num>
  <w:num w:numId="29" w16cid:durableId="125162328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580"/>
    <w:rsid w:val="00001731"/>
    <w:rsid w:val="00001BEB"/>
    <w:rsid w:val="00002562"/>
    <w:rsid w:val="000026ED"/>
    <w:rsid w:val="00002DB7"/>
    <w:rsid w:val="00002E29"/>
    <w:rsid w:val="00003C12"/>
    <w:rsid w:val="00004090"/>
    <w:rsid w:val="00004FF5"/>
    <w:rsid w:val="00005C38"/>
    <w:rsid w:val="000064DE"/>
    <w:rsid w:val="00006F01"/>
    <w:rsid w:val="000074A9"/>
    <w:rsid w:val="00010CC6"/>
    <w:rsid w:val="00010D32"/>
    <w:rsid w:val="000110D2"/>
    <w:rsid w:val="00011973"/>
    <w:rsid w:val="00014161"/>
    <w:rsid w:val="00015363"/>
    <w:rsid w:val="00015635"/>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22D8"/>
    <w:rsid w:val="000448C1"/>
    <w:rsid w:val="0004630D"/>
    <w:rsid w:val="000466F1"/>
    <w:rsid w:val="00046ABC"/>
    <w:rsid w:val="00047115"/>
    <w:rsid w:val="00047FBE"/>
    <w:rsid w:val="000507B5"/>
    <w:rsid w:val="00050BB4"/>
    <w:rsid w:val="00051445"/>
    <w:rsid w:val="000514D3"/>
    <w:rsid w:val="00051BC0"/>
    <w:rsid w:val="00051D37"/>
    <w:rsid w:val="000527B1"/>
    <w:rsid w:val="00052908"/>
    <w:rsid w:val="0005313F"/>
    <w:rsid w:val="00053B76"/>
    <w:rsid w:val="00053E0C"/>
    <w:rsid w:val="00054489"/>
    <w:rsid w:val="00055B55"/>
    <w:rsid w:val="00057F6D"/>
    <w:rsid w:val="00060AB3"/>
    <w:rsid w:val="00060D76"/>
    <w:rsid w:val="00061D61"/>
    <w:rsid w:val="00062188"/>
    <w:rsid w:val="0006246D"/>
    <w:rsid w:val="00062A08"/>
    <w:rsid w:val="00062D83"/>
    <w:rsid w:val="00063136"/>
    <w:rsid w:val="00063B68"/>
    <w:rsid w:val="00064F0A"/>
    <w:rsid w:val="000656CF"/>
    <w:rsid w:val="00065DE7"/>
    <w:rsid w:val="000660F9"/>
    <w:rsid w:val="000662EE"/>
    <w:rsid w:val="00066459"/>
    <w:rsid w:val="00066526"/>
    <w:rsid w:val="000669DC"/>
    <w:rsid w:val="000669F5"/>
    <w:rsid w:val="000705AA"/>
    <w:rsid w:val="000709AA"/>
    <w:rsid w:val="0007121A"/>
    <w:rsid w:val="0007271F"/>
    <w:rsid w:val="00073302"/>
    <w:rsid w:val="000733EA"/>
    <w:rsid w:val="000743B9"/>
    <w:rsid w:val="00074455"/>
    <w:rsid w:val="000754B2"/>
    <w:rsid w:val="00075F1B"/>
    <w:rsid w:val="00076B72"/>
    <w:rsid w:val="000777BA"/>
    <w:rsid w:val="00077932"/>
    <w:rsid w:val="00077F05"/>
    <w:rsid w:val="000805BE"/>
    <w:rsid w:val="00080F85"/>
    <w:rsid w:val="00081304"/>
    <w:rsid w:val="00081619"/>
    <w:rsid w:val="00081C9D"/>
    <w:rsid w:val="00083632"/>
    <w:rsid w:val="00083DE5"/>
    <w:rsid w:val="00083E05"/>
    <w:rsid w:val="0008473E"/>
    <w:rsid w:val="00086578"/>
    <w:rsid w:val="00086B88"/>
    <w:rsid w:val="00087089"/>
    <w:rsid w:val="00087090"/>
    <w:rsid w:val="0008738F"/>
    <w:rsid w:val="0009029F"/>
    <w:rsid w:val="00090875"/>
    <w:rsid w:val="00090B09"/>
    <w:rsid w:val="0009146B"/>
    <w:rsid w:val="000914B1"/>
    <w:rsid w:val="0009217D"/>
    <w:rsid w:val="00093D80"/>
    <w:rsid w:val="000945CC"/>
    <w:rsid w:val="00095A1A"/>
    <w:rsid w:val="0009693E"/>
    <w:rsid w:val="000972C9"/>
    <w:rsid w:val="000A0688"/>
    <w:rsid w:val="000A173E"/>
    <w:rsid w:val="000A189D"/>
    <w:rsid w:val="000A273A"/>
    <w:rsid w:val="000A4029"/>
    <w:rsid w:val="000A436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AF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5B78"/>
    <w:rsid w:val="000C6C54"/>
    <w:rsid w:val="000C7094"/>
    <w:rsid w:val="000C71F0"/>
    <w:rsid w:val="000C7CE5"/>
    <w:rsid w:val="000D0369"/>
    <w:rsid w:val="000D03C0"/>
    <w:rsid w:val="000D0504"/>
    <w:rsid w:val="000D093A"/>
    <w:rsid w:val="000D0D54"/>
    <w:rsid w:val="000D0F3B"/>
    <w:rsid w:val="000D1252"/>
    <w:rsid w:val="000D2E77"/>
    <w:rsid w:val="000D3792"/>
    <w:rsid w:val="000D42CD"/>
    <w:rsid w:val="000D56A8"/>
    <w:rsid w:val="000D5B43"/>
    <w:rsid w:val="000D6A71"/>
    <w:rsid w:val="000D6D62"/>
    <w:rsid w:val="000D7694"/>
    <w:rsid w:val="000D7FAB"/>
    <w:rsid w:val="000E007D"/>
    <w:rsid w:val="000E0229"/>
    <w:rsid w:val="000E2260"/>
    <w:rsid w:val="000E32DA"/>
    <w:rsid w:val="000E3579"/>
    <w:rsid w:val="000E3E69"/>
    <w:rsid w:val="000E4B33"/>
    <w:rsid w:val="000E4F87"/>
    <w:rsid w:val="000E61B1"/>
    <w:rsid w:val="000E65B6"/>
    <w:rsid w:val="000E6CCE"/>
    <w:rsid w:val="000F013D"/>
    <w:rsid w:val="000F0A27"/>
    <w:rsid w:val="000F0CAF"/>
    <w:rsid w:val="000F0DC9"/>
    <w:rsid w:val="000F2174"/>
    <w:rsid w:val="000F3773"/>
    <w:rsid w:val="000F5113"/>
    <w:rsid w:val="000F51A5"/>
    <w:rsid w:val="000F5352"/>
    <w:rsid w:val="000F588D"/>
    <w:rsid w:val="000F5929"/>
    <w:rsid w:val="000F5C4A"/>
    <w:rsid w:val="000F72F4"/>
    <w:rsid w:val="000F79ED"/>
    <w:rsid w:val="00100412"/>
    <w:rsid w:val="00101F8F"/>
    <w:rsid w:val="001023F9"/>
    <w:rsid w:val="001027A4"/>
    <w:rsid w:val="001031F3"/>
    <w:rsid w:val="00103B4C"/>
    <w:rsid w:val="00104B70"/>
    <w:rsid w:val="00106841"/>
    <w:rsid w:val="00106D10"/>
    <w:rsid w:val="00107753"/>
    <w:rsid w:val="0011172B"/>
    <w:rsid w:val="00111A93"/>
    <w:rsid w:val="00111D1A"/>
    <w:rsid w:val="00112680"/>
    <w:rsid w:val="001140F6"/>
    <w:rsid w:val="00114915"/>
    <w:rsid w:val="00115372"/>
    <w:rsid w:val="00115F98"/>
    <w:rsid w:val="001166F9"/>
    <w:rsid w:val="0011677A"/>
    <w:rsid w:val="00117078"/>
    <w:rsid w:val="00117447"/>
    <w:rsid w:val="00117FB4"/>
    <w:rsid w:val="00120F00"/>
    <w:rsid w:val="00121EB0"/>
    <w:rsid w:val="00122E68"/>
    <w:rsid w:val="00123B45"/>
    <w:rsid w:val="00123ECE"/>
    <w:rsid w:val="00124135"/>
    <w:rsid w:val="00124190"/>
    <w:rsid w:val="0012688C"/>
    <w:rsid w:val="001268D9"/>
    <w:rsid w:val="001269A1"/>
    <w:rsid w:val="00126C05"/>
    <w:rsid w:val="00126FFE"/>
    <w:rsid w:val="0012770E"/>
    <w:rsid w:val="00127B93"/>
    <w:rsid w:val="00131239"/>
    <w:rsid w:val="00131409"/>
    <w:rsid w:val="001326EC"/>
    <w:rsid w:val="0013297D"/>
    <w:rsid w:val="00134831"/>
    <w:rsid w:val="001353F1"/>
    <w:rsid w:val="00136221"/>
    <w:rsid w:val="00136267"/>
    <w:rsid w:val="001369D9"/>
    <w:rsid w:val="00136C3F"/>
    <w:rsid w:val="00137318"/>
    <w:rsid w:val="0013797F"/>
    <w:rsid w:val="0014005D"/>
    <w:rsid w:val="0014057F"/>
    <w:rsid w:val="00140B05"/>
    <w:rsid w:val="00140FC8"/>
    <w:rsid w:val="001416C8"/>
    <w:rsid w:val="00141ACD"/>
    <w:rsid w:val="00142259"/>
    <w:rsid w:val="00142B75"/>
    <w:rsid w:val="00142D94"/>
    <w:rsid w:val="001434F0"/>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746"/>
    <w:rsid w:val="00155ACC"/>
    <w:rsid w:val="00156A31"/>
    <w:rsid w:val="00157711"/>
    <w:rsid w:val="00157C20"/>
    <w:rsid w:val="0016094C"/>
    <w:rsid w:val="00160BEA"/>
    <w:rsid w:val="00161A40"/>
    <w:rsid w:val="00162F2D"/>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DD1"/>
    <w:rsid w:val="0018077B"/>
    <w:rsid w:val="00180BEF"/>
    <w:rsid w:val="00180C94"/>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342"/>
    <w:rsid w:val="001978BA"/>
    <w:rsid w:val="00197B8D"/>
    <w:rsid w:val="00197DD2"/>
    <w:rsid w:val="001A0654"/>
    <w:rsid w:val="001A138F"/>
    <w:rsid w:val="001A1B12"/>
    <w:rsid w:val="001A22AE"/>
    <w:rsid w:val="001A22F0"/>
    <w:rsid w:val="001A2A74"/>
    <w:rsid w:val="001A3945"/>
    <w:rsid w:val="001A414C"/>
    <w:rsid w:val="001A4535"/>
    <w:rsid w:val="001A4642"/>
    <w:rsid w:val="001A468A"/>
    <w:rsid w:val="001A46D3"/>
    <w:rsid w:val="001A5C1F"/>
    <w:rsid w:val="001A71E0"/>
    <w:rsid w:val="001A730E"/>
    <w:rsid w:val="001A7986"/>
    <w:rsid w:val="001B0150"/>
    <w:rsid w:val="001B01DA"/>
    <w:rsid w:val="001B0797"/>
    <w:rsid w:val="001B0FDB"/>
    <w:rsid w:val="001B10B3"/>
    <w:rsid w:val="001B17E5"/>
    <w:rsid w:val="001B1A6D"/>
    <w:rsid w:val="001B1C70"/>
    <w:rsid w:val="001B1DD4"/>
    <w:rsid w:val="001B2710"/>
    <w:rsid w:val="001B2D8B"/>
    <w:rsid w:val="001B2EB7"/>
    <w:rsid w:val="001B3450"/>
    <w:rsid w:val="001B4FC3"/>
    <w:rsid w:val="001B6210"/>
    <w:rsid w:val="001B6C99"/>
    <w:rsid w:val="001B700F"/>
    <w:rsid w:val="001B7435"/>
    <w:rsid w:val="001C044B"/>
    <w:rsid w:val="001C0FDA"/>
    <w:rsid w:val="001C1366"/>
    <w:rsid w:val="001C194A"/>
    <w:rsid w:val="001C2377"/>
    <w:rsid w:val="001C30A3"/>
    <w:rsid w:val="001C373E"/>
    <w:rsid w:val="001C4132"/>
    <w:rsid w:val="001C4CBF"/>
    <w:rsid w:val="001C4DC7"/>
    <w:rsid w:val="001C523B"/>
    <w:rsid w:val="001C68B4"/>
    <w:rsid w:val="001C6C55"/>
    <w:rsid w:val="001C7155"/>
    <w:rsid w:val="001C7E0B"/>
    <w:rsid w:val="001D23F6"/>
    <w:rsid w:val="001D25FC"/>
    <w:rsid w:val="001D3452"/>
    <w:rsid w:val="001D3547"/>
    <w:rsid w:val="001D38EE"/>
    <w:rsid w:val="001D3AD6"/>
    <w:rsid w:val="001D4689"/>
    <w:rsid w:val="001D47AE"/>
    <w:rsid w:val="001D47D1"/>
    <w:rsid w:val="001D502D"/>
    <w:rsid w:val="001D54A8"/>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1028"/>
    <w:rsid w:val="001F2D66"/>
    <w:rsid w:val="001F3C03"/>
    <w:rsid w:val="001F4189"/>
    <w:rsid w:val="001F42FD"/>
    <w:rsid w:val="001F4475"/>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23AD"/>
    <w:rsid w:val="00213570"/>
    <w:rsid w:val="0021419C"/>
    <w:rsid w:val="00214639"/>
    <w:rsid w:val="00215EF9"/>
    <w:rsid w:val="00217002"/>
    <w:rsid w:val="0021754D"/>
    <w:rsid w:val="0022019D"/>
    <w:rsid w:val="002203E9"/>
    <w:rsid w:val="002208A5"/>
    <w:rsid w:val="002210A8"/>
    <w:rsid w:val="0022153B"/>
    <w:rsid w:val="002227F5"/>
    <w:rsid w:val="00223B8B"/>
    <w:rsid w:val="00224C7B"/>
    <w:rsid w:val="00225290"/>
    <w:rsid w:val="002252FD"/>
    <w:rsid w:val="00225735"/>
    <w:rsid w:val="002266DD"/>
    <w:rsid w:val="00226869"/>
    <w:rsid w:val="00230993"/>
    <w:rsid w:val="002311F0"/>
    <w:rsid w:val="0023186F"/>
    <w:rsid w:val="002319F1"/>
    <w:rsid w:val="002321BA"/>
    <w:rsid w:val="002331FC"/>
    <w:rsid w:val="00233582"/>
    <w:rsid w:val="00233654"/>
    <w:rsid w:val="002339F8"/>
    <w:rsid w:val="00233AE8"/>
    <w:rsid w:val="00234A02"/>
    <w:rsid w:val="00235564"/>
    <w:rsid w:val="002359C8"/>
    <w:rsid w:val="00236F1C"/>
    <w:rsid w:val="00236FFE"/>
    <w:rsid w:val="002374BB"/>
    <w:rsid w:val="002375BF"/>
    <w:rsid w:val="00237E90"/>
    <w:rsid w:val="00240377"/>
    <w:rsid w:val="00240934"/>
    <w:rsid w:val="00240BB4"/>
    <w:rsid w:val="00241442"/>
    <w:rsid w:val="00242680"/>
    <w:rsid w:val="00242915"/>
    <w:rsid w:val="00242A1C"/>
    <w:rsid w:val="00243168"/>
    <w:rsid w:val="002444E6"/>
    <w:rsid w:val="0024458F"/>
    <w:rsid w:val="00244F0D"/>
    <w:rsid w:val="002463CF"/>
    <w:rsid w:val="0024738E"/>
    <w:rsid w:val="00251514"/>
    <w:rsid w:val="00253248"/>
    <w:rsid w:val="00254141"/>
    <w:rsid w:val="00255946"/>
    <w:rsid w:val="002559C6"/>
    <w:rsid w:val="0025601E"/>
    <w:rsid w:val="00257469"/>
    <w:rsid w:val="002613FE"/>
    <w:rsid w:val="002621B1"/>
    <w:rsid w:val="0026307E"/>
    <w:rsid w:val="0026332B"/>
    <w:rsid w:val="00263945"/>
    <w:rsid w:val="00263C18"/>
    <w:rsid w:val="002643F0"/>
    <w:rsid w:val="0026441D"/>
    <w:rsid w:val="00264F68"/>
    <w:rsid w:val="0026629D"/>
    <w:rsid w:val="002667F5"/>
    <w:rsid w:val="0026765C"/>
    <w:rsid w:val="002676A1"/>
    <w:rsid w:val="002679E3"/>
    <w:rsid w:val="002705C7"/>
    <w:rsid w:val="0027073D"/>
    <w:rsid w:val="00270792"/>
    <w:rsid w:val="00270C1E"/>
    <w:rsid w:val="00271910"/>
    <w:rsid w:val="00271C58"/>
    <w:rsid w:val="00272425"/>
    <w:rsid w:val="00275FE8"/>
    <w:rsid w:val="0027743E"/>
    <w:rsid w:val="00277B3F"/>
    <w:rsid w:val="00277C0E"/>
    <w:rsid w:val="00277F4F"/>
    <w:rsid w:val="002805FE"/>
    <w:rsid w:val="0028116E"/>
    <w:rsid w:val="00281F82"/>
    <w:rsid w:val="0028202A"/>
    <w:rsid w:val="00282B2D"/>
    <w:rsid w:val="00282EAB"/>
    <w:rsid w:val="00283412"/>
    <w:rsid w:val="0028367A"/>
    <w:rsid w:val="00283A5A"/>
    <w:rsid w:val="002841FB"/>
    <w:rsid w:val="00285E9E"/>
    <w:rsid w:val="00285EA8"/>
    <w:rsid w:val="0028667B"/>
    <w:rsid w:val="00286769"/>
    <w:rsid w:val="00286911"/>
    <w:rsid w:val="00290288"/>
    <w:rsid w:val="00290470"/>
    <w:rsid w:val="00290A8B"/>
    <w:rsid w:val="00290EB5"/>
    <w:rsid w:val="002912C2"/>
    <w:rsid w:val="00291589"/>
    <w:rsid w:val="002917AE"/>
    <w:rsid w:val="00291FFC"/>
    <w:rsid w:val="00292143"/>
    <w:rsid w:val="00292B5F"/>
    <w:rsid w:val="0029314D"/>
    <w:rsid w:val="00293693"/>
    <w:rsid w:val="00294F06"/>
    <w:rsid w:val="0029602A"/>
    <w:rsid w:val="0029785B"/>
    <w:rsid w:val="00297F0F"/>
    <w:rsid w:val="002A0354"/>
    <w:rsid w:val="002A081C"/>
    <w:rsid w:val="002A1DC4"/>
    <w:rsid w:val="002A22FD"/>
    <w:rsid w:val="002A2A5F"/>
    <w:rsid w:val="002A2D31"/>
    <w:rsid w:val="002A342E"/>
    <w:rsid w:val="002A5741"/>
    <w:rsid w:val="002A5AB9"/>
    <w:rsid w:val="002A7316"/>
    <w:rsid w:val="002A732B"/>
    <w:rsid w:val="002A7CE5"/>
    <w:rsid w:val="002B083F"/>
    <w:rsid w:val="002B1707"/>
    <w:rsid w:val="002B1712"/>
    <w:rsid w:val="002B345B"/>
    <w:rsid w:val="002B4754"/>
    <w:rsid w:val="002B4A1F"/>
    <w:rsid w:val="002B6170"/>
    <w:rsid w:val="002B61A5"/>
    <w:rsid w:val="002B6532"/>
    <w:rsid w:val="002B673C"/>
    <w:rsid w:val="002B68A1"/>
    <w:rsid w:val="002B6D96"/>
    <w:rsid w:val="002C00D8"/>
    <w:rsid w:val="002C024D"/>
    <w:rsid w:val="002C0609"/>
    <w:rsid w:val="002C115D"/>
    <w:rsid w:val="002C1332"/>
    <w:rsid w:val="002C1864"/>
    <w:rsid w:val="002C2D87"/>
    <w:rsid w:val="002C3641"/>
    <w:rsid w:val="002C3DA5"/>
    <w:rsid w:val="002C45EC"/>
    <w:rsid w:val="002C48AC"/>
    <w:rsid w:val="002C48E6"/>
    <w:rsid w:val="002C4B93"/>
    <w:rsid w:val="002C4F19"/>
    <w:rsid w:val="002C6AB0"/>
    <w:rsid w:val="002C7E9E"/>
    <w:rsid w:val="002D0A07"/>
    <w:rsid w:val="002D11B0"/>
    <w:rsid w:val="002D26FD"/>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1891"/>
    <w:rsid w:val="002F1B5E"/>
    <w:rsid w:val="002F2010"/>
    <w:rsid w:val="002F32C7"/>
    <w:rsid w:val="002F372D"/>
    <w:rsid w:val="002F411F"/>
    <w:rsid w:val="002F41D1"/>
    <w:rsid w:val="002F4808"/>
    <w:rsid w:val="002F7201"/>
    <w:rsid w:val="002F73AC"/>
    <w:rsid w:val="002F75AE"/>
    <w:rsid w:val="003010A1"/>
    <w:rsid w:val="003014ED"/>
    <w:rsid w:val="00301D63"/>
    <w:rsid w:val="0030268B"/>
    <w:rsid w:val="00302B3C"/>
    <w:rsid w:val="00303320"/>
    <w:rsid w:val="0030350D"/>
    <w:rsid w:val="00303B35"/>
    <w:rsid w:val="00303BA6"/>
    <w:rsid w:val="00305ECF"/>
    <w:rsid w:val="00305F20"/>
    <w:rsid w:val="00306F65"/>
    <w:rsid w:val="003071FB"/>
    <w:rsid w:val="003109FD"/>
    <w:rsid w:val="00310E6C"/>
    <w:rsid w:val="003113EE"/>
    <w:rsid w:val="003113FF"/>
    <w:rsid w:val="003119D3"/>
    <w:rsid w:val="00311F89"/>
    <w:rsid w:val="0031228B"/>
    <w:rsid w:val="003127A0"/>
    <w:rsid w:val="00312E1A"/>
    <w:rsid w:val="00312F48"/>
    <w:rsid w:val="00313187"/>
    <w:rsid w:val="00314429"/>
    <w:rsid w:val="003153AF"/>
    <w:rsid w:val="00315453"/>
    <w:rsid w:val="00315B8B"/>
    <w:rsid w:val="00315FE3"/>
    <w:rsid w:val="003178CD"/>
    <w:rsid w:val="003212DD"/>
    <w:rsid w:val="00321B63"/>
    <w:rsid w:val="003220D8"/>
    <w:rsid w:val="003221F4"/>
    <w:rsid w:val="003223FA"/>
    <w:rsid w:val="00322832"/>
    <w:rsid w:val="00323B35"/>
    <w:rsid w:val="00323EA5"/>
    <w:rsid w:val="0032448A"/>
    <w:rsid w:val="0032477D"/>
    <w:rsid w:val="00324EEE"/>
    <w:rsid w:val="00325162"/>
    <w:rsid w:val="003259CF"/>
    <w:rsid w:val="003261A8"/>
    <w:rsid w:val="003267B6"/>
    <w:rsid w:val="003314F4"/>
    <w:rsid w:val="00331BCA"/>
    <w:rsid w:val="0033267A"/>
    <w:rsid w:val="00332720"/>
    <w:rsid w:val="0033287C"/>
    <w:rsid w:val="00332DF4"/>
    <w:rsid w:val="00332F48"/>
    <w:rsid w:val="00333106"/>
    <w:rsid w:val="0033428C"/>
    <w:rsid w:val="003357A8"/>
    <w:rsid w:val="00335A9B"/>
    <w:rsid w:val="0033642D"/>
    <w:rsid w:val="0033650F"/>
    <w:rsid w:val="00336AAC"/>
    <w:rsid w:val="003417EB"/>
    <w:rsid w:val="003419D4"/>
    <w:rsid w:val="003420D1"/>
    <w:rsid w:val="003421AB"/>
    <w:rsid w:val="00342466"/>
    <w:rsid w:val="0034288E"/>
    <w:rsid w:val="00343032"/>
    <w:rsid w:val="00343D06"/>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476"/>
    <w:rsid w:val="00363652"/>
    <w:rsid w:val="00363807"/>
    <w:rsid w:val="00363D01"/>
    <w:rsid w:val="00364BC0"/>
    <w:rsid w:val="00364F55"/>
    <w:rsid w:val="00365063"/>
    <w:rsid w:val="003651B1"/>
    <w:rsid w:val="00365477"/>
    <w:rsid w:val="00365B2C"/>
    <w:rsid w:val="00367861"/>
    <w:rsid w:val="00372B44"/>
    <w:rsid w:val="00373006"/>
    <w:rsid w:val="0037315F"/>
    <w:rsid w:val="0037386F"/>
    <w:rsid w:val="00374209"/>
    <w:rsid w:val="00374963"/>
    <w:rsid w:val="00374EB6"/>
    <w:rsid w:val="00377149"/>
    <w:rsid w:val="003774C2"/>
    <w:rsid w:val="0037776D"/>
    <w:rsid w:val="00381C54"/>
    <w:rsid w:val="00381F4A"/>
    <w:rsid w:val="00382014"/>
    <w:rsid w:val="00382B6D"/>
    <w:rsid w:val="00383294"/>
    <w:rsid w:val="003832AF"/>
    <w:rsid w:val="00383437"/>
    <w:rsid w:val="00383736"/>
    <w:rsid w:val="00384147"/>
    <w:rsid w:val="00385773"/>
    <w:rsid w:val="00385A78"/>
    <w:rsid w:val="00385ED7"/>
    <w:rsid w:val="00385FD8"/>
    <w:rsid w:val="0038605A"/>
    <w:rsid w:val="003860BF"/>
    <w:rsid w:val="003870AB"/>
    <w:rsid w:val="0038758B"/>
    <w:rsid w:val="00390730"/>
    <w:rsid w:val="00391058"/>
    <w:rsid w:val="00392073"/>
    <w:rsid w:val="003923F0"/>
    <w:rsid w:val="00393E6C"/>
    <w:rsid w:val="00394C82"/>
    <w:rsid w:val="00394E6B"/>
    <w:rsid w:val="0039533D"/>
    <w:rsid w:val="00395D62"/>
    <w:rsid w:val="00395D64"/>
    <w:rsid w:val="00395DE9"/>
    <w:rsid w:val="00396BC3"/>
    <w:rsid w:val="003978DD"/>
    <w:rsid w:val="00397935"/>
    <w:rsid w:val="00397F7E"/>
    <w:rsid w:val="003A0791"/>
    <w:rsid w:val="003A1144"/>
    <w:rsid w:val="003A12AC"/>
    <w:rsid w:val="003A2939"/>
    <w:rsid w:val="003A3C08"/>
    <w:rsid w:val="003A3D50"/>
    <w:rsid w:val="003A5370"/>
    <w:rsid w:val="003A5601"/>
    <w:rsid w:val="003A5B8E"/>
    <w:rsid w:val="003A5F53"/>
    <w:rsid w:val="003A5FC5"/>
    <w:rsid w:val="003A63E8"/>
    <w:rsid w:val="003B0285"/>
    <w:rsid w:val="003B02AA"/>
    <w:rsid w:val="003B144B"/>
    <w:rsid w:val="003B1B72"/>
    <w:rsid w:val="003B1CF0"/>
    <w:rsid w:val="003B2185"/>
    <w:rsid w:val="003B23AA"/>
    <w:rsid w:val="003B2728"/>
    <w:rsid w:val="003B2D12"/>
    <w:rsid w:val="003B33F4"/>
    <w:rsid w:val="003B3D8C"/>
    <w:rsid w:val="003B3E13"/>
    <w:rsid w:val="003B41B9"/>
    <w:rsid w:val="003B50C5"/>
    <w:rsid w:val="003B6225"/>
    <w:rsid w:val="003B6E08"/>
    <w:rsid w:val="003B7B4C"/>
    <w:rsid w:val="003C0307"/>
    <w:rsid w:val="003C1ABB"/>
    <w:rsid w:val="003C1E2C"/>
    <w:rsid w:val="003C32CB"/>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4E34"/>
    <w:rsid w:val="003D550A"/>
    <w:rsid w:val="003D5522"/>
    <w:rsid w:val="003D5A56"/>
    <w:rsid w:val="003D6178"/>
    <w:rsid w:val="003D6306"/>
    <w:rsid w:val="003D6483"/>
    <w:rsid w:val="003D74E7"/>
    <w:rsid w:val="003D75EB"/>
    <w:rsid w:val="003D7B9F"/>
    <w:rsid w:val="003D7C5F"/>
    <w:rsid w:val="003D7C60"/>
    <w:rsid w:val="003E09D9"/>
    <w:rsid w:val="003E0B5A"/>
    <w:rsid w:val="003E10B2"/>
    <w:rsid w:val="003E19FD"/>
    <w:rsid w:val="003E1D5F"/>
    <w:rsid w:val="003E22D1"/>
    <w:rsid w:val="003E2780"/>
    <w:rsid w:val="003E3420"/>
    <w:rsid w:val="003E35C1"/>
    <w:rsid w:val="003E4D9C"/>
    <w:rsid w:val="003E59D3"/>
    <w:rsid w:val="003E5FBB"/>
    <w:rsid w:val="003E6213"/>
    <w:rsid w:val="003E6822"/>
    <w:rsid w:val="003E69C9"/>
    <w:rsid w:val="003E6E07"/>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1FC2"/>
    <w:rsid w:val="00402123"/>
    <w:rsid w:val="00402429"/>
    <w:rsid w:val="004039A1"/>
    <w:rsid w:val="00403A1D"/>
    <w:rsid w:val="00403CFF"/>
    <w:rsid w:val="00404364"/>
    <w:rsid w:val="00406370"/>
    <w:rsid w:val="0041013A"/>
    <w:rsid w:val="00410B04"/>
    <w:rsid w:val="00411AD7"/>
    <w:rsid w:val="004123A5"/>
    <w:rsid w:val="00412689"/>
    <w:rsid w:val="004128BD"/>
    <w:rsid w:val="00413AAD"/>
    <w:rsid w:val="00413AB6"/>
    <w:rsid w:val="00413AF9"/>
    <w:rsid w:val="0041537B"/>
    <w:rsid w:val="00415DA8"/>
    <w:rsid w:val="00416368"/>
    <w:rsid w:val="00416461"/>
    <w:rsid w:val="00416B73"/>
    <w:rsid w:val="0042084B"/>
    <w:rsid w:val="00420859"/>
    <w:rsid w:val="00420A03"/>
    <w:rsid w:val="00420C46"/>
    <w:rsid w:val="00420DA2"/>
    <w:rsid w:val="00420F8D"/>
    <w:rsid w:val="004221A7"/>
    <w:rsid w:val="0042267D"/>
    <w:rsid w:val="00422BCD"/>
    <w:rsid w:val="00422CDD"/>
    <w:rsid w:val="00423274"/>
    <w:rsid w:val="00423BD5"/>
    <w:rsid w:val="0042570C"/>
    <w:rsid w:val="00425DA6"/>
    <w:rsid w:val="0042656E"/>
    <w:rsid w:val="00427327"/>
    <w:rsid w:val="00430393"/>
    <w:rsid w:val="004306E8"/>
    <w:rsid w:val="00430812"/>
    <w:rsid w:val="00430C26"/>
    <w:rsid w:val="00431877"/>
    <w:rsid w:val="00432282"/>
    <w:rsid w:val="0043242C"/>
    <w:rsid w:val="00432849"/>
    <w:rsid w:val="00433259"/>
    <w:rsid w:val="00433768"/>
    <w:rsid w:val="00436443"/>
    <w:rsid w:val="00436C9B"/>
    <w:rsid w:val="004378A9"/>
    <w:rsid w:val="0044027E"/>
    <w:rsid w:val="004403DE"/>
    <w:rsid w:val="00440C64"/>
    <w:rsid w:val="00440FDF"/>
    <w:rsid w:val="00441D4C"/>
    <w:rsid w:val="00441D99"/>
    <w:rsid w:val="00442008"/>
    <w:rsid w:val="00442283"/>
    <w:rsid w:val="0044355D"/>
    <w:rsid w:val="00443BBA"/>
    <w:rsid w:val="00443BE4"/>
    <w:rsid w:val="00444284"/>
    <w:rsid w:val="0044449A"/>
    <w:rsid w:val="0044559D"/>
    <w:rsid w:val="00445BC6"/>
    <w:rsid w:val="00446023"/>
    <w:rsid w:val="004471D2"/>
    <w:rsid w:val="00447977"/>
    <w:rsid w:val="00450C08"/>
    <w:rsid w:val="00451C35"/>
    <w:rsid w:val="00451FE2"/>
    <w:rsid w:val="00452AB5"/>
    <w:rsid w:val="00452FE5"/>
    <w:rsid w:val="0045450E"/>
    <w:rsid w:val="0045504B"/>
    <w:rsid w:val="004552DA"/>
    <w:rsid w:val="00455671"/>
    <w:rsid w:val="004556EE"/>
    <w:rsid w:val="00455BC6"/>
    <w:rsid w:val="00455FA6"/>
    <w:rsid w:val="0045772E"/>
    <w:rsid w:val="004601E9"/>
    <w:rsid w:val="00460AA9"/>
    <w:rsid w:val="00460CEC"/>
    <w:rsid w:val="00460E6F"/>
    <w:rsid w:val="004628CD"/>
    <w:rsid w:val="00462E2B"/>
    <w:rsid w:val="00464BE6"/>
    <w:rsid w:val="00466370"/>
    <w:rsid w:val="004666D0"/>
    <w:rsid w:val="00466CCA"/>
    <w:rsid w:val="00467051"/>
    <w:rsid w:val="00467A4D"/>
    <w:rsid w:val="0047035E"/>
    <w:rsid w:val="00470C0C"/>
    <w:rsid w:val="004724AE"/>
    <w:rsid w:val="0047250B"/>
    <w:rsid w:val="004725AC"/>
    <w:rsid w:val="004737A5"/>
    <w:rsid w:val="004737C9"/>
    <w:rsid w:val="00473AC2"/>
    <w:rsid w:val="00474BC3"/>
    <w:rsid w:val="0047546C"/>
    <w:rsid w:val="0047765D"/>
    <w:rsid w:val="0048049E"/>
    <w:rsid w:val="004806A5"/>
    <w:rsid w:val="0048084A"/>
    <w:rsid w:val="00480E9C"/>
    <w:rsid w:val="00481346"/>
    <w:rsid w:val="00482020"/>
    <w:rsid w:val="00482DCB"/>
    <w:rsid w:val="00483C5A"/>
    <w:rsid w:val="00483CE1"/>
    <w:rsid w:val="00483D7C"/>
    <w:rsid w:val="004841DB"/>
    <w:rsid w:val="004843B0"/>
    <w:rsid w:val="004845B9"/>
    <w:rsid w:val="004846CE"/>
    <w:rsid w:val="00484B5B"/>
    <w:rsid w:val="0048570B"/>
    <w:rsid w:val="004859E3"/>
    <w:rsid w:val="00486250"/>
    <w:rsid w:val="004864A9"/>
    <w:rsid w:val="00486778"/>
    <w:rsid w:val="004875B9"/>
    <w:rsid w:val="0049005A"/>
    <w:rsid w:val="0049042D"/>
    <w:rsid w:val="00490A40"/>
    <w:rsid w:val="00490B3F"/>
    <w:rsid w:val="0049162D"/>
    <w:rsid w:val="00492811"/>
    <w:rsid w:val="004933A1"/>
    <w:rsid w:val="004935F9"/>
    <w:rsid w:val="0049394D"/>
    <w:rsid w:val="00493F97"/>
    <w:rsid w:val="00496B4F"/>
    <w:rsid w:val="00497A72"/>
    <w:rsid w:val="00497DB8"/>
    <w:rsid w:val="004A003E"/>
    <w:rsid w:val="004A02B2"/>
    <w:rsid w:val="004A0940"/>
    <w:rsid w:val="004A23C3"/>
    <w:rsid w:val="004A2569"/>
    <w:rsid w:val="004A3549"/>
    <w:rsid w:val="004A3F81"/>
    <w:rsid w:val="004A420D"/>
    <w:rsid w:val="004A4B56"/>
    <w:rsid w:val="004A4F57"/>
    <w:rsid w:val="004A4FD1"/>
    <w:rsid w:val="004A5D70"/>
    <w:rsid w:val="004A6540"/>
    <w:rsid w:val="004A75BE"/>
    <w:rsid w:val="004B0338"/>
    <w:rsid w:val="004B0CB3"/>
    <w:rsid w:val="004B199A"/>
    <w:rsid w:val="004B2297"/>
    <w:rsid w:val="004B267F"/>
    <w:rsid w:val="004B277C"/>
    <w:rsid w:val="004B38BB"/>
    <w:rsid w:val="004B4CB2"/>
    <w:rsid w:val="004B50C7"/>
    <w:rsid w:val="004B5A8A"/>
    <w:rsid w:val="004B5DCB"/>
    <w:rsid w:val="004B6473"/>
    <w:rsid w:val="004B6F94"/>
    <w:rsid w:val="004B7344"/>
    <w:rsid w:val="004B75B9"/>
    <w:rsid w:val="004B7701"/>
    <w:rsid w:val="004C1C10"/>
    <w:rsid w:val="004C20EC"/>
    <w:rsid w:val="004C2193"/>
    <w:rsid w:val="004C3086"/>
    <w:rsid w:val="004C348F"/>
    <w:rsid w:val="004C3507"/>
    <w:rsid w:val="004C4204"/>
    <w:rsid w:val="004C4327"/>
    <w:rsid w:val="004C54CF"/>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2B3B"/>
    <w:rsid w:val="004D3219"/>
    <w:rsid w:val="004D520C"/>
    <w:rsid w:val="004D5424"/>
    <w:rsid w:val="004D5DDA"/>
    <w:rsid w:val="004D742E"/>
    <w:rsid w:val="004D7BDA"/>
    <w:rsid w:val="004E0908"/>
    <w:rsid w:val="004E0D8C"/>
    <w:rsid w:val="004E13AB"/>
    <w:rsid w:val="004E199A"/>
    <w:rsid w:val="004E1ADA"/>
    <w:rsid w:val="004E247A"/>
    <w:rsid w:val="004E2A4E"/>
    <w:rsid w:val="004E3064"/>
    <w:rsid w:val="004E34F2"/>
    <w:rsid w:val="004E4821"/>
    <w:rsid w:val="004E5D1B"/>
    <w:rsid w:val="004E5DAE"/>
    <w:rsid w:val="004E606D"/>
    <w:rsid w:val="004E609C"/>
    <w:rsid w:val="004E64E2"/>
    <w:rsid w:val="004E6A3F"/>
    <w:rsid w:val="004E724C"/>
    <w:rsid w:val="004F01A2"/>
    <w:rsid w:val="004F04C0"/>
    <w:rsid w:val="004F089D"/>
    <w:rsid w:val="004F13AF"/>
    <w:rsid w:val="004F1417"/>
    <w:rsid w:val="004F18B8"/>
    <w:rsid w:val="004F1CFF"/>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1F"/>
    <w:rsid w:val="00500145"/>
    <w:rsid w:val="00500D97"/>
    <w:rsid w:val="005010F5"/>
    <w:rsid w:val="00501447"/>
    <w:rsid w:val="00501E63"/>
    <w:rsid w:val="00504C0B"/>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4DDD"/>
    <w:rsid w:val="00534F7E"/>
    <w:rsid w:val="005350FA"/>
    <w:rsid w:val="005352BB"/>
    <w:rsid w:val="0053588C"/>
    <w:rsid w:val="00535DC6"/>
    <w:rsid w:val="00536C41"/>
    <w:rsid w:val="00536D7A"/>
    <w:rsid w:val="00536FB6"/>
    <w:rsid w:val="00537B05"/>
    <w:rsid w:val="00537EE1"/>
    <w:rsid w:val="00540533"/>
    <w:rsid w:val="00540992"/>
    <w:rsid w:val="00540F69"/>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694F"/>
    <w:rsid w:val="00556C26"/>
    <w:rsid w:val="00557846"/>
    <w:rsid w:val="0056151A"/>
    <w:rsid w:val="005623C0"/>
    <w:rsid w:val="00562A2B"/>
    <w:rsid w:val="00562AAF"/>
    <w:rsid w:val="00563163"/>
    <w:rsid w:val="00563344"/>
    <w:rsid w:val="00563536"/>
    <w:rsid w:val="00564014"/>
    <w:rsid w:val="0056407A"/>
    <w:rsid w:val="00564492"/>
    <w:rsid w:val="00564B19"/>
    <w:rsid w:val="0056518B"/>
    <w:rsid w:val="005654BD"/>
    <w:rsid w:val="005672C6"/>
    <w:rsid w:val="005672CB"/>
    <w:rsid w:val="00567532"/>
    <w:rsid w:val="00567A6E"/>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54F"/>
    <w:rsid w:val="005819A7"/>
    <w:rsid w:val="0058239D"/>
    <w:rsid w:val="005833C4"/>
    <w:rsid w:val="00583908"/>
    <w:rsid w:val="00584863"/>
    <w:rsid w:val="00584DDF"/>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2E19"/>
    <w:rsid w:val="005A38D4"/>
    <w:rsid w:val="005A4EFB"/>
    <w:rsid w:val="005A529E"/>
    <w:rsid w:val="005A551C"/>
    <w:rsid w:val="005A5679"/>
    <w:rsid w:val="005A64B0"/>
    <w:rsid w:val="005A6CFC"/>
    <w:rsid w:val="005A6E93"/>
    <w:rsid w:val="005B04E8"/>
    <w:rsid w:val="005B0C2C"/>
    <w:rsid w:val="005B1F2A"/>
    <w:rsid w:val="005B2197"/>
    <w:rsid w:val="005B2BCD"/>
    <w:rsid w:val="005B3903"/>
    <w:rsid w:val="005B55B2"/>
    <w:rsid w:val="005B56CE"/>
    <w:rsid w:val="005B5897"/>
    <w:rsid w:val="005B5C1A"/>
    <w:rsid w:val="005B670D"/>
    <w:rsid w:val="005B6C88"/>
    <w:rsid w:val="005B74A6"/>
    <w:rsid w:val="005B761E"/>
    <w:rsid w:val="005B7C98"/>
    <w:rsid w:val="005B7FAC"/>
    <w:rsid w:val="005C1E57"/>
    <w:rsid w:val="005C2502"/>
    <w:rsid w:val="005C2715"/>
    <w:rsid w:val="005C28C3"/>
    <w:rsid w:val="005C361F"/>
    <w:rsid w:val="005C4419"/>
    <w:rsid w:val="005C57D1"/>
    <w:rsid w:val="005C5B84"/>
    <w:rsid w:val="005C5CD7"/>
    <w:rsid w:val="005C66E9"/>
    <w:rsid w:val="005C68D6"/>
    <w:rsid w:val="005C6B4F"/>
    <w:rsid w:val="005C7256"/>
    <w:rsid w:val="005C7D05"/>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3003"/>
    <w:rsid w:val="005E34A3"/>
    <w:rsid w:val="005E427D"/>
    <w:rsid w:val="005E456B"/>
    <w:rsid w:val="005E4EB0"/>
    <w:rsid w:val="005E5A30"/>
    <w:rsid w:val="005E5F36"/>
    <w:rsid w:val="005E694E"/>
    <w:rsid w:val="005E6F01"/>
    <w:rsid w:val="005E7B42"/>
    <w:rsid w:val="005E7D42"/>
    <w:rsid w:val="005F0409"/>
    <w:rsid w:val="005F0544"/>
    <w:rsid w:val="005F17BF"/>
    <w:rsid w:val="005F1A10"/>
    <w:rsid w:val="005F2749"/>
    <w:rsid w:val="005F2BB8"/>
    <w:rsid w:val="005F31C8"/>
    <w:rsid w:val="005F3CF8"/>
    <w:rsid w:val="005F44FF"/>
    <w:rsid w:val="005F4B0B"/>
    <w:rsid w:val="005F53D4"/>
    <w:rsid w:val="005F7B77"/>
    <w:rsid w:val="00600A4C"/>
    <w:rsid w:val="00601862"/>
    <w:rsid w:val="00603348"/>
    <w:rsid w:val="0060397A"/>
    <w:rsid w:val="00603A83"/>
    <w:rsid w:val="00604987"/>
    <w:rsid w:val="00605673"/>
    <w:rsid w:val="006059CB"/>
    <w:rsid w:val="00606975"/>
    <w:rsid w:val="00606A97"/>
    <w:rsid w:val="00607305"/>
    <w:rsid w:val="00607FCE"/>
    <w:rsid w:val="00611BC3"/>
    <w:rsid w:val="00613A41"/>
    <w:rsid w:val="00614271"/>
    <w:rsid w:val="006161AF"/>
    <w:rsid w:val="00616845"/>
    <w:rsid w:val="00616AD2"/>
    <w:rsid w:val="00617037"/>
    <w:rsid w:val="00617CC8"/>
    <w:rsid w:val="00620591"/>
    <w:rsid w:val="00621989"/>
    <w:rsid w:val="00622008"/>
    <w:rsid w:val="0062247D"/>
    <w:rsid w:val="00622B6E"/>
    <w:rsid w:val="006231A3"/>
    <w:rsid w:val="00624612"/>
    <w:rsid w:val="00625921"/>
    <w:rsid w:val="00625B26"/>
    <w:rsid w:val="00625BFB"/>
    <w:rsid w:val="00625E86"/>
    <w:rsid w:val="00625F80"/>
    <w:rsid w:val="0062663A"/>
    <w:rsid w:val="006272DD"/>
    <w:rsid w:val="006273E6"/>
    <w:rsid w:val="00627A2C"/>
    <w:rsid w:val="00627ACF"/>
    <w:rsid w:val="006301C6"/>
    <w:rsid w:val="006302A2"/>
    <w:rsid w:val="006307A9"/>
    <w:rsid w:val="00631482"/>
    <w:rsid w:val="00631A18"/>
    <w:rsid w:val="00632134"/>
    <w:rsid w:val="00633F68"/>
    <w:rsid w:val="00634242"/>
    <w:rsid w:val="00634418"/>
    <w:rsid w:val="00634E10"/>
    <w:rsid w:val="00634FDD"/>
    <w:rsid w:val="00635F9D"/>
    <w:rsid w:val="00636B06"/>
    <w:rsid w:val="006409E4"/>
    <w:rsid w:val="00640ED2"/>
    <w:rsid w:val="00641CAC"/>
    <w:rsid w:val="00641EAC"/>
    <w:rsid w:val="0064268F"/>
    <w:rsid w:val="00642732"/>
    <w:rsid w:val="006468CC"/>
    <w:rsid w:val="00646C5F"/>
    <w:rsid w:val="00650971"/>
    <w:rsid w:val="00650ADB"/>
    <w:rsid w:val="00650DF7"/>
    <w:rsid w:val="0065125F"/>
    <w:rsid w:val="00651E57"/>
    <w:rsid w:val="00651EC6"/>
    <w:rsid w:val="006521C6"/>
    <w:rsid w:val="00653DAE"/>
    <w:rsid w:val="00653E24"/>
    <w:rsid w:val="00653EE8"/>
    <w:rsid w:val="00654131"/>
    <w:rsid w:val="00654701"/>
    <w:rsid w:val="006551AF"/>
    <w:rsid w:val="0065540F"/>
    <w:rsid w:val="006568CA"/>
    <w:rsid w:val="00656D2A"/>
    <w:rsid w:val="00656DAB"/>
    <w:rsid w:val="00657062"/>
    <w:rsid w:val="00657966"/>
    <w:rsid w:val="00657C14"/>
    <w:rsid w:val="00660138"/>
    <w:rsid w:val="006602C8"/>
    <w:rsid w:val="00662642"/>
    <w:rsid w:val="00662666"/>
    <w:rsid w:val="006639CB"/>
    <w:rsid w:val="00664168"/>
    <w:rsid w:val="006669A2"/>
    <w:rsid w:val="00667C67"/>
    <w:rsid w:val="006702D8"/>
    <w:rsid w:val="0067062F"/>
    <w:rsid w:val="00671245"/>
    <w:rsid w:val="00671276"/>
    <w:rsid w:val="006713AD"/>
    <w:rsid w:val="0067232A"/>
    <w:rsid w:val="00672909"/>
    <w:rsid w:val="006731CB"/>
    <w:rsid w:val="00673242"/>
    <w:rsid w:val="00673647"/>
    <w:rsid w:val="00673C78"/>
    <w:rsid w:val="006748AD"/>
    <w:rsid w:val="006749E4"/>
    <w:rsid w:val="006751A5"/>
    <w:rsid w:val="00675630"/>
    <w:rsid w:val="00676026"/>
    <w:rsid w:val="006761E9"/>
    <w:rsid w:val="00676B5A"/>
    <w:rsid w:val="006775A9"/>
    <w:rsid w:val="0067765F"/>
    <w:rsid w:val="00677818"/>
    <w:rsid w:val="00677E87"/>
    <w:rsid w:val="006808EF"/>
    <w:rsid w:val="00680B92"/>
    <w:rsid w:val="00681688"/>
    <w:rsid w:val="00681BA2"/>
    <w:rsid w:val="00681E34"/>
    <w:rsid w:val="006822BA"/>
    <w:rsid w:val="00682A1C"/>
    <w:rsid w:val="00683321"/>
    <w:rsid w:val="00683554"/>
    <w:rsid w:val="0068388A"/>
    <w:rsid w:val="00683E4D"/>
    <w:rsid w:val="00684556"/>
    <w:rsid w:val="006858F3"/>
    <w:rsid w:val="0068699D"/>
    <w:rsid w:val="00687331"/>
    <w:rsid w:val="00690EE1"/>
    <w:rsid w:val="00691050"/>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2C15"/>
    <w:rsid w:val="006B33C9"/>
    <w:rsid w:val="006B4165"/>
    <w:rsid w:val="006B54CF"/>
    <w:rsid w:val="006B6937"/>
    <w:rsid w:val="006B7189"/>
    <w:rsid w:val="006B749A"/>
    <w:rsid w:val="006C12ED"/>
    <w:rsid w:val="006C159A"/>
    <w:rsid w:val="006C1996"/>
    <w:rsid w:val="006C25FB"/>
    <w:rsid w:val="006C2623"/>
    <w:rsid w:val="006C2BAA"/>
    <w:rsid w:val="006C2C0B"/>
    <w:rsid w:val="006C2FE5"/>
    <w:rsid w:val="006C3712"/>
    <w:rsid w:val="006C3AFA"/>
    <w:rsid w:val="006C3E55"/>
    <w:rsid w:val="006C433D"/>
    <w:rsid w:val="006C7862"/>
    <w:rsid w:val="006C789F"/>
    <w:rsid w:val="006C78C6"/>
    <w:rsid w:val="006C79FC"/>
    <w:rsid w:val="006D0040"/>
    <w:rsid w:val="006D0D8D"/>
    <w:rsid w:val="006D126B"/>
    <w:rsid w:val="006D15FC"/>
    <w:rsid w:val="006D1F87"/>
    <w:rsid w:val="006D2CA4"/>
    <w:rsid w:val="006D3644"/>
    <w:rsid w:val="006D4959"/>
    <w:rsid w:val="006D54B0"/>
    <w:rsid w:val="006D5AF4"/>
    <w:rsid w:val="006D5C85"/>
    <w:rsid w:val="006D77DD"/>
    <w:rsid w:val="006D7B8A"/>
    <w:rsid w:val="006E019D"/>
    <w:rsid w:val="006E021C"/>
    <w:rsid w:val="006E056E"/>
    <w:rsid w:val="006E08F2"/>
    <w:rsid w:val="006E1026"/>
    <w:rsid w:val="006E10D7"/>
    <w:rsid w:val="006E1EF7"/>
    <w:rsid w:val="006E2435"/>
    <w:rsid w:val="006E24AC"/>
    <w:rsid w:val="006E282F"/>
    <w:rsid w:val="006E4B71"/>
    <w:rsid w:val="006E4BAF"/>
    <w:rsid w:val="006E538F"/>
    <w:rsid w:val="006E57C3"/>
    <w:rsid w:val="006E6413"/>
    <w:rsid w:val="006E6503"/>
    <w:rsid w:val="006E6546"/>
    <w:rsid w:val="006E6810"/>
    <w:rsid w:val="006E6BCD"/>
    <w:rsid w:val="006E6D3B"/>
    <w:rsid w:val="006E71EE"/>
    <w:rsid w:val="006E7478"/>
    <w:rsid w:val="006E7D4A"/>
    <w:rsid w:val="006F0068"/>
    <w:rsid w:val="006F0893"/>
    <w:rsid w:val="006F0B46"/>
    <w:rsid w:val="006F0E49"/>
    <w:rsid w:val="006F1AAA"/>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282C"/>
    <w:rsid w:val="0070652D"/>
    <w:rsid w:val="0070745D"/>
    <w:rsid w:val="00707BDC"/>
    <w:rsid w:val="00710B17"/>
    <w:rsid w:val="00711A59"/>
    <w:rsid w:val="00711D08"/>
    <w:rsid w:val="007122A3"/>
    <w:rsid w:val="00712DB3"/>
    <w:rsid w:val="007138BC"/>
    <w:rsid w:val="00713CBB"/>
    <w:rsid w:val="00713D03"/>
    <w:rsid w:val="00713E2C"/>
    <w:rsid w:val="00714E45"/>
    <w:rsid w:val="007152B4"/>
    <w:rsid w:val="00715608"/>
    <w:rsid w:val="00716B21"/>
    <w:rsid w:val="00716B9F"/>
    <w:rsid w:val="00716D27"/>
    <w:rsid w:val="007172FF"/>
    <w:rsid w:val="007176AF"/>
    <w:rsid w:val="0072087C"/>
    <w:rsid w:val="0072093A"/>
    <w:rsid w:val="00720DCF"/>
    <w:rsid w:val="0072154F"/>
    <w:rsid w:val="007217A6"/>
    <w:rsid w:val="00721DF0"/>
    <w:rsid w:val="0072222D"/>
    <w:rsid w:val="00723776"/>
    <w:rsid w:val="00723B86"/>
    <w:rsid w:val="00723FC2"/>
    <w:rsid w:val="00724635"/>
    <w:rsid w:val="007254D5"/>
    <w:rsid w:val="00725BB3"/>
    <w:rsid w:val="00727305"/>
    <w:rsid w:val="00727553"/>
    <w:rsid w:val="00727C2A"/>
    <w:rsid w:val="007322A3"/>
    <w:rsid w:val="00733332"/>
    <w:rsid w:val="00733B76"/>
    <w:rsid w:val="00733C8E"/>
    <w:rsid w:val="0073755C"/>
    <w:rsid w:val="00737DC0"/>
    <w:rsid w:val="00737F9F"/>
    <w:rsid w:val="007405A5"/>
    <w:rsid w:val="00741FE0"/>
    <w:rsid w:val="00742044"/>
    <w:rsid w:val="007435A5"/>
    <w:rsid w:val="00743817"/>
    <w:rsid w:val="00743AFE"/>
    <w:rsid w:val="00743EAE"/>
    <w:rsid w:val="00744AD2"/>
    <w:rsid w:val="00744D0A"/>
    <w:rsid w:val="007450A6"/>
    <w:rsid w:val="00745863"/>
    <w:rsid w:val="0074633B"/>
    <w:rsid w:val="007469DC"/>
    <w:rsid w:val="00746DE3"/>
    <w:rsid w:val="007503F5"/>
    <w:rsid w:val="007504CB"/>
    <w:rsid w:val="0075090D"/>
    <w:rsid w:val="007515B8"/>
    <w:rsid w:val="0075249B"/>
    <w:rsid w:val="00753A9A"/>
    <w:rsid w:val="00755607"/>
    <w:rsid w:val="007571C1"/>
    <w:rsid w:val="00757DBD"/>
    <w:rsid w:val="00757EB5"/>
    <w:rsid w:val="007603E7"/>
    <w:rsid w:val="007606FB"/>
    <w:rsid w:val="00761649"/>
    <w:rsid w:val="00762149"/>
    <w:rsid w:val="00762622"/>
    <w:rsid w:val="00762748"/>
    <w:rsid w:val="00762BF4"/>
    <w:rsid w:val="00763AC8"/>
    <w:rsid w:val="00763BFD"/>
    <w:rsid w:val="00763E9F"/>
    <w:rsid w:val="00764534"/>
    <w:rsid w:val="007654F1"/>
    <w:rsid w:val="00765F0E"/>
    <w:rsid w:val="00766F8E"/>
    <w:rsid w:val="007672B8"/>
    <w:rsid w:val="00771779"/>
    <w:rsid w:val="00771D69"/>
    <w:rsid w:val="00772E58"/>
    <w:rsid w:val="00772FCF"/>
    <w:rsid w:val="00773520"/>
    <w:rsid w:val="00773DE8"/>
    <w:rsid w:val="00775472"/>
    <w:rsid w:val="007755C1"/>
    <w:rsid w:val="00776492"/>
    <w:rsid w:val="00776D34"/>
    <w:rsid w:val="00777239"/>
    <w:rsid w:val="0077733B"/>
    <w:rsid w:val="007776E4"/>
    <w:rsid w:val="00777926"/>
    <w:rsid w:val="00777B74"/>
    <w:rsid w:val="00780499"/>
    <w:rsid w:val="00780913"/>
    <w:rsid w:val="0078129C"/>
    <w:rsid w:val="007815F9"/>
    <w:rsid w:val="00781735"/>
    <w:rsid w:val="00782A22"/>
    <w:rsid w:val="00782ADD"/>
    <w:rsid w:val="00782B93"/>
    <w:rsid w:val="00783017"/>
    <w:rsid w:val="007844D6"/>
    <w:rsid w:val="0078490A"/>
    <w:rsid w:val="00784B8A"/>
    <w:rsid w:val="007855B6"/>
    <w:rsid w:val="0078563A"/>
    <w:rsid w:val="007861E5"/>
    <w:rsid w:val="0078644E"/>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6E7"/>
    <w:rsid w:val="007A0B5E"/>
    <w:rsid w:val="007A0D56"/>
    <w:rsid w:val="007A1039"/>
    <w:rsid w:val="007A1FE7"/>
    <w:rsid w:val="007A29F6"/>
    <w:rsid w:val="007A2CF7"/>
    <w:rsid w:val="007A2D4C"/>
    <w:rsid w:val="007A35C6"/>
    <w:rsid w:val="007A3A5B"/>
    <w:rsid w:val="007A4DD6"/>
    <w:rsid w:val="007A58F0"/>
    <w:rsid w:val="007A5FCC"/>
    <w:rsid w:val="007A6FDB"/>
    <w:rsid w:val="007A73BB"/>
    <w:rsid w:val="007B035D"/>
    <w:rsid w:val="007B037F"/>
    <w:rsid w:val="007B04AA"/>
    <w:rsid w:val="007B04B6"/>
    <w:rsid w:val="007B0640"/>
    <w:rsid w:val="007B0C46"/>
    <w:rsid w:val="007B0CFB"/>
    <w:rsid w:val="007B0F5F"/>
    <w:rsid w:val="007B13AE"/>
    <w:rsid w:val="007B1606"/>
    <w:rsid w:val="007B1BFE"/>
    <w:rsid w:val="007B1E0D"/>
    <w:rsid w:val="007B49C5"/>
    <w:rsid w:val="007B4A37"/>
    <w:rsid w:val="007B54C3"/>
    <w:rsid w:val="007B5710"/>
    <w:rsid w:val="007B5B59"/>
    <w:rsid w:val="007B5DFD"/>
    <w:rsid w:val="007B6223"/>
    <w:rsid w:val="007B6C08"/>
    <w:rsid w:val="007C0067"/>
    <w:rsid w:val="007C05D5"/>
    <w:rsid w:val="007C0DFF"/>
    <w:rsid w:val="007C1431"/>
    <w:rsid w:val="007C1595"/>
    <w:rsid w:val="007C1B4C"/>
    <w:rsid w:val="007C2A1C"/>
    <w:rsid w:val="007C2B28"/>
    <w:rsid w:val="007C3CCA"/>
    <w:rsid w:val="007C420B"/>
    <w:rsid w:val="007C42FA"/>
    <w:rsid w:val="007C5190"/>
    <w:rsid w:val="007C5717"/>
    <w:rsid w:val="007C622E"/>
    <w:rsid w:val="007C6E4C"/>
    <w:rsid w:val="007C7458"/>
    <w:rsid w:val="007C7E21"/>
    <w:rsid w:val="007C7FE3"/>
    <w:rsid w:val="007D095C"/>
    <w:rsid w:val="007D1141"/>
    <w:rsid w:val="007D1A45"/>
    <w:rsid w:val="007D238C"/>
    <w:rsid w:val="007D2806"/>
    <w:rsid w:val="007D2A0F"/>
    <w:rsid w:val="007D2AEB"/>
    <w:rsid w:val="007D2F07"/>
    <w:rsid w:val="007D2F3A"/>
    <w:rsid w:val="007D3440"/>
    <w:rsid w:val="007D5F74"/>
    <w:rsid w:val="007D692B"/>
    <w:rsid w:val="007E0455"/>
    <w:rsid w:val="007E056E"/>
    <w:rsid w:val="007E1082"/>
    <w:rsid w:val="007E1565"/>
    <w:rsid w:val="007E2564"/>
    <w:rsid w:val="007E28E8"/>
    <w:rsid w:val="007E2998"/>
    <w:rsid w:val="007E29D9"/>
    <w:rsid w:val="007E31C7"/>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2259"/>
    <w:rsid w:val="008022CC"/>
    <w:rsid w:val="0080263F"/>
    <w:rsid w:val="00802E02"/>
    <w:rsid w:val="00802E04"/>
    <w:rsid w:val="00803E4B"/>
    <w:rsid w:val="00803FC4"/>
    <w:rsid w:val="00805197"/>
    <w:rsid w:val="00805884"/>
    <w:rsid w:val="0080595F"/>
    <w:rsid w:val="00806011"/>
    <w:rsid w:val="00807179"/>
    <w:rsid w:val="008074FD"/>
    <w:rsid w:val="00807D22"/>
    <w:rsid w:val="00807E4D"/>
    <w:rsid w:val="00810A3D"/>
    <w:rsid w:val="00812192"/>
    <w:rsid w:val="00814287"/>
    <w:rsid w:val="00814304"/>
    <w:rsid w:val="00814345"/>
    <w:rsid w:val="0081644D"/>
    <w:rsid w:val="0081697B"/>
    <w:rsid w:val="0082060D"/>
    <w:rsid w:val="00820892"/>
    <w:rsid w:val="00820B84"/>
    <w:rsid w:val="00820C77"/>
    <w:rsid w:val="00820DED"/>
    <w:rsid w:val="008222D0"/>
    <w:rsid w:val="00822BA0"/>
    <w:rsid w:val="00823366"/>
    <w:rsid w:val="00823A8A"/>
    <w:rsid w:val="008247AD"/>
    <w:rsid w:val="00824A58"/>
    <w:rsid w:val="008250D2"/>
    <w:rsid w:val="00825DDA"/>
    <w:rsid w:val="00826A23"/>
    <w:rsid w:val="00827890"/>
    <w:rsid w:val="00827891"/>
    <w:rsid w:val="008278D6"/>
    <w:rsid w:val="0083026A"/>
    <w:rsid w:val="008304EC"/>
    <w:rsid w:val="00831A5F"/>
    <w:rsid w:val="00833497"/>
    <w:rsid w:val="00834954"/>
    <w:rsid w:val="00834C8D"/>
    <w:rsid w:val="00834FE9"/>
    <w:rsid w:val="0083540A"/>
    <w:rsid w:val="00835488"/>
    <w:rsid w:val="00836615"/>
    <w:rsid w:val="0083787F"/>
    <w:rsid w:val="00841497"/>
    <w:rsid w:val="008426F6"/>
    <w:rsid w:val="008441BA"/>
    <w:rsid w:val="0084502C"/>
    <w:rsid w:val="00845C2F"/>
    <w:rsid w:val="00845FDD"/>
    <w:rsid w:val="00845FFB"/>
    <w:rsid w:val="008460EA"/>
    <w:rsid w:val="00846873"/>
    <w:rsid w:val="00846BB7"/>
    <w:rsid w:val="0085065F"/>
    <w:rsid w:val="00850FC7"/>
    <w:rsid w:val="00851FD8"/>
    <w:rsid w:val="008522E9"/>
    <w:rsid w:val="00852BED"/>
    <w:rsid w:val="00852DD7"/>
    <w:rsid w:val="00852FFE"/>
    <w:rsid w:val="008537FB"/>
    <w:rsid w:val="00853D31"/>
    <w:rsid w:val="00853D6C"/>
    <w:rsid w:val="00854E17"/>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4699"/>
    <w:rsid w:val="0086531F"/>
    <w:rsid w:val="0086581D"/>
    <w:rsid w:val="0086704B"/>
    <w:rsid w:val="00867B64"/>
    <w:rsid w:val="0087054E"/>
    <w:rsid w:val="0087184A"/>
    <w:rsid w:val="00871F50"/>
    <w:rsid w:val="00872123"/>
    <w:rsid w:val="00872CF3"/>
    <w:rsid w:val="008735FF"/>
    <w:rsid w:val="0087476D"/>
    <w:rsid w:val="00874897"/>
    <w:rsid w:val="00875980"/>
    <w:rsid w:val="008761FA"/>
    <w:rsid w:val="0087703F"/>
    <w:rsid w:val="00877053"/>
    <w:rsid w:val="00877D96"/>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34F"/>
    <w:rsid w:val="00891522"/>
    <w:rsid w:val="00891F32"/>
    <w:rsid w:val="00892666"/>
    <w:rsid w:val="00892CE2"/>
    <w:rsid w:val="00892DD0"/>
    <w:rsid w:val="00893176"/>
    <w:rsid w:val="0089348B"/>
    <w:rsid w:val="00893A76"/>
    <w:rsid w:val="00893C3A"/>
    <w:rsid w:val="00895B30"/>
    <w:rsid w:val="00895BE2"/>
    <w:rsid w:val="008963B7"/>
    <w:rsid w:val="008967A5"/>
    <w:rsid w:val="00897ADC"/>
    <w:rsid w:val="00897C0E"/>
    <w:rsid w:val="008A0472"/>
    <w:rsid w:val="008A047B"/>
    <w:rsid w:val="008A0B59"/>
    <w:rsid w:val="008A0EBB"/>
    <w:rsid w:val="008A1C55"/>
    <w:rsid w:val="008A1C83"/>
    <w:rsid w:val="008A1D5D"/>
    <w:rsid w:val="008A29E3"/>
    <w:rsid w:val="008A2E8C"/>
    <w:rsid w:val="008A3205"/>
    <w:rsid w:val="008A44DC"/>
    <w:rsid w:val="008A4827"/>
    <w:rsid w:val="008A6004"/>
    <w:rsid w:val="008A6BAA"/>
    <w:rsid w:val="008A6E5C"/>
    <w:rsid w:val="008A76F5"/>
    <w:rsid w:val="008A7AA5"/>
    <w:rsid w:val="008A7C4C"/>
    <w:rsid w:val="008B20BE"/>
    <w:rsid w:val="008B22EB"/>
    <w:rsid w:val="008B2664"/>
    <w:rsid w:val="008B362C"/>
    <w:rsid w:val="008B5DF3"/>
    <w:rsid w:val="008B69E3"/>
    <w:rsid w:val="008B6BF2"/>
    <w:rsid w:val="008B7809"/>
    <w:rsid w:val="008B7D3A"/>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8C7"/>
    <w:rsid w:val="008E19AF"/>
    <w:rsid w:val="008E1C33"/>
    <w:rsid w:val="008E2542"/>
    <w:rsid w:val="008E2947"/>
    <w:rsid w:val="008E2DC2"/>
    <w:rsid w:val="008E3923"/>
    <w:rsid w:val="008E4E02"/>
    <w:rsid w:val="008E5A43"/>
    <w:rsid w:val="008E5D8F"/>
    <w:rsid w:val="008E6220"/>
    <w:rsid w:val="008E6BE4"/>
    <w:rsid w:val="008E7330"/>
    <w:rsid w:val="008E7768"/>
    <w:rsid w:val="008E7909"/>
    <w:rsid w:val="008E7A77"/>
    <w:rsid w:val="008E7EF7"/>
    <w:rsid w:val="008F01AA"/>
    <w:rsid w:val="008F0375"/>
    <w:rsid w:val="008F0D37"/>
    <w:rsid w:val="008F13DC"/>
    <w:rsid w:val="008F16E8"/>
    <w:rsid w:val="008F1CE1"/>
    <w:rsid w:val="008F1FCD"/>
    <w:rsid w:val="008F27BD"/>
    <w:rsid w:val="008F2ACD"/>
    <w:rsid w:val="008F4DB4"/>
    <w:rsid w:val="008F6031"/>
    <w:rsid w:val="009000E7"/>
    <w:rsid w:val="00900396"/>
    <w:rsid w:val="00900CB2"/>
    <w:rsid w:val="00902DE7"/>
    <w:rsid w:val="00904007"/>
    <w:rsid w:val="0090454E"/>
    <w:rsid w:val="00904E9C"/>
    <w:rsid w:val="009070EA"/>
    <w:rsid w:val="00907783"/>
    <w:rsid w:val="00907801"/>
    <w:rsid w:val="0090783A"/>
    <w:rsid w:val="00907CC5"/>
    <w:rsid w:val="00910088"/>
    <w:rsid w:val="009115C3"/>
    <w:rsid w:val="00911D35"/>
    <w:rsid w:val="00912400"/>
    <w:rsid w:val="00912605"/>
    <w:rsid w:val="00913472"/>
    <w:rsid w:val="00914233"/>
    <w:rsid w:val="00914759"/>
    <w:rsid w:val="00916457"/>
    <w:rsid w:val="0091648A"/>
    <w:rsid w:val="00917446"/>
    <w:rsid w:val="00921746"/>
    <w:rsid w:val="00921A0D"/>
    <w:rsid w:val="009237B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3"/>
    <w:rsid w:val="00937C68"/>
    <w:rsid w:val="00942092"/>
    <w:rsid w:val="009421B7"/>
    <w:rsid w:val="00942655"/>
    <w:rsid w:val="0094335B"/>
    <w:rsid w:val="00944022"/>
    <w:rsid w:val="00944486"/>
    <w:rsid w:val="00944FB3"/>
    <w:rsid w:val="00945FD7"/>
    <w:rsid w:val="00946578"/>
    <w:rsid w:val="00950416"/>
    <w:rsid w:val="00950E01"/>
    <w:rsid w:val="00952337"/>
    <w:rsid w:val="0095245A"/>
    <w:rsid w:val="00952AAE"/>
    <w:rsid w:val="00953AD3"/>
    <w:rsid w:val="00953E1E"/>
    <w:rsid w:val="00953FBF"/>
    <w:rsid w:val="00954586"/>
    <w:rsid w:val="00954DA6"/>
    <w:rsid w:val="009557C0"/>
    <w:rsid w:val="00955A75"/>
    <w:rsid w:val="00955E29"/>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C17"/>
    <w:rsid w:val="00965CF6"/>
    <w:rsid w:val="0096683C"/>
    <w:rsid w:val="00966CC6"/>
    <w:rsid w:val="00966D63"/>
    <w:rsid w:val="0096731B"/>
    <w:rsid w:val="009705ED"/>
    <w:rsid w:val="0097214D"/>
    <w:rsid w:val="00972394"/>
    <w:rsid w:val="009728AE"/>
    <w:rsid w:val="00972B87"/>
    <w:rsid w:val="009730B7"/>
    <w:rsid w:val="00973125"/>
    <w:rsid w:val="00973528"/>
    <w:rsid w:val="00973F7A"/>
    <w:rsid w:val="00973FE2"/>
    <w:rsid w:val="00974E12"/>
    <w:rsid w:val="00976B75"/>
    <w:rsid w:val="00977331"/>
    <w:rsid w:val="0097751B"/>
    <w:rsid w:val="009778E6"/>
    <w:rsid w:val="00977CC8"/>
    <w:rsid w:val="0098289E"/>
    <w:rsid w:val="00983CE9"/>
    <w:rsid w:val="00984158"/>
    <w:rsid w:val="009841D1"/>
    <w:rsid w:val="009848B4"/>
    <w:rsid w:val="00985007"/>
    <w:rsid w:val="00985934"/>
    <w:rsid w:val="0098734F"/>
    <w:rsid w:val="00987C99"/>
    <w:rsid w:val="00987D1A"/>
    <w:rsid w:val="009913C1"/>
    <w:rsid w:val="00991674"/>
    <w:rsid w:val="00992500"/>
    <w:rsid w:val="0099271D"/>
    <w:rsid w:val="009930D6"/>
    <w:rsid w:val="0099312D"/>
    <w:rsid w:val="00993FD2"/>
    <w:rsid w:val="009942AC"/>
    <w:rsid w:val="009952F6"/>
    <w:rsid w:val="00995554"/>
    <w:rsid w:val="00995602"/>
    <w:rsid w:val="0099567C"/>
    <w:rsid w:val="00997370"/>
    <w:rsid w:val="00997541"/>
    <w:rsid w:val="00997921"/>
    <w:rsid w:val="00997AB9"/>
    <w:rsid w:val="009A006B"/>
    <w:rsid w:val="009A0638"/>
    <w:rsid w:val="009A1008"/>
    <w:rsid w:val="009A1623"/>
    <w:rsid w:val="009A1637"/>
    <w:rsid w:val="009A1B1C"/>
    <w:rsid w:val="009A2150"/>
    <w:rsid w:val="009A3111"/>
    <w:rsid w:val="009A38DA"/>
    <w:rsid w:val="009A3998"/>
    <w:rsid w:val="009A3CB2"/>
    <w:rsid w:val="009A4E6F"/>
    <w:rsid w:val="009A53CD"/>
    <w:rsid w:val="009A5801"/>
    <w:rsid w:val="009A5B9E"/>
    <w:rsid w:val="009A6884"/>
    <w:rsid w:val="009A7C2B"/>
    <w:rsid w:val="009B0A8C"/>
    <w:rsid w:val="009B10DD"/>
    <w:rsid w:val="009B11A8"/>
    <w:rsid w:val="009B1E8D"/>
    <w:rsid w:val="009B2086"/>
    <w:rsid w:val="009B2458"/>
    <w:rsid w:val="009B250C"/>
    <w:rsid w:val="009B2930"/>
    <w:rsid w:val="009B2A25"/>
    <w:rsid w:val="009B3E8B"/>
    <w:rsid w:val="009B3F51"/>
    <w:rsid w:val="009B4FF9"/>
    <w:rsid w:val="009B5E7B"/>
    <w:rsid w:val="009B62B1"/>
    <w:rsid w:val="009B7701"/>
    <w:rsid w:val="009B77A4"/>
    <w:rsid w:val="009B7A17"/>
    <w:rsid w:val="009B7A6C"/>
    <w:rsid w:val="009C10C2"/>
    <w:rsid w:val="009C11EF"/>
    <w:rsid w:val="009C1560"/>
    <w:rsid w:val="009C1CE7"/>
    <w:rsid w:val="009C2AD3"/>
    <w:rsid w:val="009C4D2B"/>
    <w:rsid w:val="009C54C5"/>
    <w:rsid w:val="009D0777"/>
    <w:rsid w:val="009D12F4"/>
    <w:rsid w:val="009D1C49"/>
    <w:rsid w:val="009D1EF3"/>
    <w:rsid w:val="009D2681"/>
    <w:rsid w:val="009D4B3D"/>
    <w:rsid w:val="009D5256"/>
    <w:rsid w:val="009D5D52"/>
    <w:rsid w:val="009D66F7"/>
    <w:rsid w:val="009D6B94"/>
    <w:rsid w:val="009D6EFD"/>
    <w:rsid w:val="009D6FB2"/>
    <w:rsid w:val="009D72E9"/>
    <w:rsid w:val="009D7637"/>
    <w:rsid w:val="009D7690"/>
    <w:rsid w:val="009D76F8"/>
    <w:rsid w:val="009D7D11"/>
    <w:rsid w:val="009E0880"/>
    <w:rsid w:val="009E0FA1"/>
    <w:rsid w:val="009E15F4"/>
    <w:rsid w:val="009E1967"/>
    <w:rsid w:val="009E1ACA"/>
    <w:rsid w:val="009E220D"/>
    <w:rsid w:val="009E24A4"/>
    <w:rsid w:val="009E2DFC"/>
    <w:rsid w:val="009E2E8B"/>
    <w:rsid w:val="009E2F17"/>
    <w:rsid w:val="009E39C8"/>
    <w:rsid w:val="009E4C5F"/>
    <w:rsid w:val="009E5E43"/>
    <w:rsid w:val="009E6183"/>
    <w:rsid w:val="009E61F3"/>
    <w:rsid w:val="009E6684"/>
    <w:rsid w:val="009E66C1"/>
    <w:rsid w:val="009E7F00"/>
    <w:rsid w:val="009F1105"/>
    <w:rsid w:val="009F1785"/>
    <w:rsid w:val="009F1C4A"/>
    <w:rsid w:val="009F2274"/>
    <w:rsid w:val="009F23A5"/>
    <w:rsid w:val="009F2D0F"/>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FE6"/>
    <w:rsid w:val="00A033D4"/>
    <w:rsid w:val="00A03A4C"/>
    <w:rsid w:val="00A03C2A"/>
    <w:rsid w:val="00A04AA3"/>
    <w:rsid w:val="00A05159"/>
    <w:rsid w:val="00A05198"/>
    <w:rsid w:val="00A05B62"/>
    <w:rsid w:val="00A06033"/>
    <w:rsid w:val="00A06803"/>
    <w:rsid w:val="00A0742B"/>
    <w:rsid w:val="00A07949"/>
    <w:rsid w:val="00A11D8B"/>
    <w:rsid w:val="00A14106"/>
    <w:rsid w:val="00A15779"/>
    <w:rsid w:val="00A159CA"/>
    <w:rsid w:val="00A17BA4"/>
    <w:rsid w:val="00A2027D"/>
    <w:rsid w:val="00A20811"/>
    <w:rsid w:val="00A20AF1"/>
    <w:rsid w:val="00A215A0"/>
    <w:rsid w:val="00A21C53"/>
    <w:rsid w:val="00A2229C"/>
    <w:rsid w:val="00A227CA"/>
    <w:rsid w:val="00A243FD"/>
    <w:rsid w:val="00A24538"/>
    <w:rsid w:val="00A25937"/>
    <w:rsid w:val="00A263D5"/>
    <w:rsid w:val="00A26E0B"/>
    <w:rsid w:val="00A2729B"/>
    <w:rsid w:val="00A30424"/>
    <w:rsid w:val="00A30940"/>
    <w:rsid w:val="00A30ABF"/>
    <w:rsid w:val="00A31040"/>
    <w:rsid w:val="00A32445"/>
    <w:rsid w:val="00A32F79"/>
    <w:rsid w:val="00A33259"/>
    <w:rsid w:val="00A34C9A"/>
    <w:rsid w:val="00A359FF"/>
    <w:rsid w:val="00A35B57"/>
    <w:rsid w:val="00A35BFC"/>
    <w:rsid w:val="00A363C0"/>
    <w:rsid w:val="00A3723E"/>
    <w:rsid w:val="00A3763E"/>
    <w:rsid w:val="00A40D88"/>
    <w:rsid w:val="00A42ABF"/>
    <w:rsid w:val="00A432A6"/>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DD5"/>
    <w:rsid w:val="00A702E4"/>
    <w:rsid w:val="00A703E4"/>
    <w:rsid w:val="00A727E9"/>
    <w:rsid w:val="00A72953"/>
    <w:rsid w:val="00A72D54"/>
    <w:rsid w:val="00A72EBC"/>
    <w:rsid w:val="00A743F8"/>
    <w:rsid w:val="00A75444"/>
    <w:rsid w:val="00A77000"/>
    <w:rsid w:val="00A773EF"/>
    <w:rsid w:val="00A77DF8"/>
    <w:rsid w:val="00A77FB3"/>
    <w:rsid w:val="00A81CF4"/>
    <w:rsid w:val="00A83101"/>
    <w:rsid w:val="00A83D09"/>
    <w:rsid w:val="00A85264"/>
    <w:rsid w:val="00A85740"/>
    <w:rsid w:val="00A85FB6"/>
    <w:rsid w:val="00A87087"/>
    <w:rsid w:val="00A870BB"/>
    <w:rsid w:val="00A87BB5"/>
    <w:rsid w:val="00A87DBD"/>
    <w:rsid w:val="00A87EEC"/>
    <w:rsid w:val="00A9058D"/>
    <w:rsid w:val="00A90C16"/>
    <w:rsid w:val="00A91135"/>
    <w:rsid w:val="00A92169"/>
    <w:rsid w:val="00A93A3E"/>
    <w:rsid w:val="00A93DA7"/>
    <w:rsid w:val="00A94088"/>
    <w:rsid w:val="00A940D4"/>
    <w:rsid w:val="00A9476C"/>
    <w:rsid w:val="00A94FFC"/>
    <w:rsid w:val="00A957DD"/>
    <w:rsid w:val="00A95BE8"/>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0EDD"/>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CC9"/>
    <w:rsid w:val="00AD7D7D"/>
    <w:rsid w:val="00AE185D"/>
    <w:rsid w:val="00AE1D13"/>
    <w:rsid w:val="00AE2251"/>
    <w:rsid w:val="00AE26CF"/>
    <w:rsid w:val="00AE2AF9"/>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8A0"/>
    <w:rsid w:val="00AF6FDA"/>
    <w:rsid w:val="00AF7654"/>
    <w:rsid w:val="00B00711"/>
    <w:rsid w:val="00B00E5A"/>
    <w:rsid w:val="00B015EE"/>
    <w:rsid w:val="00B02B80"/>
    <w:rsid w:val="00B03CD0"/>
    <w:rsid w:val="00B042FF"/>
    <w:rsid w:val="00B0496C"/>
    <w:rsid w:val="00B04D95"/>
    <w:rsid w:val="00B05506"/>
    <w:rsid w:val="00B06054"/>
    <w:rsid w:val="00B06AA2"/>
    <w:rsid w:val="00B06F5A"/>
    <w:rsid w:val="00B070BD"/>
    <w:rsid w:val="00B07C7A"/>
    <w:rsid w:val="00B1125E"/>
    <w:rsid w:val="00B11B15"/>
    <w:rsid w:val="00B11B45"/>
    <w:rsid w:val="00B12ABC"/>
    <w:rsid w:val="00B12BE3"/>
    <w:rsid w:val="00B13C22"/>
    <w:rsid w:val="00B14128"/>
    <w:rsid w:val="00B14A8F"/>
    <w:rsid w:val="00B14E09"/>
    <w:rsid w:val="00B15240"/>
    <w:rsid w:val="00B159A7"/>
    <w:rsid w:val="00B15A35"/>
    <w:rsid w:val="00B165A4"/>
    <w:rsid w:val="00B1679D"/>
    <w:rsid w:val="00B16AA6"/>
    <w:rsid w:val="00B17D17"/>
    <w:rsid w:val="00B20153"/>
    <w:rsid w:val="00B20268"/>
    <w:rsid w:val="00B20308"/>
    <w:rsid w:val="00B2032D"/>
    <w:rsid w:val="00B20B20"/>
    <w:rsid w:val="00B20E21"/>
    <w:rsid w:val="00B214D9"/>
    <w:rsid w:val="00B21AD3"/>
    <w:rsid w:val="00B21BB3"/>
    <w:rsid w:val="00B22AF5"/>
    <w:rsid w:val="00B22CB9"/>
    <w:rsid w:val="00B26F11"/>
    <w:rsid w:val="00B27124"/>
    <w:rsid w:val="00B271B0"/>
    <w:rsid w:val="00B272ED"/>
    <w:rsid w:val="00B27ADE"/>
    <w:rsid w:val="00B27CAE"/>
    <w:rsid w:val="00B27E05"/>
    <w:rsid w:val="00B3003B"/>
    <w:rsid w:val="00B3017C"/>
    <w:rsid w:val="00B30836"/>
    <w:rsid w:val="00B31403"/>
    <w:rsid w:val="00B32F9A"/>
    <w:rsid w:val="00B3365D"/>
    <w:rsid w:val="00B33CBB"/>
    <w:rsid w:val="00B359AE"/>
    <w:rsid w:val="00B360D5"/>
    <w:rsid w:val="00B36309"/>
    <w:rsid w:val="00B3677F"/>
    <w:rsid w:val="00B36D9F"/>
    <w:rsid w:val="00B36E46"/>
    <w:rsid w:val="00B37556"/>
    <w:rsid w:val="00B37CD8"/>
    <w:rsid w:val="00B40154"/>
    <w:rsid w:val="00B40298"/>
    <w:rsid w:val="00B40B75"/>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438"/>
    <w:rsid w:val="00B46E2F"/>
    <w:rsid w:val="00B4749F"/>
    <w:rsid w:val="00B474D7"/>
    <w:rsid w:val="00B500D3"/>
    <w:rsid w:val="00B50EC3"/>
    <w:rsid w:val="00B51E1D"/>
    <w:rsid w:val="00B52574"/>
    <w:rsid w:val="00B53F0B"/>
    <w:rsid w:val="00B541A2"/>
    <w:rsid w:val="00B549D0"/>
    <w:rsid w:val="00B54A1C"/>
    <w:rsid w:val="00B55C35"/>
    <w:rsid w:val="00B5612B"/>
    <w:rsid w:val="00B561A0"/>
    <w:rsid w:val="00B56305"/>
    <w:rsid w:val="00B5648B"/>
    <w:rsid w:val="00B56B4F"/>
    <w:rsid w:val="00B570C3"/>
    <w:rsid w:val="00B57933"/>
    <w:rsid w:val="00B61411"/>
    <w:rsid w:val="00B62986"/>
    <w:rsid w:val="00B629E4"/>
    <w:rsid w:val="00B63BB8"/>
    <w:rsid w:val="00B63E70"/>
    <w:rsid w:val="00B64373"/>
    <w:rsid w:val="00B64ADD"/>
    <w:rsid w:val="00B65966"/>
    <w:rsid w:val="00B65A96"/>
    <w:rsid w:val="00B65DB1"/>
    <w:rsid w:val="00B6622C"/>
    <w:rsid w:val="00B67020"/>
    <w:rsid w:val="00B67605"/>
    <w:rsid w:val="00B67608"/>
    <w:rsid w:val="00B67D61"/>
    <w:rsid w:val="00B701BA"/>
    <w:rsid w:val="00B706AF"/>
    <w:rsid w:val="00B71FAE"/>
    <w:rsid w:val="00B72428"/>
    <w:rsid w:val="00B7272C"/>
    <w:rsid w:val="00B73612"/>
    <w:rsid w:val="00B73D59"/>
    <w:rsid w:val="00B747E5"/>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1D7B"/>
    <w:rsid w:val="00B92408"/>
    <w:rsid w:val="00B93053"/>
    <w:rsid w:val="00B93DF8"/>
    <w:rsid w:val="00B949D6"/>
    <w:rsid w:val="00B95853"/>
    <w:rsid w:val="00B96115"/>
    <w:rsid w:val="00B965EE"/>
    <w:rsid w:val="00B969CD"/>
    <w:rsid w:val="00B96A9F"/>
    <w:rsid w:val="00B96EDC"/>
    <w:rsid w:val="00B96F18"/>
    <w:rsid w:val="00B96F6A"/>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4C7"/>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5DF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280"/>
    <w:rsid w:val="00BE63B6"/>
    <w:rsid w:val="00BE6E83"/>
    <w:rsid w:val="00BE71DC"/>
    <w:rsid w:val="00BE7B6E"/>
    <w:rsid w:val="00BF14C3"/>
    <w:rsid w:val="00BF2980"/>
    <w:rsid w:val="00BF2E35"/>
    <w:rsid w:val="00BF395E"/>
    <w:rsid w:val="00BF4DDF"/>
    <w:rsid w:val="00BF777B"/>
    <w:rsid w:val="00C00315"/>
    <w:rsid w:val="00C01743"/>
    <w:rsid w:val="00C0264C"/>
    <w:rsid w:val="00C02865"/>
    <w:rsid w:val="00C02CC3"/>
    <w:rsid w:val="00C02E2E"/>
    <w:rsid w:val="00C0380D"/>
    <w:rsid w:val="00C03B61"/>
    <w:rsid w:val="00C03C3F"/>
    <w:rsid w:val="00C042C3"/>
    <w:rsid w:val="00C048E2"/>
    <w:rsid w:val="00C04BAC"/>
    <w:rsid w:val="00C060BD"/>
    <w:rsid w:val="00C06F6D"/>
    <w:rsid w:val="00C10270"/>
    <w:rsid w:val="00C10340"/>
    <w:rsid w:val="00C10488"/>
    <w:rsid w:val="00C111C2"/>
    <w:rsid w:val="00C117E8"/>
    <w:rsid w:val="00C11D9F"/>
    <w:rsid w:val="00C12530"/>
    <w:rsid w:val="00C12AFC"/>
    <w:rsid w:val="00C12B1F"/>
    <w:rsid w:val="00C12C70"/>
    <w:rsid w:val="00C139DF"/>
    <w:rsid w:val="00C13FB7"/>
    <w:rsid w:val="00C14F8E"/>
    <w:rsid w:val="00C14FA1"/>
    <w:rsid w:val="00C15509"/>
    <w:rsid w:val="00C15C77"/>
    <w:rsid w:val="00C15F4E"/>
    <w:rsid w:val="00C16E9D"/>
    <w:rsid w:val="00C17477"/>
    <w:rsid w:val="00C17A83"/>
    <w:rsid w:val="00C17B39"/>
    <w:rsid w:val="00C2001D"/>
    <w:rsid w:val="00C20064"/>
    <w:rsid w:val="00C20D18"/>
    <w:rsid w:val="00C21331"/>
    <w:rsid w:val="00C216AF"/>
    <w:rsid w:val="00C21D49"/>
    <w:rsid w:val="00C23C4E"/>
    <w:rsid w:val="00C252EB"/>
    <w:rsid w:val="00C26343"/>
    <w:rsid w:val="00C26885"/>
    <w:rsid w:val="00C26DB4"/>
    <w:rsid w:val="00C275AD"/>
    <w:rsid w:val="00C27C6A"/>
    <w:rsid w:val="00C27E52"/>
    <w:rsid w:val="00C27F8A"/>
    <w:rsid w:val="00C30CB2"/>
    <w:rsid w:val="00C30F77"/>
    <w:rsid w:val="00C30FB5"/>
    <w:rsid w:val="00C31705"/>
    <w:rsid w:val="00C32728"/>
    <w:rsid w:val="00C32E36"/>
    <w:rsid w:val="00C33F21"/>
    <w:rsid w:val="00C344F7"/>
    <w:rsid w:val="00C3512B"/>
    <w:rsid w:val="00C351D4"/>
    <w:rsid w:val="00C3524D"/>
    <w:rsid w:val="00C357C2"/>
    <w:rsid w:val="00C3640C"/>
    <w:rsid w:val="00C36ADB"/>
    <w:rsid w:val="00C37E9B"/>
    <w:rsid w:val="00C41576"/>
    <w:rsid w:val="00C4171A"/>
    <w:rsid w:val="00C41738"/>
    <w:rsid w:val="00C41955"/>
    <w:rsid w:val="00C42267"/>
    <w:rsid w:val="00C43838"/>
    <w:rsid w:val="00C44EA6"/>
    <w:rsid w:val="00C453B1"/>
    <w:rsid w:val="00C45D0E"/>
    <w:rsid w:val="00C45DC5"/>
    <w:rsid w:val="00C4616F"/>
    <w:rsid w:val="00C467A7"/>
    <w:rsid w:val="00C473D8"/>
    <w:rsid w:val="00C47E22"/>
    <w:rsid w:val="00C503E3"/>
    <w:rsid w:val="00C5086D"/>
    <w:rsid w:val="00C5092C"/>
    <w:rsid w:val="00C50D1C"/>
    <w:rsid w:val="00C51AEA"/>
    <w:rsid w:val="00C51E23"/>
    <w:rsid w:val="00C53B47"/>
    <w:rsid w:val="00C53C7B"/>
    <w:rsid w:val="00C542A2"/>
    <w:rsid w:val="00C546A6"/>
    <w:rsid w:val="00C55F27"/>
    <w:rsid w:val="00C568BD"/>
    <w:rsid w:val="00C5690C"/>
    <w:rsid w:val="00C579E1"/>
    <w:rsid w:val="00C609C8"/>
    <w:rsid w:val="00C609F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0A79"/>
    <w:rsid w:val="00C72424"/>
    <w:rsid w:val="00C72D22"/>
    <w:rsid w:val="00C72D26"/>
    <w:rsid w:val="00C72D76"/>
    <w:rsid w:val="00C72E65"/>
    <w:rsid w:val="00C72E9D"/>
    <w:rsid w:val="00C733C4"/>
    <w:rsid w:val="00C735D5"/>
    <w:rsid w:val="00C73C93"/>
    <w:rsid w:val="00C75D96"/>
    <w:rsid w:val="00C76419"/>
    <w:rsid w:val="00C764A6"/>
    <w:rsid w:val="00C764C3"/>
    <w:rsid w:val="00C7794F"/>
    <w:rsid w:val="00C8138D"/>
    <w:rsid w:val="00C813AC"/>
    <w:rsid w:val="00C81B66"/>
    <w:rsid w:val="00C81F2E"/>
    <w:rsid w:val="00C81FB3"/>
    <w:rsid w:val="00C82021"/>
    <w:rsid w:val="00C826AE"/>
    <w:rsid w:val="00C8278E"/>
    <w:rsid w:val="00C82DCC"/>
    <w:rsid w:val="00C8313E"/>
    <w:rsid w:val="00C83356"/>
    <w:rsid w:val="00C86CCB"/>
    <w:rsid w:val="00C9067B"/>
    <w:rsid w:val="00C909EB"/>
    <w:rsid w:val="00C90A82"/>
    <w:rsid w:val="00C924EA"/>
    <w:rsid w:val="00C92ED0"/>
    <w:rsid w:val="00C94661"/>
    <w:rsid w:val="00C948B8"/>
    <w:rsid w:val="00C94EAB"/>
    <w:rsid w:val="00C951D4"/>
    <w:rsid w:val="00C9566C"/>
    <w:rsid w:val="00C95779"/>
    <w:rsid w:val="00C95ADF"/>
    <w:rsid w:val="00C95BD5"/>
    <w:rsid w:val="00C95E58"/>
    <w:rsid w:val="00C96DAF"/>
    <w:rsid w:val="00CA000D"/>
    <w:rsid w:val="00CA0065"/>
    <w:rsid w:val="00CA0DA3"/>
    <w:rsid w:val="00CA0F7B"/>
    <w:rsid w:val="00CA1312"/>
    <w:rsid w:val="00CA1D8C"/>
    <w:rsid w:val="00CA29F4"/>
    <w:rsid w:val="00CA4532"/>
    <w:rsid w:val="00CA4A4B"/>
    <w:rsid w:val="00CA4B35"/>
    <w:rsid w:val="00CA4BFC"/>
    <w:rsid w:val="00CA4E28"/>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9E4"/>
    <w:rsid w:val="00CB6AEB"/>
    <w:rsid w:val="00CB6EEC"/>
    <w:rsid w:val="00CB76CB"/>
    <w:rsid w:val="00CB789A"/>
    <w:rsid w:val="00CB7B7B"/>
    <w:rsid w:val="00CB7EA1"/>
    <w:rsid w:val="00CC068E"/>
    <w:rsid w:val="00CC0B69"/>
    <w:rsid w:val="00CC1B88"/>
    <w:rsid w:val="00CC1BC1"/>
    <w:rsid w:val="00CC1D0B"/>
    <w:rsid w:val="00CC2519"/>
    <w:rsid w:val="00CC26F6"/>
    <w:rsid w:val="00CC3D40"/>
    <w:rsid w:val="00CC3E7A"/>
    <w:rsid w:val="00CC4703"/>
    <w:rsid w:val="00CC5282"/>
    <w:rsid w:val="00CC5314"/>
    <w:rsid w:val="00CC53B4"/>
    <w:rsid w:val="00CC61A0"/>
    <w:rsid w:val="00CC6A6A"/>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4E6"/>
    <w:rsid w:val="00CD65DC"/>
    <w:rsid w:val="00CD79EF"/>
    <w:rsid w:val="00CD7CF8"/>
    <w:rsid w:val="00CE017F"/>
    <w:rsid w:val="00CE033C"/>
    <w:rsid w:val="00CE04CD"/>
    <w:rsid w:val="00CE07D0"/>
    <w:rsid w:val="00CE098F"/>
    <w:rsid w:val="00CE1422"/>
    <w:rsid w:val="00CE1589"/>
    <w:rsid w:val="00CE23C8"/>
    <w:rsid w:val="00CE3D14"/>
    <w:rsid w:val="00CE4673"/>
    <w:rsid w:val="00CE4C7E"/>
    <w:rsid w:val="00CE4E67"/>
    <w:rsid w:val="00CE528F"/>
    <w:rsid w:val="00CE5A8A"/>
    <w:rsid w:val="00CE6030"/>
    <w:rsid w:val="00CE7B1A"/>
    <w:rsid w:val="00CF023B"/>
    <w:rsid w:val="00CF0C5A"/>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3B86"/>
    <w:rsid w:val="00D04879"/>
    <w:rsid w:val="00D04DE9"/>
    <w:rsid w:val="00D05A39"/>
    <w:rsid w:val="00D05C06"/>
    <w:rsid w:val="00D05E22"/>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5D0"/>
    <w:rsid w:val="00D2261F"/>
    <w:rsid w:val="00D22995"/>
    <w:rsid w:val="00D23B94"/>
    <w:rsid w:val="00D245AC"/>
    <w:rsid w:val="00D2528C"/>
    <w:rsid w:val="00D255E9"/>
    <w:rsid w:val="00D2592E"/>
    <w:rsid w:val="00D25FD6"/>
    <w:rsid w:val="00D2631D"/>
    <w:rsid w:val="00D266B6"/>
    <w:rsid w:val="00D26735"/>
    <w:rsid w:val="00D27167"/>
    <w:rsid w:val="00D27C66"/>
    <w:rsid w:val="00D27CF3"/>
    <w:rsid w:val="00D3098C"/>
    <w:rsid w:val="00D30D04"/>
    <w:rsid w:val="00D32324"/>
    <w:rsid w:val="00D32A54"/>
    <w:rsid w:val="00D32B51"/>
    <w:rsid w:val="00D33261"/>
    <w:rsid w:val="00D3556D"/>
    <w:rsid w:val="00D36036"/>
    <w:rsid w:val="00D36A1C"/>
    <w:rsid w:val="00D4037D"/>
    <w:rsid w:val="00D4057D"/>
    <w:rsid w:val="00D40748"/>
    <w:rsid w:val="00D40C57"/>
    <w:rsid w:val="00D41164"/>
    <w:rsid w:val="00D4118C"/>
    <w:rsid w:val="00D41859"/>
    <w:rsid w:val="00D41AF6"/>
    <w:rsid w:val="00D41D60"/>
    <w:rsid w:val="00D4348D"/>
    <w:rsid w:val="00D43FDF"/>
    <w:rsid w:val="00D44586"/>
    <w:rsid w:val="00D448C9"/>
    <w:rsid w:val="00D45077"/>
    <w:rsid w:val="00D45B62"/>
    <w:rsid w:val="00D465BD"/>
    <w:rsid w:val="00D47FBF"/>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4C10"/>
    <w:rsid w:val="00D65523"/>
    <w:rsid w:val="00D664B8"/>
    <w:rsid w:val="00D665ED"/>
    <w:rsid w:val="00D66914"/>
    <w:rsid w:val="00D67E31"/>
    <w:rsid w:val="00D7072A"/>
    <w:rsid w:val="00D70C2E"/>
    <w:rsid w:val="00D719DD"/>
    <w:rsid w:val="00D71A53"/>
    <w:rsid w:val="00D71B83"/>
    <w:rsid w:val="00D72251"/>
    <w:rsid w:val="00D72804"/>
    <w:rsid w:val="00D7295B"/>
    <w:rsid w:val="00D73EA3"/>
    <w:rsid w:val="00D7452E"/>
    <w:rsid w:val="00D7464C"/>
    <w:rsid w:val="00D74CF5"/>
    <w:rsid w:val="00D75FC1"/>
    <w:rsid w:val="00D76F95"/>
    <w:rsid w:val="00D7711E"/>
    <w:rsid w:val="00D778CE"/>
    <w:rsid w:val="00D77B22"/>
    <w:rsid w:val="00D8061D"/>
    <w:rsid w:val="00D815AC"/>
    <w:rsid w:val="00D81DBE"/>
    <w:rsid w:val="00D82354"/>
    <w:rsid w:val="00D82B40"/>
    <w:rsid w:val="00D834D5"/>
    <w:rsid w:val="00D835B1"/>
    <w:rsid w:val="00D839FE"/>
    <w:rsid w:val="00D8462A"/>
    <w:rsid w:val="00D84B89"/>
    <w:rsid w:val="00D84EFF"/>
    <w:rsid w:val="00D851D0"/>
    <w:rsid w:val="00D86521"/>
    <w:rsid w:val="00D867F3"/>
    <w:rsid w:val="00D86A34"/>
    <w:rsid w:val="00D876E0"/>
    <w:rsid w:val="00D87FB2"/>
    <w:rsid w:val="00D907FF"/>
    <w:rsid w:val="00D910B1"/>
    <w:rsid w:val="00D92FD2"/>
    <w:rsid w:val="00D93453"/>
    <w:rsid w:val="00D93F8A"/>
    <w:rsid w:val="00D9537B"/>
    <w:rsid w:val="00D959D4"/>
    <w:rsid w:val="00D970AE"/>
    <w:rsid w:val="00D970F8"/>
    <w:rsid w:val="00D97849"/>
    <w:rsid w:val="00DA240B"/>
    <w:rsid w:val="00DA2D76"/>
    <w:rsid w:val="00DA2F58"/>
    <w:rsid w:val="00DA30E6"/>
    <w:rsid w:val="00DA372F"/>
    <w:rsid w:val="00DA3D32"/>
    <w:rsid w:val="00DA4E75"/>
    <w:rsid w:val="00DA4FFE"/>
    <w:rsid w:val="00DA54DA"/>
    <w:rsid w:val="00DA5A50"/>
    <w:rsid w:val="00DA5D44"/>
    <w:rsid w:val="00DA5EF2"/>
    <w:rsid w:val="00DA60D6"/>
    <w:rsid w:val="00DA645A"/>
    <w:rsid w:val="00DA6AE1"/>
    <w:rsid w:val="00DA6EE6"/>
    <w:rsid w:val="00DA6EF7"/>
    <w:rsid w:val="00DA6F7B"/>
    <w:rsid w:val="00DA78A0"/>
    <w:rsid w:val="00DA7BA1"/>
    <w:rsid w:val="00DB08E8"/>
    <w:rsid w:val="00DB0D53"/>
    <w:rsid w:val="00DB1BA6"/>
    <w:rsid w:val="00DB1CC9"/>
    <w:rsid w:val="00DB2D39"/>
    <w:rsid w:val="00DB3E43"/>
    <w:rsid w:val="00DB3F60"/>
    <w:rsid w:val="00DB550E"/>
    <w:rsid w:val="00DB5AA8"/>
    <w:rsid w:val="00DB6224"/>
    <w:rsid w:val="00DB6493"/>
    <w:rsid w:val="00DB684E"/>
    <w:rsid w:val="00DB69FE"/>
    <w:rsid w:val="00DB6D0C"/>
    <w:rsid w:val="00DB7983"/>
    <w:rsid w:val="00DB7C2A"/>
    <w:rsid w:val="00DC0B23"/>
    <w:rsid w:val="00DC252B"/>
    <w:rsid w:val="00DC25A6"/>
    <w:rsid w:val="00DC26FA"/>
    <w:rsid w:val="00DC2C82"/>
    <w:rsid w:val="00DC3765"/>
    <w:rsid w:val="00DC3AC4"/>
    <w:rsid w:val="00DC4A30"/>
    <w:rsid w:val="00DC4E80"/>
    <w:rsid w:val="00DC5B9F"/>
    <w:rsid w:val="00DC6450"/>
    <w:rsid w:val="00DC65BF"/>
    <w:rsid w:val="00DC67DC"/>
    <w:rsid w:val="00DC7540"/>
    <w:rsid w:val="00DD080F"/>
    <w:rsid w:val="00DD166A"/>
    <w:rsid w:val="00DD17D7"/>
    <w:rsid w:val="00DD2AE1"/>
    <w:rsid w:val="00DD2D63"/>
    <w:rsid w:val="00DD2EA9"/>
    <w:rsid w:val="00DD3373"/>
    <w:rsid w:val="00DD34D7"/>
    <w:rsid w:val="00DD3A5F"/>
    <w:rsid w:val="00DD3B77"/>
    <w:rsid w:val="00DD4385"/>
    <w:rsid w:val="00DD5213"/>
    <w:rsid w:val="00DD5B73"/>
    <w:rsid w:val="00DD5C59"/>
    <w:rsid w:val="00DD5E16"/>
    <w:rsid w:val="00DD6CC1"/>
    <w:rsid w:val="00DD6EC3"/>
    <w:rsid w:val="00DD775A"/>
    <w:rsid w:val="00DE0362"/>
    <w:rsid w:val="00DE04F4"/>
    <w:rsid w:val="00DE0563"/>
    <w:rsid w:val="00DE063E"/>
    <w:rsid w:val="00DE0844"/>
    <w:rsid w:val="00DE108B"/>
    <w:rsid w:val="00DE190A"/>
    <w:rsid w:val="00DE2571"/>
    <w:rsid w:val="00DE26F7"/>
    <w:rsid w:val="00DE325F"/>
    <w:rsid w:val="00DE32EC"/>
    <w:rsid w:val="00DE3443"/>
    <w:rsid w:val="00DE3DA8"/>
    <w:rsid w:val="00DE660D"/>
    <w:rsid w:val="00DE72EC"/>
    <w:rsid w:val="00DE7852"/>
    <w:rsid w:val="00DF1953"/>
    <w:rsid w:val="00DF1C28"/>
    <w:rsid w:val="00DF1C5A"/>
    <w:rsid w:val="00DF2732"/>
    <w:rsid w:val="00DF4DA7"/>
    <w:rsid w:val="00DF4FD1"/>
    <w:rsid w:val="00DF5687"/>
    <w:rsid w:val="00DF5B71"/>
    <w:rsid w:val="00DF6F66"/>
    <w:rsid w:val="00DF749F"/>
    <w:rsid w:val="00E00145"/>
    <w:rsid w:val="00E00B90"/>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0E0C"/>
    <w:rsid w:val="00E2104F"/>
    <w:rsid w:val="00E21905"/>
    <w:rsid w:val="00E239B1"/>
    <w:rsid w:val="00E24382"/>
    <w:rsid w:val="00E243F8"/>
    <w:rsid w:val="00E24482"/>
    <w:rsid w:val="00E24DE2"/>
    <w:rsid w:val="00E25376"/>
    <w:rsid w:val="00E25650"/>
    <w:rsid w:val="00E25BE0"/>
    <w:rsid w:val="00E26167"/>
    <w:rsid w:val="00E26469"/>
    <w:rsid w:val="00E2673E"/>
    <w:rsid w:val="00E269F6"/>
    <w:rsid w:val="00E26B05"/>
    <w:rsid w:val="00E26D3A"/>
    <w:rsid w:val="00E26E22"/>
    <w:rsid w:val="00E2708E"/>
    <w:rsid w:val="00E2777F"/>
    <w:rsid w:val="00E278C7"/>
    <w:rsid w:val="00E27D39"/>
    <w:rsid w:val="00E27EAB"/>
    <w:rsid w:val="00E301F2"/>
    <w:rsid w:val="00E31E02"/>
    <w:rsid w:val="00E31E84"/>
    <w:rsid w:val="00E32206"/>
    <w:rsid w:val="00E32291"/>
    <w:rsid w:val="00E33395"/>
    <w:rsid w:val="00E334D7"/>
    <w:rsid w:val="00E338DC"/>
    <w:rsid w:val="00E33E36"/>
    <w:rsid w:val="00E34103"/>
    <w:rsid w:val="00E34A00"/>
    <w:rsid w:val="00E350EA"/>
    <w:rsid w:val="00E4038D"/>
    <w:rsid w:val="00E40754"/>
    <w:rsid w:val="00E40B99"/>
    <w:rsid w:val="00E40F90"/>
    <w:rsid w:val="00E412B9"/>
    <w:rsid w:val="00E416D3"/>
    <w:rsid w:val="00E419A3"/>
    <w:rsid w:val="00E42518"/>
    <w:rsid w:val="00E42E4B"/>
    <w:rsid w:val="00E4365D"/>
    <w:rsid w:val="00E43B05"/>
    <w:rsid w:val="00E44D25"/>
    <w:rsid w:val="00E4695D"/>
    <w:rsid w:val="00E47F32"/>
    <w:rsid w:val="00E50642"/>
    <w:rsid w:val="00E506FB"/>
    <w:rsid w:val="00E5090F"/>
    <w:rsid w:val="00E513B7"/>
    <w:rsid w:val="00E514BC"/>
    <w:rsid w:val="00E51593"/>
    <w:rsid w:val="00E51EB3"/>
    <w:rsid w:val="00E52B8E"/>
    <w:rsid w:val="00E53861"/>
    <w:rsid w:val="00E54532"/>
    <w:rsid w:val="00E54D22"/>
    <w:rsid w:val="00E54FD1"/>
    <w:rsid w:val="00E576E9"/>
    <w:rsid w:val="00E57A98"/>
    <w:rsid w:val="00E61031"/>
    <w:rsid w:val="00E61A67"/>
    <w:rsid w:val="00E6273B"/>
    <w:rsid w:val="00E63F8B"/>
    <w:rsid w:val="00E64829"/>
    <w:rsid w:val="00E64E5A"/>
    <w:rsid w:val="00E656F4"/>
    <w:rsid w:val="00E6633A"/>
    <w:rsid w:val="00E6671C"/>
    <w:rsid w:val="00E66AC9"/>
    <w:rsid w:val="00E67367"/>
    <w:rsid w:val="00E67B79"/>
    <w:rsid w:val="00E7004D"/>
    <w:rsid w:val="00E714D5"/>
    <w:rsid w:val="00E7196B"/>
    <w:rsid w:val="00E71B45"/>
    <w:rsid w:val="00E71C23"/>
    <w:rsid w:val="00E72EE9"/>
    <w:rsid w:val="00E7312F"/>
    <w:rsid w:val="00E73213"/>
    <w:rsid w:val="00E73CA5"/>
    <w:rsid w:val="00E73EEB"/>
    <w:rsid w:val="00E750B2"/>
    <w:rsid w:val="00E75145"/>
    <w:rsid w:val="00E756A0"/>
    <w:rsid w:val="00E75A7F"/>
    <w:rsid w:val="00E76CEF"/>
    <w:rsid w:val="00E771CE"/>
    <w:rsid w:val="00E77603"/>
    <w:rsid w:val="00E800F4"/>
    <w:rsid w:val="00E81018"/>
    <w:rsid w:val="00E81605"/>
    <w:rsid w:val="00E84129"/>
    <w:rsid w:val="00E849E0"/>
    <w:rsid w:val="00E850FE"/>
    <w:rsid w:val="00E86742"/>
    <w:rsid w:val="00E879C3"/>
    <w:rsid w:val="00E87C71"/>
    <w:rsid w:val="00E908C1"/>
    <w:rsid w:val="00E90940"/>
    <w:rsid w:val="00E92939"/>
    <w:rsid w:val="00E93161"/>
    <w:rsid w:val="00E934A9"/>
    <w:rsid w:val="00E9377D"/>
    <w:rsid w:val="00E93A51"/>
    <w:rsid w:val="00E93B99"/>
    <w:rsid w:val="00E93DA8"/>
    <w:rsid w:val="00E93F6C"/>
    <w:rsid w:val="00E94B3B"/>
    <w:rsid w:val="00E9531F"/>
    <w:rsid w:val="00E95624"/>
    <w:rsid w:val="00E95D45"/>
    <w:rsid w:val="00E95E46"/>
    <w:rsid w:val="00E95F67"/>
    <w:rsid w:val="00E963F4"/>
    <w:rsid w:val="00E968D2"/>
    <w:rsid w:val="00E970C7"/>
    <w:rsid w:val="00E97A4E"/>
    <w:rsid w:val="00E97AD7"/>
    <w:rsid w:val="00EA002E"/>
    <w:rsid w:val="00EA07F5"/>
    <w:rsid w:val="00EA08C3"/>
    <w:rsid w:val="00EA08EB"/>
    <w:rsid w:val="00EA111E"/>
    <w:rsid w:val="00EA11E8"/>
    <w:rsid w:val="00EA3718"/>
    <w:rsid w:val="00EA391C"/>
    <w:rsid w:val="00EA4729"/>
    <w:rsid w:val="00EA4AC0"/>
    <w:rsid w:val="00EA5422"/>
    <w:rsid w:val="00EA545E"/>
    <w:rsid w:val="00EA5601"/>
    <w:rsid w:val="00EA59FB"/>
    <w:rsid w:val="00EA5AE8"/>
    <w:rsid w:val="00EA60BF"/>
    <w:rsid w:val="00EA62A8"/>
    <w:rsid w:val="00EA6927"/>
    <w:rsid w:val="00EA6B05"/>
    <w:rsid w:val="00EA7C5B"/>
    <w:rsid w:val="00EB040F"/>
    <w:rsid w:val="00EB0F95"/>
    <w:rsid w:val="00EB1E25"/>
    <w:rsid w:val="00EB1EA3"/>
    <w:rsid w:val="00EB1FC3"/>
    <w:rsid w:val="00EB2669"/>
    <w:rsid w:val="00EB2CD7"/>
    <w:rsid w:val="00EB709D"/>
    <w:rsid w:val="00EC374F"/>
    <w:rsid w:val="00EC3883"/>
    <w:rsid w:val="00EC4FA1"/>
    <w:rsid w:val="00EC5D88"/>
    <w:rsid w:val="00EC671E"/>
    <w:rsid w:val="00EC6DDF"/>
    <w:rsid w:val="00ED06C6"/>
    <w:rsid w:val="00ED0B69"/>
    <w:rsid w:val="00ED0CC2"/>
    <w:rsid w:val="00ED1771"/>
    <w:rsid w:val="00ED184E"/>
    <w:rsid w:val="00ED1A48"/>
    <w:rsid w:val="00ED291C"/>
    <w:rsid w:val="00ED3326"/>
    <w:rsid w:val="00ED3815"/>
    <w:rsid w:val="00ED383E"/>
    <w:rsid w:val="00ED3E62"/>
    <w:rsid w:val="00ED602D"/>
    <w:rsid w:val="00ED7953"/>
    <w:rsid w:val="00ED7CC5"/>
    <w:rsid w:val="00ED7E27"/>
    <w:rsid w:val="00ED7F8C"/>
    <w:rsid w:val="00EE0180"/>
    <w:rsid w:val="00EE1558"/>
    <w:rsid w:val="00EE2455"/>
    <w:rsid w:val="00EE29A5"/>
    <w:rsid w:val="00EE3006"/>
    <w:rsid w:val="00EE30DD"/>
    <w:rsid w:val="00EE3C9D"/>
    <w:rsid w:val="00EE3FA5"/>
    <w:rsid w:val="00EE4547"/>
    <w:rsid w:val="00EE46E2"/>
    <w:rsid w:val="00EE4D1D"/>
    <w:rsid w:val="00EE5005"/>
    <w:rsid w:val="00EE50C4"/>
    <w:rsid w:val="00EE5F79"/>
    <w:rsid w:val="00EE61AE"/>
    <w:rsid w:val="00EE62A6"/>
    <w:rsid w:val="00EE71A1"/>
    <w:rsid w:val="00EE7ACF"/>
    <w:rsid w:val="00EF1230"/>
    <w:rsid w:val="00EF13EE"/>
    <w:rsid w:val="00EF18C8"/>
    <w:rsid w:val="00EF1B74"/>
    <w:rsid w:val="00EF3068"/>
    <w:rsid w:val="00EF37FB"/>
    <w:rsid w:val="00EF3A1C"/>
    <w:rsid w:val="00EF43A2"/>
    <w:rsid w:val="00EF57B6"/>
    <w:rsid w:val="00EF6171"/>
    <w:rsid w:val="00EF666B"/>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0BD"/>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37ED9"/>
    <w:rsid w:val="00F402B9"/>
    <w:rsid w:val="00F40340"/>
    <w:rsid w:val="00F40BC8"/>
    <w:rsid w:val="00F41AF6"/>
    <w:rsid w:val="00F42791"/>
    <w:rsid w:val="00F43BDE"/>
    <w:rsid w:val="00F44039"/>
    <w:rsid w:val="00F44AC0"/>
    <w:rsid w:val="00F4561D"/>
    <w:rsid w:val="00F46347"/>
    <w:rsid w:val="00F4678A"/>
    <w:rsid w:val="00F46CA4"/>
    <w:rsid w:val="00F46F35"/>
    <w:rsid w:val="00F4706C"/>
    <w:rsid w:val="00F47679"/>
    <w:rsid w:val="00F50050"/>
    <w:rsid w:val="00F5047D"/>
    <w:rsid w:val="00F509A8"/>
    <w:rsid w:val="00F50B2C"/>
    <w:rsid w:val="00F50F78"/>
    <w:rsid w:val="00F51676"/>
    <w:rsid w:val="00F517F7"/>
    <w:rsid w:val="00F51A61"/>
    <w:rsid w:val="00F524FA"/>
    <w:rsid w:val="00F52CD0"/>
    <w:rsid w:val="00F53783"/>
    <w:rsid w:val="00F54190"/>
    <w:rsid w:val="00F550D4"/>
    <w:rsid w:val="00F55ECE"/>
    <w:rsid w:val="00F563CC"/>
    <w:rsid w:val="00F56DC5"/>
    <w:rsid w:val="00F575F6"/>
    <w:rsid w:val="00F61EF5"/>
    <w:rsid w:val="00F61F4F"/>
    <w:rsid w:val="00F62145"/>
    <w:rsid w:val="00F6268C"/>
    <w:rsid w:val="00F626AE"/>
    <w:rsid w:val="00F628B7"/>
    <w:rsid w:val="00F62D81"/>
    <w:rsid w:val="00F62FF3"/>
    <w:rsid w:val="00F6307D"/>
    <w:rsid w:val="00F6378B"/>
    <w:rsid w:val="00F63B36"/>
    <w:rsid w:val="00F63D03"/>
    <w:rsid w:val="00F646C5"/>
    <w:rsid w:val="00F64C6D"/>
    <w:rsid w:val="00F64CCF"/>
    <w:rsid w:val="00F65165"/>
    <w:rsid w:val="00F65640"/>
    <w:rsid w:val="00F66745"/>
    <w:rsid w:val="00F67F32"/>
    <w:rsid w:val="00F70821"/>
    <w:rsid w:val="00F71204"/>
    <w:rsid w:val="00F71227"/>
    <w:rsid w:val="00F72006"/>
    <w:rsid w:val="00F72074"/>
    <w:rsid w:val="00F7263E"/>
    <w:rsid w:val="00F72B43"/>
    <w:rsid w:val="00F7398B"/>
    <w:rsid w:val="00F74D0D"/>
    <w:rsid w:val="00F761FF"/>
    <w:rsid w:val="00F80DF4"/>
    <w:rsid w:val="00F817AB"/>
    <w:rsid w:val="00F8190C"/>
    <w:rsid w:val="00F81F01"/>
    <w:rsid w:val="00F8207E"/>
    <w:rsid w:val="00F8452A"/>
    <w:rsid w:val="00F84D61"/>
    <w:rsid w:val="00F85080"/>
    <w:rsid w:val="00F856F5"/>
    <w:rsid w:val="00F85986"/>
    <w:rsid w:val="00F8648E"/>
    <w:rsid w:val="00F86C10"/>
    <w:rsid w:val="00F87AE4"/>
    <w:rsid w:val="00F87DE9"/>
    <w:rsid w:val="00F90295"/>
    <w:rsid w:val="00F91A08"/>
    <w:rsid w:val="00F91D53"/>
    <w:rsid w:val="00F92751"/>
    <w:rsid w:val="00F933B0"/>
    <w:rsid w:val="00F93D2C"/>
    <w:rsid w:val="00F93EFD"/>
    <w:rsid w:val="00F9505F"/>
    <w:rsid w:val="00F950DA"/>
    <w:rsid w:val="00F9522E"/>
    <w:rsid w:val="00F97353"/>
    <w:rsid w:val="00F973C2"/>
    <w:rsid w:val="00FA0353"/>
    <w:rsid w:val="00FA04F9"/>
    <w:rsid w:val="00FA1E16"/>
    <w:rsid w:val="00FA3416"/>
    <w:rsid w:val="00FA3662"/>
    <w:rsid w:val="00FA563A"/>
    <w:rsid w:val="00FA5CF6"/>
    <w:rsid w:val="00FA61DB"/>
    <w:rsid w:val="00FA648D"/>
    <w:rsid w:val="00FA6612"/>
    <w:rsid w:val="00FA6AFA"/>
    <w:rsid w:val="00FA70D7"/>
    <w:rsid w:val="00FB03B6"/>
    <w:rsid w:val="00FB09EB"/>
    <w:rsid w:val="00FB1BC2"/>
    <w:rsid w:val="00FB1E0D"/>
    <w:rsid w:val="00FB29D8"/>
    <w:rsid w:val="00FB2C18"/>
    <w:rsid w:val="00FB3145"/>
    <w:rsid w:val="00FB4603"/>
    <w:rsid w:val="00FB496A"/>
    <w:rsid w:val="00FB522F"/>
    <w:rsid w:val="00FB5949"/>
    <w:rsid w:val="00FB59C5"/>
    <w:rsid w:val="00FB772A"/>
    <w:rsid w:val="00FB7FBE"/>
    <w:rsid w:val="00FC03F4"/>
    <w:rsid w:val="00FC0669"/>
    <w:rsid w:val="00FC088F"/>
    <w:rsid w:val="00FC29A1"/>
    <w:rsid w:val="00FC31A0"/>
    <w:rsid w:val="00FC3226"/>
    <w:rsid w:val="00FC3EF6"/>
    <w:rsid w:val="00FC5598"/>
    <w:rsid w:val="00FC57BB"/>
    <w:rsid w:val="00FC5F14"/>
    <w:rsid w:val="00FC6ED6"/>
    <w:rsid w:val="00FC7C4C"/>
    <w:rsid w:val="00FC7D45"/>
    <w:rsid w:val="00FD010D"/>
    <w:rsid w:val="00FD020F"/>
    <w:rsid w:val="00FD037D"/>
    <w:rsid w:val="00FD0619"/>
    <w:rsid w:val="00FD0D7E"/>
    <w:rsid w:val="00FD1219"/>
    <w:rsid w:val="00FD1523"/>
    <w:rsid w:val="00FD2D9E"/>
    <w:rsid w:val="00FD39B5"/>
    <w:rsid w:val="00FD4BAB"/>
    <w:rsid w:val="00FD5328"/>
    <w:rsid w:val="00FD53FB"/>
    <w:rsid w:val="00FD5BA7"/>
    <w:rsid w:val="00FD714F"/>
    <w:rsid w:val="00FD74F7"/>
    <w:rsid w:val="00FE073D"/>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E7675"/>
    <w:rsid w:val="00FF0177"/>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92"/>
    <o:shapelayout v:ext="edit">
      <o:idmap v:ext="edit" data="2"/>
    </o:shapelayout>
  </w:shapeDefaults>
  <w:decimalSymbol w:val=","/>
  <w:listSeparator w:val=";"/>
  <w14:docId w14:val="1C7E9CEC"/>
  <w15:chartTrackingRefBased/>
  <w15:docId w15:val="{EB22015A-278A-4B43-A99B-B9396D3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08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100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10088"/>
    <w:pPr>
      <w:pBdr>
        <w:top w:val="none" w:sz="0" w:space="0" w:color="auto"/>
      </w:pBdr>
      <w:spacing w:before="180"/>
      <w:outlineLvl w:val="1"/>
    </w:pPr>
    <w:rPr>
      <w:sz w:val="32"/>
    </w:rPr>
  </w:style>
  <w:style w:type="paragraph" w:styleId="Heading3">
    <w:name w:val="heading 3"/>
    <w:basedOn w:val="Heading2"/>
    <w:next w:val="Normal"/>
    <w:link w:val="Heading3Char"/>
    <w:qFormat/>
    <w:rsid w:val="00910088"/>
    <w:pPr>
      <w:spacing w:before="120"/>
      <w:outlineLvl w:val="2"/>
    </w:pPr>
    <w:rPr>
      <w:sz w:val="28"/>
    </w:rPr>
  </w:style>
  <w:style w:type="paragraph" w:styleId="Heading4">
    <w:name w:val="heading 4"/>
    <w:basedOn w:val="Heading3"/>
    <w:next w:val="Normal"/>
    <w:link w:val="Heading4Char"/>
    <w:qFormat/>
    <w:rsid w:val="00910088"/>
    <w:pPr>
      <w:ind w:left="1418" w:hanging="1418"/>
      <w:outlineLvl w:val="3"/>
    </w:pPr>
    <w:rPr>
      <w:sz w:val="24"/>
    </w:rPr>
  </w:style>
  <w:style w:type="paragraph" w:styleId="Heading5">
    <w:name w:val="heading 5"/>
    <w:basedOn w:val="Heading4"/>
    <w:next w:val="Normal"/>
    <w:link w:val="Heading5Char"/>
    <w:qFormat/>
    <w:rsid w:val="00910088"/>
    <w:pPr>
      <w:ind w:left="1701" w:hanging="1701"/>
      <w:outlineLvl w:val="4"/>
    </w:pPr>
    <w:rPr>
      <w:sz w:val="22"/>
    </w:rPr>
  </w:style>
  <w:style w:type="paragraph" w:styleId="Heading6">
    <w:name w:val="heading 6"/>
    <w:basedOn w:val="H6"/>
    <w:next w:val="Normal"/>
    <w:link w:val="Heading6Char"/>
    <w:qFormat/>
    <w:rsid w:val="00910088"/>
    <w:pPr>
      <w:outlineLvl w:val="5"/>
    </w:pPr>
  </w:style>
  <w:style w:type="paragraph" w:styleId="Heading7">
    <w:name w:val="heading 7"/>
    <w:basedOn w:val="H6"/>
    <w:next w:val="Normal"/>
    <w:link w:val="Heading7Char"/>
    <w:qFormat/>
    <w:rsid w:val="00910088"/>
    <w:pPr>
      <w:outlineLvl w:val="6"/>
    </w:pPr>
  </w:style>
  <w:style w:type="paragraph" w:styleId="Heading8">
    <w:name w:val="heading 8"/>
    <w:basedOn w:val="Heading1"/>
    <w:next w:val="Normal"/>
    <w:link w:val="Heading8Char"/>
    <w:qFormat/>
    <w:rsid w:val="00910088"/>
    <w:pPr>
      <w:ind w:left="0" w:firstLine="0"/>
      <w:outlineLvl w:val="7"/>
    </w:pPr>
  </w:style>
  <w:style w:type="paragraph" w:styleId="Heading9">
    <w:name w:val="heading 9"/>
    <w:basedOn w:val="Heading8"/>
    <w:next w:val="Normal"/>
    <w:link w:val="Heading9Char"/>
    <w:qFormat/>
    <w:rsid w:val="009100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00145"/>
    <w:rPr>
      <w:rFonts w:ascii="Arial" w:hAnsi="Arial"/>
      <w:sz w:val="32"/>
      <w:lang w:eastAsia="en-US"/>
    </w:rPr>
  </w:style>
  <w:style w:type="paragraph" w:customStyle="1" w:styleId="H6">
    <w:name w:val="H6"/>
    <w:basedOn w:val="Heading5"/>
    <w:next w:val="Normal"/>
    <w:link w:val="H6Char"/>
    <w:rsid w:val="00910088"/>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910088"/>
    <w:pPr>
      <w:ind w:left="1418" w:hanging="1418"/>
    </w:pPr>
  </w:style>
  <w:style w:type="paragraph" w:styleId="TOC8">
    <w:name w:val="toc 8"/>
    <w:basedOn w:val="TOC1"/>
    <w:rsid w:val="00910088"/>
    <w:pPr>
      <w:spacing w:before="180"/>
      <w:ind w:left="2693" w:hanging="2693"/>
    </w:pPr>
    <w:rPr>
      <w:b/>
    </w:rPr>
  </w:style>
  <w:style w:type="paragraph" w:styleId="TOC1">
    <w:name w:val="toc 1"/>
    <w:rsid w:val="0091008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910088"/>
    <w:pPr>
      <w:keepLines/>
      <w:tabs>
        <w:tab w:val="center" w:pos="4536"/>
        <w:tab w:val="right" w:pos="9072"/>
      </w:tabs>
    </w:pPr>
    <w:rPr>
      <w:noProof/>
    </w:rPr>
  </w:style>
  <w:style w:type="character" w:customStyle="1" w:styleId="ZGSM">
    <w:name w:val="ZGSM"/>
    <w:rsid w:val="00910088"/>
  </w:style>
  <w:style w:type="paragraph" w:customStyle="1" w:styleId="ZD">
    <w:name w:val="ZD"/>
    <w:rsid w:val="009100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910088"/>
    <w:pPr>
      <w:ind w:left="1701" w:hanging="1701"/>
    </w:pPr>
  </w:style>
  <w:style w:type="paragraph" w:styleId="TOC4">
    <w:name w:val="toc 4"/>
    <w:basedOn w:val="TOC3"/>
    <w:rsid w:val="00910088"/>
    <w:pPr>
      <w:ind w:left="1418" w:hanging="1418"/>
    </w:pPr>
  </w:style>
  <w:style w:type="paragraph" w:styleId="TOC3">
    <w:name w:val="toc 3"/>
    <w:basedOn w:val="TOC2"/>
    <w:rsid w:val="00910088"/>
    <w:pPr>
      <w:ind w:left="1134" w:hanging="1134"/>
    </w:pPr>
  </w:style>
  <w:style w:type="paragraph" w:styleId="TOC2">
    <w:name w:val="toc 2"/>
    <w:basedOn w:val="TOC1"/>
    <w:rsid w:val="00910088"/>
    <w:pPr>
      <w:spacing w:before="0"/>
      <w:ind w:left="851" w:hanging="851"/>
    </w:pPr>
    <w:rPr>
      <w:sz w:val="20"/>
    </w:rPr>
  </w:style>
  <w:style w:type="paragraph" w:customStyle="1" w:styleId="TT">
    <w:name w:val="TT"/>
    <w:basedOn w:val="Heading1"/>
    <w:next w:val="Normal"/>
    <w:rsid w:val="00910088"/>
    <w:pPr>
      <w:outlineLvl w:val="9"/>
    </w:pPr>
  </w:style>
  <w:style w:type="paragraph" w:styleId="Footer">
    <w:name w:val="footer"/>
    <w:basedOn w:val="Header"/>
    <w:link w:val="FooterChar"/>
    <w:rsid w:val="00910088"/>
    <w:pPr>
      <w:jc w:val="center"/>
    </w:pPr>
    <w:rPr>
      <w:i/>
    </w:rPr>
  </w:style>
  <w:style w:type="character" w:styleId="FootnoteReference">
    <w:name w:val="footnote reference"/>
    <w:basedOn w:val="DefaultParagraphFont"/>
    <w:rsid w:val="00910088"/>
    <w:rPr>
      <w:b/>
      <w:position w:val="6"/>
      <w:sz w:val="16"/>
    </w:rPr>
  </w:style>
  <w:style w:type="paragraph" w:customStyle="1" w:styleId="NF">
    <w:name w:val="NF"/>
    <w:basedOn w:val="NO"/>
    <w:rsid w:val="00910088"/>
    <w:pPr>
      <w:keepNext/>
      <w:spacing w:after="0"/>
    </w:pPr>
    <w:rPr>
      <w:rFonts w:ascii="Arial" w:hAnsi="Arial"/>
      <w:sz w:val="18"/>
    </w:rPr>
  </w:style>
  <w:style w:type="paragraph" w:customStyle="1" w:styleId="NO">
    <w:name w:val="NO"/>
    <w:basedOn w:val="Normal"/>
    <w:link w:val="NOChar"/>
    <w:rsid w:val="00910088"/>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910088"/>
    <w:pPr>
      <w:jc w:val="right"/>
    </w:pPr>
  </w:style>
  <w:style w:type="paragraph" w:customStyle="1" w:styleId="TAL">
    <w:name w:val="TAL"/>
    <w:basedOn w:val="Normal"/>
    <w:link w:val="TALChar"/>
    <w:rsid w:val="00910088"/>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910088"/>
    <w:rPr>
      <w:b/>
    </w:rPr>
  </w:style>
  <w:style w:type="paragraph" w:customStyle="1" w:styleId="TAC">
    <w:name w:val="TAC"/>
    <w:basedOn w:val="TAL"/>
    <w:link w:val="TACChar"/>
    <w:rsid w:val="00910088"/>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910088"/>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910088"/>
    <w:pPr>
      <w:spacing w:after="0"/>
    </w:pPr>
  </w:style>
  <w:style w:type="paragraph" w:customStyle="1" w:styleId="NW">
    <w:name w:val="NW"/>
    <w:basedOn w:val="NO"/>
    <w:rsid w:val="00910088"/>
    <w:pPr>
      <w:spacing w:after="0"/>
    </w:pPr>
  </w:style>
  <w:style w:type="paragraph" w:customStyle="1" w:styleId="EW">
    <w:name w:val="EW"/>
    <w:basedOn w:val="EX"/>
    <w:rsid w:val="00910088"/>
    <w:pPr>
      <w:spacing w:after="0"/>
    </w:pPr>
  </w:style>
  <w:style w:type="paragraph" w:customStyle="1" w:styleId="B1">
    <w:name w:val="B1"/>
    <w:basedOn w:val="List"/>
    <w:link w:val="B1Char"/>
    <w:rsid w:val="00910088"/>
  </w:style>
  <w:style w:type="character" w:customStyle="1" w:styleId="B1Char">
    <w:name w:val="B1 Char"/>
    <w:basedOn w:val="DefaultParagraphFont"/>
    <w:link w:val="B1"/>
    <w:rsid w:val="007504CB"/>
    <w:rPr>
      <w:lang w:eastAsia="en-US"/>
    </w:rPr>
  </w:style>
  <w:style w:type="paragraph" w:styleId="TOC6">
    <w:name w:val="toc 6"/>
    <w:basedOn w:val="TOC5"/>
    <w:next w:val="Normal"/>
    <w:rsid w:val="00910088"/>
    <w:pPr>
      <w:ind w:left="1985" w:hanging="1985"/>
    </w:pPr>
  </w:style>
  <w:style w:type="paragraph" w:styleId="TOC7">
    <w:name w:val="toc 7"/>
    <w:basedOn w:val="TOC6"/>
    <w:next w:val="Normal"/>
    <w:rsid w:val="00910088"/>
    <w:pPr>
      <w:ind w:left="2268" w:hanging="2268"/>
    </w:pPr>
  </w:style>
  <w:style w:type="paragraph" w:customStyle="1" w:styleId="EditorsNote">
    <w:name w:val="Editor's Note"/>
    <w:basedOn w:val="NO"/>
    <w:link w:val="EditorsNoteChar2"/>
    <w:rsid w:val="00910088"/>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910088"/>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9100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0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100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100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910088"/>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9100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910088"/>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9100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910088"/>
  </w:style>
  <w:style w:type="character" w:customStyle="1" w:styleId="B2Char">
    <w:name w:val="B2 Char"/>
    <w:basedOn w:val="DefaultParagraphFont"/>
    <w:link w:val="B2"/>
    <w:rsid w:val="00852DD7"/>
    <w:rPr>
      <w:lang w:eastAsia="en-US"/>
    </w:rPr>
  </w:style>
  <w:style w:type="paragraph" w:customStyle="1" w:styleId="B3">
    <w:name w:val="B3"/>
    <w:basedOn w:val="List3"/>
    <w:link w:val="B3Char"/>
    <w:rsid w:val="00910088"/>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910088"/>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910088"/>
  </w:style>
  <w:style w:type="character" w:customStyle="1" w:styleId="B5Char">
    <w:name w:val="B5 Char"/>
    <w:basedOn w:val="DefaultParagraphFont"/>
    <w:link w:val="B5"/>
    <w:rsid w:val="00544A59"/>
    <w:rPr>
      <w:lang w:eastAsia="en-US"/>
    </w:rPr>
  </w:style>
  <w:style w:type="paragraph" w:customStyle="1" w:styleId="ZTD">
    <w:name w:val="ZTD"/>
    <w:basedOn w:val="ZB"/>
    <w:rsid w:val="00910088"/>
    <w:pPr>
      <w:framePr w:hRule="auto" w:wrap="notBeside" w:y="852"/>
    </w:pPr>
    <w:rPr>
      <w:i w:val="0"/>
      <w:sz w:val="40"/>
    </w:rPr>
  </w:style>
  <w:style w:type="paragraph" w:customStyle="1" w:styleId="ZV">
    <w:name w:val="ZV"/>
    <w:basedOn w:val="ZU"/>
    <w:rsid w:val="00910088"/>
    <w:pPr>
      <w:framePr w:wrap="notBeside" w:y="16161"/>
    </w:p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910088"/>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3E6E07"/>
    <w:rPr>
      <w:lang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DocumentMap">
    <w:name w:val="Document Map"/>
    <w:basedOn w:val="Normal"/>
    <w:link w:val="DocumentMapChar"/>
    <w:rsid w:val="00172DFF"/>
    <w:pPr>
      <w:shd w:val="clear" w:color="auto" w:fill="000080"/>
    </w:pPr>
    <w:rPr>
      <w:rFonts w:ascii="Tahoma" w:hAnsi="Tahoma"/>
      <w:lang w:val="x-none"/>
    </w:rPr>
  </w:style>
  <w:style w:type="paragraph" w:styleId="Header">
    <w:name w:val="header"/>
    <w:link w:val="HeaderChar"/>
    <w:rsid w:val="00910088"/>
    <w:pPr>
      <w:widowControl w:val="0"/>
      <w:overflowPunct w:val="0"/>
      <w:autoSpaceDE w:val="0"/>
      <w:autoSpaceDN w:val="0"/>
      <w:adjustRightInd w:val="0"/>
      <w:textAlignment w:val="baseline"/>
    </w:pPr>
    <w:rPr>
      <w:rFonts w:ascii="Arial" w:hAnsi="Arial"/>
      <w:b/>
      <w:noProof/>
      <w:sz w:val="18"/>
      <w:lang w:eastAsia="en-US"/>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basedOn w:val="Normal"/>
    <w:link w:val="FootnoteTextChar"/>
    <w:rsid w:val="00910088"/>
    <w:pPr>
      <w:keepLines/>
      <w:ind w:left="454" w:hanging="454"/>
    </w:pPr>
    <w:rPr>
      <w:sz w:val="16"/>
    </w:rPr>
  </w:style>
  <w:style w:type="character" w:customStyle="1" w:styleId="PLChar">
    <w:name w:val="PL Char"/>
    <w:link w:val="PL"/>
    <w:locked/>
    <w:rsid w:val="00236FFE"/>
    <w:rPr>
      <w:rFonts w:ascii="Courier New" w:hAnsi="Courier New"/>
      <w:noProof/>
      <w:sz w:val="16"/>
      <w:lang w:eastAsia="en-US"/>
    </w:rPr>
  </w:style>
  <w:style w:type="paragraph" w:customStyle="1" w:styleId="PL">
    <w:name w:val="PL"/>
    <w:link w:val="PLChar"/>
    <w:rsid w:val="0091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Heading1Char">
    <w:name w:val="Heading 1 Char"/>
    <w:link w:val="Heading1"/>
    <w:rsid w:val="007E1082"/>
    <w:rPr>
      <w:rFonts w:ascii="Arial" w:hAnsi="Arial"/>
      <w:sz w:val="36"/>
      <w:lang w:eastAsia="en-US"/>
    </w:rPr>
  </w:style>
  <w:style w:type="character" w:customStyle="1" w:styleId="Heading3Char">
    <w:name w:val="Heading 3 Char"/>
    <w:link w:val="Heading3"/>
    <w:rsid w:val="007E1082"/>
    <w:rPr>
      <w:rFonts w:ascii="Arial" w:hAnsi="Arial"/>
      <w:sz w:val="28"/>
      <w:lang w:eastAsia="en-US"/>
    </w:rPr>
  </w:style>
  <w:style w:type="character" w:customStyle="1" w:styleId="Heading4Char">
    <w:name w:val="Heading 4 Char"/>
    <w:link w:val="Heading4"/>
    <w:rsid w:val="007E1082"/>
    <w:rPr>
      <w:rFonts w:ascii="Arial" w:hAnsi="Arial"/>
      <w:sz w:val="24"/>
      <w:lang w:eastAsia="en-US"/>
    </w:rPr>
  </w:style>
  <w:style w:type="character" w:customStyle="1" w:styleId="Heading5Char">
    <w:name w:val="Heading 5 Char"/>
    <w:link w:val="Heading5"/>
    <w:rsid w:val="007E1082"/>
    <w:rPr>
      <w:rFonts w:ascii="Arial" w:hAnsi="Arial"/>
      <w:sz w:val="22"/>
      <w:lang w:eastAsia="en-US"/>
    </w:rPr>
  </w:style>
  <w:style w:type="character" w:customStyle="1" w:styleId="Heading6Char">
    <w:name w:val="Heading 6 Char"/>
    <w:link w:val="Heading6"/>
    <w:rsid w:val="007E1082"/>
    <w:rPr>
      <w:rFonts w:ascii="Arial" w:hAnsi="Arial"/>
      <w:lang w:eastAsia="en-US"/>
    </w:rPr>
  </w:style>
  <w:style w:type="character" w:customStyle="1" w:styleId="Heading9Char">
    <w:name w:val="Heading 9 Char"/>
    <w:link w:val="Heading9"/>
    <w:rsid w:val="007E1082"/>
    <w:rPr>
      <w:rFonts w:ascii="Arial" w:hAnsi="Arial"/>
      <w:sz w:val="36"/>
      <w:lang w:eastAsia="en-US"/>
    </w:rPr>
  </w:style>
  <w:style w:type="character" w:customStyle="1" w:styleId="FooterChar">
    <w:name w:val="Footer Char"/>
    <w:link w:val="Footer"/>
    <w:rsid w:val="007E1082"/>
    <w:rPr>
      <w:rFonts w:ascii="Arial" w:hAnsi="Arial"/>
      <w:b/>
      <w:i/>
      <w:noProof/>
      <w:sz w:val="18"/>
      <w:lang w:eastAsia="en-US"/>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link w:val="Header"/>
    <w:rsid w:val="007E1082"/>
    <w:rPr>
      <w:rFonts w:ascii="Arial" w:hAnsi="Arial"/>
      <w:b/>
      <w:noProof/>
      <w:sz w:val="18"/>
      <w:lang w:eastAsia="en-US"/>
    </w:rPr>
  </w:style>
  <w:style w:type="character" w:customStyle="1" w:styleId="FootnoteTextChar">
    <w:name w:val="Footnote Text Char"/>
    <w:link w:val="FootnoteText"/>
    <w:rsid w:val="007E1082"/>
    <w:rPr>
      <w:sz w:val="16"/>
      <w:lang w:eastAsia="en-US"/>
    </w:rPr>
  </w:style>
  <w:style w:type="paragraph" w:styleId="BalloonText">
    <w:name w:val="Balloon Text"/>
    <w:basedOn w:val="Normal"/>
    <w:link w:val="BalloonTextChar"/>
    <w:rsid w:val="007E1082"/>
    <w:pPr>
      <w:spacing w:after="0"/>
    </w:pPr>
    <w:rPr>
      <w:rFonts w:ascii="Tahoma" w:hAnsi="Tahoma"/>
      <w:sz w:val="16"/>
      <w:szCs w:val="16"/>
      <w:lang w:val="x-none"/>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LD">
    <w:name w:val="LD"/>
    <w:rsid w:val="009100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Index2">
    <w:name w:val="index 2"/>
    <w:basedOn w:val="Index1"/>
    <w:rsid w:val="00910088"/>
    <w:pPr>
      <w:ind w:left="284"/>
    </w:pPr>
  </w:style>
  <w:style w:type="paragraph" w:styleId="Index1">
    <w:name w:val="index 1"/>
    <w:basedOn w:val="Normal"/>
    <w:rsid w:val="00910088"/>
    <w:pPr>
      <w:keepLines/>
    </w:pPr>
  </w:style>
  <w:style w:type="paragraph" w:styleId="ListNumber2">
    <w:name w:val="List Number 2"/>
    <w:basedOn w:val="ListNumber"/>
    <w:rsid w:val="00910088"/>
    <w:pPr>
      <w:ind w:left="851"/>
    </w:pPr>
  </w:style>
  <w:style w:type="paragraph" w:styleId="ListBullet2">
    <w:name w:val="List Bullet 2"/>
    <w:basedOn w:val="ListBullet"/>
    <w:rsid w:val="00910088"/>
    <w:pPr>
      <w:ind w:left="851"/>
    </w:pPr>
  </w:style>
  <w:style w:type="paragraph" w:styleId="ListBullet3">
    <w:name w:val="List Bullet 3"/>
    <w:basedOn w:val="ListBullet2"/>
    <w:rsid w:val="00910088"/>
    <w:pPr>
      <w:ind w:left="1135"/>
    </w:pPr>
  </w:style>
  <w:style w:type="paragraph" w:styleId="ListNumber">
    <w:name w:val="List Number"/>
    <w:basedOn w:val="List"/>
    <w:rsid w:val="00910088"/>
  </w:style>
  <w:style w:type="paragraph" w:styleId="List2">
    <w:name w:val="List 2"/>
    <w:basedOn w:val="List"/>
    <w:link w:val="List2Char"/>
    <w:rsid w:val="00910088"/>
    <w:pPr>
      <w:ind w:left="851"/>
    </w:pPr>
  </w:style>
  <w:style w:type="paragraph" w:styleId="List3">
    <w:name w:val="List 3"/>
    <w:basedOn w:val="List2"/>
    <w:link w:val="List3Char"/>
    <w:rsid w:val="00910088"/>
    <w:pPr>
      <w:ind w:left="1135"/>
    </w:pPr>
  </w:style>
  <w:style w:type="paragraph" w:styleId="List4">
    <w:name w:val="List 4"/>
    <w:basedOn w:val="List3"/>
    <w:rsid w:val="00910088"/>
    <w:pPr>
      <w:ind w:left="1418"/>
    </w:pPr>
  </w:style>
  <w:style w:type="paragraph" w:styleId="List5">
    <w:name w:val="List 5"/>
    <w:basedOn w:val="List4"/>
    <w:rsid w:val="00910088"/>
    <w:pPr>
      <w:ind w:left="1702"/>
    </w:pPr>
  </w:style>
  <w:style w:type="paragraph" w:styleId="List">
    <w:name w:val="List"/>
    <w:basedOn w:val="Normal"/>
    <w:link w:val="ListChar3"/>
    <w:rsid w:val="00910088"/>
    <w:pPr>
      <w:ind w:left="568" w:hanging="284"/>
    </w:pPr>
  </w:style>
  <w:style w:type="paragraph" w:styleId="ListBullet">
    <w:name w:val="List Bullet"/>
    <w:basedOn w:val="List"/>
    <w:rsid w:val="00910088"/>
  </w:style>
  <w:style w:type="paragraph" w:styleId="ListBullet4">
    <w:name w:val="List Bullet 4"/>
    <w:basedOn w:val="ListBullet3"/>
    <w:rsid w:val="00910088"/>
    <w:pPr>
      <w:ind w:left="1418"/>
    </w:pPr>
  </w:style>
  <w:style w:type="paragraph" w:styleId="ListBullet5">
    <w:name w:val="List Bullet 5"/>
    <w:basedOn w:val="ListBullet4"/>
    <w:rsid w:val="00910088"/>
    <w:pPr>
      <w:ind w:left="1702"/>
    </w:pPr>
  </w:style>
  <w:style w:type="character" w:styleId="CommentReference">
    <w:name w:val="annotation reference"/>
    <w:rsid w:val="005C361F"/>
    <w:rPr>
      <w:sz w:val="16"/>
    </w:rPr>
  </w:style>
  <w:style w:type="paragraph" w:styleId="CommentText">
    <w:name w:val="annotation text"/>
    <w:basedOn w:val="Normal"/>
    <w:link w:val="CommentTextChar"/>
    <w:rsid w:val="005C361F"/>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basedOn w:val="DefaultParagraphFont"/>
    <w:semiHidden/>
    <w:rsid w:val="008E1C33"/>
  </w:style>
  <w:style w:type="character" w:customStyle="1" w:styleId="HeaderChar1">
    <w:name w:val="Header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rPr>
  </w:style>
  <w:style w:type="paragraph" w:styleId="Caption">
    <w:name w:val="caption"/>
    <w:basedOn w:val="Normal"/>
    <w:next w:val="Normal"/>
    <w:link w:val="CaptionChar"/>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en-GB"/>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B2Char1">
    <w:name w:val="B2 Char1"/>
    <w:rsid w:val="008A76F5"/>
    <w:rPr>
      <w:rFonts w:ascii="Times New Roman" w:hAnsi="Times New Roman"/>
      <w:lang w:val="en-GB" w:eastAsia="en-US"/>
    </w:rPr>
  </w:style>
  <w:style w:type="paragraph" w:customStyle="1" w:styleId="2">
    <w:name w:val="変更箇所2"/>
    <w:hidden/>
    <w:semiHidden/>
    <w:rsid w:val="00393E6C"/>
    <w:rPr>
      <w:rFonts w:eastAsia="MS Mincho"/>
      <w:lang w:eastAsia="en-US"/>
    </w:rPr>
  </w:style>
  <w:style w:type="character" w:styleId="PageNumber">
    <w:name w:val="page number"/>
    <w:basedOn w:val="DefaultParagraphFont"/>
    <w:rsid w:val="00393E6C"/>
  </w:style>
  <w:style w:type="character" w:customStyle="1" w:styleId="Heading6Char1">
    <w:name w:val="Heading 6 Char1"/>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character" w:customStyle="1" w:styleId="CharChar1">
    <w:name w:val="Char Char1"/>
    <w:rsid w:val="00393E6C"/>
    <w:rPr>
      <w:lang w:val="en-GB" w:eastAsia="ja-JP" w:bidi="ar-SA"/>
    </w:rPr>
  </w:style>
  <w:style w:type="paragraph" w:styleId="ListParagraph">
    <w:name w:val="List Paragraph"/>
    <w:basedOn w:val="Normal"/>
    <w:link w:val="ListParagraphChar"/>
    <w:uiPriority w:val="34"/>
    <w:qFormat/>
    <w:rsid w:val="00393E6C"/>
    <w:pPr>
      <w:ind w:left="720"/>
      <w:contextualSpacing/>
    </w:pPr>
  </w:style>
  <w:style w:type="character" w:customStyle="1" w:styleId="Head2AChar4">
    <w:name w:val="Head2A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rsid w:val="00393E6C"/>
    <w:rPr>
      <w:rFonts w:ascii="Arial" w:hAnsi="Arial"/>
      <w:sz w:val="32"/>
      <w:lang w:val="en-GB" w:eastAsia="en-US" w:bidi="ar-SA"/>
    </w:rPr>
  </w:style>
  <w:style w:type="character" w:customStyle="1" w:styleId="Head2AChar3">
    <w:name w:val="Head2A Char3"/>
    <w:rsid w:val="00393E6C"/>
    <w:rPr>
      <w:rFonts w:ascii="Arial" w:hAnsi="Arial"/>
      <w:sz w:val="32"/>
      <w:lang w:val="en-GB" w:eastAsia="en-US" w:bidi="ar-SA"/>
    </w:rPr>
  </w:style>
  <w:style w:type="character" w:customStyle="1" w:styleId="T1Char2">
    <w:name w:val="T1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lang w:eastAsia="en-GB"/>
    </w:rPr>
  </w:style>
  <w:style w:type="paragraph" w:styleId="ListNumber3">
    <w:name w:val="List Number 3"/>
    <w:basedOn w:val="Normal"/>
    <w:rsid w:val="00393E6C"/>
    <w:pPr>
      <w:tabs>
        <w:tab w:val="num" w:pos="720"/>
        <w:tab w:val="num" w:pos="926"/>
      </w:tabs>
      <w:ind w:left="926" w:hanging="360"/>
    </w:pPr>
    <w:rPr>
      <w:rFonts w:eastAsia="MS Mincho"/>
      <w:lang w:eastAsia="en-GB"/>
    </w:rPr>
  </w:style>
  <w:style w:type="paragraph" w:styleId="ListNumber4">
    <w:name w:val="List Number 4"/>
    <w:basedOn w:val="Normal"/>
    <w:rsid w:val="00393E6C"/>
    <w:pPr>
      <w:tabs>
        <w:tab w:val="num" w:pos="720"/>
        <w:tab w:val="num" w:pos="1209"/>
      </w:tabs>
      <w:ind w:left="1209" w:hanging="360"/>
    </w:pPr>
    <w:rPr>
      <w:rFonts w:eastAsia="MS Mincho"/>
      <w:lang w:eastAsia="en-GB"/>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character" w:customStyle="1" w:styleId="BodyTextChar1">
    <w:name w:val="Body Text Char1"/>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character" w:customStyle="1" w:styleId="CharChar15">
    <w:name w:val="Char Char15"/>
    <w:rsid w:val="00393E6C"/>
    <w:rPr>
      <w:rFonts w:ascii="Arial" w:hAnsi="Arial"/>
      <w:sz w:val="36"/>
      <w:lang w:val="en-GB"/>
    </w:rPr>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character" w:customStyle="1" w:styleId="Heading4Char1">
    <w:name w:val="Heading 4 Char1"/>
    <w:rsid w:val="00393E6C"/>
    <w:rPr>
      <w:rFonts w:ascii="Arial" w:hAnsi="Arial"/>
      <w:sz w:val="24"/>
      <w:lang w:val="en-GB" w:eastAsia="en-GB" w:bidi="ar-SA"/>
    </w:rPr>
  </w:style>
  <w:style w:type="character" w:customStyle="1" w:styleId="CaptionChar">
    <w:name w:val="Caption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rsid w:val="00393E6C"/>
    <w:rPr>
      <w:b/>
      <w:lang w:val="en-GB" w:eastAsia="en-US" w:bidi="ar-SA"/>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basedOn w:val="Normal"/>
    <w:rsid w:val="00393E6C"/>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character" w:customStyle="1" w:styleId="Char">
    <w:name w:val="批注主题 Char"/>
    <w:rsid w:val="00393E6C"/>
    <w:rPr>
      <w:b/>
      <w:bCs/>
      <w:lang w:val="en-GB" w:eastAsia="en-US" w:bidi="ar-SA"/>
    </w:rPr>
  </w:style>
  <w:style w:type="character" w:customStyle="1" w:styleId="im-content1">
    <w:name w:val="im-content1"/>
    <w:rsid w:val="00393E6C"/>
    <w:rPr>
      <w:color w:val="333333"/>
    </w:rPr>
  </w:style>
  <w:style w:type="character" w:customStyle="1" w:styleId="B3Char2">
    <w:name w:val="B3 Char2"/>
    <w:rsid w:val="00393E6C"/>
    <w:rPr>
      <w:rFonts w:ascii="Times New Roman" w:hAnsi="Times New Roman"/>
      <w:lang w:val="en-GB" w:eastAsia="en-US"/>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393E6C"/>
    <w:rPr>
      <w:color w:val="FF0000"/>
      <w:lang w:eastAsia="en-US"/>
    </w:rPr>
  </w:style>
  <w:style w:type="character" w:customStyle="1" w:styleId="PlainTextChar1">
    <w:name w:val="Plain Text Char1"/>
    <w:locked/>
    <w:rsid w:val="00393E6C"/>
    <w:rPr>
      <w:rFonts w:ascii="Courier New" w:hAnsi="Courier New"/>
      <w:lang w:val="nb-NO"/>
    </w:rPr>
  </w:style>
  <w:style w:type="character" w:customStyle="1" w:styleId="12">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3">
    <w:name w:val="文末脚注文字列 (文字)1"/>
    <w:rsid w:val="00393E6C"/>
    <w:rPr>
      <w:rFonts w:ascii="Times New Roman" w:hAnsi="Times New Roman" w:cs="Times New Roman" w:hint="default"/>
      <w:lang w:val="en-GB" w:eastAsia="en-US"/>
    </w:rPr>
  </w:style>
  <w:style w:type="paragraph" w:customStyle="1" w:styleId="20">
    <w:name w:val="수정2"/>
    <w:hidden/>
    <w:semiHidden/>
    <w:rsid w:val="00A64BFF"/>
    <w:rPr>
      <w:rFonts w:eastAsia="Batang"/>
      <w:lang w:eastAsia="en-US"/>
    </w:rPr>
  </w:style>
  <w:style w:type="character" w:customStyle="1" w:styleId="textbodybold1">
    <w:name w:val="textbodybold1"/>
    <w:rsid w:val="00A95BE8"/>
    <w:rPr>
      <w:rFonts w:ascii="Arial" w:hAnsi="Arial" w:cs="Arial" w:hint="default"/>
      <w:b/>
      <w:bCs/>
      <w:color w:val="902630"/>
      <w:sz w:val="18"/>
      <w:szCs w:val="18"/>
      <w:bdr w:val="none" w:sz="0" w:space="0" w:color="auto" w:frame="1"/>
    </w:rPr>
  </w:style>
  <w:style w:type="character" w:customStyle="1" w:styleId="CharChar12">
    <w:name w:val="Char Char12"/>
    <w:rsid w:val="00662642"/>
    <w:rPr>
      <w:lang w:val="en-GB" w:eastAsia="ja-JP"/>
    </w:rPr>
  </w:style>
  <w:style w:type="character" w:customStyle="1" w:styleId="CharChar41">
    <w:name w:val="Char Char41"/>
    <w:rsid w:val="00662642"/>
    <w:rPr>
      <w:rFonts w:ascii="Courier New" w:hAnsi="Courier New"/>
      <w:lang w:val="nb-NO" w:eastAsia="ja-JP"/>
    </w:rPr>
  </w:style>
  <w:style w:type="character" w:customStyle="1" w:styleId="CharChar71">
    <w:name w:val="Char Char71"/>
    <w:rsid w:val="00662642"/>
    <w:rPr>
      <w:rFonts w:ascii="Tahoma" w:hAnsi="Tahoma"/>
      <w:shd w:val="clear" w:color="auto" w:fill="000080"/>
      <w:lang w:val="en-GB" w:eastAsia="en-US"/>
    </w:rPr>
  </w:style>
  <w:style w:type="character" w:customStyle="1" w:styleId="CharChar101">
    <w:name w:val="Char Char101"/>
    <w:semiHidden/>
    <w:rsid w:val="00662642"/>
    <w:rPr>
      <w:rFonts w:ascii="Times New Roman" w:hAnsi="Times New Roman"/>
      <w:lang w:val="en-GB" w:eastAsia="en-US"/>
    </w:rPr>
  </w:style>
  <w:style w:type="character" w:customStyle="1" w:styleId="CharChar91">
    <w:name w:val="Char Char91"/>
    <w:rsid w:val="00662642"/>
    <w:rPr>
      <w:rFonts w:ascii="Tahoma" w:hAnsi="Tahoma"/>
      <w:sz w:val="16"/>
      <w:lang w:val="en-GB" w:eastAsia="en-US"/>
    </w:rPr>
  </w:style>
  <w:style w:type="character" w:customStyle="1" w:styleId="CharChar81">
    <w:name w:val="Char Char81"/>
    <w:semiHidden/>
    <w:rsid w:val="00662642"/>
    <w:rPr>
      <w:rFonts w:ascii="Times New Roman" w:hAnsi="Times New Roman"/>
      <w:b/>
      <w:lang w:val="en-GB" w:eastAsia="en-US"/>
    </w:rPr>
  </w:style>
  <w:style w:type="paragraph" w:styleId="Date">
    <w:name w:val="Date"/>
    <w:basedOn w:val="Normal"/>
    <w:next w:val="Normal"/>
    <w:link w:val="DateChar"/>
    <w:rsid w:val="00662642"/>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662642"/>
    <w:rPr>
      <w:rFonts w:eastAsia="SimSun"/>
      <w:lang w:val="en-GB"/>
    </w:rPr>
  </w:style>
  <w:style w:type="paragraph" w:customStyle="1" w:styleId="3">
    <w:name w:val="変更箇所3"/>
    <w:hidden/>
    <w:semiHidden/>
    <w:rsid w:val="00662642"/>
    <w:rPr>
      <w:rFonts w:eastAsia="MS Mincho"/>
      <w:lang w:eastAsia="en-US"/>
    </w:rPr>
  </w:style>
  <w:style w:type="paragraph" w:customStyle="1" w:styleId="30">
    <w:name w:val="修订3"/>
    <w:hidden/>
    <w:semiHidden/>
    <w:rsid w:val="00662642"/>
    <w:rPr>
      <w:rFonts w:eastAsia="Batang"/>
      <w:lang w:eastAsia="en-US"/>
    </w:rPr>
  </w:style>
  <w:style w:type="character" w:customStyle="1" w:styleId="capChar2">
    <w:name w:val="cap Char2"/>
    <w:rsid w:val="00662642"/>
    <w:rPr>
      <w:b/>
      <w:lang w:val="en-GB" w:eastAsia="en-GB" w:bidi="ar-SA"/>
    </w:rPr>
  </w:style>
  <w:style w:type="character" w:customStyle="1" w:styleId="btChar2">
    <w:name w:val="bt Char2"/>
    <w:rsid w:val="00662642"/>
    <w:rPr>
      <w:lang w:val="en-GB" w:eastAsia="ja-JP" w:bidi="ar-SA"/>
    </w:rPr>
  </w:style>
  <w:style w:type="character" w:customStyle="1" w:styleId="AndreaLeonardi">
    <w:name w:val="Andrea Leonardi"/>
    <w:semiHidden/>
    <w:rsid w:val="00662642"/>
    <w:rPr>
      <w:rFonts w:ascii="Arial" w:hAnsi="Arial" w:cs="Arial"/>
      <w:color w:val="auto"/>
      <w:sz w:val="20"/>
      <w:szCs w:val="20"/>
    </w:rPr>
  </w:style>
  <w:style w:type="character" w:styleId="Strong">
    <w:name w:val="Strong"/>
    <w:qFormat/>
    <w:rsid w:val="00662642"/>
    <w:rPr>
      <w:b/>
      <w:bCs/>
    </w:rPr>
  </w:style>
  <w:style w:type="character" w:customStyle="1" w:styleId="ZchnZchn5">
    <w:name w:val="Zchn Zchn5"/>
    <w:rsid w:val="00662642"/>
    <w:rPr>
      <w:rFonts w:ascii="Courier New" w:eastAsia="Batang" w:hAnsi="Courier New"/>
      <w:lang w:val="nb-NO" w:eastAsia="en-US" w:bidi="ar-SA"/>
    </w:rPr>
  </w:style>
  <w:style w:type="character" w:customStyle="1" w:styleId="btChar3">
    <w:name w:val="bt Char3"/>
    <w:rsid w:val="00662642"/>
    <w:rPr>
      <w:lang w:val="en-GB" w:eastAsia="ja-JP" w:bidi="ar-SA"/>
    </w:rPr>
  </w:style>
  <w:style w:type="paragraph" w:styleId="Title">
    <w:name w:val="Title"/>
    <w:basedOn w:val="Normal"/>
    <w:next w:val="Normal"/>
    <w:link w:val="TitleChar"/>
    <w:qFormat/>
    <w:rsid w:val="00662642"/>
    <w:pPr>
      <w:spacing w:before="240" w:after="60"/>
      <w:outlineLvl w:val="0"/>
    </w:pPr>
    <w:rPr>
      <w:rFonts w:ascii="Courier New" w:hAnsi="Courier New"/>
      <w:lang w:val="nb-NO" w:eastAsia="en-GB"/>
    </w:rPr>
  </w:style>
  <w:style w:type="character" w:customStyle="1" w:styleId="TitleChar">
    <w:name w:val="Title Char"/>
    <w:link w:val="Title"/>
    <w:rsid w:val="00662642"/>
    <w:rPr>
      <w:rFonts w:ascii="Courier New" w:hAnsi="Courier New"/>
      <w:lang w:val="nb-NO"/>
    </w:rPr>
  </w:style>
  <w:style w:type="character" w:customStyle="1" w:styleId="NMPHeading1Char2">
    <w:name w:val="NMP Heading 1 Char2"/>
    <w:rsid w:val="00662642"/>
    <w:rPr>
      <w:rFonts w:ascii="Arial" w:hAnsi="Arial"/>
      <w:sz w:val="36"/>
      <w:lang w:val="en-GB" w:eastAsia="en-US" w:bidi="ar-SA"/>
    </w:rPr>
  </w:style>
  <w:style w:type="character" w:customStyle="1" w:styleId="Underrubrik2Char2">
    <w:name w:val="Underrubrik2 Char2"/>
    <w:rsid w:val="00662642"/>
    <w:rPr>
      <w:rFonts w:ascii="Arial" w:hAnsi="Arial"/>
      <w:sz w:val="28"/>
      <w:lang w:val="en-GB" w:eastAsia="en-US" w:bidi="ar-SA"/>
    </w:rPr>
  </w:style>
  <w:style w:type="character" w:customStyle="1" w:styleId="h4Char3">
    <w:name w:val="h4 Char3"/>
    <w:rsid w:val="00662642"/>
    <w:rPr>
      <w:rFonts w:ascii="Arial" w:hAnsi="Arial"/>
      <w:sz w:val="24"/>
      <w:lang w:val="en-GB" w:eastAsia="en-GB" w:bidi="ar-SA"/>
    </w:rPr>
  </w:style>
  <w:style w:type="character" w:customStyle="1" w:styleId="h5Char4">
    <w:name w:val="h5 Char4"/>
    <w:rsid w:val="00662642"/>
    <w:rPr>
      <w:rFonts w:ascii="Arial" w:hAnsi="Arial"/>
      <w:sz w:val="22"/>
      <w:lang w:val="en-GB" w:eastAsia="en-GB" w:bidi="ar-SA"/>
    </w:rPr>
  </w:style>
  <w:style w:type="character" w:customStyle="1" w:styleId="salin1c">
    <w:name w:val="salin1c"/>
    <w:semiHidden/>
    <w:rsid w:val="00662642"/>
    <w:rPr>
      <w:rFonts w:ascii="Arial" w:hAnsi="Arial" w:cs="Arial"/>
      <w:color w:val="auto"/>
      <w:sz w:val="20"/>
      <w:szCs w:val="20"/>
    </w:rPr>
  </w:style>
  <w:style w:type="character" w:customStyle="1" w:styleId="B2Car">
    <w:name w:val="B2 Car"/>
    <w:rsid w:val="00662642"/>
    <w:rPr>
      <w:rFonts w:eastAsia="Batang"/>
      <w:lang w:val="en-GB" w:eastAsia="en-US" w:bidi="ar-SA"/>
    </w:rPr>
  </w:style>
  <w:style w:type="character" w:customStyle="1" w:styleId="TFZchn">
    <w:name w:val="TF Zchn"/>
    <w:locked/>
    <w:rsid w:val="00662642"/>
    <w:rPr>
      <w:rFonts w:ascii="Arial" w:hAnsi="Arial"/>
      <w:b/>
      <w:lang w:val="en-GB" w:eastAsia="en-US"/>
    </w:rPr>
  </w:style>
  <w:style w:type="character" w:customStyle="1" w:styleId="ENChar">
    <w:name w:val="EN Char"/>
    <w:rsid w:val="00662642"/>
    <w:rPr>
      <w:rFonts w:ascii="Times New Roman" w:hAnsi="Times New Roman"/>
      <w:color w:val="FF0000"/>
      <w:lang w:val="en-US" w:eastAsia="en-US"/>
    </w:rPr>
  </w:style>
  <w:style w:type="character" w:customStyle="1" w:styleId="THC">
    <w:name w:val="TH C"/>
    <w:rsid w:val="00662642"/>
    <w:rPr>
      <w:rFonts w:ascii="Arial" w:eastAsia="MS Mincho" w:hAnsi="Arial" w:cs="Arial"/>
      <w:b/>
      <w:bCs/>
      <w:lang w:val="en-GB" w:eastAsia="ja-JP"/>
    </w:rPr>
  </w:style>
  <w:style w:type="character" w:customStyle="1" w:styleId="h4">
    <w:name w:val="h4"/>
    <w:rsid w:val="00662642"/>
    <w:rPr>
      <w:rFonts w:ascii="Arial" w:hAnsi="Arial"/>
      <w:sz w:val="24"/>
      <w:lang w:val="en-GB"/>
    </w:rPr>
  </w:style>
  <w:style w:type="character" w:customStyle="1" w:styleId="TALZchn">
    <w:name w:val="TAL Zchn"/>
    <w:rsid w:val="00662642"/>
    <w:rPr>
      <w:rFonts w:ascii="Arial" w:hAnsi="Arial"/>
      <w:sz w:val="18"/>
      <w:lang w:val="en-GB" w:eastAsia="en-US" w:bidi="ar-SA"/>
    </w:rPr>
  </w:style>
  <w:style w:type="character" w:customStyle="1" w:styleId="Heading4C">
    <w:name w:val="Heading 4 C"/>
    <w:rsid w:val="00662642"/>
    <w:rPr>
      <w:rFonts w:ascii="Arial" w:hAnsi="Arial"/>
      <w:sz w:val="24"/>
      <w:szCs w:val="28"/>
      <w:lang w:val="en-GB" w:eastAsia="en-US" w:bidi="ar-SA"/>
    </w:rPr>
  </w:style>
  <w:style w:type="character" w:customStyle="1" w:styleId="H6C">
    <w:name w:val="H6 C"/>
    <w:rsid w:val="00662642"/>
    <w:rPr>
      <w:rFonts w:ascii="Arial" w:hAnsi="Arial"/>
      <w:sz w:val="22"/>
      <w:lang w:val="en-GB" w:eastAsia="ja-JP" w:bidi="ar-SA"/>
    </w:rPr>
  </w:style>
  <w:style w:type="character" w:customStyle="1" w:styleId="h5">
    <w:name w:val="h5"/>
    <w:rsid w:val="00662642"/>
    <w:rPr>
      <w:rFonts w:ascii="Arial" w:eastAsia="SimSun" w:hAnsi="Arial"/>
      <w:sz w:val="22"/>
      <w:lang w:val="en-GB" w:eastAsia="en-US" w:bidi="ar-SA"/>
    </w:rPr>
  </w:style>
  <w:style w:type="character" w:customStyle="1" w:styleId="h51">
    <w:name w:val="h5 1"/>
    <w:rsid w:val="00662642"/>
    <w:rPr>
      <w:rFonts w:ascii="Arial" w:eastAsia="MS Mincho" w:hAnsi="Arial"/>
      <w:sz w:val="22"/>
      <w:lang w:val="en-GB" w:eastAsia="en-US" w:bidi="ar-SA"/>
    </w:rPr>
  </w:style>
  <w:style w:type="character" w:customStyle="1" w:styleId="h4Char6">
    <w:name w:val="h4 Char6"/>
    <w:rsid w:val="00662642"/>
    <w:rPr>
      <w:rFonts w:ascii="Arial" w:hAnsi="Arial"/>
      <w:sz w:val="24"/>
      <w:lang w:val="en-GB" w:eastAsia="ja-JP" w:bidi="ar-SA"/>
    </w:rPr>
  </w:style>
  <w:style w:type="character" w:customStyle="1" w:styleId="FooterChar1">
    <w:name w:val="Footer Char1"/>
    <w:rsid w:val="00662642"/>
    <w:rPr>
      <w:rFonts w:ascii="Arial" w:hAnsi="Arial"/>
      <w:b/>
      <w:i/>
      <w:noProof/>
      <w:sz w:val="18"/>
    </w:rPr>
  </w:style>
  <w:style w:type="character" w:customStyle="1" w:styleId="7Char">
    <w:name w:val="标题 7 Char"/>
    <w:rsid w:val="00662642"/>
    <w:rPr>
      <w:rFonts w:ascii="Arial" w:hAnsi="Arial"/>
      <w:lang w:val="en-GB" w:eastAsia="en-US" w:bidi="ar-SA"/>
    </w:rPr>
  </w:style>
  <w:style w:type="character" w:customStyle="1" w:styleId="8Char">
    <w:name w:val="标题 8 Char"/>
    <w:rsid w:val="00662642"/>
    <w:rPr>
      <w:rFonts w:ascii="Arial" w:hAnsi="Arial"/>
      <w:sz w:val="36"/>
      <w:lang w:val="en-GB" w:eastAsia="en-US" w:bidi="ar-SA"/>
    </w:rPr>
  </w:style>
  <w:style w:type="paragraph" w:customStyle="1" w:styleId="4">
    <w:name w:val="修订4"/>
    <w:hidden/>
    <w:semiHidden/>
    <w:rsid w:val="00662642"/>
    <w:rPr>
      <w:rFonts w:eastAsia="Batang"/>
      <w:lang w:eastAsia="en-US"/>
    </w:rPr>
  </w:style>
  <w:style w:type="character" w:customStyle="1" w:styleId="Char0">
    <w:name w:val="批注文字 Char"/>
    <w:rsid w:val="00662642"/>
    <w:rPr>
      <w:rFonts w:eastAsia="SimSun"/>
      <w:lang w:eastAsia="en-US"/>
    </w:rPr>
  </w:style>
  <w:style w:type="character" w:customStyle="1" w:styleId="Char1">
    <w:name w:val="批注主题 Char1"/>
    <w:rsid w:val="00662642"/>
    <w:rPr>
      <w:rFonts w:eastAsia="SimSun"/>
      <w:b/>
      <w:bCs/>
      <w:lang w:eastAsia="en-US"/>
    </w:rPr>
  </w:style>
  <w:style w:type="character" w:customStyle="1" w:styleId="Char2">
    <w:name w:val="注释标题 Char"/>
    <w:rsid w:val="00662642"/>
    <w:rPr>
      <w:rFonts w:eastAsia="MS Mincho"/>
      <w:lang w:eastAsia="en-US"/>
    </w:rPr>
  </w:style>
  <w:style w:type="character" w:customStyle="1" w:styleId="Char3">
    <w:name w:val="日期 Char"/>
    <w:rsid w:val="00662642"/>
    <w:rPr>
      <w:rFonts w:eastAsia="SimSun"/>
      <w:lang w:eastAsia="en-US"/>
    </w:rPr>
  </w:style>
  <w:style w:type="character" w:customStyle="1" w:styleId="9Char">
    <w:name w:val="标题 9 Char"/>
    <w:rsid w:val="00662642"/>
    <w:rPr>
      <w:rFonts w:ascii="Arial" w:hAnsi="Arial"/>
      <w:sz w:val="36"/>
      <w:lang w:val="en-GB"/>
    </w:rPr>
  </w:style>
  <w:style w:type="character" w:customStyle="1" w:styleId="Char4">
    <w:name w:val="页脚 Char"/>
    <w:rsid w:val="00662642"/>
    <w:rPr>
      <w:rFonts w:ascii="Arial" w:hAnsi="Arial"/>
      <w:b/>
      <w:i/>
      <w:noProof/>
      <w:sz w:val="18"/>
      <w:lang w:val="en-GB"/>
    </w:rPr>
  </w:style>
  <w:style w:type="character" w:customStyle="1" w:styleId="Char5">
    <w:name w:val="文档结构图 Char"/>
    <w:semiHidden/>
    <w:rsid w:val="00662642"/>
    <w:rPr>
      <w:rFonts w:ascii="Tahoma" w:hAnsi="Tahoma" w:cs="Tahoma"/>
      <w:shd w:val="clear" w:color="auto" w:fill="000080"/>
      <w:lang w:val="en-GB"/>
    </w:rPr>
  </w:style>
  <w:style w:type="character" w:customStyle="1" w:styleId="Char6">
    <w:name w:val="纯文本 Char"/>
    <w:rsid w:val="00662642"/>
    <w:rPr>
      <w:rFonts w:ascii="Courier New" w:eastAsia="SimSun" w:hAnsi="Courier New"/>
      <w:lang w:val="nb-NO"/>
    </w:rPr>
  </w:style>
  <w:style w:type="character" w:customStyle="1" w:styleId="Char7">
    <w:name w:val="批注框文本 Char"/>
    <w:rsid w:val="00662642"/>
    <w:rPr>
      <w:rFonts w:ascii="Tahoma" w:hAnsi="Tahoma" w:cs="Tahoma"/>
      <w:sz w:val="16"/>
      <w:szCs w:val="16"/>
      <w:lang w:val="en-GB"/>
    </w:rPr>
  </w:style>
  <w:style w:type="character" w:customStyle="1" w:styleId="Char8">
    <w:name w:val="尾注文本 Char"/>
    <w:rsid w:val="00662642"/>
    <w:rPr>
      <w:rFonts w:eastAsia="SimSun"/>
      <w:lang w:val="en-GB"/>
    </w:rPr>
  </w:style>
  <w:style w:type="character" w:customStyle="1" w:styleId="Char9">
    <w:name w:val="正文文本缩进 Char"/>
    <w:rsid w:val="00662642"/>
    <w:rPr>
      <w:rFonts w:eastAsia="Batang"/>
      <w:lang w:val="en-GB"/>
    </w:rPr>
  </w:style>
  <w:style w:type="character" w:customStyle="1" w:styleId="2Char">
    <w:name w:val="正文文本 2 Char"/>
    <w:rsid w:val="00662642"/>
    <w:rPr>
      <w:rFonts w:ascii="CG Times (WN)" w:eastAsia="Malgun Gothic" w:hAnsi="CG Times (WN)"/>
      <w:i/>
      <w:lang w:val="en-GB" w:eastAsia="ko-KR"/>
    </w:rPr>
  </w:style>
  <w:style w:type="character" w:customStyle="1" w:styleId="3Char">
    <w:name w:val="正文文本 3 Char"/>
    <w:rsid w:val="00662642"/>
    <w:rPr>
      <w:rFonts w:ascii="CG Times (WN)" w:eastAsia="Osaka" w:hAnsi="CG Times (WN)"/>
      <w:color w:val="000000"/>
      <w:lang w:val="en-GB" w:eastAsia="ko-KR"/>
    </w:rPr>
  </w:style>
  <w:style w:type="character" w:customStyle="1" w:styleId="2Char0">
    <w:name w:val="正文文本缩进 2 Char"/>
    <w:rsid w:val="00662642"/>
    <w:rPr>
      <w:rFonts w:ascii="CG Times (WN)" w:eastAsia="MS Mincho" w:hAnsi="CG Times (WN)"/>
      <w:lang w:val="en-GB"/>
    </w:rPr>
  </w:style>
  <w:style w:type="character" w:customStyle="1" w:styleId="HTMLChar">
    <w:name w:val="HTML 预设格式 Char"/>
    <w:rsid w:val="00662642"/>
    <w:rPr>
      <w:rFonts w:ascii="Courier New" w:eastAsia="MS Mincho" w:hAnsi="Courier New"/>
      <w:lang w:val="en-GB" w:eastAsia="x-none"/>
    </w:rPr>
  </w:style>
  <w:style w:type="character" w:customStyle="1" w:styleId="CommentSubjectChar1">
    <w:name w:val="Comment Subject Char1"/>
    <w:uiPriority w:val="99"/>
    <w:rsid w:val="00662642"/>
    <w:rPr>
      <w:b/>
      <w:bCs/>
    </w:rPr>
  </w:style>
  <w:style w:type="character" w:customStyle="1" w:styleId="gt-baf-word-clickable1">
    <w:name w:val="gt-baf-word-clickable1"/>
    <w:rsid w:val="00662642"/>
    <w:rPr>
      <w:color w:val="000000"/>
    </w:rPr>
  </w:style>
  <w:style w:type="character" w:customStyle="1" w:styleId="a1">
    <w:name w:val="页眉 字符"/>
    <w:rsid w:val="00662642"/>
    <w:rPr>
      <w:rFonts w:ascii="Arial" w:hAnsi="Arial"/>
      <w:b/>
      <w:sz w:val="18"/>
      <w:lang w:val="en-GB" w:eastAsia="en-US"/>
    </w:rPr>
  </w:style>
  <w:style w:type="character" w:customStyle="1" w:styleId="EQChar">
    <w:name w:val="EQ Char"/>
    <w:link w:val="EQ"/>
    <w:rsid w:val="00662642"/>
    <w:rPr>
      <w:noProof/>
      <w:lang w:eastAsia="en-US"/>
    </w:rPr>
  </w:style>
  <w:style w:type="paragraph" w:customStyle="1" w:styleId="31">
    <w:name w:val="수정3"/>
    <w:hidden/>
    <w:semiHidden/>
    <w:rsid w:val="00662642"/>
    <w:rPr>
      <w:rFonts w:eastAsia="Batang"/>
      <w:lang w:eastAsia="en-US"/>
    </w:rPr>
  </w:style>
  <w:style w:type="character" w:customStyle="1" w:styleId="CommentSubjectChar4">
    <w:name w:val="Comment Subject Char4"/>
    <w:rsid w:val="00662642"/>
    <w:rPr>
      <w:rFonts w:ascii="Times New Roman" w:hAnsi="Times New Roman"/>
      <w:b/>
      <w:bCs/>
      <w:lang w:val="en-GB" w:eastAsia="en-US"/>
    </w:rPr>
  </w:style>
  <w:style w:type="character" w:customStyle="1" w:styleId="CaptionChar4">
    <w:name w:val="Caption Char4"/>
    <w:rsid w:val="00662642"/>
    <w:rPr>
      <w:rFonts w:ascii="Times New Roman" w:eastAsia="PMingLiU" w:hAnsi="Times New Roman"/>
      <w:b/>
      <w:lang w:val="en-GB" w:eastAsia="ja-JP"/>
    </w:rPr>
  </w:style>
  <w:style w:type="character" w:styleId="Emphasis">
    <w:name w:val="Emphasis"/>
    <w:qFormat/>
    <w:rsid w:val="00662642"/>
    <w:rPr>
      <w:i/>
      <w:iCs/>
    </w:rPr>
  </w:style>
  <w:style w:type="character" w:customStyle="1" w:styleId="searchcontent1">
    <w:name w:val="search_content1"/>
    <w:rsid w:val="00662642"/>
    <w:rPr>
      <w:sz w:val="13"/>
      <w:szCs w:val="13"/>
    </w:rPr>
  </w:style>
  <w:style w:type="character" w:customStyle="1" w:styleId="14">
    <w:name w:val="純文字 字元1"/>
    <w:rsid w:val="00662642"/>
    <w:rPr>
      <w:rFonts w:ascii="MingLiU" w:eastAsia="MingLiU" w:hAnsi="Courier New" w:cs="Courier New"/>
      <w:sz w:val="24"/>
      <w:szCs w:val="24"/>
      <w:lang w:val="en-GB" w:eastAsia="en-US"/>
    </w:rPr>
  </w:style>
  <w:style w:type="character" w:customStyle="1" w:styleId="15">
    <w:name w:val="章節附註文字 字元1"/>
    <w:rsid w:val="00662642"/>
    <w:rPr>
      <w:lang w:val="en-GB" w:eastAsia="en-US"/>
    </w:rPr>
  </w:style>
  <w:style w:type="character" w:customStyle="1" w:styleId="FooterChar2">
    <w:name w:val="Footer Char2"/>
    <w:rsid w:val="00662642"/>
    <w:rPr>
      <w:sz w:val="18"/>
      <w:szCs w:val="18"/>
    </w:rPr>
  </w:style>
  <w:style w:type="character" w:customStyle="1" w:styleId="Heading7Char3">
    <w:name w:val="Heading 7 Char3"/>
    <w:rsid w:val="00662642"/>
    <w:rPr>
      <w:rFonts w:ascii="Arial" w:eastAsia="SimSun" w:hAnsi="Arial" w:cs="Times New Roman"/>
      <w:kern w:val="0"/>
      <w:sz w:val="20"/>
      <w:szCs w:val="20"/>
      <w:lang w:val="en-GB" w:eastAsia="en-US"/>
    </w:rPr>
  </w:style>
  <w:style w:type="character" w:customStyle="1" w:styleId="Heading8Char3">
    <w:name w:val="Heading 8 Char3"/>
    <w:rsid w:val="00662642"/>
    <w:rPr>
      <w:rFonts w:ascii="Arial" w:eastAsia="SimSun" w:hAnsi="Arial" w:cs="Times New Roman"/>
      <w:kern w:val="0"/>
      <w:sz w:val="36"/>
      <w:szCs w:val="20"/>
      <w:lang w:val="en-GB" w:eastAsia="en-US"/>
    </w:rPr>
  </w:style>
  <w:style w:type="character" w:customStyle="1" w:styleId="Heading9Char2">
    <w:name w:val="Heading 9 Char2"/>
    <w:rsid w:val="00662642"/>
    <w:rPr>
      <w:rFonts w:ascii="Arial" w:eastAsia="SimSun" w:hAnsi="Arial" w:cs="Times New Roman"/>
      <w:kern w:val="0"/>
      <w:sz w:val="36"/>
      <w:szCs w:val="20"/>
      <w:lang w:val="en-GB" w:eastAsia="en-US"/>
    </w:rPr>
  </w:style>
  <w:style w:type="character" w:customStyle="1" w:styleId="BalloonTextChar1">
    <w:name w:val="Balloon Text Char1"/>
    <w:uiPriority w:val="99"/>
    <w:rsid w:val="006626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626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62642"/>
    <w:rPr>
      <w:rFonts w:ascii="Courier New" w:eastAsia="SimSun" w:hAnsi="Courier New" w:cs="Times New Roman"/>
      <w:kern w:val="0"/>
      <w:sz w:val="20"/>
      <w:szCs w:val="20"/>
      <w:lang w:val="nb-NO" w:eastAsia="ja-JP"/>
    </w:rPr>
  </w:style>
  <w:style w:type="character" w:customStyle="1" w:styleId="Titre3Car">
    <w:name w:val="Titre 3 Car"/>
    <w:rsid w:val="00662642"/>
    <w:rPr>
      <w:rFonts w:ascii="Arial" w:hAnsi="Arial"/>
      <w:sz w:val="28"/>
      <w:szCs w:val="28"/>
      <w:lang w:val="en-GB" w:eastAsia="en-GB"/>
    </w:rPr>
  </w:style>
  <w:style w:type="character" w:customStyle="1" w:styleId="H6Car">
    <w:name w:val="H6 Car"/>
    <w:rsid w:val="00662642"/>
    <w:rPr>
      <w:rFonts w:ascii="Arial" w:hAnsi="Arial"/>
      <w:sz w:val="22"/>
      <w:lang w:val="en-GB"/>
    </w:rPr>
  </w:style>
  <w:style w:type="character" w:customStyle="1" w:styleId="NOChar1">
    <w:name w:val="NO Char1"/>
    <w:rsid w:val="00662642"/>
    <w:rPr>
      <w:rFonts w:eastAsia="MS Mincho"/>
      <w:lang w:val="en-GB" w:eastAsia="en-US" w:bidi="ar-SA"/>
    </w:rPr>
  </w:style>
  <w:style w:type="character" w:customStyle="1" w:styleId="B1Zchn">
    <w:name w:val="B1 Zchn"/>
    <w:rsid w:val="00662642"/>
    <w:rPr>
      <w:rFonts w:eastAsia="MS Mincho"/>
      <w:lang w:val="en-GB" w:eastAsia="en-US" w:bidi="ar-SA"/>
    </w:rPr>
  </w:style>
  <w:style w:type="character" w:customStyle="1" w:styleId="BodyText2Char3">
    <w:name w:val="Body Text 2 Char3"/>
    <w:rsid w:val="00662642"/>
    <w:rPr>
      <w:rFonts w:ascii="Times New Roman" w:eastAsia="SimSun" w:hAnsi="Times New Roman" w:cs="Times New Roman"/>
      <w:kern w:val="0"/>
      <w:sz w:val="20"/>
      <w:szCs w:val="20"/>
      <w:lang w:val="en-GB" w:eastAsia="ja-JP"/>
    </w:rPr>
  </w:style>
  <w:style w:type="character" w:customStyle="1" w:styleId="BodyText3Char3">
    <w:name w:val="Body Text 3 Char3"/>
    <w:rsid w:val="00662642"/>
    <w:rPr>
      <w:rFonts w:ascii="Times New Roman" w:eastAsia="SimSun" w:hAnsi="Times New Roman" w:cs="Times New Roman"/>
      <w:kern w:val="0"/>
      <w:sz w:val="20"/>
      <w:szCs w:val="20"/>
      <w:lang w:val="en-GB" w:eastAsia="ja-JP"/>
    </w:rPr>
  </w:style>
  <w:style w:type="character" w:customStyle="1" w:styleId="a2">
    <w:name w:val="+"/>
    <w:rsid w:val="00662642"/>
    <w:rPr>
      <w:vertAlign w:val="superscript"/>
    </w:rPr>
  </w:style>
  <w:style w:type="character" w:customStyle="1" w:styleId="Underrubrik2Char6">
    <w:name w:val="Underrubrik2 Char6"/>
    <w:rsid w:val="00662642"/>
    <w:rPr>
      <w:rFonts w:ascii="Arial" w:hAnsi="Arial"/>
      <w:sz w:val="28"/>
      <w:lang w:val="en-GB"/>
    </w:rPr>
  </w:style>
  <w:style w:type="character" w:customStyle="1" w:styleId="Underrubrik2Char4">
    <w:name w:val="Underrubrik2 Char4"/>
    <w:rsid w:val="00662642"/>
    <w:rPr>
      <w:rFonts w:ascii="Arial" w:hAnsi="Arial"/>
      <w:sz w:val="28"/>
      <w:lang w:val="en-GB" w:eastAsia="en-US" w:bidi="ar-SA"/>
    </w:rPr>
  </w:style>
  <w:style w:type="character" w:customStyle="1" w:styleId="apple-style-span">
    <w:name w:val="apple-style-span"/>
    <w:rsid w:val="00662642"/>
  </w:style>
  <w:style w:type="character" w:customStyle="1" w:styleId="apple-converted-space">
    <w:name w:val="apple-converted-space"/>
    <w:rsid w:val="00662642"/>
  </w:style>
  <w:style w:type="character" w:customStyle="1" w:styleId="ListChar3">
    <w:name w:val="List Char3"/>
    <w:link w:val="List"/>
    <w:rsid w:val="00662642"/>
    <w:rPr>
      <w:lang w:eastAsia="en-US"/>
    </w:rPr>
  </w:style>
  <w:style w:type="character" w:customStyle="1" w:styleId="BodyTextIndentChar3">
    <w:name w:val="Body Text Indent Char3"/>
    <w:rsid w:val="00662642"/>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662642"/>
    <w:rPr>
      <w:rFonts w:ascii="Arial" w:eastAsia="MS Mincho" w:hAnsi="Arial" w:cs="Times New Roman"/>
      <w:kern w:val="0"/>
      <w:sz w:val="20"/>
      <w:szCs w:val="20"/>
      <w:lang w:val="en-GB" w:eastAsia="ja-JP"/>
    </w:rPr>
  </w:style>
  <w:style w:type="character" w:customStyle="1" w:styleId="EditorsNoteCharCharChar">
    <w:name w:val="Editor's Note Char Char Char"/>
    <w:rsid w:val="00662642"/>
    <w:rPr>
      <w:color w:val="FF0000"/>
      <w:lang w:val="en-GB" w:eastAsia="en-US" w:bidi="ar-SA"/>
    </w:rPr>
  </w:style>
  <w:style w:type="character" w:customStyle="1" w:styleId="h4Char5">
    <w:name w:val="h4 Char5"/>
    <w:rsid w:val="00662642"/>
    <w:rPr>
      <w:rFonts w:ascii="Arial" w:hAnsi="Arial"/>
      <w:sz w:val="24"/>
      <w:lang w:val="en-GB" w:eastAsia="en-US" w:bidi="ar-SA"/>
    </w:rPr>
  </w:style>
  <w:style w:type="character" w:customStyle="1" w:styleId="mediumtext1">
    <w:name w:val="medium_text1"/>
    <w:rsid w:val="00662642"/>
    <w:rPr>
      <w:sz w:val="18"/>
      <w:szCs w:val="18"/>
    </w:rPr>
  </w:style>
  <w:style w:type="character" w:customStyle="1" w:styleId="shorttext1">
    <w:name w:val="short_text1"/>
    <w:rsid w:val="00662642"/>
    <w:rPr>
      <w:sz w:val="29"/>
      <w:szCs w:val="29"/>
    </w:rPr>
  </w:style>
  <w:style w:type="character" w:customStyle="1" w:styleId="Head2AChar5">
    <w:name w:val="Head2A Char5"/>
    <w:rsid w:val="00662642"/>
    <w:rPr>
      <w:rFonts w:ascii="Arial" w:hAnsi="Arial"/>
      <w:sz w:val="32"/>
      <w:lang w:val="en-GB" w:eastAsia="en-US"/>
    </w:rPr>
  </w:style>
  <w:style w:type="character" w:customStyle="1" w:styleId="Underrubrik2Char5">
    <w:name w:val="Underrubrik2 Char5"/>
    <w:rsid w:val="00662642"/>
    <w:rPr>
      <w:rFonts w:ascii="Arial" w:hAnsi="Arial"/>
      <w:sz w:val="28"/>
      <w:lang w:val="en-GB" w:eastAsia="en-US"/>
    </w:rPr>
  </w:style>
  <w:style w:type="character" w:customStyle="1" w:styleId="CharChar18">
    <w:name w:val="Char Char18"/>
    <w:rsid w:val="00662642"/>
    <w:rPr>
      <w:rFonts w:ascii="Arial" w:hAnsi="Arial"/>
      <w:lang w:eastAsia="en-US"/>
    </w:rPr>
  </w:style>
  <w:style w:type="character" w:customStyle="1" w:styleId="Head2AChar6">
    <w:name w:val="Head2A Char6"/>
    <w:rsid w:val="00662642"/>
    <w:rPr>
      <w:rFonts w:eastAsia="MS Mincho"/>
      <w:sz w:val="32"/>
      <w:lang w:val="en-GB" w:eastAsia="en-US"/>
    </w:rPr>
  </w:style>
  <w:style w:type="character" w:customStyle="1" w:styleId="Heading4Char2">
    <w:name w:val="Heading 4 Char2"/>
    <w:rsid w:val="00662642"/>
    <w:rPr>
      <w:rFonts w:ascii="Arial" w:hAnsi="Arial"/>
      <w:sz w:val="24"/>
      <w:szCs w:val="28"/>
      <w:lang w:val="en-GB" w:eastAsia="en-GB" w:bidi="ar-SA"/>
    </w:rPr>
  </w:style>
  <w:style w:type="character" w:customStyle="1" w:styleId="Heading7Char2">
    <w:name w:val="Heading 7 Char2"/>
    <w:rsid w:val="00662642"/>
    <w:rPr>
      <w:rFonts w:ascii="Arial" w:hAnsi="Arial"/>
      <w:lang w:val="en-GB" w:eastAsia="en-GB" w:bidi="ar-SA"/>
    </w:rPr>
  </w:style>
  <w:style w:type="character" w:customStyle="1" w:styleId="Heading8Char2">
    <w:name w:val="Heading 8 Char2"/>
    <w:rsid w:val="00662642"/>
    <w:rPr>
      <w:rFonts w:ascii="Arial" w:hAnsi="Arial"/>
      <w:sz w:val="36"/>
      <w:lang w:val="en-GB" w:eastAsia="en-GB" w:bidi="ar-SA"/>
    </w:rPr>
  </w:style>
  <w:style w:type="character" w:customStyle="1" w:styleId="ListChar2">
    <w:name w:val="List Char2"/>
    <w:rsid w:val="00662642"/>
    <w:rPr>
      <w:lang w:val="en-GB" w:eastAsia="en-GB" w:bidi="ar-SA"/>
    </w:rPr>
  </w:style>
  <w:style w:type="character" w:customStyle="1" w:styleId="PlainTextChar2">
    <w:name w:val="Plain Text Char2"/>
    <w:rsid w:val="00662642"/>
    <w:rPr>
      <w:rFonts w:ascii="Courier New" w:hAnsi="Courier New"/>
      <w:lang w:val="nb-NO" w:eastAsia="en-US" w:bidi="ar-SA"/>
    </w:rPr>
  </w:style>
  <w:style w:type="character" w:customStyle="1" w:styleId="CommentTextChar2">
    <w:name w:val="Comment Text Char2"/>
    <w:semiHidden/>
    <w:rsid w:val="00662642"/>
    <w:rPr>
      <w:lang w:val="en-GB" w:eastAsia="en-US" w:bidi="ar-SA"/>
    </w:rPr>
  </w:style>
  <w:style w:type="character" w:customStyle="1" w:styleId="BodyText2Char2">
    <w:name w:val="Body Text 2 Char2"/>
    <w:rsid w:val="00662642"/>
    <w:rPr>
      <w:lang w:val="en-GB" w:eastAsia="ja-JP" w:bidi="ar-SA"/>
    </w:rPr>
  </w:style>
  <w:style w:type="character" w:customStyle="1" w:styleId="BodyText3Char2">
    <w:name w:val="Body Text 3 Char2"/>
    <w:rsid w:val="00662642"/>
    <w:rPr>
      <w:lang w:val="en-GB" w:eastAsia="ja-JP" w:bidi="ar-SA"/>
    </w:rPr>
  </w:style>
  <w:style w:type="character" w:customStyle="1" w:styleId="Head2AChar7">
    <w:name w:val="Head2A Char7"/>
    <w:rsid w:val="00662642"/>
    <w:rPr>
      <w:rFonts w:ascii="Arial" w:eastAsia="SimSun" w:hAnsi="Arial"/>
      <w:sz w:val="32"/>
      <w:lang w:val="en-GB" w:eastAsia="en-US" w:bidi="ar-SA"/>
    </w:rPr>
  </w:style>
  <w:style w:type="character" w:customStyle="1" w:styleId="BodyTextIndentChar2">
    <w:name w:val="Body Text Indent Char2"/>
    <w:rsid w:val="00662642"/>
    <w:rPr>
      <w:lang w:val="en-GB" w:eastAsia="en-US" w:bidi="ar-SA"/>
    </w:rPr>
  </w:style>
  <w:style w:type="character" w:customStyle="1" w:styleId="BodyTextIndent2Char2">
    <w:name w:val="Body Text Indent 2 Char2"/>
    <w:rsid w:val="00662642"/>
    <w:rPr>
      <w:rFonts w:ascii="Arial" w:eastAsia="MS Mincho" w:hAnsi="Arial" w:cs="Arial"/>
      <w:lang w:val="en-GB" w:eastAsia="ja-JP" w:bidi="ar-SA"/>
    </w:rPr>
  </w:style>
  <w:style w:type="character" w:customStyle="1" w:styleId="h4Char8">
    <w:name w:val="h4 Char8"/>
    <w:rsid w:val="00662642"/>
    <w:rPr>
      <w:rFonts w:ascii="Arial" w:eastAsia="SimSun" w:hAnsi="Arial"/>
      <w:sz w:val="24"/>
      <w:szCs w:val="28"/>
      <w:lang w:val="en-GB" w:eastAsia="en-US" w:bidi="ar-SA"/>
    </w:rPr>
  </w:style>
  <w:style w:type="character" w:customStyle="1" w:styleId="CarCar9">
    <w:name w:val="Car Car9"/>
    <w:rsid w:val="00662642"/>
    <w:rPr>
      <w:rFonts w:ascii="Arial" w:hAnsi="Arial"/>
      <w:lang w:val="en-GB" w:eastAsia="ja-JP" w:bidi="ar-SA"/>
    </w:rPr>
  </w:style>
  <w:style w:type="character" w:customStyle="1" w:styleId="Heading9Char1">
    <w:name w:val="Heading 9 Char1"/>
    <w:rsid w:val="00662642"/>
    <w:rPr>
      <w:rFonts w:ascii="Arial" w:hAnsi="Arial"/>
      <w:sz w:val="36"/>
      <w:lang w:val="en-GB" w:eastAsia="en-GB" w:bidi="ar-SA"/>
    </w:rPr>
  </w:style>
  <w:style w:type="character" w:customStyle="1" w:styleId="Heading7Char1">
    <w:name w:val="Heading 7 Char1"/>
    <w:rsid w:val="00662642"/>
    <w:rPr>
      <w:rFonts w:ascii="Arial" w:hAnsi="Arial"/>
      <w:lang w:val="en-GB" w:eastAsia="ja-JP" w:bidi="ar-SA"/>
    </w:rPr>
  </w:style>
  <w:style w:type="character" w:customStyle="1" w:styleId="Heading8Char1">
    <w:name w:val="Heading 8 Char1"/>
    <w:rsid w:val="00662642"/>
    <w:rPr>
      <w:rFonts w:ascii="Arial" w:hAnsi="Arial"/>
      <w:sz w:val="36"/>
      <w:lang w:val="en-GB" w:eastAsia="ja-JP" w:bidi="ar-SA"/>
    </w:rPr>
  </w:style>
  <w:style w:type="character" w:customStyle="1" w:styleId="ListChar1">
    <w:name w:val="List Char1"/>
    <w:rsid w:val="00662642"/>
    <w:rPr>
      <w:lang w:val="en-GB" w:eastAsia="ja-JP" w:bidi="ar-SA"/>
    </w:rPr>
  </w:style>
  <w:style w:type="character" w:customStyle="1" w:styleId="CommentTextChar1">
    <w:name w:val="Comment Text Char1"/>
    <w:semiHidden/>
    <w:rsid w:val="00662642"/>
    <w:rPr>
      <w:lang w:val="en-GB" w:eastAsia="en-US" w:bidi="ar-SA"/>
    </w:rPr>
  </w:style>
  <w:style w:type="character" w:customStyle="1" w:styleId="BodyText2Char1">
    <w:name w:val="Body Text 2 Char1"/>
    <w:rsid w:val="00662642"/>
    <w:rPr>
      <w:lang w:val="en-GB" w:eastAsia="ja-JP" w:bidi="ar-SA"/>
    </w:rPr>
  </w:style>
  <w:style w:type="character" w:customStyle="1" w:styleId="BodyText3Char1">
    <w:name w:val="Body Text 3 Char1"/>
    <w:rsid w:val="00662642"/>
    <w:rPr>
      <w:lang w:val="en-GB" w:eastAsia="ja-JP" w:bidi="ar-SA"/>
    </w:rPr>
  </w:style>
  <w:style w:type="character" w:customStyle="1" w:styleId="BodyTextIndentChar1">
    <w:name w:val="Body Text Indent Char1"/>
    <w:rsid w:val="00662642"/>
    <w:rPr>
      <w:lang w:val="en-GB" w:eastAsia="en-US" w:bidi="ar-SA"/>
    </w:rPr>
  </w:style>
  <w:style w:type="character" w:customStyle="1" w:styleId="BodyTextIndent2Char1">
    <w:name w:val="Body Text Indent 2 Char1"/>
    <w:rsid w:val="00662642"/>
    <w:rPr>
      <w:rFonts w:ascii="Arial" w:eastAsia="MS Mincho" w:hAnsi="Arial" w:cs="Arial"/>
      <w:lang w:val="en-GB" w:eastAsia="ja-JP" w:bidi="ar-SA"/>
    </w:rPr>
  </w:style>
  <w:style w:type="character" w:customStyle="1" w:styleId="Absatz-Standardschriftart">
    <w:name w:val="Absatz-Standardschriftart"/>
    <w:rsid w:val="00662642"/>
  </w:style>
  <w:style w:type="character" w:customStyle="1" w:styleId="WW-Absatz-Standardschriftart">
    <w:name w:val="WW-Absatz-Standardschriftart"/>
    <w:rsid w:val="00662642"/>
  </w:style>
  <w:style w:type="character" w:customStyle="1" w:styleId="WW8Num1z0">
    <w:name w:val="WW8Num1z0"/>
    <w:rsid w:val="00662642"/>
    <w:rPr>
      <w:rFonts w:ascii="Symbol" w:hAnsi="Symbol"/>
    </w:rPr>
  </w:style>
  <w:style w:type="character" w:customStyle="1" w:styleId="WW8Num5z0">
    <w:name w:val="WW8Num5z0"/>
    <w:rsid w:val="00662642"/>
    <w:rPr>
      <w:rFonts w:ascii="Times New Roman" w:eastAsia="MS Mincho" w:hAnsi="Times New Roman" w:cs="Times New Roman"/>
    </w:rPr>
  </w:style>
  <w:style w:type="character" w:customStyle="1" w:styleId="WW8Num5z1">
    <w:name w:val="WW8Num5z1"/>
    <w:rsid w:val="00662642"/>
    <w:rPr>
      <w:rFonts w:ascii="Courier New" w:hAnsi="Courier New" w:cs="Courier New"/>
    </w:rPr>
  </w:style>
  <w:style w:type="character" w:customStyle="1" w:styleId="WW8Num5z2">
    <w:name w:val="WW8Num5z2"/>
    <w:rsid w:val="00662642"/>
    <w:rPr>
      <w:rFonts w:ascii="Wingdings" w:hAnsi="Wingdings"/>
    </w:rPr>
  </w:style>
  <w:style w:type="character" w:customStyle="1" w:styleId="WW8Num5z3">
    <w:name w:val="WW8Num5z3"/>
    <w:rsid w:val="00662642"/>
    <w:rPr>
      <w:rFonts w:ascii="Symbol" w:hAnsi="Symbol"/>
    </w:rPr>
  </w:style>
  <w:style w:type="character" w:customStyle="1" w:styleId="WW8Num6z0">
    <w:name w:val="WW8Num6z0"/>
    <w:rsid w:val="00662642"/>
    <w:rPr>
      <w:rFonts w:ascii="Arial" w:eastAsia="MS Mincho" w:hAnsi="Arial" w:cs="Arial"/>
    </w:rPr>
  </w:style>
  <w:style w:type="character" w:customStyle="1" w:styleId="WW8Num6z1">
    <w:name w:val="WW8Num6z1"/>
    <w:rsid w:val="00662642"/>
    <w:rPr>
      <w:rFonts w:ascii="Courier New" w:hAnsi="Courier New" w:cs="Courier New"/>
    </w:rPr>
  </w:style>
  <w:style w:type="character" w:customStyle="1" w:styleId="WW8Num6z2">
    <w:name w:val="WW8Num6z2"/>
    <w:rsid w:val="00662642"/>
    <w:rPr>
      <w:rFonts w:ascii="Wingdings" w:hAnsi="Wingdings"/>
    </w:rPr>
  </w:style>
  <w:style w:type="character" w:customStyle="1" w:styleId="WW8Num6z3">
    <w:name w:val="WW8Num6z3"/>
    <w:rsid w:val="00662642"/>
    <w:rPr>
      <w:rFonts w:ascii="Symbol" w:hAnsi="Symbol"/>
    </w:rPr>
  </w:style>
  <w:style w:type="character" w:customStyle="1" w:styleId="WW8Num9z0">
    <w:name w:val="WW8Num9z0"/>
    <w:rsid w:val="00662642"/>
    <w:rPr>
      <w:rFonts w:ascii="Times New Roman" w:eastAsia="MS Mincho" w:hAnsi="Times New Roman" w:cs="Times New Roman"/>
    </w:rPr>
  </w:style>
  <w:style w:type="character" w:customStyle="1" w:styleId="WW8Num9z1">
    <w:name w:val="WW8Num9z1"/>
    <w:rsid w:val="00662642"/>
    <w:rPr>
      <w:rFonts w:ascii="Courier New" w:hAnsi="Courier New" w:cs="Courier New"/>
    </w:rPr>
  </w:style>
  <w:style w:type="character" w:customStyle="1" w:styleId="WW8Num9z2">
    <w:name w:val="WW8Num9z2"/>
    <w:rsid w:val="00662642"/>
    <w:rPr>
      <w:rFonts w:ascii="Wingdings" w:hAnsi="Wingdings"/>
    </w:rPr>
  </w:style>
  <w:style w:type="character" w:customStyle="1" w:styleId="WW8Num9z3">
    <w:name w:val="WW8Num9z3"/>
    <w:rsid w:val="00662642"/>
    <w:rPr>
      <w:rFonts w:ascii="Symbol" w:hAnsi="Symbol"/>
    </w:rPr>
  </w:style>
  <w:style w:type="character" w:customStyle="1" w:styleId="WW8Num11z0">
    <w:name w:val="WW8Num11z0"/>
    <w:rsid w:val="00662642"/>
    <w:rPr>
      <w:rFonts w:ascii="Times New Roman" w:eastAsia="MS Mincho" w:hAnsi="Times New Roman" w:cs="Times New Roman"/>
    </w:rPr>
  </w:style>
  <w:style w:type="character" w:customStyle="1" w:styleId="WW8Num11z1">
    <w:name w:val="WW8Num11z1"/>
    <w:rsid w:val="00662642"/>
    <w:rPr>
      <w:rFonts w:ascii="Courier New" w:hAnsi="Courier New" w:cs="Courier New"/>
    </w:rPr>
  </w:style>
  <w:style w:type="character" w:customStyle="1" w:styleId="WW8Num11z2">
    <w:name w:val="WW8Num11z2"/>
    <w:rsid w:val="00662642"/>
    <w:rPr>
      <w:rFonts w:ascii="Wingdings" w:hAnsi="Wingdings"/>
    </w:rPr>
  </w:style>
  <w:style w:type="character" w:customStyle="1" w:styleId="WW8Num11z3">
    <w:name w:val="WW8Num11z3"/>
    <w:rsid w:val="00662642"/>
    <w:rPr>
      <w:rFonts w:ascii="Symbol" w:hAnsi="Symbol"/>
    </w:rPr>
  </w:style>
  <w:style w:type="character" w:customStyle="1" w:styleId="WW8Num15z0">
    <w:name w:val="WW8Num15z0"/>
    <w:rsid w:val="00662642"/>
    <w:rPr>
      <w:rFonts w:ascii="Times New Roman" w:eastAsia="Times New Roman" w:hAnsi="Times New Roman" w:cs="Times New Roman"/>
    </w:rPr>
  </w:style>
  <w:style w:type="character" w:customStyle="1" w:styleId="WW8Num15z1">
    <w:name w:val="WW8Num15z1"/>
    <w:rsid w:val="00662642"/>
    <w:rPr>
      <w:rFonts w:ascii="Courier New" w:hAnsi="Courier New" w:cs="Courier New"/>
    </w:rPr>
  </w:style>
  <w:style w:type="character" w:customStyle="1" w:styleId="WW8Num15z2">
    <w:name w:val="WW8Num15z2"/>
    <w:rsid w:val="00662642"/>
    <w:rPr>
      <w:rFonts w:ascii="Wingdings" w:hAnsi="Wingdings"/>
    </w:rPr>
  </w:style>
  <w:style w:type="character" w:customStyle="1" w:styleId="WW8Num15z3">
    <w:name w:val="WW8Num15z3"/>
    <w:rsid w:val="00662642"/>
    <w:rPr>
      <w:rFonts w:ascii="Symbol" w:hAnsi="Symbol"/>
    </w:rPr>
  </w:style>
  <w:style w:type="character" w:customStyle="1" w:styleId="WW8Num16z0">
    <w:name w:val="WW8Num16z0"/>
    <w:rsid w:val="00662642"/>
    <w:rPr>
      <w:rFonts w:ascii="Times New Roman" w:eastAsia="MS Mincho" w:hAnsi="Times New Roman" w:cs="Times New Roman"/>
    </w:rPr>
  </w:style>
  <w:style w:type="character" w:customStyle="1" w:styleId="WW8Num16z1">
    <w:name w:val="WW8Num16z1"/>
    <w:rsid w:val="00662642"/>
    <w:rPr>
      <w:rFonts w:ascii="Courier New" w:hAnsi="Courier New" w:cs="Courier New"/>
    </w:rPr>
  </w:style>
  <w:style w:type="character" w:customStyle="1" w:styleId="WW8Num16z2">
    <w:name w:val="WW8Num16z2"/>
    <w:rsid w:val="00662642"/>
    <w:rPr>
      <w:rFonts w:ascii="Wingdings" w:hAnsi="Wingdings"/>
    </w:rPr>
  </w:style>
  <w:style w:type="character" w:customStyle="1" w:styleId="WW8Num16z3">
    <w:name w:val="WW8Num16z3"/>
    <w:rsid w:val="00662642"/>
    <w:rPr>
      <w:rFonts w:ascii="Symbol" w:hAnsi="Symbol"/>
    </w:rPr>
  </w:style>
  <w:style w:type="character" w:customStyle="1" w:styleId="WW8Num18z0">
    <w:name w:val="WW8Num18z0"/>
    <w:rsid w:val="00662642"/>
    <w:rPr>
      <w:rFonts w:ascii="Times New Roman" w:eastAsia="Times New Roman" w:hAnsi="Times New Roman" w:cs="Times New Roman"/>
    </w:rPr>
  </w:style>
  <w:style w:type="character" w:customStyle="1" w:styleId="WW8Num18z1">
    <w:name w:val="WW8Num18z1"/>
    <w:rsid w:val="00662642"/>
    <w:rPr>
      <w:rFonts w:ascii="Courier New" w:hAnsi="Courier New" w:cs="Courier New"/>
    </w:rPr>
  </w:style>
  <w:style w:type="character" w:customStyle="1" w:styleId="WW8Num18z2">
    <w:name w:val="WW8Num18z2"/>
    <w:rsid w:val="00662642"/>
    <w:rPr>
      <w:rFonts w:ascii="Wingdings" w:hAnsi="Wingdings"/>
    </w:rPr>
  </w:style>
  <w:style w:type="character" w:customStyle="1" w:styleId="WW8Num18z3">
    <w:name w:val="WW8Num18z3"/>
    <w:rsid w:val="00662642"/>
    <w:rPr>
      <w:rFonts w:ascii="Symbol" w:hAnsi="Symbol"/>
    </w:rPr>
  </w:style>
  <w:style w:type="character" w:customStyle="1" w:styleId="WW8Num19z0">
    <w:name w:val="WW8Num19z0"/>
    <w:rsid w:val="00662642"/>
    <w:rPr>
      <w:rFonts w:ascii="Times New Roman" w:eastAsia="MS Mincho" w:hAnsi="Times New Roman" w:cs="Times New Roman"/>
    </w:rPr>
  </w:style>
  <w:style w:type="character" w:customStyle="1" w:styleId="WW8Num19z1">
    <w:name w:val="WW8Num19z1"/>
    <w:rsid w:val="00662642"/>
    <w:rPr>
      <w:rFonts w:ascii="Wingdings" w:hAnsi="Wingdings"/>
    </w:rPr>
  </w:style>
  <w:style w:type="character" w:customStyle="1" w:styleId="WW8Num25z0">
    <w:name w:val="WW8Num25z0"/>
    <w:rsid w:val="00662642"/>
    <w:rPr>
      <w:rFonts w:ascii="Arial" w:eastAsia="SimSun" w:hAnsi="Arial" w:cs="Arial"/>
    </w:rPr>
  </w:style>
  <w:style w:type="character" w:customStyle="1" w:styleId="WW8Num25z1">
    <w:name w:val="WW8Num25z1"/>
    <w:rsid w:val="00662642"/>
    <w:rPr>
      <w:rFonts w:ascii="Wingdings" w:hAnsi="Wingdings"/>
    </w:rPr>
  </w:style>
  <w:style w:type="character" w:customStyle="1" w:styleId="WW8Num28z0">
    <w:name w:val="WW8Num28z0"/>
    <w:rsid w:val="00662642"/>
    <w:rPr>
      <w:rFonts w:ascii="Times New Roman" w:eastAsia="MS Mincho" w:hAnsi="Times New Roman" w:cs="Times New Roman"/>
    </w:rPr>
  </w:style>
  <w:style w:type="character" w:customStyle="1" w:styleId="WW8Num28z1">
    <w:name w:val="WW8Num28z1"/>
    <w:rsid w:val="00662642"/>
    <w:rPr>
      <w:rFonts w:ascii="Courier New" w:hAnsi="Courier New" w:cs="Courier New"/>
    </w:rPr>
  </w:style>
  <w:style w:type="character" w:customStyle="1" w:styleId="WW8Num28z2">
    <w:name w:val="WW8Num28z2"/>
    <w:rsid w:val="00662642"/>
    <w:rPr>
      <w:rFonts w:ascii="Wingdings" w:hAnsi="Wingdings"/>
    </w:rPr>
  </w:style>
  <w:style w:type="character" w:customStyle="1" w:styleId="WW8Num28z3">
    <w:name w:val="WW8Num28z3"/>
    <w:rsid w:val="00662642"/>
    <w:rPr>
      <w:rFonts w:ascii="Symbol" w:hAnsi="Symbol"/>
    </w:rPr>
  </w:style>
  <w:style w:type="character" w:customStyle="1" w:styleId="WW8Num32z0">
    <w:name w:val="WW8Num32z0"/>
    <w:rsid w:val="00662642"/>
    <w:rPr>
      <w:rFonts w:ascii="Times New Roman" w:eastAsia="Times New Roman" w:hAnsi="Times New Roman" w:cs="Times New Roman"/>
    </w:rPr>
  </w:style>
  <w:style w:type="character" w:customStyle="1" w:styleId="WW8Num32z1">
    <w:name w:val="WW8Num32z1"/>
    <w:rsid w:val="00662642"/>
    <w:rPr>
      <w:rFonts w:ascii="Courier New" w:hAnsi="Courier New" w:cs="Courier New"/>
    </w:rPr>
  </w:style>
  <w:style w:type="character" w:customStyle="1" w:styleId="WW8Num32z2">
    <w:name w:val="WW8Num32z2"/>
    <w:rsid w:val="00662642"/>
    <w:rPr>
      <w:rFonts w:ascii="Wingdings" w:hAnsi="Wingdings"/>
    </w:rPr>
  </w:style>
  <w:style w:type="character" w:customStyle="1" w:styleId="WW8Num32z3">
    <w:name w:val="WW8Num32z3"/>
    <w:rsid w:val="00662642"/>
    <w:rPr>
      <w:rFonts w:ascii="Symbol" w:hAnsi="Symbol"/>
    </w:rPr>
  </w:style>
  <w:style w:type="character" w:customStyle="1" w:styleId="WW8Num34z0">
    <w:name w:val="WW8Num34z0"/>
    <w:rsid w:val="00662642"/>
    <w:rPr>
      <w:rFonts w:ascii="Times New Roman" w:eastAsia="SimSun" w:hAnsi="Times New Roman" w:cs="Times New Roman"/>
    </w:rPr>
  </w:style>
  <w:style w:type="character" w:customStyle="1" w:styleId="WW8Num34z1">
    <w:name w:val="WW8Num34z1"/>
    <w:rsid w:val="00662642"/>
    <w:rPr>
      <w:rFonts w:ascii="Wingdings" w:hAnsi="Wingdings"/>
    </w:rPr>
  </w:style>
  <w:style w:type="character" w:customStyle="1" w:styleId="WW8Num35z0">
    <w:name w:val="WW8Num35z0"/>
    <w:rsid w:val="00662642"/>
    <w:rPr>
      <w:rFonts w:ascii="Times New Roman" w:eastAsia="SimSun" w:hAnsi="Times New Roman" w:cs="Times New Roman"/>
    </w:rPr>
  </w:style>
  <w:style w:type="character" w:customStyle="1" w:styleId="WW8Num35z1">
    <w:name w:val="WW8Num35z1"/>
    <w:rsid w:val="00662642"/>
    <w:rPr>
      <w:rFonts w:ascii="Wingdings" w:hAnsi="Wingdings"/>
    </w:rPr>
  </w:style>
  <w:style w:type="character" w:customStyle="1" w:styleId="WW8Num36z0">
    <w:name w:val="WW8Num36z0"/>
    <w:rsid w:val="00662642"/>
    <w:rPr>
      <w:rFonts w:ascii="Times New Roman" w:eastAsia="SimSun" w:hAnsi="Times New Roman" w:cs="Times New Roman"/>
    </w:rPr>
  </w:style>
  <w:style w:type="character" w:customStyle="1" w:styleId="WW8Num36z1">
    <w:name w:val="WW8Num36z1"/>
    <w:rsid w:val="00662642"/>
    <w:rPr>
      <w:rFonts w:ascii="Wingdings" w:hAnsi="Wingdings"/>
    </w:rPr>
  </w:style>
  <w:style w:type="character" w:customStyle="1" w:styleId="WW8Num39z0">
    <w:name w:val="WW8Num39z0"/>
    <w:rsid w:val="00662642"/>
    <w:rPr>
      <w:rFonts w:ascii="Times New Roman" w:eastAsia="SimSun" w:hAnsi="Times New Roman" w:cs="Times New Roman"/>
    </w:rPr>
  </w:style>
  <w:style w:type="character" w:customStyle="1" w:styleId="WW8Num39z1">
    <w:name w:val="WW8Num39z1"/>
    <w:rsid w:val="00662642"/>
    <w:rPr>
      <w:rFonts w:ascii="Wingdings" w:hAnsi="Wingdings"/>
    </w:rPr>
  </w:style>
  <w:style w:type="character" w:customStyle="1" w:styleId="WW8NumSt1z0">
    <w:name w:val="WW8NumSt1z0"/>
    <w:rsid w:val="00662642"/>
    <w:rPr>
      <w:rFonts w:ascii="Symbol" w:hAnsi="Symbol"/>
    </w:rPr>
  </w:style>
  <w:style w:type="character" w:customStyle="1" w:styleId="WW8NumSt18z0">
    <w:name w:val="WW8NumSt18z0"/>
    <w:rsid w:val="00662642"/>
    <w:rPr>
      <w:rFonts w:ascii="Geneva" w:hAnsi="Geneva"/>
    </w:rPr>
  </w:style>
  <w:style w:type="character" w:customStyle="1" w:styleId="a3">
    <w:name w:val="段落フォント"/>
    <w:rsid w:val="00662642"/>
  </w:style>
  <w:style w:type="character" w:customStyle="1" w:styleId="a4">
    <w:name w:val="脚注番号"/>
    <w:rsid w:val="00662642"/>
    <w:rPr>
      <w:b/>
      <w:position w:val="3"/>
      <w:sz w:val="16"/>
    </w:rPr>
  </w:style>
  <w:style w:type="character" w:customStyle="1" w:styleId="a5">
    <w:name w:val="コメント参照"/>
    <w:rsid w:val="00662642"/>
    <w:rPr>
      <w:sz w:val="16"/>
    </w:rPr>
  </w:style>
  <w:style w:type="character" w:customStyle="1" w:styleId="H1">
    <w:name w:val="H1 (文字)"/>
    <w:rsid w:val="00662642"/>
    <w:rPr>
      <w:rFonts w:ascii="Arial" w:eastAsia="MS Mincho" w:hAnsi="Arial"/>
      <w:sz w:val="36"/>
      <w:lang w:val="en-GB" w:eastAsia="ar-SA" w:bidi="ar-SA"/>
    </w:rPr>
  </w:style>
  <w:style w:type="character" w:customStyle="1" w:styleId="Head2A">
    <w:name w:val="Head2A (文字)"/>
    <w:rsid w:val="00662642"/>
    <w:rPr>
      <w:rFonts w:ascii="Arial" w:eastAsia="MS Mincho" w:hAnsi="Arial"/>
      <w:sz w:val="32"/>
      <w:lang w:val="en-GB" w:eastAsia="ar-SA" w:bidi="ar-SA"/>
    </w:rPr>
  </w:style>
  <w:style w:type="character" w:customStyle="1" w:styleId="Underrubrik2">
    <w:name w:val="Underrubrik2 (文字)"/>
    <w:rsid w:val="00662642"/>
    <w:rPr>
      <w:rFonts w:ascii="Arial" w:eastAsia="MS Mincho" w:hAnsi="Arial"/>
      <w:sz w:val="28"/>
      <w:lang w:val="en-GB" w:eastAsia="ar-SA" w:bidi="ar-SA"/>
    </w:rPr>
  </w:style>
  <w:style w:type="character" w:customStyle="1" w:styleId="h40">
    <w:name w:val="h4 (文字)"/>
    <w:rsid w:val="00662642"/>
    <w:rPr>
      <w:rFonts w:ascii="Arial" w:eastAsia="MS Mincho" w:hAnsi="Arial" w:cs="Arial"/>
      <w:color w:val="0000FF"/>
      <w:kern w:val="2"/>
      <w:sz w:val="24"/>
      <w:szCs w:val="28"/>
      <w:lang w:val="en-GB" w:eastAsia="ar-SA" w:bidi="ar-SA"/>
    </w:rPr>
  </w:style>
  <w:style w:type="character" w:customStyle="1" w:styleId="M5">
    <w:name w:val="M5 (文字)"/>
    <w:rsid w:val="00662642"/>
    <w:rPr>
      <w:rFonts w:ascii="Arial" w:eastAsia="MS Mincho" w:hAnsi="Arial"/>
      <w:sz w:val="22"/>
      <w:lang w:val="en-GB" w:eastAsia="ar-SA" w:bidi="ar-SA"/>
    </w:rPr>
  </w:style>
  <w:style w:type="character" w:customStyle="1" w:styleId="T1">
    <w:name w:val="T1 (文字)"/>
    <w:rsid w:val="00662642"/>
    <w:rPr>
      <w:rFonts w:ascii="Arial" w:eastAsia="MS Mincho" w:hAnsi="Arial"/>
      <w:lang w:val="en-GB" w:eastAsia="ar-SA" w:bidi="ar-SA"/>
    </w:rPr>
  </w:style>
  <w:style w:type="character" w:customStyle="1" w:styleId="8">
    <w:name w:val="(文字) (文字)8"/>
    <w:rsid w:val="00662642"/>
    <w:rPr>
      <w:rFonts w:ascii="Arial" w:eastAsia="MS Mincho" w:hAnsi="Arial"/>
      <w:lang w:val="en-GB" w:eastAsia="ar-SA" w:bidi="ar-SA"/>
    </w:rPr>
  </w:style>
  <w:style w:type="character" w:customStyle="1" w:styleId="7">
    <w:name w:val="(文字) (文字)7"/>
    <w:rsid w:val="00662642"/>
    <w:rPr>
      <w:rFonts w:ascii="Arial" w:eastAsia="MS Mincho" w:hAnsi="Arial"/>
      <w:sz w:val="36"/>
      <w:lang w:val="en-GB" w:eastAsia="ar-SA" w:bidi="ar-SA"/>
    </w:rPr>
  </w:style>
  <w:style w:type="character" w:customStyle="1" w:styleId="headerodd">
    <w:name w:val="header odd (文字)"/>
    <w:rsid w:val="00662642"/>
    <w:rPr>
      <w:rFonts w:ascii="Arial" w:eastAsia="MS Mincho" w:hAnsi="Arial"/>
      <w:b/>
      <w:sz w:val="18"/>
      <w:lang w:val="en-GB" w:eastAsia="ar-SA" w:bidi="ar-SA"/>
    </w:rPr>
  </w:style>
  <w:style w:type="character" w:customStyle="1" w:styleId="footnotetext1">
    <w:name w:val="footnote text1 (文字)"/>
    <w:rsid w:val="00662642"/>
    <w:rPr>
      <w:rFonts w:eastAsia="MS Mincho"/>
      <w:sz w:val="16"/>
      <w:lang w:val="en-GB" w:eastAsia="ar-SA" w:bidi="ar-SA"/>
    </w:rPr>
  </w:style>
  <w:style w:type="character" w:customStyle="1" w:styleId="6">
    <w:name w:val="(文字) (文字)6"/>
    <w:rsid w:val="00662642"/>
    <w:rPr>
      <w:rFonts w:eastAsia="MS Mincho"/>
      <w:lang w:val="en-GB" w:eastAsia="ar-SA" w:bidi="ar-SA"/>
    </w:rPr>
  </w:style>
  <w:style w:type="character" w:customStyle="1" w:styleId="cap">
    <w:name w:val="cap (文字)"/>
    <w:rsid w:val="00662642"/>
    <w:rPr>
      <w:rFonts w:eastAsia="MS Mincho"/>
      <w:b/>
      <w:lang w:val="en-GB" w:eastAsia="ar-SA" w:bidi="ar-SA"/>
    </w:rPr>
  </w:style>
  <w:style w:type="character" w:customStyle="1" w:styleId="5">
    <w:name w:val="(文字) (文字)5"/>
    <w:rsid w:val="00662642"/>
    <w:rPr>
      <w:rFonts w:ascii="Courier New" w:eastAsia="MS Mincho" w:hAnsi="Courier New"/>
      <w:lang w:val="nb-NO" w:eastAsia="ar-SA" w:bidi="ar-SA"/>
    </w:rPr>
  </w:style>
  <w:style w:type="character" w:customStyle="1" w:styleId="bt">
    <w:name w:val="bt (文字)"/>
    <w:rsid w:val="00662642"/>
    <w:rPr>
      <w:rFonts w:eastAsia="MS Mincho"/>
      <w:lang w:val="en-GB" w:eastAsia="ar-SA" w:bidi="ar-SA"/>
    </w:rPr>
  </w:style>
  <w:style w:type="character" w:customStyle="1" w:styleId="a6">
    <w:name w:val="番号付け記号"/>
    <w:rsid w:val="00662642"/>
  </w:style>
  <w:style w:type="character" w:customStyle="1" w:styleId="WW8Num27z0">
    <w:name w:val="WW8Num27z0"/>
    <w:rsid w:val="00662642"/>
    <w:rPr>
      <w:rFonts w:ascii="Arial" w:eastAsia="Times New Roman" w:hAnsi="Arial" w:cs="Arial"/>
    </w:rPr>
  </w:style>
  <w:style w:type="character" w:customStyle="1" w:styleId="WW8Num27z1">
    <w:name w:val="WW8Num27z1"/>
    <w:rsid w:val="00662642"/>
    <w:rPr>
      <w:rFonts w:ascii="Courier New" w:hAnsi="Courier New" w:cs="Courier New"/>
    </w:rPr>
  </w:style>
  <w:style w:type="character" w:customStyle="1" w:styleId="WW8Num27z2">
    <w:name w:val="WW8Num27z2"/>
    <w:rsid w:val="00662642"/>
    <w:rPr>
      <w:rFonts w:ascii="Wingdings" w:hAnsi="Wingdings"/>
    </w:rPr>
  </w:style>
  <w:style w:type="character" w:customStyle="1" w:styleId="WW8Num27z3">
    <w:name w:val="WW8Num27z3"/>
    <w:rsid w:val="00662642"/>
    <w:rPr>
      <w:rFonts w:ascii="Symbol" w:hAnsi="Symbol"/>
    </w:rPr>
  </w:style>
  <w:style w:type="character" w:customStyle="1" w:styleId="WW8Num29z0">
    <w:name w:val="WW8Num29z0"/>
    <w:rsid w:val="00662642"/>
    <w:rPr>
      <w:rFonts w:ascii="Times New Roman" w:eastAsia="MS Mincho" w:hAnsi="Times New Roman" w:cs="Times New Roman"/>
    </w:rPr>
  </w:style>
  <w:style w:type="character" w:customStyle="1" w:styleId="WW8Num29z1">
    <w:name w:val="WW8Num29z1"/>
    <w:rsid w:val="00662642"/>
    <w:rPr>
      <w:rFonts w:ascii="Courier New" w:hAnsi="Courier New" w:cs="Courier New"/>
    </w:rPr>
  </w:style>
  <w:style w:type="character" w:customStyle="1" w:styleId="WW8Num29z2">
    <w:name w:val="WW8Num29z2"/>
    <w:rsid w:val="00662642"/>
    <w:rPr>
      <w:rFonts w:ascii="Wingdings" w:hAnsi="Wingdings"/>
    </w:rPr>
  </w:style>
  <w:style w:type="character" w:customStyle="1" w:styleId="WW8Num29z3">
    <w:name w:val="WW8Num29z3"/>
    <w:rsid w:val="00662642"/>
    <w:rPr>
      <w:rFonts w:ascii="Symbol" w:hAnsi="Symbol"/>
    </w:rPr>
  </w:style>
  <w:style w:type="character" w:customStyle="1" w:styleId="WW8Num31z0">
    <w:name w:val="WW8Num31z0"/>
    <w:rsid w:val="00662642"/>
    <w:rPr>
      <w:rFonts w:ascii="Symbol" w:hAnsi="Symbol"/>
    </w:rPr>
  </w:style>
  <w:style w:type="character" w:customStyle="1" w:styleId="WW8Num31z1">
    <w:name w:val="WW8Num31z1"/>
    <w:rsid w:val="00662642"/>
    <w:rPr>
      <w:rFonts w:ascii="Courier New" w:hAnsi="Courier New" w:cs="Courier New"/>
    </w:rPr>
  </w:style>
  <w:style w:type="character" w:customStyle="1" w:styleId="WW8Num31z2">
    <w:name w:val="WW8Num31z2"/>
    <w:rsid w:val="00662642"/>
    <w:rPr>
      <w:rFonts w:ascii="Wingdings" w:hAnsi="Wingdings"/>
    </w:rPr>
  </w:style>
  <w:style w:type="character" w:customStyle="1" w:styleId="WW8Num34z2">
    <w:name w:val="WW8Num34z2"/>
    <w:rsid w:val="00662642"/>
    <w:rPr>
      <w:rFonts w:ascii="Wingdings" w:hAnsi="Wingdings"/>
    </w:rPr>
  </w:style>
  <w:style w:type="character" w:customStyle="1" w:styleId="WW8Num34z3">
    <w:name w:val="WW8Num34z3"/>
    <w:rsid w:val="00662642"/>
    <w:rPr>
      <w:rFonts w:ascii="Symbol" w:hAnsi="Symbol"/>
    </w:rPr>
  </w:style>
  <w:style w:type="character" w:customStyle="1" w:styleId="WW8Num37z0">
    <w:name w:val="WW8Num37z0"/>
    <w:rsid w:val="00662642"/>
    <w:rPr>
      <w:rFonts w:ascii="Times New Roman" w:eastAsia="SimSun" w:hAnsi="Times New Roman" w:cs="Times New Roman"/>
    </w:rPr>
  </w:style>
  <w:style w:type="character" w:customStyle="1" w:styleId="WW8Num37z1">
    <w:name w:val="WW8Num37z1"/>
    <w:rsid w:val="00662642"/>
    <w:rPr>
      <w:rFonts w:ascii="Wingdings" w:hAnsi="Wingdings"/>
    </w:rPr>
  </w:style>
  <w:style w:type="character" w:customStyle="1" w:styleId="WW8Num38z0">
    <w:name w:val="WW8Num38z0"/>
    <w:rsid w:val="00662642"/>
    <w:rPr>
      <w:rFonts w:ascii="Times New Roman" w:eastAsia="SimSun" w:hAnsi="Times New Roman" w:cs="Times New Roman"/>
    </w:rPr>
  </w:style>
  <w:style w:type="character" w:customStyle="1" w:styleId="WW8Num38z1">
    <w:name w:val="WW8Num38z1"/>
    <w:rsid w:val="00662642"/>
    <w:rPr>
      <w:rFonts w:ascii="Wingdings" w:hAnsi="Wingdings"/>
    </w:rPr>
  </w:style>
  <w:style w:type="character" w:customStyle="1" w:styleId="WW8Num41z0">
    <w:name w:val="WW8Num41z0"/>
    <w:rsid w:val="00662642"/>
    <w:rPr>
      <w:rFonts w:ascii="Times New Roman" w:eastAsia="SimSun" w:hAnsi="Times New Roman" w:cs="Times New Roman"/>
    </w:rPr>
  </w:style>
  <w:style w:type="character" w:customStyle="1" w:styleId="WW8Num41z1">
    <w:name w:val="WW8Num41z1"/>
    <w:rsid w:val="00662642"/>
    <w:rPr>
      <w:rFonts w:ascii="Wingdings" w:hAnsi="Wingdings"/>
    </w:rPr>
  </w:style>
  <w:style w:type="character" w:customStyle="1" w:styleId="WW8NumSt20z0">
    <w:name w:val="WW8NumSt20z0"/>
    <w:rsid w:val="00662642"/>
    <w:rPr>
      <w:rFonts w:ascii="Geneva" w:hAnsi="Geneva"/>
    </w:rPr>
  </w:style>
  <w:style w:type="character" w:customStyle="1" w:styleId="DefaultParagraphFont1">
    <w:name w:val="Default Paragraph Font1"/>
    <w:rsid w:val="00662642"/>
  </w:style>
  <w:style w:type="character" w:customStyle="1" w:styleId="CommentReference1">
    <w:name w:val="Comment Reference1"/>
    <w:rsid w:val="00662642"/>
    <w:rPr>
      <w:sz w:val="16"/>
    </w:rPr>
  </w:style>
  <w:style w:type="character" w:customStyle="1" w:styleId="CharChar22">
    <w:name w:val="Char Char22"/>
    <w:rsid w:val="00662642"/>
    <w:rPr>
      <w:rFonts w:ascii="Arial" w:hAnsi="Arial"/>
      <w:lang w:val="en-GB"/>
    </w:rPr>
  </w:style>
  <w:style w:type="paragraph" w:styleId="BodyTextIndent3">
    <w:name w:val="Body Text Indent 3"/>
    <w:basedOn w:val="Normal"/>
    <w:link w:val="BodyTextIndent3Char"/>
    <w:rsid w:val="00662642"/>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662642"/>
    <w:rPr>
      <w:rFonts w:eastAsia="SimSun"/>
      <w:lang w:val="x-none" w:eastAsia="en-GB"/>
    </w:rPr>
  </w:style>
  <w:style w:type="character" w:customStyle="1" w:styleId="h4CharChar">
    <w:name w:val="h4 Char Char"/>
    <w:rsid w:val="00662642"/>
    <w:rPr>
      <w:rFonts w:ascii="Arial" w:hAnsi="Arial"/>
      <w:sz w:val="24"/>
      <w:lang w:val="en-GB" w:eastAsia="ja-JP" w:bidi="ar-SA"/>
    </w:rPr>
  </w:style>
  <w:style w:type="character" w:customStyle="1" w:styleId="FigureCaption1">
    <w:name w:val="Figure Caption1"/>
    <w:rsid w:val="00662642"/>
    <w:rPr>
      <w:rFonts w:ascii="Arial" w:eastAsia="????" w:hAnsi="Arial" w:cs="Arial"/>
      <w:color w:val="0000FF"/>
      <w:kern w:val="2"/>
      <w:lang w:val="en-US" w:eastAsia="en-US" w:bidi="ar-SA"/>
    </w:rPr>
  </w:style>
  <w:style w:type="character" w:customStyle="1" w:styleId="h4Char9">
    <w:name w:val="h4 Char9"/>
    <w:rsid w:val="00662642"/>
    <w:rPr>
      <w:rFonts w:ascii="Arial" w:hAnsi="Arial"/>
      <w:sz w:val="24"/>
      <w:lang w:val="en-GB" w:eastAsia="en-GB" w:bidi="ar-SA"/>
    </w:rPr>
  </w:style>
  <w:style w:type="character" w:customStyle="1" w:styleId="M5Char6">
    <w:name w:val="M5 Char6"/>
    <w:rsid w:val="00662642"/>
    <w:rPr>
      <w:rFonts w:ascii="Arial" w:eastAsia="MS Mincho" w:hAnsi="Arial"/>
      <w:sz w:val="22"/>
      <w:lang w:val="en-GB" w:eastAsia="en-US" w:bidi="ar-SA"/>
    </w:rPr>
  </w:style>
  <w:style w:type="character" w:customStyle="1" w:styleId="btChar6">
    <w:name w:val="bt Char6"/>
    <w:rsid w:val="00662642"/>
    <w:rPr>
      <w:lang w:val="en-GB" w:eastAsia="ja-JP" w:bidi="ar-SA"/>
    </w:rPr>
  </w:style>
  <w:style w:type="character" w:customStyle="1" w:styleId="CarCar10">
    <w:name w:val="Car Car10"/>
    <w:rsid w:val="00662642"/>
    <w:rPr>
      <w:rFonts w:ascii="Arial" w:hAnsi="Arial"/>
      <w:lang w:val="en-GB" w:eastAsia="ja-JP" w:bidi="ar-SA"/>
    </w:rPr>
  </w:style>
  <w:style w:type="paragraph" w:customStyle="1" w:styleId="Revision2">
    <w:name w:val="Revision2"/>
    <w:hidden/>
    <w:semiHidden/>
    <w:rsid w:val="00662642"/>
    <w:rPr>
      <w:rFonts w:eastAsia="MS Mincho"/>
      <w:lang w:eastAsia="en-US"/>
    </w:rPr>
  </w:style>
  <w:style w:type="character" w:customStyle="1" w:styleId="16">
    <w:name w:val="段落フォント1"/>
    <w:rsid w:val="00662642"/>
  </w:style>
  <w:style w:type="character" w:customStyle="1" w:styleId="17">
    <w:name w:val="コメント参照1"/>
    <w:rsid w:val="00662642"/>
    <w:rPr>
      <w:sz w:val="16"/>
    </w:rPr>
  </w:style>
  <w:style w:type="character" w:customStyle="1" w:styleId="CharChar23">
    <w:name w:val="Char Char23"/>
    <w:rsid w:val="00662642"/>
    <w:rPr>
      <w:rFonts w:ascii="Arial" w:hAnsi="Arial"/>
      <w:lang w:val="en-GB" w:eastAsia="en-US"/>
    </w:rPr>
  </w:style>
  <w:style w:type="character" w:customStyle="1" w:styleId="EmailStyle97">
    <w:name w:val="EmailStyle97"/>
    <w:semiHidden/>
    <w:rsid w:val="00662642"/>
    <w:rPr>
      <w:rFonts w:ascii="Arial" w:hAnsi="Arial" w:cs="Arial"/>
      <w:color w:val="auto"/>
      <w:sz w:val="20"/>
      <w:szCs w:val="20"/>
    </w:rPr>
  </w:style>
  <w:style w:type="character" w:customStyle="1" w:styleId="B1C">
    <w:name w:val="B1 C"/>
    <w:rsid w:val="00662642"/>
    <w:rPr>
      <w:lang w:val="en-GB" w:eastAsia="en-US" w:bidi="ar-SA"/>
    </w:rPr>
  </w:style>
  <w:style w:type="character" w:customStyle="1" w:styleId="Titre3">
    <w:name w:val="Titre 3"/>
    <w:rsid w:val="00662642"/>
    <w:rPr>
      <w:rFonts w:ascii="Arial" w:hAnsi="Arial"/>
      <w:sz w:val="28"/>
      <w:szCs w:val="28"/>
      <w:lang w:val="en-GB" w:eastAsia="en-GB"/>
    </w:rPr>
  </w:style>
  <w:style w:type="character" w:customStyle="1" w:styleId="B3c">
    <w:name w:val="B3 c"/>
    <w:rsid w:val="00662642"/>
    <w:rPr>
      <w:lang w:val="en-GB" w:eastAsia="en-GB"/>
    </w:rPr>
  </w:style>
  <w:style w:type="character" w:customStyle="1" w:styleId="B2C">
    <w:name w:val="B2 C"/>
    <w:rsid w:val="00662642"/>
    <w:rPr>
      <w:lang w:val="en-GB" w:eastAsia="en-GB"/>
    </w:rPr>
  </w:style>
  <w:style w:type="character" w:customStyle="1" w:styleId="st1">
    <w:name w:val="st1"/>
    <w:rsid w:val="00662642"/>
  </w:style>
  <w:style w:type="character" w:customStyle="1" w:styleId="h4Char11">
    <w:name w:val="h4 Char11"/>
    <w:rsid w:val="00662642"/>
    <w:rPr>
      <w:rFonts w:ascii="Arial" w:hAnsi="Arial"/>
      <w:sz w:val="24"/>
      <w:szCs w:val="28"/>
      <w:lang w:val="en-GB" w:eastAsia="en-US"/>
    </w:rPr>
  </w:style>
  <w:style w:type="character" w:customStyle="1" w:styleId="btChar7">
    <w:name w:val="bt Char7"/>
    <w:rsid w:val="00662642"/>
    <w:rPr>
      <w:rFonts w:ascii="Times New Roman" w:eastAsia="Times New Roman" w:hAnsi="Times New Roman"/>
    </w:rPr>
  </w:style>
  <w:style w:type="character" w:customStyle="1" w:styleId="ListChar">
    <w:name w:val="List Char"/>
    <w:rsid w:val="00662642"/>
    <w:rPr>
      <w:lang w:val="en-GB" w:eastAsia="ar-SA" w:bidi="ar-SA"/>
    </w:rPr>
  </w:style>
  <w:style w:type="character" w:customStyle="1" w:styleId="H1Car">
    <w:name w:val="H1 Car"/>
    <w:rsid w:val="00662642"/>
    <w:rPr>
      <w:rFonts w:ascii="Arial" w:eastAsia="MS Mincho" w:hAnsi="Arial"/>
      <w:sz w:val="36"/>
      <w:lang w:val="en-GB" w:eastAsia="en-US" w:bidi="ar-SA"/>
    </w:rPr>
  </w:style>
  <w:style w:type="character" w:customStyle="1" w:styleId="Head2ACar">
    <w:name w:val="Head2A Car"/>
    <w:rsid w:val="00662642"/>
    <w:rPr>
      <w:rFonts w:ascii="Arial" w:eastAsia="MS Mincho" w:hAnsi="Arial"/>
      <w:sz w:val="32"/>
      <w:lang w:val="en-GB" w:eastAsia="en-US" w:bidi="ar-SA"/>
    </w:rPr>
  </w:style>
  <w:style w:type="character" w:customStyle="1" w:styleId="Underrubrik2Car">
    <w:name w:val="Underrubrik2 Car"/>
    <w:rsid w:val="00662642"/>
    <w:rPr>
      <w:rFonts w:ascii="Arial" w:eastAsia="MS Mincho" w:hAnsi="Arial"/>
      <w:sz w:val="28"/>
      <w:lang w:val="en-GB" w:eastAsia="en-US" w:bidi="ar-SA"/>
    </w:rPr>
  </w:style>
  <w:style w:type="character" w:customStyle="1" w:styleId="h4Car">
    <w:name w:val="h4 Car"/>
    <w:rsid w:val="00662642"/>
    <w:rPr>
      <w:rFonts w:ascii="Arial" w:eastAsia="MS Mincho" w:hAnsi="Arial" w:cs="Arial"/>
      <w:color w:val="0000FF"/>
      <w:kern w:val="2"/>
      <w:sz w:val="24"/>
      <w:szCs w:val="28"/>
      <w:lang w:val="en-GB" w:eastAsia="en-US" w:bidi="ar-SA"/>
    </w:rPr>
  </w:style>
  <w:style w:type="character" w:customStyle="1" w:styleId="M5Car">
    <w:name w:val="M5 Car"/>
    <w:rsid w:val="00662642"/>
    <w:rPr>
      <w:rFonts w:ascii="Arial" w:eastAsia="MS Mincho" w:hAnsi="Arial"/>
      <w:sz w:val="22"/>
      <w:lang w:val="en-GB" w:eastAsia="en-US" w:bidi="ar-SA"/>
    </w:rPr>
  </w:style>
  <w:style w:type="character" w:customStyle="1" w:styleId="T1Car">
    <w:name w:val="T1 Car"/>
    <w:rsid w:val="00662642"/>
    <w:rPr>
      <w:rFonts w:ascii="Arial" w:eastAsia="MS Mincho" w:hAnsi="Arial"/>
      <w:lang w:val="en-GB" w:eastAsia="en-US" w:bidi="ar-SA"/>
    </w:rPr>
  </w:style>
  <w:style w:type="character" w:customStyle="1" w:styleId="CarCar4">
    <w:name w:val="Car Car4"/>
    <w:rsid w:val="00662642"/>
    <w:rPr>
      <w:rFonts w:ascii="Arial" w:eastAsia="MS Mincho" w:hAnsi="Arial"/>
      <w:lang w:val="en-GB" w:eastAsia="en-US" w:bidi="ar-SA"/>
    </w:rPr>
  </w:style>
  <w:style w:type="character" w:customStyle="1" w:styleId="CarCar8">
    <w:name w:val="Car Car8"/>
    <w:rsid w:val="00662642"/>
    <w:rPr>
      <w:rFonts w:ascii="Arial" w:eastAsia="MS Mincho" w:hAnsi="Arial"/>
      <w:sz w:val="36"/>
      <w:lang w:val="en-GB" w:eastAsia="en-US" w:bidi="ar-SA"/>
    </w:rPr>
  </w:style>
  <w:style w:type="character" w:customStyle="1" w:styleId="CarCar3">
    <w:name w:val="Car Car3"/>
    <w:rsid w:val="00662642"/>
    <w:rPr>
      <w:rFonts w:ascii="Arial" w:eastAsia="MS Mincho" w:hAnsi="Arial"/>
      <w:sz w:val="36"/>
      <w:lang w:val="en-GB" w:eastAsia="en-US" w:bidi="ar-SA"/>
    </w:rPr>
  </w:style>
  <w:style w:type="character" w:customStyle="1" w:styleId="CarCar7">
    <w:name w:val="Car Car7"/>
    <w:rsid w:val="00662642"/>
    <w:rPr>
      <w:rFonts w:eastAsia="MS Mincho"/>
      <w:lang w:val="en-GB" w:eastAsia="en-US" w:bidi="ar-SA"/>
    </w:rPr>
  </w:style>
  <w:style w:type="character" w:customStyle="1" w:styleId="headeroddCar">
    <w:name w:val="header odd Car"/>
    <w:rsid w:val="00662642"/>
    <w:rPr>
      <w:rFonts w:ascii="Arial" w:eastAsia="MS Mincho" w:hAnsi="Arial"/>
      <w:b/>
      <w:noProof/>
      <w:sz w:val="18"/>
      <w:lang w:val="en-GB" w:eastAsia="en-US" w:bidi="ar-SA"/>
    </w:rPr>
  </w:style>
  <w:style w:type="character" w:customStyle="1" w:styleId="capCar">
    <w:name w:val="cap Car"/>
    <w:rsid w:val="00662642"/>
    <w:rPr>
      <w:b/>
      <w:lang w:val="en-GB" w:eastAsia="ja-JP" w:bidi="ar-SA"/>
    </w:rPr>
  </w:style>
  <w:style w:type="character" w:customStyle="1" w:styleId="CarCar6">
    <w:name w:val="Car Car6"/>
    <w:rsid w:val="00662642"/>
    <w:rPr>
      <w:rFonts w:ascii="Courier New" w:hAnsi="Courier New"/>
      <w:lang w:val="nb-NO" w:eastAsia="ja-JP" w:bidi="ar-SA"/>
    </w:rPr>
  </w:style>
  <w:style w:type="character" w:customStyle="1" w:styleId="btCar1">
    <w:name w:val="bt Car1"/>
    <w:rsid w:val="00662642"/>
    <w:rPr>
      <w:lang w:val="en-GB" w:eastAsia="ja-JP" w:bidi="ar-SA"/>
    </w:rPr>
  </w:style>
  <w:style w:type="character" w:customStyle="1" w:styleId="T1Char6">
    <w:name w:val="T1 Char6"/>
    <w:rsid w:val="00662642"/>
  </w:style>
  <w:style w:type="character" w:customStyle="1" w:styleId="capChar5">
    <w:name w:val="cap Char5"/>
    <w:rsid w:val="00662642"/>
    <w:rPr>
      <w:b/>
      <w:lang w:val="en-GB" w:eastAsia="en-US" w:bidi="ar-SA"/>
    </w:rPr>
  </w:style>
  <w:style w:type="character" w:customStyle="1" w:styleId="Head2AZchn">
    <w:name w:val="Head2A Zchn"/>
    <w:rsid w:val="00662642"/>
    <w:rPr>
      <w:rFonts w:ascii="Arial" w:hAnsi="Arial"/>
      <w:sz w:val="32"/>
      <w:lang w:val="en-GB" w:eastAsia="en-GB" w:bidi="ar-SA"/>
    </w:rPr>
  </w:style>
  <w:style w:type="character" w:customStyle="1" w:styleId="Underrubrik2Zchn">
    <w:name w:val="Underrubrik2 Zchn"/>
    <w:rsid w:val="00662642"/>
    <w:rPr>
      <w:rFonts w:ascii="Arial" w:hAnsi="Arial"/>
      <w:sz w:val="28"/>
      <w:lang w:val="en-GB" w:eastAsia="en-GB" w:bidi="ar-SA"/>
    </w:rPr>
  </w:style>
  <w:style w:type="character" w:customStyle="1" w:styleId="h4Zchn">
    <w:name w:val="h4 Zchn"/>
    <w:rsid w:val="00662642"/>
    <w:rPr>
      <w:rFonts w:ascii="Arial" w:hAnsi="Arial"/>
      <w:sz w:val="24"/>
      <w:lang w:val="en-GB" w:eastAsia="en-GB" w:bidi="ar-SA"/>
    </w:rPr>
  </w:style>
  <w:style w:type="character" w:customStyle="1" w:styleId="h5Zchn">
    <w:name w:val="h5 Zchn"/>
    <w:rsid w:val="00662642"/>
    <w:rPr>
      <w:rFonts w:ascii="Arial" w:hAnsi="Arial"/>
      <w:sz w:val="22"/>
      <w:lang w:val="en-GB" w:eastAsia="en-GB" w:bidi="ar-SA"/>
    </w:rPr>
  </w:style>
  <w:style w:type="character" w:customStyle="1" w:styleId="T1Zchn">
    <w:name w:val="T1 Zchn"/>
    <w:rsid w:val="00662642"/>
  </w:style>
  <w:style w:type="character" w:customStyle="1" w:styleId="Heading6Char2">
    <w:name w:val="Heading 6 Char2"/>
    <w:rsid w:val="00662642"/>
  </w:style>
  <w:style w:type="character" w:customStyle="1" w:styleId="capChar4">
    <w:name w:val="cap Char4"/>
    <w:rsid w:val="00662642"/>
    <w:rPr>
      <w:rFonts w:ascii="Times New Roman" w:eastAsia="MS Mincho" w:hAnsi="Times New Roman"/>
      <w:b/>
      <w:lang w:val="en-GB"/>
    </w:rPr>
  </w:style>
  <w:style w:type="character" w:customStyle="1" w:styleId="T1Char8">
    <w:name w:val="T1 Char8"/>
    <w:rsid w:val="00662642"/>
    <w:rPr>
      <w:rFonts w:ascii="Arial" w:hAnsi="Arial"/>
      <w:lang w:val="en-GB" w:eastAsia="en-US" w:bidi="ar-SA"/>
    </w:rPr>
  </w:style>
  <w:style w:type="character" w:customStyle="1" w:styleId="Underrubrik2Char10">
    <w:name w:val="Underrubrik2 Char10"/>
    <w:rsid w:val="00662642"/>
    <w:rPr>
      <w:rFonts w:ascii="Arial" w:hAnsi="Arial" w:cs="Arial"/>
      <w:sz w:val="28"/>
      <w:szCs w:val="28"/>
      <w:lang w:val="en-GB" w:eastAsia="en-US" w:bidi="he-IL"/>
    </w:rPr>
  </w:style>
  <w:style w:type="character" w:customStyle="1" w:styleId="h4Char12">
    <w:name w:val="h4 Char12"/>
    <w:rsid w:val="00662642"/>
    <w:rPr>
      <w:rFonts w:ascii="Arial" w:hAnsi="Arial"/>
      <w:sz w:val="24"/>
      <w:szCs w:val="28"/>
      <w:lang w:val="en-GB" w:eastAsia="en-US"/>
    </w:rPr>
  </w:style>
  <w:style w:type="character" w:customStyle="1" w:styleId="T1Char7">
    <w:name w:val="T1 Char7"/>
    <w:rsid w:val="00662642"/>
    <w:rPr>
      <w:rFonts w:ascii="Arial" w:hAnsi="Arial"/>
      <w:lang w:val="en-GB" w:eastAsia="en-US"/>
    </w:rPr>
  </w:style>
  <w:style w:type="character" w:customStyle="1" w:styleId="Underrubrik2Char11">
    <w:name w:val="Underrubrik2 Char11"/>
    <w:rsid w:val="00662642"/>
    <w:rPr>
      <w:rFonts w:ascii="Arial" w:hAnsi="Arial" w:cs="Arial"/>
      <w:sz w:val="28"/>
      <w:szCs w:val="28"/>
      <w:lang w:val="en-GB" w:eastAsia="en-US" w:bidi="he-IL"/>
    </w:rPr>
  </w:style>
  <w:style w:type="character" w:customStyle="1" w:styleId="Head2AChar11">
    <w:name w:val="Head2A Char11"/>
    <w:rsid w:val="00662642"/>
    <w:rPr>
      <w:rFonts w:ascii="Arial" w:hAnsi="Arial" w:cs="Arial"/>
      <w:sz w:val="32"/>
      <w:szCs w:val="32"/>
      <w:lang w:val="en-GB" w:eastAsia="en-US" w:bidi="he-IL"/>
    </w:rPr>
  </w:style>
  <w:style w:type="character" w:customStyle="1" w:styleId="h4Char13">
    <w:name w:val="h4 Char13"/>
    <w:rsid w:val="00662642"/>
    <w:rPr>
      <w:rFonts w:ascii="Arial" w:hAnsi="Arial" w:cs="Arial"/>
      <w:sz w:val="24"/>
      <w:szCs w:val="24"/>
      <w:lang w:val="en-GB" w:eastAsia="en-US" w:bidi="he-IL"/>
    </w:rPr>
  </w:style>
  <w:style w:type="character" w:customStyle="1" w:styleId="T1Char9">
    <w:name w:val="T1 Char9"/>
    <w:rsid w:val="00662642"/>
    <w:rPr>
      <w:rFonts w:ascii="Arial" w:hAnsi="Arial" w:cs="Arial"/>
      <w:lang w:val="en-GB" w:eastAsia="en-US" w:bidi="he-IL"/>
    </w:rPr>
  </w:style>
  <w:style w:type="character" w:customStyle="1" w:styleId="List2Char">
    <w:name w:val="List 2 Char"/>
    <w:link w:val="List2"/>
    <w:rsid w:val="00662642"/>
    <w:rPr>
      <w:lang w:eastAsia="en-US"/>
    </w:rPr>
  </w:style>
  <w:style w:type="character" w:customStyle="1" w:styleId="List3Char">
    <w:name w:val="List 3 Char"/>
    <w:link w:val="List3"/>
    <w:rsid w:val="00662642"/>
    <w:rPr>
      <w:lang w:eastAsia="en-US"/>
    </w:rPr>
  </w:style>
  <w:style w:type="character" w:customStyle="1" w:styleId="CommentSubjectChar2">
    <w:name w:val="Comment Subject Char2"/>
    <w:rsid w:val="00662642"/>
    <w:rPr>
      <w:rFonts w:eastAsia="Times New Roman"/>
      <w:b/>
      <w:bCs/>
      <w:lang w:val="en-GB"/>
    </w:rPr>
  </w:style>
  <w:style w:type="character" w:customStyle="1" w:styleId="CaptionChar3">
    <w:name w:val="Caption Char3"/>
    <w:rsid w:val="00662642"/>
    <w:rPr>
      <w:rFonts w:ascii="CG Times (WN)" w:eastAsia="Malgun Gothic" w:hAnsi="CG Times (WN)"/>
      <w:b/>
      <w:lang w:val="en-GB" w:eastAsia="en-US"/>
    </w:rPr>
  </w:style>
  <w:style w:type="character" w:customStyle="1" w:styleId="21">
    <w:name w:val="段落フォント2"/>
    <w:rsid w:val="00662642"/>
  </w:style>
  <w:style w:type="character" w:customStyle="1" w:styleId="22">
    <w:name w:val="コメント参照2"/>
    <w:rsid w:val="00662642"/>
    <w:rPr>
      <w:sz w:val="16"/>
    </w:rPr>
  </w:style>
  <w:style w:type="character" w:customStyle="1" w:styleId="Char10">
    <w:name w:val="纯文本 Char1"/>
    <w:rsid w:val="00662642"/>
    <w:rPr>
      <w:rFonts w:ascii="SimSun" w:hAnsi="Courier New" w:cs="Courier New"/>
      <w:sz w:val="21"/>
      <w:szCs w:val="21"/>
      <w:lang w:val="en-GB" w:eastAsia="en-US"/>
    </w:rPr>
  </w:style>
  <w:style w:type="character" w:customStyle="1" w:styleId="Char11">
    <w:name w:val="尾注文本 Char1"/>
    <w:rsid w:val="00662642"/>
    <w:rPr>
      <w:rFonts w:ascii="Times New Roman" w:hAnsi="Times New Roman"/>
      <w:lang w:val="en-GB" w:eastAsia="en-US"/>
    </w:rPr>
  </w:style>
  <w:style w:type="character" w:customStyle="1" w:styleId="Absatz-Standardschriftart1">
    <w:name w:val="Absatz-Standardschriftart1"/>
    <w:rsid w:val="00662642"/>
  </w:style>
  <w:style w:type="paragraph" w:styleId="Subtitle">
    <w:name w:val="Subtitle"/>
    <w:basedOn w:val="Normal"/>
    <w:next w:val="Normal"/>
    <w:link w:val="SubtitleChar"/>
    <w:qFormat/>
    <w:rsid w:val="00662642"/>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662642"/>
    <w:rPr>
      <w:rFonts w:ascii="Cambria" w:eastAsia="PMingLiU" w:hAnsi="Cambria"/>
      <w:i/>
      <w:iCs/>
      <w:sz w:val="24"/>
      <w:szCs w:val="24"/>
      <w:lang w:val="en-GB"/>
    </w:rPr>
  </w:style>
  <w:style w:type="paragraph" w:styleId="NoSpacing">
    <w:name w:val="No Spacing"/>
    <w:basedOn w:val="Normal"/>
    <w:link w:val="NoSpacingChar"/>
    <w:uiPriority w:val="1"/>
    <w:qFormat/>
    <w:rsid w:val="00662642"/>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link w:val="NoSpacing"/>
    <w:uiPriority w:val="1"/>
    <w:rsid w:val="00662642"/>
    <w:rPr>
      <w:rFonts w:ascii="Arial" w:eastAsia="PMingLiU" w:hAnsi="Arial"/>
      <w:lang w:val="x-none"/>
    </w:rPr>
  </w:style>
  <w:style w:type="paragraph" w:styleId="Quote">
    <w:name w:val="Quote"/>
    <w:basedOn w:val="Normal"/>
    <w:next w:val="Normal"/>
    <w:link w:val="QuoteChar"/>
    <w:uiPriority w:val="29"/>
    <w:qFormat/>
    <w:rsid w:val="00662642"/>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66264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6264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662642"/>
    <w:rPr>
      <w:rFonts w:ascii="Arial" w:eastAsia="PMingLiU" w:hAnsi="Arial"/>
      <w:b/>
      <w:bCs/>
      <w:i/>
      <w:iCs/>
      <w:color w:val="4F81BD"/>
      <w:lang w:val="en-GB"/>
    </w:rPr>
  </w:style>
  <w:style w:type="character" w:styleId="SubtleEmphasis">
    <w:name w:val="Subtle Emphasis"/>
    <w:uiPriority w:val="19"/>
    <w:qFormat/>
    <w:rsid w:val="00662642"/>
    <w:rPr>
      <w:i/>
      <w:iCs/>
      <w:color w:val="808080"/>
    </w:rPr>
  </w:style>
  <w:style w:type="character" w:styleId="IntenseEmphasis">
    <w:name w:val="Intense Emphasis"/>
    <w:uiPriority w:val="21"/>
    <w:qFormat/>
    <w:rsid w:val="00662642"/>
    <w:rPr>
      <w:b/>
      <w:bCs/>
      <w:i/>
      <w:iCs/>
      <w:color w:val="4F81BD"/>
    </w:rPr>
  </w:style>
  <w:style w:type="character" w:styleId="SubtleReference">
    <w:name w:val="Subtle Reference"/>
    <w:uiPriority w:val="31"/>
    <w:qFormat/>
    <w:rsid w:val="00662642"/>
    <w:rPr>
      <w:smallCaps/>
      <w:color w:val="C0504D"/>
      <w:u w:val="single"/>
    </w:rPr>
  </w:style>
  <w:style w:type="character" w:styleId="IntenseReference">
    <w:name w:val="Intense Reference"/>
    <w:uiPriority w:val="32"/>
    <w:qFormat/>
    <w:rsid w:val="00662642"/>
    <w:rPr>
      <w:b/>
      <w:bCs/>
      <w:smallCaps/>
      <w:color w:val="C0504D"/>
      <w:spacing w:val="5"/>
      <w:u w:val="single"/>
    </w:rPr>
  </w:style>
  <w:style w:type="character" w:styleId="BookTitle">
    <w:name w:val="Book Title"/>
    <w:uiPriority w:val="33"/>
    <w:qFormat/>
    <w:rsid w:val="00662642"/>
    <w:rPr>
      <w:b/>
      <w:bCs/>
      <w:smallCaps/>
      <w:spacing w:val="5"/>
    </w:rPr>
  </w:style>
  <w:style w:type="paragraph" w:styleId="TOCHeading">
    <w:name w:val="TOC Heading"/>
    <w:basedOn w:val="Heading1"/>
    <w:next w:val="Normal"/>
    <w:uiPriority w:val="39"/>
    <w:unhideWhenUsed/>
    <w:qFormat/>
    <w:rsid w:val="006626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66264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264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264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264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662642"/>
    <w:rPr>
      <w:rFonts w:ascii="Times New Roman" w:eastAsia="Times New Roman" w:hAnsi="Times New Roman"/>
      <w:lang w:val="en-GB"/>
    </w:rPr>
  </w:style>
  <w:style w:type="character" w:customStyle="1" w:styleId="Absatz-Standardschriftart3">
    <w:name w:val="Absatz-Standardschriftart3"/>
    <w:rsid w:val="00662642"/>
  </w:style>
  <w:style w:type="character" w:customStyle="1" w:styleId="Absatz-Standardschriftart2">
    <w:name w:val="Absatz-Standardschriftart2"/>
    <w:rsid w:val="00662642"/>
  </w:style>
  <w:style w:type="character" w:customStyle="1" w:styleId="32">
    <w:name w:val="段落フォント3"/>
    <w:rsid w:val="00662642"/>
  </w:style>
  <w:style w:type="character" w:customStyle="1" w:styleId="33">
    <w:name w:val="コメント参照3"/>
    <w:rsid w:val="00662642"/>
    <w:rPr>
      <w:sz w:val="16"/>
    </w:rPr>
  </w:style>
  <w:style w:type="character" w:customStyle="1" w:styleId="CommentSubjectChar3">
    <w:name w:val="Comment Subject Char3"/>
    <w:uiPriority w:val="99"/>
    <w:rsid w:val="00662642"/>
    <w:rPr>
      <w:rFonts w:ascii="Times New Roman" w:hAnsi="Times New Roman"/>
      <w:b/>
      <w:bCs/>
      <w:lang w:val="en-GB" w:eastAsia="en-US"/>
    </w:rPr>
  </w:style>
  <w:style w:type="character" w:customStyle="1" w:styleId="19">
    <w:name w:val="吹き出し (文字)1"/>
    <w:uiPriority w:val="99"/>
    <w:semiHidden/>
    <w:rsid w:val="00662642"/>
    <w:rPr>
      <w:rFonts w:ascii="MS Mincho" w:eastAsia="MS Mincho" w:hAnsi="Times New Roman"/>
      <w:sz w:val="18"/>
      <w:szCs w:val="18"/>
      <w:lang w:val="en-GB" w:eastAsia="en-US"/>
    </w:rPr>
  </w:style>
  <w:style w:type="character" w:customStyle="1" w:styleId="1a">
    <w:name w:val="見出しマップ (文字)1"/>
    <w:uiPriority w:val="99"/>
    <w:semiHidden/>
    <w:rsid w:val="00662642"/>
    <w:rPr>
      <w:rFonts w:ascii="MS Mincho" w:eastAsia="MS Mincho" w:hAnsi="Times New Roman"/>
      <w:sz w:val="24"/>
      <w:szCs w:val="24"/>
      <w:lang w:val="en-GB" w:eastAsia="en-US"/>
    </w:rPr>
  </w:style>
  <w:style w:type="character" w:customStyle="1" w:styleId="1b">
    <w:name w:val="脚注文字列 (文字)1"/>
    <w:uiPriority w:val="99"/>
    <w:semiHidden/>
    <w:rsid w:val="00662642"/>
    <w:rPr>
      <w:rFonts w:ascii="Times New Roman" w:eastAsia="Times New Roman" w:hAnsi="Times New Roman"/>
      <w:lang w:val="en-GB" w:eastAsia="en-US"/>
    </w:rPr>
  </w:style>
  <w:style w:type="character" w:customStyle="1" w:styleId="1c">
    <w:name w:val="コメント文字列 (文字)1"/>
    <w:uiPriority w:val="99"/>
    <w:semiHidden/>
    <w:rsid w:val="00662642"/>
    <w:rPr>
      <w:rFonts w:ascii="Times New Roman" w:eastAsia="Times New Roman" w:hAnsi="Times New Roman"/>
      <w:lang w:val="en-GB" w:eastAsia="en-US"/>
    </w:rPr>
  </w:style>
  <w:style w:type="character" w:customStyle="1" w:styleId="1d">
    <w:name w:val="コメント内容 (文字)1"/>
    <w:uiPriority w:val="99"/>
    <w:semiHidden/>
    <w:rsid w:val="00662642"/>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6626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2642"/>
    <w:rPr>
      <w:rFonts w:ascii="Arial" w:eastAsia="PMingLiU" w:hAnsi="Arial"/>
      <w:b/>
      <w:bCs/>
      <w:i/>
      <w:iCs/>
      <w:color w:val="4F81BD"/>
      <w:lang w:val="en-GB" w:eastAsia="en-US"/>
    </w:rPr>
  </w:style>
  <w:style w:type="character" w:customStyle="1" w:styleId="PlainTable31">
    <w:name w:val="Plain Table 31"/>
    <w:uiPriority w:val="19"/>
    <w:qFormat/>
    <w:rsid w:val="00662642"/>
    <w:rPr>
      <w:i/>
      <w:iCs/>
      <w:color w:val="808080"/>
    </w:rPr>
  </w:style>
  <w:style w:type="character" w:customStyle="1" w:styleId="PlainTable41">
    <w:name w:val="Plain Table 41"/>
    <w:uiPriority w:val="21"/>
    <w:qFormat/>
    <w:rsid w:val="00662642"/>
    <w:rPr>
      <w:b/>
      <w:bCs/>
      <w:i/>
      <w:iCs/>
      <w:color w:val="4F81BD"/>
    </w:rPr>
  </w:style>
  <w:style w:type="character" w:customStyle="1" w:styleId="PlainTable51">
    <w:name w:val="Plain Table 51"/>
    <w:uiPriority w:val="31"/>
    <w:qFormat/>
    <w:rsid w:val="00662642"/>
    <w:rPr>
      <w:smallCaps/>
      <w:color w:val="C0504D"/>
      <w:u w:val="single"/>
    </w:rPr>
  </w:style>
  <w:style w:type="character" w:customStyle="1" w:styleId="TableGridLight1">
    <w:name w:val="Table Grid Light1"/>
    <w:uiPriority w:val="32"/>
    <w:qFormat/>
    <w:rsid w:val="00662642"/>
    <w:rPr>
      <w:b/>
      <w:bCs/>
      <w:smallCaps/>
      <w:color w:val="C0504D"/>
      <w:spacing w:val="5"/>
      <w:u w:val="single"/>
    </w:rPr>
  </w:style>
  <w:style w:type="character" w:customStyle="1" w:styleId="GridTable1Light1">
    <w:name w:val="Grid Table 1 Light1"/>
    <w:uiPriority w:val="33"/>
    <w:qFormat/>
    <w:rsid w:val="00662642"/>
    <w:rPr>
      <w:b/>
      <w:bCs/>
      <w:smallCaps/>
      <w:spacing w:val="5"/>
    </w:rPr>
  </w:style>
  <w:style w:type="table" w:styleId="ColorfulGrid-Accent1">
    <w:name w:val="Colorful Grid Accent 1"/>
    <w:basedOn w:val="TableNormal"/>
    <w:link w:val="ColorfulGrid-Accent1Char"/>
    <w:uiPriority w:val="29"/>
    <w:unhideWhenUsed/>
    <w:rsid w:val="00662642"/>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264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662642"/>
    <w:rPr>
      <w:b/>
      <w:bCs/>
      <w:lang w:val="en-GB" w:eastAsia="sv-SE"/>
    </w:rPr>
  </w:style>
  <w:style w:type="character" w:customStyle="1" w:styleId="NurTextZchn1">
    <w:name w:val="Nur Text Zchn1"/>
    <w:rsid w:val="00662642"/>
    <w:rPr>
      <w:rFonts w:ascii="Courier New" w:hAnsi="Courier New" w:cs="Courier New"/>
      <w:lang w:val="en-GB" w:eastAsia="en-US"/>
    </w:rPr>
  </w:style>
  <w:style w:type="character" w:customStyle="1" w:styleId="EndnotentextZchn1">
    <w:name w:val="Endnotentext Zchn1"/>
    <w:rsid w:val="00662642"/>
    <w:rPr>
      <w:rFonts w:ascii="Times New Roman" w:hAnsi="Times New Roman"/>
      <w:lang w:val="en-GB" w:eastAsia="en-US"/>
    </w:rPr>
  </w:style>
  <w:style w:type="paragraph" w:customStyle="1" w:styleId="40">
    <w:name w:val="変更箇所4"/>
    <w:hidden/>
    <w:semiHidden/>
    <w:rsid w:val="00662642"/>
    <w:rPr>
      <w:rFonts w:eastAsia="MS Mincho"/>
      <w:lang w:eastAsia="en-US"/>
    </w:rPr>
  </w:style>
  <w:style w:type="character" w:customStyle="1" w:styleId="41">
    <w:name w:val="段落フォント4"/>
    <w:rsid w:val="00662642"/>
  </w:style>
  <w:style w:type="character" w:customStyle="1" w:styleId="42">
    <w:name w:val="コメント参照4"/>
    <w:rsid w:val="00662642"/>
    <w:rPr>
      <w:sz w:val="16"/>
    </w:rPr>
  </w:style>
  <w:style w:type="character" w:customStyle="1" w:styleId="shorttext">
    <w:name w:val="short_text"/>
    <w:rsid w:val="00662642"/>
  </w:style>
  <w:style w:type="paragraph" w:customStyle="1" w:styleId="43">
    <w:name w:val="수정4"/>
    <w:hidden/>
    <w:semiHidden/>
    <w:rsid w:val="00015635"/>
    <w:rPr>
      <w:rFonts w:eastAsia="Batang"/>
      <w:lang w:eastAsia="en-US"/>
    </w:rPr>
  </w:style>
  <w:style w:type="character" w:customStyle="1" w:styleId="Chara">
    <w:name w:val="메모 주제 Char"/>
    <w:rsid w:val="00015635"/>
    <w:rPr>
      <w:b/>
      <w:bCs/>
      <w:lang w:val="en-GB" w:eastAsia="en-US" w:bidi="ar-SA"/>
    </w:rPr>
  </w:style>
  <w:style w:type="character" w:customStyle="1" w:styleId="51">
    <w:name w:val="見出し 5 (文字)1"/>
    <w:semiHidden/>
    <w:rsid w:val="00015635"/>
    <w:rPr>
      <w:rFonts w:ascii="Arial" w:eastAsia="MS Gothic" w:hAnsi="Arial" w:cs="Times New Roman"/>
      <w:lang w:val="en-GB" w:eastAsia="en-US"/>
    </w:rPr>
  </w:style>
  <w:style w:type="character" w:customStyle="1" w:styleId="8Char1">
    <w:name w:val="标题 8 Char1"/>
    <w:rsid w:val="00015635"/>
    <w:rPr>
      <w:rFonts w:ascii="Arial" w:hAnsi="Arial"/>
      <w:sz w:val="36"/>
      <w:lang w:val="en-GB" w:eastAsia="en-US" w:bidi="ar-SA"/>
    </w:rPr>
  </w:style>
  <w:style w:type="paragraph" w:customStyle="1" w:styleId="50">
    <w:name w:val="修订5"/>
    <w:hidden/>
    <w:semiHidden/>
    <w:rsid w:val="00015635"/>
    <w:rPr>
      <w:rFonts w:eastAsia="Batang"/>
      <w:lang w:eastAsia="en-US"/>
    </w:rPr>
  </w:style>
  <w:style w:type="character" w:customStyle="1" w:styleId="Char12">
    <w:name w:val="批注文字 Char1"/>
    <w:rsid w:val="00015635"/>
    <w:rPr>
      <w:rFonts w:eastAsia="SimSun"/>
      <w:lang w:eastAsia="en-US"/>
    </w:rPr>
  </w:style>
  <w:style w:type="character" w:customStyle="1" w:styleId="Char20">
    <w:name w:val="批注主题 Char2"/>
    <w:rsid w:val="00015635"/>
    <w:rPr>
      <w:rFonts w:eastAsia="SimSun"/>
      <w:b/>
      <w:bCs/>
      <w:lang w:eastAsia="en-US"/>
    </w:rPr>
  </w:style>
  <w:style w:type="character" w:customStyle="1" w:styleId="Char13">
    <w:name w:val="注释标题 Char1"/>
    <w:rsid w:val="00015635"/>
    <w:rPr>
      <w:rFonts w:eastAsia="MS Mincho"/>
      <w:lang w:eastAsia="en-US"/>
    </w:rPr>
  </w:style>
  <w:style w:type="character" w:customStyle="1" w:styleId="9Char1">
    <w:name w:val="标题 9 Char1"/>
    <w:rsid w:val="00015635"/>
    <w:rPr>
      <w:rFonts w:ascii="Arial" w:hAnsi="Arial"/>
      <w:sz w:val="36"/>
      <w:lang w:val="en-GB"/>
    </w:rPr>
  </w:style>
  <w:style w:type="character" w:customStyle="1" w:styleId="Char14">
    <w:name w:val="页脚 Char1"/>
    <w:uiPriority w:val="99"/>
    <w:rsid w:val="00015635"/>
    <w:rPr>
      <w:rFonts w:ascii="Arial" w:hAnsi="Arial"/>
      <w:b/>
      <w:i/>
      <w:noProof/>
      <w:sz w:val="18"/>
      <w:lang w:val="en-GB"/>
    </w:rPr>
  </w:style>
  <w:style w:type="character" w:customStyle="1" w:styleId="Char15">
    <w:name w:val="文档结构图 Char1"/>
    <w:semiHidden/>
    <w:rsid w:val="00015635"/>
    <w:rPr>
      <w:rFonts w:ascii="Tahoma" w:hAnsi="Tahoma" w:cs="Tahoma"/>
      <w:shd w:val="clear" w:color="auto" w:fill="000080"/>
      <w:lang w:val="en-GB"/>
    </w:rPr>
  </w:style>
  <w:style w:type="character" w:customStyle="1" w:styleId="Char16">
    <w:name w:val="批注框文本 Char1"/>
    <w:uiPriority w:val="99"/>
    <w:rsid w:val="00015635"/>
    <w:rPr>
      <w:rFonts w:ascii="Tahoma" w:hAnsi="Tahoma" w:cs="Tahoma"/>
      <w:sz w:val="16"/>
      <w:szCs w:val="16"/>
      <w:lang w:val="en-GB"/>
    </w:rPr>
  </w:style>
  <w:style w:type="character" w:customStyle="1" w:styleId="Char17">
    <w:name w:val="正文文本缩进 Char1"/>
    <w:rsid w:val="00015635"/>
    <w:rPr>
      <w:rFonts w:eastAsia="Batang"/>
      <w:lang w:val="en-GB"/>
    </w:rPr>
  </w:style>
  <w:style w:type="character" w:customStyle="1" w:styleId="2Char1">
    <w:name w:val="正文文本 2 Char1"/>
    <w:rsid w:val="00015635"/>
    <w:rPr>
      <w:rFonts w:ascii="CG Times (WN)" w:eastAsia="Malgun Gothic" w:hAnsi="CG Times (WN)"/>
      <w:i/>
      <w:lang w:val="en-GB" w:eastAsia="ko-KR"/>
    </w:rPr>
  </w:style>
  <w:style w:type="character" w:customStyle="1" w:styleId="3Char1">
    <w:name w:val="正文文本 3 Char1"/>
    <w:rsid w:val="00015635"/>
    <w:rPr>
      <w:rFonts w:ascii="CG Times (WN)" w:eastAsia="Osaka" w:hAnsi="CG Times (WN)"/>
      <w:color w:val="000000"/>
      <w:lang w:val="en-GB" w:eastAsia="ko-KR"/>
    </w:rPr>
  </w:style>
  <w:style w:type="character" w:customStyle="1" w:styleId="2Char10">
    <w:name w:val="正文文本缩进 2 Char1"/>
    <w:rsid w:val="00015635"/>
    <w:rPr>
      <w:rFonts w:ascii="CG Times (WN)" w:eastAsia="MS Mincho" w:hAnsi="CG Times (WN)"/>
      <w:lang w:val="en-GB"/>
    </w:rPr>
  </w:style>
  <w:style w:type="character" w:customStyle="1" w:styleId="HTMLChar1">
    <w:name w:val="HTML 预设格式 Char1"/>
    <w:rsid w:val="00015635"/>
    <w:rPr>
      <w:rFonts w:ascii="Courier New" w:eastAsia="MS Mincho" w:hAnsi="Courier New"/>
      <w:lang w:val="en-GB" w:eastAsia="x-none"/>
    </w:rPr>
  </w:style>
  <w:style w:type="character" w:customStyle="1" w:styleId="a7">
    <w:name w:val="註解文字 字元"/>
    <w:rsid w:val="00015635"/>
    <w:rPr>
      <w:rFonts w:ascii="Times New Roman" w:eastAsia="Times New Roman" w:hAnsi="Times New Roman"/>
      <w:lang w:val="en-GB"/>
    </w:rPr>
  </w:style>
  <w:style w:type="character" w:customStyle="1" w:styleId="Char18">
    <w:name w:val="글자만 Char1"/>
    <w:uiPriority w:val="99"/>
    <w:semiHidden/>
    <w:rsid w:val="00015635"/>
    <w:rPr>
      <w:rFonts w:ascii="Malgun Gothic" w:hAnsi="Courier New" w:cs="Courier New"/>
      <w:lang w:val="en-GB" w:eastAsia="en-US"/>
    </w:rPr>
  </w:style>
  <w:style w:type="character" w:customStyle="1" w:styleId="Char19">
    <w:name w:val="미주 텍스트 Char1"/>
    <w:uiPriority w:val="99"/>
    <w:semiHidden/>
    <w:rsid w:val="00015635"/>
    <w:rPr>
      <w:rFonts w:ascii="Times New Roman" w:eastAsia="Times New Roman" w:hAnsi="Times New Roman"/>
      <w:lang w:val="en-GB" w:eastAsia="en-US"/>
    </w:rPr>
  </w:style>
  <w:style w:type="character" w:customStyle="1" w:styleId="Char1a">
    <w:name w:val="풍선 도움말 텍스트 Char1"/>
    <w:uiPriority w:val="99"/>
    <w:semiHidden/>
    <w:rsid w:val="0001563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15635"/>
    <w:rPr>
      <w:rFonts w:ascii="Malgun Gothic" w:eastAsia="Malgun Gothic" w:hAnsi="Times New Roman"/>
      <w:sz w:val="18"/>
      <w:szCs w:val="18"/>
      <w:lang w:val="en-GB" w:eastAsia="en-US"/>
    </w:rPr>
  </w:style>
  <w:style w:type="character" w:customStyle="1" w:styleId="Char1c">
    <w:name w:val="각주 텍스트 Char1"/>
    <w:uiPriority w:val="99"/>
    <w:semiHidden/>
    <w:rsid w:val="00015635"/>
    <w:rPr>
      <w:rFonts w:ascii="Times New Roman" w:eastAsia="Times New Roman" w:hAnsi="Times New Roman"/>
      <w:lang w:val="en-GB" w:eastAsia="en-US"/>
    </w:rPr>
  </w:style>
  <w:style w:type="character" w:customStyle="1" w:styleId="Char1d">
    <w:name w:val="메모 텍스트 Char1"/>
    <w:uiPriority w:val="99"/>
    <w:semiHidden/>
    <w:rsid w:val="00015635"/>
    <w:rPr>
      <w:rFonts w:ascii="Times New Roman" w:eastAsia="Times New Roman" w:hAnsi="Times New Roman"/>
      <w:lang w:val="en-GB" w:eastAsia="en-US"/>
    </w:rPr>
  </w:style>
  <w:style w:type="character" w:customStyle="1" w:styleId="Char1e">
    <w:name w:val="메모 주제 Char1"/>
    <w:rsid w:val="00015635"/>
    <w:rPr>
      <w:rFonts w:ascii="Times New Roman" w:eastAsia="Times New Roman" w:hAnsi="Times New Roman"/>
      <w:b/>
      <w:bCs/>
      <w:lang w:val="en-GB" w:eastAsia="en-US"/>
    </w:rPr>
  </w:style>
  <w:style w:type="character" w:customStyle="1" w:styleId="Absatz-Standardschriftart4">
    <w:name w:val="Absatz-Standardschriftart4"/>
    <w:rsid w:val="00015635"/>
  </w:style>
  <w:style w:type="character" w:customStyle="1" w:styleId="PlainTable33">
    <w:name w:val="Plain Table 33"/>
    <w:uiPriority w:val="19"/>
    <w:qFormat/>
    <w:rsid w:val="00015635"/>
    <w:rPr>
      <w:i/>
      <w:iCs/>
      <w:color w:val="808080"/>
    </w:rPr>
  </w:style>
  <w:style w:type="character" w:customStyle="1" w:styleId="PlainTable43">
    <w:name w:val="Plain Table 43"/>
    <w:uiPriority w:val="21"/>
    <w:qFormat/>
    <w:rsid w:val="00015635"/>
    <w:rPr>
      <w:b/>
      <w:bCs/>
      <w:i/>
      <w:iCs/>
      <w:color w:val="4F81BD"/>
    </w:rPr>
  </w:style>
  <w:style w:type="character" w:customStyle="1" w:styleId="PlainTable53">
    <w:name w:val="Plain Table 53"/>
    <w:uiPriority w:val="31"/>
    <w:qFormat/>
    <w:rsid w:val="00015635"/>
    <w:rPr>
      <w:smallCaps/>
      <w:color w:val="C0504D"/>
      <w:u w:val="single"/>
    </w:rPr>
  </w:style>
  <w:style w:type="character" w:customStyle="1" w:styleId="TableGridLight3">
    <w:name w:val="Table Grid Light3"/>
    <w:uiPriority w:val="32"/>
    <w:qFormat/>
    <w:rsid w:val="00015635"/>
    <w:rPr>
      <w:b/>
      <w:bCs/>
      <w:smallCaps/>
      <w:color w:val="C0504D"/>
      <w:spacing w:val="5"/>
      <w:u w:val="single"/>
    </w:rPr>
  </w:style>
  <w:style w:type="character" w:customStyle="1" w:styleId="GridTable1Light3">
    <w:name w:val="Grid Table 1 Light3"/>
    <w:uiPriority w:val="33"/>
    <w:qFormat/>
    <w:rsid w:val="00015635"/>
    <w:rPr>
      <w:b/>
      <w:bCs/>
      <w:smallCaps/>
      <w:spacing w:val="5"/>
    </w:rPr>
  </w:style>
  <w:style w:type="character" w:customStyle="1" w:styleId="CaptionChar5">
    <w:name w:val="Caption Char5"/>
    <w:rsid w:val="00015635"/>
    <w:rPr>
      <w:rFonts w:ascii="Times New Roman" w:hAnsi="Times New Roman"/>
      <w:b/>
      <w:lang w:val="en-GB" w:eastAsia="x-none"/>
    </w:rPr>
  </w:style>
  <w:style w:type="character" w:customStyle="1" w:styleId="Absatz-Standardschriftart5">
    <w:name w:val="Absatz-Standardschriftart5"/>
    <w:rsid w:val="00015635"/>
  </w:style>
  <w:style w:type="character" w:customStyle="1" w:styleId="PlainTable32">
    <w:name w:val="Plain Table 32"/>
    <w:uiPriority w:val="19"/>
    <w:qFormat/>
    <w:rsid w:val="00015635"/>
    <w:rPr>
      <w:i/>
      <w:iCs/>
      <w:color w:val="808080"/>
    </w:rPr>
  </w:style>
  <w:style w:type="character" w:customStyle="1" w:styleId="PlainTable42">
    <w:name w:val="Plain Table 42"/>
    <w:uiPriority w:val="21"/>
    <w:qFormat/>
    <w:rsid w:val="00015635"/>
    <w:rPr>
      <w:b/>
      <w:bCs/>
      <w:i/>
      <w:iCs/>
      <w:color w:val="4F81BD"/>
    </w:rPr>
  </w:style>
  <w:style w:type="character" w:customStyle="1" w:styleId="PlainTable52">
    <w:name w:val="Plain Table 52"/>
    <w:uiPriority w:val="31"/>
    <w:qFormat/>
    <w:rsid w:val="00015635"/>
    <w:rPr>
      <w:smallCaps/>
      <w:color w:val="C0504D"/>
      <w:u w:val="single"/>
    </w:rPr>
  </w:style>
  <w:style w:type="character" w:customStyle="1" w:styleId="TableGridLight2">
    <w:name w:val="Table Grid Light2"/>
    <w:uiPriority w:val="32"/>
    <w:qFormat/>
    <w:rsid w:val="00015635"/>
    <w:rPr>
      <w:b/>
      <w:bCs/>
      <w:smallCaps/>
      <w:color w:val="C0504D"/>
      <w:spacing w:val="5"/>
      <w:u w:val="single"/>
    </w:rPr>
  </w:style>
  <w:style w:type="character" w:customStyle="1" w:styleId="GridTable1Light2">
    <w:name w:val="Grid Table 1 Light2"/>
    <w:uiPriority w:val="33"/>
    <w:qFormat/>
    <w:rsid w:val="00015635"/>
    <w:rPr>
      <w:b/>
      <w:bCs/>
      <w:smallCaps/>
      <w:spacing w:val="5"/>
    </w:rPr>
  </w:style>
  <w:style w:type="character" w:customStyle="1" w:styleId="Absatz-Standardschriftart6">
    <w:name w:val="Absatz-Standardschriftart6"/>
    <w:rsid w:val="00015635"/>
  </w:style>
  <w:style w:type="character" w:customStyle="1" w:styleId="TitleChar1">
    <w:name w:val="Title Char1"/>
    <w:rsid w:val="00015635"/>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80782">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85614140">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05855289">
      <w:bodyDiv w:val="1"/>
      <w:marLeft w:val="0"/>
      <w:marRight w:val="0"/>
      <w:marTop w:val="0"/>
      <w:marBottom w:val="0"/>
      <w:divBdr>
        <w:top w:val="none" w:sz="0" w:space="0" w:color="auto"/>
        <w:left w:val="none" w:sz="0" w:space="0" w:color="auto"/>
        <w:bottom w:val="none" w:sz="0" w:space="0" w:color="auto"/>
        <w:right w:val="none" w:sz="0" w:space="0" w:color="auto"/>
      </w:divBdr>
    </w:div>
    <w:div w:id="112553283">
      <w:bodyDiv w:val="1"/>
      <w:marLeft w:val="0"/>
      <w:marRight w:val="0"/>
      <w:marTop w:val="0"/>
      <w:marBottom w:val="0"/>
      <w:divBdr>
        <w:top w:val="none" w:sz="0" w:space="0" w:color="auto"/>
        <w:left w:val="none" w:sz="0" w:space="0" w:color="auto"/>
        <w:bottom w:val="none" w:sz="0" w:space="0" w:color="auto"/>
        <w:right w:val="none" w:sz="0" w:space="0" w:color="auto"/>
      </w:divBdr>
    </w:div>
    <w:div w:id="168713628">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135836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1209821">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06250609">
      <w:bodyDiv w:val="1"/>
      <w:marLeft w:val="0"/>
      <w:marRight w:val="0"/>
      <w:marTop w:val="0"/>
      <w:marBottom w:val="0"/>
      <w:divBdr>
        <w:top w:val="none" w:sz="0" w:space="0" w:color="auto"/>
        <w:left w:val="none" w:sz="0" w:space="0" w:color="auto"/>
        <w:bottom w:val="none" w:sz="0" w:space="0" w:color="auto"/>
        <w:right w:val="none" w:sz="0" w:space="0" w:color="auto"/>
      </w:divBdr>
    </w:div>
    <w:div w:id="307562262">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400753732">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592738643">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14336268">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677119215">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0770542">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193002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22695512">
      <w:bodyDiv w:val="1"/>
      <w:marLeft w:val="0"/>
      <w:marRight w:val="0"/>
      <w:marTop w:val="0"/>
      <w:marBottom w:val="0"/>
      <w:divBdr>
        <w:top w:val="none" w:sz="0" w:space="0" w:color="auto"/>
        <w:left w:val="none" w:sz="0" w:space="0" w:color="auto"/>
        <w:bottom w:val="none" w:sz="0" w:space="0" w:color="auto"/>
        <w:right w:val="none" w:sz="0" w:space="0" w:color="auto"/>
      </w:divBdr>
    </w:div>
    <w:div w:id="853299947">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21179258">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17544549">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7588645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01576497">
      <w:bodyDiv w:val="1"/>
      <w:marLeft w:val="0"/>
      <w:marRight w:val="0"/>
      <w:marTop w:val="0"/>
      <w:marBottom w:val="0"/>
      <w:divBdr>
        <w:top w:val="none" w:sz="0" w:space="0" w:color="auto"/>
        <w:left w:val="none" w:sz="0" w:space="0" w:color="auto"/>
        <w:bottom w:val="none" w:sz="0" w:space="0" w:color="auto"/>
        <w:right w:val="none" w:sz="0" w:space="0" w:color="auto"/>
      </w:divBdr>
    </w:div>
    <w:div w:id="1514415765">
      <w:bodyDiv w:val="1"/>
      <w:marLeft w:val="0"/>
      <w:marRight w:val="0"/>
      <w:marTop w:val="0"/>
      <w:marBottom w:val="0"/>
      <w:divBdr>
        <w:top w:val="none" w:sz="0" w:space="0" w:color="auto"/>
        <w:left w:val="none" w:sz="0" w:space="0" w:color="auto"/>
        <w:bottom w:val="none" w:sz="0" w:space="0" w:color="auto"/>
        <w:right w:val="none" w:sz="0" w:space="0" w:color="auto"/>
      </w:divBdr>
    </w:div>
    <w:div w:id="1518230292">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227212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055917">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35272750">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66071419">
      <w:bodyDiv w:val="1"/>
      <w:marLeft w:val="0"/>
      <w:marRight w:val="0"/>
      <w:marTop w:val="0"/>
      <w:marBottom w:val="0"/>
      <w:divBdr>
        <w:top w:val="none" w:sz="0" w:space="0" w:color="auto"/>
        <w:left w:val="none" w:sz="0" w:space="0" w:color="auto"/>
        <w:bottom w:val="none" w:sz="0" w:space="0" w:color="auto"/>
        <w:right w:val="none" w:sz="0" w:space="0" w:color="auto"/>
      </w:divBdr>
    </w:div>
    <w:div w:id="1777598587">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87064953">
      <w:bodyDiv w:val="1"/>
      <w:marLeft w:val="0"/>
      <w:marRight w:val="0"/>
      <w:marTop w:val="0"/>
      <w:marBottom w:val="0"/>
      <w:divBdr>
        <w:top w:val="none" w:sz="0" w:space="0" w:color="auto"/>
        <w:left w:val="none" w:sz="0" w:space="0" w:color="auto"/>
        <w:bottom w:val="none" w:sz="0" w:space="0" w:color="auto"/>
        <w:right w:val="none" w:sz="0" w:space="0" w:color="auto"/>
      </w:divBdr>
    </w:div>
    <w:div w:id="1888300831">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1948852829">
      <w:bodyDiv w:val="1"/>
      <w:marLeft w:val="0"/>
      <w:marRight w:val="0"/>
      <w:marTop w:val="0"/>
      <w:marBottom w:val="0"/>
      <w:divBdr>
        <w:top w:val="none" w:sz="0" w:space="0" w:color="auto"/>
        <w:left w:val="none" w:sz="0" w:space="0" w:color="auto"/>
        <w:bottom w:val="none" w:sz="0" w:space="0" w:color="auto"/>
        <w:right w:val="none" w:sz="0" w:space="0" w:color="auto"/>
      </w:divBdr>
    </w:div>
    <w:div w:id="2032367686">
      <w:bodyDiv w:val="1"/>
      <w:marLeft w:val="0"/>
      <w:marRight w:val="0"/>
      <w:marTop w:val="0"/>
      <w:marBottom w:val="0"/>
      <w:divBdr>
        <w:top w:val="none" w:sz="0" w:space="0" w:color="auto"/>
        <w:left w:val="none" w:sz="0" w:space="0" w:color="auto"/>
        <w:bottom w:val="none" w:sz="0" w:space="0" w:color="auto"/>
        <w:right w:val="none" w:sz="0" w:space="0" w:color="auto"/>
      </w:divBdr>
    </w:div>
    <w:div w:id="2058506743">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2.bin"/><Relationship Id="rId21" Type="http://schemas.openxmlformats.org/officeDocument/2006/relationships/oleObject" Target="embeddings/oleObject11.bin"/><Relationship Id="rId34" Type="http://schemas.openxmlformats.org/officeDocument/2006/relationships/image" Target="media/image9.wmf"/><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7.bin"/><Relationship Id="rId63" Type="http://schemas.openxmlformats.org/officeDocument/2006/relationships/footer" Target="footer1.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5.bin"/><Relationship Id="rId36" Type="http://schemas.openxmlformats.org/officeDocument/2006/relationships/image" Target="media/image10.wmf"/><Relationship Id="rId49" Type="http://schemas.openxmlformats.org/officeDocument/2006/relationships/oleObject" Target="embeddings/oleObject32.bin"/><Relationship Id="rId57" Type="http://schemas.openxmlformats.org/officeDocument/2006/relationships/oleObject" Target="embeddings/oleObject39.bin"/><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8.wmf"/><Relationship Id="rId44" Type="http://schemas.openxmlformats.org/officeDocument/2006/relationships/oleObject" Target="embeddings/oleObject27.bin"/><Relationship Id="rId52" Type="http://schemas.openxmlformats.org/officeDocument/2006/relationships/image" Target="media/image11.wmf"/><Relationship Id="rId60" Type="http://schemas.openxmlformats.org/officeDocument/2006/relationships/oleObject" Target="embeddings/oleObject42.bin"/><Relationship Id="rId6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8.bin"/><Relationship Id="rId64" Type="http://schemas.openxmlformats.org/officeDocument/2006/relationships/footer" Target="footer2.xml"/><Relationship Id="rId8" Type="http://schemas.openxmlformats.org/officeDocument/2006/relationships/image" Target="media/image1.wmf"/><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wmf"/><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1.bin"/><Relationship Id="rId67" Type="http://schemas.openxmlformats.org/officeDocument/2006/relationships/fontTable" Target="fontTable.xml"/><Relationship Id="rId20" Type="http://schemas.openxmlformats.org/officeDocument/2006/relationships/oleObject" Target="embeddings/oleObject10.bin"/><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1209A-DE1D-43D7-8E96-B0C2C7C9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1338</TotalTime>
  <Pages>32</Pages>
  <Words>11285</Words>
  <Characters>64328</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75463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6643</cp:lastModifiedBy>
  <cp:revision>33</cp:revision>
  <dcterms:created xsi:type="dcterms:W3CDTF">2022-03-11T13:01:00Z</dcterms:created>
  <dcterms:modified xsi:type="dcterms:W3CDTF">2025-01-20T09:45:00Z</dcterms:modified>
</cp:coreProperties>
</file>